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572B6F" w:rsidRPr="00EA592D" w14:paraId="517019B3" w14:textId="77777777" w:rsidTr="00EB57B0">
        <w:tc>
          <w:tcPr>
            <w:tcW w:w="1278" w:type="dxa"/>
          </w:tcPr>
          <w:p w14:paraId="2481E77F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69AB96C" w14:textId="77777777" w:rsidR="00572B6F" w:rsidRPr="00EA592D" w:rsidRDefault="00572B6F" w:rsidP="005A4D0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C82640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2B6F" w:rsidRPr="00EA592D" w14:paraId="71364458" w14:textId="77777777" w:rsidTr="005A4D0B">
        <w:trPr>
          <w:trHeight w:val="227"/>
        </w:trPr>
        <w:tc>
          <w:tcPr>
            <w:tcW w:w="1278" w:type="dxa"/>
          </w:tcPr>
          <w:p w14:paraId="5496C78F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A97E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DD19DE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72B6F" w:rsidRPr="00EA592D" w14:paraId="040F56AB" w14:textId="77777777" w:rsidTr="005A4D0B">
        <w:tc>
          <w:tcPr>
            <w:tcW w:w="1278" w:type="dxa"/>
          </w:tcPr>
          <w:p w14:paraId="49E8D6FC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48C547F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92428A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2B6F" w:rsidRPr="00EA592D" w14:paraId="4AC256B4" w14:textId="77777777" w:rsidTr="005A4D0B">
        <w:tc>
          <w:tcPr>
            <w:tcW w:w="1278" w:type="dxa"/>
          </w:tcPr>
          <w:p w14:paraId="5B7C89E1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C25993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1F33843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D5F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963BAD" w:rsidRPr="00EA592D" w14:paraId="4546620E" w14:textId="77777777" w:rsidTr="005A4D0B">
        <w:tc>
          <w:tcPr>
            <w:tcW w:w="1278" w:type="dxa"/>
          </w:tcPr>
          <w:p w14:paraId="242ECFB4" w14:textId="2C7D6413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36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E2E410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541214" w14:textId="69F0BAFC" w:rsidR="00963BAD" w:rsidRPr="00077B34" w:rsidRDefault="00963BAD" w:rsidP="007F60E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75C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นโยบาย</w:t>
            </w:r>
            <w:r w:rsidRPr="000132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การบัญชี</w:t>
            </w:r>
            <w:r w:rsidR="001F6465" w:rsidRPr="000132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ที่สำคัญ</w:t>
            </w:r>
            <w:r w:rsidRPr="000132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  <w:r w:rsidR="00B97192" w:rsidRPr="000132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รายการค้าและ</w:t>
            </w:r>
            <w:r w:rsidRPr="000132F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เหตุการณ์</w:t>
            </w:r>
            <w:r w:rsidRPr="00D75CE8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963BAD" w:rsidRPr="00EA592D" w14:paraId="6647C2E0" w14:textId="77777777" w:rsidTr="005A4D0B">
        <w:tc>
          <w:tcPr>
            <w:tcW w:w="1278" w:type="dxa"/>
          </w:tcPr>
          <w:p w14:paraId="1C85149B" w14:textId="002254A5" w:rsidR="00963BAD" w:rsidRPr="002C3668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8743049" w14:textId="77777777" w:rsidR="00963BAD" w:rsidRPr="002C3668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C6D4047" w14:textId="77777777" w:rsidR="00963BAD" w:rsidRPr="002C3668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36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63BAD" w:rsidRPr="00EA592D" w14:paraId="036D31CA" w14:textId="77777777" w:rsidTr="005A4D0B">
        <w:tc>
          <w:tcPr>
            <w:tcW w:w="1278" w:type="dxa"/>
          </w:tcPr>
          <w:p w14:paraId="6A0BF878" w14:textId="4015E1D5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847FF6A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1E6DF6" w14:textId="76EA1E03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เงินลงทุนในอสังหาริมทรัพย์และสิทธิการ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เช่า</w:t>
            </w:r>
          </w:p>
        </w:tc>
      </w:tr>
      <w:tr w:rsidR="00963BAD" w:rsidRPr="00EA592D" w14:paraId="7DE28D27" w14:textId="77777777" w:rsidTr="005A4D0B">
        <w:tc>
          <w:tcPr>
            <w:tcW w:w="1278" w:type="dxa"/>
          </w:tcPr>
          <w:p w14:paraId="0F1BC76F" w14:textId="0E8E47B0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BEB7E1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AA10250" w14:textId="09C72B34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ลงทุนในบริษัทย่อย</w:t>
            </w:r>
          </w:p>
        </w:tc>
      </w:tr>
      <w:tr w:rsidR="00963BAD" w:rsidRPr="00EA592D" w14:paraId="7B925BB5" w14:textId="77777777" w:rsidTr="005A4D0B">
        <w:tc>
          <w:tcPr>
            <w:tcW w:w="1278" w:type="dxa"/>
          </w:tcPr>
          <w:p w14:paraId="774E060E" w14:textId="0360E250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4B2EB7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4BDE0C" w14:textId="5ADEFC5B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</w:t>
            </w:r>
          </w:p>
        </w:tc>
      </w:tr>
      <w:tr w:rsidR="00963BAD" w:rsidRPr="00EA592D" w14:paraId="11A1989C" w14:textId="77777777" w:rsidTr="00EB57B0">
        <w:tc>
          <w:tcPr>
            <w:tcW w:w="1278" w:type="dxa"/>
          </w:tcPr>
          <w:p w14:paraId="38D5176E" w14:textId="36D6D375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F0A75B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514A70" w14:textId="5FDD4B26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53478C" w:rsidRPr="00EA592D" w14:paraId="440978A8" w14:textId="77777777" w:rsidTr="00EB57B0">
        <w:tc>
          <w:tcPr>
            <w:tcW w:w="1278" w:type="dxa"/>
            <w:shd w:val="clear" w:color="auto" w:fill="auto"/>
          </w:tcPr>
          <w:p w14:paraId="5C5BD965" w14:textId="50CCCFD1" w:rsidR="0053478C" w:rsidRPr="00EB57B0" w:rsidRDefault="0053478C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57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AAFD188" w14:textId="77777777" w:rsidR="0053478C" w:rsidRPr="00EB57B0" w:rsidRDefault="0053478C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6062014" w14:textId="2FE6D505" w:rsidR="0053478C" w:rsidRPr="00EB57B0" w:rsidRDefault="0053478C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57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84264" w:rsidRPr="00EA592D" w14:paraId="6E4828AC" w14:textId="77777777" w:rsidTr="00EB57B0">
        <w:tc>
          <w:tcPr>
            <w:tcW w:w="1278" w:type="dxa"/>
            <w:shd w:val="clear" w:color="auto" w:fill="auto"/>
          </w:tcPr>
          <w:p w14:paraId="7F685E0D" w14:textId="0E0EAEB6" w:rsidR="00D84264" w:rsidRPr="00595FFC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95FF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1ED2091" w14:textId="77777777" w:rsidR="00D84264" w:rsidRPr="00595FFC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10740A7" w14:textId="4B49D19F" w:rsidR="00D84264" w:rsidRPr="00595FFC" w:rsidRDefault="00D84264" w:rsidP="00D8426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5FF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ส่วนของผู้ถือหน่วยทรัสต์</w:t>
            </w:r>
          </w:p>
        </w:tc>
      </w:tr>
      <w:tr w:rsidR="00D84264" w:rsidRPr="00EA592D" w14:paraId="17C1ADAE" w14:textId="77777777" w:rsidTr="00EB57B0">
        <w:tc>
          <w:tcPr>
            <w:tcW w:w="1278" w:type="dxa"/>
            <w:shd w:val="clear" w:color="auto" w:fill="auto"/>
          </w:tcPr>
          <w:p w14:paraId="4C33EB6D" w14:textId="1D0B4452" w:rsidR="00D84264" w:rsidRPr="00EB57B0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57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EDB85AB" w14:textId="77777777" w:rsidR="00D84264" w:rsidRPr="00EB57B0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6A3DF7E" w14:textId="1575FF65" w:rsidR="00D84264" w:rsidRPr="00EB57B0" w:rsidRDefault="003059B5" w:rsidP="00D8426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จ่ายประโยชน์ตอบแทน</w:t>
            </w: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ให้แก่ผู้ถือหน่วย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ทรัสต์</w:t>
            </w:r>
          </w:p>
        </w:tc>
      </w:tr>
      <w:tr w:rsidR="00D84264" w:rsidRPr="00EA592D" w14:paraId="01290B15" w14:textId="77777777" w:rsidTr="00EB57B0">
        <w:tc>
          <w:tcPr>
            <w:tcW w:w="1278" w:type="dxa"/>
          </w:tcPr>
          <w:p w14:paraId="5DEA87B6" w14:textId="0471C79F" w:rsidR="00D84264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9654050" w14:textId="77777777" w:rsidR="00D84264" w:rsidRPr="00EA592D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6105D2" w14:textId="16C7E299" w:rsidR="00D84264" w:rsidRPr="0049665F" w:rsidRDefault="003059B5" w:rsidP="00D8426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59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963BAD" w:rsidRPr="00EA592D" w14:paraId="704D4417" w14:textId="77777777" w:rsidTr="008939D8">
        <w:trPr>
          <w:trHeight w:val="1433"/>
        </w:trPr>
        <w:tc>
          <w:tcPr>
            <w:tcW w:w="1278" w:type="dxa"/>
          </w:tcPr>
          <w:p w14:paraId="614D3ECD" w14:textId="57049E18" w:rsidR="00963BA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8426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6F2319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1F7A2E6" w14:textId="77777777" w:rsidR="00963BAD" w:rsidRDefault="00963BAD" w:rsidP="00963BA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D38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</w:t>
            </w:r>
            <w:r w:rsidRPr="000D38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ที่ยังไม่ได้ใช้ </w:t>
            </w:r>
          </w:p>
          <w:p w14:paraId="2AEB2C33" w14:textId="77777777" w:rsidR="00B97192" w:rsidRDefault="00B97192" w:rsidP="00B9719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color w:val="FF0000"/>
                <w:sz w:val="30"/>
                <w:szCs w:val="30"/>
                <w:lang w:bidi="th-TH"/>
              </w:rPr>
            </w:pPr>
          </w:p>
          <w:p w14:paraId="21A2741D" w14:textId="321320B6" w:rsidR="00B97192" w:rsidRPr="00B97192" w:rsidRDefault="00B97192" w:rsidP="00B9719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</w:p>
        </w:tc>
      </w:tr>
      <w:tr w:rsidR="00963BAD" w:rsidRPr="00EA592D" w14:paraId="79F4025F" w14:textId="77777777" w:rsidTr="005A4D0B">
        <w:tc>
          <w:tcPr>
            <w:tcW w:w="1278" w:type="dxa"/>
          </w:tcPr>
          <w:p w14:paraId="4356E297" w14:textId="77777777" w:rsidR="00963BA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F8B53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BD0F280" w14:textId="49636531" w:rsidR="00963BAD" w:rsidRPr="0049490E" w:rsidRDefault="00963BAD" w:rsidP="00963BA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5F3A121A" w14:textId="337F1EAA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EA592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C60B02">
        <w:rPr>
          <w:rFonts w:ascii="Angsana New" w:hAnsi="Angsana New" w:hint="cs"/>
          <w:sz w:val="30"/>
          <w:szCs w:val="30"/>
          <w:cs/>
        </w:rPr>
        <w:t>แบบย่อ</w:t>
      </w:r>
      <w:r w:rsidRPr="00EA592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C60B0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A592D">
        <w:rPr>
          <w:rFonts w:ascii="Angsana New" w:hAnsi="Angsana New"/>
          <w:sz w:val="30"/>
          <w:szCs w:val="30"/>
          <w:cs/>
        </w:rPr>
        <w:t>นี้</w:t>
      </w:r>
    </w:p>
    <w:p w14:paraId="51D55113" w14:textId="77777777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9439BD" w14:textId="6F58C3F9" w:rsidR="00572B6F" w:rsidRPr="005A76FE" w:rsidRDefault="00572B6F" w:rsidP="001869F3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592D">
        <w:rPr>
          <w:rFonts w:ascii="Angsana New" w:hAnsi="Angsana New"/>
          <w:sz w:val="30"/>
          <w:szCs w:val="30"/>
          <w:cs/>
        </w:rPr>
        <w:t>งบการเงิน</w:t>
      </w:r>
      <w:r w:rsidR="008142B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A592D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Pr="000648B0">
        <w:rPr>
          <w:rFonts w:ascii="Angsana New" w:hAnsi="Angsana New"/>
          <w:sz w:val="30"/>
          <w:szCs w:val="30"/>
          <w:cs/>
        </w:rPr>
        <w:t>การเงินจาก</w:t>
      </w:r>
      <w:r w:rsidR="00BF12AA">
        <w:rPr>
          <w:rFonts w:ascii="Angsana New" w:hAnsi="Angsana New" w:hint="cs"/>
          <w:sz w:val="30"/>
          <w:szCs w:val="30"/>
          <w:cs/>
        </w:rPr>
        <w:t>คณะกรรมการ</w:t>
      </w:r>
      <w:r w:rsidRPr="00EA592D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ผู้จัดการ</w:t>
      </w:r>
      <w:r w:rsidRPr="00EA592D">
        <w:rPr>
          <w:rFonts w:ascii="Angsana New" w:hAnsi="Angsana New"/>
          <w:sz w:val="30"/>
          <w:szCs w:val="30"/>
          <w:cs/>
        </w:rPr>
        <w:t>กอง</w:t>
      </w:r>
      <w:r w:rsidRPr="001869F3"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เมื่อ</w:t>
      </w:r>
      <w:r w:rsidRPr="00FA66D9">
        <w:rPr>
          <w:rFonts w:ascii="Angsana New" w:hAnsi="Angsana New"/>
          <w:sz w:val="30"/>
          <w:szCs w:val="30"/>
          <w:cs/>
        </w:rPr>
        <w:t>วันที่</w:t>
      </w:r>
      <w:r w:rsidR="00E53010">
        <w:rPr>
          <w:rFonts w:ascii="Angsana New" w:hAnsi="Angsana New" w:hint="cs"/>
          <w:sz w:val="30"/>
          <w:szCs w:val="30"/>
          <w:cs/>
        </w:rPr>
        <w:t xml:space="preserve"> </w:t>
      </w:r>
      <w:r w:rsidR="00595FFC">
        <w:rPr>
          <w:rFonts w:ascii="Angsana New" w:hAnsi="Angsana New"/>
          <w:sz w:val="30"/>
          <w:szCs w:val="30"/>
          <w:cs/>
        </w:rPr>
        <w:br/>
      </w:r>
      <w:r w:rsidR="00595FFC">
        <w:rPr>
          <w:rFonts w:ascii="Angsana New" w:hAnsi="Angsana New"/>
          <w:sz w:val="30"/>
          <w:szCs w:val="30"/>
        </w:rPr>
        <w:t xml:space="preserve">5 </w:t>
      </w:r>
      <w:r w:rsidR="00595FFC">
        <w:rPr>
          <w:rFonts w:ascii="Angsana New" w:hAnsi="Angsana New" w:hint="cs"/>
          <w:sz w:val="30"/>
          <w:szCs w:val="30"/>
          <w:cs/>
        </w:rPr>
        <w:t>พฤศจิกายน</w:t>
      </w:r>
      <w:r w:rsidR="00BF12AA">
        <w:rPr>
          <w:rFonts w:ascii="Angsana New" w:hAnsi="Angsana New" w:hint="cs"/>
          <w:sz w:val="30"/>
          <w:szCs w:val="30"/>
          <w:cs/>
        </w:rPr>
        <w:t xml:space="preserve"> </w:t>
      </w:r>
      <w:r w:rsidR="00A61639">
        <w:rPr>
          <w:rFonts w:ascii="Angsana New" w:hAnsi="Angsana New"/>
          <w:sz w:val="30"/>
          <w:szCs w:val="30"/>
        </w:rPr>
        <w:t>256</w:t>
      </w:r>
      <w:r w:rsidR="007954C2">
        <w:rPr>
          <w:rFonts w:ascii="Angsana New" w:hAnsi="Angsana New"/>
          <w:sz w:val="30"/>
          <w:szCs w:val="30"/>
        </w:rPr>
        <w:t>2</w:t>
      </w:r>
    </w:p>
    <w:p w14:paraId="747800D1" w14:textId="77777777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AC44730" w14:textId="77777777" w:rsidR="00572B6F" w:rsidRDefault="00572B6F" w:rsidP="00A61639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A592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6204A89" w14:textId="77777777" w:rsidR="00572B6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FD81F0B" w14:textId="77777777" w:rsidR="00572B6F" w:rsidRPr="003841AF" w:rsidRDefault="00572B6F" w:rsidP="00572B6F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841AF">
        <w:rPr>
          <w:rFonts w:ascii="Angsana New" w:hAnsi="Angsana New"/>
          <w:sz w:val="30"/>
          <w:szCs w:val="30"/>
          <w:cs/>
        </w:rPr>
        <w:t>กองทรัสต์มีนโยบายที่จะลงทุนในอสังหาริมทรัพย์และสิทธิการเช่าอสังหาริมทรัพย์ รวมทั้งสิทธิการเช่าช่วงอสังหาริมทรัพย์ที่มีคุณภาพสูง ทั้งอสังหาริมทรัพย์ประเภทโรงแรมและอสังหาริมทรัพย์ประเภทอื่นๆ ที่มีความเกี่ยวข้องหรือส่งเสริมประโยชน์กับอสังหาริมทรัพย์ประเภทโรงแรม โดยจะมุ่งเน้นการจัดหาประโยชน์ในรูปแบบของรายได้ค่าเช่าหรือรายได้อื่นในทำนองเดียวกัน ทั้งนี้ กองทรัสต์จะมีการลงทุนในทรัพย์สินอื่น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หลักทรัพย์อื่น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การหาดอกผลโดยวิธีอื่นใด ตามที่กฎหมายหลักทรัพย์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กฎหมายอื่นใดที่เกี่ยวข้องกำหนด</w:t>
      </w:r>
    </w:p>
    <w:p w14:paraId="612BC874" w14:textId="77777777" w:rsidR="00572B6F" w:rsidRDefault="00572B6F" w:rsidP="00572B6F">
      <w:pPr>
        <w:pStyle w:val="BodyTextIndent"/>
        <w:spacing w:after="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5B15492" w14:textId="2EC83447" w:rsidR="00572B6F" w:rsidRPr="00EA592D" w:rsidRDefault="00572B6F" w:rsidP="00572B6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592D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EA592D">
        <w:rPr>
          <w:rFonts w:ascii="Angsana New" w:hAnsi="Angsana New" w:cs="Angsana New"/>
          <w:sz w:val="30"/>
          <w:szCs w:val="30"/>
        </w:rPr>
        <w:tab/>
      </w:r>
      <w:r w:rsidRPr="00EA592D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</w:t>
      </w:r>
      <w:r w:rsidR="00E64EFE">
        <w:rPr>
          <w:rFonts w:ascii="Angsana New" w:hAnsi="Angsana New" w:cs="Angsana New" w:hint="cs"/>
          <w:sz w:val="30"/>
          <w:szCs w:val="30"/>
          <w:cs/>
          <w:lang w:val="th-TH"/>
        </w:rPr>
        <w:t>ระหว่างกาล</w:t>
      </w:r>
    </w:p>
    <w:p w14:paraId="7F060C26" w14:textId="77777777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60D06F7" w14:textId="77777777" w:rsidR="00572B6F" w:rsidRPr="00EA592D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5CD100A1" w14:textId="77777777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59120497" w14:textId="45BEFFA2" w:rsidR="00ED23A1" w:rsidRPr="00342831" w:rsidRDefault="00ED23A1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42831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2C6D37" w:rsidRPr="002C6D37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Pr="00342831">
        <w:rPr>
          <w:rFonts w:ascii="Angsana New" w:hAnsi="Angsana New"/>
          <w:sz w:val="30"/>
          <w:szCs w:val="30"/>
          <w:cs/>
        </w:rPr>
        <w:t>ตามมาตรฐานการบัญชี ฉบับที่</w:t>
      </w:r>
      <w:r>
        <w:rPr>
          <w:rFonts w:ascii="Angsana New" w:hAnsi="Angsana New"/>
          <w:sz w:val="30"/>
          <w:szCs w:val="30"/>
          <w:cs/>
        </w:rPr>
        <w:t xml:space="preserve"> 34 </w:t>
      </w:r>
      <w:r w:rsidRPr="00342831">
        <w:rPr>
          <w:rFonts w:ascii="Angsana New" w:hAnsi="Angsana New"/>
          <w:sz w:val="30"/>
          <w:szCs w:val="30"/>
          <w:cs/>
        </w:rPr>
        <w:t>เรื่อง</w:t>
      </w:r>
      <w:r w:rsidR="001869F3">
        <w:rPr>
          <w:rFonts w:ascii="Angsana New" w:hAnsi="Angsana New" w:hint="cs"/>
          <w:sz w:val="30"/>
          <w:szCs w:val="30"/>
          <w:cs/>
        </w:rPr>
        <w:t xml:space="preserve"> </w:t>
      </w:r>
      <w:r w:rsidRPr="0034283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42831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301149" w:rsidRPr="00454DA6">
        <w:rPr>
          <w:rFonts w:ascii="Angsana New" w:hAnsi="Angsana New"/>
          <w:sz w:val="30"/>
          <w:szCs w:val="30"/>
          <w:cs/>
        </w:rPr>
        <w:t xml:space="preserve">นอกจากนี้ งบการเงินได้จัดทำขึ้นตามหลักเกณฑ์และรูปแบบที่กำหนดในมาตรฐานการบัญชี ฉบับที่ </w:t>
      </w:r>
      <w:r w:rsidR="00301149" w:rsidRPr="00454DA6">
        <w:rPr>
          <w:rFonts w:ascii="Angsana New" w:hAnsi="Angsana New"/>
          <w:sz w:val="30"/>
          <w:szCs w:val="30"/>
        </w:rPr>
        <w:t>106</w:t>
      </w:r>
      <w:r w:rsidR="00301149" w:rsidRPr="00454DA6">
        <w:rPr>
          <w:rFonts w:ascii="Angsana New" w:hAnsi="Angsana New"/>
          <w:sz w:val="30"/>
          <w:szCs w:val="30"/>
          <w:cs/>
        </w:rPr>
        <w:t xml:space="preserve"> เรื่อง “การบัญชีสำหรับกิจการที่ดำเนินธุรกิจเฉพาะด้านการลงทุน”</w:t>
      </w:r>
    </w:p>
    <w:p w14:paraId="23470879" w14:textId="77777777" w:rsidR="00ED23A1" w:rsidRPr="00342831" w:rsidRDefault="00ED23A1" w:rsidP="00342831">
      <w:pPr>
        <w:ind w:left="547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771CC7D8" w14:textId="77777777" w:rsidR="00ED23A1" w:rsidRPr="00A55194" w:rsidRDefault="00ED23A1" w:rsidP="0034283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A55194">
        <w:rPr>
          <w:rFonts w:ascii="Angsana New" w:hAnsi="Angsana New" w:cs="Angsana New"/>
          <w:b w:val="0"/>
          <w:bCs w:val="0"/>
          <w:sz w:val="30"/>
          <w:szCs w:val="30"/>
          <w:cs/>
        </w:rPr>
        <w:t>ับ</w:t>
      </w:r>
      <w:r w:rsidR="00DC17E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ปีสิ้นสุด</w:t>
      </w:r>
      <w:r w:rsidR="00A55194"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วันที่ </w:t>
      </w:r>
      <w:r w:rsidR="00A55194" w:rsidRPr="00342831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A55194"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A55194" w:rsidRPr="00342831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A55194"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6</w:t>
      </w:r>
      <w:r w:rsidR="009A4D5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1</w:t>
      </w:r>
      <w:r w:rsidR="00093949">
        <w:rPr>
          <w:rFonts w:ascii="Angsana New" w:hAnsi="Angsana New" w:cs="Angsana New"/>
          <w:b w:val="0"/>
          <w:bCs w:val="0"/>
          <w:sz w:val="30"/>
          <w:szCs w:val="30"/>
        </w:rPr>
        <w:br/>
      </w:r>
      <w:r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D3307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</w:t>
      </w:r>
      <w:r w:rsidR="00301149"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กองทรัสต์</w:t>
      </w:r>
      <w:r w:rsidR="00301149" w:rsidRPr="0034283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</w:t>
      </w:r>
      <w:r w:rsidR="00301149" w:rsidRPr="00A55194">
        <w:rPr>
          <w:rFonts w:ascii="Angsana New" w:hAnsi="Angsana New" w:cs="Angsana New"/>
          <w:b w:val="0"/>
          <w:bCs w:val="0"/>
          <w:sz w:val="30"/>
          <w:szCs w:val="30"/>
          <w:cs/>
        </w:rPr>
        <w:t>ับ</w:t>
      </w:r>
      <w:r w:rsidR="00DC17E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ปีสิ้นสุด</w:t>
      </w:r>
      <w:r w:rsidR="00A55194"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วันที่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A55194"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6</w:t>
      </w:r>
      <w:r w:rsidR="00DC17EC">
        <w:rPr>
          <w:rFonts w:ascii="Angsana New" w:hAnsi="Angsana New" w:cs="Angsana New"/>
          <w:b w:val="0"/>
          <w:bCs w:val="0"/>
          <w:sz w:val="30"/>
          <w:szCs w:val="30"/>
        </w:rPr>
        <w:t>1</w:t>
      </w:r>
    </w:p>
    <w:p w14:paraId="262BAB06" w14:textId="4C79A09E" w:rsidR="00884587" w:rsidRDefault="0088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934C2B9" w14:textId="5658A52B" w:rsidR="00884587" w:rsidRPr="00EA592D" w:rsidRDefault="00884587" w:rsidP="00884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88458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1585D868" w14:textId="33435161" w:rsidR="004B02CC" w:rsidRPr="006234F2" w:rsidRDefault="004B02CC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4486783" w14:textId="77777777" w:rsidR="00884587" w:rsidRPr="00884587" w:rsidRDefault="00884587" w:rsidP="0088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58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ธันวาคม 2561</w:t>
      </w:r>
    </w:p>
    <w:p w14:paraId="28B7F1BF" w14:textId="77777777" w:rsidR="00884587" w:rsidRPr="006234F2" w:rsidRDefault="00884587" w:rsidP="0088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895B7F4" w14:textId="3B631CB8" w:rsidR="00884587" w:rsidRPr="00884587" w:rsidRDefault="00884587" w:rsidP="0088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587">
        <w:rPr>
          <w:rFonts w:ascii="Angsana New" w:hAnsi="Angsana New"/>
          <w:sz w:val="30"/>
          <w:szCs w:val="30"/>
          <w:cs/>
        </w:rPr>
        <w:t>นอกจากนี้กองทรัสต์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D60554">
        <w:rPr>
          <w:rFonts w:ascii="Angsana New" w:hAnsi="Angsana New"/>
          <w:sz w:val="30"/>
          <w:szCs w:val="30"/>
        </w:rPr>
        <w:t xml:space="preserve"> </w:t>
      </w:r>
      <w:r w:rsidR="00D60554" w:rsidRPr="00D6055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D60554" w:rsidRPr="00D60554">
        <w:rPr>
          <w:rFonts w:ascii="Angsana New" w:hAnsi="Angsana New" w:hint="cs"/>
          <w:sz w:val="30"/>
          <w:szCs w:val="30"/>
          <w:cs/>
        </w:rPr>
        <w:t>ที่ออกใหม่ที่เกี่ยวกับการดำเนินงานของ</w:t>
      </w:r>
      <w:r w:rsidR="00D60554" w:rsidRPr="00D60554">
        <w:rPr>
          <w:rFonts w:ascii="Angsana New" w:hAnsi="Angsana New"/>
          <w:sz w:val="30"/>
          <w:szCs w:val="30"/>
          <w:cs/>
        </w:rPr>
        <w:t>กองทรัสต์</w:t>
      </w:r>
      <w:r w:rsidR="00D60554" w:rsidRPr="00D60554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424080">
        <w:rPr>
          <w:rFonts w:ascii="Angsana New" w:hAnsi="Angsana New"/>
          <w:sz w:val="30"/>
          <w:szCs w:val="30"/>
        </w:rPr>
        <w:t>1</w:t>
      </w:r>
      <w:r w:rsidR="00595FFC">
        <w:rPr>
          <w:rFonts w:ascii="Angsana New" w:hAnsi="Angsana New"/>
          <w:sz w:val="30"/>
          <w:szCs w:val="30"/>
        </w:rPr>
        <w:t>3</w:t>
      </w:r>
    </w:p>
    <w:p w14:paraId="2F8C5636" w14:textId="780A8C65" w:rsidR="00884587" w:rsidRPr="006234F2" w:rsidRDefault="00884587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7B8FD18" w14:textId="40A79F5E" w:rsidR="006E0BA2" w:rsidRDefault="00424080" w:rsidP="004240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>
        <w:rPr>
          <w:rFonts w:ascii="Angsana New" w:hAnsi="Angsana New"/>
          <w:b/>
          <w:sz w:val="30"/>
          <w:szCs w:val="30"/>
        </w:rPr>
        <w:tab/>
      </w:r>
      <w:bookmarkStart w:id="1" w:name="_Hlk20399033"/>
      <w:r w:rsidR="006E0BA2" w:rsidRPr="007F60E9">
        <w:rPr>
          <w:rFonts w:ascii="Angsana New" w:hAnsi="Angsana New"/>
          <w:bCs/>
          <w:sz w:val="30"/>
          <w:szCs w:val="30"/>
          <w:cs/>
        </w:rPr>
        <w:t>นโยบายการ</w:t>
      </w:r>
      <w:r w:rsidR="006E0BA2" w:rsidRPr="000132F9">
        <w:rPr>
          <w:rFonts w:ascii="Angsana New" w:hAnsi="Angsana New"/>
          <w:bCs/>
          <w:sz w:val="30"/>
          <w:szCs w:val="30"/>
          <w:cs/>
        </w:rPr>
        <w:t>บัญชี</w:t>
      </w:r>
      <w:r w:rsidR="00775D7D" w:rsidRPr="000132F9">
        <w:rPr>
          <w:rFonts w:ascii="Angsana New" w:hAnsi="Angsana New" w:hint="cs"/>
          <w:bCs/>
          <w:sz w:val="30"/>
          <w:szCs w:val="30"/>
          <w:cs/>
        </w:rPr>
        <w:t>ที่สำคัญ</w:t>
      </w:r>
      <w:r w:rsidR="006E0BA2" w:rsidRPr="000132F9">
        <w:rPr>
          <w:rFonts w:ascii="Angsana New" w:hAnsi="Angsana New"/>
          <w:bCs/>
          <w:sz w:val="30"/>
          <w:szCs w:val="30"/>
          <w:cs/>
        </w:rPr>
        <w:t>สำหรับ</w:t>
      </w:r>
      <w:r w:rsidR="00775D7D" w:rsidRPr="000132F9">
        <w:rPr>
          <w:rFonts w:ascii="Angsana New" w:hAnsi="Angsana New" w:hint="cs"/>
          <w:bCs/>
          <w:sz w:val="30"/>
          <w:szCs w:val="30"/>
          <w:cs/>
        </w:rPr>
        <w:t>รายการค้าและ</w:t>
      </w:r>
      <w:r w:rsidR="006E0BA2" w:rsidRPr="000132F9">
        <w:rPr>
          <w:rFonts w:ascii="Angsana New" w:hAnsi="Angsana New"/>
          <w:bCs/>
          <w:sz w:val="30"/>
          <w:szCs w:val="30"/>
          <w:cs/>
        </w:rPr>
        <w:t>เหตุการณ์</w:t>
      </w:r>
      <w:r w:rsidR="006E0BA2" w:rsidRPr="007F60E9">
        <w:rPr>
          <w:rFonts w:ascii="Angsana New" w:hAnsi="Angsana New"/>
          <w:bCs/>
          <w:sz w:val="30"/>
          <w:szCs w:val="30"/>
          <w:cs/>
        </w:rPr>
        <w:t>ใหม่</w:t>
      </w:r>
      <w:bookmarkEnd w:id="1"/>
    </w:p>
    <w:p w14:paraId="7E53EC12" w14:textId="5D5237D8" w:rsidR="006A5327" w:rsidRPr="006234F2" w:rsidRDefault="006A5327" w:rsidP="0062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6354C13" w14:textId="2670D215" w:rsidR="004E009F" w:rsidRPr="004E009F" w:rsidRDefault="004E009F" w:rsidP="002B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E009F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4E009F">
        <w:rPr>
          <w:rFonts w:ascii="Angsana New" w:hAnsi="Angsana New"/>
          <w:sz w:val="30"/>
          <w:szCs w:val="30"/>
        </w:rPr>
        <w:t>3</w:t>
      </w:r>
      <w:r w:rsidRPr="004E009F">
        <w:rPr>
          <w:rFonts w:ascii="Angsana New" w:hAnsi="Angsana New"/>
          <w:sz w:val="30"/>
          <w:szCs w:val="30"/>
          <w:cs/>
        </w:rPr>
        <w:t xml:space="preserve"> ปี </w:t>
      </w:r>
      <w:r w:rsidRPr="004E009F">
        <w:rPr>
          <w:rFonts w:ascii="Angsana New" w:hAnsi="Angsana New"/>
          <w:sz w:val="30"/>
          <w:szCs w:val="30"/>
        </w:rPr>
        <w:t>2562</w:t>
      </w:r>
      <w:r w:rsidRPr="004E009F">
        <w:rPr>
          <w:rFonts w:ascii="Angsana New" w:hAnsi="Angsana New"/>
          <w:sz w:val="30"/>
          <w:szCs w:val="30"/>
          <w:cs/>
        </w:rPr>
        <w:t xml:space="preserve"> กองทรัสต์ได้ลงทุนในบริษัท ดุสิตธานี รีท จำกัด ซึ่งเป็นบริษัทจดทะเบียนในประเทศไทย จำนวน </w:t>
      </w:r>
      <w:r w:rsidRPr="004E009F">
        <w:rPr>
          <w:rFonts w:ascii="Angsana New" w:hAnsi="Angsana New"/>
          <w:sz w:val="30"/>
          <w:szCs w:val="30"/>
        </w:rPr>
        <w:t>9</w:t>
      </w:r>
      <w:r w:rsidR="003F3346">
        <w:rPr>
          <w:rFonts w:ascii="Angsana New" w:hAnsi="Angsana New"/>
          <w:sz w:val="30"/>
          <w:szCs w:val="30"/>
        </w:rPr>
        <w:t>80,000</w:t>
      </w:r>
      <w:r w:rsidRPr="004E009F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4E009F">
        <w:rPr>
          <w:rFonts w:ascii="Angsana New" w:hAnsi="Angsana New"/>
          <w:sz w:val="30"/>
          <w:szCs w:val="30"/>
        </w:rPr>
        <w:t>5</w:t>
      </w:r>
      <w:r w:rsidRPr="004E009F">
        <w:rPr>
          <w:rFonts w:ascii="Angsana New" w:hAnsi="Angsana New"/>
          <w:sz w:val="30"/>
          <w:szCs w:val="30"/>
          <w:cs/>
        </w:rPr>
        <w:t xml:space="preserve"> บาท คิดเป็นร้อยละ </w:t>
      </w:r>
      <w:r w:rsidR="003F3346">
        <w:rPr>
          <w:rFonts w:ascii="Angsana New" w:hAnsi="Angsana New"/>
          <w:sz w:val="30"/>
          <w:szCs w:val="30"/>
        </w:rPr>
        <w:t>100</w:t>
      </w:r>
      <w:r w:rsidRPr="004E009F">
        <w:rPr>
          <w:rFonts w:ascii="Angsana New" w:hAnsi="Angsana New"/>
          <w:sz w:val="30"/>
          <w:szCs w:val="30"/>
        </w:rPr>
        <w:t xml:space="preserve"> </w:t>
      </w:r>
      <w:r w:rsidRPr="004E009F">
        <w:rPr>
          <w:rFonts w:ascii="Angsana New" w:hAnsi="Angsana New"/>
          <w:sz w:val="30"/>
          <w:szCs w:val="30"/>
          <w:cs/>
        </w:rPr>
        <w:t xml:space="preserve">ของทุนที่ชำระแล้ว เป็นจำนวนเงิน </w:t>
      </w:r>
      <w:r w:rsidRPr="004E009F">
        <w:rPr>
          <w:rFonts w:ascii="Angsana New" w:hAnsi="Angsana New"/>
          <w:sz w:val="30"/>
          <w:szCs w:val="30"/>
        </w:rPr>
        <w:t>4.9</w:t>
      </w:r>
      <w:r w:rsidRPr="004E009F">
        <w:rPr>
          <w:rFonts w:ascii="Angsana New" w:hAnsi="Angsana New"/>
          <w:sz w:val="30"/>
          <w:szCs w:val="30"/>
          <w:cs/>
        </w:rPr>
        <w:t xml:space="preserve"> ล้านบาท บริษัทดังกล่าวเป็นบริษัทย่อยของกองทรัสต์ นอกจากนี้ บริษัท ดุสิตธานี รีท จำกัดได้ลงทุนในบริษัท ดุสิต มัลดีฟส์ อินเวสเม้นท์ จำกัด ซึ่งเป็นบริษัทที่จัดตั้งที่สาธารณรัฐมัลดีฟส์ จำนวน</w:t>
      </w:r>
      <w:r w:rsidR="006234F2">
        <w:rPr>
          <w:rFonts w:ascii="Angsana New" w:hAnsi="Angsana New"/>
          <w:sz w:val="30"/>
          <w:szCs w:val="30"/>
        </w:rPr>
        <w:t xml:space="preserve"> 1</w:t>
      </w:r>
      <w:r w:rsidR="003F3346">
        <w:rPr>
          <w:rFonts w:ascii="Angsana New" w:hAnsi="Angsana New"/>
          <w:sz w:val="30"/>
          <w:szCs w:val="30"/>
        </w:rPr>
        <w:t>50,000</w:t>
      </w:r>
      <w:r w:rsidRPr="004E009F">
        <w:rPr>
          <w:rFonts w:ascii="Angsana New" w:hAnsi="Angsana New"/>
          <w:sz w:val="30"/>
          <w:szCs w:val="30"/>
        </w:rPr>
        <w:t xml:space="preserve"> </w:t>
      </w:r>
      <w:r w:rsidRPr="004E009F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6234F2">
        <w:rPr>
          <w:rFonts w:ascii="Angsana New" w:hAnsi="Angsana New"/>
          <w:sz w:val="30"/>
          <w:szCs w:val="30"/>
        </w:rPr>
        <w:t xml:space="preserve">1 </w:t>
      </w:r>
      <w:r w:rsidR="006234F2">
        <w:rPr>
          <w:rFonts w:ascii="Angsana New" w:hAnsi="Angsana New" w:hint="cs"/>
          <w:sz w:val="30"/>
          <w:szCs w:val="30"/>
          <w:cs/>
        </w:rPr>
        <w:t>ดอลลาร์สหรัฐ</w:t>
      </w:r>
      <w:r w:rsidRPr="004E009F">
        <w:rPr>
          <w:rFonts w:ascii="Angsana New" w:hAnsi="Angsana New"/>
          <w:sz w:val="30"/>
          <w:szCs w:val="30"/>
        </w:rPr>
        <w:t xml:space="preserve"> </w:t>
      </w:r>
      <w:r w:rsidRPr="004E009F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="003F3346">
        <w:rPr>
          <w:rFonts w:ascii="Angsana New" w:hAnsi="Angsana New"/>
          <w:sz w:val="30"/>
          <w:szCs w:val="30"/>
        </w:rPr>
        <w:t>100</w:t>
      </w:r>
      <w:r w:rsidRPr="004E009F">
        <w:rPr>
          <w:rFonts w:ascii="Angsana New" w:hAnsi="Angsana New"/>
          <w:sz w:val="30"/>
          <w:szCs w:val="30"/>
        </w:rPr>
        <w:t xml:space="preserve"> </w:t>
      </w:r>
      <w:r w:rsidRPr="004E009F">
        <w:rPr>
          <w:rFonts w:ascii="Angsana New" w:hAnsi="Angsana New"/>
          <w:sz w:val="30"/>
          <w:szCs w:val="30"/>
          <w:cs/>
        </w:rPr>
        <w:t xml:space="preserve">ของทุนที่ชำระแล้ว เป็นจำนวนเงิน </w:t>
      </w:r>
      <w:r w:rsidR="006234F2">
        <w:rPr>
          <w:rFonts w:ascii="Angsana New" w:hAnsi="Angsana New"/>
          <w:sz w:val="30"/>
          <w:szCs w:val="30"/>
        </w:rPr>
        <w:t>1</w:t>
      </w:r>
      <w:r w:rsidR="003F3346">
        <w:rPr>
          <w:rFonts w:ascii="Angsana New" w:hAnsi="Angsana New"/>
          <w:sz w:val="30"/>
          <w:szCs w:val="30"/>
        </w:rPr>
        <w:t>50,000</w:t>
      </w:r>
      <w:r w:rsidRPr="004E009F">
        <w:rPr>
          <w:rFonts w:ascii="Angsana New" w:hAnsi="Angsana New"/>
          <w:sz w:val="30"/>
          <w:szCs w:val="30"/>
        </w:rPr>
        <w:t xml:space="preserve"> </w:t>
      </w:r>
      <w:r w:rsidRPr="004E009F">
        <w:rPr>
          <w:rFonts w:ascii="Angsana New" w:hAnsi="Angsana New"/>
          <w:sz w:val="30"/>
          <w:szCs w:val="30"/>
          <w:cs/>
        </w:rPr>
        <w:t xml:space="preserve">ดอลลาร์สหรัฐ บริษัทดังกล่าวจึงเป็นบริษัทย่อยทางอ้อมของกองทรัสต์ กองทรัสต์จึงได้รวมงบการเงินของบริษัทย่อยทั้ง </w:t>
      </w:r>
      <w:r w:rsidRPr="004E009F">
        <w:rPr>
          <w:rFonts w:ascii="Angsana New" w:hAnsi="Angsana New"/>
          <w:sz w:val="30"/>
          <w:szCs w:val="30"/>
        </w:rPr>
        <w:t>2</w:t>
      </w:r>
      <w:r w:rsidRPr="004E009F">
        <w:rPr>
          <w:rFonts w:ascii="Angsana New" w:hAnsi="Angsana New"/>
          <w:sz w:val="30"/>
          <w:szCs w:val="30"/>
          <w:cs/>
        </w:rPr>
        <w:t xml:space="preserve"> แห่งในการจัดทำงบการเงินรวมสำหรับงวดสามเดือนและเก้าเดือนสิ้นสุดวันที่ </w:t>
      </w:r>
      <w:r w:rsidRPr="004E009F">
        <w:rPr>
          <w:rFonts w:ascii="Angsana New" w:hAnsi="Angsana New"/>
          <w:sz w:val="30"/>
          <w:szCs w:val="30"/>
        </w:rPr>
        <w:t>30</w:t>
      </w:r>
      <w:r w:rsidRPr="004E009F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E009F">
        <w:rPr>
          <w:rFonts w:ascii="Angsana New" w:hAnsi="Angsana New"/>
          <w:sz w:val="30"/>
          <w:szCs w:val="30"/>
        </w:rPr>
        <w:t>2562</w:t>
      </w:r>
      <w:r w:rsidR="002B5272">
        <w:rPr>
          <w:rFonts w:ascii="Angsana New" w:hAnsi="Angsana New"/>
          <w:sz w:val="30"/>
          <w:szCs w:val="30"/>
        </w:rPr>
        <w:t xml:space="preserve"> </w:t>
      </w:r>
      <w:r w:rsidRPr="004E009F">
        <w:rPr>
          <w:rFonts w:ascii="Angsana New" w:hAnsi="Angsana New"/>
          <w:sz w:val="30"/>
          <w:szCs w:val="30"/>
          <w:cs/>
        </w:rPr>
        <w:t>ทั้งนี้ นโยบายการบัญชีที่สำคัญสำหรับรายการค้าและเหตุการณ์ใหม่ดังกล่าว มีดังนี้</w:t>
      </w:r>
    </w:p>
    <w:p w14:paraId="5D526DD4" w14:textId="77777777" w:rsidR="004E009F" w:rsidRPr="006234F2" w:rsidRDefault="004E009F" w:rsidP="0062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AEF2342" w14:textId="0970FAD9" w:rsidR="00E63FDD" w:rsidRDefault="00E63FDD" w:rsidP="00E63FDD">
      <w:pPr>
        <w:pStyle w:val="BodyText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2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7F60E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4E5413C0" w14:textId="77777777" w:rsidR="00E63FDD" w:rsidRPr="006234F2" w:rsidRDefault="00E63FDD" w:rsidP="0062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42CD6716" w14:textId="1C31797A" w:rsidR="00E63FDD" w:rsidRPr="000132F9" w:rsidRDefault="00E63FDD" w:rsidP="007F6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F60E9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7F60E9">
        <w:rPr>
          <w:rFonts w:ascii="Angsana New" w:hAnsi="Angsana New"/>
          <w:sz w:val="30"/>
          <w:szCs w:val="30"/>
          <w:cs/>
        </w:rPr>
        <w:t>เงินของ</w:t>
      </w:r>
      <w:r>
        <w:rPr>
          <w:rFonts w:ascii="Angsana New" w:hAnsi="Angsana New" w:hint="cs"/>
          <w:sz w:val="30"/>
          <w:szCs w:val="30"/>
          <w:cs/>
        </w:rPr>
        <w:t>กองทรัสต์</w:t>
      </w:r>
      <w:r w:rsidRPr="007F60E9">
        <w:rPr>
          <w:rFonts w:ascii="Angsana New" w:hAnsi="Angsana New"/>
          <w:sz w:val="30"/>
          <w:szCs w:val="30"/>
          <w:cs/>
        </w:rPr>
        <w:t xml:space="preserve"> และบริษัท</w:t>
      </w:r>
      <w:r w:rsidRPr="000132F9">
        <w:rPr>
          <w:rFonts w:ascii="Angsana New" w:hAnsi="Angsana New"/>
          <w:sz w:val="30"/>
          <w:szCs w:val="30"/>
          <w:cs/>
        </w:rPr>
        <w:t xml:space="preserve">ย่อย </w:t>
      </w:r>
      <w:r w:rsidR="00AF49CF" w:rsidRPr="000132F9">
        <w:rPr>
          <w:rFonts w:ascii="Angsana New" w:hAnsi="Angsana New"/>
          <w:sz w:val="30"/>
          <w:szCs w:val="30"/>
        </w:rPr>
        <w:t>(</w:t>
      </w:r>
      <w:r w:rsidR="00AF49CF" w:rsidRPr="000132F9">
        <w:rPr>
          <w:rFonts w:ascii="Angsana New" w:hAnsi="Angsana New" w:hint="cs"/>
          <w:sz w:val="30"/>
          <w:szCs w:val="30"/>
          <w:cs/>
        </w:rPr>
        <w:t>รวมกันเรียกว่า “กลุ่มกองทรัสต์”)</w:t>
      </w:r>
    </w:p>
    <w:p w14:paraId="26AC8094" w14:textId="7FA082AF" w:rsidR="00E63FDD" w:rsidRPr="006234F2" w:rsidRDefault="00E63FDD" w:rsidP="0062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DA9CD6B" w14:textId="1C99CE0B" w:rsidR="00E63FDD" w:rsidRPr="000132F9" w:rsidRDefault="00E63FDD" w:rsidP="00E63FDD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0132F9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0132F9">
        <w:rPr>
          <w:rFonts w:ascii="Angsana New" w:hAnsi="Angsana New"/>
          <w:i/>
          <w:iCs/>
          <w:sz w:val="30"/>
          <w:szCs w:val="30"/>
        </w:rPr>
        <w:t xml:space="preserve">   </w:t>
      </w:r>
    </w:p>
    <w:p w14:paraId="763A8332" w14:textId="77777777" w:rsidR="00E63FDD" w:rsidRPr="006234F2" w:rsidRDefault="00E63FDD" w:rsidP="0062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DC802C9" w14:textId="5059E6C8" w:rsidR="00E63FDD" w:rsidRPr="000132F9" w:rsidRDefault="00E63FDD" w:rsidP="00E63FD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0132F9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="00AF49CF" w:rsidRPr="000132F9">
        <w:rPr>
          <w:rFonts w:ascii="Angsana New" w:hAnsi="Angsana New" w:hint="cs"/>
          <w:sz w:val="30"/>
          <w:szCs w:val="30"/>
          <w:cs/>
        </w:rPr>
        <w:t>กลุ่ม</w:t>
      </w:r>
      <w:r w:rsidRPr="000132F9">
        <w:rPr>
          <w:rFonts w:ascii="Angsana New" w:hAnsi="Angsana New" w:hint="cs"/>
          <w:sz w:val="30"/>
          <w:szCs w:val="30"/>
          <w:cs/>
        </w:rPr>
        <w:t xml:space="preserve">กองทรัสต์ </w:t>
      </w:r>
      <w:r w:rsidRPr="000132F9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="00AF49CF" w:rsidRPr="000132F9">
        <w:rPr>
          <w:rFonts w:ascii="Angsana New" w:hAnsi="Angsana New" w:hint="cs"/>
          <w:sz w:val="30"/>
          <w:szCs w:val="30"/>
          <w:cs/>
        </w:rPr>
        <w:t>กลุ่ม</w:t>
      </w:r>
      <w:r w:rsidRPr="000132F9">
        <w:rPr>
          <w:rFonts w:ascii="Angsana New" w:hAnsi="Angsana New" w:hint="cs"/>
          <w:sz w:val="30"/>
          <w:szCs w:val="30"/>
          <w:cs/>
        </w:rPr>
        <w:t>กองทรัสต์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</w:t>
      </w:r>
      <w:r w:rsidR="00AF49CF" w:rsidRPr="000132F9">
        <w:rPr>
          <w:rFonts w:ascii="Angsana New" w:hAnsi="Angsana New" w:hint="cs"/>
          <w:sz w:val="30"/>
          <w:szCs w:val="30"/>
          <w:cs/>
        </w:rPr>
        <w:t>กลุ่ม</w:t>
      </w:r>
      <w:r w:rsidRPr="000132F9">
        <w:rPr>
          <w:rFonts w:ascii="Angsana New" w:hAnsi="Angsana New" w:hint="cs"/>
          <w:sz w:val="30"/>
          <w:szCs w:val="30"/>
          <w:cs/>
        </w:rPr>
        <w:t xml:space="preserve">กองทรัสต์ </w:t>
      </w:r>
      <w:r w:rsidRPr="000132F9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0132F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BC2725A" w14:textId="53FB9062" w:rsidR="00E63FDD" w:rsidRPr="006234F2" w:rsidRDefault="00E63FDD" w:rsidP="0062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6FBD441" w14:textId="77777777" w:rsidR="006234F2" w:rsidRDefault="006234F2" w:rsidP="00086AA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2611A129" w14:textId="0AE3FA09" w:rsidR="00086AAB" w:rsidRPr="009412E6" w:rsidRDefault="00086AAB" w:rsidP="00086AA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9412E6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  <w:r w:rsidRPr="00D23D5B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D60784A" w14:textId="77777777" w:rsidR="00086AAB" w:rsidRPr="002B5272" w:rsidRDefault="00086AAB" w:rsidP="00086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4A1A72FB" w14:textId="518D1F6D" w:rsidR="000132F9" w:rsidRDefault="00086AAB" w:rsidP="006D6E6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9412E6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</w:t>
      </w:r>
      <w:r>
        <w:rPr>
          <w:rFonts w:ascii="Angsana New" w:hAnsi="Angsana New" w:hint="cs"/>
          <w:sz w:val="30"/>
          <w:szCs w:val="30"/>
          <w:cs/>
        </w:rPr>
        <w:t xml:space="preserve">้ </w:t>
      </w:r>
      <w:r w:rsidRPr="009412E6">
        <w:rPr>
          <w:rFonts w:ascii="Angsana New" w:hAnsi="Angsana New" w:hint="cs"/>
          <w:sz w:val="30"/>
          <w:szCs w:val="30"/>
          <w:cs/>
        </w:rPr>
        <w:t xml:space="preserve"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</w:t>
      </w:r>
    </w:p>
    <w:p w14:paraId="2DFB700A" w14:textId="6B2203AD" w:rsidR="00E169D2" w:rsidRPr="002B5272" w:rsidRDefault="00E169D2" w:rsidP="002B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5147ADA4" w14:textId="39538B1F" w:rsidR="006D6E67" w:rsidRDefault="00DC6CD9" w:rsidP="006D6E67">
      <w:pPr>
        <w:pStyle w:val="BodyText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2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7F60E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550D03CB" w14:textId="77777777" w:rsidR="00CD4440" w:rsidRPr="002B5272" w:rsidRDefault="00CD4440" w:rsidP="002B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0841F4BE" w14:textId="18C77E10" w:rsidR="00317C9A" w:rsidRDefault="00317C9A" w:rsidP="001901C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76AB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A2FD9E7" w14:textId="77777777" w:rsidR="00C94056" w:rsidRPr="002B5272" w:rsidRDefault="00C94056" w:rsidP="002B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5919AED4" w14:textId="77777777" w:rsidR="00CD4440" w:rsidRDefault="00317C9A" w:rsidP="00317C9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</w:t>
      </w:r>
      <w:r w:rsidRPr="000132F9">
        <w:rPr>
          <w:rFonts w:ascii="Angsana New" w:hAnsi="Angsana New"/>
          <w:sz w:val="30"/>
          <w:szCs w:val="30"/>
          <w:cs/>
        </w:rPr>
        <w:t>บริษัทใน</w:t>
      </w:r>
      <w:r w:rsidR="00AF49CF" w:rsidRPr="000132F9">
        <w:rPr>
          <w:rFonts w:ascii="Angsana New" w:hAnsi="Angsana New" w:hint="cs"/>
          <w:sz w:val="30"/>
          <w:szCs w:val="30"/>
          <w:cs/>
        </w:rPr>
        <w:t>กลุ่ม</w:t>
      </w:r>
      <w:r w:rsidR="00045EAB" w:rsidRPr="000132F9">
        <w:rPr>
          <w:rFonts w:ascii="Angsana New" w:hAnsi="Angsana New" w:hint="cs"/>
          <w:sz w:val="30"/>
          <w:szCs w:val="30"/>
          <w:cs/>
        </w:rPr>
        <w:t>กองทรัสต์</w:t>
      </w:r>
      <w:r w:rsidRPr="000132F9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  <w:r w:rsidRPr="000132F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911893A" w14:textId="77777777" w:rsidR="00CD4440" w:rsidRPr="002B5272" w:rsidRDefault="00CD4440" w:rsidP="002B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706234DC" w14:textId="4954E63D" w:rsidR="00317C9A" w:rsidRPr="007F60E9" w:rsidRDefault="00317C9A" w:rsidP="00317C9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132F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</w:t>
      </w:r>
      <w:r w:rsidRPr="007F60E9">
        <w:rPr>
          <w:rFonts w:ascii="Angsana New" w:hAnsi="Angsana New"/>
          <w:sz w:val="30"/>
          <w:szCs w:val="30"/>
          <w:cs/>
        </w:rPr>
        <w:t xml:space="preserve">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1BD5C0CC" w14:textId="541BB168" w:rsidR="00317C9A" w:rsidRPr="002B5272" w:rsidRDefault="00317C9A" w:rsidP="002B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36C87829" w14:textId="77777777" w:rsidR="00317C9A" w:rsidRPr="009E4A19" w:rsidRDefault="00317C9A" w:rsidP="00317C9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Pr="00077B34">
        <w:rPr>
          <w:rFonts w:ascii="Angsana New" w:hAnsi="Angsana New"/>
          <w:sz w:val="30"/>
          <w:szCs w:val="30"/>
          <w:cs/>
        </w:rPr>
        <w:t xml:space="preserve"> </w:t>
      </w:r>
    </w:p>
    <w:p w14:paraId="4571B8B9" w14:textId="68AF2880" w:rsidR="00317C9A" w:rsidRPr="002B5272" w:rsidRDefault="00317C9A" w:rsidP="002B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089F33B1" w14:textId="2FF14ED0" w:rsidR="00317C9A" w:rsidRPr="00AF49CF" w:rsidRDefault="00317C9A" w:rsidP="004E4A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7F60E9">
        <w:rPr>
          <w:rFonts w:ascii="Angsana New" w:hAnsi="Angsana New"/>
          <w:color w:val="000000" w:themeColor="text1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5E8EC845" w14:textId="77777777" w:rsidR="00317C9A" w:rsidRPr="002B5272" w:rsidRDefault="00317C9A" w:rsidP="00317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26A5D709" w14:textId="3C0332C7" w:rsidR="00317C9A" w:rsidRPr="007F60E9" w:rsidRDefault="00317C9A" w:rsidP="00317C9A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7F60E9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43373130" w14:textId="77777777" w:rsidR="00317C9A" w:rsidRPr="002B5272" w:rsidRDefault="00317C9A" w:rsidP="00317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3766CBC4" w14:textId="57694140" w:rsidR="00317C9A" w:rsidRPr="007F60E9" w:rsidRDefault="00317C9A" w:rsidP="00317C9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</w:p>
    <w:p w14:paraId="38AF8051" w14:textId="1838E002" w:rsidR="00317C9A" w:rsidRPr="002B5272" w:rsidRDefault="00317C9A" w:rsidP="002B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00B866D7" w14:textId="2827ED46" w:rsidR="005055A0" w:rsidRPr="00077B34" w:rsidRDefault="005055A0" w:rsidP="005055A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7F60E9">
        <w:rPr>
          <w:rFonts w:ascii="Angsana New" w:hAnsi="Angsana New"/>
          <w:sz w:val="30"/>
          <w:szCs w:val="30"/>
        </w:rPr>
        <w:t xml:space="preserve"> </w:t>
      </w:r>
      <w:r w:rsidRPr="007F60E9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1EC66ABA" w14:textId="3CF9224F" w:rsidR="005055A0" w:rsidRPr="002B5272" w:rsidRDefault="005055A0" w:rsidP="002B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489325F1" w14:textId="7F8E08B7" w:rsidR="005055A0" w:rsidRDefault="005055A0" w:rsidP="005055A0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</w:t>
      </w:r>
      <w:r w:rsidRPr="00EA3D58">
        <w:rPr>
          <w:rFonts w:ascii="Angsana New" w:hAnsi="Angsana New"/>
          <w:sz w:val="30"/>
          <w:szCs w:val="30"/>
          <w:cs/>
        </w:rPr>
        <w:t>ในส่วนของผู้ถือ</w:t>
      </w:r>
      <w:r w:rsidR="00C94056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EA3D58">
        <w:rPr>
          <w:rFonts w:ascii="Angsana New" w:hAnsi="Angsana New"/>
          <w:sz w:val="30"/>
          <w:szCs w:val="30"/>
          <w:cs/>
        </w:rPr>
        <w:t xml:space="preserve"> </w:t>
      </w:r>
      <w:r w:rsidRPr="007F60E9">
        <w:rPr>
          <w:rFonts w:ascii="Angsana New" w:hAnsi="Angsana New"/>
          <w:sz w:val="30"/>
          <w:szCs w:val="30"/>
          <w:cs/>
        </w:rPr>
        <w:t xml:space="preserve">จนกว่ามีการจำหน่ายเงินลงทุนนั้นออกไป </w:t>
      </w:r>
    </w:p>
    <w:p w14:paraId="379098D5" w14:textId="77777777" w:rsidR="002B5272" w:rsidRPr="002B5272" w:rsidRDefault="002B5272" w:rsidP="002B5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39B25DFB" w14:textId="31E84AF6" w:rsidR="006D6E67" w:rsidRDefault="006D6E67" w:rsidP="006D6E6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</w:t>
      </w:r>
      <w:r w:rsidR="00EB25E2" w:rsidRPr="000132F9">
        <w:rPr>
          <w:rFonts w:ascii="Angsana New" w:hAnsi="Angsana New" w:hint="cs"/>
          <w:sz w:val="30"/>
          <w:szCs w:val="30"/>
          <w:cs/>
        </w:rPr>
        <w:t>กองทรัสต์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>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</w:t>
      </w:r>
      <w:r w:rsidR="00C94056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ที่ไม่มีอำนาจควบคุม </w:t>
      </w:r>
    </w:p>
    <w:p w14:paraId="3A536D2D" w14:textId="77777777" w:rsidR="003724F8" w:rsidRPr="00623946" w:rsidRDefault="003724F8" w:rsidP="006D6E6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287F1" w14:textId="3142920D" w:rsidR="006D6E67" w:rsidRPr="00623946" w:rsidRDefault="006D6E67" w:rsidP="006D6E6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</w:t>
      </w:r>
      <w:r w:rsidR="00C94056"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จนกว่ามีการจำหน่ายเงินลงทุนนั้นออกไป</w:t>
      </w:r>
    </w:p>
    <w:p w14:paraId="58F66CCA" w14:textId="2BCC1B9A" w:rsidR="005055A0" w:rsidRDefault="005055A0" w:rsidP="007F60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2A518CE2" w14:textId="5F8B7401" w:rsidR="00972C59" w:rsidRDefault="00972C59" w:rsidP="00972C59">
      <w:pPr>
        <w:pStyle w:val="BodyText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2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7F60E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เงินลงทุน</w:t>
      </w:r>
    </w:p>
    <w:p w14:paraId="03EE433A" w14:textId="6695BB05" w:rsidR="00972C59" w:rsidRDefault="00972C59" w:rsidP="00972C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12624490" w14:textId="5C12161B" w:rsidR="00972C59" w:rsidRPr="00077B34" w:rsidRDefault="00972C59" w:rsidP="00972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7F60E9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</w:t>
      </w:r>
      <w:r w:rsidRPr="007F60E9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5EED13EA" w14:textId="77777777" w:rsidR="00972C59" w:rsidRPr="00972C59" w:rsidRDefault="00972C59" w:rsidP="00972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B878528" w14:textId="52620FF8" w:rsidR="00E63FDD" w:rsidRPr="000674D3" w:rsidRDefault="00972C59" w:rsidP="007F60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72C59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Pr="007F60E9">
        <w:rPr>
          <w:rFonts w:ascii="Angsana New" w:hAnsi="Angsana New"/>
          <w:sz w:val="30"/>
          <w:szCs w:val="30"/>
          <w:cs/>
        </w:rPr>
        <w:t>ในงบการเงินเฉพาะกิจการของกองทรัสต์ บันทึกบัญชีโดยใช้วิธี</w:t>
      </w:r>
      <w:r w:rsidRPr="000E7A45">
        <w:rPr>
          <w:rFonts w:ascii="Angsana New" w:hAnsi="Angsana New"/>
          <w:sz w:val="30"/>
          <w:szCs w:val="30"/>
          <w:cs/>
        </w:rPr>
        <w:t>ราคา</w:t>
      </w:r>
      <w:r w:rsidR="000674D3" w:rsidRPr="000E7A45">
        <w:rPr>
          <w:rFonts w:ascii="Angsana New" w:hAnsi="Angsana New" w:hint="cs"/>
          <w:sz w:val="30"/>
          <w:szCs w:val="30"/>
          <w:cs/>
        </w:rPr>
        <w:t>ยุติธรรม</w:t>
      </w:r>
    </w:p>
    <w:p w14:paraId="2386FAA0" w14:textId="77777777" w:rsidR="009E0B3E" w:rsidRPr="007F60E9" w:rsidRDefault="009E0B3E" w:rsidP="00D662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CBBA24" w14:textId="343E86F6" w:rsidR="00572B6F" w:rsidRPr="00EA688F" w:rsidRDefault="000E4BCB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4</w:t>
      </w:r>
      <w:r w:rsidR="00572B6F" w:rsidRPr="00EA688F">
        <w:rPr>
          <w:rFonts w:ascii="Angsana New" w:hAnsi="Angsana New"/>
          <w:b/>
          <w:sz w:val="30"/>
          <w:szCs w:val="30"/>
        </w:rPr>
        <w:tab/>
      </w:r>
      <w:r w:rsidR="00572B6F" w:rsidRPr="00EA688F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04B0D5F1" w14:textId="77777777" w:rsidR="00572B6F" w:rsidRPr="00EA688F" w:rsidRDefault="00572B6F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30"/>
          <w:szCs w:val="30"/>
        </w:rPr>
      </w:pPr>
    </w:p>
    <w:p w14:paraId="2382E5C7" w14:textId="77777777" w:rsidR="00572B6F" w:rsidRPr="00EA592D" w:rsidRDefault="00572B6F" w:rsidP="00EA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 w:firstLine="540"/>
        <w:jc w:val="thaiDistribute"/>
        <w:rPr>
          <w:rFonts w:ascii="Angsana New" w:hAnsi="Angsana New"/>
          <w:b/>
          <w:sz w:val="30"/>
          <w:szCs w:val="30"/>
        </w:rPr>
      </w:pPr>
      <w:r w:rsidRPr="00EA592D">
        <w:rPr>
          <w:rFonts w:ascii="Angsana New" w:hAnsi="Angsana New"/>
          <w:spacing w:val="-4"/>
          <w:sz w:val="30"/>
          <w:szCs w:val="30"/>
          <w:cs/>
        </w:rPr>
        <w:t>ความสัมพันธ์ที่มีกับ</w:t>
      </w:r>
      <w:r w:rsidRPr="00EA592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มีดังนี้</w:t>
      </w:r>
    </w:p>
    <w:p w14:paraId="39DDF9D0" w14:textId="77777777" w:rsidR="000674D3" w:rsidRPr="006D5F23" w:rsidRDefault="000674D3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4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246"/>
        <w:gridCol w:w="4139"/>
      </w:tblGrid>
      <w:tr w:rsidR="00572B6F" w:rsidRPr="00EA592D" w14:paraId="76CDFE8F" w14:textId="77777777" w:rsidTr="002B6F7C">
        <w:trPr>
          <w:tblHeader/>
        </w:trPr>
        <w:tc>
          <w:tcPr>
            <w:tcW w:w="1620" w:type="pct"/>
          </w:tcPr>
          <w:p w14:paraId="2BF7754C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89" w:type="pct"/>
          </w:tcPr>
          <w:p w14:paraId="4F5BA99E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191" w:type="pct"/>
          </w:tcPr>
          <w:p w14:paraId="0A86F768" w14:textId="77777777" w:rsidR="00572B6F" w:rsidRPr="00651758" w:rsidRDefault="00572B6F" w:rsidP="005A4D0B">
            <w:pPr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4161" w:rsidRPr="00EA592D" w14:paraId="108717EE" w14:textId="77777777" w:rsidTr="002B6F7C">
        <w:trPr>
          <w:tblHeader/>
        </w:trPr>
        <w:tc>
          <w:tcPr>
            <w:tcW w:w="1620" w:type="pct"/>
          </w:tcPr>
          <w:p w14:paraId="2333255A" w14:textId="591E7B65" w:rsidR="00F44161" w:rsidRPr="00651758" w:rsidRDefault="00F44161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</w:t>
            </w:r>
            <w:r w:rsidRPr="006517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89" w:type="pct"/>
          </w:tcPr>
          <w:p w14:paraId="7C2CB360" w14:textId="0170A670" w:rsidR="00F44161" w:rsidRPr="00651758" w:rsidRDefault="00F44161" w:rsidP="00F44161">
            <w:pPr>
              <w:tabs>
                <w:tab w:val="clear" w:pos="2580"/>
                <w:tab w:val="left" w:pos="2321"/>
              </w:tabs>
              <w:ind w:right="-14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191" w:type="pct"/>
          </w:tcPr>
          <w:p w14:paraId="59EA673B" w14:textId="59ADDADF" w:rsidR="00F44161" w:rsidRPr="00651758" w:rsidRDefault="00F44161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9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เป็นผู้ถือหน่วยลงทุนรายใหญ่</w:t>
            </w:r>
          </w:p>
        </w:tc>
      </w:tr>
      <w:tr w:rsidR="00F44161" w:rsidRPr="00EA592D" w14:paraId="39FC1858" w14:textId="77777777" w:rsidTr="002B6F7C">
        <w:tc>
          <w:tcPr>
            <w:tcW w:w="1620" w:type="pct"/>
          </w:tcPr>
          <w:p w14:paraId="5454E15D" w14:textId="77777777" w:rsidR="00F44161" w:rsidRPr="00651758" w:rsidRDefault="00F44161" w:rsidP="00F4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ดุสิตไทยพร็อพเพอร์ตี้ส์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89" w:type="pct"/>
          </w:tcPr>
          <w:p w14:paraId="57568978" w14:textId="77777777" w:rsidR="00F44161" w:rsidRPr="00651758" w:rsidRDefault="00F44161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191" w:type="pct"/>
          </w:tcPr>
          <w:p w14:paraId="2DE4B4E2" w14:textId="77777777" w:rsidR="00F44161" w:rsidRPr="00651758" w:rsidRDefault="00F44161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 w:rsidRPr="0065175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รายใหญ่ </w:t>
            </w:r>
          </w:p>
        </w:tc>
      </w:tr>
      <w:tr w:rsidR="00F44161" w:rsidRPr="00EA592D" w14:paraId="5C851452" w14:textId="77777777" w:rsidTr="002B6F7C">
        <w:tc>
          <w:tcPr>
            <w:tcW w:w="1620" w:type="pct"/>
          </w:tcPr>
          <w:p w14:paraId="1271DCF1" w14:textId="67751A82" w:rsidR="00F44161" w:rsidRPr="00EB57B0" w:rsidRDefault="00F44161" w:rsidP="00F4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อินเวสเม้นท์ </w:t>
            </w:r>
            <w:r w:rsidRPr="00EB57B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9" w:type="pct"/>
          </w:tcPr>
          <w:p w14:paraId="3535D71A" w14:textId="1F24B631" w:rsidR="00F44161" w:rsidRPr="00EB57B0" w:rsidRDefault="00635678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pacing w:val="-10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191" w:type="pct"/>
          </w:tcPr>
          <w:p w14:paraId="6D89DA35" w14:textId="2BC3688A" w:rsidR="00F44161" w:rsidRPr="00EB57B0" w:rsidRDefault="00F44161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="00C94056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ของกองทรัสต์ </w:t>
            </w:r>
          </w:p>
        </w:tc>
      </w:tr>
      <w:tr w:rsidR="002B6F7C" w:rsidRPr="00EA592D" w14:paraId="7D13D523" w14:textId="77777777" w:rsidTr="002B6F7C">
        <w:tc>
          <w:tcPr>
            <w:tcW w:w="1620" w:type="pct"/>
          </w:tcPr>
          <w:p w14:paraId="5D475BD5" w14:textId="13E05FD9" w:rsidR="002B6F7C" w:rsidRPr="00EB57B0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189" w:type="pct"/>
          </w:tcPr>
          <w:p w14:paraId="159AD2A6" w14:textId="21C9D1CA" w:rsidR="002B6F7C" w:rsidRPr="00EB57B0" w:rsidRDefault="002B6F7C" w:rsidP="002B6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pacing w:val="-10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2191" w:type="pct"/>
          </w:tcPr>
          <w:p w14:paraId="6F8FDCBB" w14:textId="5681F092" w:rsidR="002B6F7C" w:rsidRPr="00EB57B0" w:rsidRDefault="002B6F7C" w:rsidP="002B6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เป็นบริษัทย่อยของกองทรัสต์</w:t>
            </w:r>
            <w:r w:rsidRPr="00EB57B0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</w:p>
        </w:tc>
      </w:tr>
      <w:tr w:rsidR="002B6F7C" w:rsidRPr="00EA592D" w14:paraId="193DFEB2" w14:textId="77777777" w:rsidTr="002B6F7C">
        <w:tc>
          <w:tcPr>
            <w:tcW w:w="1620" w:type="pct"/>
          </w:tcPr>
          <w:p w14:paraId="34A0702A" w14:textId="40D5320C" w:rsidR="002B6F7C" w:rsidRPr="00EB57B0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4B5B8C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189" w:type="pct"/>
          </w:tcPr>
          <w:p w14:paraId="09FBDD31" w14:textId="4DEDD30C" w:rsidR="002B6F7C" w:rsidRPr="00EB57B0" w:rsidRDefault="002B6F7C" w:rsidP="002B6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2191" w:type="pct"/>
          </w:tcPr>
          <w:p w14:paraId="1E6163CA" w14:textId="37C64149" w:rsidR="002B6F7C" w:rsidRPr="00EB57B0" w:rsidRDefault="002B6F7C" w:rsidP="002B6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รายใหญ่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และเป็นผู้เช่า 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 เป็นผู้เช่าช่วงทรัพย์สินของกองทรัสต์</w:t>
            </w:r>
          </w:p>
        </w:tc>
      </w:tr>
      <w:tr w:rsidR="002B5272" w:rsidRPr="00EA592D" w14:paraId="5B75CEA4" w14:textId="77777777" w:rsidTr="002B6F7C">
        <w:tc>
          <w:tcPr>
            <w:tcW w:w="1620" w:type="pct"/>
          </w:tcPr>
          <w:p w14:paraId="4D2A8984" w14:textId="2F3A765E" w:rsidR="002B5272" w:rsidRPr="004B5B8C" w:rsidRDefault="002B5272" w:rsidP="002B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แมนเนจเม้นท์ </w:t>
            </w:r>
            <w:r w:rsidRPr="00EB57B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9" w:type="pct"/>
          </w:tcPr>
          <w:p w14:paraId="73EA7D31" w14:textId="70DBB64F" w:rsidR="002B5272" w:rsidRPr="00651758" w:rsidRDefault="002B5272" w:rsidP="002B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2191" w:type="pct"/>
          </w:tcPr>
          <w:p w14:paraId="05D1C4C1" w14:textId="37EDDD73" w:rsidR="002B5272" w:rsidRPr="00651758" w:rsidRDefault="002B5272" w:rsidP="002B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ของผู้ถือหน่วยลงทุน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รายใหญ่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และเป็นผู้เช่า 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 เป็นผู้เช่าช่วงทรัพย์สินของกองทรัสต์</w:t>
            </w:r>
          </w:p>
        </w:tc>
      </w:tr>
    </w:tbl>
    <w:p w14:paraId="34523700" w14:textId="65B83430" w:rsidR="00F44161" w:rsidRDefault="00F44161" w:rsidP="00572B6F">
      <w:pPr>
        <w:ind w:firstLine="540"/>
        <w:rPr>
          <w:rFonts w:ascii="Angsana New" w:hAnsi="Angsana New"/>
          <w:sz w:val="16"/>
          <w:szCs w:val="16"/>
        </w:rPr>
      </w:pPr>
    </w:p>
    <w:p w14:paraId="6B665541" w14:textId="4FE19A3F" w:rsidR="00F91537" w:rsidRDefault="00F91537" w:rsidP="00572B6F">
      <w:pPr>
        <w:ind w:firstLine="540"/>
        <w:rPr>
          <w:rFonts w:ascii="Angsana New" w:hAnsi="Angsana New"/>
          <w:sz w:val="16"/>
          <w:szCs w:val="16"/>
        </w:rPr>
      </w:pPr>
    </w:p>
    <w:p w14:paraId="1CE731A4" w14:textId="6C681061" w:rsidR="00F91537" w:rsidRDefault="00F91537" w:rsidP="00572B6F">
      <w:pPr>
        <w:ind w:firstLine="540"/>
        <w:rPr>
          <w:rFonts w:ascii="Angsana New" w:hAnsi="Angsana New"/>
          <w:sz w:val="16"/>
          <w:szCs w:val="16"/>
        </w:rPr>
      </w:pPr>
    </w:p>
    <w:p w14:paraId="6F495518" w14:textId="3B555C38" w:rsidR="00F91537" w:rsidRDefault="00F91537" w:rsidP="00572B6F">
      <w:pPr>
        <w:ind w:firstLine="540"/>
        <w:rPr>
          <w:rFonts w:ascii="Angsana New" w:hAnsi="Angsana New"/>
          <w:sz w:val="16"/>
          <w:szCs w:val="16"/>
        </w:rPr>
      </w:pPr>
    </w:p>
    <w:p w14:paraId="54BFA935" w14:textId="77777777" w:rsidR="002B5272" w:rsidRDefault="002B5272" w:rsidP="00572B6F">
      <w:pPr>
        <w:ind w:firstLine="540"/>
        <w:rPr>
          <w:rFonts w:ascii="Angsana New" w:hAnsi="Angsana New"/>
          <w:sz w:val="16"/>
          <w:szCs w:val="16"/>
        </w:rPr>
      </w:pPr>
    </w:p>
    <w:tbl>
      <w:tblPr>
        <w:tblW w:w="94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246"/>
        <w:gridCol w:w="4139"/>
      </w:tblGrid>
      <w:tr w:rsidR="00F44161" w:rsidRPr="00651758" w14:paraId="671EF4D2" w14:textId="77777777" w:rsidTr="00EB57B0">
        <w:tc>
          <w:tcPr>
            <w:tcW w:w="1620" w:type="pct"/>
          </w:tcPr>
          <w:p w14:paraId="08E3A786" w14:textId="50F83975" w:rsidR="00F44161" w:rsidRPr="00651758" w:rsidRDefault="00F44161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189" w:type="pct"/>
          </w:tcPr>
          <w:p w14:paraId="209E6DFD" w14:textId="1FED6F31" w:rsidR="00F44161" w:rsidRPr="00651758" w:rsidRDefault="00F44161" w:rsidP="00EB5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191" w:type="pct"/>
            <w:shd w:val="clear" w:color="auto" w:fill="auto"/>
          </w:tcPr>
          <w:p w14:paraId="78EE4020" w14:textId="1D2C043F" w:rsidR="00F44161" w:rsidRPr="00651758" w:rsidRDefault="00F44161" w:rsidP="00EB57B0">
            <w:pPr>
              <w:ind w:left="145" w:right="-18" w:hanging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B5272" w:rsidRPr="00651758" w14:paraId="6C6C7923" w14:textId="77777777" w:rsidTr="00EB57B0">
        <w:tc>
          <w:tcPr>
            <w:tcW w:w="1620" w:type="pct"/>
          </w:tcPr>
          <w:p w14:paraId="5CB35011" w14:textId="774F32B4" w:rsidR="002B5272" w:rsidRPr="00651758" w:rsidRDefault="002B5272" w:rsidP="002B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ดุสิตธานี พร็อพเพอร์ตี้ส์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รีท จำกัด</w:t>
            </w:r>
          </w:p>
        </w:tc>
        <w:tc>
          <w:tcPr>
            <w:tcW w:w="1189" w:type="pct"/>
          </w:tcPr>
          <w:p w14:paraId="6613769D" w14:textId="59F1538B" w:rsidR="002B5272" w:rsidRPr="00651758" w:rsidRDefault="002B5272" w:rsidP="002B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จัดการกองทุน</w:t>
            </w:r>
          </w:p>
        </w:tc>
        <w:tc>
          <w:tcPr>
            <w:tcW w:w="2191" w:type="pct"/>
            <w:shd w:val="clear" w:color="auto" w:fill="auto"/>
          </w:tcPr>
          <w:p w14:paraId="13BA4818" w14:textId="1A1EE599" w:rsidR="002B5272" w:rsidRPr="00651758" w:rsidRDefault="002B5272" w:rsidP="002B5272">
            <w:pPr>
              <w:ind w:left="145" w:right="-18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</w:t>
            </w: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กองทรัสต์</w:t>
            </w:r>
          </w:p>
        </w:tc>
      </w:tr>
      <w:tr w:rsidR="002B5272" w:rsidRPr="00651758" w14:paraId="62DD6D83" w14:textId="77777777" w:rsidTr="00EB57B0">
        <w:tc>
          <w:tcPr>
            <w:tcW w:w="1620" w:type="pct"/>
          </w:tcPr>
          <w:p w14:paraId="751C8146" w14:textId="77777777" w:rsidR="002B5272" w:rsidRPr="00651758" w:rsidRDefault="002B5272" w:rsidP="002B5272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12795831" w14:textId="6198486C" w:rsidR="002B5272" w:rsidRPr="00651758" w:rsidRDefault="002B5272" w:rsidP="002B5272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กรุงไทย จำกัด </w:t>
            </w:r>
            <w:r w:rsidRPr="00651758">
              <w:rPr>
                <w:rFonts w:ascii="Angsana New" w:hAnsi="Angsana New"/>
                <w:sz w:val="30"/>
                <w:szCs w:val="30"/>
              </w:rPr>
              <w:t>(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189" w:type="pct"/>
          </w:tcPr>
          <w:p w14:paraId="54390825" w14:textId="2A1F49F4" w:rsidR="002B5272" w:rsidRPr="00651758" w:rsidRDefault="002B5272" w:rsidP="002B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2191" w:type="pct"/>
            <w:shd w:val="clear" w:color="auto" w:fill="auto"/>
          </w:tcPr>
          <w:p w14:paraId="2AFA640F" w14:textId="0D64CCA4" w:rsidR="002B5272" w:rsidRDefault="002B5272" w:rsidP="002B5272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เป็นทรัสตี</w:t>
            </w:r>
          </w:p>
        </w:tc>
      </w:tr>
      <w:tr w:rsidR="002B5272" w14:paraId="200CFC92" w14:textId="77777777" w:rsidTr="00EB57B0">
        <w:tc>
          <w:tcPr>
            <w:tcW w:w="1620" w:type="pct"/>
          </w:tcPr>
          <w:p w14:paraId="29A31D64" w14:textId="77777777" w:rsidR="002B5272" w:rsidRPr="00651758" w:rsidRDefault="002B5272" w:rsidP="002B5272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189" w:type="pct"/>
          </w:tcPr>
          <w:p w14:paraId="71AB5DE4" w14:textId="77777777" w:rsidR="002B5272" w:rsidRPr="00651758" w:rsidRDefault="002B5272" w:rsidP="002B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2191" w:type="pct"/>
            <w:shd w:val="clear" w:color="auto" w:fill="auto"/>
          </w:tcPr>
          <w:p w14:paraId="563DE87E" w14:textId="77777777" w:rsidR="002B5272" w:rsidRDefault="002B5272" w:rsidP="002B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เป็นผู้ถือหุ้นรายใหญ่ของทรัสตี และให้บริการ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  <w:t>เงินฝากธนาคาร</w:t>
            </w:r>
          </w:p>
        </w:tc>
      </w:tr>
    </w:tbl>
    <w:p w14:paraId="25E2EB6D" w14:textId="0D6E7CC2" w:rsidR="00F44161" w:rsidRDefault="00F44161" w:rsidP="00572B6F">
      <w:pPr>
        <w:ind w:firstLine="540"/>
        <w:rPr>
          <w:rFonts w:ascii="Angsana New" w:hAnsi="Angsana New"/>
          <w:sz w:val="30"/>
          <w:szCs w:val="30"/>
        </w:rPr>
      </w:pPr>
    </w:p>
    <w:p w14:paraId="06320339" w14:textId="7CF075A6" w:rsidR="00572B6F" w:rsidRPr="00EA592D" w:rsidRDefault="00572B6F" w:rsidP="00572B6F">
      <w:pPr>
        <w:ind w:firstLine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47B25D5A" w14:textId="77777777" w:rsidR="00572B6F" w:rsidRPr="006D5F23" w:rsidRDefault="00572B6F" w:rsidP="00572B6F">
      <w:pPr>
        <w:ind w:firstLine="540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6210"/>
        <w:gridCol w:w="3240"/>
      </w:tblGrid>
      <w:tr w:rsidR="00572B6F" w:rsidRPr="00EA592D" w14:paraId="6070C39E" w14:textId="77777777" w:rsidTr="00EB57B0">
        <w:tc>
          <w:tcPr>
            <w:tcW w:w="6210" w:type="dxa"/>
          </w:tcPr>
          <w:p w14:paraId="20B40FA7" w14:textId="77777777"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240" w:type="dxa"/>
          </w:tcPr>
          <w:p w14:paraId="36C937DC" w14:textId="77777777"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EA592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572B6F" w:rsidRPr="00EA592D" w14:paraId="2EB45AAC" w14:textId="77777777" w:rsidTr="00EB57B0">
        <w:tc>
          <w:tcPr>
            <w:tcW w:w="6210" w:type="dxa"/>
          </w:tcPr>
          <w:p w14:paraId="610D764A" w14:textId="77777777" w:rsidR="00572B6F" w:rsidRPr="00EA592D" w:rsidRDefault="00572B6F" w:rsidP="005A4D0B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3240" w:type="dxa"/>
          </w:tcPr>
          <w:p w14:paraId="5C7FD251" w14:textId="77777777" w:rsidR="00572B6F" w:rsidRPr="00EA592D" w:rsidRDefault="00572B6F" w:rsidP="005A4D0B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954C2" w:rsidRPr="00EA592D" w14:paraId="5AA0E472" w14:textId="77777777" w:rsidTr="00EB57B0">
        <w:tc>
          <w:tcPr>
            <w:tcW w:w="6210" w:type="dxa"/>
          </w:tcPr>
          <w:p w14:paraId="58074BE1" w14:textId="20F2FF46" w:rsidR="007954C2" w:rsidRPr="004B5B8C" w:rsidRDefault="007954C2" w:rsidP="005A4D0B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5B8C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  <w:r w:rsidR="00824E54" w:rsidRPr="004B5B8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="00824E54" w:rsidRPr="004B5B8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เงินฝากธนาคาร</w:t>
            </w:r>
          </w:p>
        </w:tc>
        <w:tc>
          <w:tcPr>
            <w:tcW w:w="3240" w:type="dxa"/>
          </w:tcPr>
          <w:p w14:paraId="2AF6D6F3" w14:textId="795981BE" w:rsidR="007954C2" w:rsidRPr="004B5B8C" w:rsidRDefault="00196F9A" w:rsidP="005A4D0B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A1C13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</w:t>
            </w:r>
            <w:r w:rsidR="00DC17EC" w:rsidRPr="007A1C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ดอกเบี้ยร้อยละ </w:t>
            </w:r>
            <w:r w:rsidR="00DC17EC" w:rsidRPr="007A1C13">
              <w:rPr>
                <w:rFonts w:ascii="Angsana New" w:hAnsi="Angsana New"/>
                <w:spacing w:val="-6"/>
                <w:sz w:val="30"/>
                <w:szCs w:val="30"/>
              </w:rPr>
              <w:t>0.375</w:t>
            </w:r>
            <w:r w:rsidR="0023501E" w:rsidRPr="004B5B8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E67F8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</w:tc>
      </w:tr>
      <w:tr w:rsidR="0023501E" w:rsidRPr="00EA592D" w14:paraId="79C911F5" w14:textId="77777777" w:rsidTr="00EB57B0">
        <w:tc>
          <w:tcPr>
            <w:tcW w:w="6210" w:type="dxa"/>
          </w:tcPr>
          <w:p w14:paraId="0C8DCBE6" w14:textId="38A65452" w:rsidR="0023501E" w:rsidRPr="00EB57B0" w:rsidRDefault="00824E54" w:rsidP="005A4D0B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5B8C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  <w:r w:rsidRPr="004B5B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4B5B8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เงินให้กู้ยืม</w:t>
            </w:r>
            <w:r w:rsidR="000454F3" w:rsidRPr="00EB57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แก่</w:t>
            </w:r>
            <w:r w:rsidR="00C940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3240" w:type="dxa"/>
          </w:tcPr>
          <w:p w14:paraId="36D3E370" w14:textId="63F060F7" w:rsidR="0023501E" w:rsidRPr="004B5B8C" w:rsidRDefault="00824E54" w:rsidP="005A4D0B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B5B8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อัตราดอกเบี้ยร้อยละ </w:t>
            </w:r>
            <w:r w:rsidRPr="004B5B8C">
              <w:rPr>
                <w:rFonts w:ascii="Angsana New" w:hAnsi="Angsana New"/>
                <w:spacing w:val="-6"/>
                <w:sz w:val="30"/>
                <w:szCs w:val="30"/>
              </w:rPr>
              <w:t>3.500</w:t>
            </w:r>
          </w:p>
        </w:tc>
      </w:tr>
      <w:tr w:rsidR="00572B6F" w:rsidRPr="00EA592D" w14:paraId="71A7A5E3" w14:textId="77777777" w:rsidTr="00EB57B0">
        <w:tc>
          <w:tcPr>
            <w:tcW w:w="6210" w:type="dxa"/>
          </w:tcPr>
          <w:p w14:paraId="6968BDC8" w14:textId="77777777" w:rsidR="00572B6F" w:rsidRPr="00DD1001" w:rsidRDefault="00572B6F" w:rsidP="005A4D0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</w:t>
            </w:r>
            <w:r w:rsidR="00DD1001" w:rsidRPr="008D43F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การจัดการ</w:t>
            </w:r>
          </w:p>
        </w:tc>
        <w:tc>
          <w:tcPr>
            <w:tcW w:w="3240" w:type="dxa"/>
          </w:tcPr>
          <w:p w14:paraId="72458FB9" w14:textId="77777777" w:rsidR="00572B6F" w:rsidRPr="00EA592D" w:rsidRDefault="00572B6F" w:rsidP="005A4D0B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72B6F" w:rsidRPr="00EA592D" w14:paraId="74C43FE1" w14:textId="77777777" w:rsidTr="00EB57B0">
        <w:tc>
          <w:tcPr>
            <w:tcW w:w="6210" w:type="dxa"/>
          </w:tcPr>
          <w:p w14:paraId="4793F511" w14:textId="77777777"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ทรัสตี</w:t>
            </w:r>
          </w:p>
        </w:tc>
        <w:tc>
          <w:tcPr>
            <w:tcW w:w="3240" w:type="dxa"/>
          </w:tcPr>
          <w:p w14:paraId="122D73E8" w14:textId="77777777" w:rsidR="00572B6F" w:rsidRPr="00EA592D" w:rsidRDefault="00572B6F" w:rsidP="005A4D0B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27D38836" w14:textId="067FF564" w:rsidR="00021D86" w:rsidRDefault="00021D86" w:rsidP="00572B6F">
      <w:pPr>
        <w:pStyle w:val="acctmainheading"/>
        <w:spacing w:after="0" w:line="240" w:lineRule="atLeast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726B984C" w14:textId="23F50BC6" w:rsidR="005B60DF" w:rsidRDefault="005B60DF" w:rsidP="005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Pr="00487080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E53010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E53010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ยน</w:t>
      </w:r>
      <w:r w:rsidRPr="00EA592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4BEA182" w14:textId="77777777" w:rsidR="005B60DF" w:rsidRDefault="005B60DF" w:rsidP="005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261"/>
        <w:gridCol w:w="269"/>
        <w:gridCol w:w="1261"/>
        <w:gridCol w:w="269"/>
        <w:gridCol w:w="1261"/>
        <w:gridCol w:w="269"/>
        <w:gridCol w:w="1171"/>
      </w:tblGrid>
      <w:tr w:rsidR="008E1C85" w:rsidRPr="00EA592D" w14:paraId="43250874" w14:textId="77777777" w:rsidTr="00EC3B58">
        <w:tc>
          <w:tcPr>
            <w:tcW w:w="3869" w:type="dxa"/>
          </w:tcPr>
          <w:p w14:paraId="08F77986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1" w:type="dxa"/>
            <w:gridSpan w:val="3"/>
          </w:tcPr>
          <w:p w14:paraId="173171BF" w14:textId="57941B18" w:rsidR="008E1C85" w:rsidRP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EE57644" w14:textId="77777777" w:rsidR="008E1C85" w:rsidRP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3"/>
          </w:tcPr>
          <w:p w14:paraId="1CD56F8C" w14:textId="26EEE464" w:rsidR="008E1C85" w:rsidRP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1C85" w:rsidRPr="00EA592D" w14:paraId="189E88B3" w14:textId="251F9EF4" w:rsidTr="008E1C85">
        <w:tc>
          <w:tcPr>
            <w:tcW w:w="3869" w:type="dxa"/>
          </w:tcPr>
          <w:p w14:paraId="4046C27B" w14:textId="4496187A" w:rsidR="008E1C85" w:rsidRP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1C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E1C8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 w:rsidRPr="008E1C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261" w:type="dxa"/>
          </w:tcPr>
          <w:p w14:paraId="759FC2BF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0CFEFFF8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DAE73D5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4921CDB5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DD7524" w14:textId="70521516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7BBEC78E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E3BE7F" w14:textId="17FFE63B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1C85" w:rsidRPr="00EA592D" w14:paraId="45F6FF2A" w14:textId="4E0FCE80" w:rsidTr="00EC3B58">
        <w:tc>
          <w:tcPr>
            <w:tcW w:w="3869" w:type="dxa"/>
          </w:tcPr>
          <w:p w14:paraId="14EEF819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761" w:type="dxa"/>
            <w:gridSpan w:val="7"/>
          </w:tcPr>
          <w:p w14:paraId="536B8E8B" w14:textId="402AEB48" w:rsidR="008E1C85" w:rsidRPr="00297510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1C85" w:rsidRPr="00EA592D" w14:paraId="3E7A0325" w14:textId="60483E57" w:rsidTr="008E1C85">
        <w:tc>
          <w:tcPr>
            <w:tcW w:w="3869" w:type="dxa"/>
          </w:tcPr>
          <w:p w14:paraId="2FA7C613" w14:textId="2556B70A" w:rsidR="008E1C85" w:rsidRPr="00514F0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4F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จากการลงทุน</w:t>
            </w:r>
          </w:p>
        </w:tc>
        <w:tc>
          <w:tcPr>
            <w:tcW w:w="1261" w:type="dxa"/>
          </w:tcPr>
          <w:p w14:paraId="52669C3F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584F274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856369E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E8C7342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D2E9B24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2024F087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0002B110" w14:textId="48E54F6D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E1C85" w:rsidRPr="00EA592D" w14:paraId="3AD65D31" w14:textId="024F6565" w:rsidTr="008E1C85">
        <w:tc>
          <w:tcPr>
            <w:tcW w:w="3869" w:type="dxa"/>
          </w:tcPr>
          <w:p w14:paraId="354030E7" w14:textId="0AB65A6D" w:rsidR="008E1C85" w:rsidRPr="004070DE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70D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1" w:type="dxa"/>
          </w:tcPr>
          <w:p w14:paraId="7AA0E5E1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99FF263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8226700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AF1781C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C99961F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6B3CCA41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0B2113BC" w14:textId="442C1C0C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E1C85" w:rsidRPr="00EA592D" w14:paraId="067E500D" w14:textId="0EFEB910" w:rsidTr="008E1C85">
        <w:tc>
          <w:tcPr>
            <w:tcW w:w="3869" w:type="dxa"/>
          </w:tcPr>
          <w:p w14:paraId="69D781AC" w14:textId="50E04EBD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261" w:type="dxa"/>
          </w:tcPr>
          <w:p w14:paraId="0B969E85" w14:textId="7ADF03BA" w:rsidR="008E1C85" w:rsidRPr="00FF3F36" w:rsidRDefault="00DC150D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38,78</w:t>
            </w:r>
            <w:r w:rsidR="00F4416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C4C1189" w14:textId="77777777" w:rsidR="008E1C85" w:rsidRPr="00FF3F36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D49779A" w14:textId="30DFC8B3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35,803</w:t>
            </w:r>
          </w:p>
        </w:tc>
        <w:tc>
          <w:tcPr>
            <w:tcW w:w="269" w:type="dxa"/>
          </w:tcPr>
          <w:p w14:paraId="5D0E6344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C031A59" w14:textId="16AE0A69" w:rsidR="008E1C85" w:rsidRDefault="00DC150D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38,781</w:t>
            </w:r>
          </w:p>
        </w:tc>
        <w:tc>
          <w:tcPr>
            <w:tcW w:w="269" w:type="dxa"/>
          </w:tcPr>
          <w:p w14:paraId="19AA6582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E16785C" w14:textId="715C3704" w:rsidR="008E1C85" w:rsidRDefault="00DC150D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35,803</w:t>
            </w:r>
          </w:p>
        </w:tc>
      </w:tr>
      <w:tr w:rsidR="008E1C85" w:rsidRPr="00EA592D" w14:paraId="2F8EBA3F" w14:textId="6F144BD1" w:rsidTr="008E1C85">
        <w:tc>
          <w:tcPr>
            <w:tcW w:w="3869" w:type="dxa"/>
          </w:tcPr>
          <w:p w14:paraId="68E0D565" w14:textId="7579E325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44161" w:rsidRPr="004B5B8C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</w:t>
            </w:r>
            <w:r w:rsidR="00824E54" w:rsidRPr="00EB57B0">
              <w:rPr>
                <w:rFonts w:ascii="Angsana New" w:hAnsi="Angsana New"/>
                <w:sz w:val="30"/>
                <w:szCs w:val="30"/>
                <w:cs/>
              </w:rPr>
              <w:t>แมนเนจเม้นท์</w:t>
            </w:r>
            <w:r w:rsidR="00F44161" w:rsidRPr="004B5B8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1" w:type="dxa"/>
          </w:tcPr>
          <w:p w14:paraId="14676D6B" w14:textId="600C06FD" w:rsidR="008E1C85" w:rsidRPr="00FF3F36" w:rsidRDefault="00DC150D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</w:t>
            </w:r>
            <w:r w:rsidR="00F4416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EDD60A9" w14:textId="77777777" w:rsidR="008E1C85" w:rsidRPr="00FF3F36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6DD21579" w14:textId="3FCD4680" w:rsidR="008E1C85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8AD8E6D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53DF564" w14:textId="4116834D" w:rsidR="008E1C85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ED54239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4FBD8AB" w14:textId="17B802E8" w:rsidR="008E1C85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1C85" w:rsidRPr="00EA592D" w14:paraId="7FAB1D6D" w14:textId="6CB3DBB4" w:rsidTr="008E1C85">
        <w:tc>
          <w:tcPr>
            <w:tcW w:w="3869" w:type="dxa"/>
          </w:tcPr>
          <w:p w14:paraId="36D1B500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6199645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EA6A3AB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9E19F5B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B008273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6D994B91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1746EDA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2CF4F90E" w14:textId="265A4E23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E1C85" w:rsidRPr="00EA592D" w14:paraId="51E8755B" w14:textId="4D035FD5" w:rsidTr="008E1C85">
        <w:tc>
          <w:tcPr>
            <w:tcW w:w="3869" w:type="dxa"/>
          </w:tcPr>
          <w:p w14:paraId="759C53AA" w14:textId="1F8BACB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1" w:type="dxa"/>
          </w:tcPr>
          <w:p w14:paraId="0942877D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8547B15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C02C911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5804EBD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65972C3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AE9D814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60949554" w14:textId="1ACD8EBE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E1C85" w:rsidRPr="00EA592D" w14:paraId="354075CF" w14:textId="3F31A656" w:rsidTr="008E1C85">
        <w:tc>
          <w:tcPr>
            <w:tcW w:w="3869" w:type="dxa"/>
          </w:tcPr>
          <w:p w14:paraId="5DFFCB97" w14:textId="4EC3B895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ธนาคารกรุงไทย จำกัด (มหาชน)</w:t>
            </w:r>
          </w:p>
        </w:tc>
        <w:tc>
          <w:tcPr>
            <w:tcW w:w="1261" w:type="dxa"/>
          </w:tcPr>
          <w:p w14:paraId="39323D4B" w14:textId="4874FE30" w:rsidR="008E1C85" w:rsidRPr="00651758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57662D21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05DE1E63" w14:textId="27931BD1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12</w:t>
            </w:r>
          </w:p>
        </w:tc>
        <w:tc>
          <w:tcPr>
            <w:tcW w:w="269" w:type="dxa"/>
          </w:tcPr>
          <w:p w14:paraId="6EC6FD84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62F8ADB5" w14:textId="4B484EF4" w:rsidR="008E1C85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20</w:t>
            </w:r>
          </w:p>
        </w:tc>
        <w:tc>
          <w:tcPr>
            <w:tcW w:w="269" w:type="dxa"/>
          </w:tcPr>
          <w:p w14:paraId="78ADE3E2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792CE339" w14:textId="0838B80A" w:rsidR="008E1C85" w:rsidRDefault="004A7B2F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12</w:t>
            </w:r>
          </w:p>
        </w:tc>
      </w:tr>
      <w:tr w:rsidR="008E1C85" w:rsidRPr="00EA592D" w14:paraId="08FF269A" w14:textId="4A16062E" w:rsidTr="008E1C85">
        <w:tc>
          <w:tcPr>
            <w:tcW w:w="3869" w:type="dxa"/>
          </w:tcPr>
          <w:p w14:paraId="115604D5" w14:textId="50B20CA9" w:rsidR="008E1C85" w:rsidRPr="00651758" w:rsidRDefault="00824E54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ดุสิต มัลดีฟส์ อินเวสเม้นท์ จำกัด</w:t>
            </w:r>
          </w:p>
        </w:tc>
        <w:tc>
          <w:tcPr>
            <w:tcW w:w="1261" w:type="dxa"/>
          </w:tcPr>
          <w:p w14:paraId="2C042656" w14:textId="11DE26F4" w:rsidR="008E1C85" w:rsidRPr="00651758" w:rsidRDefault="00824E54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63F8B9B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EDB9565" w14:textId="12892620" w:rsidR="008E1C85" w:rsidRPr="00651758" w:rsidRDefault="00824E54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9" w:type="dxa"/>
          </w:tcPr>
          <w:p w14:paraId="49F7F1F2" w14:textId="77777777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809A595" w14:textId="1E5C85B3" w:rsidR="008E1C85" w:rsidRPr="00651758" w:rsidRDefault="00824E54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1,36</w:t>
            </w:r>
            <w:r w:rsidR="00A9794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6B5FE377" w14:textId="1053AC54" w:rsidR="008E1C85" w:rsidRPr="00651758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352228B6" w14:textId="1DB45532" w:rsidR="008E1C85" w:rsidRPr="00651758" w:rsidRDefault="00824E54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F44161" w:rsidRPr="00EA592D" w14:paraId="3893CD57" w14:textId="77777777" w:rsidTr="008E1C85">
        <w:tc>
          <w:tcPr>
            <w:tcW w:w="3869" w:type="dxa"/>
          </w:tcPr>
          <w:p w14:paraId="3C819D33" w14:textId="77777777" w:rsidR="00F44161" w:rsidRPr="00651758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53787D8D" w14:textId="77777777" w:rsidR="00F44161" w:rsidRPr="00651758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07563C3" w14:textId="77777777" w:rsidR="00F44161" w:rsidRPr="00651758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2810C00" w14:textId="77777777" w:rsidR="00F44161" w:rsidRPr="00651758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6BB645DF" w14:textId="77777777" w:rsidR="00F44161" w:rsidRPr="00651758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AA36F1A" w14:textId="77777777" w:rsidR="00F44161" w:rsidRPr="00651758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AEA1248" w14:textId="77777777" w:rsidR="00F44161" w:rsidRPr="00651758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00CC4C32" w14:textId="77777777" w:rsidR="00F44161" w:rsidRPr="00651758" w:rsidRDefault="00F44161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09C98E88" w14:textId="77777777" w:rsidTr="004E009F">
        <w:tc>
          <w:tcPr>
            <w:tcW w:w="3869" w:type="dxa"/>
          </w:tcPr>
          <w:p w14:paraId="530EE317" w14:textId="77777777" w:rsidR="002B6F7C" w:rsidRPr="00BF503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1" w:type="dxa"/>
            <w:gridSpan w:val="3"/>
          </w:tcPr>
          <w:p w14:paraId="1CE5373B" w14:textId="37764B58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084974C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1" w:type="dxa"/>
            <w:gridSpan w:val="3"/>
          </w:tcPr>
          <w:p w14:paraId="49959031" w14:textId="503542F6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6F7C" w:rsidRPr="00EA592D" w14:paraId="0CB473A0" w14:textId="77777777" w:rsidTr="008E1C85">
        <w:tc>
          <w:tcPr>
            <w:tcW w:w="3869" w:type="dxa"/>
          </w:tcPr>
          <w:p w14:paraId="21171403" w14:textId="6E30DEE0" w:rsidR="002B6F7C" w:rsidRPr="00BF503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E1C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E1C8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 w:rsidRPr="008E1C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261" w:type="dxa"/>
          </w:tcPr>
          <w:p w14:paraId="0D676FE4" w14:textId="72580402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4" w:right="2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543C252A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226AA3F6" w14:textId="359EAD60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4" w:right="16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7020D6D3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6DE6147" w14:textId="236DFE0A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0C46A7C1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0D9E4B1E" w14:textId="4DB78805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4" w:right="25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B6F7C" w:rsidRPr="00EA592D" w14:paraId="0177E446" w14:textId="77777777" w:rsidTr="004E009F">
        <w:tc>
          <w:tcPr>
            <w:tcW w:w="3869" w:type="dxa"/>
          </w:tcPr>
          <w:p w14:paraId="2CFD5355" w14:textId="77777777" w:rsidR="002B6F7C" w:rsidRPr="00BF503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761" w:type="dxa"/>
            <w:gridSpan w:val="7"/>
          </w:tcPr>
          <w:p w14:paraId="182C95B4" w14:textId="0824B7BB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6F7C" w:rsidRPr="00EA592D" w14:paraId="14FF6C61" w14:textId="7A8090F3" w:rsidTr="008E1C85">
        <w:tc>
          <w:tcPr>
            <w:tcW w:w="3869" w:type="dxa"/>
          </w:tcPr>
          <w:p w14:paraId="6294E7B7" w14:textId="77777777" w:rsidR="002B6F7C" w:rsidRPr="005B60DF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50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</w:t>
            </w:r>
          </w:p>
        </w:tc>
        <w:tc>
          <w:tcPr>
            <w:tcW w:w="1261" w:type="dxa"/>
          </w:tcPr>
          <w:p w14:paraId="058A40E9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23E8CD90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522D984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145BB61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B3250E1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E873360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34559D02" w14:textId="58A64A8F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628DAEF1" w14:textId="53752453" w:rsidTr="008E1C85">
        <w:tc>
          <w:tcPr>
            <w:tcW w:w="3869" w:type="dxa"/>
          </w:tcPr>
          <w:p w14:paraId="25ED8D65" w14:textId="77777777" w:rsidR="002B6F7C" w:rsidRPr="004070DE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70DE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261" w:type="dxa"/>
          </w:tcPr>
          <w:p w14:paraId="25563276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6DA9961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B3B0723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FFF72BF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5E1E720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AB970A1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166C7305" w14:textId="23CAEB81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421ACB23" w14:textId="598549BA" w:rsidTr="008E1C85">
        <w:tc>
          <w:tcPr>
            <w:tcW w:w="3869" w:type="dxa"/>
          </w:tcPr>
          <w:p w14:paraId="707D3C99" w14:textId="59C88108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261" w:type="dxa"/>
          </w:tcPr>
          <w:p w14:paraId="0F8AACC0" w14:textId="7E32468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2,054</w:t>
            </w:r>
          </w:p>
        </w:tc>
        <w:tc>
          <w:tcPr>
            <w:tcW w:w="269" w:type="dxa"/>
          </w:tcPr>
          <w:p w14:paraId="5611FC45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0B07B797" w14:textId="519249FF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1,680</w:t>
            </w:r>
          </w:p>
        </w:tc>
        <w:tc>
          <w:tcPr>
            <w:tcW w:w="269" w:type="dxa"/>
          </w:tcPr>
          <w:p w14:paraId="696A4646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2D16E63D" w14:textId="77F89FF8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2,054</w:t>
            </w:r>
          </w:p>
        </w:tc>
        <w:tc>
          <w:tcPr>
            <w:tcW w:w="269" w:type="dxa"/>
          </w:tcPr>
          <w:p w14:paraId="09B635A1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628B80D5" w14:textId="4F676B75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1,680</w:t>
            </w:r>
          </w:p>
        </w:tc>
      </w:tr>
      <w:tr w:rsidR="002B6F7C" w:rsidRPr="00EA592D" w14:paraId="6AD7AFEF" w14:textId="1CDA60F2" w:rsidTr="008E1C85">
        <w:tc>
          <w:tcPr>
            <w:tcW w:w="3869" w:type="dxa"/>
          </w:tcPr>
          <w:p w14:paraId="18EFC8CC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41F6EDBC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90B24E8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B93A96D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0C5D72B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0DC4963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E90DF5B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5DF840B8" w14:textId="2E341185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3580F430" w14:textId="17D7AB69" w:rsidTr="008E1C85">
        <w:tc>
          <w:tcPr>
            <w:tcW w:w="3869" w:type="dxa"/>
          </w:tcPr>
          <w:p w14:paraId="6F854F0B" w14:textId="77777777" w:rsidR="002B6F7C" w:rsidRPr="004070DE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70DE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  <w:r w:rsidRPr="004070DE">
              <w:rPr>
                <w:rFonts w:ascii="Angsana New" w:hAnsi="Angsana New" w:hint="cs"/>
                <w:sz w:val="30"/>
                <w:szCs w:val="30"/>
                <w:cs/>
              </w:rPr>
              <w:t>ทรัสตี</w:t>
            </w:r>
          </w:p>
        </w:tc>
        <w:tc>
          <w:tcPr>
            <w:tcW w:w="1261" w:type="dxa"/>
          </w:tcPr>
          <w:p w14:paraId="68365680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7A14FEF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28438B9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7D7A972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78C4D23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1713319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1C77FF93" w14:textId="36D556D6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613641C6" w14:textId="4294654C" w:rsidTr="008E1C85">
        <w:tc>
          <w:tcPr>
            <w:tcW w:w="3869" w:type="dxa"/>
          </w:tcPr>
          <w:p w14:paraId="2F24AD41" w14:textId="7F42F3FA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right="29" w:hanging="4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กรุงไทย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จำกัด (มหาชน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</w:tcPr>
          <w:p w14:paraId="330C0F7F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2D176BF5" w14:textId="3A5D7D51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1,575</w:t>
            </w:r>
          </w:p>
        </w:tc>
        <w:tc>
          <w:tcPr>
            <w:tcW w:w="269" w:type="dxa"/>
          </w:tcPr>
          <w:p w14:paraId="76956B92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C871A33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5D4CAA83" w14:textId="70BB4D08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1,288</w:t>
            </w:r>
          </w:p>
        </w:tc>
        <w:tc>
          <w:tcPr>
            <w:tcW w:w="269" w:type="dxa"/>
          </w:tcPr>
          <w:p w14:paraId="51FEE59B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8ADFEFD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3ABB52B6" w14:textId="4F6E25F3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1,575</w:t>
            </w:r>
          </w:p>
        </w:tc>
        <w:tc>
          <w:tcPr>
            <w:tcW w:w="269" w:type="dxa"/>
          </w:tcPr>
          <w:p w14:paraId="577ABBFA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0EC5845F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3F60DD12" w14:textId="1731222F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1,288</w:t>
            </w:r>
          </w:p>
        </w:tc>
      </w:tr>
      <w:tr w:rsidR="002B6F7C" w:rsidRPr="00EA592D" w14:paraId="2C1E4229" w14:textId="7898C3AE" w:rsidTr="008E1C85">
        <w:tc>
          <w:tcPr>
            <w:tcW w:w="3869" w:type="dxa"/>
          </w:tcPr>
          <w:p w14:paraId="23C58ACD" w14:textId="77777777" w:rsidR="002B6F7C" w:rsidRPr="003419EE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6C6A972A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036050B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36C484B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797DB95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7CF8FDD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72EA375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30CED59F" w14:textId="38545ADD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68FCD67D" w14:textId="77777777" w:rsidTr="004E009F">
        <w:tc>
          <w:tcPr>
            <w:tcW w:w="3869" w:type="dxa"/>
          </w:tcPr>
          <w:p w14:paraId="72A722FE" w14:textId="77777777" w:rsidR="002B6F7C" w:rsidRPr="003419EE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1" w:type="dxa"/>
            <w:gridSpan w:val="3"/>
          </w:tcPr>
          <w:p w14:paraId="652E3172" w14:textId="66877C5D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82BCF49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1" w:type="dxa"/>
            <w:gridSpan w:val="3"/>
          </w:tcPr>
          <w:p w14:paraId="15654460" w14:textId="76BAE4E8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6F7C" w:rsidRPr="00EA592D" w14:paraId="3436DCEF" w14:textId="77777777" w:rsidTr="008E1C85">
        <w:tc>
          <w:tcPr>
            <w:tcW w:w="3869" w:type="dxa"/>
          </w:tcPr>
          <w:p w14:paraId="40C8CF28" w14:textId="0BE07088" w:rsidR="002B6F7C" w:rsidRPr="003419EE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1C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E1C8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 w:rsidRPr="008E1C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กันย</w:t>
            </w:r>
            <w:r w:rsidRPr="008E1C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61" w:type="dxa"/>
          </w:tcPr>
          <w:p w14:paraId="72C00D77" w14:textId="21B96026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4CD18990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D97328E" w14:textId="5FAA5188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4C7B31E0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2D35325F" w14:textId="2406A7AF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6CDA31BD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09B30797" w14:textId="2E5BBB7E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B6F7C" w:rsidRPr="00EA592D" w14:paraId="00397DFB" w14:textId="7D63BDB4" w:rsidTr="004E009F">
        <w:tc>
          <w:tcPr>
            <w:tcW w:w="3869" w:type="dxa"/>
          </w:tcPr>
          <w:p w14:paraId="342E4126" w14:textId="3C49D73D" w:rsidR="002B6F7C" w:rsidRPr="008E1C85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1" w:type="dxa"/>
            <w:gridSpan w:val="7"/>
          </w:tcPr>
          <w:p w14:paraId="3673B626" w14:textId="50F974B8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6F7C" w:rsidRPr="00EA592D" w14:paraId="4B4D4743" w14:textId="364A2693" w:rsidTr="008E1C85">
        <w:tc>
          <w:tcPr>
            <w:tcW w:w="3869" w:type="dxa"/>
          </w:tcPr>
          <w:p w14:paraId="3921BE9A" w14:textId="5111F6D5" w:rsidR="002B6F7C" w:rsidRPr="00EA592D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514F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จากการลงทุน</w:t>
            </w:r>
          </w:p>
        </w:tc>
        <w:tc>
          <w:tcPr>
            <w:tcW w:w="1261" w:type="dxa"/>
          </w:tcPr>
          <w:p w14:paraId="5E99DC68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A9600A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FD64CCE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5B6A6A0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5B231E11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F3790AC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D455920" w14:textId="29C254AF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6F7C" w:rsidRPr="00EA592D" w14:paraId="784C1658" w14:textId="1879107F" w:rsidTr="008E1C85">
        <w:tc>
          <w:tcPr>
            <w:tcW w:w="3869" w:type="dxa"/>
          </w:tcPr>
          <w:p w14:paraId="7D355A26" w14:textId="77777777" w:rsidR="002B6F7C" w:rsidRPr="004070DE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70DE">
              <w:rPr>
                <w:rFonts w:ascii="Angsana New" w:hAnsi="Angsana New"/>
                <w:sz w:val="30"/>
                <w:szCs w:val="30"/>
                <w:cs/>
              </w:rPr>
              <w:t>รายได้ค่าเช่</w:t>
            </w:r>
            <w:r w:rsidRPr="004070DE">
              <w:rPr>
                <w:rFonts w:ascii="Angsana New" w:hAnsi="Angsana New"/>
                <w:sz w:val="30"/>
                <w:szCs w:val="30"/>
                <w:cs/>
                <w:lang w:val="en-GB"/>
              </w:rPr>
              <w:t>า</w:t>
            </w:r>
          </w:p>
        </w:tc>
        <w:tc>
          <w:tcPr>
            <w:tcW w:w="1261" w:type="dxa"/>
          </w:tcPr>
          <w:p w14:paraId="02D0546D" w14:textId="77777777" w:rsidR="002B6F7C" w:rsidRPr="00EA592D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D438D60" w14:textId="77777777" w:rsidR="002B6F7C" w:rsidRPr="00EA592D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393630E" w14:textId="77777777" w:rsidR="002B6F7C" w:rsidRPr="00EA592D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77A92F4" w14:textId="77777777" w:rsidR="002B6F7C" w:rsidRPr="00EA592D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4648B09" w14:textId="77777777" w:rsidR="002B6F7C" w:rsidRPr="00EA592D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289876F1" w14:textId="77777777" w:rsidR="002B6F7C" w:rsidRPr="00EA592D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10369D6E" w14:textId="31B5DAD2" w:rsidR="002B6F7C" w:rsidRPr="00EA592D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2B6F7C" w:rsidRPr="00EA592D" w14:paraId="216972D3" w14:textId="1A42518A" w:rsidTr="008E1C85">
        <w:tc>
          <w:tcPr>
            <w:tcW w:w="3869" w:type="dxa"/>
          </w:tcPr>
          <w:p w14:paraId="1A023238" w14:textId="1788991B" w:rsidR="002B6F7C" w:rsidRPr="00EA592D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261" w:type="dxa"/>
          </w:tcPr>
          <w:p w14:paraId="614D58BF" w14:textId="396A6F0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153,750</w:t>
            </w:r>
          </w:p>
        </w:tc>
        <w:tc>
          <w:tcPr>
            <w:tcW w:w="269" w:type="dxa"/>
          </w:tcPr>
          <w:p w14:paraId="6F527F62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AEDD74D" w14:textId="35E540DC" w:rsidR="002B6F7C" w:rsidRPr="00EA592D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176,831</w:t>
            </w:r>
          </w:p>
        </w:tc>
        <w:tc>
          <w:tcPr>
            <w:tcW w:w="269" w:type="dxa"/>
          </w:tcPr>
          <w:p w14:paraId="7D3EE708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1321E2E" w14:textId="0898BE85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153,750</w:t>
            </w:r>
          </w:p>
        </w:tc>
        <w:tc>
          <w:tcPr>
            <w:tcW w:w="269" w:type="dxa"/>
          </w:tcPr>
          <w:p w14:paraId="3856DB07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ABCC9B7" w14:textId="63EEAC0C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176,831</w:t>
            </w:r>
          </w:p>
        </w:tc>
      </w:tr>
      <w:tr w:rsidR="002B6F7C" w:rsidRPr="00EA592D" w14:paraId="4DAC003C" w14:textId="77777777" w:rsidTr="008E1C85">
        <w:tc>
          <w:tcPr>
            <w:tcW w:w="3869" w:type="dxa"/>
          </w:tcPr>
          <w:p w14:paraId="31079088" w14:textId="01FECD0D" w:rsidR="002B6F7C" w:rsidRPr="004B5B8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B8C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261" w:type="dxa"/>
          </w:tcPr>
          <w:p w14:paraId="0A407C43" w14:textId="270D2498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3,856</w:t>
            </w:r>
          </w:p>
        </w:tc>
        <w:tc>
          <w:tcPr>
            <w:tcW w:w="269" w:type="dxa"/>
          </w:tcPr>
          <w:p w14:paraId="66EBDB6C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014DAA36" w14:textId="631EDF06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B878348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8C41456" w14:textId="325EE7E2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54CE88B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281EE9F" w14:textId="7DF2A8DB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6F7C" w:rsidRPr="00EA592D" w14:paraId="069D4A8A" w14:textId="279346D3" w:rsidTr="008E1C85">
        <w:tc>
          <w:tcPr>
            <w:tcW w:w="3869" w:type="dxa"/>
          </w:tcPr>
          <w:p w14:paraId="6566D7ED" w14:textId="77777777" w:rsidR="002B6F7C" w:rsidRPr="005B60DF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35767FAE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E0D1539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6F3EB78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810E238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AC368D2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0104391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5598F809" w14:textId="771D74A1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3CF4ABC7" w14:textId="6C481AB6" w:rsidTr="008E1C85">
        <w:tc>
          <w:tcPr>
            <w:tcW w:w="3869" w:type="dxa"/>
          </w:tcPr>
          <w:p w14:paraId="5B4151FE" w14:textId="2763C0AB" w:rsidR="002B6F7C" w:rsidRPr="005B60DF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1" w:type="dxa"/>
          </w:tcPr>
          <w:p w14:paraId="73F37083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D30395D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E1594A8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2535B819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8E453DA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552EFC6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0A719197" w14:textId="6C0D4D14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257DEF0D" w14:textId="77777777" w:rsidTr="008E1C85">
        <w:tc>
          <w:tcPr>
            <w:tcW w:w="3869" w:type="dxa"/>
          </w:tcPr>
          <w:p w14:paraId="44EE2023" w14:textId="38E3365D" w:rsidR="002B6F7C" w:rsidRPr="005B60DF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ธนาคารกรุงไทย จำกัด (มหาชน)</w:t>
            </w:r>
          </w:p>
        </w:tc>
        <w:tc>
          <w:tcPr>
            <w:tcW w:w="1261" w:type="dxa"/>
          </w:tcPr>
          <w:p w14:paraId="7E53BF85" w14:textId="7FA96A3E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45</w:t>
            </w:r>
          </w:p>
        </w:tc>
        <w:tc>
          <w:tcPr>
            <w:tcW w:w="269" w:type="dxa"/>
          </w:tcPr>
          <w:p w14:paraId="6DE7453A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C57C245" w14:textId="215DD246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61</w:t>
            </w:r>
          </w:p>
        </w:tc>
        <w:tc>
          <w:tcPr>
            <w:tcW w:w="269" w:type="dxa"/>
          </w:tcPr>
          <w:p w14:paraId="2DC4C92E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166A3B4" w14:textId="275883C0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45</w:t>
            </w:r>
          </w:p>
        </w:tc>
        <w:tc>
          <w:tcPr>
            <w:tcW w:w="269" w:type="dxa"/>
          </w:tcPr>
          <w:p w14:paraId="09A320DD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52306420" w14:textId="09C318B2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61</w:t>
            </w:r>
          </w:p>
        </w:tc>
      </w:tr>
      <w:tr w:rsidR="002B6F7C" w:rsidRPr="00EA592D" w14:paraId="67364FC3" w14:textId="77777777" w:rsidTr="008E1C85">
        <w:tc>
          <w:tcPr>
            <w:tcW w:w="3869" w:type="dxa"/>
          </w:tcPr>
          <w:p w14:paraId="6BD5F0AC" w14:textId="1C972421" w:rsidR="002B6F7C" w:rsidRPr="005B60DF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ดุสิต มัลดีฟส์ อินเวสเม้นท์ จำกัด</w:t>
            </w:r>
          </w:p>
        </w:tc>
        <w:tc>
          <w:tcPr>
            <w:tcW w:w="1261" w:type="dxa"/>
          </w:tcPr>
          <w:p w14:paraId="097EE65B" w14:textId="6D51DA0E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457EBE0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C00E0C5" w14:textId="782743A4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9" w:type="dxa"/>
          </w:tcPr>
          <w:p w14:paraId="68BBAAB9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02916E27" w14:textId="155AF4D3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1,369</w:t>
            </w:r>
          </w:p>
        </w:tc>
        <w:tc>
          <w:tcPr>
            <w:tcW w:w="269" w:type="dxa"/>
          </w:tcPr>
          <w:p w14:paraId="203B73B6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23D2C0AC" w14:textId="5D6EFB12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2B6F7C" w:rsidRPr="00EA592D" w14:paraId="051304C6" w14:textId="77777777" w:rsidTr="008E1C85">
        <w:tc>
          <w:tcPr>
            <w:tcW w:w="3869" w:type="dxa"/>
          </w:tcPr>
          <w:p w14:paraId="7345D23D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589F63A6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BEA9F3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2E8AB688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A893E93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E32459A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9A4E144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1562A9A6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24931DA1" w14:textId="77777777" w:rsidTr="008E1C85">
        <w:tc>
          <w:tcPr>
            <w:tcW w:w="3869" w:type="dxa"/>
          </w:tcPr>
          <w:p w14:paraId="4E823D8F" w14:textId="632D86E3" w:rsidR="002B6F7C" w:rsidRPr="005B60DF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0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1" w:type="dxa"/>
          </w:tcPr>
          <w:p w14:paraId="7580694B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A5453FC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026E08E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E81AB03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6F8A5CA4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2A10F584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67A79F32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35C31348" w14:textId="41EAF498" w:rsidTr="008E1C85">
        <w:tc>
          <w:tcPr>
            <w:tcW w:w="3869" w:type="dxa"/>
          </w:tcPr>
          <w:p w14:paraId="116EB45B" w14:textId="77777777" w:rsidR="002B6F7C" w:rsidRPr="004070DE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70DE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261" w:type="dxa"/>
          </w:tcPr>
          <w:p w14:paraId="5F09D056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68A65CF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670859F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6DB64189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03FD0834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70D1FA5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1D3067DE" w14:textId="69C5745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0AC6E3C2" w14:textId="650D733B" w:rsidTr="008E1C85">
        <w:tc>
          <w:tcPr>
            <w:tcW w:w="3869" w:type="dxa"/>
          </w:tcPr>
          <w:p w14:paraId="17C787ED" w14:textId="4BA1937B" w:rsidR="002B6F7C" w:rsidRPr="00EA592D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ดุสิตธานี พร็อพเพอร์ตี้ส์ รีท จำกัด</w:t>
            </w:r>
          </w:p>
        </w:tc>
        <w:tc>
          <w:tcPr>
            <w:tcW w:w="1261" w:type="dxa"/>
          </w:tcPr>
          <w:p w14:paraId="5CB64F9C" w14:textId="2B7E6ADE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 xml:space="preserve">  5,521</w:t>
            </w:r>
          </w:p>
        </w:tc>
        <w:tc>
          <w:tcPr>
            <w:tcW w:w="269" w:type="dxa"/>
          </w:tcPr>
          <w:p w14:paraId="5918FC92" w14:textId="77777777" w:rsidR="002B6F7C" w:rsidRPr="00FF3F36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2E9E5245" w14:textId="739FE14A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5,023</w:t>
            </w:r>
          </w:p>
        </w:tc>
        <w:tc>
          <w:tcPr>
            <w:tcW w:w="269" w:type="dxa"/>
          </w:tcPr>
          <w:p w14:paraId="500A987E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88EF7E" w14:textId="297C2834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5,521</w:t>
            </w:r>
          </w:p>
        </w:tc>
        <w:tc>
          <w:tcPr>
            <w:tcW w:w="269" w:type="dxa"/>
          </w:tcPr>
          <w:p w14:paraId="38742A11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5886D2" w14:textId="76FEC88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5,023</w:t>
            </w:r>
          </w:p>
        </w:tc>
      </w:tr>
      <w:tr w:rsidR="002B6F7C" w:rsidRPr="00EA592D" w14:paraId="0615DBB3" w14:textId="0838FC29" w:rsidTr="008E1C85">
        <w:tc>
          <w:tcPr>
            <w:tcW w:w="3869" w:type="dxa"/>
          </w:tcPr>
          <w:p w14:paraId="0B1C2FEB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536704D0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230937A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0C968916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D2E6A85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8B91794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2425FCF5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7FCA697F" w14:textId="5B7EA252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292FFD19" w14:textId="133E1A16" w:rsidTr="008E1C85">
        <w:tc>
          <w:tcPr>
            <w:tcW w:w="3869" w:type="dxa"/>
          </w:tcPr>
          <w:p w14:paraId="0F9A192E" w14:textId="77777777" w:rsidR="002B6F7C" w:rsidRPr="00DB03EB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  <w:cs/>
              </w:rPr>
              <w:t>ค่าธรรมเนียมทรัสตี</w:t>
            </w:r>
          </w:p>
        </w:tc>
        <w:tc>
          <w:tcPr>
            <w:tcW w:w="1261" w:type="dxa"/>
          </w:tcPr>
          <w:p w14:paraId="25C4A133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368F0CE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6BEAC90E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07B75AA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2B5DD306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38DD445" w14:textId="77777777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497565F8" w14:textId="6065FC53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B6F7C" w:rsidRPr="00EA592D" w14:paraId="6C7C8FF5" w14:textId="37D5BE4D" w:rsidTr="008E1C85">
        <w:tc>
          <w:tcPr>
            <w:tcW w:w="3869" w:type="dxa"/>
          </w:tcPr>
          <w:p w14:paraId="310D67D9" w14:textId="231BD864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29" w:hanging="34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</w:tcPr>
          <w:p w14:paraId="5F520010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6A55B969" w14:textId="7B1C2D15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4,233</w:t>
            </w:r>
          </w:p>
        </w:tc>
        <w:tc>
          <w:tcPr>
            <w:tcW w:w="269" w:type="dxa"/>
          </w:tcPr>
          <w:p w14:paraId="75B6D938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995385E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02B81EA7" w14:textId="169BFF13" w:rsidR="002B6F7C" w:rsidRPr="00651758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4,658</w:t>
            </w:r>
          </w:p>
        </w:tc>
        <w:tc>
          <w:tcPr>
            <w:tcW w:w="269" w:type="dxa"/>
          </w:tcPr>
          <w:p w14:paraId="1DF25655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5C4ABD3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74E6C3DB" w14:textId="24EB5638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4,233</w:t>
            </w:r>
          </w:p>
        </w:tc>
        <w:tc>
          <w:tcPr>
            <w:tcW w:w="269" w:type="dxa"/>
          </w:tcPr>
          <w:p w14:paraId="4D5C93D1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6D908A31" w14:textId="77777777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53F4A59D" w14:textId="5FE3377C" w:rsidR="002B6F7C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4,658</w:t>
            </w:r>
          </w:p>
        </w:tc>
      </w:tr>
    </w:tbl>
    <w:p w14:paraId="01AB990E" w14:textId="2B2CA778" w:rsidR="00021D86" w:rsidRDefault="00021D86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B217305" w14:textId="77777777" w:rsidR="002B6F7C" w:rsidRDefault="002B6F7C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749F0B2" w14:textId="74A58131" w:rsidR="00021D86" w:rsidRPr="00297510" w:rsidRDefault="00021D86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  <w:r w:rsidRPr="00297510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297510">
        <w:rPr>
          <w:rFonts w:ascii="Angsana New" w:hAnsi="Angsana New"/>
          <w:sz w:val="30"/>
          <w:szCs w:val="30"/>
        </w:rPr>
        <w:t xml:space="preserve"> </w:t>
      </w:r>
      <w:r w:rsidRPr="00297510">
        <w:rPr>
          <w:rFonts w:ascii="Angsana New" w:hAnsi="Angsana New"/>
          <w:sz w:val="30"/>
          <w:szCs w:val="30"/>
          <w:cs/>
        </w:rPr>
        <w:t>ณ วันที่</w:t>
      </w:r>
      <w:r w:rsidRPr="00297510">
        <w:rPr>
          <w:rFonts w:ascii="Angsana New" w:hAnsi="Angsana New"/>
          <w:sz w:val="30"/>
          <w:szCs w:val="30"/>
        </w:rPr>
        <w:t xml:space="preserve"> </w:t>
      </w:r>
      <w:r w:rsidRPr="00297510"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297510">
        <w:rPr>
          <w:rFonts w:ascii="Angsana New" w:hAnsi="Angsana New"/>
          <w:sz w:val="30"/>
          <w:szCs w:val="30"/>
          <w:cs/>
        </w:rPr>
        <w:t xml:space="preserve"> </w:t>
      </w:r>
      <w:r w:rsidR="00863E72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/>
          <w:sz w:val="30"/>
          <w:szCs w:val="30"/>
        </w:rPr>
        <w:t xml:space="preserve"> 2562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297510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2561 </w:t>
      </w:r>
      <w:r w:rsidRPr="00297510">
        <w:rPr>
          <w:rFonts w:ascii="Angsana New" w:hAnsi="Angsana New"/>
          <w:sz w:val="30"/>
          <w:szCs w:val="30"/>
          <w:cs/>
        </w:rPr>
        <w:t>มีดังนี้</w:t>
      </w:r>
    </w:p>
    <w:p w14:paraId="7AA3B587" w14:textId="77777777" w:rsidR="00021D86" w:rsidRPr="00297510" w:rsidRDefault="00021D86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9" w:type="dxa"/>
        <w:tblInd w:w="450" w:type="dxa"/>
        <w:tblLook w:val="04A0" w:firstRow="1" w:lastRow="0" w:firstColumn="1" w:lastColumn="0" w:noHBand="0" w:noVBand="1"/>
      </w:tblPr>
      <w:tblGrid>
        <w:gridCol w:w="3564"/>
        <w:gridCol w:w="34"/>
        <w:gridCol w:w="1337"/>
        <w:gridCol w:w="261"/>
        <w:gridCol w:w="1298"/>
        <w:gridCol w:w="232"/>
        <w:gridCol w:w="1335"/>
        <w:gridCol w:w="249"/>
        <w:gridCol w:w="1199"/>
      </w:tblGrid>
      <w:tr w:rsidR="007760D7" w:rsidRPr="00297510" w14:paraId="3201FABE" w14:textId="77777777" w:rsidTr="00EB57B0">
        <w:trPr>
          <w:tblHeader/>
        </w:trPr>
        <w:tc>
          <w:tcPr>
            <w:tcW w:w="3566" w:type="dxa"/>
          </w:tcPr>
          <w:p w14:paraId="7577E637" w14:textId="77777777" w:rsidR="00B3322D" w:rsidRPr="00297510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8" w:type="dxa"/>
            <w:gridSpan w:val="4"/>
          </w:tcPr>
          <w:p w14:paraId="2F209D3A" w14:textId="114F3BF6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</w:tcPr>
          <w:p w14:paraId="674BDF77" w14:textId="7777777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3" w:type="dxa"/>
            <w:gridSpan w:val="3"/>
          </w:tcPr>
          <w:p w14:paraId="5F288EFA" w14:textId="27BBF4D5" w:rsidR="00B3322D" w:rsidRPr="00EA59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0D7" w:rsidRPr="00297510" w14:paraId="346EBBBF" w14:textId="77777777" w:rsidTr="00EB57B0">
        <w:trPr>
          <w:tblHeader/>
        </w:trPr>
        <w:tc>
          <w:tcPr>
            <w:tcW w:w="3566" w:type="dxa"/>
          </w:tcPr>
          <w:p w14:paraId="7DDA8E03" w14:textId="77777777" w:rsidR="00B3322D" w:rsidRPr="00297510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71" w:type="dxa"/>
            <w:gridSpan w:val="2"/>
          </w:tcPr>
          <w:p w14:paraId="4486FC1B" w14:textId="2EC7153F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0" w:type="dxa"/>
          </w:tcPr>
          <w:p w14:paraId="09826AC2" w14:textId="7777777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B464ADF" w14:textId="2686CD15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2" w:type="dxa"/>
          </w:tcPr>
          <w:p w14:paraId="02B34846" w14:textId="7777777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32E85144" w14:textId="1C766524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9" w:type="dxa"/>
          </w:tcPr>
          <w:p w14:paraId="15825B26" w14:textId="7777777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14:paraId="44EF892F" w14:textId="0512C6A3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760D7" w:rsidRPr="00297510" w14:paraId="096EA664" w14:textId="77777777" w:rsidTr="00EB57B0">
        <w:trPr>
          <w:tblHeader/>
        </w:trPr>
        <w:tc>
          <w:tcPr>
            <w:tcW w:w="3566" w:type="dxa"/>
          </w:tcPr>
          <w:p w14:paraId="10FD1069" w14:textId="77777777" w:rsidR="00B3322D" w:rsidRPr="00297510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71" w:type="dxa"/>
            <w:gridSpan w:val="2"/>
          </w:tcPr>
          <w:p w14:paraId="57689857" w14:textId="38292A21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62A91CA4" w14:textId="7777777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CBCB405" w14:textId="1E4214CC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" w:type="dxa"/>
          </w:tcPr>
          <w:p w14:paraId="02F9A77D" w14:textId="7777777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76B4743" w14:textId="64C8B5F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9" w:type="dxa"/>
          </w:tcPr>
          <w:p w14:paraId="4999BB3E" w14:textId="7777777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14:paraId="29B11490" w14:textId="77777777" w:rsidR="00B3322D" w:rsidRPr="00EA59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760D7" w:rsidRPr="00297510" w14:paraId="24DCFE88" w14:textId="77777777" w:rsidTr="0058667E">
        <w:trPr>
          <w:tblHeader/>
        </w:trPr>
        <w:tc>
          <w:tcPr>
            <w:tcW w:w="3566" w:type="dxa"/>
          </w:tcPr>
          <w:p w14:paraId="74F20824" w14:textId="77777777" w:rsidR="00B3322D" w:rsidRPr="00297510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943" w:type="dxa"/>
            <w:gridSpan w:val="8"/>
          </w:tcPr>
          <w:p w14:paraId="042F47AA" w14:textId="3E9B2952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760D7" w:rsidRPr="00297510" w14:paraId="4EBFA677" w14:textId="77777777" w:rsidTr="00EB57B0">
        <w:trPr>
          <w:tblHeader/>
        </w:trPr>
        <w:tc>
          <w:tcPr>
            <w:tcW w:w="3566" w:type="dxa"/>
          </w:tcPr>
          <w:p w14:paraId="25498B8E" w14:textId="33FE90F3" w:rsidR="00581066" w:rsidRPr="00747393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371" w:type="dxa"/>
            <w:gridSpan w:val="2"/>
          </w:tcPr>
          <w:p w14:paraId="117B872D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0" w:type="dxa"/>
          </w:tcPr>
          <w:p w14:paraId="4AFD92DA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7" w:type="dxa"/>
          </w:tcPr>
          <w:p w14:paraId="7CF7964D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414DF166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66329F68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3F1A5251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6FD4B8BA" w14:textId="77777777" w:rsidR="00581066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7760D7" w:rsidRPr="00297510" w14:paraId="39A3A4B8" w14:textId="77777777" w:rsidTr="00EB57B0">
        <w:trPr>
          <w:tblHeader/>
        </w:trPr>
        <w:tc>
          <w:tcPr>
            <w:tcW w:w="3566" w:type="dxa"/>
          </w:tcPr>
          <w:p w14:paraId="398C020A" w14:textId="480B7FBC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71" w:type="dxa"/>
            <w:gridSpan w:val="2"/>
          </w:tcPr>
          <w:p w14:paraId="4B3717F8" w14:textId="17332595" w:rsidR="00581066" w:rsidRPr="00297510" w:rsidRDefault="001F19CB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14,531</w:t>
            </w:r>
          </w:p>
        </w:tc>
        <w:tc>
          <w:tcPr>
            <w:tcW w:w="260" w:type="dxa"/>
          </w:tcPr>
          <w:p w14:paraId="1B9F52DF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7" w:type="dxa"/>
          </w:tcPr>
          <w:p w14:paraId="4A3AFD51" w14:textId="3F43B69F" w:rsidR="00581066" w:rsidRPr="00297510" w:rsidRDefault="00581066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29,779</w:t>
            </w:r>
          </w:p>
        </w:tc>
        <w:tc>
          <w:tcPr>
            <w:tcW w:w="232" w:type="dxa"/>
          </w:tcPr>
          <w:p w14:paraId="5414F121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42735D9F" w14:textId="34D1D0E7" w:rsidR="00581066" w:rsidRPr="00297510" w:rsidRDefault="001F19C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14,531</w:t>
            </w:r>
          </w:p>
        </w:tc>
        <w:tc>
          <w:tcPr>
            <w:tcW w:w="249" w:type="dxa"/>
          </w:tcPr>
          <w:p w14:paraId="5EDB8669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26C04855" w14:textId="7C3037BE" w:rsidR="00581066" w:rsidRDefault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29,779</w:t>
            </w:r>
          </w:p>
        </w:tc>
      </w:tr>
      <w:tr w:rsidR="00B62A7B" w:rsidRPr="00297510" w14:paraId="12C45FAD" w14:textId="77777777" w:rsidTr="0058667E">
        <w:trPr>
          <w:tblHeader/>
        </w:trPr>
        <w:tc>
          <w:tcPr>
            <w:tcW w:w="3566" w:type="dxa"/>
          </w:tcPr>
          <w:p w14:paraId="4DD3F6BB" w14:textId="4A83A0B6" w:rsidR="00B62A7B" w:rsidRPr="00297510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dxa"/>
            <w:gridSpan w:val="2"/>
          </w:tcPr>
          <w:p w14:paraId="57AD5154" w14:textId="77777777" w:rsidR="00B62A7B" w:rsidRDefault="00B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0" w:type="dxa"/>
          </w:tcPr>
          <w:p w14:paraId="2F15E4D9" w14:textId="77777777" w:rsidR="00B62A7B" w:rsidRPr="00297510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7" w:type="dxa"/>
          </w:tcPr>
          <w:p w14:paraId="75F930CB" w14:textId="77777777" w:rsidR="00B62A7B" w:rsidRDefault="00B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73D1E563" w14:textId="77777777" w:rsidR="00B62A7B" w:rsidRPr="00297510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5659FABA" w14:textId="77777777" w:rsidR="00B62A7B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54F4A3D6" w14:textId="77777777" w:rsidR="00B62A7B" w:rsidRPr="00297510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483E22A8" w14:textId="77777777" w:rsidR="00B62A7B" w:rsidRDefault="00B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62A7B" w:rsidRPr="00297510" w14:paraId="71411F28" w14:textId="77777777" w:rsidTr="0058667E">
        <w:trPr>
          <w:tblHeader/>
        </w:trPr>
        <w:tc>
          <w:tcPr>
            <w:tcW w:w="3566" w:type="dxa"/>
          </w:tcPr>
          <w:p w14:paraId="694A2B14" w14:textId="755B8826" w:rsidR="00B62A7B" w:rsidRPr="00EB57B0" w:rsidRDefault="006D2771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ลูกหนี้ค่าเช่าและ</w:t>
            </w:r>
            <w:r w:rsidR="00B62A7B" w:rsidRPr="00EB5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1" w:type="dxa"/>
            <w:gridSpan w:val="2"/>
          </w:tcPr>
          <w:p w14:paraId="5D638165" w14:textId="77777777" w:rsidR="00B62A7B" w:rsidRDefault="00B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0" w:type="dxa"/>
          </w:tcPr>
          <w:p w14:paraId="4D67E572" w14:textId="77777777" w:rsidR="00B62A7B" w:rsidRPr="00297510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7" w:type="dxa"/>
          </w:tcPr>
          <w:p w14:paraId="25DA1384" w14:textId="77777777" w:rsidR="00B62A7B" w:rsidRDefault="00B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3A2B8545" w14:textId="77777777" w:rsidR="00B62A7B" w:rsidRPr="00297510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32A48B7F" w14:textId="77777777" w:rsidR="00B62A7B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6D886266" w14:textId="77777777" w:rsidR="00B62A7B" w:rsidRPr="00297510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2433C609" w14:textId="77777777" w:rsidR="00B62A7B" w:rsidRDefault="00B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62A7B" w:rsidRPr="00297510" w14:paraId="5258C101" w14:textId="77777777" w:rsidTr="0058667E">
        <w:trPr>
          <w:tblHeader/>
        </w:trPr>
        <w:tc>
          <w:tcPr>
            <w:tcW w:w="3566" w:type="dxa"/>
          </w:tcPr>
          <w:p w14:paraId="5AD0354E" w14:textId="30B9C6B7" w:rsidR="00B62A7B" w:rsidRPr="004B5B8C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อินเวสเม้นท์ จำกัด</w:t>
            </w:r>
          </w:p>
        </w:tc>
        <w:tc>
          <w:tcPr>
            <w:tcW w:w="1371" w:type="dxa"/>
            <w:gridSpan w:val="2"/>
          </w:tcPr>
          <w:p w14:paraId="0099D18C" w14:textId="4858886E" w:rsidR="00B62A7B" w:rsidRDefault="00B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808A407" w14:textId="77777777" w:rsidR="00B62A7B" w:rsidRPr="00297510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7" w:type="dxa"/>
          </w:tcPr>
          <w:p w14:paraId="6E8974E9" w14:textId="0776CC44" w:rsidR="00B62A7B" w:rsidRDefault="00B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32" w:type="dxa"/>
          </w:tcPr>
          <w:p w14:paraId="2A570838" w14:textId="77777777" w:rsidR="00B62A7B" w:rsidRPr="00297510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67E3080F" w14:textId="5665C650" w:rsidR="00B62A7B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1,36</w:t>
            </w:r>
            <w:r w:rsidR="00A97944">
              <w:rPr>
                <w:rFonts w:ascii="Angsana New" w:hAnsi="Angsana New"/>
                <w:sz w:val="30"/>
                <w:szCs w:val="30"/>
                <w:lang w:bidi="ar-SA"/>
              </w:rPr>
              <w:t>9</w:t>
            </w:r>
          </w:p>
        </w:tc>
        <w:tc>
          <w:tcPr>
            <w:tcW w:w="249" w:type="dxa"/>
          </w:tcPr>
          <w:p w14:paraId="0BB91EBD" w14:textId="77777777" w:rsidR="00B62A7B" w:rsidRPr="00297510" w:rsidRDefault="00B62A7B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57DCF2BA" w14:textId="0412F3B9" w:rsidR="00B62A7B" w:rsidRDefault="00B62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7760D7" w:rsidRPr="00297510" w14:paraId="4C1960C7" w14:textId="77777777" w:rsidTr="00EB57B0">
        <w:trPr>
          <w:tblHeader/>
        </w:trPr>
        <w:tc>
          <w:tcPr>
            <w:tcW w:w="3566" w:type="dxa"/>
          </w:tcPr>
          <w:p w14:paraId="4D994D1C" w14:textId="77777777" w:rsidR="00F44161" w:rsidRPr="004B5B8C" w:rsidRDefault="00F44161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dxa"/>
            <w:gridSpan w:val="2"/>
          </w:tcPr>
          <w:p w14:paraId="0D300131" w14:textId="77777777" w:rsidR="00F44161" w:rsidRDefault="00F44161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0" w:type="dxa"/>
          </w:tcPr>
          <w:p w14:paraId="05AA7C5C" w14:textId="77777777" w:rsidR="00F44161" w:rsidRPr="00297510" w:rsidRDefault="00F44161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7" w:type="dxa"/>
          </w:tcPr>
          <w:p w14:paraId="78719ACD" w14:textId="77777777" w:rsidR="00F44161" w:rsidRDefault="00F44161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394CB252" w14:textId="77777777" w:rsidR="00F44161" w:rsidRPr="00297510" w:rsidRDefault="00F44161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4E61B367" w14:textId="77777777" w:rsidR="00F44161" w:rsidRDefault="00F44161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152C586D" w14:textId="77777777" w:rsidR="00F44161" w:rsidRPr="00297510" w:rsidRDefault="00F44161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6149178D" w14:textId="77777777" w:rsidR="00F44161" w:rsidRDefault="00F4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7760D7" w:rsidRPr="00297510" w14:paraId="1815E818" w14:textId="77777777" w:rsidTr="00EB57B0">
        <w:trPr>
          <w:tblHeader/>
        </w:trPr>
        <w:tc>
          <w:tcPr>
            <w:tcW w:w="3566" w:type="dxa"/>
          </w:tcPr>
          <w:p w14:paraId="08ACA749" w14:textId="6923BFED" w:rsidR="0068526E" w:rsidRPr="004B5B8C" w:rsidRDefault="0068526E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5B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="00C94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1" w:type="dxa"/>
            <w:gridSpan w:val="2"/>
          </w:tcPr>
          <w:p w14:paraId="629A4866" w14:textId="77777777" w:rsidR="0068526E" w:rsidRPr="00297510" w:rsidRDefault="0068526E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0" w:type="dxa"/>
          </w:tcPr>
          <w:p w14:paraId="53D869B0" w14:textId="77777777" w:rsidR="0068526E" w:rsidRPr="00297510" w:rsidRDefault="0068526E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7" w:type="dxa"/>
          </w:tcPr>
          <w:p w14:paraId="305B6FB6" w14:textId="77777777" w:rsidR="0068526E" w:rsidRDefault="0068526E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3ED96CBD" w14:textId="77777777" w:rsidR="0068526E" w:rsidRPr="00297510" w:rsidRDefault="0068526E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362D5D69" w14:textId="77777777" w:rsidR="0068526E" w:rsidRPr="00297510" w:rsidRDefault="0068526E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05655B51" w14:textId="77777777" w:rsidR="0068526E" w:rsidRPr="00297510" w:rsidRDefault="0068526E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1C6CE18F" w14:textId="77777777" w:rsidR="0068526E" w:rsidRDefault="00685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7760D7" w:rsidRPr="00297510" w14:paraId="69AE516D" w14:textId="77777777" w:rsidTr="00EB57B0">
        <w:trPr>
          <w:tblHeader/>
        </w:trPr>
        <w:tc>
          <w:tcPr>
            <w:tcW w:w="3566" w:type="dxa"/>
          </w:tcPr>
          <w:p w14:paraId="7D2225FB" w14:textId="3E41AFE4" w:rsidR="00967B38" w:rsidRPr="004B5B8C" w:rsidRDefault="00967B38" w:rsidP="009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อินเวสเม้นท์ จำกัด</w:t>
            </w:r>
          </w:p>
        </w:tc>
        <w:tc>
          <w:tcPr>
            <w:tcW w:w="1371" w:type="dxa"/>
            <w:gridSpan w:val="2"/>
          </w:tcPr>
          <w:p w14:paraId="221819C7" w14:textId="7905920B" w:rsidR="00967B38" w:rsidRPr="00297510" w:rsidRDefault="007760D7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0" w:type="dxa"/>
          </w:tcPr>
          <w:p w14:paraId="11A1AA0F" w14:textId="77777777" w:rsidR="00967B38" w:rsidRPr="00297510" w:rsidRDefault="00967B38" w:rsidP="009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7" w:type="dxa"/>
          </w:tcPr>
          <w:p w14:paraId="0205AEDC" w14:textId="484D52A0" w:rsidR="00967B38" w:rsidRDefault="00967B38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2F11E43F" w14:textId="77777777" w:rsidR="00967B38" w:rsidRPr="00297510" w:rsidRDefault="00967B38" w:rsidP="009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5C6E12D0" w14:textId="39FFF363" w:rsidR="00967B38" w:rsidRPr="00297510" w:rsidRDefault="001F19CB" w:rsidP="009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2,377,971</w:t>
            </w:r>
          </w:p>
        </w:tc>
        <w:tc>
          <w:tcPr>
            <w:tcW w:w="249" w:type="dxa"/>
          </w:tcPr>
          <w:p w14:paraId="05D4A2D0" w14:textId="77777777" w:rsidR="00967B38" w:rsidRPr="00297510" w:rsidRDefault="00967B38" w:rsidP="009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4976B298" w14:textId="1654857C" w:rsidR="00967B38" w:rsidRDefault="009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7760D7" w:rsidRPr="00297510" w14:paraId="758214EF" w14:textId="77777777" w:rsidTr="00EB57B0">
        <w:trPr>
          <w:tblHeader/>
        </w:trPr>
        <w:tc>
          <w:tcPr>
            <w:tcW w:w="3566" w:type="dxa"/>
          </w:tcPr>
          <w:p w14:paraId="29A0CC91" w14:textId="77777777" w:rsidR="00F44161" w:rsidRDefault="00F44161" w:rsidP="009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18D4A6DA" w14:textId="77777777" w:rsidR="00F44161" w:rsidRDefault="00F44161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0" w:type="dxa"/>
          </w:tcPr>
          <w:p w14:paraId="3111BA4F" w14:textId="77777777" w:rsidR="00F44161" w:rsidRPr="00297510" w:rsidRDefault="00F44161" w:rsidP="009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7" w:type="dxa"/>
          </w:tcPr>
          <w:p w14:paraId="10253C9F" w14:textId="77777777" w:rsidR="00F44161" w:rsidRDefault="00F44161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7F936405" w14:textId="77777777" w:rsidR="00F44161" w:rsidRPr="00297510" w:rsidRDefault="00F44161" w:rsidP="009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5470FFDD" w14:textId="77777777" w:rsidR="00F44161" w:rsidRDefault="00F44161" w:rsidP="009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0E14986E" w14:textId="77777777" w:rsidR="00F44161" w:rsidRPr="00297510" w:rsidRDefault="00F44161" w:rsidP="009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472870F4" w14:textId="77777777" w:rsidR="00F44161" w:rsidRDefault="00F4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8667E" w:rsidRPr="00297510" w14:paraId="1348A36B" w14:textId="77777777" w:rsidTr="00D31776">
        <w:trPr>
          <w:tblHeader/>
        </w:trPr>
        <w:tc>
          <w:tcPr>
            <w:tcW w:w="3600" w:type="dxa"/>
            <w:gridSpan w:val="2"/>
          </w:tcPr>
          <w:p w14:paraId="1C2988A7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335" w:type="dxa"/>
          </w:tcPr>
          <w:p w14:paraId="006C39C0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52F02E60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632FF87C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425C89A9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7319DF59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429A5A0F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367DCDB0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8667E" w:rsidRPr="00297510" w14:paraId="1E8E0A63" w14:textId="77777777" w:rsidTr="00D31776">
        <w:trPr>
          <w:tblHeader/>
        </w:trPr>
        <w:tc>
          <w:tcPr>
            <w:tcW w:w="3600" w:type="dxa"/>
            <w:gridSpan w:val="2"/>
          </w:tcPr>
          <w:p w14:paraId="64B2087A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35" w:type="dxa"/>
          </w:tcPr>
          <w:p w14:paraId="1CFC0A89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42,323</w:t>
            </w:r>
          </w:p>
        </w:tc>
        <w:tc>
          <w:tcPr>
            <w:tcW w:w="261" w:type="dxa"/>
          </w:tcPr>
          <w:p w14:paraId="0C2CF7EC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342FDD85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39,914</w:t>
            </w:r>
          </w:p>
        </w:tc>
        <w:tc>
          <w:tcPr>
            <w:tcW w:w="232" w:type="dxa"/>
          </w:tcPr>
          <w:p w14:paraId="2B52076B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04F34E05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42,323</w:t>
            </w:r>
          </w:p>
        </w:tc>
        <w:tc>
          <w:tcPr>
            <w:tcW w:w="249" w:type="dxa"/>
          </w:tcPr>
          <w:p w14:paraId="0504C77F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23661706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39,914</w:t>
            </w:r>
          </w:p>
        </w:tc>
      </w:tr>
      <w:tr w:rsidR="0058667E" w:rsidRPr="00297510" w14:paraId="6AE82CA6" w14:textId="77777777" w:rsidTr="00D31776">
        <w:trPr>
          <w:tblHeader/>
        </w:trPr>
        <w:tc>
          <w:tcPr>
            <w:tcW w:w="3600" w:type="dxa"/>
            <w:gridSpan w:val="2"/>
          </w:tcPr>
          <w:p w14:paraId="4A313D33" w14:textId="77777777" w:rsidR="0058667E" w:rsidRPr="00EA592D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5E05A112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9011DB0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5ADC9CDD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5C7A9F67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67421971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DD6FAE2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6B63B373" w14:textId="77777777" w:rsidR="0058667E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8667E" w:rsidRPr="00297510" w14:paraId="67192FBE" w14:textId="77777777" w:rsidTr="00D31776">
        <w:trPr>
          <w:tblHeader/>
        </w:trPr>
        <w:tc>
          <w:tcPr>
            <w:tcW w:w="3600" w:type="dxa"/>
            <w:gridSpan w:val="2"/>
          </w:tcPr>
          <w:p w14:paraId="6805CF78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35" w:type="dxa"/>
          </w:tcPr>
          <w:p w14:paraId="41F50F7A" w14:textId="77777777" w:rsidR="0058667E" w:rsidRPr="00581066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15F8FD6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7A1E00BF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6C0F90E7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2C36CEF4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4DAE22CF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2C7A3392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58667E" w:rsidRPr="00297510" w14:paraId="753A8C3A" w14:textId="77777777" w:rsidTr="00D31776">
        <w:trPr>
          <w:tblHeader/>
        </w:trPr>
        <w:tc>
          <w:tcPr>
            <w:tcW w:w="3600" w:type="dxa"/>
            <w:gridSpan w:val="2"/>
          </w:tcPr>
          <w:p w14:paraId="4C4985B5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</w:t>
            </w:r>
          </w:p>
        </w:tc>
        <w:tc>
          <w:tcPr>
            <w:tcW w:w="1335" w:type="dxa"/>
          </w:tcPr>
          <w:p w14:paraId="3B9B49FE" w14:textId="77777777" w:rsidR="0058667E" w:rsidRPr="00581066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F727BED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76090717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5361EEF2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6F18A1D6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1F058C79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32EAD001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58667E" w:rsidRPr="00297510" w14:paraId="070D1D5E" w14:textId="77777777" w:rsidTr="00D31776">
        <w:trPr>
          <w:tblHeader/>
        </w:trPr>
        <w:tc>
          <w:tcPr>
            <w:tcW w:w="3600" w:type="dxa"/>
            <w:gridSpan w:val="2"/>
          </w:tcPr>
          <w:p w14:paraId="6222936A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29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97510">
              <w:rPr>
                <w:rFonts w:ascii="Angsana New" w:hAnsi="Angsana New"/>
                <w:sz w:val="30"/>
                <w:szCs w:val="30"/>
                <w:cs/>
              </w:rPr>
              <w:t xml:space="preserve">กรุงไทย จำกัด (มหาชน) </w:t>
            </w:r>
          </w:p>
        </w:tc>
        <w:tc>
          <w:tcPr>
            <w:tcW w:w="1335" w:type="dxa"/>
          </w:tcPr>
          <w:p w14:paraId="637E3D92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1,171</w:t>
            </w:r>
          </w:p>
        </w:tc>
        <w:tc>
          <w:tcPr>
            <w:tcW w:w="261" w:type="dxa"/>
          </w:tcPr>
          <w:p w14:paraId="7D0CF1BD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74A2C87B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1,353</w:t>
            </w:r>
          </w:p>
        </w:tc>
        <w:tc>
          <w:tcPr>
            <w:tcW w:w="232" w:type="dxa"/>
          </w:tcPr>
          <w:p w14:paraId="23F21B62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1A114C74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1,171</w:t>
            </w:r>
          </w:p>
        </w:tc>
        <w:tc>
          <w:tcPr>
            <w:tcW w:w="249" w:type="dxa"/>
          </w:tcPr>
          <w:p w14:paraId="24AECD6B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610B3C17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1,353</w:t>
            </w:r>
          </w:p>
        </w:tc>
      </w:tr>
      <w:tr w:rsidR="0058667E" w:rsidRPr="00297510" w14:paraId="61C4F1E4" w14:textId="77777777" w:rsidTr="00D31776">
        <w:trPr>
          <w:tblHeader/>
        </w:trPr>
        <w:tc>
          <w:tcPr>
            <w:tcW w:w="3600" w:type="dxa"/>
            <w:gridSpan w:val="2"/>
          </w:tcPr>
          <w:p w14:paraId="1D2C5EEA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A420096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61" w:type="dxa"/>
          </w:tcPr>
          <w:p w14:paraId="611D6291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3F5B39FB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1,173</w:t>
            </w:r>
          </w:p>
        </w:tc>
        <w:tc>
          <w:tcPr>
            <w:tcW w:w="232" w:type="dxa"/>
          </w:tcPr>
          <w:p w14:paraId="29CC1BD7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654CFCA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1,636</w:t>
            </w:r>
          </w:p>
        </w:tc>
        <w:tc>
          <w:tcPr>
            <w:tcW w:w="249" w:type="dxa"/>
          </w:tcPr>
          <w:p w14:paraId="4EB43333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721D1BEB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1,173</w:t>
            </w:r>
          </w:p>
        </w:tc>
      </w:tr>
      <w:tr w:rsidR="0058667E" w:rsidRPr="00297510" w14:paraId="109587F3" w14:textId="77777777" w:rsidTr="00D31776">
        <w:trPr>
          <w:tblHeader/>
        </w:trPr>
        <w:tc>
          <w:tcPr>
            <w:tcW w:w="3600" w:type="dxa"/>
            <w:gridSpan w:val="2"/>
          </w:tcPr>
          <w:p w14:paraId="5B80AAD7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7226F356" w14:textId="77777777" w:rsidR="0058667E" w:rsidRPr="00581066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2,807</w:t>
            </w:r>
          </w:p>
        </w:tc>
        <w:tc>
          <w:tcPr>
            <w:tcW w:w="261" w:type="dxa"/>
          </w:tcPr>
          <w:p w14:paraId="5B522666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7997F024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2,526</w:t>
            </w:r>
          </w:p>
        </w:tc>
        <w:tc>
          <w:tcPr>
            <w:tcW w:w="232" w:type="dxa"/>
          </w:tcPr>
          <w:p w14:paraId="54E49428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60149EC4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2,807</w:t>
            </w:r>
          </w:p>
        </w:tc>
        <w:tc>
          <w:tcPr>
            <w:tcW w:w="249" w:type="dxa"/>
          </w:tcPr>
          <w:p w14:paraId="121BB60C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C23B2F7" w14:textId="77777777" w:rsidR="0058667E" w:rsidRPr="00297510" w:rsidRDefault="0058667E" w:rsidP="00D3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2,526</w:t>
            </w:r>
          </w:p>
        </w:tc>
      </w:tr>
    </w:tbl>
    <w:p w14:paraId="4D7C0974" w14:textId="7235519B" w:rsidR="0058667E" w:rsidRDefault="0058667E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2888F03" w14:textId="4BE3288D" w:rsidR="002B6F7C" w:rsidRDefault="002B6F7C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578FC8" w14:textId="0933BCA8" w:rsidR="002B6F7C" w:rsidRDefault="002B6F7C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D93A12" w14:textId="4895917D" w:rsidR="002B6F7C" w:rsidRDefault="002B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9AD40E4" w14:textId="2D33657A" w:rsidR="00144D61" w:rsidRDefault="00144D61" w:rsidP="00144D6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</w:t>
      </w:r>
      <w:r w:rsidR="00C94056">
        <w:rPr>
          <w:rFonts w:ascii="Angsana New" w:hAnsi="Angsana New" w:hint="cs"/>
          <w:sz w:val="30"/>
          <w:szCs w:val="30"/>
          <w:cs/>
        </w:rPr>
        <w:t>บริษัทย่อย</w:t>
      </w:r>
      <w:r w:rsidRPr="007F60E9">
        <w:rPr>
          <w:rFonts w:ascii="Angsana New" w:hAnsi="Angsana New"/>
          <w:sz w:val="30"/>
          <w:szCs w:val="30"/>
          <w:cs/>
        </w:rPr>
        <w:t>สำหรับงวด</w:t>
      </w:r>
      <w:r w:rsidR="00070B6D">
        <w:rPr>
          <w:rFonts w:ascii="Angsana New" w:hAnsi="Angsana New" w:hint="cs"/>
          <w:sz w:val="30"/>
          <w:szCs w:val="30"/>
          <w:cs/>
        </w:rPr>
        <w:t>เก้า</w:t>
      </w:r>
      <w:r w:rsidRPr="007F60E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F60E9">
        <w:rPr>
          <w:rFonts w:ascii="Angsana New" w:hAnsi="Angsana New"/>
          <w:sz w:val="30"/>
          <w:szCs w:val="30"/>
        </w:rPr>
        <w:t>30</w:t>
      </w:r>
      <w:r w:rsidR="00070B6D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7F60E9">
        <w:rPr>
          <w:rFonts w:ascii="Angsana New" w:hAnsi="Angsana New"/>
          <w:sz w:val="30"/>
          <w:szCs w:val="30"/>
          <w:cs/>
        </w:rPr>
        <w:t xml:space="preserve"> </w:t>
      </w:r>
      <w:r w:rsidRPr="007F60E9">
        <w:rPr>
          <w:rFonts w:ascii="Angsana New" w:hAnsi="Angsana New"/>
          <w:sz w:val="30"/>
          <w:szCs w:val="30"/>
        </w:rPr>
        <w:t>2562</w:t>
      </w:r>
      <w:r w:rsidRPr="007F60E9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20D68278" w14:textId="77777777" w:rsidR="0058667E" w:rsidRPr="002B5272" w:rsidRDefault="0058667E" w:rsidP="002B5272">
      <w:pPr>
        <w:ind w:left="454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4"/>
        <w:gridCol w:w="973"/>
        <w:gridCol w:w="37"/>
        <w:gridCol w:w="1011"/>
        <w:gridCol w:w="921"/>
        <w:gridCol w:w="236"/>
        <w:gridCol w:w="985"/>
        <w:gridCol w:w="236"/>
        <w:gridCol w:w="1026"/>
        <w:gridCol w:w="236"/>
        <w:gridCol w:w="931"/>
      </w:tblGrid>
      <w:tr w:rsidR="00070B6D" w14:paraId="2740A471" w14:textId="77777777" w:rsidTr="00EB57B0">
        <w:trPr>
          <w:tblHeader/>
        </w:trPr>
        <w:tc>
          <w:tcPr>
            <w:tcW w:w="2744" w:type="dxa"/>
            <w:vAlign w:val="bottom"/>
          </w:tcPr>
          <w:p w14:paraId="1F89BFB6" w14:textId="77777777" w:rsidR="00070B6D" w:rsidRPr="00070B6D" w:rsidRDefault="00070B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21" w:type="dxa"/>
            <w:gridSpan w:val="3"/>
            <w:vAlign w:val="bottom"/>
            <w:hideMark/>
          </w:tcPr>
          <w:p w14:paraId="028C5C72" w14:textId="77777777" w:rsidR="00070B6D" w:rsidRPr="007F60E9" w:rsidRDefault="00070B6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571" w:type="dxa"/>
            <w:gridSpan w:val="7"/>
            <w:vAlign w:val="bottom"/>
            <w:hideMark/>
          </w:tcPr>
          <w:p w14:paraId="5DC34526" w14:textId="65C0B67E" w:rsidR="00070B6D" w:rsidRPr="007F60E9" w:rsidRDefault="00070B6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62A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70B6D" w14:paraId="2FA25456" w14:textId="77777777" w:rsidTr="00EB57B0">
        <w:trPr>
          <w:tblHeader/>
        </w:trPr>
        <w:tc>
          <w:tcPr>
            <w:tcW w:w="2744" w:type="dxa"/>
            <w:vAlign w:val="bottom"/>
          </w:tcPr>
          <w:p w14:paraId="75F1412A" w14:textId="77777777" w:rsidR="00070B6D" w:rsidRPr="007F60E9" w:rsidRDefault="00070B6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435DD85A" w14:textId="77777777" w:rsidR="00070B6D" w:rsidRPr="007F60E9" w:rsidRDefault="00070B6D">
            <w:pPr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241C459" w14:textId="77777777" w:rsidR="00070B6D" w:rsidRPr="007F60E9" w:rsidRDefault="00070B6D">
            <w:pPr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48" w:type="dxa"/>
            <w:gridSpan w:val="2"/>
            <w:vAlign w:val="bottom"/>
            <w:hideMark/>
          </w:tcPr>
          <w:p w14:paraId="30164108" w14:textId="77777777" w:rsidR="00070B6D" w:rsidRPr="007F60E9" w:rsidRDefault="00070B6D">
            <w:pPr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0C99A50" w14:textId="7B4F9E71" w:rsidR="00070B6D" w:rsidRPr="007F60E9" w:rsidRDefault="00070B6D">
            <w:pPr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1" w:type="dxa"/>
            <w:vAlign w:val="bottom"/>
            <w:hideMark/>
          </w:tcPr>
          <w:p w14:paraId="3131C7B4" w14:textId="77777777" w:rsidR="00070B6D" w:rsidRPr="007F60E9" w:rsidRDefault="00070B6D">
            <w:pPr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5DC719A8" w14:textId="77777777" w:rsidR="00070B6D" w:rsidRPr="007F60E9" w:rsidRDefault="00070B6D" w:rsidP="006B0B72">
            <w:pPr>
              <w:ind w:left="-9" w:right="-110" w:hanging="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A3036FF" w14:textId="77777777" w:rsidR="00070B6D" w:rsidRPr="007F60E9" w:rsidRDefault="00070B6D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85" w:type="dxa"/>
            <w:vAlign w:val="bottom"/>
          </w:tcPr>
          <w:p w14:paraId="66BA9CDE" w14:textId="77777777" w:rsidR="00070B6D" w:rsidRPr="007F60E9" w:rsidRDefault="00070B6D">
            <w:pPr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8" w:type="dxa"/>
            <w:gridSpan w:val="3"/>
            <w:vMerge w:val="restart"/>
            <w:vAlign w:val="bottom"/>
            <w:hideMark/>
          </w:tcPr>
          <w:p w14:paraId="2020CE63" w14:textId="77777777" w:rsidR="00070B6D" w:rsidRPr="007F60E9" w:rsidRDefault="00070B6D">
            <w:pPr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931" w:type="dxa"/>
            <w:vAlign w:val="bottom"/>
            <w:hideMark/>
          </w:tcPr>
          <w:p w14:paraId="259A685C" w14:textId="612C3546" w:rsidR="00070B6D" w:rsidRPr="007F60E9" w:rsidRDefault="00070B6D">
            <w:pPr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70B6D" w14:paraId="69249CD0" w14:textId="77777777" w:rsidTr="00EB57B0">
        <w:trPr>
          <w:tblHeader/>
        </w:trPr>
        <w:tc>
          <w:tcPr>
            <w:tcW w:w="2744" w:type="dxa"/>
            <w:vAlign w:val="bottom"/>
          </w:tcPr>
          <w:p w14:paraId="018A2297" w14:textId="77777777" w:rsidR="00070B6D" w:rsidRPr="007F60E9" w:rsidRDefault="00070B6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2B5DA8F0" w14:textId="77777777" w:rsidR="00070B6D" w:rsidRPr="007F60E9" w:rsidRDefault="00070B6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048" w:type="dxa"/>
            <w:gridSpan w:val="2"/>
            <w:vAlign w:val="bottom"/>
            <w:hideMark/>
          </w:tcPr>
          <w:p w14:paraId="4326CDDD" w14:textId="77777777" w:rsidR="00070B6D" w:rsidRPr="007F60E9" w:rsidRDefault="00070B6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60E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21" w:type="dxa"/>
            <w:vAlign w:val="bottom"/>
            <w:hideMark/>
          </w:tcPr>
          <w:p w14:paraId="42B471FC" w14:textId="77777777" w:rsidR="00070B6D" w:rsidRPr="007F60E9" w:rsidRDefault="00070B6D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1F85B8D9" w14:textId="77777777" w:rsidR="00070B6D" w:rsidRPr="007F60E9" w:rsidRDefault="00070B6D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5" w:type="dxa"/>
            <w:vAlign w:val="bottom"/>
            <w:hideMark/>
          </w:tcPr>
          <w:p w14:paraId="681130AD" w14:textId="77777777" w:rsidR="00070B6D" w:rsidRPr="007F60E9" w:rsidRDefault="00070B6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76854080" w14:textId="77777777" w:rsidR="00070B6D" w:rsidRPr="00070B6D" w:rsidRDefault="00070B6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  <w:hideMark/>
          </w:tcPr>
          <w:p w14:paraId="71085EAA" w14:textId="77777777" w:rsidR="00070B6D" w:rsidRPr="007F60E9" w:rsidRDefault="00070B6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60E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70B6D" w14:paraId="2A3FDB51" w14:textId="77777777" w:rsidTr="00EB57B0">
        <w:trPr>
          <w:tblHeader/>
        </w:trPr>
        <w:tc>
          <w:tcPr>
            <w:tcW w:w="2744" w:type="dxa"/>
          </w:tcPr>
          <w:p w14:paraId="3CA0B78C" w14:textId="77777777" w:rsidR="00070B6D" w:rsidRPr="007F60E9" w:rsidRDefault="00070B6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21" w:type="dxa"/>
            <w:gridSpan w:val="3"/>
            <w:hideMark/>
          </w:tcPr>
          <w:p w14:paraId="7CAE437B" w14:textId="77777777" w:rsidR="00070B6D" w:rsidRPr="007F60E9" w:rsidRDefault="00070B6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571" w:type="dxa"/>
            <w:gridSpan w:val="7"/>
            <w:hideMark/>
          </w:tcPr>
          <w:p w14:paraId="445FCCC8" w14:textId="77777777" w:rsidR="00070B6D" w:rsidRPr="007F60E9" w:rsidRDefault="00070B6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60D7" w14:paraId="4B8A3E59" w14:textId="77777777" w:rsidTr="00EB57B0">
        <w:trPr>
          <w:tblHeader/>
        </w:trPr>
        <w:tc>
          <w:tcPr>
            <w:tcW w:w="2744" w:type="dxa"/>
          </w:tcPr>
          <w:p w14:paraId="2BB1F130" w14:textId="16FF6AB3" w:rsidR="007760D7" w:rsidRPr="007F60E9" w:rsidRDefault="00F91537" w:rsidP="007760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7760D7" w:rsidRPr="007F6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="00C94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10" w:type="dxa"/>
            <w:gridSpan w:val="2"/>
          </w:tcPr>
          <w:p w14:paraId="35BE9987" w14:textId="77777777" w:rsidR="007760D7" w:rsidRPr="007F60E9" w:rsidRDefault="007760D7" w:rsidP="007760D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647E8CD0" w14:textId="4506ECFE" w:rsidR="007760D7" w:rsidRPr="007F60E9" w:rsidRDefault="007760D7" w:rsidP="007760D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71" w:type="dxa"/>
            <w:gridSpan w:val="7"/>
          </w:tcPr>
          <w:p w14:paraId="65ECE140" w14:textId="77777777" w:rsidR="007760D7" w:rsidRPr="007F60E9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760D7" w14:paraId="41DCDC00" w14:textId="77777777" w:rsidTr="00EB57B0">
        <w:trPr>
          <w:tblHeader/>
        </w:trPr>
        <w:tc>
          <w:tcPr>
            <w:tcW w:w="2744" w:type="dxa"/>
          </w:tcPr>
          <w:p w14:paraId="730A4D72" w14:textId="3AF937E5" w:rsidR="007760D7" w:rsidRPr="007F60E9" w:rsidRDefault="007760D7" w:rsidP="007760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0D7">
              <w:rPr>
                <w:rFonts w:asciiTheme="majorBidi" w:hAnsiTheme="majorBidi"/>
                <w:sz w:val="30"/>
                <w:szCs w:val="30"/>
                <w:cs/>
              </w:rPr>
              <w:t>บริษัท ดุสิต มัลดีฟส์</w:t>
            </w:r>
          </w:p>
        </w:tc>
        <w:tc>
          <w:tcPr>
            <w:tcW w:w="1010" w:type="dxa"/>
            <w:gridSpan w:val="2"/>
          </w:tcPr>
          <w:p w14:paraId="67715117" w14:textId="77777777" w:rsidR="007760D7" w:rsidRPr="007F60E9" w:rsidRDefault="007760D7" w:rsidP="007760D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6D4A0F37" w14:textId="50BC6B68" w:rsidR="007760D7" w:rsidRPr="007F60E9" w:rsidRDefault="007760D7" w:rsidP="007760D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71" w:type="dxa"/>
            <w:gridSpan w:val="7"/>
          </w:tcPr>
          <w:p w14:paraId="4D36941C" w14:textId="77777777" w:rsidR="007760D7" w:rsidRPr="007F60E9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760D7" w14:paraId="1A913F8A" w14:textId="77777777" w:rsidTr="00EB57B0">
        <w:trPr>
          <w:tblHeader/>
        </w:trPr>
        <w:tc>
          <w:tcPr>
            <w:tcW w:w="2744" w:type="dxa"/>
          </w:tcPr>
          <w:p w14:paraId="5AEAF8BB" w14:textId="3D841C3E" w:rsidR="007760D7" w:rsidRPr="007F60E9" w:rsidRDefault="007760D7" w:rsidP="007760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7760D7">
              <w:rPr>
                <w:rFonts w:asciiTheme="majorBidi" w:hAnsiTheme="majorBidi"/>
                <w:sz w:val="30"/>
                <w:szCs w:val="30"/>
                <w:cs/>
              </w:rPr>
              <w:t>อินเวสเม้นท์ จำกัด</w:t>
            </w:r>
          </w:p>
        </w:tc>
        <w:tc>
          <w:tcPr>
            <w:tcW w:w="1010" w:type="dxa"/>
            <w:gridSpan w:val="2"/>
          </w:tcPr>
          <w:p w14:paraId="5F452916" w14:textId="7B461312" w:rsidR="007760D7" w:rsidRPr="00EB57B0" w:rsidRDefault="007760D7" w:rsidP="007760D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1" w:type="dxa"/>
          </w:tcPr>
          <w:p w14:paraId="0354F228" w14:textId="3A978BD2" w:rsidR="007760D7" w:rsidRPr="00EB57B0" w:rsidRDefault="007760D7" w:rsidP="007760D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7B0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A09C7A3" w14:textId="792BE0DC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3C7475" w14:textId="77777777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E4C87D8" w14:textId="69DB11D2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2,385,600</w:t>
            </w:r>
          </w:p>
        </w:tc>
        <w:tc>
          <w:tcPr>
            <w:tcW w:w="236" w:type="dxa"/>
          </w:tcPr>
          <w:p w14:paraId="49042D0E" w14:textId="77777777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04145C8" w14:textId="1847959F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(7,629)</w:t>
            </w:r>
          </w:p>
        </w:tc>
        <w:tc>
          <w:tcPr>
            <w:tcW w:w="236" w:type="dxa"/>
          </w:tcPr>
          <w:p w14:paraId="231EDF60" w14:textId="77777777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6CDAA24C" w14:textId="6D70345D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2,377,971</w:t>
            </w:r>
          </w:p>
        </w:tc>
      </w:tr>
      <w:tr w:rsidR="007760D7" w14:paraId="3C28B789" w14:textId="77777777" w:rsidTr="00EB57B0">
        <w:trPr>
          <w:tblHeader/>
        </w:trPr>
        <w:tc>
          <w:tcPr>
            <w:tcW w:w="2744" w:type="dxa"/>
          </w:tcPr>
          <w:p w14:paraId="4F7B06D1" w14:textId="1FFF5823" w:rsidR="007760D7" w:rsidRPr="00EB57B0" w:rsidRDefault="007760D7" w:rsidP="007760D7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B57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  <w:gridSpan w:val="2"/>
          </w:tcPr>
          <w:p w14:paraId="3DC1502D" w14:textId="77777777" w:rsidR="007760D7" w:rsidRPr="007760D7" w:rsidRDefault="007760D7" w:rsidP="007760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C2D966E" w14:textId="77777777" w:rsidR="007760D7" w:rsidRPr="007760D7" w:rsidRDefault="007760D7" w:rsidP="007760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3BF0C9C3" w14:textId="6C803BDF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79027A" w14:textId="77777777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0060C47C" w14:textId="20EBE414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2,385,600</w:t>
            </w:r>
          </w:p>
        </w:tc>
        <w:tc>
          <w:tcPr>
            <w:tcW w:w="236" w:type="dxa"/>
          </w:tcPr>
          <w:p w14:paraId="1B5E8B70" w14:textId="77777777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517F89F" w14:textId="4D95D797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(7,629)</w:t>
            </w:r>
          </w:p>
        </w:tc>
        <w:tc>
          <w:tcPr>
            <w:tcW w:w="236" w:type="dxa"/>
          </w:tcPr>
          <w:p w14:paraId="53A99EB6" w14:textId="77777777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2D3A99BD" w14:textId="50AF7FEB" w:rsidR="007760D7" w:rsidRPr="00EB57B0" w:rsidRDefault="007760D7" w:rsidP="007760D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2,377,971</w:t>
            </w:r>
          </w:p>
        </w:tc>
      </w:tr>
    </w:tbl>
    <w:p w14:paraId="030B2CA7" w14:textId="06D911AB" w:rsidR="00144D61" w:rsidRPr="002B5272" w:rsidRDefault="00144D61" w:rsidP="002B5272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6CE55999" w14:textId="1A79BC07" w:rsidR="00047B9A" w:rsidRDefault="00DC2C12" w:rsidP="00EB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23"/>
        <w:jc w:val="thaiDistribute"/>
        <w:rPr>
          <w:rFonts w:ascii="Angsana New" w:hAnsi="Angsana New"/>
          <w:sz w:val="30"/>
          <w:szCs w:val="30"/>
        </w:rPr>
      </w:pPr>
      <w:r w:rsidRPr="00EB57B0">
        <w:rPr>
          <w:rFonts w:ascii="Angsana New" w:hAnsi="Angsana New"/>
          <w:sz w:val="30"/>
          <w:szCs w:val="30"/>
          <w:cs/>
        </w:rPr>
        <w:t>ในวันที่ 25 กันยายน 2562 บริษัท ดุสิต มัลดีฟส์ อินเวสเม้นท์ จำกัด ซึ่งเป็นบริษัทย่อย</w:t>
      </w:r>
      <w:r w:rsidR="002B5272">
        <w:rPr>
          <w:rFonts w:ascii="Angsana New" w:hAnsi="Angsana New" w:hint="cs"/>
          <w:sz w:val="30"/>
          <w:szCs w:val="30"/>
          <w:cs/>
        </w:rPr>
        <w:t>ทางอ้อม</w:t>
      </w:r>
      <w:r w:rsidRPr="00EB57B0">
        <w:rPr>
          <w:rFonts w:ascii="Angsana New" w:hAnsi="Angsana New"/>
          <w:sz w:val="30"/>
          <w:szCs w:val="30"/>
          <w:cs/>
        </w:rPr>
        <w:t>ของกองทรัสต์ ได้ทำสัญญากู้ยืมเงินกับกองทรัสต์เป็นสกุลดอลล่า</w:t>
      </w:r>
      <w:r w:rsidR="002F58A4" w:rsidRPr="00EB57B0">
        <w:rPr>
          <w:rFonts w:ascii="Angsana New" w:hAnsi="Angsana New"/>
          <w:sz w:val="30"/>
          <w:szCs w:val="30"/>
          <w:cs/>
        </w:rPr>
        <w:t>ร์</w:t>
      </w:r>
      <w:r w:rsidRPr="00EB57B0">
        <w:rPr>
          <w:rFonts w:ascii="Angsana New" w:hAnsi="Angsana New"/>
          <w:sz w:val="30"/>
          <w:szCs w:val="30"/>
          <w:cs/>
        </w:rPr>
        <w:t>สหรัฐ จำนวน 77.73</w:t>
      </w:r>
      <w:r w:rsidR="0049490E" w:rsidRPr="00EB57B0">
        <w:rPr>
          <w:rFonts w:ascii="Angsana New" w:hAnsi="Angsana New"/>
          <w:sz w:val="30"/>
          <w:szCs w:val="30"/>
        </w:rPr>
        <w:t xml:space="preserve"> </w:t>
      </w:r>
      <w:r w:rsidRPr="00EB57B0">
        <w:rPr>
          <w:rFonts w:ascii="Angsana New" w:hAnsi="Angsana New"/>
          <w:sz w:val="30"/>
          <w:szCs w:val="30"/>
          <w:cs/>
        </w:rPr>
        <w:t>ล้าน</w:t>
      </w:r>
      <w:r w:rsidR="002F58A4" w:rsidRPr="00EB57B0">
        <w:rPr>
          <w:rFonts w:ascii="Angsana New" w:hAnsi="Angsana New"/>
          <w:sz w:val="30"/>
          <w:szCs w:val="30"/>
          <w:cs/>
        </w:rPr>
        <w:t>ดอลล่าร์</w:t>
      </w:r>
      <w:r w:rsidRPr="00EB57B0">
        <w:rPr>
          <w:rFonts w:ascii="Angsana New" w:hAnsi="Angsana New"/>
          <w:sz w:val="30"/>
          <w:szCs w:val="30"/>
          <w:cs/>
        </w:rPr>
        <w:t>สหรัฐ</w:t>
      </w:r>
      <w:r w:rsidR="000454F3">
        <w:rPr>
          <w:rFonts w:ascii="Angsana New" w:hAnsi="Angsana New" w:hint="cs"/>
          <w:sz w:val="30"/>
          <w:szCs w:val="30"/>
          <w:cs/>
        </w:rPr>
        <w:t xml:space="preserve"> </w:t>
      </w:r>
      <w:r w:rsidRPr="00EB57B0">
        <w:rPr>
          <w:rFonts w:ascii="Angsana New" w:hAnsi="Angsana New"/>
          <w:sz w:val="30"/>
          <w:szCs w:val="30"/>
          <w:cs/>
        </w:rPr>
        <w:t>เพื่อใช้ในการซื้อทรัพย์สิน</w:t>
      </w:r>
      <w:r w:rsidR="00876A7C" w:rsidRPr="00EB57B0">
        <w:rPr>
          <w:rFonts w:ascii="Angsana New" w:hAnsi="Angsana New"/>
          <w:sz w:val="30"/>
          <w:szCs w:val="30"/>
          <w:cs/>
        </w:rPr>
        <w:t>และหนี้สิน</w:t>
      </w:r>
      <w:r w:rsidR="00C94056">
        <w:rPr>
          <w:rFonts w:ascii="Angsana New" w:hAnsi="Angsana New" w:hint="cs"/>
          <w:sz w:val="30"/>
          <w:szCs w:val="30"/>
          <w:cs/>
        </w:rPr>
        <w:t>ในโครงการ</w:t>
      </w:r>
      <w:r w:rsidRPr="00EB57B0">
        <w:rPr>
          <w:rFonts w:ascii="Angsana New" w:hAnsi="Angsana New"/>
          <w:sz w:val="30"/>
          <w:szCs w:val="30"/>
          <w:cs/>
        </w:rPr>
        <w:t xml:space="preserve">โรงแรม ดุสิตธานี มัลดีฟส์ โดยเงินกู้ยืมดังกล่าวมีกำหนดจ่ายคืนเมื่อถูกทวงถามจากกองทรัสต์ </w:t>
      </w:r>
      <w:r w:rsidR="002B5272">
        <w:rPr>
          <w:rFonts w:ascii="Angsana New" w:hAnsi="Angsana New" w:hint="cs"/>
          <w:sz w:val="30"/>
          <w:szCs w:val="30"/>
          <w:cs/>
        </w:rPr>
        <w:t>โดย</w:t>
      </w:r>
      <w:r w:rsidR="00C94056">
        <w:rPr>
          <w:rFonts w:ascii="Angsana New" w:hAnsi="Angsana New" w:hint="cs"/>
          <w:sz w:val="30"/>
          <w:szCs w:val="30"/>
          <w:cs/>
        </w:rPr>
        <w:t>มี</w:t>
      </w:r>
      <w:r w:rsidRPr="00EB57B0">
        <w:rPr>
          <w:rFonts w:ascii="Angsana New" w:hAnsi="Angsana New"/>
          <w:sz w:val="30"/>
          <w:szCs w:val="30"/>
          <w:cs/>
        </w:rPr>
        <w:t xml:space="preserve">อัตราดอกเบี้ยร้อยละ 3.50 ต่อปี </w:t>
      </w:r>
      <w:r w:rsidR="002F10B3">
        <w:rPr>
          <w:rFonts w:ascii="Angsana New" w:hAnsi="Angsana New" w:hint="cs"/>
          <w:sz w:val="30"/>
          <w:szCs w:val="30"/>
          <w:cs/>
        </w:rPr>
        <w:t>และผู้ให้กู้สามารถปรับอัตราดอกเบี้ยได้</w:t>
      </w:r>
      <w:r w:rsidR="00A07DE5">
        <w:rPr>
          <w:rFonts w:ascii="Angsana New" w:hAnsi="Angsana New" w:hint="cs"/>
          <w:sz w:val="30"/>
          <w:szCs w:val="30"/>
          <w:cs/>
        </w:rPr>
        <w:t>เป็นครั้งคราว</w:t>
      </w:r>
      <w:r w:rsidR="007C3926" w:rsidRPr="00EB57B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236F9">
        <w:rPr>
          <w:rFonts w:ascii="Angsana New" w:hAnsi="Angsana New"/>
          <w:sz w:val="30"/>
          <w:szCs w:val="30"/>
          <w:cs/>
        </w:rPr>
        <w:br/>
      </w:r>
      <w:r w:rsidR="007C3926" w:rsidRPr="00EB57B0">
        <w:rPr>
          <w:rFonts w:ascii="Angsana New" w:hAnsi="Angsana New"/>
          <w:sz w:val="30"/>
          <w:szCs w:val="30"/>
          <w:cs/>
        </w:rPr>
        <w:t xml:space="preserve">30 กันยายน 2562 บริษัทย่อยแห่งนี้ได้เบิกเงินกู้ยืมแล้วเต็มจำนวน </w:t>
      </w:r>
    </w:p>
    <w:p w14:paraId="0C34AE27" w14:textId="77777777" w:rsidR="00F91537" w:rsidRPr="002B5272" w:rsidRDefault="00F91537" w:rsidP="002B5272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205F14FD" w14:textId="3CEED8EE" w:rsidR="00572B6F" w:rsidRPr="007542A8" w:rsidRDefault="000E4BCB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572B6F" w:rsidRPr="00020D43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เงินลงทุนในอสังหาริมทรัพย์และสิทธิการ</w:t>
      </w:r>
      <w:r w:rsidR="00C75F4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เช่า</w:t>
      </w:r>
    </w:p>
    <w:p w14:paraId="7AB4E38E" w14:textId="77777777" w:rsidR="00272F3E" w:rsidRPr="0068735E" w:rsidRDefault="00272F3E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A946AB" w14:textId="70F48FDB" w:rsidR="00A37EDB" w:rsidRDefault="00A37EDB" w:rsidP="00A37E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ในไตรมาสที่ </w:t>
      </w:r>
      <w:r>
        <w:rPr>
          <w:rFonts w:ascii="Angsana New" w:hAnsi="Angsana New" w:hint="cs"/>
          <w:sz w:val="30"/>
          <w:szCs w:val="30"/>
          <w:cs/>
          <w:lang w:val="th-TH"/>
        </w:rPr>
        <w:t>1 ปี 256</w:t>
      </w:r>
      <w:r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องทรัสต์ใช้ผู้ประเมินราคาอิสระประเมินราคาเงินลงทุนในอสังหาริมทรัพย์และสิทธิการเช่าของกองทรัสต์ของโครงการโรงแรมดุสิตดีทู เชียงใหม่ โดยวิธีพิจารณาจากรายได้ (</w:t>
      </w:r>
      <w:r>
        <w:rPr>
          <w:rFonts w:ascii="Angsana New" w:hAnsi="Angsana New" w:hint="cs"/>
          <w:sz w:val="30"/>
          <w:szCs w:val="30"/>
        </w:rPr>
        <w:t xml:space="preserve">Income Approach) </w:t>
      </w:r>
      <w:r>
        <w:rPr>
          <w:rFonts w:ascii="Angsana New" w:hAnsi="Angsana New" w:hint="cs"/>
          <w:sz w:val="30"/>
          <w:szCs w:val="30"/>
          <w:cs/>
        </w:rPr>
        <w:t xml:space="preserve">โดยมีราคาประเมินเท่ากับ </w:t>
      </w:r>
      <w:r w:rsidRPr="00EB57B0">
        <w:rPr>
          <w:rFonts w:ascii="Angsana New" w:hAnsi="Angsana New"/>
          <w:sz w:val="30"/>
          <w:szCs w:val="30"/>
        </w:rPr>
        <w:t>406.9</w:t>
      </w:r>
      <w:r w:rsidRPr="004B5B8C">
        <w:rPr>
          <w:rFonts w:ascii="Angsana New" w:hAnsi="Angsana New"/>
          <w:sz w:val="30"/>
          <w:szCs w:val="30"/>
          <w:cs/>
        </w:rPr>
        <w:t xml:space="preserve"> ล้านบาท ทำให้เกิดผลกำไรที่ยังไม่เกิดขึ้นจากการเปลี่ยนแปลงมูลค่าเงินลงทุนจำนวน </w:t>
      </w:r>
      <w:r w:rsidRPr="00EB57B0">
        <w:rPr>
          <w:rFonts w:ascii="Angsana New" w:hAnsi="Angsana New"/>
          <w:sz w:val="30"/>
          <w:szCs w:val="30"/>
        </w:rPr>
        <w:t>6.443</w:t>
      </w:r>
      <w:r w:rsidRPr="004B5B8C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13FB998" w14:textId="77777777" w:rsidR="002B5272" w:rsidRPr="002B5272" w:rsidRDefault="002B5272" w:rsidP="002B5272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682B1362" w14:textId="0BD5A420" w:rsidR="00103AAB" w:rsidRPr="00DB03EB" w:rsidRDefault="00103B53" w:rsidP="00DB03E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03EB">
        <w:rPr>
          <w:rFonts w:ascii="Angsana New" w:hAnsi="Angsana New"/>
          <w:sz w:val="30"/>
          <w:szCs w:val="30"/>
          <w:cs/>
        </w:rPr>
        <w:t>ในวันที่ 25 กันยายน 2562 กองทรัสต์ได้เข้าลงทุนใน</w:t>
      </w:r>
      <w:r w:rsidR="003D3F17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</w:t>
      </w:r>
      <w:r w:rsidRPr="00DB03EB">
        <w:rPr>
          <w:rFonts w:ascii="Angsana New" w:hAnsi="Angsana New"/>
          <w:sz w:val="30"/>
          <w:szCs w:val="30"/>
          <w:cs/>
        </w:rPr>
        <w:t>โดยมูลค่า</w:t>
      </w:r>
      <w:r w:rsidR="006862F6">
        <w:rPr>
          <w:rFonts w:ascii="Angsana New" w:hAnsi="Angsana New" w:hint="cs"/>
          <w:sz w:val="30"/>
          <w:szCs w:val="30"/>
          <w:cs/>
        </w:rPr>
        <w:t>เงิน</w:t>
      </w:r>
      <w:r w:rsidRPr="00DB03EB">
        <w:rPr>
          <w:rFonts w:ascii="Angsana New" w:hAnsi="Angsana New"/>
          <w:sz w:val="30"/>
          <w:szCs w:val="30"/>
          <w:cs/>
        </w:rPr>
        <w:t>ลงทุน</w:t>
      </w:r>
      <w:r w:rsidR="00B77960">
        <w:rPr>
          <w:rFonts w:ascii="Angsana New" w:hAnsi="Angsana New" w:hint="cs"/>
          <w:sz w:val="30"/>
          <w:szCs w:val="30"/>
          <w:cs/>
        </w:rPr>
        <w:t>เท่ากับ</w:t>
      </w:r>
      <w:r w:rsidRPr="00DB03EB">
        <w:rPr>
          <w:rFonts w:ascii="Angsana New" w:hAnsi="Angsana New"/>
          <w:sz w:val="30"/>
          <w:szCs w:val="30"/>
          <w:cs/>
        </w:rPr>
        <w:t xml:space="preserve"> </w:t>
      </w:r>
      <w:r w:rsidR="003D3F17">
        <w:rPr>
          <w:rFonts w:ascii="Angsana New" w:hAnsi="Angsana New"/>
          <w:sz w:val="30"/>
          <w:szCs w:val="30"/>
        </w:rPr>
        <w:t>2,353</w:t>
      </w:r>
      <w:r w:rsidRPr="00DB03E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3D3F17">
        <w:rPr>
          <w:rFonts w:ascii="Angsana New" w:hAnsi="Angsana New" w:hint="cs"/>
          <w:sz w:val="30"/>
          <w:szCs w:val="30"/>
          <w:cs/>
        </w:rPr>
        <w:t xml:space="preserve">ทั้งนี้รายละเอียดทรัพย์สินโครงการโรงแรมดุสิตธานี มัลดีฟส์ </w:t>
      </w:r>
      <w:r w:rsidR="008B0362" w:rsidRPr="00DB03EB">
        <w:rPr>
          <w:rFonts w:ascii="Angsana New" w:hAnsi="Angsana New"/>
          <w:sz w:val="30"/>
          <w:szCs w:val="30"/>
          <w:cs/>
        </w:rPr>
        <w:t>ประกอบด้วย</w:t>
      </w:r>
    </w:p>
    <w:p w14:paraId="6D599CA5" w14:textId="77777777" w:rsidR="008B0362" w:rsidRPr="00DB03EB" w:rsidRDefault="008B0362" w:rsidP="003409CD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20690A2A" w14:textId="3B75668A" w:rsidR="00A81A71" w:rsidRDefault="00754D2F" w:rsidP="008B0362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z w:val="30"/>
          <w:szCs w:val="30"/>
        </w:rPr>
      </w:pPr>
      <w:r w:rsidRPr="003409CD">
        <w:rPr>
          <w:rFonts w:ascii="Angsana New" w:hAnsi="Angsana New"/>
          <w:sz w:val="30"/>
          <w:szCs w:val="30"/>
          <w:cs/>
        </w:rPr>
        <w:t>เกาะ</w:t>
      </w:r>
      <w:r w:rsidRPr="003409CD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3409CD">
        <w:rPr>
          <w:rFonts w:ascii="Angsana New" w:hAnsi="Angsana New"/>
          <w:sz w:val="30"/>
          <w:szCs w:val="30"/>
        </w:rPr>
        <w:t>Mudhdhoo</w:t>
      </w:r>
      <w:proofErr w:type="spellEnd"/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ในหมู่เกาะ</w:t>
      </w:r>
      <w:r w:rsidRPr="003409CD">
        <w:rPr>
          <w:rFonts w:ascii="Angsana New" w:hAnsi="Angsana New"/>
          <w:sz w:val="30"/>
          <w:szCs w:val="30"/>
        </w:rPr>
        <w:t xml:space="preserve"> Baa Atoll </w:t>
      </w:r>
      <w:r w:rsidRPr="003409CD">
        <w:rPr>
          <w:rFonts w:ascii="Angsana New" w:hAnsi="Angsana New"/>
          <w:sz w:val="30"/>
          <w:szCs w:val="30"/>
          <w:cs/>
        </w:rPr>
        <w:t>ในสาธารณรัฐมัลดีฟส์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ที่เป็นที่ตั้งของโรงแรมดุสิตธานี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โดยเป็นที่ดินที่ได้รับสิทธิการเช่าจากรัฐบาลของสาธารณรัฐมัลดีฟส์</w:t>
      </w:r>
      <w:r w:rsidR="00A81A71" w:rsidRPr="003409CD">
        <w:rPr>
          <w:rFonts w:ascii="Angsana New" w:hAnsi="Angsana New"/>
          <w:sz w:val="30"/>
          <w:szCs w:val="30"/>
          <w:cs/>
        </w:rPr>
        <w:t xml:space="preserve"> ระยะเวลาประมาณ </w:t>
      </w:r>
      <w:r w:rsidR="00A81A71" w:rsidRPr="003409CD">
        <w:rPr>
          <w:rFonts w:ascii="Angsana New" w:hAnsi="Angsana New"/>
          <w:sz w:val="30"/>
          <w:szCs w:val="30"/>
        </w:rPr>
        <w:t xml:space="preserve">40 </w:t>
      </w:r>
      <w:r w:rsidR="00A81A71" w:rsidRPr="003409CD">
        <w:rPr>
          <w:rFonts w:ascii="Angsana New" w:hAnsi="Angsana New"/>
          <w:sz w:val="30"/>
          <w:szCs w:val="30"/>
          <w:cs/>
        </w:rPr>
        <w:t>ปี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เนื้อที่รวมประมาณ</w:t>
      </w:r>
      <w:r w:rsidRPr="003409CD">
        <w:rPr>
          <w:rFonts w:ascii="Angsana New" w:hAnsi="Angsana New"/>
          <w:sz w:val="30"/>
          <w:szCs w:val="30"/>
        </w:rPr>
        <w:t xml:space="preserve"> 166 </w:t>
      </w:r>
      <w:r w:rsidRPr="003409CD">
        <w:rPr>
          <w:rFonts w:ascii="Angsana New" w:hAnsi="Angsana New"/>
          <w:sz w:val="30"/>
          <w:szCs w:val="30"/>
          <w:cs/>
        </w:rPr>
        <w:t>ไร่</w:t>
      </w:r>
      <w:r w:rsidRPr="003409CD">
        <w:rPr>
          <w:rFonts w:ascii="Angsana New" w:hAnsi="Angsana New"/>
          <w:sz w:val="30"/>
          <w:szCs w:val="30"/>
        </w:rPr>
        <w:t xml:space="preserve"> 2</w:t>
      </w:r>
      <w:r w:rsidR="00C94056">
        <w:rPr>
          <w:rFonts w:ascii="Angsana New" w:hAnsi="Angsana New" w:hint="cs"/>
          <w:sz w:val="30"/>
          <w:szCs w:val="30"/>
          <w:cs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งาน</w:t>
      </w:r>
      <w:r w:rsidRPr="003409CD">
        <w:rPr>
          <w:rFonts w:ascii="Angsana New" w:hAnsi="Angsana New"/>
          <w:sz w:val="30"/>
          <w:szCs w:val="30"/>
        </w:rPr>
        <w:t xml:space="preserve"> 60 </w:t>
      </w:r>
      <w:r w:rsidRPr="003409CD">
        <w:rPr>
          <w:rFonts w:ascii="Angsana New" w:hAnsi="Angsana New"/>
          <w:sz w:val="30"/>
          <w:szCs w:val="30"/>
          <w:cs/>
        </w:rPr>
        <w:t>ตารางวา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รวมถึงส่วนควบของเกาะดังกล่าว</w:t>
      </w:r>
      <w:r w:rsidR="00A81A71" w:rsidRPr="003409CD">
        <w:rPr>
          <w:rFonts w:ascii="Angsana New" w:hAnsi="Angsana New"/>
          <w:sz w:val="30"/>
          <w:szCs w:val="30"/>
        </w:rPr>
        <w:t xml:space="preserve"> </w:t>
      </w:r>
      <w:r w:rsidR="00A81A71" w:rsidRPr="001901CC">
        <w:rPr>
          <w:rFonts w:ascii="Angsana New" w:hAnsi="Angsana New"/>
          <w:sz w:val="30"/>
          <w:szCs w:val="30"/>
          <w:cs/>
        </w:rPr>
        <w:t xml:space="preserve">สำหรับสิทธิการเช่าที่ดินบนเกาะ </w:t>
      </w:r>
      <w:proofErr w:type="spellStart"/>
      <w:r w:rsidR="00A81A71" w:rsidRPr="001901CC">
        <w:rPr>
          <w:rFonts w:ascii="Angsana New" w:hAnsi="Angsana New"/>
          <w:sz w:val="30"/>
          <w:szCs w:val="30"/>
        </w:rPr>
        <w:t>Mudhdhoo</w:t>
      </w:r>
      <w:proofErr w:type="spellEnd"/>
      <w:r w:rsidR="00A81A71" w:rsidRPr="001901CC">
        <w:rPr>
          <w:rFonts w:ascii="Angsana New" w:hAnsi="Angsana New"/>
          <w:sz w:val="30"/>
          <w:szCs w:val="30"/>
          <w:cs/>
        </w:rPr>
        <w:t xml:space="preserve"> บริษัท ดุสิต มัลดีฟส์ อินเวสเม้นท์ จำกัดจะเป็นผู้รับภาระค่าเช่าจ่ายให้แก่รัฐบาลของสาธารณรัฐมัลดีฟส์</w:t>
      </w:r>
      <w:r w:rsidR="00A81A71" w:rsidRPr="001901CC">
        <w:rPr>
          <w:rFonts w:ascii="Angsana New" w:hAnsi="Angsana New"/>
          <w:sz w:val="30"/>
          <w:szCs w:val="30"/>
        </w:rPr>
        <w:t xml:space="preserve"> </w:t>
      </w:r>
      <w:r w:rsidR="00A81A71" w:rsidRPr="001901CC">
        <w:rPr>
          <w:rFonts w:ascii="Angsana New" w:hAnsi="Angsana New"/>
          <w:sz w:val="30"/>
          <w:szCs w:val="30"/>
          <w:cs/>
        </w:rPr>
        <w:t>จำนวน</w:t>
      </w:r>
      <w:r w:rsidR="00A81A71" w:rsidRPr="001901CC">
        <w:rPr>
          <w:rFonts w:ascii="Angsana New" w:hAnsi="Angsana New"/>
          <w:sz w:val="30"/>
          <w:szCs w:val="30"/>
        </w:rPr>
        <w:t xml:space="preserve"> 1 </w:t>
      </w:r>
      <w:r w:rsidR="00A81A71" w:rsidRPr="001901CC">
        <w:rPr>
          <w:rFonts w:ascii="Angsana New" w:hAnsi="Angsana New"/>
          <w:sz w:val="30"/>
          <w:szCs w:val="30"/>
          <w:cs/>
        </w:rPr>
        <w:t>ล้านดอลลาร์สหรัฐต่อปี</w:t>
      </w:r>
      <w:r w:rsidR="00C94056">
        <w:rPr>
          <w:rFonts w:ascii="Angsana New" w:hAnsi="Angsana New" w:hint="cs"/>
          <w:sz w:val="30"/>
          <w:szCs w:val="30"/>
          <w:cs/>
        </w:rPr>
        <w:t xml:space="preserve"> จนครบกำหนดในเดือนกันยายน </w:t>
      </w:r>
      <w:r w:rsidR="00C94056">
        <w:rPr>
          <w:rFonts w:ascii="Angsana New" w:hAnsi="Angsana New"/>
          <w:sz w:val="30"/>
          <w:szCs w:val="30"/>
        </w:rPr>
        <w:t>2602</w:t>
      </w:r>
    </w:p>
    <w:p w14:paraId="5BEFC7CE" w14:textId="77777777" w:rsidR="008B0362" w:rsidRPr="00DB03EB" w:rsidRDefault="008B0362" w:rsidP="001901CC">
      <w:pPr>
        <w:pStyle w:val="ListParagraph"/>
        <w:ind w:left="936"/>
        <w:jc w:val="thaiDistribute"/>
        <w:rPr>
          <w:rFonts w:ascii="Angsana New" w:hAnsi="Angsana New"/>
          <w:sz w:val="20"/>
          <w:szCs w:val="20"/>
        </w:rPr>
      </w:pPr>
    </w:p>
    <w:p w14:paraId="729BA571" w14:textId="5314841D" w:rsidR="00A81A71" w:rsidRDefault="00754D2F" w:rsidP="003409CD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z w:val="30"/>
          <w:szCs w:val="30"/>
        </w:rPr>
      </w:pPr>
      <w:r w:rsidRPr="003409CD">
        <w:rPr>
          <w:rFonts w:ascii="Angsana New" w:hAnsi="Angsana New"/>
          <w:sz w:val="30"/>
          <w:szCs w:val="30"/>
          <w:cs/>
        </w:rPr>
        <w:lastRenderedPageBreak/>
        <w:t>อาคารและสิ่งปลูกสร้างใดๆ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รวมถึงแต่ไม่จำกัดเพียงอาคารที่พักแบบวิลล่า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จำนวน</w:t>
      </w:r>
      <w:r w:rsidRPr="003409CD">
        <w:rPr>
          <w:rFonts w:ascii="Angsana New" w:hAnsi="Angsana New"/>
          <w:sz w:val="30"/>
          <w:szCs w:val="30"/>
        </w:rPr>
        <w:t xml:space="preserve"> 95 </w:t>
      </w:r>
      <w:r w:rsidRPr="003409CD">
        <w:rPr>
          <w:rFonts w:ascii="Angsana New" w:hAnsi="Angsana New"/>
          <w:sz w:val="30"/>
          <w:szCs w:val="30"/>
          <w:cs/>
        </w:rPr>
        <w:t>หลังพร้อมทั้</w:t>
      </w:r>
      <w:r w:rsidR="00A81A71" w:rsidRPr="003409CD">
        <w:rPr>
          <w:rFonts w:ascii="Angsana New" w:hAnsi="Angsana New"/>
          <w:sz w:val="30"/>
          <w:szCs w:val="30"/>
          <w:cs/>
        </w:rPr>
        <w:t>ง</w:t>
      </w:r>
      <w:r w:rsidRPr="003409CD">
        <w:rPr>
          <w:rFonts w:ascii="Angsana New" w:hAnsi="Angsana New"/>
          <w:sz w:val="30"/>
          <w:szCs w:val="30"/>
          <w:cs/>
        </w:rPr>
        <w:t>สาธารณูปโภค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งานระบบ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และสิ่งอำนวยความสะดวกต่างๆ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364BD30E" w14:textId="77777777" w:rsidR="00FA4E87" w:rsidRPr="00DB03EB" w:rsidRDefault="00FA4E87" w:rsidP="001901CC">
      <w:pPr>
        <w:pStyle w:val="ListParagraph"/>
        <w:ind w:left="936"/>
        <w:jc w:val="thaiDistribute"/>
        <w:rPr>
          <w:rFonts w:ascii="Angsana New" w:hAnsi="Angsana New"/>
          <w:sz w:val="20"/>
          <w:szCs w:val="20"/>
        </w:rPr>
      </w:pPr>
    </w:p>
    <w:p w14:paraId="7428CE21" w14:textId="21EB90E1" w:rsidR="00A11C22" w:rsidRPr="001901CC" w:rsidRDefault="00754D2F" w:rsidP="001901CC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z w:val="30"/>
          <w:szCs w:val="30"/>
        </w:rPr>
      </w:pPr>
      <w:r w:rsidRPr="003409CD">
        <w:rPr>
          <w:rFonts w:ascii="Angsana New" w:hAnsi="Angsana New"/>
          <w:sz w:val="30"/>
          <w:szCs w:val="30"/>
          <w:cs/>
        </w:rPr>
        <w:t>เฟอร์นิเจอร์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เครื</w:t>
      </w:r>
      <w:r w:rsidR="00A81A71" w:rsidRPr="003409CD">
        <w:rPr>
          <w:rFonts w:ascii="Angsana New" w:hAnsi="Angsana New"/>
          <w:sz w:val="30"/>
          <w:szCs w:val="30"/>
          <w:cs/>
        </w:rPr>
        <w:t>่</w:t>
      </w:r>
      <w:r w:rsidRPr="003409CD">
        <w:rPr>
          <w:rFonts w:ascii="Angsana New" w:hAnsi="Angsana New"/>
          <w:sz w:val="30"/>
          <w:szCs w:val="30"/>
          <w:cs/>
        </w:rPr>
        <w:t>องมือ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และอุปกรณ์อำนวยความสะดวกต่างๆ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และทรัพย์สินอื</w:t>
      </w:r>
      <w:r w:rsidR="00A81A71" w:rsidRPr="003409CD">
        <w:rPr>
          <w:rFonts w:ascii="Angsana New" w:hAnsi="Angsana New"/>
          <w:sz w:val="30"/>
          <w:szCs w:val="30"/>
          <w:cs/>
        </w:rPr>
        <w:t>่</w:t>
      </w:r>
      <w:r w:rsidRPr="003409CD">
        <w:rPr>
          <w:rFonts w:ascii="Angsana New" w:hAnsi="Angsana New"/>
          <w:sz w:val="30"/>
          <w:szCs w:val="30"/>
          <w:cs/>
        </w:rPr>
        <w:t>นๆที</w:t>
      </w:r>
      <w:r w:rsidR="00A81A71" w:rsidRPr="003409CD">
        <w:rPr>
          <w:rFonts w:ascii="Angsana New" w:hAnsi="Angsana New"/>
          <w:sz w:val="30"/>
          <w:szCs w:val="30"/>
          <w:cs/>
        </w:rPr>
        <w:t>่</w:t>
      </w:r>
      <w:r w:rsidRPr="003409CD">
        <w:rPr>
          <w:rFonts w:ascii="Angsana New" w:hAnsi="Angsana New"/>
          <w:sz w:val="30"/>
          <w:szCs w:val="30"/>
          <w:cs/>
        </w:rPr>
        <w:t>เ</w:t>
      </w:r>
      <w:r w:rsidR="00A81A71" w:rsidRPr="003409CD">
        <w:rPr>
          <w:rFonts w:ascii="Angsana New" w:hAnsi="Angsana New"/>
          <w:sz w:val="30"/>
          <w:szCs w:val="30"/>
          <w:cs/>
        </w:rPr>
        <w:t>กี่</w:t>
      </w:r>
      <w:r w:rsidRPr="003409CD">
        <w:rPr>
          <w:rFonts w:ascii="Angsana New" w:hAnsi="Angsana New"/>
          <w:sz w:val="30"/>
          <w:szCs w:val="30"/>
          <w:cs/>
        </w:rPr>
        <w:t>ย</w:t>
      </w:r>
      <w:r w:rsidR="00A81A71" w:rsidRPr="003409CD">
        <w:rPr>
          <w:rFonts w:ascii="Angsana New" w:hAnsi="Angsana New"/>
          <w:sz w:val="30"/>
          <w:szCs w:val="30"/>
          <w:cs/>
        </w:rPr>
        <w:t>วเนื่องซึ่ง</w:t>
      </w:r>
      <w:r w:rsidRPr="003409CD">
        <w:rPr>
          <w:rFonts w:ascii="Angsana New" w:hAnsi="Angsana New"/>
          <w:sz w:val="30"/>
          <w:szCs w:val="30"/>
          <w:cs/>
        </w:rPr>
        <w:t>ได้ใช้ในการดำเนินกิจการโรงแรมดุสิตธานี</w:t>
      </w:r>
      <w:r w:rsidR="00C94056">
        <w:rPr>
          <w:rFonts w:ascii="Angsana New" w:hAnsi="Angsana New" w:hint="cs"/>
          <w:sz w:val="30"/>
          <w:szCs w:val="30"/>
          <w:cs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7975D4D7" w14:textId="77777777" w:rsidR="000A69F0" w:rsidRPr="00DB03EB" w:rsidRDefault="000A69F0" w:rsidP="001901CC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23768F91" w14:textId="55022D91" w:rsidR="00DA6659" w:rsidRPr="003409CD" w:rsidRDefault="00DA6659" w:rsidP="00DA66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1901CC">
        <w:rPr>
          <w:rFonts w:ascii="Angsana New" w:hAnsi="Angsana New"/>
          <w:sz w:val="30"/>
          <w:szCs w:val="30"/>
          <w:cs/>
        </w:rPr>
        <w:t>กองทรัสต์</w:t>
      </w:r>
      <w:r>
        <w:rPr>
          <w:rFonts w:ascii="Angsana New" w:hAnsi="Angsana New" w:hint="cs"/>
          <w:sz w:val="30"/>
          <w:szCs w:val="30"/>
          <w:cs/>
        </w:rPr>
        <w:t xml:space="preserve">เข้าลงทุนในโครงการดังกล่าวข้างต้นผ่าน </w:t>
      </w:r>
      <w:r>
        <w:rPr>
          <w:rFonts w:ascii="Angsana New" w:hAnsi="Angsana New"/>
          <w:sz w:val="30"/>
          <w:szCs w:val="30"/>
        </w:rPr>
        <w:t xml:space="preserve">(1) </w:t>
      </w:r>
      <w:r>
        <w:rPr>
          <w:rFonts w:ascii="Angsana New" w:hAnsi="Angsana New" w:hint="cs"/>
          <w:sz w:val="30"/>
          <w:szCs w:val="30"/>
          <w:cs/>
        </w:rPr>
        <w:t xml:space="preserve">การถือหุ้นทางอ้อมในบริษัท ดุสิต มัลดีฟส์ อินเวสเม้นท์ จำกัด ซึ่งเป็นบริษัทที่ถือครองกรรมสิทธิ์ และสิทธิการเช่าในทรัพย์สินโครงการโรงแรมดุสิตธานี มัลดีฟส์ และ </w:t>
      </w:r>
      <w:r>
        <w:rPr>
          <w:rFonts w:ascii="Angsana New" w:hAnsi="Angsana New"/>
          <w:sz w:val="30"/>
          <w:szCs w:val="30"/>
        </w:rPr>
        <w:t xml:space="preserve">(2) </w:t>
      </w:r>
      <w:r>
        <w:rPr>
          <w:rFonts w:ascii="Angsana New" w:hAnsi="Angsana New" w:hint="cs"/>
          <w:sz w:val="30"/>
          <w:szCs w:val="30"/>
          <w:cs/>
        </w:rPr>
        <w:t>ให้เงินกู้ยืม</w:t>
      </w:r>
      <w:r w:rsidRPr="003409CD">
        <w:rPr>
          <w:rFonts w:ascii="Angsana New" w:hAnsi="Angsana New"/>
          <w:sz w:val="30"/>
          <w:szCs w:val="30"/>
          <w:cs/>
        </w:rPr>
        <w:t xml:space="preserve">แก่บริษัท ดุสิต มัลดีฟส์ อินเวสเม้นท์ จำกัดเพื่อให้ได้มาซึ่งทรัพย์สินดังกล่าว โดยมีอัตราดอกเบี้ยเงินกู้ตามที่ระบุในสัญญา จ่ายดอกเบี้ยปีละ </w:t>
      </w:r>
      <w:r w:rsidRPr="003409CD">
        <w:rPr>
          <w:rFonts w:ascii="Angsana New" w:hAnsi="Angsana New"/>
          <w:sz w:val="30"/>
          <w:szCs w:val="30"/>
        </w:rPr>
        <w:t>2</w:t>
      </w:r>
      <w:r w:rsidRPr="003409CD">
        <w:rPr>
          <w:rFonts w:ascii="Angsana New" w:hAnsi="Angsana New"/>
          <w:sz w:val="30"/>
          <w:szCs w:val="30"/>
          <w:cs/>
        </w:rPr>
        <w:t xml:space="preserve"> ครั้ง </w:t>
      </w:r>
    </w:p>
    <w:p w14:paraId="3E3F8A0B" w14:textId="252E34F7" w:rsidR="00CA1D8F" w:rsidRPr="003409CD" w:rsidRDefault="00CA1D8F" w:rsidP="001901CC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175C1333" w14:textId="69384AA0" w:rsidR="00780631" w:rsidRPr="003409CD" w:rsidRDefault="008F73A0" w:rsidP="00DB03E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901CC">
        <w:rPr>
          <w:rFonts w:ascii="Angsana New" w:hAnsi="Angsana New"/>
          <w:sz w:val="30"/>
          <w:szCs w:val="30"/>
          <w:cs/>
        </w:rPr>
        <w:t xml:space="preserve">และในวันที่ 25 กันยายน 2562 </w:t>
      </w:r>
      <w:r w:rsidRPr="003409CD">
        <w:rPr>
          <w:rFonts w:ascii="Angsana New" w:hAnsi="Angsana New"/>
          <w:sz w:val="30"/>
          <w:szCs w:val="30"/>
          <w:cs/>
        </w:rPr>
        <w:t>บริษัท ดุสิต มัลดีฟส์ แมนเนจเม้นท์ จำกัด ได้ทำสัญญาเช่าช่วงที่ดินและเช่าทรัพย์สินของโครงการโรงแรม</w:t>
      </w:r>
      <w:r w:rsidRPr="001901CC">
        <w:rPr>
          <w:rFonts w:ascii="Angsana New" w:hAnsi="Angsana New"/>
          <w:sz w:val="30"/>
          <w:szCs w:val="30"/>
          <w:cs/>
        </w:rPr>
        <w:t>ดุสิตธานี มัลดีฟส์ จาก</w:t>
      </w:r>
      <w:r w:rsidRPr="003409CD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</w:t>
      </w:r>
      <w:r w:rsidR="006D2771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3409CD">
        <w:rPr>
          <w:rFonts w:ascii="Angsana New" w:hAnsi="Angsana New"/>
          <w:sz w:val="30"/>
          <w:szCs w:val="30"/>
          <w:cs/>
        </w:rPr>
        <w:t xml:space="preserve">มีระยะเวลาการเช่า </w:t>
      </w:r>
      <w:r w:rsidRPr="003409CD">
        <w:rPr>
          <w:rFonts w:ascii="Angsana New" w:hAnsi="Angsana New"/>
          <w:sz w:val="30"/>
          <w:szCs w:val="30"/>
        </w:rPr>
        <w:t xml:space="preserve">21 </w:t>
      </w:r>
      <w:r w:rsidRPr="003409CD">
        <w:rPr>
          <w:rFonts w:ascii="Angsana New" w:hAnsi="Angsana New"/>
          <w:sz w:val="30"/>
          <w:szCs w:val="30"/>
          <w:cs/>
        </w:rPr>
        <w:t>ปี ค่าเช่าจะเป็นอัตราและวิธีการคำนวณตามที่ระบุใน</w:t>
      </w:r>
      <w:r w:rsidR="004E51F3">
        <w:rPr>
          <w:rFonts w:ascii="Angsana New" w:hAnsi="Angsana New" w:hint="cs"/>
          <w:sz w:val="30"/>
          <w:szCs w:val="30"/>
          <w:cs/>
        </w:rPr>
        <w:t>สัญญา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โดยจะมีการทบทวนค่าเช่าคงที่ขั้นต้นทุกๆ</w:t>
      </w:r>
      <w:r w:rsidRPr="003409CD">
        <w:rPr>
          <w:rFonts w:ascii="Angsana New" w:hAnsi="Angsana New"/>
          <w:sz w:val="30"/>
          <w:szCs w:val="30"/>
        </w:rPr>
        <w:t xml:space="preserve"> 3 </w:t>
      </w:r>
      <w:r w:rsidRPr="003409CD">
        <w:rPr>
          <w:rFonts w:ascii="Angsana New" w:hAnsi="Angsana New"/>
          <w:sz w:val="30"/>
          <w:szCs w:val="30"/>
          <w:cs/>
        </w:rPr>
        <w:t xml:space="preserve">ปี </w:t>
      </w:r>
    </w:p>
    <w:p w14:paraId="370886B9" w14:textId="414B5ED7" w:rsidR="00CA1D8F" w:rsidRPr="002B6F7C" w:rsidRDefault="00CA1D8F" w:rsidP="002B6F7C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7CEC8377" w14:textId="77777777" w:rsidR="00062151" w:rsidRPr="002A36A1" w:rsidRDefault="00062151" w:rsidP="000621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7542">
        <w:rPr>
          <w:rFonts w:ascii="Angsana New" w:hAnsi="Angsana New"/>
          <w:sz w:val="30"/>
          <w:szCs w:val="30"/>
          <w:cs/>
        </w:rPr>
        <w:t>รายการเปลี่ยนแปลงของเงินลงทุนในอสังหาริมทรัพย์และสิทธิการเช่า</w:t>
      </w:r>
      <w:r w:rsidRPr="002A36A1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187C5F8C" w14:textId="77777777" w:rsidR="00062151" w:rsidRPr="00EB57B0" w:rsidRDefault="00062151" w:rsidP="00062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70"/>
        <w:gridCol w:w="270"/>
        <w:gridCol w:w="1633"/>
        <w:gridCol w:w="260"/>
        <w:gridCol w:w="38"/>
        <w:gridCol w:w="1687"/>
      </w:tblGrid>
      <w:tr w:rsidR="00062151" w:rsidRPr="005654C0" w14:paraId="70D16BBD" w14:textId="77777777" w:rsidTr="00062151">
        <w:trPr>
          <w:trHeight w:val="20"/>
          <w:tblHeader/>
        </w:trPr>
        <w:tc>
          <w:tcPr>
            <w:tcW w:w="4860" w:type="dxa"/>
          </w:tcPr>
          <w:p w14:paraId="766A4650" w14:textId="77777777" w:rsidR="00062151" w:rsidRPr="005654C0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85DB3" w14:textId="77777777" w:rsidR="00062151" w:rsidRPr="005654C0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CF98EF" w14:textId="77777777" w:rsidR="00062151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33" w:type="dxa"/>
          </w:tcPr>
          <w:p w14:paraId="6A2ADACB" w14:textId="77777777" w:rsidR="00062151" w:rsidRPr="005654C0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" w:type="dxa"/>
            <w:gridSpan w:val="2"/>
          </w:tcPr>
          <w:p w14:paraId="09189303" w14:textId="77777777" w:rsidR="00062151" w:rsidRPr="005654C0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87" w:type="dxa"/>
          </w:tcPr>
          <w:p w14:paraId="0ECC97D6" w14:textId="77777777" w:rsidR="00062151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59E993A1" w14:textId="77777777" w:rsidR="00062151" w:rsidRPr="005654C0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62151" w:rsidRPr="005654C0" w14:paraId="76739410" w14:textId="77777777" w:rsidTr="00062151">
        <w:trPr>
          <w:trHeight w:val="20"/>
          <w:tblHeader/>
        </w:trPr>
        <w:tc>
          <w:tcPr>
            <w:tcW w:w="4860" w:type="dxa"/>
          </w:tcPr>
          <w:p w14:paraId="4391604E" w14:textId="77777777" w:rsidR="00062151" w:rsidRPr="005654C0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86DB2" w14:textId="77777777" w:rsidR="00062151" w:rsidRPr="005078C7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88" w:type="dxa"/>
            <w:gridSpan w:val="5"/>
          </w:tcPr>
          <w:p w14:paraId="19052BF2" w14:textId="77777777" w:rsidR="00062151" w:rsidRPr="005654C0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2151" w:rsidRPr="000E6257" w14:paraId="74EC5E5F" w14:textId="77777777" w:rsidTr="00062151">
        <w:trPr>
          <w:trHeight w:val="20"/>
        </w:trPr>
        <w:tc>
          <w:tcPr>
            <w:tcW w:w="5130" w:type="dxa"/>
            <w:gridSpan w:val="2"/>
          </w:tcPr>
          <w:p w14:paraId="4B043002" w14:textId="77777777" w:rsidR="00062151" w:rsidRPr="00185761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2F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F2F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47B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  <w:r w:rsidRPr="00047B9A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047B9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AB2A2DA" w14:textId="77777777" w:rsidR="00062151" w:rsidRPr="007016DC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</w:tcPr>
          <w:p w14:paraId="321E7524" w14:textId="77777777" w:rsidR="00062151" w:rsidRPr="007016DC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4,33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97</w:t>
            </w:r>
          </w:p>
        </w:tc>
        <w:tc>
          <w:tcPr>
            <w:tcW w:w="260" w:type="dxa"/>
          </w:tcPr>
          <w:p w14:paraId="5580A7F0" w14:textId="77777777" w:rsidR="00062151" w:rsidRPr="007016DC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25" w:type="dxa"/>
            <w:gridSpan w:val="2"/>
          </w:tcPr>
          <w:p w14:paraId="43B7956D" w14:textId="77777777" w:rsidR="00062151" w:rsidRPr="00892457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4,3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39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97</w:t>
            </w:r>
          </w:p>
        </w:tc>
      </w:tr>
      <w:tr w:rsidR="00062151" w:rsidRPr="000E6257" w14:paraId="6C1253B1" w14:textId="77777777" w:rsidTr="00062151">
        <w:trPr>
          <w:trHeight w:val="20"/>
        </w:trPr>
        <w:tc>
          <w:tcPr>
            <w:tcW w:w="5130" w:type="dxa"/>
            <w:gridSpan w:val="2"/>
          </w:tcPr>
          <w:p w14:paraId="2AED524E" w14:textId="77777777" w:rsidR="00062151" w:rsidRPr="003F2F35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05CE2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บวก   เพิ่มขึ้นจากส่วนปรับปรุงโรงแรมในระหว่างงวด</w:t>
            </w:r>
          </w:p>
        </w:tc>
        <w:tc>
          <w:tcPr>
            <w:tcW w:w="270" w:type="dxa"/>
          </w:tcPr>
          <w:p w14:paraId="6D7B5479" w14:textId="77777777" w:rsidR="00062151" w:rsidRPr="007016DC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</w:tcPr>
          <w:p w14:paraId="2F649381" w14:textId="77777777" w:rsidR="00062151" w:rsidRPr="007016DC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69,966</w:t>
            </w:r>
          </w:p>
        </w:tc>
        <w:tc>
          <w:tcPr>
            <w:tcW w:w="260" w:type="dxa"/>
          </w:tcPr>
          <w:p w14:paraId="407B84EB" w14:textId="77777777" w:rsidR="00062151" w:rsidRPr="00EB57B0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25" w:type="dxa"/>
            <w:gridSpan w:val="2"/>
          </w:tcPr>
          <w:p w14:paraId="5DA70908" w14:textId="77777777" w:rsidR="00062151" w:rsidRPr="00892457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69,966</w:t>
            </w:r>
          </w:p>
        </w:tc>
      </w:tr>
      <w:tr w:rsidR="00062151" w:rsidRPr="000E6257" w14:paraId="486197C9" w14:textId="77777777" w:rsidTr="00062151">
        <w:trPr>
          <w:trHeight w:val="20"/>
        </w:trPr>
        <w:tc>
          <w:tcPr>
            <w:tcW w:w="5130" w:type="dxa"/>
            <w:gridSpan w:val="2"/>
          </w:tcPr>
          <w:p w14:paraId="16219AB3" w14:textId="77777777" w:rsidR="00062151" w:rsidRPr="00705CE2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</w:t>
            </w:r>
            <w:r w:rsidRPr="00705CE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การซื้อทรัพย์สิน</w:t>
            </w:r>
          </w:p>
        </w:tc>
        <w:tc>
          <w:tcPr>
            <w:tcW w:w="270" w:type="dxa"/>
          </w:tcPr>
          <w:p w14:paraId="22388000" w14:textId="77777777" w:rsidR="00062151" w:rsidDel="004969A4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</w:tcPr>
          <w:p w14:paraId="6C93319A" w14:textId="77777777" w:rsidR="00062151" w:rsidRPr="00EB57B0" w:rsidDel="004969A4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2,353,003</w:t>
            </w:r>
          </w:p>
        </w:tc>
        <w:tc>
          <w:tcPr>
            <w:tcW w:w="260" w:type="dxa"/>
          </w:tcPr>
          <w:p w14:paraId="65E2C439" w14:textId="77777777" w:rsidR="00062151" w:rsidRPr="00970AF1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25" w:type="dxa"/>
            <w:gridSpan w:val="2"/>
          </w:tcPr>
          <w:p w14:paraId="478EB279" w14:textId="77777777" w:rsidR="00062151" w:rsidDel="004969A4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62151" w:rsidRPr="000E6257" w14:paraId="5EE59C48" w14:textId="77777777" w:rsidTr="00062151">
        <w:trPr>
          <w:trHeight w:val="20"/>
        </w:trPr>
        <w:tc>
          <w:tcPr>
            <w:tcW w:w="5130" w:type="dxa"/>
            <w:gridSpan w:val="2"/>
          </w:tcPr>
          <w:p w14:paraId="6308CCF7" w14:textId="77777777" w:rsidR="00062151" w:rsidRPr="00705CE2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กำไรสุทธิ</w:t>
            </w:r>
            <w:r w:rsidRPr="00B62889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ที่ยังไม่เกิดขึ้นจากการเปลี่ยนแปลง</w:t>
            </w:r>
          </w:p>
        </w:tc>
        <w:tc>
          <w:tcPr>
            <w:tcW w:w="270" w:type="dxa"/>
          </w:tcPr>
          <w:p w14:paraId="63ABFC7D" w14:textId="77777777" w:rsidR="00062151" w:rsidDel="004969A4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</w:tcPr>
          <w:p w14:paraId="580242AB" w14:textId="77777777" w:rsidR="00062151" w:rsidDel="004969A4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0" w:type="dxa"/>
          </w:tcPr>
          <w:p w14:paraId="69C46C3E" w14:textId="77777777" w:rsidR="00062151" w:rsidRPr="00970AF1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25" w:type="dxa"/>
            <w:gridSpan w:val="2"/>
          </w:tcPr>
          <w:p w14:paraId="2F79635C" w14:textId="77777777" w:rsidR="00062151" w:rsidDel="004969A4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62151" w:rsidRPr="000E6257" w14:paraId="0194CCF7" w14:textId="77777777" w:rsidTr="00062151">
        <w:trPr>
          <w:trHeight w:val="20"/>
        </w:trPr>
        <w:tc>
          <w:tcPr>
            <w:tcW w:w="5130" w:type="dxa"/>
            <w:gridSpan w:val="2"/>
          </w:tcPr>
          <w:p w14:paraId="29A96A86" w14:textId="77777777" w:rsidR="00062151" w:rsidRPr="00705CE2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</w:t>
            </w:r>
            <w:r w:rsidRPr="00B62889">
              <w:rPr>
                <w:rFonts w:ascii="Angsana New" w:hAnsi="Angsana New" w:hint="cs"/>
                <w:sz w:val="30"/>
                <w:szCs w:val="30"/>
                <w:cs/>
              </w:rPr>
              <w:t>ในมูลค่าของเงินลงทุน</w:t>
            </w:r>
          </w:p>
        </w:tc>
        <w:tc>
          <w:tcPr>
            <w:tcW w:w="270" w:type="dxa"/>
          </w:tcPr>
          <w:p w14:paraId="63684D86" w14:textId="77777777" w:rsidR="00062151" w:rsidDel="004969A4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</w:tcPr>
          <w:p w14:paraId="33730C62" w14:textId="77777777" w:rsidR="00062151" w:rsidDel="004969A4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6,443</w:t>
            </w:r>
          </w:p>
        </w:tc>
        <w:tc>
          <w:tcPr>
            <w:tcW w:w="260" w:type="dxa"/>
          </w:tcPr>
          <w:p w14:paraId="5FAEEB5C" w14:textId="77777777" w:rsidR="00062151" w:rsidRPr="00970AF1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25" w:type="dxa"/>
            <w:gridSpan w:val="2"/>
          </w:tcPr>
          <w:p w14:paraId="54880781" w14:textId="77777777" w:rsidR="00062151" w:rsidDel="004969A4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6,443</w:t>
            </w:r>
          </w:p>
        </w:tc>
      </w:tr>
      <w:tr w:rsidR="00062151" w:rsidRPr="000E6257" w14:paraId="5F4F45DD" w14:textId="77777777" w:rsidTr="00062151">
        <w:trPr>
          <w:trHeight w:val="20"/>
        </w:trPr>
        <w:tc>
          <w:tcPr>
            <w:tcW w:w="4860" w:type="dxa"/>
          </w:tcPr>
          <w:p w14:paraId="4487BED3" w14:textId="77777777" w:rsidR="00062151" w:rsidRPr="000E6257" w:rsidRDefault="00062151" w:rsidP="00062151">
            <w:pPr>
              <w:rPr>
                <w:rFonts w:ascii="Angsana New" w:hAnsi="Angsana New"/>
                <w:sz w:val="30"/>
                <w:szCs w:val="30"/>
              </w:rPr>
            </w:pPr>
            <w:r w:rsidRPr="00705CE2">
              <w:rPr>
                <w:rFonts w:ascii="Angsana New" w:hAnsi="Angsana New"/>
                <w:sz w:val="30"/>
                <w:szCs w:val="30"/>
                <w:cs/>
              </w:rPr>
              <w:t>หัก     จำหน่ายส่วนปรับปรุงโรงแรมในระหว่างงวด</w:t>
            </w:r>
          </w:p>
        </w:tc>
        <w:tc>
          <w:tcPr>
            <w:tcW w:w="270" w:type="dxa"/>
          </w:tcPr>
          <w:p w14:paraId="26B08D1B" w14:textId="77777777" w:rsidR="00062151" w:rsidRPr="000E6257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20BB0" w14:textId="77777777" w:rsidR="00062151" w:rsidRPr="000E6257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5B2758B2" w14:textId="77777777" w:rsidR="00062151" w:rsidRPr="000E6257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Del="004969A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(4,392)</w:t>
            </w:r>
          </w:p>
        </w:tc>
        <w:tc>
          <w:tcPr>
            <w:tcW w:w="260" w:type="dxa"/>
          </w:tcPr>
          <w:p w14:paraId="0F8284E0" w14:textId="77777777" w:rsidR="00062151" w:rsidRPr="00EB57B0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25" w:type="dxa"/>
            <w:gridSpan w:val="2"/>
            <w:tcBorders>
              <w:bottom w:val="single" w:sz="4" w:space="0" w:color="auto"/>
            </w:tcBorders>
          </w:tcPr>
          <w:p w14:paraId="1D30418B" w14:textId="77777777" w:rsidR="00062151" w:rsidRPr="000E6257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Del="004969A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(4,392)</w:t>
            </w:r>
          </w:p>
        </w:tc>
      </w:tr>
      <w:tr w:rsidR="00062151" w:rsidRPr="000E6257" w14:paraId="7A8A785E" w14:textId="77777777" w:rsidTr="00062151">
        <w:trPr>
          <w:trHeight w:val="20"/>
        </w:trPr>
        <w:tc>
          <w:tcPr>
            <w:tcW w:w="5130" w:type="dxa"/>
            <w:gridSpan w:val="2"/>
          </w:tcPr>
          <w:p w14:paraId="7F381D5A" w14:textId="77777777" w:rsidR="00062151" w:rsidRPr="003F2F35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25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6CAFF61" w14:textId="77777777" w:rsidR="00062151" w:rsidRPr="007016DC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</w:tcPr>
          <w:p w14:paraId="54B4057A" w14:textId="77777777" w:rsidR="00062151" w:rsidRPr="00EB57B0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B57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6</w:t>
            </w:r>
            <w:r w:rsidRPr="00EB57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B57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765</w:t>
            </w:r>
            <w:r w:rsidRPr="00EB57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B57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01</w:t>
            </w:r>
            <w:r w:rsidRPr="00EB57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60" w:type="dxa"/>
          </w:tcPr>
          <w:p w14:paraId="1942FFFA" w14:textId="77777777" w:rsidR="00062151" w:rsidRPr="00EB57B0" w:rsidRDefault="00062151" w:rsidP="0006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62C774" w14:textId="77777777" w:rsidR="00062151" w:rsidRPr="00493C2E" w:rsidRDefault="00062151" w:rsidP="00062151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3C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4</w:t>
            </w:r>
            <w:r w:rsidRPr="00493C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93C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41</w:t>
            </w:r>
            <w:r w:rsidRPr="00EB57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Pr="00493C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B57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 w:rsidRPr="00493C2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14</w:t>
            </w:r>
          </w:p>
        </w:tc>
      </w:tr>
    </w:tbl>
    <w:p w14:paraId="2D389613" w14:textId="75EC0A12" w:rsidR="00062151" w:rsidRDefault="00062151" w:rsidP="00062151">
      <w:pPr>
        <w:ind w:left="454"/>
        <w:rPr>
          <w:rFonts w:ascii="Angsana New" w:hAnsi="Angsana New"/>
          <w:sz w:val="30"/>
          <w:szCs w:val="30"/>
        </w:rPr>
      </w:pPr>
    </w:p>
    <w:p w14:paraId="6B13F022" w14:textId="1F8CA886" w:rsidR="00AA47E7" w:rsidRPr="003409CD" w:rsidRDefault="00AA47E7" w:rsidP="00AA47E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A47E7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AA47E7">
        <w:rPr>
          <w:rFonts w:ascii="Angsana New" w:hAnsi="Angsana New"/>
          <w:sz w:val="30"/>
          <w:szCs w:val="30"/>
          <w:cs/>
          <w:lang w:val="en-GB"/>
        </w:rPr>
        <w:t>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และอุปกรณ์ของโรงแรมดุสิตธานี มัลดีฟส์</w:t>
      </w:r>
      <w:r w:rsidRPr="00AA47E7">
        <w:rPr>
          <w:rFonts w:ascii="Angsana New" w:hAnsi="Angsana New" w:hint="cs"/>
          <w:sz w:val="30"/>
          <w:szCs w:val="30"/>
          <w:cs/>
          <w:lang w:val="en-GB"/>
        </w:rPr>
        <w:t xml:space="preserve"> ได้จดจำนองเป็นประกันเ</w:t>
      </w:r>
      <w:r w:rsidRPr="00AA47E7">
        <w:rPr>
          <w:rFonts w:ascii="Angsana New" w:hAnsi="Angsana New"/>
          <w:sz w:val="30"/>
          <w:szCs w:val="30"/>
          <w:cs/>
          <w:lang w:val="en-GB"/>
        </w:rPr>
        <w:t>งินกู้ยืม</w:t>
      </w:r>
      <w:r w:rsidRPr="00AA47E7">
        <w:rPr>
          <w:rFonts w:ascii="Angsana New" w:hAnsi="Angsana New" w:hint="cs"/>
          <w:sz w:val="30"/>
          <w:szCs w:val="30"/>
          <w:cs/>
          <w:lang w:val="en-GB"/>
        </w:rPr>
        <w:t xml:space="preserve">กับสถาบันการเงินตามที่กล่าวในหมายเหตุข้อ </w:t>
      </w:r>
      <w:r w:rsidRPr="00AA47E7">
        <w:rPr>
          <w:rFonts w:ascii="Angsana New" w:hAnsi="Angsana New"/>
          <w:sz w:val="30"/>
          <w:szCs w:val="30"/>
        </w:rPr>
        <w:t>8</w:t>
      </w:r>
      <w:r w:rsidRPr="003409CD">
        <w:rPr>
          <w:rFonts w:ascii="Angsana New" w:hAnsi="Angsana New"/>
          <w:sz w:val="30"/>
          <w:szCs w:val="30"/>
          <w:cs/>
        </w:rPr>
        <w:t xml:space="preserve"> </w:t>
      </w:r>
    </w:p>
    <w:p w14:paraId="0884D60A" w14:textId="77777777" w:rsidR="00AA47E7" w:rsidRDefault="00AA47E7" w:rsidP="00062151">
      <w:pPr>
        <w:ind w:left="454"/>
        <w:rPr>
          <w:rFonts w:ascii="Angsana New" w:hAnsi="Angsana New"/>
          <w:sz w:val="30"/>
          <w:szCs w:val="30"/>
        </w:rPr>
      </w:pPr>
    </w:p>
    <w:p w14:paraId="1F3A62B2" w14:textId="1FF2724D" w:rsidR="00C920A4" w:rsidRDefault="00C920A4" w:rsidP="00342831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  <w:sectPr w:rsidR="00C920A4" w:rsidSect="00CA2C5C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2"/>
          <w:cols w:space="720"/>
        </w:sectPr>
      </w:pPr>
    </w:p>
    <w:p w14:paraId="017BED40" w14:textId="477DA65A" w:rsidR="001E1F35" w:rsidRPr="00185761" w:rsidRDefault="000E4BCB" w:rsidP="0019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B0F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1E1F3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1857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CC8A524" w14:textId="498B2556" w:rsidR="001E1F35" w:rsidRPr="00EB57B0" w:rsidRDefault="001E1F35" w:rsidP="0019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14:paraId="4ECE5B31" w14:textId="2FCCECB8" w:rsidR="001E1F35" w:rsidRDefault="001E1F35" w:rsidP="001E1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 w:rsidRPr="00F8282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/>
          <w:sz w:val="30"/>
          <w:szCs w:val="30"/>
          <w:cs/>
        </w:rPr>
        <w:t>ายน</w:t>
      </w:r>
      <w:r w:rsidR="00E83FF7">
        <w:rPr>
          <w:rFonts w:ascii="Angsana New" w:hAnsi="Angsana New"/>
          <w:sz w:val="30"/>
          <w:szCs w:val="30"/>
        </w:rPr>
        <w:t xml:space="preserve"> </w:t>
      </w:r>
      <w:r w:rsidR="00E83FF7" w:rsidRPr="00DB03EB">
        <w:rPr>
          <w:rFonts w:ascii="Angsana New" w:hAnsi="Angsana New"/>
          <w:sz w:val="30"/>
          <w:szCs w:val="30"/>
        </w:rPr>
        <w:t>25</w:t>
      </w:r>
      <w:r w:rsidR="00E83FF7" w:rsidRPr="00DB03EB">
        <w:rPr>
          <w:rFonts w:ascii="Angsana New" w:hAnsi="Angsana New"/>
          <w:sz w:val="30"/>
          <w:szCs w:val="30"/>
          <w:cs/>
        </w:rPr>
        <w:t>6</w:t>
      </w:r>
      <w:r w:rsidR="00E83FF7" w:rsidRPr="00DB03EB">
        <w:rPr>
          <w:rFonts w:ascii="Angsana New" w:hAnsi="Angsana New"/>
          <w:sz w:val="30"/>
          <w:szCs w:val="30"/>
        </w:rPr>
        <w:t xml:space="preserve">2 </w:t>
      </w:r>
      <w:r w:rsidR="00E83FF7" w:rsidRPr="00DB03EB">
        <w:rPr>
          <w:rFonts w:ascii="Angsana New" w:hAnsi="Angsana New"/>
          <w:sz w:val="30"/>
          <w:szCs w:val="30"/>
          <w:cs/>
        </w:rPr>
        <w:t xml:space="preserve">และ </w:t>
      </w:r>
      <w:r w:rsidR="00E83FF7" w:rsidRPr="00DB03EB">
        <w:rPr>
          <w:rFonts w:ascii="Angsana New" w:hAnsi="Angsana New"/>
          <w:sz w:val="30"/>
          <w:szCs w:val="30"/>
        </w:rPr>
        <w:t>25</w:t>
      </w:r>
      <w:r w:rsidR="00E83FF7" w:rsidRPr="00DB03EB">
        <w:rPr>
          <w:rFonts w:ascii="Angsana New" w:hAnsi="Angsana New"/>
          <w:sz w:val="30"/>
          <w:szCs w:val="30"/>
          <w:cs/>
        </w:rPr>
        <w:t>6</w:t>
      </w:r>
      <w:r w:rsidR="00E83FF7" w:rsidRPr="00DB03EB">
        <w:rPr>
          <w:rFonts w:ascii="Angsana New" w:hAnsi="Angsana New"/>
          <w:sz w:val="30"/>
          <w:szCs w:val="30"/>
        </w:rPr>
        <w:t xml:space="preserve">1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</w:p>
    <w:p w14:paraId="33B109F7" w14:textId="77777777" w:rsidR="003F5158" w:rsidRPr="00EB57B0" w:rsidRDefault="003F5158" w:rsidP="001E1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1080"/>
        <w:gridCol w:w="900"/>
        <w:gridCol w:w="270"/>
        <w:gridCol w:w="810"/>
        <w:gridCol w:w="269"/>
        <w:gridCol w:w="450"/>
        <w:gridCol w:w="901"/>
        <w:gridCol w:w="504"/>
        <w:gridCol w:w="936"/>
        <w:gridCol w:w="900"/>
        <w:gridCol w:w="237"/>
        <w:gridCol w:w="843"/>
        <w:gridCol w:w="237"/>
        <w:gridCol w:w="753"/>
        <w:gridCol w:w="236"/>
        <w:gridCol w:w="664"/>
      </w:tblGrid>
      <w:tr w:rsidR="00896790" w:rsidRPr="005628B3" w14:paraId="188A6B6C" w14:textId="77777777" w:rsidTr="00EB57B0">
        <w:trPr>
          <w:trHeight w:val="216"/>
          <w:tblHeader/>
        </w:trPr>
        <w:tc>
          <w:tcPr>
            <w:tcW w:w="2880" w:type="dxa"/>
            <w:vAlign w:val="center"/>
          </w:tcPr>
          <w:p w14:paraId="2458BE29" w14:textId="77777777" w:rsidR="00896790" w:rsidRPr="005628B3" w:rsidRDefault="00896790" w:rsidP="001F19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7B83FBF7" w14:textId="77777777" w:rsidR="00896790" w:rsidRPr="005628B3" w:rsidRDefault="00896790" w:rsidP="001F19CB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166211A" w14:textId="77777777" w:rsidR="00896790" w:rsidRPr="005628B3" w:rsidRDefault="00896790" w:rsidP="001F19CB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10" w:type="dxa"/>
            <w:gridSpan w:val="15"/>
            <w:vAlign w:val="center"/>
          </w:tcPr>
          <w:p w14:paraId="1610AB5A" w14:textId="77777777" w:rsidR="00896790" w:rsidRPr="005628B3" w:rsidRDefault="00896790" w:rsidP="001F19CB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6790" w:rsidRPr="005628B3" w14:paraId="37CCE807" w14:textId="77777777" w:rsidTr="00EB57B0">
        <w:trPr>
          <w:trHeight w:val="216"/>
          <w:tblHeader/>
        </w:trPr>
        <w:tc>
          <w:tcPr>
            <w:tcW w:w="2880" w:type="dxa"/>
            <w:vAlign w:val="center"/>
          </w:tcPr>
          <w:p w14:paraId="1147CBE7" w14:textId="77777777" w:rsidR="00896790" w:rsidRPr="005628B3" w:rsidRDefault="00896790" w:rsidP="001F19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0A662334" w14:textId="77777777" w:rsidR="00896790" w:rsidRPr="005628B3" w:rsidRDefault="00896790" w:rsidP="001F19C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6143E8" w14:textId="77777777" w:rsidR="00896790" w:rsidRPr="005628B3" w:rsidRDefault="00896790" w:rsidP="001F19C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8"/>
            <w:vAlign w:val="center"/>
          </w:tcPr>
          <w:p w14:paraId="2D76CFBC" w14:textId="77777777" w:rsidR="00896790" w:rsidRPr="005628B3" w:rsidRDefault="00896790" w:rsidP="001F19C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420C1878" w14:textId="77777777" w:rsidR="00896790" w:rsidRPr="005628B3" w:rsidRDefault="00896790" w:rsidP="001F19C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  <w:vAlign w:val="center"/>
          </w:tcPr>
          <w:p w14:paraId="65137DC5" w14:textId="77777777" w:rsidR="00896790" w:rsidRPr="005628B3" w:rsidRDefault="00896790" w:rsidP="001F19CB">
            <w:pPr>
              <w:ind w:left="-108" w:right="-108" w:firstLine="3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896790" w:rsidRPr="005628B3" w14:paraId="0EDCDD1C" w14:textId="77777777" w:rsidTr="00EB57B0">
        <w:trPr>
          <w:trHeight w:val="216"/>
          <w:tblHeader/>
        </w:trPr>
        <w:tc>
          <w:tcPr>
            <w:tcW w:w="2880" w:type="dxa"/>
            <w:vAlign w:val="center"/>
          </w:tcPr>
          <w:p w14:paraId="4AEE18E1" w14:textId="77777777" w:rsidR="00896790" w:rsidRPr="005628B3" w:rsidRDefault="00896790" w:rsidP="001F19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2B3D3C64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67429B32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980" w:type="dxa"/>
            <w:gridSpan w:val="3"/>
            <w:vAlign w:val="center"/>
          </w:tcPr>
          <w:p w14:paraId="0148C953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69" w:type="dxa"/>
            <w:vAlign w:val="center"/>
          </w:tcPr>
          <w:p w14:paraId="606027CD" w14:textId="77777777" w:rsidR="00896790" w:rsidRPr="005628B3" w:rsidRDefault="00896790" w:rsidP="001F19CB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4"/>
            <w:vAlign w:val="bottom"/>
          </w:tcPr>
          <w:p w14:paraId="63E3DB95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vAlign w:val="bottom"/>
          </w:tcPr>
          <w:p w14:paraId="376BCEF4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vAlign w:val="bottom"/>
          </w:tcPr>
          <w:p w14:paraId="3DEF28BA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gridSpan w:val="3"/>
            <w:vAlign w:val="bottom"/>
          </w:tcPr>
          <w:p w14:paraId="1AFA495B" w14:textId="77777777" w:rsidR="00896790" w:rsidRPr="005628B3" w:rsidRDefault="00896790" w:rsidP="001F19CB">
            <w:pPr>
              <w:ind w:right="-110" w:hanging="1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896790" w:rsidRPr="005628B3" w14:paraId="4F2B80FB" w14:textId="77777777" w:rsidTr="00EB57B0">
        <w:trPr>
          <w:trHeight w:val="216"/>
          <w:tblHeader/>
        </w:trPr>
        <w:tc>
          <w:tcPr>
            <w:tcW w:w="2880" w:type="dxa"/>
            <w:vAlign w:val="center"/>
          </w:tcPr>
          <w:p w14:paraId="4A1B45BA" w14:textId="77777777" w:rsidR="00896790" w:rsidRPr="005628B3" w:rsidRDefault="00896790" w:rsidP="001F19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134EC026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F2E2189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900" w:type="dxa"/>
            <w:vAlign w:val="center"/>
          </w:tcPr>
          <w:p w14:paraId="37C9534C" w14:textId="77777777" w:rsidR="00896790" w:rsidRPr="00077B34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B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30 </w:t>
            </w:r>
            <w:r w:rsidRPr="007F60E9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418D4BDF" w14:textId="77777777" w:rsidR="00896790" w:rsidRPr="00E93AC0" w:rsidRDefault="00896790" w:rsidP="001F19CB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14:paraId="64A48BDE" w14:textId="77777777" w:rsidR="00896790" w:rsidRPr="00E93AC0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C0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69" w:type="dxa"/>
            <w:vAlign w:val="center"/>
          </w:tcPr>
          <w:p w14:paraId="1796A608" w14:textId="77777777" w:rsidR="00896790" w:rsidRPr="00E93AC0" w:rsidRDefault="00896790" w:rsidP="001F19CB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096C4758" w14:textId="77777777" w:rsidR="00896790" w:rsidRPr="00077B34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30 </w:t>
            </w:r>
            <w:r w:rsidRPr="007F60E9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504" w:type="dxa"/>
            <w:vAlign w:val="center"/>
          </w:tcPr>
          <w:p w14:paraId="19F9A48E" w14:textId="77777777" w:rsidR="00896790" w:rsidRPr="00E93AC0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14:paraId="192AAE29" w14:textId="77777777" w:rsidR="00896790" w:rsidRPr="00E93AC0" w:rsidRDefault="00896790" w:rsidP="001F19C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C0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900" w:type="dxa"/>
            <w:vAlign w:val="center"/>
          </w:tcPr>
          <w:p w14:paraId="156814D1" w14:textId="77777777" w:rsidR="00896790" w:rsidRPr="00077B34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30 </w:t>
            </w:r>
            <w:r w:rsidRPr="007F60E9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7" w:type="dxa"/>
            <w:vAlign w:val="center"/>
          </w:tcPr>
          <w:p w14:paraId="54F35910" w14:textId="77777777" w:rsidR="00896790" w:rsidRPr="00E93AC0" w:rsidRDefault="00896790" w:rsidP="001F19CB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14:paraId="16AC8B10" w14:textId="77777777" w:rsidR="00896790" w:rsidRPr="00E93AC0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C0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37" w:type="dxa"/>
            <w:vAlign w:val="center"/>
          </w:tcPr>
          <w:p w14:paraId="745FACE4" w14:textId="77777777" w:rsidR="00896790" w:rsidRPr="00E93AC0" w:rsidRDefault="00896790" w:rsidP="001F19CB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gridSpan w:val="3"/>
            <w:vAlign w:val="center"/>
          </w:tcPr>
          <w:p w14:paraId="15789CFE" w14:textId="77777777" w:rsidR="00896790" w:rsidRPr="00077B34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30 </w:t>
            </w:r>
            <w:r w:rsidRPr="007F60E9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896790" w:rsidRPr="005628B3" w14:paraId="1C4DB50B" w14:textId="77777777" w:rsidTr="00EB57B0">
        <w:trPr>
          <w:trHeight w:val="216"/>
          <w:tblHeader/>
        </w:trPr>
        <w:tc>
          <w:tcPr>
            <w:tcW w:w="2880" w:type="dxa"/>
            <w:vAlign w:val="center"/>
          </w:tcPr>
          <w:p w14:paraId="53000CAD" w14:textId="77777777" w:rsidR="00896790" w:rsidRPr="005628B3" w:rsidRDefault="00896790" w:rsidP="001F19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43F32D7A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32478FC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9424952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14:paraId="4F03863C" w14:textId="77777777" w:rsidR="00896790" w:rsidRPr="005628B3" w:rsidRDefault="00896790" w:rsidP="001F19CB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14:paraId="55419585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9" w:type="dxa"/>
            <w:vAlign w:val="center"/>
          </w:tcPr>
          <w:p w14:paraId="5011F478" w14:textId="77777777" w:rsidR="00896790" w:rsidRPr="005628B3" w:rsidRDefault="00896790" w:rsidP="001F19CB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5BDC81AC" w14:textId="77777777" w:rsidR="00896790" w:rsidRPr="005628B3" w:rsidRDefault="00896790" w:rsidP="001F19C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04" w:type="dxa"/>
            <w:vAlign w:val="center"/>
          </w:tcPr>
          <w:p w14:paraId="35679AC5" w14:textId="77777777" w:rsidR="00896790" w:rsidRPr="005628B3" w:rsidRDefault="00896790" w:rsidP="001F19C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14:paraId="62A957FF" w14:textId="77777777" w:rsidR="00896790" w:rsidRPr="005628B3" w:rsidRDefault="00896790" w:rsidP="001F19C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15A1C913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7" w:type="dxa"/>
            <w:vAlign w:val="center"/>
          </w:tcPr>
          <w:p w14:paraId="7AABA5E8" w14:textId="77777777" w:rsidR="00896790" w:rsidRPr="005628B3" w:rsidRDefault="00896790" w:rsidP="001F19CB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14:paraId="2608A47A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7" w:type="dxa"/>
            <w:vAlign w:val="center"/>
          </w:tcPr>
          <w:p w14:paraId="349AA514" w14:textId="77777777" w:rsidR="00896790" w:rsidRPr="005628B3" w:rsidRDefault="00896790" w:rsidP="001F19CB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3" w:type="dxa"/>
            <w:vAlign w:val="center"/>
          </w:tcPr>
          <w:p w14:paraId="2BBBB20E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center"/>
          </w:tcPr>
          <w:p w14:paraId="5AAA88FE" w14:textId="77777777" w:rsidR="00896790" w:rsidRPr="005628B3" w:rsidRDefault="00896790" w:rsidP="001F19CB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center"/>
          </w:tcPr>
          <w:p w14:paraId="5B56642B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96790" w:rsidRPr="005628B3" w14:paraId="39C70D4F" w14:textId="77777777" w:rsidTr="00EB57B0">
        <w:trPr>
          <w:trHeight w:val="216"/>
          <w:tblHeader/>
        </w:trPr>
        <w:tc>
          <w:tcPr>
            <w:tcW w:w="2880" w:type="dxa"/>
            <w:vAlign w:val="center"/>
          </w:tcPr>
          <w:p w14:paraId="6C271E4A" w14:textId="77777777" w:rsidR="00896790" w:rsidRPr="005628B3" w:rsidRDefault="00896790" w:rsidP="001F19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33C1FF09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61C361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2591222D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9" w:type="dxa"/>
            <w:vAlign w:val="center"/>
          </w:tcPr>
          <w:p w14:paraId="4BD8EC31" w14:textId="77777777" w:rsidR="00896790" w:rsidRPr="005628B3" w:rsidRDefault="00896790" w:rsidP="001F19CB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1" w:type="dxa"/>
            <w:gridSpan w:val="11"/>
            <w:vAlign w:val="bottom"/>
          </w:tcPr>
          <w:p w14:paraId="5BE9F774" w14:textId="77777777" w:rsidR="00896790" w:rsidRPr="005628B3" w:rsidRDefault="00896790" w:rsidP="001F19C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</w:t>
            </w: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896790" w:rsidRPr="005628B3" w14:paraId="42F66008" w14:textId="77777777" w:rsidTr="00EB57B0">
        <w:trPr>
          <w:trHeight w:val="216"/>
          <w:tblHeader/>
        </w:trPr>
        <w:tc>
          <w:tcPr>
            <w:tcW w:w="2880" w:type="dxa"/>
            <w:vAlign w:val="center"/>
          </w:tcPr>
          <w:p w14:paraId="24566651" w14:textId="77777777" w:rsidR="00896790" w:rsidRPr="00AA44BB" w:rsidRDefault="00896790" w:rsidP="001F19CB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44B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</w:tcPr>
          <w:p w14:paraId="21A00A5E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BA82EE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53DA293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892D17E" w14:textId="77777777" w:rsidR="00896790" w:rsidRPr="005628B3" w:rsidRDefault="00896790" w:rsidP="001F19CB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4"/>
            <w:vAlign w:val="bottom"/>
          </w:tcPr>
          <w:p w14:paraId="137BC4CA" w14:textId="77777777" w:rsidR="00896790" w:rsidRPr="005628B3" w:rsidRDefault="00896790" w:rsidP="001F19CB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870" w:type="dxa"/>
            <w:gridSpan w:val="7"/>
            <w:vAlign w:val="center"/>
          </w:tcPr>
          <w:p w14:paraId="0E393015" w14:textId="77777777" w:rsidR="00896790" w:rsidRPr="005628B3" w:rsidRDefault="00896790" w:rsidP="001F19C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896790" w:rsidRPr="005628B3" w14:paraId="278C8974" w14:textId="77777777" w:rsidTr="00EB57B0">
        <w:trPr>
          <w:trHeight w:val="344"/>
          <w:tblHeader/>
        </w:trPr>
        <w:tc>
          <w:tcPr>
            <w:tcW w:w="2880" w:type="dxa"/>
            <w:vAlign w:val="bottom"/>
          </w:tcPr>
          <w:p w14:paraId="00CEFAE9" w14:textId="6141C12F" w:rsidR="00896790" w:rsidRPr="005628B3" w:rsidRDefault="00201C3A" w:rsidP="001F19C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ดุสิตธานี รีท จำกัด</w:t>
            </w:r>
            <w:r w:rsidR="00D31776" w:rsidRPr="00EB57B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710" w:type="dxa"/>
          </w:tcPr>
          <w:p w14:paraId="1F7C749E" w14:textId="047AD6EC" w:rsidR="00896790" w:rsidRPr="005628B3" w:rsidRDefault="00201C3A" w:rsidP="001F19C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</w:t>
            </w:r>
            <w:r w:rsidR="00B70E7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ลงทุนในบริษัทอื่น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04929F2E" w14:textId="502950DC" w:rsidR="00896790" w:rsidRPr="005628B3" w:rsidRDefault="00201C3A" w:rsidP="001F19C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ไทย </w:t>
            </w:r>
          </w:p>
        </w:tc>
        <w:tc>
          <w:tcPr>
            <w:tcW w:w="900" w:type="dxa"/>
            <w:vAlign w:val="center"/>
          </w:tcPr>
          <w:p w14:paraId="07F15529" w14:textId="56B9CB70" w:rsidR="00896790" w:rsidRPr="005628B3" w:rsidRDefault="003F334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0" w:type="dxa"/>
            <w:vAlign w:val="bottom"/>
          </w:tcPr>
          <w:p w14:paraId="505CAC85" w14:textId="77777777" w:rsidR="00896790" w:rsidRPr="005628B3" w:rsidRDefault="00896790" w:rsidP="001F19CB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E53495E" w14:textId="159DE800" w:rsidR="00896790" w:rsidRPr="005628B3" w:rsidRDefault="00F06598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C324B41" w14:textId="77777777" w:rsidR="00896790" w:rsidRPr="005628B3" w:rsidRDefault="00896790" w:rsidP="001F19C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207DC79E" w14:textId="77777777" w:rsidR="00896790" w:rsidRPr="005628B3" w:rsidRDefault="00896790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45FCB6C" w14:textId="7793BFD9" w:rsidR="00896790" w:rsidRPr="005628B3" w:rsidRDefault="00F06598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4,900</w:t>
            </w:r>
          </w:p>
        </w:tc>
        <w:tc>
          <w:tcPr>
            <w:tcW w:w="504" w:type="dxa"/>
            <w:vAlign w:val="bottom"/>
          </w:tcPr>
          <w:p w14:paraId="3A0BAB9A" w14:textId="3D03EE9B" w:rsidR="00896790" w:rsidRPr="005628B3" w:rsidRDefault="00F06598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936" w:type="dxa"/>
            <w:vAlign w:val="center"/>
          </w:tcPr>
          <w:p w14:paraId="6CC303B7" w14:textId="5AE593AA" w:rsidR="00896790" w:rsidRPr="005628B3" w:rsidRDefault="00F06598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10727C58" w14:textId="7A33D6CC" w:rsidR="00896790" w:rsidRPr="005628B3" w:rsidRDefault="00F06598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4,900</w:t>
            </w:r>
          </w:p>
        </w:tc>
        <w:tc>
          <w:tcPr>
            <w:tcW w:w="237" w:type="dxa"/>
            <w:vAlign w:val="bottom"/>
          </w:tcPr>
          <w:p w14:paraId="1318EEFF" w14:textId="77777777" w:rsidR="00896790" w:rsidRPr="005628B3" w:rsidRDefault="00896790" w:rsidP="001F19CB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3E957ADD" w14:textId="61DA3995" w:rsidR="00896790" w:rsidRPr="005628B3" w:rsidRDefault="00F06598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</w:tcPr>
          <w:p w14:paraId="07973C0B" w14:textId="77777777" w:rsidR="00896790" w:rsidRPr="005628B3" w:rsidRDefault="00896790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FE7179C" w14:textId="0BDFF34E" w:rsidR="00896790" w:rsidRPr="005628B3" w:rsidRDefault="00F06598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F819C8D" w14:textId="77777777" w:rsidR="00896790" w:rsidRPr="005628B3" w:rsidRDefault="00896790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5FC81B" w14:textId="2985B993" w:rsidR="00896790" w:rsidRPr="005628B3" w:rsidRDefault="00F06598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796E04" w:rsidRPr="005628B3" w14:paraId="408602CA" w14:textId="77777777" w:rsidTr="00EB57B0">
        <w:trPr>
          <w:trHeight w:val="344"/>
          <w:tblHeader/>
        </w:trPr>
        <w:tc>
          <w:tcPr>
            <w:tcW w:w="2880" w:type="dxa"/>
            <w:vAlign w:val="bottom"/>
          </w:tcPr>
          <w:p w14:paraId="6D4AD780" w14:textId="19519587" w:rsidR="00796E04" w:rsidRPr="00796E04" w:rsidRDefault="00796E04" w:rsidP="001F19C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44B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ยทางอ้อม</w:t>
            </w:r>
          </w:p>
        </w:tc>
        <w:tc>
          <w:tcPr>
            <w:tcW w:w="1710" w:type="dxa"/>
          </w:tcPr>
          <w:p w14:paraId="6B3A4D4C" w14:textId="77777777" w:rsidR="00796E04" w:rsidRDefault="00796E04" w:rsidP="001F19C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B449EE" w14:textId="77777777" w:rsidR="00796E04" w:rsidRDefault="00796E04" w:rsidP="001F19C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3D8509E6" w14:textId="77777777" w:rsidR="00796E04" w:rsidRDefault="00796E04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D99F9C" w14:textId="77777777" w:rsidR="00796E04" w:rsidRPr="005628B3" w:rsidRDefault="00796E04" w:rsidP="001F19CB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ECD0275" w14:textId="77777777" w:rsidR="00796E04" w:rsidRDefault="00796E04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9E413BA" w14:textId="77777777" w:rsidR="00796E04" w:rsidRPr="005628B3" w:rsidRDefault="00796E04" w:rsidP="001F19C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1DD59C84" w14:textId="77777777" w:rsidR="00796E04" w:rsidRPr="005628B3" w:rsidRDefault="00796E04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6E2348B" w14:textId="77777777" w:rsidR="00796E04" w:rsidRDefault="00796E04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04" w:type="dxa"/>
            <w:vAlign w:val="bottom"/>
          </w:tcPr>
          <w:p w14:paraId="4F068200" w14:textId="77777777" w:rsidR="00796E04" w:rsidRDefault="00796E04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14:paraId="47B61B1B" w14:textId="77777777" w:rsidR="00796E04" w:rsidRDefault="00796E04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303AC43C" w14:textId="77777777" w:rsidR="00796E04" w:rsidRDefault="00796E04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14:paraId="5986FB13" w14:textId="77777777" w:rsidR="00796E04" w:rsidRPr="005628B3" w:rsidRDefault="00796E04" w:rsidP="001F19CB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2A5AFA78" w14:textId="77777777" w:rsidR="00796E04" w:rsidRDefault="00796E04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7F479D04" w14:textId="77777777" w:rsidR="00796E04" w:rsidRPr="005628B3" w:rsidRDefault="00796E04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95F90F8" w14:textId="77777777" w:rsidR="00796E04" w:rsidRDefault="00796E04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249774C" w14:textId="77777777" w:rsidR="00796E04" w:rsidRPr="005628B3" w:rsidRDefault="00796E04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14:paraId="37728C88" w14:textId="77777777" w:rsidR="00796E04" w:rsidRDefault="00796E04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D31776" w:rsidRPr="00527964" w14:paraId="01A385B2" w14:textId="77777777" w:rsidTr="00D31776">
        <w:trPr>
          <w:trHeight w:val="344"/>
          <w:tblHeader/>
        </w:trPr>
        <w:tc>
          <w:tcPr>
            <w:tcW w:w="2880" w:type="dxa"/>
            <w:vAlign w:val="bottom"/>
          </w:tcPr>
          <w:p w14:paraId="24A7C47A" w14:textId="337FC54B" w:rsidR="00D31776" w:rsidRPr="00527964" w:rsidRDefault="00D31776" w:rsidP="001F19C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/>
                <w:sz w:val="24"/>
                <w:szCs w:val="24"/>
                <w:cs/>
              </w:rPr>
              <w:t>บริษัท ดุสิต มัลดีฟส์ อินเวสเม้นท์ จำกัด</w:t>
            </w:r>
            <w:r w:rsidRPr="00527964">
              <w:rPr>
                <w:rFonts w:asciiTheme="majorBidi" w:hAnsi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710" w:type="dxa"/>
          </w:tcPr>
          <w:p w14:paraId="53295269" w14:textId="4E6D7631" w:rsidR="00D31776" w:rsidRPr="00527964" w:rsidRDefault="00D31776" w:rsidP="001F19C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80" w:type="dxa"/>
          </w:tcPr>
          <w:p w14:paraId="734B7B08" w14:textId="7F14B985" w:rsidR="00D31776" w:rsidRPr="00527964" w:rsidRDefault="00D31776" w:rsidP="001F19C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สาธารณรัฐ</w:t>
            </w:r>
          </w:p>
        </w:tc>
        <w:tc>
          <w:tcPr>
            <w:tcW w:w="900" w:type="dxa"/>
            <w:vAlign w:val="center"/>
          </w:tcPr>
          <w:p w14:paraId="31BBC989" w14:textId="4D82ABF7" w:rsidR="00D31776" w:rsidRPr="00527964" w:rsidRDefault="003F334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0" w:type="dxa"/>
            <w:vAlign w:val="bottom"/>
          </w:tcPr>
          <w:p w14:paraId="0C2F4857" w14:textId="77777777" w:rsidR="00D31776" w:rsidRPr="00527964" w:rsidRDefault="00D31776" w:rsidP="001F19CB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CF6F498" w14:textId="23A5CD8E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9122D87" w14:textId="77777777" w:rsidR="00D31776" w:rsidRPr="00527964" w:rsidRDefault="00D31776" w:rsidP="001F19C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49698ABB" w14:textId="120646BD" w:rsidR="00D31776" w:rsidRPr="00527964" w:rsidRDefault="00D31776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7964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901" w:type="dxa"/>
            <w:vAlign w:val="center"/>
          </w:tcPr>
          <w:p w14:paraId="70FBF6FB" w14:textId="551D3FD9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B03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04" w:type="dxa"/>
            <w:vAlign w:val="bottom"/>
          </w:tcPr>
          <w:p w14:paraId="0D3EED3A" w14:textId="77777777" w:rsidR="00D31776" w:rsidRPr="00527964" w:rsidRDefault="00D31776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14:paraId="421F8F3B" w14:textId="607651EF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14:paraId="4FC69702" w14:textId="36322155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109C19FF" w14:textId="77777777" w:rsidR="00D31776" w:rsidRPr="00527964" w:rsidRDefault="00D31776" w:rsidP="001F19CB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F9DFF30" w14:textId="3C358136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B53AD13" w14:textId="77777777" w:rsidR="00D31776" w:rsidRPr="00527964" w:rsidRDefault="00D31776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5423AD88" w14:textId="6BAACB75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C52F84" w14:textId="77777777" w:rsidR="00D31776" w:rsidRPr="00527964" w:rsidRDefault="00D31776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14:paraId="62BCD77B" w14:textId="124C355A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D31776" w:rsidRPr="00527964" w14:paraId="15BFC0D4" w14:textId="77777777" w:rsidTr="00EB57B0">
        <w:trPr>
          <w:trHeight w:val="344"/>
          <w:tblHeader/>
        </w:trPr>
        <w:tc>
          <w:tcPr>
            <w:tcW w:w="2880" w:type="dxa"/>
            <w:vAlign w:val="bottom"/>
          </w:tcPr>
          <w:p w14:paraId="14A4D6F4" w14:textId="24540DD6" w:rsidR="00D31776" w:rsidRPr="00527964" w:rsidRDefault="00D31776" w:rsidP="001F19C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2D6FADA" w14:textId="1BAAE9D5" w:rsidR="00D31776" w:rsidRPr="00527964" w:rsidRDefault="00D31776" w:rsidP="001F19C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C62371D" w14:textId="64BDBBE1" w:rsidR="00D31776" w:rsidRPr="00527964" w:rsidRDefault="00D31776" w:rsidP="001F19C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มัลดีฟส์</w:t>
            </w:r>
          </w:p>
        </w:tc>
        <w:tc>
          <w:tcPr>
            <w:tcW w:w="900" w:type="dxa"/>
            <w:vAlign w:val="center"/>
          </w:tcPr>
          <w:p w14:paraId="3EE93D09" w14:textId="77777777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4D75285" w14:textId="77777777" w:rsidR="00D31776" w:rsidRPr="00527964" w:rsidRDefault="00D31776" w:rsidP="001F19CB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3858066" w14:textId="77777777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39B98DA" w14:textId="77777777" w:rsidR="00D31776" w:rsidRPr="00527964" w:rsidRDefault="00D31776" w:rsidP="001F19C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1343CE32" w14:textId="77777777" w:rsidR="00D31776" w:rsidRPr="00527964" w:rsidRDefault="00D31776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B4A1654" w14:textId="77777777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04" w:type="dxa"/>
            <w:vAlign w:val="bottom"/>
          </w:tcPr>
          <w:p w14:paraId="544756E7" w14:textId="77777777" w:rsidR="00D31776" w:rsidRPr="00527964" w:rsidRDefault="00D31776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14:paraId="4FDDB335" w14:textId="77777777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730E98D" w14:textId="77777777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14:paraId="7A7C6BE9" w14:textId="77777777" w:rsidR="00D31776" w:rsidRPr="00527964" w:rsidRDefault="00D31776" w:rsidP="001F19CB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244B180" w14:textId="77777777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705A25AF" w14:textId="77777777" w:rsidR="00D31776" w:rsidRPr="00527964" w:rsidRDefault="00D31776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D648E87" w14:textId="77777777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5BCB6DF" w14:textId="77777777" w:rsidR="00D31776" w:rsidRPr="00527964" w:rsidRDefault="00D31776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14:paraId="53C05D15" w14:textId="77777777" w:rsidR="00D31776" w:rsidRPr="00527964" w:rsidRDefault="00D31776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896790" w:rsidRPr="00527964" w14:paraId="22DCCCDE" w14:textId="77777777" w:rsidTr="00EB57B0">
        <w:trPr>
          <w:trHeight w:val="344"/>
          <w:tblHeader/>
        </w:trPr>
        <w:tc>
          <w:tcPr>
            <w:tcW w:w="2880" w:type="dxa"/>
            <w:vAlign w:val="bottom"/>
          </w:tcPr>
          <w:p w14:paraId="5581F238" w14:textId="77777777" w:rsidR="00896790" w:rsidRPr="00527964" w:rsidRDefault="00896790" w:rsidP="001F19CB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527964">
              <w:rPr>
                <w:i/>
                <w:iCs/>
                <w:sz w:val="26"/>
                <w:szCs w:val="26"/>
                <w:cs/>
              </w:rPr>
              <w:t>หัก</w:t>
            </w:r>
            <w:r w:rsidRPr="00527964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710" w:type="dxa"/>
          </w:tcPr>
          <w:p w14:paraId="75362854" w14:textId="77777777" w:rsidR="00896790" w:rsidRPr="00527964" w:rsidRDefault="00896790" w:rsidP="001F19C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B6247D" w14:textId="77777777" w:rsidR="00896790" w:rsidRPr="00527964" w:rsidRDefault="00896790" w:rsidP="001F19C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BA2A08F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F65CEC" w14:textId="77777777" w:rsidR="00896790" w:rsidRPr="00527964" w:rsidRDefault="00896790" w:rsidP="001F19CB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E57B4CF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75C03254" w14:textId="77777777" w:rsidR="00896790" w:rsidRPr="00527964" w:rsidRDefault="00896790" w:rsidP="001F19C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6957A524" w14:textId="77777777" w:rsidR="00896790" w:rsidRPr="00527964" w:rsidRDefault="00896790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267542E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14:paraId="31155D73" w14:textId="77777777" w:rsidR="00896790" w:rsidRPr="00527964" w:rsidRDefault="00896790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1BAEDE78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E996555" w14:textId="3432D2CD" w:rsidR="00896790" w:rsidRPr="00527964" w:rsidRDefault="00B70E7A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7DD12925" w14:textId="77777777" w:rsidR="00896790" w:rsidRPr="00527964" w:rsidRDefault="00896790" w:rsidP="001F19CB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5C246447" w14:textId="1CCDCC94" w:rsidR="00896790" w:rsidRPr="00527964" w:rsidRDefault="00B70E7A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B27F119" w14:textId="77777777" w:rsidR="00896790" w:rsidRPr="00527964" w:rsidRDefault="00896790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6594F35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40794C" w14:textId="77777777" w:rsidR="00896790" w:rsidRPr="00527964" w:rsidRDefault="00896790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14:paraId="237A38AB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96790" w:rsidRPr="00527964" w14:paraId="46EEFF8A" w14:textId="77777777" w:rsidTr="00EB57B0">
        <w:trPr>
          <w:trHeight w:val="344"/>
          <w:tblHeader/>
        </w:trPr>
        <w:tc>
          <w:tcPr>
            <w:tcW w:w="2880" w:type="dxa"/>
            <w:vAlign w:val="bottom"/>
          </w:tcPr>
          <w:p w14:paraId="0BAC24D6" w14:textId="77777777" w:rsidR="00896790" w:rsidRPr="00527964" w:rsidRDefault="00896790" w:rsidP="001F19CB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527964">
              <w:rPr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</w:tcPr>
          <w:p w14:paraId="660DE475" w14:textId="77777777" w:rsidR="00896790" w:rsidRPr="00527964" w:rsidRDefault="00896790" w:rsidP="001F19C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02379E" w14:textId="77777777" w:rsidR="00896790" w:rsidRPr="00527964" w:rsidRDefault="00896790" w:rsidP="001F19C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761C7D70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05381C" w14:textId="77777777" w:rsidR="00896790" w:rsidRPr="00527964" w:rsidRDefault="00896790" w:rsidP="001F19CB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9465EEA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4BB4218E" w14:textId="77777777" w:rsidR="00896790" w:rsidRPr="00527964" w:rsidRDefault="00896790" w:rsidP="001F19C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587829AA" w14:textId="77777777" w:rsidR="00896790" w:rsidRPr="00527964" w:rsidRDefault="00896790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4E339E0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14:paraId="6C2FF50E" w14:textId="77777777" w:rsidR="00896790" w:rsidRPr="00527964" w:rsidRDefault="00896790" w:rsidP="001F19C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06D8FA26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01322F" w14:textId="31C450C3" w:rsidR="00896790" w:rsidRPr="00DB03EB" w:rsidRDefault="00F06598" w:rsidP="001F19C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B03E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4</w:t>
            </w:r>
            <w:r w:rsidRPr="00DB03E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DB03E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900</w:t>
            </w:r>
          </w:p>
        </w:tc>
        <w:tc>
          <w:tcPr>
            <w:tcW w:w="237" w:type="dxa"/>
            <w:vAlign w:val="bottom"/>
          </w:tcPr>
          <w:p w14:paraId="41EF1F9F" w14:textId="77777777" w:rsidR="00896790" w:rsidRPr="00DB03EB" w:rsidRDefault="00896790" w:rsidP="001F19CB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9CFBD8" w14:textId="29F42E47" w:rsidR="00896790" w:rsidRPr="00DB03EB" w:rsidRDefault="00F06598" w:rsidP="001F19C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B03E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</w:tcPr>
          <w:p w14:paraId="5A764238" w14:textId="77777777" w:rsidR="00896790" w:rsidRPr="00527964" w:rsidRDefault="00896790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5D73364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DB3D06" w14:textId="77777777" w:rsidR="00896790" w:rsidRPr="00527964" w:rsidRDefault="00896790" w:rsidP="001F19CB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14:paraId="14C0E3C7" w14:textId="77777777" w:rsidR="00896790" w:rsidRPr="00527964" w:rsidRDefault="00896790" w:rsidP="001F19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798CE697" w14:textId="73F27D37" w:rsidR="00E93AC0" w:rsidRPr="00527964" w:rsidRDefault="00E93AC0" w:rsidP="00896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00CECBBE" w14:textId="50153317" w:rsidR="00B62A7B" w:rsidRPr="002B6F7C" w:rsidRDefault="00D31776" w:rsidP="00E6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74"/>
          <w:tab w:val="left" w:pos="1044"/>
        </w:tabs>
        <w:autoSpaceDE w:val="0"/>
        <w:autoSpaceDN w:val="0"/>
        <w:adjustRightInd w:val="0"/>
        <w:snapToGrid w:val="0"/>
        <w:spacing w:line="240" w:lineRule="auto"/>
        <w:ind w:left="936" w:hanging="405"/>
        <w:jc w:val="thaiDistribute"/>
        <w:rPr>
          <w:rFonts w:ascii="Angsana New" w:hAnsi="Angsana New"/>
          <w:sz w:val="28"/>
          <w:szCs w:val="28"/>
          <w:cs/>
        </w:rPr>
      </w:pPr>
      <w:r w:rsidRPr="00527964">
        <w:rPr>
          <w:rFonts w:ascii="Angsana New" w:hAnsi="Angsana New"/>
          <w:sz w:val="28"/>
          <w:szCs w:val="28"/>
          <w:vertAlign w:val="superscript"/>
        </w:rPr>
        <w:t>(1)</w:t>
      </w:r>
      <w:r w:rsidR="00580DED" w:rsidRPr="00527964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68505D" w:rsidRPr="00527964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D3432C" w:rsidRPr="00527964">
        <w:rPr>
          <w:rFonts w:ascii="Angsana New" w:hAnsi="Angsana New"/>
          <w:sz w:val="28"/>
          <w:szCs w:val="28"/>
          <w:vertAlign w:val="superscript"/>
        </w:rPr>
        <w:tab/>
      </w:r>
      <w:r w:rsidR="00D3432C" w:rsidRPr="00527964">
        <w:rPr>
          <w:rFonts w:ascii="Angsana New" w:hAnsi="Angsana New"/>
          <w:sz w:val="28"/>
          <w:szCs w:val="28"/>
          <w:vertAlign w:val="superscript"/>
        </w:rPr>
        <w:tab/>
      </w:r>
      <w:r w:rsidR="00B62A7B" w:rsidRPr="00DB03EB">
        <w:rPr>
          <w:rFonts w:ascii="Angsana New" w:hAnsi="Angsana New"/>
          <w:sz w:val="28"/>
          <w:szCs w:val="28"/>
          <w:cs/>
          <w:lang w:val="th-TH"/>
        </w:rPr>
        <w:t xml:space="preserve">ในวันที่ 22 สิงหาคม 2562 </w:t>
      </w:r>
      <w:r w:rsidR="00B62A7B" w:rsidRPr="00DB03EB">
        <w:rPr>
          <w:rFonts w:ascii="Angsana New" w:hAnsi="Angsana New"/>
          <w:sz w:val="28"/>
          <w:szCs w:val="28"/>
          <w:cs/>
        </w:rPr>
        <w:t xml:space="preserve">กองทรัสต์ได้ลงทุนในบริษัท ดุสิตธานี รีท จำกัด ซึ่งเป็นบริษัทย่อยของกองทรัสต์ที่จัดตั้งในประเทศไทย </w:t>
      </w:r>
      <w:r w:rsidR="00D3432C" w:rsidRPr="00DB03EB">
        <w:rPr>
          <w:rFonts w:ascii="Angsana New" w:hAnsi="Angsana New"/>
          <w:sz w:val="28"/>
          <w:szCs w:val="28"/>
          <w:cs/>
        </w:rPr>
        <w:t>และ</w:t>
      </w:r>
      <w:r w:rsidR="00B62A7B" w:rsidRPr="00DB03EB">
        <w:rPr>
          <w:rFonts w:ascii="Angsana New" w:hAnsi="Angsana New"/>
          <w:sz w:val="28"/>
          <w:szCs w:val="28"/>
          <w:cs/>
        </w:rPr>
        <w:t>ลงทุนเป็นจำนวน 9</w:t>
      </w:r>
      <w:r w:rsidR="003F3346">
        <w:rPr>
          <w:rFonts w:ascii="Angsana New" w:hAnsi="Angsana New"/>
          <w:sz w:val="28"/>
          <w:szCs w:val="28"/>
        </w:rPr>
        <w:t>80,000</w:t>
      </w:r>
      <w:r w:rsidRPr="00DB03EB">
        <w:rPr>
          <w:rFonts w:ascii="Angsana New" w:hAnsi="Angsana New"/>
          <w:sz w:val="28"/>
          <w:szCs w:val="28"/>
        </w:rPr>
        <w:t xml:space="preserve"> </w:t>
      </w:r>
      <w:r w:rsidR="00B62A7B" w:rsidRPr="00DB03EB">
        <w:rPr>
          <w:rFonts w:ascii="Angsana New" w:hAnsi="Angsana New"/>
          <w:sz w:val="28"/>
          <w:szCs w:val="28"/>
          <w:cs/>
        </w:rPr>
        <w:t>หุ้น มูลค่าหุ้นละ 5 บาท เป็นเงิน</w:t>
      </w:r>
      <w:r w:rsidR="00D3432C" w:rsidRPr="00DB03EB">
        <w:rPr>
          <w:rFonts w:ascii="Angsana New" w:hAnsi="Angsana New"/>
          <w:sz w:val="28"/>
          <w:szCs w:val="28"/>
          <w:cs/>
        </w:rPr>
        <w:t>จำนวน</w:t>
      </w:r>
      <w:r w:rsidR="00B62A7B" w:rsidRPr="00DB03EB">
        <w:rPr>
          <w:rFonts w:ascii="Angsana New" w:hAnsi="Angsana New"/>
          <w:sz w:val="28"/>
          <w:szCs w:val="28"/>
          <w:cs/>
        </w:rPr>
        <w:t>ทั้งสิ</w:t>
      </w:r>
      <w:r w:rsidR="00D3432C" w:rsidRPr="00DB03EB">
        <w:rPr>
          <w:rFonts w:ascii="Angsana New" w:hAnsi="Angsana New"/>
          <w:sz w:val="28"/>
          <w:szCs w:val="28"/>
          <w:cs/>
        </w:rPr>
        <w:t>้</w:t>
      </w:r>
      <w:r w:rsidR="00B62A7B" w:rsidRPr="00DB03EB">
        <w:rPr>
          <w:rFonts w:ascii="Angsana New" w:hAnsi="Angsana New"/>
          <w:sz w:val="28"/>
          <w:szCs w:val="28"/>
          <w:cs/>
        </w:rPr>
        <w:t>น 4.9</w:t>
      </w:r>
      <w:r w:rsidR="003F0C90">
        <w:rPr>
          <w:rFonts w:ascii="Angsana New" w:hAnsi="Angsana New"/>
          <w:sz w:val="28"/>
          <w:szCs w:val="28"/>
        </w:rPr>
        <w:t>0</w:t>
      </w:r>
      <w:r w:rsidR="00B62A7B" w:rsidRPr="00DB03EB">
        <w:rPr>
          <w:rFonts w:ascii="Angsana New" w:hAnsi="Angsana New"/>
          <w:sz w:val="28"/>
          <w:szCs w:val="28"/>
          <w:cs/>
        </w:rPr>
        <w:t xml:space="preserve"> ล้านบาท โดยบริษัทย่อยดังกล่าวจะเข้าซื้อหุ้นในบริษัท ดุสิต มัลดีฟส์ อินเวสเม้นท์ จำกัด แทนที่กองทรัสต์</w:t>
      </w:r>
      <w:r w:rsidRPr="00DB03EB">
        <w:rPr>
          <w:rFonts w:ascii="Angsana New" w:hAnsi="Angsana New"/>
          <w:sz w:val="28"/>
          <w:szCs w:val="28"/>
        </w:rPr>
        <w:t xml:space="preserve"> </w:t>
      </w:r>
      <w:r w:rsidR="002F10B3">
        <w:rPr>
          <w:rFonts w:ascii="Angsana New" w:hAnsi="Angsana New" w:hint="cs"/>
          <w:sz w:val="28"/>
          <w:szCs w:val="28"/>
          <w:cs/>
        </w:rPr>
        <w:t>โดยเงินลงทุนนี้มี</w:t>
      </w:r>
      <w:r w:rsidR="002F10B3" w:rsidRPr="002F10B3">
        <w:rPr>
          <w:rFonts w:ascii="Angsana New" w:hAnsi="Angsana New"/>
          <w:sz w:val="28"/>
          <w:szCs w:val="28"/>
          <w:cs/>
        </w:rPr>
        <w:t>มูลค่ายุติธรรม</w:t>
      </w:r>
      <w:r w:rsidR="006234F2">
        <w:rPr>
          <w:rFonts w:ascii="Angsana New" w:hAnsi="Angsana New"/>
          <w:sz w:val="28"/>
          <w:szCs w:val="28"/>
        </w:rPr>
        <w:t xml:space="preserve"> </w:t>
      </w:r>
      <w:r w:rsidR="006234F2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234F2">
        <w:rPr>
          <w:rFonts w:ascii="Angsana New" w:hAnsi="Angsana New"/>
          <w:sz w:val="28"/>
          <w:szCs w:val="28"/>
        </w:rPr>
        <w:t xml:space="preserve">30 </w:t>
      </w:r>
      <w:r w:rsidR="006234F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6234F2">
        <w:rPr>
          <w:rFonts w:ascii="Angsana New" w:hAnsi="Angsana New"/>
          <w:sz w:val="28"/>
          <w:szCs w:val="28"/>
        </w:rPr>
        <w:t xml:space="preserve">2562 </w:t>
      </w:r>
      <w:r w:rsidR="006234F2">
        <w:rPr>
          <w:rFonts w:ascii="Angsana New" w:hAnsi="Angsana New" w:hint="cs"/>
          <w:sz w:val="28"/>
          <w:szCs w:val="28"/>
          <w:cs/>
        </w:rPr>
        <w:t>เป็น</w:t>
      </w:r>
      <w:r w:rsidR="002F10B3">
        <w:rPr>
          <w:rFonts w:ascii="Angsana New" w:hAnsi="Angsana New" w:hint="cs"/>
          <w:sz w:val="28"/>
          <w:szCs w:val="28"/>
          <w:cs/>
        </w:rPr>
        <w:t>จำนวน</w:t>
      </w:r>
      <w:r w:rsidR="006234F2">
        <w:rPr>
          <w:rFonts w:ascii="Angsana New" w:hAnsi="Angsana New" w:hint="cs"/>
          <w:sz w:val="28"/>
          <w:szCs w:val="28"/>
          <w:cs/>
        </w:rPr>
        <w:t>เงิน</w:t>
      </w:r>
      <w:r w:rsidR="002F10B3">
        <w:rPr>
          <w:rFonts w:ascii="Angsana New" w:hAnsi="Angsana New" w:hint="cs"/>
          <w:sz w:val="28"/>
          <w:szCs w:val="28"/>
          <w:cs/>
        </w:rPr>
        <w:t xml:space="preserve"> </w:t>
      </w:r>
      <w:r w:rsidR="002F10B3">
        <w:rPr>
          <w:rFonts w:ascii="Angsana New" w:hAnsi="Angsana New"/>
          <w:sz w:val="28"/>
          <w:szCs w:val="28"/>
        </w:rPr>
        <w:t xml:space="preserve">4.90 </w:t>
      </w:r>
      <w:r w:rsidR="002F10B3">
        <w:rPr>
          <w:rFonts w:ascii="Angsana New" w:hAnsi="Angsana New" w:hint="cs"/>
          <w:sz w:val="28"/>
          <w:szCs w:val="28"/>
          <w:cs/>
        </w:rPr>
        <w:t>ล้านบาท</w:t>
      </w:r>
    </w:p>
    <w:p w14:paraId="6237E174" w14:textId="0D657761" w:rsidR="00B62A7B" w:rsidRPr="001901CC" w:rsidRDefault="00D31776" w:rsidP="001901C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907" w:hanging="367"/>
        <w:jc w:val="thaiDistribute"/>
        <w:rPr>
          <w:rFonts w:ascii="Angsana New" w:hAnsi="Angsana New"/>
          <w:sz w:val="28"/>
          <w:szCs w:val="28"/>
        </w:rPr>
      </w:pPr>
      <w:r w:rsidRPr="001901CC">
        <w:rPr>
          <w:rFonts w:ascii="Angsana New" w:hAnsi="Angsana New"/>
          <w:sz w:val="28"/>
          <w:szCs w:val="28"/>
          <w:vertAlign w:val="superscript"/>
        </w:rPr>
        <w:t>(2)</w:t>
      </w:r>
      <w:r w:rsidR="0057445A">
        <w:rPr>
          <w:rFonts w:ascii="Angsana New" w:hAnsi="Angsana New"/>
          <w:sz w:val="28"/>
          <w:szCs w:val="28"/>
          <w:vertAlign w:val="superscript"/>
          <w:cs/>
        </w:rPr>
        <w:tab/>
      </w:r>
      <w:r w:rsidR="0057445A">
        <w:rPr>
          <w:rFonts w:ascii="Angsana New" w:hAnsi="Angsana New"/>
          <w:sz w:val="28"/>
          <w:szCs w:val="28"/>
          <w:vertAlign w:val="superscript"/>
          <w:cs/>
        </w:rPr>
        <w:tab/>
      </w:r>
      <w:r w:rsidR="00B62A7B" w:rsidRPr="001901CC">
        <w:rPr>
          <w:rFonts w:ascii="Angsana New" w:hAnsi="Angsana New"/>
          <w:sz w:val="28"/>
          <w:szCs w:val="28"/>
          <w:cs/>
        </w:rPr>
        <w:t>บริษัท ดุสิต มัลดีฟส์ อินเวสเม้นท์ จำกัด</w:t>
      </w:r>
      <w:r w:rsidR="00B62A7B" w:rsidRPr="001901CC">
        <w:rPr>
          <w:rFonts w:ascii="Angsana New" w:hAnsi="Angsana New"/>
          <w:sz w:val="28"/>
          <w:szCs w:val="28"/>
        </w:rPr>
        <w:t xml:space="preserve"> </w:t>
      </w:r>
      <w:r w:rsidR="00B62A7B" w:rsidRPr="001901CC">
        <w:rPr>
          <w:rFonts w:ascii="Angsana New" w:hAnsi="Angsana New"/>
          <w:sz w:val="28"/>
          <w:szCs w:val="28"/>
          <w:cs/>
        </w:rPr>
        <w:t>เป็นบริษัทย่อย</w:t>
      </w:r>
      <w:r w:rsidR="009318FD">
        <w:rPr>
          <w:rFonts w:ascii="Angsana New" w:hAnsi="Angsana New" w:hint="cs"/>
          <w:sz w:val="28"/>
          <w:szCs w:val="28"/>
          <w:cs/>
        </w:rPr>
        <w:t>ทางอ้อม</w:t>
      </w:r>
      <w:r w:rsidR="00B62A7B" w:rsidRPr="001901CC">
        <w:rPr>
          <w:rFonts w:ascii="Angsana New" w:hAnsi="Angsana New"/>
          <w:sz w:val="28"/>
          <w:szCs w:val="28"/>
          <w:cs/>
        </w:rPr>
        <w:t>ของกองทรัสต์ที่จัดตั้งขึ้นที่สาธารณรัฐมัลดีฟส์ มีทุนจดทะเบียนเละชำระแล้วจำนวน</w:t>
      </w:r>
      <w:r w:rsidR="00B62A7B" w:rsidRPr="001901CC">
        <w:rPr>
          <w:rFonts w:ascii="Angsana New" w:hAnsi="Angsana New"/>
          <w:sz w:val="28"/>
          <w:szCs w:val="28"/>
        </w:rPr>
        <w:t xml:space="preserve"> 150,000 </w:t>
      </w:r>
      <w:r w:rsidR="00B62A7B" w:rsidRPr="001901CC">
        <w:rPr>
          <w:rFonts w:ascii="Angsana New" w:hAnsi="Angsana New"/>
          <w:sz w:val="28"/>
          <w:szCs w:val="28"/>
          <w:cs/>
        </w:rPr>
        <w:t>ดอลลาร์สหรัฐ</w:t>
      </w:r>
      <w:r w:rsidR="00B62A7B" w:rsidRPr="001901CC">
        <w:rPr>
          <w:rFonts w:ascii="Angsana New" w:hAnsi="Angsana New"/>
          <w:sz w:val="28"/>
          <w:szCs w:val="28"/>
        </w:rPr>
        <w:t xml:space="preserve"> </w:t>
      </w:r>
      <w:r w:rsidR="00B62A7B" w:rsidRPr="001901CC">
        <w:rPr>
          <w:rFonts w:ascii="Angsana New" w:hAnsi="Angsana New"/>
          <w:sz w:val="28"/>
          <w:szCs w:val="28"/>
          <w:cs/>
        </w:rPr>
        <w:t>แบ่งออกเป็น</w:t>
      </w:r>
      <w:r w:rsidR="00B70E7A" w:rsidRPr="001901CC">
        <w:rPr>
          <w:rFonts w:ascii="Angsana New" w:hAnsi="Angsana New"/>
          <w:sz w:val="28"/>
          <w:szCs w:val="28"/>
        </w:rPr>
        <w:br/>
      </w:r>
      <w:r w:rsidR="00B62A7B" w:rsidRPr="001901CC">
        <w:rPr>
          <w:rFonts w:ascii="Angsana New" w:hAnsi="Angsana New"/>
          <w:sz w:val="28"/>
          <w:szCs w:val="28"/>
          <w:cs/>
        </w:rPr>
        <w:t>หุ้นสามัญจำนวน</w:t>
      </w:r>
      <w:r w:rsidR="00B62A7B" w:rsidRPr="001901CC">
        <w:rPr>
          <w:rFonts w:ascii="Angsana New" w:hAnsi="Angsana New"/>
          <w:sz w:val="28"/>
          <w:szCs w:val="28"/>
        </w:rPr>
        <w:t xml:space="preserve"> 150,000 </w:t>
      </w:r>
      <w:r w:rsidR="00B62A7B" w:rsidRPr="001901CC">
        <w:rPr>
          <w:rFonts w:ascii="Angsana New" w:hAnsi="Angsana New"/>
          <w:sz w:val="28"/>
          <w:szCs w:val="28"/>
          <w:cs/>
        </w:rPr>
        <w:t>หุ้น</w:t>
      </w:r>
      <w:r w:rsidR="00B62A7B" w:rsidRPr="001901CC">
        <w:rPr>
          <w:rFonts w:ascii="Angsana New" w:hAnsi="Angsana New"/>
          <w:sz w:val="28"/>
          <w:szCs w:val="28"/>
        </w:rPr>
        <w:t xml:space="preserve"> </w:t>
      </w:r>
      <w:r w:rsidR="00B62A7B" w:rsidRPr="001901CC">
        <w:rPr>
          <w:rFonts w:ascii="Angsana New" w:hAnsi="Angsana New"/>
          <w:sz w:val="28"/>
          <w:szCs w:val="28"/>
          <w:cs/>
        </w:rPr>
        <w:t>โดยกองทรัสต์เข้าถือหุ้นผ่านทางบริษัท ดุสิตธานี รีท จำกัด ซึ่งเป็นผู้ถือหุ้นโดยตรงของ บริษัท ดุสิต มัลดีฟส์ อินเวสเม้นท์ จำกัด</w:t>
      </w:r>
    </w:p>
    <w:p w14:paraId="45943812" w14:textId="77777777" w:rsidR="00B62A7B" w:rsidRPr="00EB57B0" w:rsidRDefault="00B62A7B" w:rsidP="00896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0E0D660A" w14:textId="0E7CD84E" w:rsidR="00B62A7B" w:rsidRPr="00350B0D" w:rsidRDefault="00B62A7B" w:rsidP="004B5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  <w:sectPr w:rsidR="00B62A7B" w:rsidRPr="00350B0D" w:rsidSect="002B6F7C">
          <w:pgSz w:w="16834" w:h="11909" w:orient="landscape" w:code="9"/>
          <w:pgMar w:top="1152" w:right="1084" w:bottom="1152" w:left="576" w:header="720" w:footer="720" w:gutter="0"/>
          <w:pgNumType w:start="22"/>
          <w:cols w:space="720"/>
          <w:docGrid w:linePitch="245"/>
        </w:sectPr>
      </w:pPr>
    </w:p>
    <w:p w14:paraId="0D4EB0A0" w14:textId="12298426" w:rsidR="00572B6F" w:rsidRPr="00297510" w:rsidRDefault="000E4BCB" w:rsidP="0019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E1F35">
        <w:rPr>
          <w:rFonts w:ascii="Angsana New" w:hAnsi="Angsana New"/>
          <w:b/>
          <w:bCs/>
          <w:sz w:val="30"/>
          <w:szCs w:val="30"/>
        </w:rPr>
        <w:tab/>
      </w:r>
      <w:r w:rsidR="00572B6F" w:rsidRPr="00297510">
        <w:rPr>
          <w:rFonts w:ascii="Angsana New" w:hAnsi="Angsana New"/>
          <w:b/>
          <w:bCs/>
          <w:sz w:val="30"/>
          <w:szCs w:val="30"/>
          <w:cs/>
        </w:rPr>
        <w:t>เงินฝากธนาคาร</w:t>
      </w:r>
    </w:p>
    <w:p w14:paraId="2B6C3F60" w14:textId="6AECC8DF" w:rsidR="006B01D9" w:rsidRDefault="006B01D9" w:rsidP="00D75C6A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tbl>
      <w:tblPr>
        <w:tblW w:w="9377" w:type="dxa"/>
        <w:tblInd w:w="450" w:type="dxa"/>
        <w:tblLook w:val="01E0" w:firstRow="1" w:lastRow="1" w:firstColumn="1" w:lastColumn="1" w:noHBand="0" w:noVBand="0"/>
      </w:tblPr>
      <w:tblGrid>
        <w:gridCol w:w="1800"/>
        <w:gridCol w:w="691"/>
        <w:gridCol w:w="249"/>
        <w:gridCol w:w="738"/>
        <w:gridCol w:w="249"/>
        <w:gridCol w:w="690"/>
        <w:gridCol w:w="250"/>
        <w:gridCol w:w="737"/>
        <w:gridCol w:w="249"/>
        <w:gridCol w:w="690"/>
        <w:gridCol w:w="236"/>
        <w:gridCol w:w="799"/>
        <w:gridCol w:w="248"/>
        <w:gridCol w:w="722"/>
        <w:gridCol w:w="248"/>
        <w:gridCol w:w="781"/>
      </w:tblGrid>
      <w:tr w:rsidR="00CF4575" w:rsidRPr="000C2E03" w14:paraId="6CB2FB2E" w14:textId="77777777" w:rsidTr="001D292B">
        <w:trPr>
          <w:tblHeader/>
        </w:trPr>
        <w:tc>
          <w:tcPr>
            <w:tcW w:w="1800" w:type="dxa"/>
          </w:tcPr>
          <w:p w14:paraId="74176C0D" w14:textId="77777777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3604" w:type="dxa"/>
            <w:gridSpan w:val="7"/>
          </w:tcPr>
          <w:p w14:paraId="35D2CAEB" w14:textId="3D7AE84E" w:rsidR="00CF4575" w:rsidRPr="006234F2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34F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2BF729C" w14:textId="77777777" w:rsidR="00CF4575" w:rsidRPr="006234F2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24" w:type="dxa"/>
            <w:gridSpan w:val="7"/>
            <w:shd w:val="clear" w:color="auto" w:fill="auto"/>
          </w:tcPr>
          <w:p w14:paraId="51816956" w14:textId="5B2BCEB8" w:rsidR="00CF4575" w:rsidRPr="006234F2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34F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03AC" w:rsidRPr="000C2E03" w14:paraId="1117ADD5" w14:textId="77777777" w:rsidTr="001D292B">
        <w:trPr>
          <w:tblHeader/>
        </w:trPr>
        <w:tc>
          <w:tcPr>
            <w:tcW w:w="1800" w:type="dxa"/>
          </w:tcPr>
          <w:p w14:paraId="295B05FA" w14:textId="77777777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678" w:type="dxa"/>
            <w:gridSpan w:val="3"/>
          </w:tcPr>
          <w:p w14:paraId="37359359" w14:textId="71D03C81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30 กันยายน</w:t>
            </w:r>
            <w:r w:rsidR="000F5F2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C2E0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49" w:type="dxa"/>
          </w:tcPr>
          <w:p w14:paraId="1D628C4F" w14:textId="77777777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7" w:type="dxa"/>
            <w:gridSpan w:val="3"/>
          </w:tcPr>
          <w:p w14:paraId="3A3F220F" w14:textId="173C0372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FB47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C2E0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49" w:type="dxa"/>
          </w:tcPr>
          <w:p w14:paraId="230A711E" w14:textId="77777777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5" w:type="dxa"/>
            <w:gridSpan w:val="3"/>
            <w:shd w:val="clear" w:color="auto" w:fill="auto"/>
          </w:tcPr>
          <w:p w14:paraId="4DCC362A" w14:textId="745CF9AA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30 กันยายน</w:t>
            </w:r>
            <w:r w:rsidR="00FB47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C2E0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48" w:type="dxa"/>
          </w:tcPr>
          <w:p w14:paraId="2E46CE6A" w14:textId="77777777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751" w:type="dxa"/>
            <w:gridSpan w:val="3"/>
            <w:shd w:val="clear" w:color="auto" w:fill="auto"/>
          </w:tcPr>
          <w:p w14:paraId="7198E1B4" w14:textId="2DE2D303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 w:rsidR="00FB47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C2E0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9C03AC" w:rsidRPr="000C2E03" w14:paraId="030DB0D0" w14:textId="77777777" w:rsidTr="00A0282B">
        <w:trPr>
          <w:tblHeader/>
        </w:trPr>
        <w:tc>
          <w:tcPr>
            <w:tcW w:w="1800" w:type="dxa"/>
          </w:tcPr>
          <w:p w14:paraId="20D8F362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691" w:type="dxa"/>
          </w:tcPr>
          <w:p w14:paraId="3DFDBF95" w14:textId="6ECC7660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9" w:type="dxa"/>
          </w:tcPr>
          <w:p w14:paraId="4AAB8DD2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8" w:type="dxa"/>
          </w:tcPr>
          <w:p w14:paraId="326C9133" w14:textId="63FFD089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249" w:type="dxa"/>
          </w:tcPr>
          <w:p w14:paraId="0A0B1830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0" w:type="dxa"/>
          </w:tcPr>
          <w:p w14:paraId="66ABA7ED" w14:textId="00E9A3A2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50" w:type="dxa"/>
          </w:tcPr>
          <w:p w14:paraId="62561BAB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</w:tcPr>
          <w:p w14:paraId="1C705088" w14:textId="1E37209F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249" w:type="dxa"/>
          </w:tcPr>
          <w:p w14:paraId="1BCE29FB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0" w:type="dxa"/>
            <w:shd w:val="clear" w:color="auto" w:fill="auto"/>
          </w:tcPr>
          <w:p w14:paraId="4F2D3AFB" w14:textId="4D34FB34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53C7CE3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AFAC8FB" w14:textId="77777777" w:rsidR="00CF4575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</w:t>
            </w:r>
          </w:p>
          <w:p w14:paraId="4C8FD1CD" w14:textId="67EF8629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</w:t>
            </w:r>
          </w:p>
        </w:tc>
        <w:tc>
          <w:tcPr>
            <w:tcW w:w="248" w:type="dxa"/>
          </w:tcPr>
          <w:p w14:paraId="44708E4C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2D0FD7DF" w14:textId="306169D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8" w:type="dxa"/>
          </w:tcPr>
          <w:p w14:paraId="53D94CD1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  <w:shd w:val="clear" w:color="auto" w:fill="auto"/>
          </w:tcPr>
          <w:p w14:paraId="5264E0B7" w14:textId="24263B71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</w:tc>
      </w:tr>
      <w:tr w:rsidR="009C03AC" w:rsidRPr="000C2E03" w14:paraId="64AEDC42" w14:textId="77777777" w:rsidTr="00A0282B">
        <w:trPr>
          <w:tblHeader/>
        </w:trPr>
        <w:tc>
          <w:tcPr>
            <w:tcW w:w="1800" w:type="dxa"/>
          </w:tcPr>
          <w:p w14:paraId="68B4F484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691" w:type="dxa"/>
          </w:tcPr>
          <w:p w14:paraId="0115511C" w14:textId="5B668409" w:rsidR="00CF4575" w:rsidRPr="00CF4575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ร้อยละ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49" w:type="dxa"/>
          </w:tcPr>
          <w:p w14:paraId="29D55AE4" w14:textId="77777777" w:rsidR="00CF4575" w:rsidRPr="00CF4575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38" w:type="dxa"/>
          </w:tcPr>
          <w:p w14:paraId="790CADC0" w14:textId="426AA73E" w:rsidR="00CF4575" w:rsidRPr="00CF4575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49" w:type="dxa"/>
          </w:tcPr>
          <w:p w14:paraId="76728AAE" w14:textId="77777777" w:rsidR="00CF4575" w:rsidRPr="00CF4575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0" w:type="dxa"/>
          </w:tcPr>
          <w:p w14:paraId="233F3B69" w14:textId="71F01408" w:rsidR="00CF4575" w:rsidRPr="00CF4575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ร้อยละ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50" w:type="dxa"/>
          </w:tcPr>
          <w:p w14:paraId="4BD6EAE8" w14:textId="77777777" w:rsidR="00CF4575" w:rsidRPr="00CF4575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37" w:type="dxa"/>
          </w:tcPr>
          <w:p w14:paraId="0EFEB63A" w14:textId="2B2EDD93" w:rsidR="00CF4575" w:rsidRPr="00CF4575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49" w:type="dxa"/>
          </w:tcPr>
          <w:p w14:paraId="5CA190C8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0" w:type="dxa"/>
            <w:shd w:val="clear" w:color="auto" w:fill="auto"/>
          </w:tcPr>
          <w:p w14:paraId="3D3C2DF6" w14:textId="5A928550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ร้อยละ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48BC0006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F59AEDC" w14:textId="2BC6916B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48" w:type="dxa"/>
          </w:tcPr>
          <w:p w14:paraId="5E960F1A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3DCE48EA" w14:textId="520A195A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ร้อยละ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48" w:type="dxa"/>
          </w:tcPr>
          <w:p w14:paraId="2DD00523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  <w:shd w:val="clear" w:color="auto" w:fill="auto"/>
          </w:tcPr>
          <w:p w14:paraId="2061D82C" w14:textId="687B7FC3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9C03AC" w:rsidRPr="000C2E03" w14:paraId="4B7AA8F5" w14:textId="77777777" w:rsidTr="00A0282B">
        <w:tc>
          <w:tcPr>
            <w:tcW w:w="1800" w:type="dxa"/>
            <w:shd w:val="clear" w:color="auto" w:fill="auto"/>
          </w:tcPr>
          <w:p w14:paraId="2FAB18B6" w14:textId="290E0D29" w:rsidR="00CF4575" w:rsidRPr="007F60E9" w:rsidRDefault="00CF4575" w:rsidP="00CF457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F60E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เงินฝากกระแสรายวัน</w:t>
            </w:r>
          </w:p>
        </w:tc>
        <w:tc>
          <w:tcPr>
            <w:tcW w:w="691" w:type="dxa"/>
          </w:tcPr>
          <w:p w14:paraId="51DFCBD1" w14:textId="7C4DF9CE" w:rsidR="00CF4575" w:rsidRPr="000C2E03" w:rsidRDefault="00CF4575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119AF8A1" w14:textId="77777777" w:rsidR="00CF4575" w:rsidRPr="000C2E03" w:rsidRDefault="00CF4575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0140FAF4" w14:textId="694090AD" w:rsidR="00CF4575" w:rsidRPr="000C2E03" w:rsidRDefault="00CF4575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34E81A8A" w14:textId="77777777" w:rsidR="00CF4575" w:rsidRPr="000C2E03" w:rsidRDefault="00CF4575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474EE6F1" w14:textId="0C8E872D" w:rsidR="00CF4575" w:rsidRPr="000C2E03" w:rsidRDefault="00CF4575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</w:tcPr>
          <w:p w14:paraId="38FE837B" w14:textId="77777777" w:rsidR="00CF4575" w:rsidRPr="000C2E03" w:rsidRDefault="00CF4575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</w:tcPr>
          <w:p w14:paraId="1706D243" w14:textId="69804857" w:rsidR="00CF4575" w:rsidRPr="000C2E03" w:rsidRDefault="00CF4575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7BBD203D" w14:textId="77777777" w:rsidR="00CF4575" w:rsidRPr="000C2E03" w:rsidRDefault="00CF4575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218AC471" w14:textId="10C3186D" w:rsidR="00CF4575" w:rsidRPr="000C2E03" w:rsidRDefault="00CF4575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39ED553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</w:tcPr>
          <w:p w14:paraId="5F6ACCC8" w14:textId="015FFE52" w:rsidR="00CF4575" w:rsidRPr="000C2E03" w:rsidRDefault="00CF4575" w:rsidP="00CF45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dxa"/>
          </w:tcPr>
          <w:p w14:paraId="1F3F099F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5060E0FE" w14:textId="6539B0E1" w:rsidR="00CF4575" w:rsidRPr="000C2E03" w:rsidRDefault="00CF4575" w:rsidP="00CF45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2FA44E03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14:paraId="4D51857B" w14:textId="20E5CE0F" w:rsidR="00CF4575" w:rsidRPr="000C2E03" w:rsidRDefault="00CF4575" w:rsidP="00CF45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E6117" w:rsidRPr="000C2E03" w14:paraId="49CA3433" w14:textId="77777777" w:rsidTr="00A0282B">
        <w:tc>
          <w:tcPr>
            <w:tcW w:w="1800" w:type="dxa"/>
            <w:shd w:val="clear" w:color="auto" w:fill="auto"/>
          </w:tcPr>
          <w:p w14:paraId="1152751D" w14:textId="29D1FBA4" w:rsidR="009E6117" w:rsidRPr="007F60E9" w:rsidRDefault="009E6117" w:rsidP="00CF457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ธนาคารกรุงไทย จำกัด</w:t>
            </w:r>
          </w:p>
        </w:tc>
        <w:tc>
          <w:tcPr>
            <w:tcW w:w="691" w:type="dxa"/>
          </w:tcPr>
          <w:p w14:paraId="2363921C" w14:textId="77777777" w:rsidR="009E6117" w:rsidRPr="000C2E03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3DE8F4F8" w14:textId="77777777" w:rsidR="009E6117" w:rsidRPr="000C2E03" w:rsidRDefault="009E6117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2D0A9BCC" w14:textId="77777777" w:rsidR="009E6117" w:rsidRPr="000C2E03" w:rsidRDefault="009E6117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0B07A273" w14:textId="77777777" w:rsidR="009E6117" w:rsidRPr="000C2E03" w:rsidRDefault="009E6117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3EEFD83D" w14:textId="77777777" w:rsidR="009E6117" w:rsidRPr="000C2E03" w:rsidRDefault="009E6117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</w:tcPr>
          <w:p w14:paraId="12477A6C" w14:textId="77777777" w:rsidR="009E6117" w:rsidRPr="000C2E03" w:rsidRDefault="009E6117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</w:tcPr>
          <w:p w14:paraId="5B30480A" w14:textId="77777777" w:rsidR="009E6117" w:rsidRPr="000C2E03" w:rsidRDefault="009E6117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66489A6C" w14:textId="77777777" w:rsidR="009E6117" w:rsidRPr="000C2E03" w:rsidRDefault="009E6117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A590591" w14:textId="77777777" w:rsidR="009E6117" w:rsidRPr="000C2E03" w:rsidRDefault="009E6117" w:rsidP="00CF457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4374779" w14:textId="77777777" w:rsidR="009E6117" w:rsidRPr="000C2E03" w:rsidRDefault="009E6117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</w:tcPr>
          <w:p w14:paraId="27BD9E7D" w14:textId="77777777" w:rsidR="009E6117" w:rsidRPr="000C2E03" w:rsidRDefault="009E6117" w:rsidP="00CF45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dxa"/>
          </w:tcPr>
          <w:p w14:paraId="3075D75C" w14:textId="77777777" w:rsidR="009E6117" w:rsidRPr="000C2E03" w:rsidRDefault="009E6117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33D3B5DF" w14:textId="77777777" w:rsidR="009E6117" w:rsidRPr="000C2E03" w:rsidRDefault="009E6117" w:rsidP="00CF45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5BF4F07F" w14:textId="77777777" w:rsidR="009E6117" w:rsidRPr="000C2E03" w:rsidRDefault="009E6117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14:paraId="5EBB12B9" w14:textId="77777777" w:rsidR="009E6117" w:rsidRPr="000C2E03" w:rsidRDefault="009E6117" w:rsidP="00CF45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D292B" w:rsidRPr="000C2E03" w14:paraId="7D870E7D" w14:textId="77777777" w:rsidTr="00A0282B">
        <w:tc>
          <w:tcPr>
            <w:tcW w:w="1800" w:type="dxa"/>
            <w:shd w:val="clear" w:color="auto" w:fill="auto"/>
          </w:tcPr>
          <w:p w14:paraId="3632377D" w14:textId="460962CB" w:rsidR="001D292B" w:rsidRPr="000C2E03" w:rsidRDefault="001D292B" w:rsidP="001D292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691" w:type="dxa"/>
          </w:tcPr>
          <w:p w14:paraId="3F87828A" w14:textId="768BF8EE" w:rsidR="001D292B" w:rsidRDefault="001D292B" w:rsidP="00DB03EB">
            <w:pPr>
              <w:pStyle w:val="acctfourfigures"/>
              <w:tabs>
                <w:tab w:val="clear" w:pos="765"/>
              </w:tabs>
              <w:spacing w:line="240" w:lineRule="atLeast"/>
              <w:ind w:right="-270" w:hanging="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49" w:type="dxa"/>
          </w:tcPr>
          <w:p w14:paraId="4CA7B097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582E5D22" w14:textId="4CE500DC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49" w:type="dxa"/>
          </w:tcPr>
          <w:p w14:paraId="05B7B7BF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7410DE6B" w14:textId="3638D4E5" w:rsidR="001D292B" w:rsidRPr="009C03AC" w:rsidRDefault="001D292B" w:rsidP="00DB03EB">
            <w:pPr>
              <w:pStyle w:val="acctfourfigures"/>
              <w:tabs>
                <w:tab w:val="clear" w:pos="765"/>
              </w:tabs>
              <w:spacing w:line="240" w:lineRule="atLeast"/>
              <w:ind w:right="-22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4631AC60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</w:tcPr>
          <w:p w14:paraId="7AAEC24D" w14:textId="7964146F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249" w:type="dxa"/>
          </w:tcPr>
          <w:p w14:paraId="1D61059A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2E20A1B7" w14:textId="3D66F741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E8A8DF" w14:textId="77777777" w:rsidR="001D292B" w:rsidRPr="000C2E03" w:rsidRDefault="001D292B" w:rsidP="001D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</w:tcPr>
          <w:p w14:paraId="5CA3401D" w14:textId="085ED596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DDF6ED9" w14:textId="77777777" w:rsidR="001D292B" w:rsidRPr="000C2E03" w:rsidRDefault="001D292B" w:rsidP="001D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7FAC849F" w14:textId="772B0F89" w:rsidR="001D292B" w:rsidRDefault="001D292B" w:rsidP="00DB03EB">
            <w:pPr>
              <w:pStyle w:val="acctfourfigures"/>
              <w:tabs>
                <w:tab w:val="clear" w:pos="765"/>
              </w:tabs>
              <w:spacing w:line="240" w:lineRule="atLeast"/>
              <w:ind w:right="-323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1868C977" w14:textId="77777777" w:rsidR="001D292B" w:rsidRPr="000C2E03" w:rsidRDefault="001D292B" w:rsidP="001D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14:paraId="07059DE5" w14:textId="6FFA4A8A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</w:tr>
      <w:tr w:rsidR="009C03AC" w:rsidRPr="000C2E03" w14:paraId="3CDF7C4A" w14:textId="77777777" w:rsidTr="00A0282B">
        <w:tc>
          <w:tcPr>
            <w:tcW w:w="1800" w:type="dxa"/>
            <w:shd w:val="clear" w:color="auto" w:fill="auto"/>
          </w:tcPr>
          <w:p w14:paraId="1762269B" w14:textId="77777777" w:rsidR="009C03AC" w:rsidRPr="000C2E03" w:rsidRDefault="009C03AC" w:rsidP="009C03A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1" w:type="dxa"/>
          </w:tcPr>
          <w:p w14:paraId="2B6FCBBF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7AE82424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36BF7D67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6B3AA9DD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44936E22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</w:tcPr>
          <w:p w14:paraId="66F4E916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</w:tcPr>
          <w:p w14:paraId="5C9EEFEB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9" w:type="dxa"/>
          </w:tcPr>
          <w:p w14:paraId="5866FF09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252CEFF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DDBAE21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</w:tcPr>
          <w:p w14:paraId="2FB40940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dxa"/>
          </w:tcPr>
          <w:p w14:paraId="28D39DE4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595CEBCC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5CCEE53F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14:paraId="083D908F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C03AC" w:rsidRPr="000C2E03" w14:paraId="2CDD013C" w14:textId="77777777" w:rsidTr="00A0282B">
        <w:tc>
          <w:tcPr>
            <w:tcW w:w="1800" w:type="dxa"/>
            <w:shd w:val="clear" w:color="auto" w:fill="auto"/>
          </w:tcPr>
          <w:p w14:paraId="3950B565" w14:textId="27B3191D" w:rsidR="009C03AC" w:rsidRPr="007F60E9" w:rsidRDefault="009C03AC" w:rsidP="009C03AC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F60E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เงินฝากออมทรัพย์</w:t>
            </w:r>
          </w:p>
        </w:tc>
        <w:tc>
          <w:tcPr>
            <w:tcW w:w="691" w:type="dxa"/>
          </w:tcPr>
          <w:p w14:paraId="684BBDD4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3CBE5B90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6DCB6C37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30037012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EEF2035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</w:tcPr>
          <w:p w14:paraId="06B3578A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</w:tcPr>
          <w:p w14:paraId="29320B25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9" w:type="dxa"/>
          </w:tcPr>
          <w:p w14:paraId="7FE26540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2B534E26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5E9D20F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</w:tcPr>
          <w:p w14:paraId="662C6383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dxa"/>
          </w:tcPr>
          <w:p w14:paraId="4FF27F2B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250561A6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5A7FECA7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14:paraId="78A6AA37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C03AC" w:rsidRPr="000C2E03" w14:paraId="2BA7933C" w14:textId="77777777" w:rsidTr="00A0282B">
        <w:tc>
          <w:tcPr>
            <w:tcW w:w="1800" w:type="dxa"/>
            <w:shd w:val="clear" w:color="auto" w:fill="auto"/>
          </w:tcPr>
          <w:p w14:paraId="4B4795F2" w14:textId="02085A41" w:rsidR="009C03AC" w:rsidRPr="000C2E03" w:rsidRDefault="009C03AC" w:rsidP="009C03A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ธนาคารกรุงไทย จำกัด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691" w:type="dxa"/>
          </w:tcPr>
          <w:p w14:paraId="43D4A6C0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4503DDB" w14:textId="500DEBB7" w:rsidR="007C178E" w:rsidRDefault="007C178E" w:rsidP="00EB57B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0.375</w:t>
            </w:r>
          </w:p>
        </w:tc>
        <w:tc>
          <w:tcPr>
            <w:tcW w:w="249" w:type="dxa"/>
          </w:tcPr>
          <w:p w14:paraId="6561C556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16F5FFD4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2DC58B8" w14:textId="7AEC9205" w:rsidR="007C178E" w:rsidRDefault="007C178E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14,531</w:t>
            </w:r>
          </w:p>
        </w:tc>
        <w:tc>
          <w:tcPr>
            <w:tcW w:w="249" w:type="dxa"/>
          </w:tcPr>
          <w:p w14:paraId="0A447AF1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0C82389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02D18D7" w14:textId="327EB400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0.375</w:t>
            </w:r>
          </w:p>
        </w:tc>
        <w:tc>
          <w:tcPr>
            <w:tcW w:w="250" w:type="dxa"/>
          </w:tcPr>
          <w:p w14:paraId="5D1EA6CD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</w:tcPr>
          <w:p w14:paraId="35A75B6F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BF1F73D" w14:textId="5F709F2B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29,778</w:t>
            </w:r>
          </w:p>
        </w:tc>
        <w:tc>
          <w:tcPr>
            <w:tcW w:w="249" w:type="dxa"/>
          </w:tcPr>
          <w:p w14:paraId="0CA6D58D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393490EB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75B3565" w14:textId="30A84E68" w:rsidR="007C178E" w:rsidRDefault="007C178E" w:rsidP="00EB57B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0.375</w:t>
            </w:r>
          </w:p>
        </w:tc>
        <w:tc>
          <w:tcPr>
            <w:tcW w:w="236" w:type="dxa"/>
          </w:tcPr>
          <w:p w14:paraId="011C6638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</w:tcPr>
          <w:p w14:paraId="4118AEC3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98A3601" w14:textId="5D12027B" w:rsidR="007C178E" w:rsidRDefault="007C178E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14,531</w:t>
            </w:r>
          </w:p>
        </w:tc>
        <w:tc>
          <w:tcPr>
            <w:tcW w:w="248" w:type="dxa"/>
          </w:tcPr>
          <w:p w14:paraId="06469F08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6107EA5A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E4FAC9A" w14:textId="07B66A99" w:rsidR="009C03AC" w:rsidRDefault="009C03AC" w:rsidP="00EB57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0.375</w:t>
            </w:r>
          </w:p>
        </w:tc>
        <w:tc>
          <w:tcPr>
            <w:tcW w:w="248" w:type="dxa"/>
          </w:tcPr>
          <w:p w14:paraId="319D80B7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14:paraId="700A8DEF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25FAE1F" w14:textId="5FF40920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29,778</w:t>
            </w:r>
          </w:p>
        </w:tc>
      </w:tr>
      <w:tr w:rsidR="009C03AC" w:rsidRPr="000C2E03" w14:paraId="3D41DB8A" w14:textId="77777777" w:rsidTr="00A0282B">
        <w:tc>
          <w:tcPr>
            <w:tcW w:w="1800" w:type="dxa"/>
            <w:shd w:val="clear" w:color="auto" w:fill="auto"/>
          </w:tcPr>
          <w:p w14:paraId="075BA5A9" w14:textId="68024A11" w:rsidR="009C03AC" w:rsidRPr="000C2E03" w:rsidRDefault="009C03AC" w:rsidP="009C03A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ธนาคารธนชาต จำกัด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691" w:type="dxa"/>
          </w:tcPr>
          <w:p w14:paraId="61EF01FC" w14:textId="711FE534" w:rsidR="009C03AC" w:rsidRDefault="007C178E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</w:t>
            </w:r>
            <w:r>
              <w:rPr>
                <w:rFonts w:asciiTheme="majorBidi" w:hAnsiTheme="majorBidi" w:cstheme="majorBidi"/>
                <w:szCs w:val="22"/>
              </w:rPr>
              <w:t xml:space="preserve">0.125 - </w:t>
            </w:r>
            <w:r>
              <w:rPr>
                <w:rFonts w:asciiTheme="majorBidi" w:hAnsiTheme="majorBidi" w:cstheme="majorBidi"/>
                <w:szCs w:val="22"/>
              </w:rPr>
              <w:br/>
              <w:t>0.</w:t>
            </w:r>
            <w:r w:rsidR="009E6117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249" w:type="dxa"/>
          </w:tcPr>
          <w:p w14:paraId="292C063A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6D703440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8F7A535" w14:textId="0491620E" w:rsidR="007C178E" w:rsidRDefault="007C178E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26</w:t>
            </w:r>
          </w:p>
        </w:tc>
        <w:tc>
          <w:tcPr>
            <w:tcW w:w="249" w:type="dxa"/>
          </w:tcPr>
          <w:p w14:paraId="6F899654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C58F793" w14:textId="616159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0.125 - </w:t>
            </w:r>
            <w:r>
              <w:rPr>
                <w:rFonts w:asciiTheme="majorBidi" w:hAnsiTheme="majorBidi" w:cstheme="majorBidi"/>
                <w:szCs w:val="22"/>
              </w:rPr>
              <w:br/>
              <w:t>0.400</w:t>
            </w:r>
          </w:p>
        </w:tc>
        <w:tc>
          <w:tcPr>
            <w:tcW w:w="250" w:type="dxa"/>
          </w:tcPr>
          <w:p w14:paraId="4C1E7AF9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</w:tcPr>
          <w:p w14:paraId="06E13636" w14:textId="534AE948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60819E" w14:textId="2F5FE1FA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5,691</w:t>
            </w:r>
          </w:p>
        </w:tc>
        <w:tc>
          <w:tcPr>
            <w:tcW w:w="249" w:type="dxa"/>
          </w:tcPr>
          <w:p w14:paraId="3959581A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33959EC9" w14:textId="6FA8E576" w:rsidR="009C03AC" w:rsidRDefault="007C178E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0.125 - </w:t>
            </w:r>
            <w:r>
              <w:rPr>
                <w:rFonts w:asciiTheme="majorBidi" w:hAnsiTheme="majorBidi" w:cstheme="majorBidi"/>
                <w:szCs w:val="22"/>
              </w:rPr>
              <w:br/>
              <w:t>0.</w:t>
            </w:r>
            <w:r w:rsidR="009E6117">
              <w:rPr>
                <w:rFonts w:asciiTheme="majorBidi" w:hAnsiTheme="majorBidi" w:cstheme="majorBidi"/>
                <w:szCs w:val="22"/>
              </w:rPr>
              <w:t>9</w:t>
            </w:r>
            <w:r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236" w:type="dxa"/>
          </w:tcPr>
          <w:p w14:paraId="0DF9477C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</w:tcPr>
          <w:p w14:paraId="586B6EA7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3817F2" w14:textId="2C80E605" w:rsidR="007C178E" w:rsidRDefault="007C178E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26</w:t>
            </w:r>
          </w:p>
        </w:tc>
        <w:tc>
          <w:tcPr>
            <w:tcW w:w="248" w:type="dxa"/>
          </w:tcPr>
          <w:p w14:paraId="15FB65B9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687A36A2" w14:textId="7C241245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0.125 - </w:t>
            </w:r>
            <w:r>
              <w:rPr>
                <w:rFonts w:asciiTheme="majorBidi" w:hAnsiTheme="majorBidi" w:cstheme="majorBidi"/>
                <w:szCs w:val="22"/>
              </w:rPr>
              <w:br/>
              <w:t>0.400</w:t>
            </w:r>
          </w:p>
        </w:tc>
        <w:tc>
          <w:tcPr>
            <w:tcW w:w="248" w:type="dxa"/>
          </w:tcPr>
          <w:p w14:paraId="338EC92E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14:paraId="300F01D8" w14:textId="77777777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7C8CBDF" w14:textId="4AC6808D" w:rsidR="009C03AC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5,691</w:t>
            </w:r>
          </w:p>
        </w:tc>
      </w:tr>
      <w:tr w:rsidR="009E6117" w:rsidRPr="000C2E03" w14:paraId="5A7E48FE" w14:textId="77777777" w:rsidTr="00A0282B">
        <w:tc>
          <w:tcPr>
            <w:tcW w:w="1800" w:type="dxa"/>
            <w:shd w:val="clear" w:color="auto" w:fill="auto"/>
          </w:tcPr>
          <w:p w14:paraId="54389532" w14:textId="47AEEEDE" w:rsidR="009E6117" w:rsidRDefault="009E6117" w:rsidP="009C03A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ธนาคารเกียรตินาคิน จำกัด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691" w:type="dxa"/>
          </w:tcPr>
          <w:p w14:paraId="53F30A9D" w14:textId="77777777" w:rsidR="009E6117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C07A34" w14:textId="474256E2" w:rsidR="009E6117" w:rsidRDefault="009E6117" w:rsidP="00EB57B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0.850</w:t>
            </w:r>
          </w:p>
        </w:tc>
        <w:tc>
          <w:tcPr>
            <w:tcW w:w="249" w:type="dxa"/>
          </w:tcPr>
          <w:p w14:paraId="081CEAF8" w14:textId="77777777" w:rsidR="009E6117" w:rsidRPr="000C2E03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2F66742E" w14:textId="77777777" w:rsidR="009E6117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86EE9E9" w14:textId="0E58B2BD" w:rsidR="009E6117" w:rsidRDefault="009E611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49" w:type="dxa"/>
          </w:tcPr>
          <w:p w14:paraId="321063DD" w14:textId="77777777" w:rsidR="009E6117" w:rsidRPr="000C2E03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46D64A0D" w14:textId="77777777" w:rsidR="009E6117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9D3F56B" w14:textId="7BCDC231" w:rsidR="009E6117" w:rsidRDefault="009E611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0.850</w:t>
            </w:r>
          </w:p>
        </w:tc>
        <w:tc>
          <w:tcPr>
            <w:tcW w:w="250" w:type="dxa"/>
          </w:tcPr>
          <w:p w14:paraId="137AE570" w14:textId="77777777" w:rsidR="009E6117" w:rsidRPr="000C2E03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</w:tcPr>
          <w:p w14:paraId="2884B4D1" w14:textId="77777777" w:rsidR="009E6117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CC0ABD0" w14:textId="1F9FC139" w:rsidR="009E6117" w:rsidRDefault="009E611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  <w:tc>
          <w:tcPr>
            <w:tcW w:w="249" w:type="dxa"/>
          </w:tcPr>
          <w:p w14:paraId="368C3842" w14:textId="77777777" w:rsidR="009E6117" w:rsidRPr="000C2E03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1B73FD7C" w14:textId="77777777" w:rsidR="009E6117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C5712D2" w14:textId="4EC45F14" w:rsidR="009E6117" w:rsidRDefault="009E6117" w:rsidP="00EB57B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0.850</w:t>
            </w:r>
          </w:p>
        </w:tc>
        <w:tc>
          <w:tcPr>
            <w:tcW w:w="236" w:type="dxa"/>
          </w:tcPr>
          <w:p w14:paraId="7379C9C5" w14:textId="77777777" w:rsidR="009E6117" w:rsidRPr="000C2E03" w:rsidRDefault="009E6117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</w:tcPr>
          <w:p w14:paraId="0E842249" w14:textId="77777777" w:rsidR="009E6117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3E6F59" w14:textId="5E806505" w:rsidR="009E6117" w:rsidRDefault="009E61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48" w:type="dxa"/>
          </w:tcPr>
          <w:p w14:paraId="504268A5" w14:textId="77777777" w:rsidR="009E6117" w:rsidRPr="000C2E03" w:rsidRDefault="009E6117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44BA3DFC" w14:textId="77777777" w:rsidR="009E6117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EB56E71" w14:textId="7EB05A16" w:rsidR="009E6117" w:rsidRDefault="009E6117" w:rsidP="00EB57B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0.850</w:t>
            </w:r>
          </w:p>
        </w:tc>
        <w:tc>
          <w:tcPr>
            <w:tcW w:w="248" w:type="dxa"/>
          </w:tcPr>
          <w:p w14:paraId="315A9921" w14:textId="77777777" w:rsidR="009E6117" w:rsidRPr="000C2E03" w:rsidRDefault="009E6117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14:paraId="7546B5B5" w14:textId="77777777" w:rsidR="009E6117" w:rsidRDefault="009E6117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BB143AD" w14:textId="4E7D0610" w:rsidR="009E6117" w:rsidRDefault="009E6117" w:rsidP="00EB57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</w:tr>
      <w:tr w:rsidR="00B7238C" w:rsidRPr="000C2E03" w14:paraId="42D43589" w14:textId="77777777" w:rsidTr="00A0282B">
        <w:tc>
          <w:tcPr>
            <w:tcW w:w="1800" w:type="dxa"/>
            <w:shd w:val="clear" w:color="auto" w:fill="auto"/>
          </w:tcPr>
          <w:p w14:paraId="5CDB8E90" w14:textId="5C32B224" w:rsidR="00B7238C" w:rsidRDefault="00B7238C" w:rsidP="009C03A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ธนาคารซีไอเอ็มบี ไทย</w:t>
            </w:r>
          </w:p>
        </w:tc>
        <w:tc>
          <w:tcPr>
            <w:tcW w:w="691" w:type="dxa"/>
          </w:tcPr>
          <w:p w14:paraId="6DF90F9D" w14:textId="77777777" w:rsidR="00B7238C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9" w:type="dxa"/>
          </w:tcPr>
          <w:p w14:paraId="06D8EA0F" w14:textId="77777777" w:rsidR="00B7238C" w:rsidRPr="000C2E03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4A97E3D7" w14:textId="77777777" w:rsidR="00B7238C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400C9742" w14:textId="77777777" w:rsidR="00B7238C" w:rsidRPr="000C2E03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3E1384E3" w14:textId="77777777" w:rsidR="00B7238C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0" w:type="dxa"/>
          </w:tcPr>
          <w:p w14:paraId="0DDDBE00" w14:textId="77777777" w:rsidR="00B7238C" w:rsidRPr="000C2E03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</w:tcPr>
          <w:p w14:paraId="0ECECF0F" w14:textId="77777777" w:rsidR="00B7238C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9" w:type="dxa"/>
          </w:tcPr>
          <w:p w14:paraId="2EEA29BF" w14:textId="77777777" w:rsidR="00B7238C" w:rsidRPr="000C2E03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6850602C" w14:textId="77777777" w:rsidR="00B7238C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E866561" w14:textId="77777777" w:rsidR="00B7238C" w:rsidRPr="000C2E03" w:rsidRDefault="00B7238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</w:tcPr>
          <w:p w14:paraId="34EC1B92" w14:textId="77777777" w:rsidR="00B7238C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dxa"/>
          </w:tcPr>
          <w:p w14:paraId="60EA8814" w14:textId="77777777" w:rsidR="00B7238C" w:rsidRPr="000C2E03" w:rsidRDefault="00B7238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20735184" w14:textId="77777777" w:rsidR="00B7238C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030AFE2A" w14:textId="77777777" w:rsidR="00B7238C" w:rsidRPr="000C2E03" w:rsidRDefault="00B7238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14:paraId="57C53021" w14:textId="77777777" w:rsidR="00B7238C" w:rsidRDefault="00B7238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D292B" w:rsidRPr="000C2E03" w14:paraId="5C9342D6" w14:textId="77777777" w:rsidTr="00A0282B">
        <w:tc>
          <w:tcPr>
            <w:tcW w:w="1800" w:type="dxa"/>
            <w:shd w:val="clear" w:color="auto" w:fill="auto"/>
          </w:tcPr>
          <w:p w14:paraId="40D4BF21" w14:textId="31DBB18D" w:rsidR="001D292B" w:rsidRPr="000C2E03" w:rsidRDefault="001D292B" w:rsidP="001D292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จำกัด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691" w:type="dxa"/>
          </w:tcPr>
          <w:p w14:paraId="3CB52EE7" w14:textId="2F4E02A4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1.40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</w:p>
        </w:tc>
        <w:tc>
          <w:tcPr>
            <w:tcW w:w="249" w:type="dxa"/>
          </w:tcPr>
          <w:p w14:paraId="0DD52C90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461B3F38" w14:textId="4AF2ECF7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110,354</w:t>
            </w:r>
          </w:p>
        </w:tc>
        <w:tc>
          <w:tcPr>
            <w:tcW w:w="249" w:type="dxa"/>
          </w:tcPr>
          <w:p w14:paraId="1E5515F2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4137AD25" w14:textId="4A000144" w:rsidR="001D292B" w:rsidRDefault="001D292B" w:rsidP="00DB03EB">
            <w:pPr>
              <w:pStyle w:val="acctfourfigures"/>
              <w:tabs>
                <w:tab w:val="clear" w:pos="765"/>
              </w:tabs>
              <w:spacing w:line="240" w:lineRule="atLeast"/>
              <w:ind w:right="-27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0FFA422E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</w:tcPr>
          <w:p w14:paraId="0EC99B1B" w14:textId="3BF4AC61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9" w:type="dxa"/>
          </w:tcPr>
          <w:p w14:paraId="67501DB8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790FD8E" w14:textId="1719CCD6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1.40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</w:t>
            </w:r>
          </w:p>
        </w:tc>
        <w:tc>
          <w:tcPr>
            <w:tcW w:w="236" w:type="dxa"/>
          </w:tcPr>
          <w:p w14:paraId="605BDEAA" w14:textId="77777777" w:rsidR="001D292B" w:rsidRPr="000C2E03" w:rsidRDefault="001D292B" w:rsidP="001D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</w:tcPr>
          <w:p w14:paraId="3F7A14CC" w14:textId="170A181E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110,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034</w:t>
            </w:r>
          </w:p>
        </w:tc>
        <w:tc>
          <w:tcPr>
            <w:tcW w:w="248" w:type="dxa"/>
          </w:tcPr>
          <w:p w14:paraId="497CA54F" w14:textId="77777777" w:rsidR="001D292B" w:rsidRPr="000C2E03" w:rsidRDefault="001D292B" w:rsidP="001D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4DDEA150" w14:textId="7D3D6956" w:rsidR="001D292B" w:rsidRDefault="001D292B" w:rsidP="00DB03EB">
            <w:pPr>
              <w:pStyle w:val="acctfourfigures"/>
              <w:tabs>
                <w:tab w:val="clear" w:pos="765"/>
              </w:tabs>
              <w:spacing w:line="240" w:lineRule="atLeast"/>
              <w:ind w:right="-28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0DF5D31" w14:textId="77777777" w:rsidR="001D292B" w:rsidRPr="000C2E03" w:rsidRDefault="001D292B" w:rsidP="001D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14:paraId="4407068E" w14:textId="6E0D04A2" w:rsidR="001D292B" w:rsidRDefault="001D292B" w:rsidP="00DB03EB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</w:tr>
      <w:tr w:rsidR="001D292B" w:rsidRPr="000C2E03" w14:paraId="34024EA1" w14:textId="77777777" w:rsidTr="00A0282B">
        <w:tc>
          <w:tcPr>
            <w:tcW w:w="1800" w:type="dxa"/>
            <w:shd w:val="clear" w:color="auto" w:fill="auto"/>
          </w:tcPr>
          <w:p w14:paraId="739524A8" w14:textId="77777777" w:rsidR="00BD4D1E" w:rsidRDefault="001D292B" w:rsidP="001D292B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ธนาคาร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D4D1E" w:rsidRPr="00DB03EB">
              <w:rPr>
                <w:rFonts w:asciiTheme="majorBidi" w:hAnsiTheme="majorBidi" w:cstheme="majorBidi"/>
                <w:sz w:val="22"/>
                <w:szCs w:val="22"/>
                <w:cs/>
              </w:rPr>
              <w:t>ฮ่องกงและ</w:t>
            </w:r>
            <w:r w:rsidR="00BD4D1E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BD4D1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="00BD4D1E" w:rsidRPr="00DB03EB">
              <w:rPr>
                <w:rFonts w:asciiTheme="majorBidi" w:hAnsiTheme="majorBidi" w:cstheme="majorBidi"/>
                <w:sz w:val="22"/>
                <w:szCs w:val="22"/>
                <w:cs/>
              </w:rPr>
              <w:t>เซี่ยงไฮ้แบงกิ้ง</w:t>
            </w:r>
          </w:p>
          <w:p w14:paraId="73DC55C9" w14:textId="37FF0E11" w:rsidR="001D292B" w:rsidDel="009E6117" w:rsidRDefault="00BD4D1E" w:rsidP="001D292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DB03EB">
              <w:rPr>
                <w:rFonts w:asciiTheme="majorBidi" w:hAnsiTheme="majorBidi" w:cstheme="majorBidi"/>
                <w:sz w:val="22"/>
                <w:szCs w:val="22"/>
                <w:cs/>
              </w:rPr>
              <w:t>คอร์ปอเรชั่น จำกัด</w:t>
            </w:r>
          </w:p>
        </w:tc>
        <w:tc>
          <w:tcPr>
            <w:tcW w:w="691" w:type="dxa"/>
          </w:tcPr>
          <w:p w14:paraId="44788B3D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97B3F3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6D404DE" w14:textId="5F8280E5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0.375</w:t>
            </w:r>
          </w:p>
        </w:tc>
        <w:tc>
          <w:tcPr>
            <w:tcW w:w="249" w:type="dxa"/>
          </w:tcPr>
          <w:p w14:paraId="6ECB946F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8" w:type="dxa"/>
          </w:tcPr>
          <w:p w14:paraId="57E1F725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BB4524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30A53B9" w14:textId="12D31AE4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,154</w:t>
            </w:r>
          </w:p>
        </w:tc>
        <w:tc>
          <w:tcPr>
            <w:tcW w:w="249" w:type="dxa"/>
          </w:tcPr>
          <w:p w14:paraId="0E3A9B2E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33668E69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7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2B2E666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7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95FE54F" w14:textId="4ECB6589" w:rsidR="001D292B" w:rsidRDefault="001D292B" w:rsidP="00DB03EB">
            <w:pPr>
              <w:pStyle w:val="acctfourfigures"/>
              <w:tabs>
                <w:tab w:val="clear" w:pos="765"/>
              </w:tabs>
              <w:spacing w:line="240" w:lineRule="atLeast"/>
              <w:ind w:right="-277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6EED1157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7" w:type="dxa"/>
          </w:tcPr>
          <w:p w14:paraId="1BCF745A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4DED3D1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7BF2A5F" w14:textId="00AF6C6A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9" w:type="dxa"/>
          </w:tcPr>
          <w:p w14:paraId="1BC94A6B" w14:textId="77777777" w:rsidR="001D292B" w:rsidRPr="000C2E03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2E8FA58F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FD73C31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4389E6D" w14:textId="57CF1EA3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226DE0" w14:textId="77777777" w:rsidR="001D292B" w:rsidRPr="000C2E03" w:rsidRDefault="001D292B" w:rsidP="001D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</w:tcPr>
          <w:p w14:paraId="390BD0C8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5CAA9AB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2DDFFA4" w14:textId="155555D6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9A52B8B" w14:textId="77777777" w:rsidR="001D292B" w:rsidRPr="000C2E03" w:rsidRDefault="001D292B" w:rsidP="001D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6B176DD0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8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78D3D8B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8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0843BBA" w14:textId="6C031DEC" w:rsidR="001D292B" w:rsidRDefault="001D292B" w:rsidP="00DB03EB">
            <w:pPr>
              <w:pStyle w:val="acctfourfigures"/>
              <w:tabs>
                <w:tab w:val="clear" w:pos="765"/>
              </w:tabs>
              <w:spacing w:line="240" w:lineRule="atLeast"/>
              <w:ind w:right="-287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BF42C4F" w14:textId="77777777" w:rsidR="001D292B" w:rsidRPr="000C2E03" w:rsidRDefault="001D292B" w:rsidP="001D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</w:tcPr>
          <w:p w14:paraId="590CFE78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173D749" w14:textId="77777777" w:rsidR="00BD4D1E" w:rsidRDefault="00BD4D1E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1548F17" w14:textId="628B34C2" w:rsidR="001D292B" w:rsidRDefault="001D292B" w:rsidP="001D292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9C03AC" w:rsidRPr="000C2E03" w14:paraId="71B42F44" w14:textId="77777777" w:rsidTr="00A0282B">
        <w:tc>
          <w:tcPr>
            <w:tcW w:w="1800" w:type="dxa"/>
          </w:tcPr>
          <w:p w14:paraId="52DA0574" w14:textId="2B8D2166" w:rsidR="009C03AC" w:rsidRPr="000C2E03" w:rsidRDefault="009C03AC" w:rsidP="009C03AC">
            <w:pPr>
              <w:ind w:left="144" w:hanging="14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91" w:type="dxa"/>
          </w:tcPr>
          <w:p w14:paraId="11101F44" w14:textId="08DCC088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9" w:type="dxa"/>
          </w:tcPr>
          <w:p w14:paraId="328C2B4D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5FA45" w14:textId="0D6778BF" w:rsidR="009C03AC" w:rsidRPr="000C2E03" w:rsidRDefault="00CE11A9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136,083</w:t>
            </w:r>
          </w:p>
        </w:tc>
        <w:tc>
          <w:tcPr>
            <w:tcW w:w="249" w:type="dxa"/>
          </w:tcPr>
          <w:p w14:paraId="513F05FA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90" w:type="dxa"/>
          </w:tcPr>
          <w:p w14:paraId="79D52AA6" w14:textId="1CE2A7B8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0" w:type="dxa"/>
          </w:tcPr>
          <w:p w14:paraId="01D2128D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E6298" w14:textId="2B576BF1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2E03">
              <w:rPr>
                <w:rFonts w:asciiTheme="majorBidi" w:hAnsiTheme="majorBidi" w:cstheme="majorBidi"/>
                <w:b/>
                <w:bCs/>
                <w:szCs w:val="22"/>
              </w:rPr>
              <w:t>35,487</w:t>
            </w:r>
          </w:p>
        </w:tc>
        <w:tc>
          <w:tcPr>
            <w:tcW w:w="249" w:type="dxa"/>
          </w:tcPr>
          <w:p w14:paraId="6FB943F9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90" w:type="dxa"/>
            <w:vAlign w:val="bottom"/>
          </w:tcPr>
          <w:p w14:paraId="3171A7CF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3F8FE1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FA937" w14:textId="04779ECF" w:rsidR="009C03AC" w:rsidRPr="000C2E03" w:rsidRDefault="00A0282B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124,60</w:t>
            </w:r>
            <w:r w:rsidR="00B7238C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248" w:type="dxa"/>
            <w:vAlign w:val="bottom"/>
          </w:tcPr>
          <w:p w14:paraId="298B9433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22" w:type="dxa"/>
          </w:tcPr>
          <w:p w14:paraId="6AC12D9C" w14:textId="77777777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0FFFA5A6" w14:textId="77777777" w:rsidR="009C03AC" w:rsidRPr="000C2E03" w:rsidRDefault="009C03AC" w:rsidP="009C0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27AF7" w14:textId="1FDDF3FC" w:rsidR="009C03AC" w:rsidRPr="000C2E03" w:rsidRDefault="009C03AC" w:rsidP="009C03A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C2E03">
              <w:rPr>
                <w:rFonts w:asciiTheme="majorBidi" w:hAnsiTheme="majorBidi" w:cstheme="majorBidi"/>
                <w:b/>
                <w:bCs/>
                <w:szCs w:val="22"/>
              </w:rPr>
              <w:t>35,487</w:t>
            </w:r>
          </w:p>
        </w:tc>
      </w:tr>
    </w:tbl>
    <w:p w14:paraId="18E301C2" w14:textId="57C734EF" w:rsidR="000C2E03" w:rsidRDefault="000C2E03" w:rsidP="00D75C6A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14:paraId="2066F570" w14:textId="5DBF5FCC" w:rsidR="00337339" w:rsidRPr="00297510" w:rsidRDefault="000E4BCB" w:rsidP="0033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337339" w:rsidRPr="00297510">
        <w:rPr>
          <w:rFonts w:ascii="Angsana New" w:hAnsi="Angsana New"/>
          <w:b/>
          <w:bCs/>
          <w:sz w:val="30"/>
          <w:szCs w:val="30"/>
          <w:cs/>
          <w:lang w:val="en-GB"/>
        </w:rPr>
        <w:tab/>
      </w:r>
      <w:r w:rsidR="00337339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เงินกู้ยืมระยะยาว</w:t>
      </w:r>
    </w:p>
    <w:p w14:paraId="28E29E0F" w14:textId="79974DC4" w:rsidR="00337339" w:rsidRDefault="00337339" w:rsidP="002136F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14:paraId="5DDE066F" w14:textId="12C4E6F9" w:rsidR="00337339" w:rsidRPr="00500298" w:rsidRDefault="00D90185" w:rsidP="0021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  <w:lang w:val="en-GB"/>
        </w:rPr>
        <w:t>เงินกู้ยืม</w:t>
      </w:r>
      <w:r w:rsidR="00500298">
        <w:rPr>
          <w:rFonts w:ascii="Angsana New" w:hAnsi="Angsana New" w:hint="cs"/>
          <w:sz w:val="30"/>
          <w:szCs w:val="30"/>
          <w:cs/>
          <w:lang w:val="en-GB"/>
        </w:rPr>
        <w:t xml:space="preserve"> ณ วันที่ 31 ธันวาคม 2561 </w:t>
      </w:r>
      <w:r>
        <w:rPr>
          <w:rFonts w:ascii="Angsana New" w:hAnsi="Angsana New"/>
          <w:sz w:val="30"/>
          <w:szCs w:val="30"/>
          <w:cs/>
          <w:lang w:val="en-GB"/>
        </w:rPr>
        <w:t>มี</w:t>
      </w:r>
      <w:r w:rsidR="00337339" w:rsidRPr="002136F8">
        <w:rPr>
          <w:rFonts w:ascii="Angsana New" w:hAnsi="Angsana New"/>
          <w:sz w:val="30"/>
          <w:szCs w:val="30"/>
          <w:cs/>
          <w:lang w:val="en-GB"/>
        </w:rPr>
        <w:t xml:space="preserve">หลักทรัพย์ค้ำประกัน ได้แก่ ที่ดินและสิ่งปลูกสร้างของโรงแรมดุสิตธานี </w:t>
      </w:r>
      <w:r w:rsidR="00500298">
        <w:rPr>
          <w:rFonts w:ascii="Angsana New" w:hAnsi="Angsana New"/>
          <w:sz w:val="30"/>
          <w:szCs w:val="30"/>
          <w:cs/>
          <w:lang w:val="en-GB"/>
        </w:rPr>
        <w:br/>
      </w:r>
      <w:r w:rsidR="00337339" w:rsidRPr="002136F8">
        <w:rPr>
          <w:rFonts w:ascii="Angsana New" w:hAnsi="Angsana New"/>
          <w:sz w:val="30"/>
          <w:szCs w:val="30"/>
          <w:cs/>
          <w:lang w:val="en-GB"/>
        </w:rPr>
        <w:t>ลากูน่า ภูเก็ต โดยกำหนดวงเงินจำนองเท่ากับ 790 ล้านบาท และมีระยะเวลาจำนอง 12 ปี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500298">
        <w:rPr>
          <w:rFonts w:ascii="Angsana New" w:hAnsi="Angsana New" w:hint="cs"/>
          <w:sz w:val="30"/>
          <w:szCs w:val="30"/>
          <w:cs/>
          <w:lang w:val="en-GB"/>
        </w:rPr>
        <w:t xml:space="preserve">ทั้งนี้ ในวันที่ </w:t>
      </w:r>
      <w:r w:rsidR="00500298">
        <w:rPr>
          <w:rFonts w:ascii="Angsana New" w:hAnsi="Angsana New"/>
          <w:sz w:val="30"/>
          <w:szCs w:val="30"/>
        </w:rPr>
        <w:t xml:space="preserve">25 </w:t>
      </w:r>
      <w:r w:rsidR="0050029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00298">
        <w:rPr>
          <w:rFonts w:ascii="Angsana New" w:hAnsi="Angsana New"/>
          <w:sz w:val="30"/>
          <w:szCs w:val="30"/>
        </w:rPr>
        <w:t>2562</w:t>
      </w:r>
      <w:r w:rsidR="00500298">
        <w:rPr>
          <w:rFonts w:ascii="Angsana New" w:hAnsi="Angsana New" w:hint="cs"/>
          <w:sz w:val="30"/>
          <w:szCs w:val="30"/>
          <w:cs/>
        </w:rPr>
        <w:t xml:space="preserve"> กองทรัสต์ได้ชำระคืนเงินกู้ยืมและปลอดจำนองหลักทรัพย์</w:t>
      </w:r>
      <w:r w:rsidR="0048663B">
        <w:rPr>
          <w:rFonts w:ascii="Angsana New" w:hAnsi="Angsana New" w:hint="cs"/>
          <w:sz w:val="30"/>
          <w:szCs w:val="30"/>
          <w:cs/>
        </w:rPr>
        <w:t>ค้ำ</w:t>
      </w:r>
      <w:r w:rsidR="00500298">
        <w:rPr>
          <w:rFonts w:ascii="Angsana New" w:hAnsi="Angsana New" w:hint="cs"/>
          <w:sz w:val="30"/>
          <w:szCs w:val="30"/>
          <w:cs/>
        </w:rPr>
        <w:t>ประกันแล้ว</w:t>
      </w:r>
    </w:p>
    <w:p w14:paraId="06B40E70" w14:textId="30C2460F" w:rsidR="00D90185" w:rsidRPr="00DB03EB" w:rsidRDefault="00D90185" w:rsidP="0021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66ACCBB" w14:textId="35BDC7A4" w:rsidR="00426FA0" w:rsidRDefault="00426FA0" w:rsidP="00426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2" w:name="_Hlk22817441"/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ในวันที่ </w:t>
      </w:r>
      <w:r w:rsidRPr="007F0799">
        <w:rPr>
          <w:rFonts w:ascii="Angsana New" w:hAnsi="Angsana New"/>
          <w:sz w:val="30"/>
          <w:szCs w:val="30"/>
          <w:lang w:val="en-GB"/>
        </w:rPr>
        <w:t xml:space="preserve">23 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กันยายน </w:t>
      </w:r>
      <w:r w:rsidRPr="007F0799">
        <w:rPr>
          <w:rFonts w:ascii="Angsana New" w:hAnsi="Angsana New"/>
          <w:sz w:val="30"/>
          <w:szCs w:val="30"/>
          <w:lang w:val="en-GB"/>
        </w:rPr>
        <w:t>2562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กองทรัสต์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>ได้เข้าทำสัญญา</w:t>
      </w:r>
      <w:r>
        <w:rPr>
          <w:rFonts w:ascii="Angsana New" w:hAnsi="Angsana New" w:hint="cs"/>
          <w:sz w:val="30"/>
          <w:szCs w:val="30"/>
          <w:cs/>
          <w:lang w:val="en-GB"/>
        </w:rPr>
        <w:t>กู้ยืมเงินจากสถาบันการเงิน วงเงินการกู้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รวมทั้งสิ้น </w:t>
      </w:r>
      <w:r w:rsidRPr="007F0799">
        <w:rPr>
          <w:rFonts w:ascii="Angsana New" w:hAnsi="Angsana New"/>
          <w:sz w:val="30"/>
          <w:szCs w:val="30"/>
          <w:lang w:val="en-GB"/>
        </w:rPr>
        <w:t>1,944</w:t>
      </w:r>
      <w:r>
        <w:rPr>
          <w:rFonts w:ascii="Angsana New" w:hAnsi="Angsana New"/>
          <w:sz w:val="30"/>
          <w:szCs w:val="30"/>
          <w:lang w:val="en-GB"/>
        </w:rPr>
        <w:t>.</w:t>
      </w:r>
      <w:r w:rsidRPr="007F0799">
        <w:rPr>
          <w:rFonts w:ascii="Angsana New" w:hAnsi="Angsana New"/>
          <w:sz w:val="30"/>
          <w:szCs w:val="30"/>
          <w:lang w:val="en-GB"/>
        </w:rPr>
        <w:t xml:space="preserve">21 </w:t>
      </w:r>
      <w:r>
        <w:rPr>
          <w:rFonts w:ascii="Angsana New" w:hAnsi="Angsana New" w:hint="cs"/>
          <w:sz w:val="30"/>
          <w:szCs w:val="30"/>
          <w:cs/>
          <w:lang w:val="en-GB"/>
        </w:rPr>
        <w:t>ล้าน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บาท </w:t>
      </w:r>
      <w:r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ในวันที่ </w:t>
      </w:r>
      <w:r>
        <w:rPr>
          <w:rFonts w:ascii="Angsana New" w:hAnsi="Angsana New"/>
          <w:sz w:val="30"/>
          <w:szCs w:val="30"/>
          <w:lang w:val="en-GB"/>
        </w:rPr>
        <w:t>2</w:t>
      </w:r>
      <w:r>
        <w:rPr>
          <w:rFonts w:ascii="Angsana New" w:hAnsi="Angsana New" w:hint="cs"/>
          <w:sz w:val="30"/>
          <w:szCs w:val="30"/>
          <w:cs/>
          <w:lang w:val="en-GB"/>
        </w:rPr>
        <w:t>5</w:t>
      </w:r>
      <w:r w:rsidRPr="007F0799">
        <w:rPr>
          <w:rFonts w:ascii="Angsana New" w:hAnsi="Angsana New"/>
          <w:sz w:val="30"/>
          <w:szCs w:val="30"/>
          <w:lang w:val="en-GB"/>
        </w:rPr>
        <w:t xml:space="preserve"> 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กันยายน </w:t>
      </w:r>
      <w:r w:rsidRPr="007F0799">
        <w:rPr>
          <w:rFonts w:ascii="Angsana New" w:hAnsi="Angsana New"/>
          <w:sz w:val="30"/>
          <w:szCs w:val="30"/>
          <w:lang w:val="en-GB"/>
        </w:rPr>
        <w:t>2562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กองทรัสต์</w:t>
      </w:r>
      <w:r w:rsidR="009149CA">
        <w:rPr>
          <w:rFonts w:ascii="Angsana New" w:hAnsi="Angsana New" w:hint="cs"/>
          <w:sz w:val="30"/>
          <w:szCs w:val="30"/>
          <w:cs/>
          <w:lang w:val="en-GB"/>
        </w:rPr>
        <w:t>เบิก</w:t>
      </w:r>
      <w:r>
        <w:rPr>
          <w:rFonts w:ascii="Angsana New" w:hAnsi="Angsana New" w:hint="cs"/>
          <w:sz w:val="30"/>
          <w:szCs w:val="30"/>
          <w:cs/>
          <w:lang w:val="en-GB"/>
        </w:rPr>
        <w:t>เงินงวดแรกจำนวน 1,488</w:t>
      </w:r>
      <w:r>
        <w:rPr>
          <w:rFonts w:ascii="Angsana New" w:hAnsi="Angsana New"/>
          <w:sz w:val="30"/>
          <w:szCs w:val="30"/>
          <w:lang w:val="en-GB"/>
        </w:rPr>
        <w:t>.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21 ล้านบาท </w:t>
      </w:r>
      <w:r w:rsidRPr="003948D0">
        <w:rPr>
          <w:rFonts w:ascii="Angsana New" w:hAnsi="Angsana New"/>
          <w:sz w:val="30"/>
          <w:szCs w:val="30"/>
          <w:cs/>
          <w:lang w:val="en-GB"/>
        </w:rPr>
        <w:t xml:space="preserve">เพื่อให้บริษัทย่อยกู้เพื่อใช้ในการซื้อทรัพย์สินและหนี้สินโครงการโรงแรมดุสิตธานี มัลดีฟส์ </w:t>
      </w:r>
      <w:r>
        <w:rPr>
          <w:rFonts w:ascii="Angsana New" w:hAnsi="Angsana New" w:hint="cs"/>
          <w:sz w:val="30"/>
          <w:szCs w:val="30"/>
          <w:cs/>
          <w:lang w:val="en-GB"/>
        </w:rPr>
        <w:t>เ</w:t>
      </w:r>
      <w:r>
        <w:rPr>
          <w:rFonts w:ascii="Angsana New" w:hAnsi="Angsana New"/>
          <w:sz w:val="30"/>
          <w:szCs w:val="30"/>
          <w:cs/>
          <w:lang w:val="en-GB"/>
        </w:rPr>
        <w:t>งินกู้ยืม</w:t>
      </w:r>
      <w:r w:rsidR="00E01338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>
        <w:rPr>
          <w:rFonts w:ascii="Angsana New" w:hAnsi="Angsana New"/>
          <w:sz w:val="30"/>
          <w:szCs w:val="30"/>
          <w:cs/>
          <w:lang w:val="en-GB"/>
        </w:rPr>
        <w:t>มี</w:t>
      </w:r>
      <w:r w:rsidRPr="002136F8">
        <w:rPr>
          <w:rFonts w:ascii="Angsana New" w:hAnsi="Angsana New"/>
          <w:sz w:val="30"/>
          <w:szCs w:val="30"/>
          <w:cs/>
          <w:lang w:val="en-GB"/>
        </w:rPr>
        <w:t xml:space="preserve">หลักทรัพย์ค้ำประกัน </w:t>
      </w:r>
      <w:r w:rsidRPr="00887218">
        <w:rPr>
          <w:rFonts w:ascii="Angsana New" w:hAnsi="Angsana New"/>
          <w:sz w:val="30"/>
          <w:szCs w:val="30"/>
          <w:cs/>
          <w:lang w:val="en-GB"/>
        </w:rPr>
        <w:t xml:space="preserve">ได้แก่ ที่ดินและสิ่งปลูกสร้างของโรงแรมดุสิตธานี ลากูน่า ภูเก็ต และ </w:t>
      </w:r>
      <w:r w:rsidR="00D26387" w:rsidRPr="00D26387">
        <w:rPr>
          <w:rFonts w:ascii="Angsana New" w:hAnsi="Angsana New"/>
          <w:sz w:val="30"/>
          <w:szCs w:val="30"/>
          <w:cs/>
          <w:lang w:val="en-GB"/>
        </w:rPr>
        <w:t>สิทธิการเช่าในที่ดิน และ กรรมสิทธิ์ในอาคาร สิ่งปลูกสร้าง และอุปกรณ์</w:t>
      </w:r>
      <w:r w:rsidRPr="00887218">
        <w:rPr>
          <w:rFonts w:ascii="Angsana New" w:hAnsi="Angsana New"/>
          <w:sz w:val="30"/>
          <w:szCs w:val="30"/>
          <w:cs/>
          <w:lang w:val="en-GB"/>
        </w:rPr>
        <w:t>ของโรงแรมดุสิตธานี มัลดีฟส์</w:t>
      </w:r>
      <w:r w:rsidR="00A22680">
        <w:rPr>
          <w:rFonts w:ascii="Angsana New" w:hAnsi="Angsana New" w:hint="cs"/>
          <w:sz w:val="30"/>
          <w:szCs w:val="30"/>
          <w:cs/>
          <w:lang w:val="en-GB"/>
        </w:rPr>
        <w:t>และอื่น</w:t>
      </w:r>
      <w:r w:rsidR="00A22680">
        <w:rPr>
          <w:rFonts w:ascii="Angsana New" w:hAnsi="Angsana New"/>
          <w:sz w:val="30"/>
          <w:szCs w:val="30"/>
          <w:lang w:val="en-GB"/>
        </w:rPr>
        <w:t xml:space="preserve"> </w:t>
      </w:r>
      <w:r w:rsidR="00A22680">
        <w:rPr>
          <w:rFonts w:ascii="Angsana New" w:hAnsi="Angsana New" w:hint="cs"/>
          <w:sz w:val="30"/>
          <w:szCs w:val="30"/>
          <w:cs/>
          <w:lang w:val="en-GB"/>
        </w:rPr>
        <w:t>ๆ</w:t>
      </w:r>
      <w:r w:rsidRPr="004C7068">
        <w:rPr>
          <w:rFonts w:ascii="Angsana New" w:hAnsi="Angsana New"/>
          <w:sz w:val="30"/>
          <w:szCs w:val="30"/>
          <w:lang w:val="en-GB"/>
        </w:rPr>
        <w:t xml:space="preserve"> </w:t>
      </w:r>
      <w:r w:rsidRPr="004C7068">
        <w:rPr>
          <w:rFonts w:ascii="Angsana New" w:hAnsi="Angsana New"/>
          <w:sz w:val="30"/>
          <w:szCs w:val="30"/>
          <w:cs/>
          <w:lang w:val="en-GB"/>
        </w:rPr>
        <w:t>โดยอัตราดอกเบี้ยจะไม่เกินร้อยละ</w:t>
      </w:r>
      <w:r w:rsidR="0050029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C7068">
        <w:rPr>
          <w:rFonts w:ascii="Angsana New" w:hAnsi="Angsana New"/>
          <w:sz w:val="30"/>
          <w:szCs w:val="30"/>
          <w:lang w:val="en-GB"/>
        </w:rPr>
        <w:t xml:space="preserve">4.2 </w:t>
      </w:r>
      <w:r w:rsidRPr="004C7068">
        <w:rPr>
          <w:rFonts w:ascii="Angsana New" w:hAnsi="Angsana New"/>
          <w:sz w:val="30"/>
          <w:szCs w:val="30"/>
          <w:cs/>
          <w:lang w:val="en-GB"/>
        </w:rPr>
        <w:t>ต่อปี</w:t>
      </w:r>
      <w:r w:rsidRPr="003948D0">
        <w:rPr>
          <w:rFonts w:ascii="Angsana New" w:hAnsi="Angsana New"/>
          <w:sz w:val="30"/>
          <w:szCs w:val="30"/>
          <w:cs/>
          <w:lang w:val="en-GB"/>
        </w:rPr>
        <w:t xml:space="preserve">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3948D0">
        <w:rPr>
          <w:rFonts w:ascii="Angsana New" w:hAnsi="Angsana New"/>
          <w:sz w:val="30"/>
          <w:szCs w:val="30"/>
          <w:lang w:val="en-GB"/>
        </w:rPr>
        <w:t xml:space="preserve">5 </w:t>
      </w:r>
      <w:r w:rsidRPr="003948D0">
        <w:rPr>
          <w:rFonts w:ascii="Angsana New" w:hAnsi="Angsana New"/>
          <w:sz w:val="30"/>
          <w:szCs w:val="30"/>
          <w:cs/>
          <w:lang w:val="en-GB"/>
        </w:rPr>
        <w:t>ปี นับตั้งแต่วันเบิกเงินกู้งวดแรก</w:t>
      </w:r>
    </w:p>
    <w:bookmarkEnd w:id="2"/>
    <w:p w14:paraId="16365DE4" w14:textId="6E2F080F" w:rsidR="00373CE9" w:rsidRPr="00DB03EB" w:rsidRDefault="00373CE9" w:rsidP="00DB0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B03EB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DB03EB">
        <w:rPr>
          <w:rFonts w:ascii="Angsana New" w:hAnsi="Angsana New"/>
          <w:sz w:val="30"/>
          <w:szCs w:val="30"/>
          <w:lang w:val="en-GB"/>
        </w:rPr>
        <w:t>EBITDA</w:t>
      </w:r>
      <w:r w:rsidR="00E96D6C">
        <w:rPr>
          <w:rFonts w:ascii="Angsana New" w:hAnsi="Angsana New"/>
          <w:sz w:val="30"/>
          <w:szCs w:val="30"/>
          <w:lang w:val="en-GB"/>
        </w:rPr>
        <w:t xml:space="preserve"> </w:t>
      </w:r>
      <w:r w:rsidR="00E96D6C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="005662AF">
        <w:rPr>
          <w:rFonts w:ascii="Angsana New" w:hAnsi="Angsana New" w:hint="cs"/>
          <w:sz w:val="28"/>
          <w:szCs w:val="28"/>
          <w:cs/>
        </w:rPr>
        <w:t>เงินกู้ยืม</w:t>
      </w:r>
      <w:r w:rsidR="00E96D6C">
        <w:rPr>
          <w:rFonts w:ascii="Angsana New" w:hAnsi="Angsana New" w:hint="cs"/>
          <w:sz w:val="28"/>
          <w:szCs w:val="28"/>
          <w:cs/>
        </w:rPr>
        <w:t>ต่อสินทรัพย์รวม</w:t>
      </w:r>
    </w:p>
    <w:p w14:paraId="3F9A5B2A" w14:textId="77777777" w:rsidR="00373CE9" w:rsidRPr="00DB03EB" w:rsidRDefault="00373CE9" w:rsidP="0021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3524160" w14:textId="77777777" w:rsidR="00337339" w:rsidRPr="000907E5" w:rsidRDefault="00337339" w:rsidP="00337339">
      <w:pPr>
        <w:tabs>
          <w:tab w:val="clear" w:pos="454"/>
        </w:tabs>
        <w:spacing w:line="240" w:lineRule="auto"/>
        <w:ind w:left="544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0907E5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เงินกู้ยืมระยะยาว </w:t>
      </w:r>
      <w:r w:rsidRPr="000907E5">
        <w:rPr>
          <w:rFonts w:ascii="Angsana New" w:hAnsi="Angsana New"/>
          <w:color w:val="000000"/>
          <w:sz w:val="30"/>
          <w:szCs w:val="30"/>
          <w:cs/>
        </w:rPr>
        <w:t>มีรายละเอียดดังนี้</w:t>
      </w:r>
    </w:p>
    <w:p w14:paraId="25A2B454" w14:textId="10400C5C" w:rsidR="00337339" w:rsidRPr="00DB03EB" w:rsidRDefault="00337339" w:rsidP="00337339">
      <w:pPr>
        <w:spacing w:line="240" w:lineRule="auto"/>
        <w:ind w:left="544"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810"/>
        <w:gridCol w:w="270"/>
        <w:gridCol w:w="1530"/>
        <w:gridCol w:w="260"/>
        <w:gridCol w:w="1540"/>
      </w:tblGrid>
      <w:tr w:rsidR="00270C33" w:rsidRPr="005654C0" w14:paraId="7CE85169" w14:textId="77777777" w:rsidTr="00EB57B0">
        <w:trPr>
          <w:trHeight w:val="20"/>
          <w:tblHeader/>
        </w:trPr>
        <w:tc>
          <w:tcPr>
            <w:tcW w:w="4860" w:type="dxa"/>
          </w:tcPr>
          <w:p w14:paraId="18ED2B6A" w14:textId="77777777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DA73AFA" w14:textId="77777777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E6EDF" w14:textId="77777777" w:rsidR="00270C33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4049FD" w14:textId="1FF81909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0" w:type="dxa"/>
          </w:tcPr>
          <w:p w14:paraId="4F6334D1" w14:textId="77777777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40" w:type="dxa"/>
          </w:tcPr>
          <w:p w14:paraId="2BEE21D3" w14:textId="77777777" w:rsidR="00270C33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699464B5" w14:textId="77777777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70C33" w:rsidRPr="005654C0" w14:paraId="060657A6" w14:textId="77777777" w:rsidTr="00EB57B0">
        <w:trPr>
          <w:trHeight w:val="20"/>
          <w:tblHeader/>
        </w:trPr>
        <w:tc>
          <w:tcPr>
            <w:tcW w:w="4860" w:type="dxa"/>
          </w:tcPr>
          <w:p w14:paraId="7D709BC4" w14:textId="77777777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414A137" w14:textId="77777777" w:rsidR="00270C33" w:rsidRPr="005078C7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0679B44B" w14:textId="77777777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0C33" w:rsidRPr="000E6257" w14:paraId="178DE457" w14:textId="77777777" w:rsidTr="00EB57B0">
        <w:trPr>
          <w:trHeight w:val="20"/>
        </w:trPr>
        <w:tc>
          <w:tcPr>
            <w:tcW w:w="5670" w:type="dxa"/>
            <w:gridSpan w:val="2"/>
          </w:tcPr>
          <w:p w14:paraId="3C5D29D6" w14:textId="77777777" w:rsidR="00270C33" w:rsidRPr="00185761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2F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F2F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47B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  <w:r w:rsidRPr="00047B9A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047B9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5D1AC8DD" w14:textId="77777777" w:rsidR="00270C33" w:rsidRPr="007016DC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98A31F" w14:textId="650418A1" w:rsidR="00270C33" w:rsidRPr="007016DC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C33">
              <w:rPr>
                <w:rFonts w:ascii="Angsana New" w:hAnsi="Angsana New"/>
                <w:sz w:val="30"/>
                <w:szCs w:val="30"/>
                <w:cs/>
                <w:lang w:bidi="th-TH"/>
              </w:rPr>
              <w:t>599</w:t>
            </w:r>
            <w:r w:rsidRPr="00270C3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C33">
              <w:rPr>
                <w:rFonts w:ascii="Angsana New" w:hAnsi="Angsana New"/>
                <w:sz w:val="30"/>
                <w:szCs w:val="30"/>
                <w:cs/>
                <w:lang w:bidi="th-TH"/>
              </w:rPr>
              <w:t>095</w:t>
            </w:r>
          </w:p>
        </w:tc>
        <w:tc>
          <w:tcPr>
            <w:tcW w:w="260" w:type="dxa"/>
          </w:tcPr>
          <w:p w14:paraId="65B6B81F" w14:textId="77777777" w:rsidR="00270C33" w:rsidRPr="007016DC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0" w:type="dxa"/>
          </w:tcPr>
          <w:p w14:paraId="2DC271A0" w14:textId="57D4148F" w:rsidR="00270C33" w:rsidRPr="00892457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C33">
              <w:rPr>
                <w:rFonts w:ascii="Angsana New" w:hAnsi="Angsana New"/>
                <w:sz w:val="30"/>
                <w:szCs w:val="30"/>
                <w:cs/>
                <w:lang w:bidi="th-TH"/>
              </w:rPr>
              <w:t>599</w:t>
            </w:r>
            <w:r w:rsidRPr="00270C3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C33">
              <w:rPr>
                <w:rFonts w:ascii="Angsana New" w:hAnsi="Angsana New"/>
                <w:sz w:val="30"/>
                <w:szCs w:val="30"/>
                <w:cs/>
                <w:lang w:bidi="th-TH"/>
              </w:rPr>
              <w:t>095</w:t>
            </w:r>
          </w:p>
        </w:tc>
      </w:tr>
      <w:tr w:rsidR="00270C33" w:rsidRPr="000E6257" w14:paraId="166F7752" w14:textId="77777777" w:rsidTr="00EB57B0">
        <w:trPr>
          <w:trHeight w:val="20"/>
        </w:trPr>
        <w:tc>
          <w:tcPr>
            <w:tcW w:w="5670" w:type="dxa"/>
            <w:gridSpan w:val="2"/>
          </w:tcPr>
          <w:p w14:paraId="397D8F95" w14:textId="79B9E0D0" w:rsidR="00270C33" w:rsidRPr="003F2F35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05CE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20FA26E4" w14:textId="77777777" w:rsidR="00270C33" w:rsidRPr="007016DC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B2B18D" w14:textId="514FD219" w:rsidR="00270C33" w:rsidRPr="007016DC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C33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270C3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C33">
              <w:rPr>
                <w:rFonts w:ascii="Angsana New" w:hAnsi="Angsana New"/>
                <w:sz w:val="30"/>
                <w:szCs w:val="30"/>
                <w:cs/>
                <w:lang w:bidi="th-TH"/>
              </w:rPr>
              <w:t>673</w:t>
            </w:r>
            <w:r w:rsidRPr="00270C3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C33">
              <w:rPr>
                <w:rFonts w:ascii="Angsana New" w:hAnsi="Angsana New"/>
                <w:sz w:val="30"/>
                <w:szCs w:val="30"/>
                <w:cs/>
                <w:lang w:bidi="th-TH"/>
              </w:rPr>
              <w:t>190</w:t>
            </w:r>
          </w:p>
        </w:tc>
        <w:tc>
          <w:tcPr>
            <w:tcW w:w="260" w:type="dxa"/>
          </w:tcPr>
          <w:p w14:paraId="5D5234F4" w14:textId="77777777" w:rsidR="00270C33" w:rsidRPr="002A75D1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40" w:type="dxa"/>
          </w:tcPr>
          <w:p w14:paraId="35C66077" w14:textId="39F97C24" w:rsidR="00270C33" w:rsidRPr="00892457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C33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270C3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C33">
              <w:rPr>
                <w:rFonts w:ascii="Angsana New" w:hAnsi="Angsana New"/>
                <w:sz w:val="30"/>
                <w:szCs w:val="30"/>
                <w:cs/>
                <w:lang w:bidi="th-TH"/>
              </w:rPr>
              <w:t>673</w:t>
            </w:r>
            <w:r w:rsidRPr="00270C3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70C33">
              <w:rPr>
                <w:rFonts w:ascii="Angsana New" w:hAnsi="Angsana New"/>
                <w:sz w:val="30"/>
                <w:szCs w:val="30"/>
                <w:cs/>
                <w:lang w:bidi="th-TH"/>
              </w:rPr>
              <w:t>190</w:t>
            </w:r>
          </w:p>
        </w:tc>
      </w:tr>
      <w:tr w:rsidR="00270C33" w:rsidRPr="000E6257" w14:paraId="449EB00A" w14:textId="77777777" w:rsidTr="00EB57B0">
        <w:trPr>
          <w:trHeight w:val="20"/>
        </w:trPr>
        <w:tc>
          <w:tcPr>
            <w:tcW w:w="5670" w:type="dxa"/>
            <w:gridSpan w:val="2"/>
          </w:tcPr>
          <w:p w14:paraId="4D414035" w14:textId="11CFF6F3" w:rsidR="00270C33" w:rsidRPr="00705CE2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5B490CAA" w14:textId="77777777" w:rsidR="00270C33" w:rsidDel="004969A4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77C6AD" w14:textId="12B0E098" w:rsidR="00270C33" w:rsidRPr="002A75D1" w:rsidDel="004969A4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C33">
              <w:rPr>
                <w:rFonts w:ascii="Angsana New" w:hAnsi="Angsana New"/>
                <w:sz w:val="30"/>
                <w:szCs w:val="30"/>
                <w:lang w:val="en-US" w:bidi="th-TH"/>
              </w:rPr>
              <w:t>(784,075)</w:t>
            </w:r>
          </w:p>
        </w:tc>
        <w:tc>
          <w:tcPr>
            <w:tcW w:w="260" w:type="dxa"/>
          </w:tcPr>
          <w:p w14:paraId="3A0DAA6C" w14:textId="77777777" w:rsidR="00270C33" w:rsidRPr="002A75D1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40" w:type="dxa"/>
          </w:tcPr>
          <w:p w14:paraId="394FC754" w14:textId="67DA4BC6" w:rsidR="00270C33" w:rsidDel="004969A4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0C33">
              <w:rPr>
                <w:rFonts w:ascii="Angsana New" w:hAnsi="Angsana New"/>
                <w:sz w:val="30"/>
                <w:szCs w:val="30"/>
                <w:lang w:bidi="th-TH"/>
              </w:rPr>
              <w:t>(784,075)</w:t>
            </w:r>
          </w:p>
        </w:tc>
      </w:tr>
      <w:tr w:rsidR="00270C33" w:rsidRPr="000E6257" w14:paraId="25FB633F" w14:textId="77777777" w:rsidTr="00EB57B0">
        <w:trPr>
          <w:trHeight w:val="20"/>
        </w:trPr>
        <w:tc>
          <w:tcPr>
            <w:tcW w:w="5670" w:type="dxa"/>
            <w:gridSpan w:val="2"/>
          </w:tcPr>
          <w:p w14:paraId="6FD5B949" w14:textId="77777777" w:rsidR="00270C33" w:rsidRPr="003F2F35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25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53210E4" w14:textId="77777777" w:rsidR="00270C33" w:rsidRPr="007016DC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BEDFE9" w14:textId="5299699C" w:rsidR="00270C33" w:rsidRPr="002A75D1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0C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270C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70C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488</w:t>
            </w:r>
            <w:r w:rsidRPr="00270C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70C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210</w:t>
            </w:r>
          </w:p>
        </w:tc>
        <w:tc>
          <w:tcPr>
            <w:tcW w:w="260" w:type="dxa"/>
          </w:tcPr>
          <w:p w14:paraId="61A0A278" w14:textId="77777777" w:rsidR="00270C33" w:rsidRPr="002A75D1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6A85B19A" w14:textId="77BC08C4" w:rsidR="00270C33" w:rsidRPr="002A75D1" w:rsidRDefault="00270C33" w:rsidP="00CD4440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0C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270C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70C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488</w:t>
            </w:r>
            <w:r w:rsidRPr="00270C3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270C3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210</w:t>
            </w:r>
          </w:p>
        </w:tc>
      </w:tr>
    </w:tbl>
    <w:p w14:paraId="0426F1C7" w14:textId="6516164A" w:rsidR="00270C33" w:rsidRPr="00DB03EB" w:rsidRDefault="00270C33" w:rsidP="00337339">
      <w:pPr>
        <w:spacing w:line="240" w:lineRule="auto"/>
        <w:ind w:left="544"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3803F52" w14:textId="49461B99" w:rsidR="00337339" w:rsidRDefault="00337339" w:rsidP="0033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="Angsana New" w:hAnsi="Angsana New"/>
          <w:spacing w:val="-4"/>
          <w:sz w:val="30"/>
          <w:szCs w:val="30"/>
        </w:rPr>
      </w:pPr>
      <w:r w:rsidRPr="00342831">
        <w:rPr>
          <w:rFonts w:ascii="Angsana New" w:hAnsi="Angsana New"/>
          <w:spacing w:val="-4"/>
          <w:sz w:val="30"/>
          <w:szCs w:val="30"/>
          <w:cs/>
        </w:rPr>
        <w:t>เงินกู้</w:t>
      </w:r>
      <w:r>
        <w:rPr>
          <w:rFonts w:ascii="Angsana New" w:hAnsi="Angsana New" w:hint="cs"/>
          <w:spacing w:val="-4"/>
          <w:sz w:val="30"/>
          <w:szCs w:val="30"/>
          <w:cs/>
        </w:rPr>
        <w:t>ยืมระยะยาวแสดงตามระยะเวลาครบกำหนดการจ่ายชำระ ณ วันที่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142EB0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863E72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142EB0">
        <w:rPr>
          <w:rFonts w:ascii="Angsana New" w:hAnsi="Angsana New" w:hint="cs"/>
          <w:spacing w:val="-4"/>
          <w:sz w:val="30"/>
          <w:szCs w:val="30"/>
          <w:cs/>
        </w:rPr>
        <w:t>ายน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4"/>
          <w:sz w:val="30"/>
          <w:szCs w:val="30"/>
        </w:rPr>
        <w:t>2561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21D86">
        <w:rPr>
          <w:rFonts w:ascii="Angsana New" w:hAnsi="Angsana New"/>
          <w:spacing w:val="-4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ได้ดังนี้</w:t>
      </w:r>
    </w:p>
    <w:p w14:paraId="2A09F9BE" w14:textId="77777777" w:rsidR="00337339" w:rsidRPr="00DB03EB" w:rsidRDefault="00337339" w:rsidP="002136F8">
      <w:pPr>
        <w:spacing w:line="240" w:lineRule="auto"/>
        <w:ind w:left="544"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24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313"/>
        <w:gridCol w:w="1441"/>
        <w:gridCol w:w="271"/>
        <w:gridCol w:w="1621"/>
        <w:gridCol w:w="236"/>
        <w:gridCol w:w="1561"/>
        <w:gridCol w:w="258"/>
        <w:gridCol w:w="1542"/>
      </w:tblGrid>
      <w:tr w:rsidR="00EF3AEC" w:rsidRPr="000907E5" w14:paraId="633B6025" w14:textId="20E1A214" w:rsidTr="00EF3AEC">
        <w:tc>
          <w:tcPr>
            <w:tcW w:w="2313" w:type="dxa"/>
            <w:shd w:val="clear" w:color="auto" w:fill="auto"/>
          </w:tcPr>
          <w:p w14:paraId="5BBEB667" w14:textId="77777777" w:rsidR="00EF3AEC" w:rsidRPr="000907E5" w:rsidRDefault="00EF3AEC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333" w:type="dxa"/>
            <w:gridSpan w:val="3"/>
          </w:tcPr>
          <w:p w14:paraId="43BDCBAC" w14:textId="0F598646" w:rsidR="00EF3AEC" w:rsidRPr="00EF3AEC" w:rsidRDefault="00EF3AEC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F3AEC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1B31EF3" w14:textId="77777777" w:rsidR="00EF3AEC" w:rsidRDefault="00EF3AEC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361" w:type="dxa"/>
            <w:gridSpan w:val="3"/>
          </w:tcPr>
          <w:p w14:paraId="0B13A89E" w14:textId="2BF41824" w:rsidR="00EF3AEC" w:rsidRPr="00EF3AEC" w:rsidRDefault="00EF3AEC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3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AEC" w:rsidRPr="000907E5" w14:paraId="2F19C843" w14:textId="77777777" w:rsidTr="00EF3AEC">
        <w:tc>
          <w:tcPr>
            <w:tcW w:w="2313" w:type="dxa"/>
            <w:shd w:val="clear" w:color="auto" w:fill="auto"/>
          </w:tcPr>
          <w:p w14:paraId="5E061398" w14:textId="77777777" w:rsidR="00EF3AEC" w:rsidRPr="000907E5" w:rsidRDefault="00EF3AEC" w:rsidP="00EF3AE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A2AA5A8" w14:textId="10A0AF0D" w:rsidR="00EF3AEC" w:rsidRDefault="00EF3AEC" w:rsidP="00EF3AE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1" w:type="dxa"/>
          </w:tcPr>
          <w:p w14:paraId="4121E60A" w14:textId="77777777" w:rsidR="00EF3AEC" w:rsidRPr="000907E5" w:rsidRDefault="00EF3AEC" w:rsidP="00EF3AE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4C82D676" w14:textId="7F683154" w:rsidR="00EF3AEC" w:rsidRDefault="00EF3AEC" w:rsidP="00EF3AE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26A5BFC" w14:textId="77777777" w:rsidR="00EF3AEC" w:rsidRDefault="00EF3AEC" w:rsidP="00EF3AE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61" w:type="dxa"/>
          </w:tcPr>
          <w:p w14:paraId="5557BAB2" w14:textId="4B427138" w:rsidR="00EF3AEC" w:rsidRDefault="00EF3AEC" w:rsidP="00EF3AE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8" w:type="dxa"/>
          </w:tcPr>
          <w:p w14:paraId="21A22AF0" w14:textId="77777777" w:rsidR="00EF3AEC" w:rsidRDefault="00EF3AEC" w:rsidP="00EF3AE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42" w:type="dxa"/>
          </w:tcPr>
          <w:p w14:paraId="6555FEB8" w14:textId="4EFE51C7" w:rsidR="00EF3AEC" w:rsidRDefault="00EF3AEC" w:rsidP="00EF3AE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70C33" w:rsidRPr="000907E5" w14:paraId="4F2308D1" w14:textId="0C387697" w:rsidTr="00EF3AEC">
        <w:tc>
          <w:tcPr>
            <w:tcW w:w="2313" w:type="dxa"/>
            <w:shd w:val="clear" w:color="auto" w:fill="auto"/>
          </w:tcPr>
          <w:p w14:paraId="77E46366" w14:textId="77777777" w:rsidR="00270C33" w:rsidRPr="000907E5" w:rsidRDefault="00270C33" w:rsidP="00270C33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FC638D8" w14:textId="77777777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427F6274" w14:textId="77777777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2BF0C785" w14:textId="77777777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14:paraId="37FE787B" w14:textId="77777777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14:paraId="76FAE121" w14:textId="0628A199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14:paraId="3D062308" w14:textId="77777777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42" w:type="dxa"/>
          </w:tcPr>
          <w:p w14:paraId="6D2A3361" w14:textId="5FCC20D4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2561</w:t>
            </w:r>
          </w:p>
        </w:tc>
      </w:tr>
      <w:tr w:rsidR="00270C33" w:rsidRPr="000907E5" w14:paraId="231B1B65" w14:textId="0701F6BE" w:rsidTr="00EF3AEC">
        <w:tc>
          <w:tcPr>
            <w:tcW w:w="2313" w:type="dxa"/>
            <w:shd w:val="clear" w:color="auto" w:fill="auto"/>
          </w:tcPr>
          <w:p w14:paraId="3BE41987" w14:textId="77777777" w:rsidR="00270C33" w:rsidRPr="000907E5" w:rsidRDefault="00270C33" w:rsidP="00270C33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6930" w:type="dxa"/>
            <w:gridSpan w:val="7"/>
          </w:tcPr>
          <w:p w14:paraId="71639D14" w14:textId="175BA716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907E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270C33" w:rsidRPr="000907E5" w14:paraId="13E63301" w14:textId="158E021A" w:rsidTr="00EF3AEC">
        <w:trPr>
          <w:trHeight w:val="77"/>
        </w:trPr>
        <w:tc>
          <w:tcPr>
            <w:tcW w:w="2313" w:type="dxa"/>
            <w:shd w:val="clear" w:color="auto" w:fill="auto"/>
          </w:tcPr>
          <w:p w14:paraId="7EF7F194" w14:textId="77777777" w:rsidR="00270C33" w:rsidRPr="00A93CE0" w:rsidRDefault="00270C33" w:rsidP="00270C33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41" w:type="dxa"/>
          </w:tcPr>
          <w:p w14:paraId="08FBBFB1" w14:textId="23A78CA4" w:rsidR="00270C33" w:rsidRPr="000907E5" w:rsidRDefault="00270C33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CF5A5C5" w14:textId="77777777" w:rsidR="00270C33" w:rsidRPr="000907E5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36E54072" w14:textId="77777777" w:rsidR="00270C33" w:rsidRPr="000907E5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25,675</w:t>
            </w:r>
          </w:p>
        </w:tc>
        <w:tc>
          <w:tcPr>
            <w:tcW w:w="236" w:type="dxa"/>
          </w:tcPr>
          <w:p w14:paraId="04FE36E8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</w:tcPr>
          <w:p w14:paraId="55C41595" w14:textId="2088C15E" w:rsidR="00270C33" w:rsidRDefault="00270C33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4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7F572EC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2" w:type="dxa"/>
          </w:tcPr>
          <w:p w14:paraId="03F3606A" w14:textId="436577E0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25,675</w:t>
            </w:r>
          </w:p>
        </w:tc>
      </w:tr>
      <w:tr w:rsidR="00270C33" w:rsidRPr="000907E5" w14:paraId="190B2D97" w14:textId="2AC66221" w:rsidTr="00EF3AEC">
        <w:trPr>
          <w:trHeight w:val="77"/>
        </w:trPr>
        <w:tc>
          <w:tcPr>
            <w:tcW w:w="2313" w:type="dxa"/>
            <w:shd w:val="clear" w:color="auto" w:fill="auto"/>
          </w:tcPr>
          <w:p w14:paraId="0B290076" w14:textId="77777777" w:rsidR="00270C33" w:rsidRDefault="00270C33" w:rsidP="00270C33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ครบกำหนดหลังจากหนึ่งปี </w:t>
            </w:r>
          </w:p>
          <w:p w14:paraId="013F5BD3" w14:textId="7A603623" w:rsidR="00270C33" w:rsidRPr="000907E5" w:rsidRDefault="00270C33" w:rsidP="00270C33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แต่ไม่เกินห้าปี</w:t>
            </w:r>
          </w:p>
        </w:tc>
        <w:tc>
          <w:tcPr>
            <w:tcW w:w="1441" w:type="dxa"/>
          </w:tcPr>
          <w:p w14:paraId="2EEB3F40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6B25270" w14:textId="3FC0A916" w:rsidR="00270C33" w:rsidRPr="000907E5" w:rsidRDefault="00270C33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1,488,210</w:t>
            </w:r>
          </w:p>
        </w:tc>
        <w:tc>
          <w:tcPr>
            <w:tcW w:w="271" w:type="dxa"/>
          </w:tcPr>
          <w:p w14:paraId="32119A03" w14:textId="77777777" w:rsidR="00270C33" w:rsidRPr="000907E5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3724A3F7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4E25C0" w14:textId="5D2387FC" w:rsidR="00270C33" w:rsidRPr="000907E5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197,500</w:t>
            </w:r>
          </w:p>
        </w:tc>
        <w:tc>
          <w:tcPr>
            <w:tcW w:w="236" w:type="dxa"/>
          </w:tcPr>
          <w:p w14:paraId="69E4AC85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</w:tcPr>
          <w:p w14:paraId="5890720E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8C307BB" w14:textId="7394601D" w:rsidR="00270C33" w:rsidRDefault="00270C33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1,488,210</w:t>
            </w:r>
          </w:p>
        </w:tc>
        <w:tc>
          <w:tcPr>
            <w:tcW w:w="258" w:type="dxa"/>
          </w:tcPr>
          <w:p w14:paraId="64E84AA3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2" w:type="dxa"/>
          </w:tcPr>
          <w:p w14:paraId="63CFF9C0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7AF587E" w14:textId="38746192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197,500</w:t>
            </w:r>
          </w:p>
        </w:tc>
      </w:tr>
      <w:tr w:rsidR="00270C33" w:rsidRPr="000907E5" w14:paraId="3D025997" w14:textId="3CE29EB5" w:rsidTr="00EF3AEC">
        <w:trPr>
          <w:trHeight w:val="77"/>
        </w:trPr>
        <w:tc>
          <w:tcPr>
            <w:tcW w:w="2313" w:type="dxa"/>
            <w:shd w:val="clear" w:color="auto" w:fill="auto"/>
          </w:tcPr>
          <w:p w14:paraId="5CE0B07A" w14:textId="77777777" w:rsidR="00270C33" w:rsidRPr="000907E5" w:rsidRDefault="00270C33" w:rsidP="00270C33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2DF221F" w14:textId="0EBCB30E" w:rsidR="00270C33" w:rsidRPr="00937C99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-</w:t>
            </w:r>
          </w:p>
        </w:tc>
        <w:tc>
          <w:tcPr>
            <w:tcW w:w="271" w:type="dxa"/>
          </w:tcPr>
          <w:p w14:paraId="352CC505" w14:textId="77777777" w:rsidR="00270C33" w:rsidRPr="00937C99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118F2EC8" w14:textId="77777777" w:rsidR="00270C33" w:rsidRPr="000907E5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375,920</w:t>
            </w:r>
          </w:p>
        </w:tc>
        <w:tc>
          <w:tcPr>
            <w:tcW w:w="236" w:type="dxa"/>
          </w:tcPr>
          <w:p w14:paraId="1FD65CD5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1698D87F" w14:textId="782DE7F0" w:rsidR="00270C33" w:rsidRDefault="00270C33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4"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-</w:t>
            </w:r>
          </w:p>
        </w:tc>
        <w:tc>
          <w:tcPr>
            <w:tcW w:w="258" w:type="dxa"/>
          </w:tcPr>
          <w:p w14:paraId="6F8C6B3B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5CEF63CA" w14:textId="7D30C871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375,920</w:t>
            </w:r>
          </w:p>
        </w:tc>
      </w:tr>
      <w:tr w:rsidR="00270C33" w:rsidRPr="000907E5" w14:paraId="3033FB26" w14:textId="66D414A5" w:rsidTr="00EF3AEC">
        <w:tc>
          <w:tcPr>
            <w:tcW w:w="2313" w:type="dxa"/>
            <w:shd w:val="clear" w:color="auto" w:fill="auto"/>
          </w:tcPr>
          <w:p w14:paraId="1E33D2C5" w14:textId="77777777" w:rsidR="00270C33" w:rsidRPr="0068735E" w:rsidRDefault="00270C33" w:rsidP="00270C33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8735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45298C09" w14:textId="5E33675E" w:rsidR="00270C33" w:rsidRP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</w:t>
            </w: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488</w:t>
            </w: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210</w:t>
            </w:r>
          </w:p>
        </w:tc>
        <w:tc>
          <w:tcPr>
            <w:tcW w:w="271" w:type="dxa"/>
          </w:tcPr>
          <w:p w14:paraId="65EDFF26" w14:textId="77777777" w:rsidR="00270C33" w:rsidRPr="000907E5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23263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B7B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599,095</w:t>
            </w:r>
          </w:p>
        </w:tc>
        <w:tc>
          <w:tcPr>
            <w:tcW w:w="236" w:type="dxa"/>
          </w:tcPr>
          <w:p w14:paraId="040AABF1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</w:tcPr>
          <w:p w14:paraId="69D854D7" w14:textId="1427E9D0" w:rsidR="00270C33" w:rsidRP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         1</w:t>
            </w: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488</w:t>
            </w: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210</w:t>
            </w:r>
          </w:p>
        </w:tc>
        <w:tc>
          <w:tcPr>
            <w:tcW w:w="258" w:type="dxa"/>
          </w:tcPr>
          <w:p w14:paraId="40CDEFF8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7128FD18" w14:textId="53867F20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B7B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599,095</w:t>
            </w:r>
          </w:p>
        </w:tc>
      </w:tr>
      <w:tr w:rsidR="00270C33" w:rsidRPr="000907E5" w14:paraId="3D7EF76E" w14:textId="4C8264EC" w:rsidTr="00EF3AEC">
        <w:tc>
          <w:tcPr>
            <w:tcW w:w="2313" w:type="dxa"/>
            <w:shd w:val="clear" w:color="auto" w:fill="auto"/>
          </w:tcPr>
          <w:p w14:paraId="2374A843" w14:textId="77777777" w:rsidR="00270C33" w:rsidRDefault="00270C33" w:rsidP="00270C33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4D67DA0C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</w:tcPr>
          <w:p w14:paraId="2424D1AF" w14:textId="77777777" w:rsidR="00270C33" w:rsidRPr="000907E5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338CD974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BF3392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</w:tcPr>
          <w:p w14:paraId="2D80422A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275E4490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41669E75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4DB5A832" w14:textId="77777777" w:rsidR="00500298" w:rsidRDefault="00500298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6E7DE9" w14:textId="36E13893" w:rsidR="00500298" w:rsidRDefault="0050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650F46D" w14:textId="4D026F23" w:rsidR="00682632" w:rsidRDefault="00682632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 w:rsidR="001C4035" w:rsidRPr="001C4035">
        <w:rPr>
          <w:rFonts w:ascii="Angsana New" w:hAnsi="Angsana New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</w:p>
    <w:p w14:paraId="16856FB5" w14:textId="29224748" w:rsidR="00682632" w:rsidRDefault="00682632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5080D8" w14:textId="0E9DD9A4" w:rsidR="001C4035" w:rsidRDefault="006D2771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="001C4035"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กองทรัสต์มี </w:t>
      </w:r>
      <w:r w:rsidR="00B24796">
        <w:rPr>
          <w:rFonts w:ascii="Angsana New" w:hAnsi="Angsana New" w:cs="Angsana New" w:hint="cs"/>
          <w:sz w:val="30"/>
          <w:szCs w:val="30"/>
          <w:cs/>
          <w:lang w:val="en-US"/>
        </w:rPr>
        <w:t>2</w:t>
      </w:r>
      <w:r w:rsidR="001C4035"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องทรัสต์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="001C4035" w:rsidRPr="001C4035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="001C4035" w:rsidRPr="001C4035">
        <w:rPr>
          <w:rFonts w:ascii="Angsana New" w:hAnsi="Angsana New" w:cs="Angsana New" w:hint="cs"/>
          <w:sz w:val="30"/>
          <w:szCs w:val="30"/>
          <w:cs/>
          <w:lang w:val="en-US"/>
        </w:rPr>
        <w:t>ทั้งนี้กลุ่มกองทรัสต์</w:t>
      </w:r>
      <w:r w:rsidR="001C4035" w:rsidRPr="001C4035">
        <w:rPr>
          <w:rFonts w:ascii="Angsana New" w:hAnsi="Angsana New" w:cs="Angsana New"/>
          <w:sz w:val="30"/>
          <w:szCs w:val="30"/>
          <w:cs/>
          <w:lang w:val="en-US"/>
        </w:rPr>
        <w:t>ได้มีการทบทวนการจัดกลุ่มธุรกิจใหม่ ส่งผลให้ส่วนงานดำเนินงานมีการเปลี่ยนแปลงดังนี้</w:t>
      </w:r>
    </w:p>
    <w:p w14:paraId="1028315B" w14:textId="70FA2A20" w:rsidR="003948D0" w:rsidRDefault="003948D0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3E4F871" w14:textId="4F4E9F68" w:rsidR="001C4035" w:rsidRPr="001C4035" w:rsidRDefault="001C4035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ส่วนงาน </w:t>
      </w:r>
      <w:r w:rsidRPr="001C4035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1C403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24796" w:rsidRPr="00EB57B0">
        <w:rPr>
          <w:rFonts w:ascii="Angsana New" w:hAnsi="Angsana New" w:cs="Angsana New"/>
          <w:sz w:val="30"/>
          <w:szCs w:val="30"/>
          <w:cs/>
          <w:lang w:val="en-US"/>
        </w:rPr>
        <w:t>ธุรกิจการให้เช่า</w:t>
      </w:r>
    </w:p>
    <w:p w14:paraId="71370FCC" w14:textId="16464847" w:rsidR="001C4035" w:rsidRPr="001C4035" w:rsidRDefault="001C4035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ส่วนงาน </w:t>
      </w:r>
      <w:r>
        <w:rPr>
          <w:rFonts w:ascii="Angsana New" w:hAnsi="Angsana New" w:cs="Angsana New"/>
          <w:sz w:val="30"/>
          <w:szCs w:val="30"/>
          <w:lang w:val="en-US"/>
        </w:rPr>
        <w:t>2</w:t>
      </w: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1C403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>ธุรกิจอื่น</w:t>
      </w:r>
      <w:r w:rsidR="00B247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6865EF0E" w14:textId="77777777" w:rsidR="001C4035" w:rsidRPr="001C4035" w:rsidRDefault="001C4035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2990E64C" w14:textId="06E322A5" w:rsidR="001C4035" w:rsidRDefault="001C4035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B614F" w:rsidRPr="001C4035">
        <w:rPr>
          <w:rFonts w:ascii="Angsana New" w:hAnsi="Angsana New" w:cs="Angsana New" w:hint="cs"/>
          <w:sz w:val="30"/>
          <w:szCs w:val="30"/>
          <w:cs/>
          <w:lang w:val="en-US"/>
        </w:rPr>
        <w:t>กลุ่มกองทรัสต์</w:t>
      </w:r>
      <w:r w:rsidR="007B614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52B4D8A6" w14:textId="7EE847CB" w:rsidR="009434A3" w:rsidRDefault="009434A3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01741BD" w14:textId="0741C768" w:rsidR="009434A3" w:rsidRDefault="009434A3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18B88CC" w14:textId="610BAD6F" w:rsidR="009434A3" w:rsidRDefault="009434A3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318CD5D" w14:textId="77777777" w:rsidR="00551534" w:rsidRDefault="00551534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  <w:sectPr w:rsidR="00551534" w:rsidSect="002B6F7C">
          <w:pgSz w:w="11909" w:h="16834" w:code="9"/>
          <w:pgMar w:top="691" w:right="1152" w:bottom="576" w:left="1152" w:header="720" w:footer="720" w:gutter="0"/>
          <w:pgNumType w:start="23"/>
          <w:cols w:space="720"/>
        </w:sect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A67049" w:rsidRPr="00FD4E49" w14:paraId="37F11258" w14:textId="77777777" w:rsidTr="00EB57B0">
        <w:trPr>
          <w:cantSplit/>
        </w:trPr>
        <w:tc>
          <w:tcPr>
            <w:tcW w:w="3825" w:type="dxa"/>
          </w:tcPr>
          <w:p w14:paraId="46451BA6" w14:textId="77777777" w:rsidR="00A67049" w:rsidRPr="00FD4E49" w:rsidRDefault="00A67049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" w:type="dxa"/>
            <w:vAlign w:val="center"/>
          </w:tcPr>
          <w:p w14:paraId="64427F40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618B32F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5C9EF25B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8C4768E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1" w:type="dxa"/>
            <w:gridSpan w:val="15"/>
            <w:vAlign w:val="center"/>
          </w:tcPr>
          <w:p w14:paraId="4E99C533" w14:textId="5ADB877D" w:rsidR="00A67049" w:rsidRPr="00270C33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C2F26D1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049" w:rsidRPr="00FD4E49" w14:paraId="4E4F43E3" w14:textId="77777777" w:rsidTr="00EB57B0">
        <w:trPr>
          <w:cantSplit/>
        </w:trPr>
        <w:tc>
          <w:tcPr>
            <w:tcW w:w="3825" w:type="dxa"/>
          </w:tcPr>
          <w:p w14:paraId="7F229873" w14:textId="7DDF80EA" w:rsidR="00A67049" w:rsidRPr="00FD4E49" w:rsidRDefault="00A67049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79" w:type="dxa"/>
            <w:vAlign w:val="center"/>
          </w:tcPr>
          <w:p w14:paraId="6D3F6810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4882A6B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66D02768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A84A722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F65CA91" w14:textId="68CF5A72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ธุรกิจ</w:t>
            </w:r>
            <w:r w:rsidR="00270C3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การให้เช่า</w:t>
            </w:r>
          </w:p>
        </w:tc>
        <w:tc>
          <w:tcPr>
            <w:tcW w:w="178" w:type="dxa"/>
          </w:tcPr>
          <w:p w14:paraId="3F190221" w14:textId="77777777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7041BB9B" w14:textId="6E359B56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24C712A9" w14:textId="77777777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7019A918" w14:textId="791A52D9" w:rsidR="00A67049" w:rsidRPr="00EB57B0" w:rsidRDefault="00A670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2378F083" w14:textId="77777777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9127D11" w14:textId="1E7EA08F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554B922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24A" w:rsidRPr="00FD4E49" w14:paraId="5FC3C7CF" w14:textId="77777777" w:rsidTr="00EB57B0">
        <w:trPr>
          <w:cantSplit/>
        </w:trPr>
        <w:tc>
          <w:tcPr>
            <w:tcW w:w="3825" w:type="dxa"/>
          </w:tcPr>
          <w:p w14:paraId="40BA09DD" w14:textId="24F48A2E" w:rsidR="0074224A" w:rsidRPr="00FD4E49" w:rsidRDefault="0074224A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3C193136" w14:textId="6D414C19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D81BADC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64EA6662" w14:textId="0D133D06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F669CFD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6EA15226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3DD97D82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BB0A7E3" w14:textId="3618B76B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23258A21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55A3A30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6177128F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00FF0F6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6E9BCE41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6A4478FD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5FE278F8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47B3FD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2" w:type="dxa"/>
          </w:tcPr>
          <w:p w14:paraId="6FD0A7FB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32C9356E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6C139081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59B9302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7C638E29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7068" w:rsidRPr="00FD4E49" w14:paraId="441E39AD" w14:textId="77777777" w:rsidTr="008B0362">
        <w:trPr>
          <w:cantSplit/>
        </w:trPr>
        <w:tc>
          <w:tcPr>
            <w:tcW w:w="3825" w:type="dxa"/>
            <w:vAlign w:val="center"/>
          </w:tcPr>
          <w:p w14:paraId="3EFB3016" w14:textId="77777777" w:rsidR="004C7068" w:rsidRPr="00FD4E49" w:rsidRDefault="004C7068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45708D84" w14:textId="77777777" w:rsidR="004C7068" w:rsidRPr="00FD4E49" w:rsidRDefault="004C7068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9F1CC69" w14:textId="77777777" w:rsidR="004C7068" w:rsidRPr="00FD4E49" w:rsidRDefault="004C7068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1C3B8840" w14:textId="77777777" w:rsidR="004C7068" w:rsidRPr="00FD4E49" w:rsidRDefault="004C7068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2E6CA41" w14:textId="77777777" w:rsidR="004C7068" w:rsidRPr="00FD4E49" w:rsidRDefault="004C7068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1" w:type="dxa"/>
            <w:gridSpan w:val="15"/>
          </w:tcPr>
          <w:p w14:paraId="089B6F75" w14:textId="46725025" w:rsidR="004C7068" w:rsidRPr="00EB57B0" w:rsidRDefault="004C7068" w:rsidP="00EB57B0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57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0" w:type="dxa"/>
          </w:tcPr>
          <w:p w14:paraId="4E0F82EA" w14:textId="77777777" w:rsidR="004C7068" w:rsidRPr="00FD4E49" w:rsidRDefault="004C7068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224A" w:rsidRPr="00FD4E49" w14:paraId="4004526E" w14:textId="77777777" w:rsidTr="00EB57B0">
        <w:trPr>
          <w:cantSplit/>
        </w:trPr>
        <w:tc>
          <w:tcPr>
            <w:tcW w:w="3825" w:type="dxa"/>
            <w:vAlign w:val="center"/>
          </w:tcPr>
          <w:p w14:paraId="2795B32E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3507B405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391E229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0E9DF72B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D1FEFE8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D437578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FFE3C70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7613EE0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8B5D4F7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BD0110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EB646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A03981D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6EF4D9A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580E836" w14:textId="77777777" w:rsidR="0074224A" w:rsidRPr="00FD4E49" w:rsidRDefault="0074224A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D591C3C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E9D019D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853B962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EFB93CF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462304F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5E424D0" w14:textId="77777777" w:rsidR="0074224A" w:rsidRPr="00FD4E49" w:rsidRDefault="0074224A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64F86F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224A" w:rsidRPr="00FD4E49" w14:paraId="613CBAE6" w14:textId="77777777" w:rsidTr="00EB57B0">
        <w:trPr>
          <w:cantSplit/>
        </w:trPr>
        <w:tc>
          <w:tcPr>
            <w:tcW w:w="3825" w:type="dxa"/>
            <w:vAlign w:val="center"/>
          </w:tcPr>
          <w:p w14:paraId="00DB1E88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712EEF57" w14:textId="728A069D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0A0D5B1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2532BAB3" w14:textId="205185E3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14:paraId="26311EE0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457A338B" w14:textId="312A4A3D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42,637</w:t>
            </w:r>
          </w:p>
        </w:tc>
        <w:tc>
          <w:tcPr>
            <w:tcW w:w="178" w:type="dxa"/>
            <w:vAlign w:val="center"/>
          </w:tcPr>
          <w:p w14:paraId="7C182FDD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6F11F5B" w14:textId="4258C68D" w:rsidR="0074224A" w:rsidRPr="00FD4E49" w:rsidRDefault="0074224A" w:rsidP="00AF456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35,803</w:t>
            </w:r>
          </w:p>
        </w:tc>
        <w:tc>
          <w:tcPr>
            <w:tcW w:w="178" w:type="dxa"/>
            <w:vAlign w:val="center"/>
          </w:tcPr>
          <w:p w14:paraId="2B4CB975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2500B0E" w14:textId="214F8A10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78" w:type="dxa"/>
            <w:vAlign w:val="center"/>
          </w:tcPr>
          <w:p w14:paraId="63C4F84B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167637C8" w14:textId="0370391F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78" w:type="dxa"/>
            <w:vAlign w:val="center"/>
          </w:tcPr>
          <w:p w14:paraId="5046A1A9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40B4BE77" w14:textId="034BFB4F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0FBAE8C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2643077" w14:textId="740816F4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58A40598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27777330" w14:textId="14F4BD26" w:rsidR="0074224A" w:rsidRPr="00FD4E49" w:rsidRDefault="0074224A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42,6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80" w:type="dxa"/>
            <w:vAlign w:val="center"/>
          </w:tcPr>
          <w:p w14:paraId="2C8AB030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F95DA4E" w14:textId="0C091E2C" w:rsidR="0074224A" w:rsidRPr="00FD4E49" w:rsidRDefault="0074224A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6,064</w:t>
            </w:r>
          </w:p>
        </w:tc>
        <w:tc>
          <w:tcPr>
            <w:tcW w:w="180" w:type="dxa"/>
            <w:vAlign w:val="center"/>
          </w:tcPr>
          <w:p w14:paraId="12E4DD5F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0C33" w:rsidRPr="00FD4E49" w14:paraId="656E2356" w14:textId="77777777" w:rsidTr="00EB57B0">
        <w:trPr>
          <w:cantSplit/>
        </w:trPr>
        <w:tc>
          <w:tcPr>
            <w:tcW w:w="3825" w:type="dxa"/>
            <w:vAlign w:val="center"/>
          </w:tcPr>
          <w:p w14:paraId="71DAFE37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79577D10" w14:textId="1C57F225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C65BD09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5611BD3D" w14:textId="7B62E77F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195A521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4EC9FE7" w14:textId="39D72FEA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64BF549B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B1DB4FF" w14:textId="0F55E499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5DB569AF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B48BF6C" w14:textId="687B3458" w:rsidR="0074224A" w:rsidRPr="00FD4E49" w:rsidRDefault="00DC190E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1,369</w:t>
            </w:r>
          </w:p>
        </w:tc>
        <w:tc>
          <w:tcPr>
            <w:tcW w:w="178" w:type="dxa"/>
            <w:vAlign w:val="center"/>
          </w:tcPr>
          <w:p w14:paraId="40E471EB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6F31C7D" w14:textId="53F7AC19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0798B244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07FB9FCA" w14:textId="164CE3DD" w:rsidR="0074224A" w:rsidRPr="00FD4E49" w:rsidRDefault="00C05862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(1,369)</w:t>
            </w:r>
          </w:p>
        </w:tc>
        <w:tc>
          <w:tcPr>
            <w:tcW w:w="178" w:type="dxa"/>
            <w:vAlign w:val="center"/>
          </w:tcPr>
          <w:p w14:paraId="5B2DCDFD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44594D" w14:textId="048F5883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64229226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1D4D97F8" w14:textId="0A433F6F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4CBC89B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8DBAF09" w14:textId="50E52E62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ED6C61B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0C33" w:rsidRPr="00FD4E49" w14:paraId="2E1A428C" w14:textId="77777777" w:rsidTr="00EB57B0">
        <w:trPr>
          <w:cantSplit/>
        </w:trPr>
        <w:tc>
          <w:tcPr>
            <w:tcW w:w="3825" w:type="dxa"/>
            <w:vAlign w:val="center"/>
          </w:tcPr>
          <w:p w14:paraId="4D4E8D55" w14:textId="77777777" w:rsidR="0074224A" w:rsidRPr="00FD4E49" w:rsidRDefault="0074224A" w:rsidP="00437B9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5990CFB7" w14:textId="363776EF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37D9785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242A7C58" w14:textId="2D587970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CF10A33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0EBEB" w14:textId="44DC41D7" w:rsidR="0074224A" w:rsidRPr="00270C33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42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637</w:t>
            </w:r>
          </w:p>
        </w:tc>
        <w:tc>
          <w:tcPr>
            <w:tcW w:w="178" w:type="dxa"/>
            <w:vAlign w:val="center"/>
          </w:tcPr>
          <w:p w14:paraId="0807625A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4D137" w14:textId="54D72D6A" w:rsidR="0074224A" w:rsidRPr="00270C33" w:rsidRDefault="0074224A" w:rsidP="00437B9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803</w:t>
            </w:r>
          </w:p>
        </w:tc>
        <w:tc>
          <w:tcPr>
            <w:tcW w:w="178" w:type="dxa"/>
            <w:vAlign w:val="center"/>
          </w:tcPr>
          <w:p w14:paraId="36EAFF80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65E8FE" w14:textId="372E77F5" w:rsidR="0074224A" w:rsidRPr="00270C33" w:rsidRDefault="00C05862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1,424</w:t>
            </w:r>
          </w:p>
        </w:tc>
        <w:tc>
          <w:tcPr>
            <w:tcW w:w="178" w:type="dxa"/>
            <w:vAlign w:val="center"/>
          </w:tcPr>
          <w:p w14:paraId="39A835EF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ED9E" w14:textId="0CBCBC1D" w:rsidR="0074224A" w:rsidRPr="00270C33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178" w:type="dxa"/>
            <w:vAlign w:val="center"/>
          </w:tcPr>
          <w:p w14:paraId="348D6711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B7D882" w14:textId="038C2C3E" w:rsidR="0074224A" w:rsidRPr="00270C33" w:rsidRDefault="00C05862" w:rsidP="00EB57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(1,369)</w:t>
            </w:r>
          </w:p>
        </w:tc>
        <w:tc>
          <w:tcPr>
            <w:tcW w:w="178" w:type="dxa"/>
            <w:vAlign w:val="center"/>
          </w:tcPr>
          <w:p w14:paraId="3AF9CB31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4FA15" w14:textId="1242B348" w:rsidR="0074224A" w:rsidRPr="00270C33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202AC4F5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2AFDD" w14:textId="3389F68E" w:rsidR="0074224A" w:rsidRPr="00270C33" w:rsidRDefault="0074224A" w:rsidP="00437B9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42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80" w:type="dxa"/>
            <w:vAlign w:val="center"/>
          </w:tcPr>
          <w:p w14:paraId="64B1885A" w14:textId="77777777" w:rsidR="0074224A" w:rsidRPr="00FD4E49" w:rsidRDefault="0074224A" w:rsidP="00437B9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C8C116" w14:textId="1978B447" w:rsidR="0074224A" w:rsidRPr="00270C33" w:rsidRDefault="0074224A" w:rsidP="00437B9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80" w:type="dxa"/>
            <w:vAlign w:val="center"/>
          </w:tcPr>
          <w:p w14:paraId="75A41B0B" w14:textId="77777777" w:rsidR="0074224A" w:rsidRPr="00FD4E49" w:rsidRDefault="0074224A" w:rsidP="00437B9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70C33" w:rsidRPr="00FD4E49" w14:paraId="6FC0F45A" w14:textId="77777777" w:rsidTr="00EB57B0">
        <w:trPr>
          <w:cantSplit/>
          <w:trHeight w:val="325"/>
        </w:trPr>
        <w:tc>
          <w:tcPr>
            <w:tcW w:w="3825" w:type="dxa"/>
            <w:vAlign w:val="center"/>
          </w:tcPr>
          <w:p w14:paraId="4077C914" w14:textId="77777777" w:rsidR="0074224A" w:rsidRPr="00FD4E49" w:rsidRDefault="0074224A" w:rsidP="00437B9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  <w:vAlign w:val="center"/>
          </w:tcPr>
          <w:p w14:paraId="4E69E466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F6BF89E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7C2D9DE3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D0EFB28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42C62ABD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7625C37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37895BB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414E20D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A2BECAB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2233C42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6CCB652C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1F547D6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9D1CA83" w14:textId="77777777" w:rsidR="0074224A" w:rsidRPr="00FD4E49" w:rsidRDefault="0074224A" w:rsidP="00437B90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052E167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569DEFC7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04048A73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D40197F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F1EEE0F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09F95E2" w14:textId="77777777" w:rsidR="0074224A" w:rsidRPr="00FD4E49" w:rsidRDefault="0074224A" w:rsidP="00437B90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545D02D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24A" w:rsidRPr="00FD4E49" w14:paraId="13C9076C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586B13EF" w14:textId="77777777" w:rsidR="0074224A" w:rsidRPr="00FD4E49" w:rsidRDefault="0074224A" w:rsidP="00437B9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1EE89FC1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D45601D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498530CB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5ADCA0B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472CC9DC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C48C9CD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F727EE3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67A93E5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9181CB5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D121209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94ACBA5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57353D5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3463D285" w14:textId="77777777" w:rsidR="0074224A" w:rsidRPr="00FD4E49" w:rsidRDefault="0074224A" w:rsidP="00437B90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48FFE5F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31E7C58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5395234B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1B77E098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0EFF3B8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065C523" w14:textId="77777777" w:rsidR="0074224A" w:rsidRPr="00FD4E49" w:rsidRDefault="0074224A" w:rsidP="00437B90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B48D41E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24A" w:rsidRPr="00FD4E49" w14:paraId="32C39569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222E7FB2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6CE591C0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E155488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5358C0E5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EECE2B7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30C251EF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9CE144B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1ED4C3F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7930645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E642ED0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464B170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45F7E14A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18AB84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1CCB1A5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4C7DAB6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21E54CD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10A830C4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1F637F16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70F2517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B0EC2BE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051AF43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24A" w:rsidRPr="00FD4E49" w14:paraId="1F6E998E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1447BD81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1F3DC7F8" w14:textId="3579F25C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02D413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032BF02B" w14:textId="02EF681E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7A9478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442A292A" w14:textId="18731D44" w:rsidR="0074224A" w:rsidRPr="00FD4E49" w:rsidRDefault="0074224A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38,781</w:t>
            </w:r>
          </w:p>
        </w:tc>
        <w:tc>
          <w:tcPr>
            <w:tcW w:w="178" w:type="dxa"/>
            <w:vAlign w:val="center"/>
          </w:tcPr>
          <w:p w14:paraId="207A0B4C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51030B0" w14:textId="46A8B5B9" w:rsidR="0074224A" w:rsidRPr="00FD4E49" w:rsidRDefault="0074224A" w:rsidP="00EB57B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35,803</w:t>
            </w:r>
          </w:p>
        </w:tc>
        <w:tc>
          <w:tcPr>
            <w:tcW w:w="178" w:type="dxa"/>
            <w:vAlign w:val="center"/>
          </w:tcPr>
          <w:p w14:paraId="59288DC1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B8B8739" w14:textId="5150614F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0586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center"/>
          </w:tcPr>
          <w:p w14:paraId="62CF92E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5043E290" w14:textId="13B1EB25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78" w:type="dxa"/>
            <w:vAlign w:val="center"/>
          </w:tcPr>
          <w:p w14:paraId="57579A0F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6BE12EE" w14:textId="34BBD402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vAlign w:val="center"/>
          </w:tcPr>
          <w:p w14:paraId="54E91A5D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DA53CD4" w14:textId="6D9376FA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171B38BB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0A5C1BC1" w14:textId="2B969CF2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C0586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center"/>
          </w:tcPr>
          <w:p w14:paraId="0AA168F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44D239" w14:textId="116EA8CF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  <w:tc>
          <w:tcPr>
            <w:tcW w:w="180" w:type="dxa"/>
            <w:vAlign w:val="center"/>
          </w:tcPr>
          <w:p w14:paraId="0441D6A3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C33" w:rsidRPr="00FD4E49" w14:paraId="10376876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7105B214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028D8CC6" w14:textId="30CA646A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B5E43CD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3A5BC7F9" w14:textId="295EB173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E136447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8FAD7A0" w14:textId="69B80632" w:rsidR="0074224A" w:rsidRPr="00FD4E49" w:rsidRDefault="0074224A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3,856</w:t>
            </w:r>
          </w:p>
        </w:tc>
        <w:tc>
          <w:tcPr>
            <w:tcW w:w="178" w:type="dxa"/>
            <w:vAlign w:val="center"/>
          </w:tcPr>
          <w:p w14:paraId="4A2EFB41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769B646" w14:textId="1DC606E0" w:rsidR="0074224A" w:rsidRPr="00FD4E49" w:rsidRDefault="0074224A" w:rsidP="00EB57B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D823DBE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A73D86B" w14:textId="5D4ED68D" w:rsidR="0074224A" w:rsidRPr="00FD4E49" w:rsidRDefault="00C05862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1,371</w:t>
            </w:r>
          </w:p>
        </w:tc>
        <w:tc>
          <w:tcPr>
            <w:tcW w:w="178" w:type="dxa"/>
            <w:vAlign w:val="center"/>
          </w:tcPr>
          <w:p w14:paraId="194230E7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B5AD1F5" w14:textId="1686681A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063554C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47026003" w14:textId="3489D8C2" w:rsidR="0074224A" w:rsidRPr="00FD4E49" w:rsidRDefault="00C05862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(1,369)</w:t>
            </w:r>
          </w:p>
        </w:tc>
        <w:tc>
          <w:tcPr>
            <w:tcW w:w="178" w:type="dxa"/>
            <w:vAlign w:val="center"/>
          </w:tcPr>
          <w:p w14:paraId="412A2762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5C1B5" w14:textId="6A45D41C" w:rsidR="0074224A" w:rsidRPr="00FD4E49" w:rsidRDefault="00C05862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6E54EDD4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4B34DD3E" w14:textId="274D55C8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3,85</w:t>
            </w:r>
            <w:r w:rsidR="00C0586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46187DD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4A0BE02" w14:textId="15F1D572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15A613D8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C33" w:rsidRPr="00FD4E49" w14:paraId="0C02135D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38AF33DC" w14:textId="77777777" w:rsidR="0074224A" w:rsidRPr="00FD4E49" w:rsidRDefault="0074224A" w:rsidP="00437B9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34655338" w14:textId="1A7258D4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E364C15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74119911" w14:textId="4D7EF463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22A2067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F9BF" w14:textId="31955226" w:rsidR="0074224A" w:rsidRPr="00270C33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42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637</w:t>
            </w:r>
          </w:p>
        </w:tc>
        <w:tc>
          <w:tcPr>
            <w:tcW w:w="178" w:type="dxa"/>
            <w:vAlign w:val="center"/>
          </w:tcPr>
          <w:p w14:paraId="365EBE33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B36BA3" w14:textId="5CE0A22F" w:rsidR="0074224A" w:rsidRPr="00270C33" w:rsidRDefault="0074224A" w:rsidP="00EB57B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803</w:t>
            </w:r>
          </w:p>
        </w:tc>
        <w:tc>
          <w:tcPr>
            <w:tcW w:w="178" w:type="dxa"/>
            <w:vAlign w:val="center"/>
          </w:tcPr>
          <w:p w14:paraId="5D35467F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08254" w14:textId="1E9C963E" w:rsidR="0074224A" w:rsidRPr="00270C33" w:rsidRDefault="00C05862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1,424</w:t>
            </w:r>
          </w:p>
        </w:tc>
        <w:tc>
          <w:tcPr>
            <w:tcW w:w="178" w:type="dxa"/>
            <w:vAlign w:val="center"/>
          </w:tcPr>
          <w:p w14:paraId="7E948C61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A6A76" w14:textId="783C9C24" w:rsidR="0074224A" w:rsidRPr="00270C33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178" w:type="dxa"/>
            <w:vAlign w:val="center"/>
          </w:tcPr>
          <w:p w14:paraId="0D330936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51602" w14:textId="2B20EE76" w:rsidR="0074224A" w:rsidRPr="00270C33" w:rsidRDefault="00C05862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(1,369)</w:t>
            </w:r>
          </w:p>
        </w:tc>
        <w:tc>
          <w:tcPr>
            <w:tcW w:w="178" w:type="dxa"/>
            <w:vAlign w:val="center"/>
          </w:tcPr>
          <w:p w14:paraId="4A5A502C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C29529" w14:textId="49D75966" w:rsidR="0074224A" w:rsidRPr="00270C33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vAlign w:val="center"/>
          </w:tcPr>
          <w:p w14:paraId="14E0EBF6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C8FA56" w14:textId="2968DDE4" w:rsidR="0074224A" w:rsidRPr="00270C33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42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80" w:type="dxa"/>
            <w:vAlign w:val="center"/>
          </w:tcPr>
          <w:p w14:paraId="2038710A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53E29" w14:textId="72D56452" w:rsidR="0074224A" w:rsidRPr="00270C33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80" w:type="dxa"/>
            <w:vAlign w:val="center"/>
          </w:tcPr>
          <w:p w14:paraId="513E8735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0C33" w:rsidRPr="00FD4E49" w14:paraId="338F47BE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0E3EB47C" w14:textId="77ECB3B5" w:rsidR="0074224A" w:rsidRPr="00551534" w:rsidRDefault="0074224A" w:rsidP="00437B9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169EBEE2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30DA2AA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1D26474D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08A0BE5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2AF72F80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7E61D23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1F8A72D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B322C8F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ABCA8F2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2AA4693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9623637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7C6BA64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7DE96312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D8A9415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85FF538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44F4E78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1182255E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8E03D79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A318E2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4FE6C58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4224A" w:rsidRPr="00FD4E49" w14:paraId="47013B9A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0F86717A" w14:textId="4EB72B27" w:rsidR="0074224A" w:rsidRPr="00551534" w:rsidRDefault="0074224A" w:rsidP="00437B9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15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33BC1622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1A9F4C3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001FB197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AEC8BAD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3FB750ED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6A87D98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8E726D5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6C9818A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7E0B1EF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216C469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4E79DEE3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4689623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2B54973B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73A7617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8D15162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12BEE33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2D5DECF3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757F8A1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4E9DD80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AE36D5D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4224A" w:rsidRPr="000131B3" w14:paraId="4C07E14D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2B9F66BA" w14:textId="77777777" w:rsidR="0074224A" w:rsidRPr="00EB57B0" w:rsidRDefault="0074224A" w:rsidP="00437B9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1D34ADB6" w14:textId="55424350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8F8E52E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4F7CC2D1" w14:textId="10DEFAA5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04AB31B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4CC5CADB" w14:textId="0F3B5B54" w:rsidR="0074224A" w:rsidRPr="00EB57B0" w:rsidRDefault="00C05862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42,637</w:t>
            </w:r>
          </w:p>
        </w:tc>
        <w:tc>
          <w:tcPr>
            <w:tcW w:w="178" w:type="dxa"/>
            <w:vAlign w:val="center"/>
          </w:tcPr>
          <w:p w14:paraId="5B04084D" w14:textId="77777777" w:rsidR="0074224A" w:rsidRPr="00EB57B0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4BF6AE8" w14:textId="3F6FCACE" w:rsidR="0074224A" w:rsidRPr="00EB57B0" w:rsidRDefault="00C05862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35,803</w:t>
            </w:r>
          </w:p>
        </w:tc>
        <w:tc>
          <w:tcPr>
            <w:tcW w:w="178" w:type="dxa"/>
            <w:vAlign w:val="center"/>
          </w:tcPr>
          <w:p w14:paraId="7E752690" w14:textId="77777777" w:rsidR="0074224A" w:rsidRPr="00EB57B0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814598C" w14:textId="48CEAD32" w:rsidR="0074224A" w:rsidRPr="00EB57B0" w:rsidRDefault="00C05862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1,424</w:t>
            </w:r>
          </w:p>
        </w:tc>
        <w:tc>
          <w:tcPr>
            <w:tcW w:w="178" w:type="dxa"/>
            <w:vAlign w:val="center"/>
          </w:tcPr>
          <w:p w14:paraId="6FBC38C2" w14:textId="77777777" w:rsidR="0074224A" w:rsidRPr="00EB57B0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22DA4FB5" w14:textId="3DDCF931" w:rsidR="0074224A" w:rsidRPr="00EB57B0" w:rsidRDefault="00C05862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78" w:type="dxa"/>
            <w:vAlign w:val="center"/>
          </w:tcPr>
          <w:p w14:paraId="2C309584" w14:textId="77777777" w:rsidR="0074224A" w:rsidRPr="00EB57B0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EE4BCB9" w14:textId="0FBBF90F" w:rsidR="0074224A" w:rsidRPr="00EB57B0" w:rsidRDefault="00C05862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(1,369)</w:t>
            </w:r>
          </w:p>
        </w:tc>
        <w:tc>
          <w:tcPr>
            <w:tcW w:w="178" w:type="dxa"/>
            <w:vAlign w:val="center"/>
          </w:tcPr>
          <w:p w14:paraId="0828E1E6" w14:textId="77777777" w:rsidR="0074224A" w:rsidRPr="00EB57B0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36EDC1E" w14:textId="394E5BCA" w:rsidR="0074224A" w:rsidRPr="00EB57B0" w:rsidRDefault="00C05862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6EFF4123" w14:textId="77777777" w:rsidR="0074224A" w:rsidRPr="00EB57B0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172DE8A" w14:textId="6FEB255E" w:rsidR="0074224A" w:rsidRPr="00EB57B0" w:rsidRDefault="00C05862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42,692</w:t>
            </w:r>
          </w:p>
        </w:tc>
        <w:tc>
          <w:tcPr>
            <w:tcW w:w="180" w:type="dxa"/>
            <w:vAlign w:val="center"/>
          </w:tcPr>
          <w:p w14:paraId="3ED033AB" w14:textId="77777777" w:rsidR="0074224A" w:rsidRPr="00EB57B0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45AF14D" w14:textId="697EDFCF" w:rsidR="0074224A" w:rsidRPr="00EB57B0" w:rsidRDefault="00C05862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27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B57B0">
              <w:rPr>
                <w:rFonts w:asciiTheme="majorBidi" w:hAnsiTheme="majorBidi" w:cstheme="majorBidi"/>
                <w:sz w:val="28"/>
                <w:szCs w:val="28"/>
              </w:rPr>
              <w:t>,064</w:t>
            </w:r>
          </w:p>
        </w:tc>
        <w:tc>
          <w:tcPr>
            <w:tcW w:w="180" w:type="dxa"/>
            <w:vAlign w:val="center"/>
          </w:tcPr>
          <w:p w14:paraId="3FE7EA12" w14:textId="77777777" w:rsidR="0074224A" w:rsidRPr="00551534" w:rsidRDefault="0074224A" w:rsidP="00437B9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809656D" w14:textId="5990CD17" w:rsidR="00551534" w:rsidRDefault="00551534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02E0607" w14:textId="77777777" w:rsidR="009434A3" w:rsidRPr="001C4035" w:rsidRDefault="009434A3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3155AFE" w14:textId="32E9B096" w:rsidR="00A67049" w:rsidRDefault="00A67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14346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65"/>
        <w:gridCol w:w="180"/>
        <w:gridCol w:w="1080"/>
        <w:gridCol w:w="178"/>
        <w:gridCol w:w="1082"/>
        <w:gridCol w:w="178"/>
        <w:gridCol w:w="1082"/>
        <w:gridCol w:w="178"/>
        <w:gridCol w:w="1082"/>
        <w:gridCol w:w="178"/>
        <w:gridCol w:w="1091"/>
        <w:gridCol w:w="180"/>
        <w:gridCol w:w="981"/>
        <w:gridCol w:w="181"/>
        <w:gridCol w:w="1070"/>
        <w:gridCol w:w="180"/>
        <w:gridCol w:w="1080"/>
      </w:tblGrid>
      <w:tr w:rsidR="00C05862" w:rsidRPr="00FD4E49" w14:paraId="7E3D668C" w14:textId="77777777" w:rsidTr="00EB57B0">
        <w:trPr>
          <w:cantSplit/>
        </w:trPr>
        <w:tc>
          <w:tcPr>
            <w:tcW w:w="4365" w:type="dxa"/>
            <w:vAlign w:val="center"/>
          </w:tcPr>
          <w:p w14:paraId="1A491D37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00FC2236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1" w:type="dxa"/>
            <w:gridSpan w:val="15"/>
            <w:vAlign w:val="center"/>
          </w:tcPr>
          <w:p w14:paraId="7C5118B6" w14:textId="18FEF6C8" w:rsidR="00C05862" w:rsidRPr="00C05862" w:rsidRDefault="00C05862" w:rsidP="00A67049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5862" w:rsidRPr="00FD4E49" w14:paraId="4A26860A" w14:textId="77777777" w:rsidTr="00EB57B0">
        <w:trPr>
          <w:cantSplit/>
        </w:trPr>
        <w:tc>
          <w:tcPr>
            <w:tcW w:w="4365" w:type="dxa"/>
            <w:vAlign w:val="center"/>
          </w:tcPr>
          <w:p w14:paraId="3F6A0932" w14:textId="32E987F1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เก้า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80" w:type="dxa"/>
            <w:vAlign w:val="center"/>
          </w:tcPr>
          <w:p w14:paraId="53F8DBE2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16B9A80" w14:textId="69918469" w:rsidR="00C05862" w:rsidRDefault="00C05862" w:rsidP="00A6704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การให้เช่า</w:t>
            </w:r>
          </w:p>
        </w:tc>
        <w:tc>
          <w:tcPr>
            <w:tcW w:w="178" w:type="dxa"/>
            <w:vAlign w:val="center"/>
          </w:tcPr>
          <w:p w14:paraId="3812F4F2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center"/>
          </w:tcPr>
          <w:p w14:paraId="3E5E88B3" w14:textId="03A35A91" w:rsidR="00C05862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ธุรกิจอื่น</w:t>
            </w:r>
          </w:p>
        </w:tc>
        <w:tc>
          <w:tcPr>
            <w:tcW w:w="178" w:type="dxa"/>
            <w:vAlign w:val="center"/>
          </w:tcPr>
          <w:p w14:paraId="4BAF1E28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center"/>
          </w:tcPr>
          <w:p w14:paraId="4CD6ED14" w14:textId="1F1ED539" w:rsidR="00C05862" w:rsidRPr="00EB57B0" w:rsidRDefault="00C05862" w:rsidP="00EB57B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  <w:r w:rsidRPr="00FD4E4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1" w:type="dxa"/>
            <w:vAlign w:val="center"/>
          </w:tcPr>
          <w:p w14:paraId="6C51FBB1" w14:textId="77777777" w:rsidR="00C05862" w:rsidRPr="00FD4E49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0" w:type="dxa"/>
            <w:gridSpan w:val="3"/>
            <w:vAlign w:val="center"/>
          </w:tcPr>
          <w:p w14:paraId="6F5AE7D2" w14:textId="55B7DB09" w:rsidR="00C05862" w:rsidRDefault="00C05862" w:rsidP="00EB57B0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5862" w:rsidRPr="00FD4E49" w14:paraId="35BCCC64" w14:textId="77777777" w:rsidTr="00EB57B0">
        <w:trPr>
          <w:cantSplit/>
        </w:trPr>
        <w:tc>
          <w:tcPr>
            <w:tcW w:w="4365" w:type="dxa"/>
            <w:vAlign w:val="center"/>
          </w:tcPr>
          <w:p w14:paraId="6BE1A40C" w14:textId="59F239A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0D6F490B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151E957" w14:textId="0E9D0FBE" w:rsidR="00C05862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  <w:vAlign w:val="center"/>
          </w:tcPr>
          <w:p w14:paraId="3E7166E1" w14:textId="77777777" w:rsidR="00C05862" w:rsidRPr="00FD4E49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F848907" w14:textId="5BA9730E" w:rsidR="00C05862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8" w:type="dxa"/>
            <w:vAlign w:val="center"/>
          </w:tcPr>
          <w:p w14:paraId="3A8994D4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B1F6733" w14:textId="035FA01E" w:rsidR="00C05862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  <w:vAlign w:val="center"/>
          </w:tcPr>
          <w:p w14:paraId="0EC6F5BC" w14:textId="77777777" w:rsidR="00C05862" w:rsidRPr="00FD4E49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1CDD77C" w14:textId="068E547A" w:rsidR="00C05862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8" w:type="dxa"/>
            <w:vAlign w:val="center"/>
          </w:tcPr>
          <w:p w14:paraId="50D06DA3" w14:textId="77777777" w:rsidR="00C05862" w:rsidRPr="00FD4E49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670AEBE5" w14:textId="3C0C0943" w:rsidR="00C05862" w:rsidRPr="00FD4E49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center"/>
          </w:tcPr>
          <w:p w14:paraId="29088D54" w14:textId="77777777" w:rsidR="00C05862" w:rsidRPr="00FD4E49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822A0E3" w14:textId="34CC1819" w:rsidR="00C05862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1" w:type="dxa"/>
            <w:vAlign w:val="center"/>
          </w:tcPr>
          <w:p w14:paraId="73830857" w14:textId="77777777" w:rsidR="00C05862" w:rsidRPr="00FD4E49" w:rsidRDefault="00C05862" w:rsidP="00EB57B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04E3F6AF" w14:textId="5CCC45EC" w:rsidR="00C05862" w:rsidRDefault="00C05862" w:rsidP="00EB57B0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center"/>
          </w:tcPr>
          <w:p w14:paraId="387B3B77" w14:textId="77777777" w:rsidR="00C05862" w:rsidRPr="00FD4E49" w:rsidRDefault="00C05862" w:rsidP="00EB57B0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6AA51E4B" w14:textId="23A34A86" w:rsidR="00C05862" w:rsidRDefault="00C05862" w:rsidP="00EB57B0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C7068" w:rsidRPr="00FD4E49" w14:paraId="0CDB7C68" w14:textId="77777777" w:rsidTr="008B0362">
        <w:trPr>
          <w:cantSplit/>
        </w:trPr>
        <w:tc>
          <w:tcPr>
            <w:tcW w:w="4365" w:type="dxa"/>
            <w:vAlign w:val="center"/>
          </w:tcPr>
          <w:p w14:paraId="760E0794" w14:textId="77777777" w:rsidR="004C7068" w:rsidRPr="00FD4E49" w:rsidRDefault="004C7068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1345C0D7" w14:textId="77777777" w:rsidR="004C7068" w:rsidRPr="00FD4E49" w:rsidRDefault="004C7068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1" w:type="dxa"/>
            <w:gridSpan w:val="15"/>
            <w:vAlign w:val="center"/>
          </w:tcPr>
          <w:p w14:paraId="715CB6BE" w14:textId="52C0D490" w:rsidR="004C7068" w:rsidRDefault="004C7068" w:rsidP="00EB57B0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67A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5862" w:rsidRPr="00FD4E49" w14:paraId="4B963D2E" w14:textId="77777777" w:rsidTr="00EB57B0">
        <w:trPr>
          <w:cantSplit/>
        </w:trPr>
        <w:tc>
          <w:tcPr>
            <w:tcW w:w="4365" w:type="dxa"/>
            <w:vAlign w:val="center"/>
          </w:tcPr>
          <w:p w14:paraId="18DEACD5" w14:textId="58630DBE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center"/>
          </w:tcPr>
          <w:p w14:paraId="697B4714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962B723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14:paraId="1B1890A2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871654E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14:paraId="51481BA1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658D577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902183D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68A61D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9B98B16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3E19C20E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D365E9C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9D88A79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center"/>
          </w:tcPr>
          <w:p w14:paraId="73450AE9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3AC08D5F" w14:textId="77777777" w:rsidR="00C05862" w:rsidRDefault="00C05862" w:rsidP="00A670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07FC51C1" w14:textId="77777777" w:rsidR="00C05862" w:rsidRPr="00FD4E49" w:rsidRDefault="00C05862" w:rsidP="00A670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75D8FD3A" w14:textId="77777777" w:rsidR="00C05862" w:rsidRDefault="00C05862" w:rsidP="00A670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05862" w:rsidRPr="00FD4E49" w14:paraId="5C79128E" w14:textId="77777777" w:rsidTr="00EB57B0">
        <w:trPr>
          <w:cantSplit/>
        </w:trPr>
        <w:tc>
          <w:tcPr>
            <w:tcW w:w="4365" w:type="dxa"/>
            <w:vAlign w:val="center"/>
          </w:tcPr>
          <w:p w14:paraId="10AC3697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80" w:type="dxa"/>
            <w:vAlign w:val="center"/>
          </w:tcPr>
          <w:p w14:paraId="2B080F22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F395A53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157,60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14:paraId="064B0D3B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473347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176,831</w:t>
            </w:r>
          </w:p>
        </w:tc>
        <w:tc>
          <w:tcPr>
            <w:tcW w:w="178" w:type="dxa"/>
            <w:vAlign w:val="center"/>
          </w:tcPr>
          <w:p w14:paraId="2E86F007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9B31017" w14:textId="1BDD7EF8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2,611</w:t>
            </w:r>
          </w:p>
        </w:tc>
        <w:tc>
          <w:tcPr>
            <w:tcW w:w="178" w:type="dxa"/>
            <w:vAlign w:val="center"/>
          </w:tcPr>
          <w:p w14:paraId="357D0A23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8FABB02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78" w:type="dxa"/>
            <w:vAlign w:val="center"/>
          </w:tcPr>
          <w:p w14:paraId="65E4EA7B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1A0457B6" w14:textId="4F5E1BD2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3A5B197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769ACAD7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center"/>
          </w:tcPr>
          <w:p w14:paraId="2B6483E8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4A25210A" w14:textId="7CE1E6FA" w:rsidR="00C05862" w:rsidRPr="00FD4E49" w:rsidRDefault="00C05862" w:rsidP="00A670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60,217</w:t>
            </w:r>
          </w:p>
        </w:tc>
        <w:tc>
          <w:tcPr>
            <w:tcW w:w="180" w:type="dxa"/>
            <w:vAlign w:val="center"/>
          </w:tcPr>
          <w:p w14:paraId="0D715A99" w14:textId="77777777" w:rsidR="00C05862" w:rsidRPr="00FD4E49" w:rsidRDefault="00C05862" w:rsidP="00A670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0AD4A84" w14:textId="77777777" w:rsidR="00C05862" w:rsidRPr="00FD4E49" w:rsidRDefault="00C05862" w:rsidP="00A670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7,672</w:t>
            </w:r>
          </w:p>
        </w:tc>
      </w:tr>
      <w:tr w:rsidR="00C05862" w:rsidRPr="00FD4E49" w14:paraId="6061D6B4" w14:textId="77777777" w:rsidTr="00EB57B0">
        <w:trPr>
          <w:cantSplit/>
        </w:trPr>
        <w:tc>
          <w:tcPr>
            <w:tcW w:w="4365" w:type="dxa"/>
            <w:vAlign w:val="center"/>
          </w:tcPr>
          <w:p w14:paraId="2BC9C31B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80" w:type="dxa"/>
            <w:vAlign w:val="center"/>
          </w:tcPr>
          <w:p w14:paraId="0E9ED62A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E8AB53D" w14:textId="78B560D5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2A57D6E7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6DC2B92" w14:textId="63BC85D0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478036BD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CC0BB11" w14:textId="0C53CC3C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1,369</w:t>
            </w:r>
          </w:p>
        </w:tc>
        <w:tc>
          <w:tcPr>
            <w:tcW w:w="178" w:type="dxa"/>
            <w:vAlign w:val="center"/>
          </w:tcPr>
          <w:p w14:paraId="28D53CD1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78AD5E6" w14:textId="28D0E9AC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443CA655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65C5D32F" w14:textId="7E68FDD0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(1,369)</w:t>
            </w:r>
          </w:p>
        </w:tc>
        <w:tc>
          <w:tcPr>
            <w:tcW w:w="180" w:type="dxa"/>
            <w:vAlign w:val="center"/>
          </w:tcPr>
          <w:p w14:paraId="714396C6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8FC2EED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center"/>
          </w:tcPr>
          <w:p w14:paraId="0DA123D3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79E81470" w14:textId="72F1F866" w:rsidR="00C05862" w:rsidRPr="00FD4E49" w:rsidRDefault="00C05862" w:rsidP="00A670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7651521" w14:textId="77777777" w:rsidR="00C05862" w:rsidRPr="00FD4E49" w:rsidRDefault="00C05862" w:rsidP="00A670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BE88A59" w14:textId="47D3586A" w:rsidR="00C05862" w:rsidRPr="00FD4E49" w:rsidRDefault="00C05862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5862" w:rsidRPr="00FD4E49" w14:paraId="12261FB2" w14:textId="77777777" w:rsidTr="00EB57B0">
        <w:trPr>
          <w:cantSplit/>
        </w:trPr>
        <w:tc>
          <w:tcPr>
            <w:tcW w:w="4365" w:type="dxa"/>
            <w:vAlign w:val="center"/>
          </w:tcPr>
          <w:p w14:paraId="2476A23E" w14:textId="77777777" w:rsidR="00C05862" w:rsidRPr="00FD4E49" w:rsidRDefault="00C05862" w:rsidP="00A6704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" w:type="dxa"/>
            <w:vAlign w:val="center"/>
          </w:tcPr>
          <w:p w14:paraId="470E95A1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8F1064" w14:textId="77777777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157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60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14:paraId="2C748A12" w14:textId="77777777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E1A1CB" w14:textId="77777777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176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831</w:t>
            </w:r>
          </w:p>
        </w:tc>
        <w:tc>
          <w:tcPr>
            <w:tcW w:w="178" w:type="dxa"/>
            <w:vAlign w:val="center"/>
          </w:tcPr>
          <w:p w14:paraId="2408A6A4" w14:textId="77777777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ED9666" w14:textId="00022186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3,980</w:t>
            </w:r>
          </w:p>
        </w:tc>
        <w:tc>
          <w:tcPr>
            <w:tcW w:w="178" w:type="dxa"/>
            <w:vAlign w:val="center"/>
          </w:tcPr>
          <w:p w14:paraId="07AFC96F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CF5CE5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</w:t>
            </w:r>
          </w:p>
        </w:tc>
        <w:tc>
          <w:tcPr>
            <w:tcW w:w="178" w:type="dxa"/>
            <w:vAlign w:val="center"/>
          </w:tcPr>
          <w:p w14:paraId="172BB887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52C5EC" w14:textId="0CA78DC9" w:rsidR="00C05862" w:rsidRPr="00C05862" w:rsidRDefault="00C05862" w:rsidP="00EB57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369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197FAF07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A4D2D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center"/>
          </w:tcPr>
          <w:p w14:paraId="531F9994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53A19F" w14:textId="11B90C53" w:rsidR="00C05862" w:rsidRPr="00C05862" w:rsidRDefault="00C05862" w:rsidP="00A6704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60,217</w:t>
            </w:r>
          </w:p>
        </w:tc>
        <w:tc>
          <w:tcPr>
            <w:tcW w:w="180" w:type="dxa"/>
            <w:vAlign w:val="center"/>
          </w:tcPr>
          <w:p w14:paraId="696C4F50" w14:textId="77777777" w:rsidR="00C05862" w:rsidRPr="00C05862" w:rsidRDefault="00C05862" w:rsidP="00A6704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2BA852" w14:textId="77777777" w:rsidR="00C05862" w:rsidRPr="00C05862" w:rsidRDefault="00C05862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77,672</w:t>
            </w:r>
          </w:p>
        </w:tc>
      </w:tr>
      <w:tr w:rsidR="00C05862" w:rsidRPr="00FD4E49" w14:paraId="6F974D31" w14:textId="77777777" w:rsidTr="00EB57B0">
        <w:trPr>
          <w:cantSplit/>
          <w:trHeight w:val="325"/>
        </w:trPr>
        <w:tc>
          <w:tcPr>
            <w:tcW w:w="4365" w:type="dxa"/>
            <w:vAlign w:val="center"/>
          </w:tcPr>
          <w:p w14:paraId="5B9AA22A" w14:textId="77777777" w:rsidR="00C05862" w:rsidRPr="00FD4E49" w:rsidRDefault="00C05862" w:rsidP="00A6704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218C0B4B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49A07B4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426347E" w14:textId="77777777" w:rsidR="00C05862" w:rsidRPr="00FD4E49" w:rsidRDefault="00C05862" w:rsidP="00A670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8B8B723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156B32C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562489C2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2C5AB19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441ACD6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6903D8B" w14:textId="77777777" w:rsidR="00C05862" w:rsidRPr="00FD4E49" w:rsidRDefault="00C05862" w:rsidP="00A670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center"/>
          </w:tcPr>
          <w:p w14:paraId="4695F95A" w14:textId="77777777" w:rsidR="00C05862" w:rsidRPr="00FD4E49" w:rsidRDefault="00C05862" w:rsidP="00A6704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28BD534" w14:textId="77777777" w:rsidR="00C05862" w:rsidRPr="00FD4E49" w:rsidRDefault="00C05862" w:rsidP="00A670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center"/>
          </w:tcPr>
          <w:p w14:paraId="497EE7C2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center"/>
          </w:tcPr>
          <w:p w14:paraId="248DDC57" w14:textId="77777777" w:rsidR="00C05862" w:rsidRPr="00FD4E49" w:rsidRDefault="00C05862" w:rsidP="00A670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center"/>
          </w:tcPr>
          <w:p w14:paraId="714ABE6F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B789771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C56B247" w14:textId="77777777" w:rsidR="00C05862" w:rsidRPr="00FD4E49" w:rsidRDefault="00C05862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862" w:rsidRPr="00FD4E49" w14:paraId="14CF12ED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1A79470A" w14:textId="77777777" w:rsidR="00C05862" w:rsidRPr="00FD4E49" w:rsidRDefault="00C05862" w:rsidP="00A6704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80" w:type="dxa"/>
            <w:vAlign w:val="center"/>
          </w:tcPr>
          <w:p w14:paraId="5A9F93D8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6F79B1D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406729D" w14:textId="77777777" w:rsidR="00C05862" w:rsidRPr="00FD4E49" w:rsidRDefault="00C05862" w:rsidP="00A670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667CB07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6E484CA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7C70A88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9EBD262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6F2BE51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97BCC32" w14:textId="77777777" w:rsidR="00C05862" w:rsidRPr="00FD4E49" w:rsidRDefault="00C05862" w:rsidP="00A67049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0D55586F" w14:textId="77777777" w:rsidR="00C05862" w:rsidRPr="00FD4E49" w:rsidRDefault="00C05862" w:rsidP="00A6704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E2E4BA1" w14:textId="77777777" w:rsidR="00C05862" w:rsidRPr="00FD4E49" w:rsidRDefault="00C05862" w:rsidP="00A67049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711826E4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center"/>
          </w:tcPr>
          <w:p w14:paraId="4698FD00" w14:textId="77777777" w:rsidR="00C05862" w:rsidRPr="00FD4E49" w:rsidRDefault="00C05862" w:rsidP="00A670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762ED2B9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D56E85B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A1CF3A8" w14:textId="77777777" w:rsidR="00C05862" w:rsidRPr="00FD4E49" w:rsidRDefault="00C05862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862" w:rsidRPr="00FD4E49" w14:paraId="5E4DD7B9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6715C5FE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80" w:type="dxa"/>
            <w:vAlign w:val="center"/>
          </w:tcPr>
          <w:p w14:paraId="54EB1F7B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B238993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D61A8B6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69245EE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4918005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CE9215F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6B22662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B775498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BF520A2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35F1E9C1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CA1512E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73B410CC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center"/>
          </w:tcPr>
          <w:p w14:paraId="5DF56010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29732CB1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28644D6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40BAAF9" w14:textId="77777777" w:rsidR="00C05862" w:rsidRPr="00FD4E49" w:rsidRDefault="00C05862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862" w:rsidRPr="00FD4E49" w14:paraId="11E2FBFD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6B59C56C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  <w:vAlign w:val="center"/>
          </w:tcPr>
          <w:p w14:paraId="31A86946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DB7B39" w14:textId="77777777" w:rsidR="00C05862" w:rsidRPr="00FD4E49" w:rsidRDefault="00C05862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153,750</w:t>
            </w:r>
          </w:p>
        </w:tc>
        <w:tc>
          <w:tcPr>
            <w:tcW w:w="178" w:type="dxa"/>
            <w:vAlign w:val="center"/>
          </w:tcPr>
          <w:p w14:paraId="1312F68D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9894594" w14:textId="77777777" w:rsidR="00C05862" w:rsidRPr="00FD4E49" w:rsidRDefault="00C05862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176,831</w:t>
            </w:r>
          </w:p>
        </w:tc>
        <w:tc>
          <w:tcPr>
            <w:tcW w:w="178" w:type="dxa"/>
            <w:vAlign w:val="center"/>
          </w:tcPr>
          <w:p w14:paraId="023F2E1D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CD8BEDD" w14:textId="746FB633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2,609</w:t>
            </w:r>
          </w:p>
        </w:tc>
        <w:tc>
          <w:tcPr>
            <w:tcW w:w="178" w:type="dxa"/>
            <w:vAlign w:val="center"/>
          </w:tcPr>
          <w:p w14:paraId="321F0432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AF0CFD2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78" w:type="dxa"/>
            <w:vAlign w:val="center"/>
          </w:tcPr>
          <w:p w14:paraId="3361AD71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45478F28" w14:textId="35C9BDE5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654BD9D4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9F0943A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center"/>
          </w:tcPr>
          <w:p w14:paraId="0D73325D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175FE398" w14:textId="196AC3BF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  <w:tc>
          <w:tcPr>
            <w:tcW w:w="180" w:type="dxa"/>
            <w:vAlign w:val="center"/>
          </w:tcPr>
          <w:p w14:paraId="54AAEE79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C8B70E6" w14:textId="77777777" w:rsidR="00C05862" w:rsidRPr="00FD4E49" w:rsidRDefault="00C05862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77,672</w:t>
            </w:r>
          </w:p>
        </w:tc>
      </w:tr>
      <w:tr w:rsidR="00C05862" w:rsidRPr="00FD4E49" w14:paraId="1A5036B9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4BE9E350" w14:textId="77777777" w:rsidR="00C05862" w:rsidRPr="00FD4E49" w:rsidRDefault="00C05862" w:rsidP="00A670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80" w:type="dxa"/>
            <w:vAlign w:val="center"/>
          </w:tcPr>
          <w:p w14:paraId="1D916F70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6CDA06" w14:textId="77777777" w:rsidR="00C05862" w:rsidRPr="00FD4E49" w:rsidRDefault="00C05862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14:paraId="3DF51D2E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F6D3111" w14:textId="52667951" w:rsidR="00C05862" w:rsidRPr="00FD4E49" w:rsidRDefault="00C05862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B0064B2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923BC87" w14:textId="628513AF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78" w:type="dxa"/>
            <w:vAlign w:val="center"/>
          </w:tcPr>
          <w:p w14:paraId="6B048C43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2885E50C" w14:textId="71A12D92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33B0B6D5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1D62C912" w14:textId="495BC7CA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1,369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71C87A26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3302F001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center"/>
          </w:tcPr>
          <w:p w14:paraId="12BE14EE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2135BBA4" w14:textId="60F88001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3,85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256C3981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3E6C2CF" w14:textId="77777777" w:rsidR="00C05862" w:rsidRPr="00FD4E49" w:rsidRDefault="00C05862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05862" w:rsidRPr="00FD4E49" w14:paraId="6BA172AD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12500C7C" w14:textId="77777777" w:rsidR="00C05862" w:rsidRPr="00FD4E49" w:rsidRDefault="00C05862" w:rsidP="00A6704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" w:type="dxa"/>
            <w:vAlign w:val="center"/>
          </w:tcPr>
          <w:p w14:paraId="7C6DA16C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6A2C6" w14:textId="05582152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157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60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14:paraId="092F4732" w14:textId="77777777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CB04A7" w14:textId="77777777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176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831</w:t>
            </w:r>
          </w:p>
        </w:tc>
        <w:tc>
          <w:tcPr>
            <w:tcW w:w="178" w:type="dxa"/>
            <w:vAlign w:val="center"/>
          </w:tcPr>
          <w:p w14:paraId="087E836A" w14:textId="77777777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44003" w14:textId="556F45AD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3,980</w:t>
            </w:r>
          </w:p>
        </w:tc>
        <w:tc>
          <w:tcPr>
            <w:tcW w:w="178" w:type="dxa"/>
            <w:vAlign w:val="center"/>
          </w:tcPr>
          <w:p w14:paraId="0498B060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B2FAF6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</w:t>
            </w:r>
          </w:p>
        </w:tc>
        <w:tc>
          <w:tcPr>
            <w:tcW w:w="178" w:type="dxa"/>
            <w:vAlign w:val="center"/>
          </w:tcPr>
          <w:p w14:paraId="1D529007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6C1C50" w14:textId="35E64C46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369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6586CC47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7A7DD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center"/>
          </w:tcPr>
          <w:p w14:paraId="60CFD4F3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95E4C" w14:textId="35422211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60,217</w:t>
            </w:r>
          </w:p>
        </w:tc>
        <w:tc>
          <w:tcPr>
            <w:tcW w:w="180" w:type="dxa"/>
            <w:vAlign w:val="center"/>
          </w:tcPr>
          <w:p w14:paraId="6E13524A" w14:textId="77777777" w:rsidR="00C05862" w:rsidRP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48C210" w14:textId="77777777" w:rsidR="00C05862" w:rsidRPr="00C05862" w:rsidRDefault="00C05862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17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7,672</w:t>
            </w:r>
          </w:p>
        </w:tc>
      </w:tr>
      <w:tr w:rsidR="00C05862" w:rsidRPr="00FD4E49" w14:paraId="605887D3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77E3C0EA" w14:textId="77777777" w:rsidR="00C05862" w:rsidRPr="00FD4E49" w:rsidRDefault="00C05862" w:rsidP="00A6704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110E9889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7FE7E55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14:paraId="7941766A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5F68C44E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14:paraId="513FD1A8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85AF466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45EA2C7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6D978F32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A5D685F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center"/>
          </w:tcPr>
          <w:p w14:paraId="1C7A046B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100832AC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center"/>
          </w:tcPr>
          <w:p w14:paraId="258CB3FF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center"/>
          </w:tcPr>
          <w:p w14:paraId="21E20A5E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vAlign w:val="center"/>
          </w:tcPr>
          <w:p w14:paraId="77B46B9F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5F91AACC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2522DA5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05862" w:rsidRPr="00FD4E49" w14:paraId="0EA83BEA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19A8878B" w14:textId="4CD8390C" w:rsidR="00C05862" w:rsidRPr="00FD4E49" w:rsidRDefault="00C05862" w:rsidP="00A6704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15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center"/>
          </w:tcPr>
          <w:p w14:paraId="640F21E8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394BFFC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14:paraId="6C96064E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27CBD6B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14:paraId="167B9F0B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F91356D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0BB5491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DA7FA78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040A57C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0B19625D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67DF34DE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78FC137E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center"/>
          </w:tcPr>
          <w:p w14:paraId="7984C9B9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763BAF45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6ABFEE03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01AE458" w14:textId="77777777" w:rsidR="00C05862" w:rsidRDefault="00C05862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05862" w:rsidRPr="00FD4E49" w14:paraId="62964D37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6B70DE58" w14:textId="69C9C408" w:rsidR="00C05862" w:rsidRPr="00EB57B0" w:rsidRDefault="00C05862" w:rsidP="00A6704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center"/>
          </w:tcPr>
          <w:p w14:paraId="13402760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335549" w14:textId="28D4F23E" w:rsidR="00C05862" w:rsidRDefault="00FD5208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157,606</w:t>
            </w:r>
          </w:p>
        </w:tc>
        <w:tc>
          <w:tcPr>
            <w:tcW w:w="178" w:type="dxa"/>
            <w:vAlign w:val="center"/>
          </w:tcPr>
          <w:p w14:paraId="0F5B88F8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5A25574" w14:textId="00AD2224" w:rsidR="00C05862" w:rsidRDefault="00FD5208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176,831</w:t>
            </w:r>
          </w:p>
        </w:tc>
        <w:tc>
          <w:tcPr>
            <w:tcW w:w="178" w:type="dxa"/>
            <w:vAlign w:val="center"/>
          </w:tcPr>
          <w:p w14:paraId="7FB5284A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3D7A753" w14:textId="7D8DA2FA" w:rsidR="00C05862" w:rsidRDefault="00FD5208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3,980</w:t>
            </w:r>
          </w:p>
        </w:tc>
        <w:tc>
          <w:tcPr>
            <w:tcW w:w="178" w:type="dxa"/>
            <w:vAlign w:val="center"/>
          </w:tcPr>
          <w:p w14:paraId="633B1283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C4212FD" w14:textId="48FA95FF" w:rsidR="00C05862" w:rsidRPr="00EB57B0" w:rsidRDefault="00FD5208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78" w:type="dxa"/>
            <w:vAlign w:val="center"/>
          </w:tcPr>
          <w:p w14:paraId="3DDF673A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3E87E487" w14:textId="54651CFB" w:rsidR="00C05862" w:rsidRDefault="00FD5208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(1,369)</w:t>
            </w:r>
          </w:p>
        </w:tc>
        <w:tc>
          <w:tcPr>
            <w:tcW w:w="180" w:type="dxa"/>
            <w:vAlign w:val="center"/>
          </w:tcPr>
          <w:p w14:paraId="7E56DB51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528AF2E" w14:textId="4615A220" w:rsidR="00C05862" w:rsidRPr="00EB57B0" w:rsidRDefault="00FD5208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center"/>
          </w:tcPr>
          <w:p w14:paraId="64D5622F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6924832F" w14:textId="3B494BD2" w:rsidR="00C05862" w:rsidRDefault="00FD5208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160,217</w:t>
            </w:r>
          </w:p>
        </w:tc>
        <w:tc>
          <w:tcPr>
            <w:tcW w:w="180" w:type="dxa"/>
            <w:vAlign w:val="center"/>
          </w:tcPr>
          <w:p w14:paraId="38C9814F" w14:textId="77777777" w:rsidR="00C05862" w:rsidRPr="00FD4E49" w:rsidRDefault="00C05862" w:rsidP="00A670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572885F" w14:textId="1CC6BE0D" w:rsidR="00C05862" w:rsidRDefault="00FD5208" w:rsidP="00A670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177,672</w:t>
            </w:r>
          </w:p>
        </w:tc>
      </w:tr>
    </w:tbl>
    <w:p w14:paraId="56A9B958" w14:textId="3B84CD55" w:rsidR="001C4035" w:rsidRDefault="001C4035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C5FB56" w14:textId="7647FAB0" w:rsidR="009434A3" w:rsidRDefault="009434A3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693A3B" w14:textId="59EBD2DB" w:rsidR="009434A3" w:rsidRDefault="009434A3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07CD59" w14:textId="7D814963" w:rsidR="00A67049" w:rsidRDefault="00A67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1435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64"/>
        <w:gridCol w:w="180"/>
        <w:gridCol w:w="1080"/>
        <w:gridCol w:w="180"/>
        <w:gridCol w:w="1081"/>
        <w:gridCol w:w="182"/>
        <w:gridCol w:w="7"/>
        <w:gridCol w:w="1071"/>
        <w:gridCol w:w="178"/>
        <w:gridCol w:w="1082"/>
        <w:gridCol w:w="178"/>
        <w:gridCol w:w="1082"/>
        <w:gridCol w:w="178"/>
        <w:gridCol w:w="992"/>
        <w:gridCol w:w="180"/>
        <w:gridCol w:w="1080"/>
        <w:gridCol w:w="180"/>
        <w:gridCol w:w="1080"/>
      </w:tblGrid>
      <w:tr w:rsidR="00AF583D" w:rsidRPr="00FD4E49" w14:paraId="61C7AF28" w14:textId="77777777" w:rsidTr="00EB57B0">
        <w:trPr>
          <w:cantSplit/>
        </w:trPr>
        <w:tc>
          <w:tcPr>
            <w:tcW w:w="4364" w:type="dxa"/>
          </w:tcPr>
          <w:p w14:paraId="44AF1E10" w14:textId="77777777" w:rsidR="00AF583D" w:rsidRPr="00FD4E49" w:rsidRDefault="00AF583D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EB47DAB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1" w:type="dxa"/>
            <w:gridSpan w:val="16"/>
            <w:vAlign w:val="center"/>
          </w:tcPr>
          <w:p w14:paraId="35BCA27A" w14:textId="68819CAD" w:rsidR="00AF583D" w:rsidRPr="00EB57B0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F583D" w:rsidRPr="00FD4E49" w14:paraId="13B9AE32" w14:textId="77777777" w:rsidTr="00EB57B0">
        <w:trPr>
          <w:cantSplit/>
        </w:trPr>
        <w:tc>
          <w:tcPr>
            <w:tcW w:w="4364" w:type="dxa"/>
          </w:tcPr>
          <w:p w14:paraId="4529C6CE" w14:textId="08B0AE3C" w:rsidR="00AF583D" w:rsidRPr="00FD4E49" w:rsidRDefault="00AF583D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59F58C2B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1" w:type="dxa"/>
            <w:gridSpan w:val="3"/>
            <w:vAlign w:val="center"/>
          </w:tcPr>
          <w:p w14:paraId="08800846" w14:textId="5B6D11FF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การให้เช่า</w:t>
            </w:r>
          </w:p>
        </w:tc>
        <w:tc>
          <w:tcPr>
            <w:tcW w:w="189" w:type="dxa"/>
            <w:gridSpan w:val="2"/>
          </w:tcPr>
          <w:p w14:paraId="32CA2DA9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64610550" w14:textId="6D0CE11D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  <w:vAlign w:val="center"/>
          </w:tcPr>
          <w:p w14:paraId="7915C8DE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center"/>
          </w:tcPr>
          <w:p w14:paraId="015A9413" w14:textId="11A3E1A6" w:rsidR="00AF583D" w:rsidRPr="00EB57B0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AEF516E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F7E347A" w14:textId="4472BF18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F583D" w:rsidRPr="00FD4E49" w14:paraId="5D3E50FC" w14:textId="77777777" w:rsidTr="00EB57B0">
        <w:trPr>
          <w:cantSplit/>
        </w:trPr>
        <w:tc>
          <w:tcPr>
            <w:tcW w:w="4364" w:type="dxa"/>
          </w:tcPr>
          <w:p w14:paraId="044FEA08" w14:textId="77777777" w:rsidR="00AF583D" w:rsidRPr="00FD4E49" w:rsidRDefault="00AF583D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496D87D6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A010BCA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652DFF33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30A437EC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2" w:type="dxa"/>
          </w:tcPr>
          <w:p w14:paraId="27021DE5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1741A6C5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9F08BDF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center"/>
          </w:tcPr>
          <w:p w14:paraId="3C3298EB" w14:textId="7F7697D8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14:paraId="7C213DF8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25341B1" w14:textId="03AC35A1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6F0BDAAC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4D0DB3E" w14:textId="00921438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6014B22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AC26C7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59586873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FABDA8C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4C7068" w:rsidRPr="00FD4E49" w14:paraId="1C9026CA" w14:textId="77777777" w:rsidTr="008B0362">
        <w:trPr>
          <w:cantSplit/>
        </w:trPr>
        <w:tc>
          <w:tcPr>
            <w:tcW w:w="4364" w:type="dxa"/>
            <w:vAlign w:val="center"/>
          </w:tcPr>
          <w:p w14:paraId="3DECE7A0" w14:textId="77777777" w:rsidR="004C7068" w:rsidRPr="00FD4E49" w:rsidRDefault="004C7068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47EB54C" w14:textId="77777777" w:rsidR="004C7068" w:rsidRPr="00FD4E49" w:rsidRDefault="004C7068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1" w:type="dxa"/>
            <w:gridSpan w:val="16"/>
          </w:tcPr>
          <w:p w14:paraId="1396D5AE" w14:textId="70CAD010" w:rsidR="004C7068" w:rsidRPr="00FD4E49" w:rsidRDefault="004C7068" w:rsidP="00EB57B0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7A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F583D" w:rsidRPr="00FD4E49" w14:paraId="3A03663D" w14:textId="77777777" w:rsidTr="00EB57B0">
        <w:trPr>
          <w:cantSplit/>
        </w:trPr>
        <w:tc>
          <w:tcPr>
            <w:tcW w:w="4364" w:type="dxa"/>
            <w:vAlign w:val="center"/>
          </w:tcPr>
          <w:p w14:paraId="7BB47EA4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80" w:type="dxa"/>
          </w:tcPr>
          <w:p w14:paraId="7092627D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D94F8B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CD6455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8EECBF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51D0307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4509DA64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8E36FD2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845B862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5BF736D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CBBDEC3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E5DA13B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8FF055D" w14:textId="77777777" w:rsidR="00AF583D" w:rsidRPr="00FD4E49" w:rsidRDefault="00AF583D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3EC442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FBE860" w14:textId="77777777" w:rsidR="00AF583D" w:rsidRPr="00FD4E49" w:rsidRDefault="00AF583D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70E80E4" w14:textId="77777777" w:rsidR="00AF583D" w:rsidRPr="00FD4E49" w:rsidRDefault="00AF583D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7398BF" w14:textId="77777777" w:rsidR="00AF583D" w:rsidRPr="00FD4E49" w:rsidRDefault="00AF583D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83D" w:rsidRPr="00FD4E49" w14:paraId="0F105FED" w14:textId="77777777" w:rsidTr="00EB57B0">
        <w:trPr>
          <w:cantSplit/>
        </w:trPr>
        <w:tc>
          <w:tcPr>
            <w:tcW w:w="4364" w:type="dxa"/>
            <w:vAlign w:val="center"/>
          </w:tcPr>
          <w:p w14:paraId="7450A306" w14:textId="5EA9DD08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80" w:type="dxa"/>
          </w:tcPr>
          <w:p w14:paraId="5506B009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9C2953" w14:textId="60079EC1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38,781</w:t>
            </w:r>
          </w:p>
        </w:tc>
        <w:tc>
          <w:tcPr>
            <w:tcW w:w="180" w:type="dxa"/>
          </w:tcPr>
          <w:p w14:paraId="0DEA5B94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2C7EB25" w14:textId="3D78CF44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35,803</w:t>
            </w:r>
          </w:p>
        </w:tc>
        <w:tc>
          <w:tcPr>
            <w:tcW w:w="182" w:type="dxa"/>
          </w:tcPr>
          <w:p w14:paraId="7A94D4FC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3ABBD324" w14:textId="49E99F3B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</w:t>
            </w:r>
          </w:p>
        </w:tc>
        <w:tc>
          <w:tcPr>
            <w:tcW w:w="178" w:type="dxa"/>
          </w:tcPr>
          <w:p w14:paraId="57CEE1E0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6BC2B10" w14:textId="1FFE2BE8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78" w:type="dxa"/>
          </w:tcPr>
          <w:p w14:paraId="6BCCD2BC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BBD72E7" w14:textId="39F03F43" w:rsidR="00AF583D" w:rsidRPr="00FD4E49" w:rsidRDefault="00AF583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DEDE475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A621C7E" w14:textId="358C1F72" w:rsidR="00AF583D" w:rsidRPr="00FD4E49" w:rsidRDefault="00AF583D" w:rsidP="008F58C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3CF55C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DD63D" w14:textId="7F1E5AB1" w:rsidR="00AF583D" w:rsidRPr="00FD4E49" w:rsidRDefault="00AF583D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40,202</w:t>
            </w:r>
          </w:p>
        </w:tc>
        <w:tc>
          <w:tcPr>
            <w:tcW w:w="180" w:type="dxa"/>
          </w:tcPr>
          <w:p w14:paraId="1030B9E8" w14:textId="77777777" w:rsidR="00AF583D" w:rsidRPr="00FD4E49" w:rsidRDefault="00AF583D" w:rsidP="008F58C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858A14B" w14:textId="4A8A3AE7" w:rsidR="00AF583D" w:rsidRPr="00FD4E49" w:rsidRDefault="00AF583D" w:rsidP="008F58C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6,064</w:t>
            </w:r>
          </w:p>
        </w:tc>
      </w:tr>
      <w:tr w:rsidR="00AF583D" w:rsidRPr="00FD4E49" w14:paraId="47ED804B" w14:textId="77777777" w:rsidTr="00EB57B0">
        <w:trPr>
          <w:cantSplit/>
        </w:trPr>
        <w:tc>
          <w:tcPr>
            <w:tcW w:w="4364" w:type="dxa"/>
            <w:vAlign w:val="center"/>
          </w:tcPr>
          <w:p w14:paraId="413931DF" w14:textId="55D5C303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180" w:type="dxa"/>
          </w:tcPr>
          <w:p w14:paraId="54B02C28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9AE0F6" w14:textId="076C1388" w:rsidR="00AF583D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B4FC76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745EC19" w14:textId="5835EBC5" w:rsidR="00AF583D" w:rsidRDefault="00AF583D" w:rsidP="00EB57B0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07F3B86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B3F3F" w14:textId="27A2DA95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780F9F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FFC2506" w14:textId="2DA83CD4" w:rsidR="00AF583D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7251DFD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5FC3F56" w14:textId="01C2C28B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916AA92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9A8546" w14:textId="27AE0BCA" w:rsidR="00AF583D" w:rsidRDefault="00AF583D" w:rsidP="008F58C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E978AB5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B102B8" w14:textId="2A325B6C" w:rsidR="00AF583D" w:rsidRDefault="00AF583D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C212D3" w14:textId="77777777" w:rsidR="00AF583D" w:rsidRPr="00FD4E49" w:rsidRDefault="00AF583D" w:rsidP="008F58C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591B84" w14:textId="68E9FFDF" w:rsidR="00AF583D" w:rsidRDefault="00AF583D" w:rsidP="008F58C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583D" w:rsidRPr="00FD4E49" w14:paraId="254D436F" w14:textId="77777777" w:rsidTr="00EB57B0">
        <w:trPr>
          <w:cantSplit/>
        </w:trPr>
        <w:tc>
          <w:tcPr>
            <w:tcW w:w="4364" w:type="dxa"/>
            <w:vAlign w:val="center"/>
          </w:tcPr>
          <w:p w14:paraId="4420B7CA" w14:textId="77777777" w:rsidR="00AF583D" w:rsidRPr="00FD4E49" w:rsidRDefault="00AF583D" w:rsidP="008F58C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" w:type="dxa"/>
            <w:vAlign w:val="center"/>
          </w:tcPr>
          <w:p w14:paraId="7F00147F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1F5B53" w14:textId="1F6244C2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38,781</w:t>
            </w:r>
          </w:p>
        </w:tc>
        <w:tc>
          <w:tcPr>
            <w:tcW w:w="180" w:type="dxa"/>
            <w:vAlign w:val="center"/>
          </w:tcPr>
          <w:p w14:paraId="6AFF5D7C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2522F" w14:textId="34028603" w:rsidR="00AF583D" w:rsidRPr="00AF583D" w:rsidRDefault="00AF583D" w:rsidP="00EB57B0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803</w:t>
            </w:r>
          </w:p>
        </w:tc>
        <w:tc>
          <w:tcPr>
            <w:tcW w:w="182" w:type="dxa"/>
            <w:vAlign w:val="center"/>
          </w:tcPr>
          <w:p w14:paraId="1107C3E5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F2F477" w14:textId="0F0E7A0B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1,421</w:t>
            </w:r>
          </w:p>
        </w:tc>
        <w:tc>
          <w:tcPr>
            <w:tcW w:w="178" w:type="dxa"/>
            <w:vAlign w:val="center"/>
          </w:tcPr>
          <w:p w14:paraId="2128B0EE" w14:textId="77777777" w:rsidR="00AF583D" w:rsidRPr="00CC648F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185355" w14:textId="617693B5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178" w:type="dxa"/>
            <w:vAlign w:val="center"/>
          </w:tcPr>
          <w:p w14:paraId="0D41B88D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1B671" w14:textId="5FDBEF9D" w:rsidR="00AF583D" w:rsidRPr="00AF583D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32D0CFE3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C41235" w14:textId="5B9F1A59" w:rsidR="00AF583D" w:rsidRPr="00AF583D" w:rsidRDefault="00AF583D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656444A1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A9C9AD" w14:textId="138441AA" w:rsidR="00AF583D" w:rsidRPr="00FD4E49" w:rsidRDefault="00AF583D" w:rsidP="008F58C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40,202</w:t>
            </w:r>
          </w:p>
        </w:tc>
        <w:tc>
          <w:tcPr>
            <w:tcW w:w="180" w:type="dxa"/>
            <w:vAlign w:val="center"/>
          </w:tcPr>
          <w:p w14:paraId="56AACEFC" w14:textId="77777777" w:rsidR="00AF583D" w:rsidRPr="00FD4E49" w:rsidRDefault="00AF583D" w:rsidP="008F58C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D36AEB" w14:textId="53D7D240" w:rsidR="00AF583D" w:rsidRPr="00FD4E49" w:rsidRDefault="00AF583D" w:rsidP="008F58C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6,064</w:t>
            </w:r>
          </w:p>
        </w:tc>
      </w:tr>
      <w:tr w:rsidR="00AF583D" w:rsidRPr="00FD4E49" w14:paraId="7B8F40D8" w14:textId="77777777" w:rsidTr="00EB57B0">
        <w:trPr>
          <w:cantSplit/>
          <w:trHeight w:val="325"/>
        </w:trPr>
        <w:tc>
          <w:tcPr>
            <w:tcW w:w="4364" w:type="dxa"/>
            <w:vAlign w:val="center"/>
          </w:tcPr>
          <w:p w14:paraId="2020C2D5" w14:textId="77777777" w:rsidR="00AF583D" w:rsidRPr="00FD4E49" w:rsidRDefault="00AF583D" w:rsidP="008F58C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555F338B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0495149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7C025AD" w14:textId="77777777" w:rsidR="00AF583D" w:rsidRPr="00FD4E49" w:rsidRDefault="00AF583D" w:rsidP="008F58C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0172349E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155951EA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  <w:vAlign w:val="center"/>
          </w:tcPr>
          <w:p w14:paraId="1EA8408C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57689F6" w14:textId="77777777" w:rsidR="00AF583D" w:rsidRPr="00FD4E49" w:rsidRDefault="00AF583D" w:rsidP="008F58C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F97594B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C496231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648EABD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6620EBB" w14:textId="77777777" w:rsidR="00AF583D" w:rsidRPr="00FD4E49" w:rsidRDefault="00AF583D" w:rsidP="008F58C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ADBED02" w14:textId="77777777" w:rsidR="00AF583D" w:rsidRPr="00FD4E49" w:rsidRDefault="00AF583D" w:rsidP="008F58C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CCD10BF" w14:textId="77777777" w:rsidR="00AF583D" w:rsidRPr="00FD4E49" w:rsidRDefault="00AF583D" w:rsidP="008F58C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208312D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F535142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A611683" w14:textId="77777777" w:rsidR="00AF583D" w:rsidRPr="00FD4E49" w:rsidRDefault="00AF583D" w:rsidP="008F58C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83D" w:rsidRPr="00FD4E49" w14:paraId="3D807C5C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41B79CCC" w14:textId="77777777" w:rsidR="00AF583D" w:rsidRPr="00FD4E49" w:rsidRDefault="00AF583D" w:rsidP="008F58C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80" w:type="dxa"/>
            <w:vAlign w:val="center"/>
          </w:tcPr>
          <w:p w14:paraId="5477A560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D103044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11852C1" w14:textId="77777777" w:rsidR="00AF583D" w:rsidRPr="00FD4E49" w:rsidRDefault="00AF583D" w:rsidP="008F58C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5D2B9CD7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6D2CBF11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68AADCA5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B3AC7B1" w14:textId="77777777" w:rsidR="00AF583D" w:rsidRPr="00FD4E49" w:rsidRDefault="00AF583D" w:rsidP="008F58C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90BC1D9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3184EB6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69094C1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3A774AB" w14:textId="77777777" w:rsidR="00AF583D" w:rsidRPr="00FD4E49" w:rsidRDefault="00AF583D" w:rsidP="008F58C9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A33CC0A" w14:textId="77777777" w:rsidR="00AF583D" w:rsidRPr="00FD4E49" w:rsidRDefault="00AF583D" w:rsidP="008F58C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F3DE1C3" w14:textId="77777777" w:rsidR="00AF583D" w:rsidRPr="00FD4E49" w:rsidRDefault="00AF583D" w:rsidP="008F58C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40AACE9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89853E4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6D72539" w14:textId="77777777" w:rsidR="00AF583D" w:rsidRPr="00FD4E49" w:rsidRDefault="00AF583D" w:rsidP="008F58C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83D" w:rsidRPr="00FD4E49" w14:paraId="40DDA332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052FAEAA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80" w:type="dxa"/>
            <w:vAlign w:val="center"/>
          </w:tcPr>
          <w:p w14:paraId="289F9E72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8E52C9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50A948F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1F1D385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354C572E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4CB94C97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2D7ECC9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A3A92D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19DC1C5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C1F72AB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D7ECFC5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4F578DB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06B827E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779CCC8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6B1C030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C26DFBB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83D" w:rsidRPr="00FD4E49" w14:paraId="5C1A0F3D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11CA7C59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  <w:vAlign w:val="center"/>
          </w:tcPr>
          <w:p w14:paraId="2C6AFAA3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1E013B" w14:textId="1FE402F3" w:rsidR="00AF583D" w:rsidRPr="00FD4E49" w:rsidRDefault="00AF583D" w:rsidP="008F58C9">
            <w:pPr>
              <w:ind w:right="-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38,781</w:t>
            </w:r>
          </w:p>
        </w:tc>
        <w:tc>
          <w:tcPr>
            <w:tcW w:w="180" w:type="dxa"/>
            <w:vAlign w:val="center"/>
          </w:tcPr>
          <w:p w14:paraId="5D21E8E2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8F005A2" w14:textId="5BEEA304" w:rsidR="00AF583D" w:rsidRPr="00FD4E49" w:rsidRDefault="00AF583D" w:rsidP="008F58C9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35,803</w:t>
            </w:r>
          </w:p>
        </w:tc>
        <w:tc>
          <w:tcPr>
            <w:tcW w:w="182" w:type="dxa"/>
            <w:vAlign w:val="center"/>
          </w:tcPr>
          <w:p w14:paraId="2B150865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60EFDDEF" w14:textId="340D0CEB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</w:t>
            </w:r>
          </w:p>
        </w:tc>
        <w:tc>
          <w:tcPr>
            <w:tcW w:w="178" w:type="dxa"/>
            <w:vAlign w:val="center"/>
          </w:tcPr>
          <w:p w14:paraId="3F43607D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6D97122" w14:textId="4F01973C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78" w:type="dxa"/>
            <w:vAlign w:val="center"/>
          </w:tcPr>
          <w:p w14:paraId="2ED5D109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BC11C23" w14:textId="5B070E30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A614AB3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17B82A8" w14:textId="38B8350F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49764E3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F0622CC" w14:textId="19A9C3A2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40,202</w:t>
            </w:r>
          </w:p>
        </w:tc>
        <w:tc>
          <w:tcPr>
            <w:tcW w:w="180" w:type="dxa"/>
            <w:vAlign w:val="center"/>
          </w:tcPr>
          <w:p w14:paraId="7971A6C6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81802C0" w14:textId="20C2E449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6,064</w:t>
            </w:r>
          </w:p>
        </w:tc>
      </w:tr>
      <w:tr w:rsidR="00AF583D" w:rsidRPr="00FD4E49" w14:paraId="11AD358E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6EC78D9F" w14:textId="77777777" w:rsidR="00AF583D" w:rsidRPr="00FD4E49" w:rsidRDefault="00AF583D" w:rsidP="008F58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80" w:type="dxa"/>
            <w:vAlign w:val="center"/>
          </w:tcPr>
          <w:p w14:paraId="53A2CE99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7DCB207" w14:textId="66F9E71C" w:rsidR="00AF583D" w:rsidRPr="00FD4E49" w:rsidRDefault="00AF583D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8A68657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077CA29B" w14:textId="1C2400D4" w:rsidR="00AF583D" w:rsidRPr="00FD4E49" w:rsidRDefault="00AF583D" w:rsidP="00EB57B0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5376D678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center"/>
          </w:tcPr>
          <w:p w14:paraId="110EA259" w14:textId="2C408ED2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57742D1E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EF3BFC0" w14:textId="43B3E4E8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080FF927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67D5FCD2" w14:textId="0DD85053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750F236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768C701" w14:textId="3E8E4BC1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FBA6589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CD5E07A" w14:textId="67617138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411B2DD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6079C95" w14:textId="2041627D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583D" w:rsidRPr="00FD4E49" w14:paraId="01196CD0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3CEC51F1" w14:textId="77777777" w:rsidR="00AF583D" w:rsidRPr="00FD4E49" w:rsidRDefault="00AF583D" w:rsidP="008F58C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" w:type="dxa"/>
            <w:vAlign w:val="center"/>
          </w:tcPr>
          <w:p w14:paraId="02D16F83" w14:textId="77777777" w:rsidR="00AF583D" w:rsidRPr="00FD4E4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AFA080" w14:textId="3D7208B5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8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38,781</w:t>
            </w:r>
          </w:p>
        </w:tc>
        <w:tc>
          <w:tcPr>
            <w:tcW w:w="180" w:type="dxa"/>
            <w:vAlign w:val="center"/>
          </w:tcPr>
          <w:p w14:paraId="67AD12E9" w14:textId="77777777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BB5F44" w14:textId="5AC4CDBD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8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35,803</w:t>
            </w:r>
          </w:p>
        </w:tc>
        <w:tc>
          <w:tcPr>
            <w:tcW w:w="182" w:type="dxa"/>
            <w:vAlign w:val="center"/>
          </w:tcPr>
          <w:p w14:paraId="30429FC0" w14:textId="77777777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75FE5" w14:textId="63C4366C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1,421</w:t>
            </w:r>
          </w:p>
        </w:tc>
        <w:tc>
          <w:tcPr>
            <w:tcW w:w="178" w:type="dxa"/>
            <w:vAlign w:val="center"/>
          </w:tcPr>
          <w:p w14:paraId="1DC1D941" w14:textId="77777777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B843B1" w14:textId="44EACE96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178" w:type="dxa"/>
            <w:vAlign w:val="center"/>
          </w:tcPr>
          <w:p w14:paraId="2809B62B" w14:textId="77777777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E536F" w14:textId="73FD0F84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2FF38B90" w14:textId="77777777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3DDCAB" w14:textId="4E492414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F3968C2" w14:textId="77777777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74875D" w14:textId="3098922A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40,202</w:t>
            </w:r>
          </w:p>
        </w:tc>
        <w:tc>
          <w:tcPr>
            <w:tcW w:w="180" w:type="dxa"/>
            <w:vAlign w:val="center"/>
          </w:tcPr>
          <w:p w14:paraId="1979BDB3" w14:textId="77777777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6F375E" w14:textId="682C35B0" w:rsidR="00AF583D" w:rsidRPr="00CA3809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8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6,064</w:t>
            </w:r>
          </w:p>
        </w:tc>
      </w:tr>
      <w:tr w:rsidR="00AF583D" w:rsidRPr="00FD4E49" w14:paraId="0F11C129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4770236E" w14:textId="77777777" w:rsidR="00AF583D" w:rsidRPr="00551534" w:rsidRDefault="00AF583D" w:rsidP="008F58C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  <w:vAlign w:val="center"/>
          </w:tcPr>
          <w:p w14:paraId="326EEA76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42589CE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F2494FB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09741F4E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46E196B4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  <w:vAlign w:val="center"/>
          </w:tcPr>
          <w:p w14:paraId="575F470A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9964E3F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644D2A1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9513B2F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6C586BF6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732C02B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102F895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753B1CF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0D9230B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5225CD3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24FDFFF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583D" w:rsidRPr="00FD4E49" w14:paraId="3FF3DF4D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372BFF7D" w14:textId="77777777" w:rsidR="00AF583D" w:rsidRPr="00551534" w:rsidRDefault="00AF583D" w:rsidP="008F58C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15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center"/>
          </w:tcPr>
          <w:p w14:paraId="1D226D13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CBF2A53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CC78360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D07CFD1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5FBC6BE0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5A836064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C4A62C5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CBBEBB2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04DD41F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4CF7589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5DD0587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B29D015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B1E1E03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7219D3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D55B175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B85AE71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583D" w:rsidRPr="000131B3" w14:paraId="02EBEDF4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09CA5129" w14:textId="77777777" w:rsidR="00AF583D" w:rsidRPr="00EB57B0" w:rsidRDefault="00AF583D" w:rsidP="008F58C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center"/>
          </w:tcPr>
          <w:p w14:paraId="545CCCDF" w14:textId="77777777" w:rsidR="00AF583D" w:rsidRPr="00551534" w:rsidRDefault="00AF583D" w:rsidP="008F58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72C5BC2" w14:textId="1F658399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38,781</w:t>
            </w:r>
          </w:p>
        </w:tc>
        <w:tc>
          <w:tcPr>
            <w:tcW w:w="180" w:type="dxa"/>
            <w:vAlign w:val="center"/>
          </w:tcPr>
          <w:p w14:paraId="4BC8E5A9" w14:textId="77777777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51F6978" w14:textId="64498D0B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35,803</w:t>
            </w:r>
          </w:p>
        </w:tc>
        <w:tc>
          <w:tcPr>
            <w:tcW w:w="182" w:type="dxa"/>
            <w:vAlign w:val="center"/>
          </w:tcPr>
          <w:p w14:paraId="511E2212" w14:textId="77777777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0C0DE196" w14:textId="23EDFB0D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1,421</w:t>
            </w:r>
          </w:p>
        </w:tc>
        <w:tc>
          <w:tcPr>
            <w:tcW w:w="178" w:type="dxa"/>
            <w:vAlign w:val="center"/>
          </w:tcPr>
          <w:p w14:paraId="094D7685" w14:textId="77777777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BC89345" w14:textId="7C41DB4A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78" w:type="dxa"/>
            <w:vAlign w:val="center"/>
          </w:tcPr>
          <w:p w14:paraId="58C6BECB" w14:textId="77777777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B924DFB" w14:textId="0586A32B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6C68707" w14:textId="77777777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936E026" w14:textId="192E50B6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60A73E1" w14:textId="77777777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A0C4ED7" w14:textId="7CD93F35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40,202</w:t>
            </w:r>
          </w:p>
        </w:tc>
        <w:tc>
          <w:tcPr>
            <w:tcW w:w="180" w:type="dxa"/>
            <w:vAlign w:val="center"/>
          </w:tcPr>
          <w:p w14:paraId="35394840" w14:textId="77777777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95974A" w14:textId="6B3F7A1F" w:rsidR="00AF583D" w:rsidRPr="00EB57B0" w:rsidRDefault="00AF583D" w:rsidP="008F58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36,064</w:t>
            </w:r>
          </w:p>
        </w:tc>
      </w:tr>
    </w:tbl>
    <w:p w14:paraId="47050B34" w14:textId="278B9618" w:rsidR="009434A3" w:rsidRDefault="009434A3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09E625" w14:textId="63CEE198" w:rsidR="009434A3" w:rsidRDefault="009434A3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B1815A" w14:textId="04603C33" w:rsidR="007B4A70" w:rsidRDefault="007B4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452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65"/>
        <w:gridCol w:w="178"/>
        <w:gridCol w:w="1082"/>
        <w:gridCol w:w="178"/>
        <w:gridCol w:w="992"/>
        <w:gridCol w:w="178"/>
        <w:gridCol w:w="1082"/>
        <w:gridCol w:w="178"/>
        <w:gridCol w:w="1172"/>
        <w:gridCol w:w="178"/>
        <w:gridCol w:w="1104"/>
        <w:gridCol w:w="178"/>
        <w:gridCol w:w="1082"/>
        <w:gridCol w:w="178"/>
        <w:gridCol w:w="7"/>
        <w:gridCol w:w="1053"/>
        <w:gridCol w:w="180"/>
        <w:gridCol w:w="1087"/>
      </w:tblGrid>
      <w:tr w:rsidR="00AF583D" w:rsidRPr="00FD4E49" w14:paraId="31B4E6BE" w14:textId="77777777" w:rsidTr="00EB57B0">
        <w:trPr>
          <w:cantSplit/>
        </w:trPr>
        <w:tc>
          <w:tcPr>
            <w:tcW w:w="4365" w:type="dxa"/>
          </w:tcPr>
          <w:p w14:paraId="506EB354" w14:textId="77777777" w:rsidR="00AF583D" w:rsidRPr="00FD4E49" w:rsidRDefault="00AF583D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440351B0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9" w:type="dxa"/>
            <w:gridSpan w:val="16"/>
            <w:vAlign w:val="center"/>
          </w:tcPr>
          <w:p w14:paraId="1E5D6A5F" w14:textId="27714B27" w:rsidR="00AF583D" w:rsidRPr="00EB57B0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F583D" w:rsidRPr="00FD4E49" w14:paraId="64F7F8EE" w14:textId="77777777" w:rsidTr="00EB57B0">
        <w:trPr>
          <w:cantSplit/>
        </w:trPr>
        <w:tc>
          <w:tcPr>
            <w:tcW w:w="4365" w:type="dxa"/>
          </w:tcPr>
          <w:p w14:paraId="4C289C4D" w14:textId="05459907" w:rsidR="00AF583D" w:rsidRPr="00FD4E49" w:rsidRDefault="00AF583D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เก้า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78" w:type="dxa"/>
          </w:tcPr>
          <w:p w14:paraId="3E76FE9C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center"/>
          </w:tcPr>
          <w:p w14:paraId="62C77EA2" w14:textId="3DE39F1C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  <w:r w:rsidR="005002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การให้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เช่า</w:t>
            </w:r>
          </w:p>
        </w:tc>
        <w:tc>
          <w:tcPr>
            <w:tcW w:w="178" w:type="dxa"/>
          </w:tcPr>
          <w:p w14:paraId="1A51EC9D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vAlign w:val="center"/>
          </w:tcPr>
          <w:p w14:paraId="4A70C513" w14:textId="37C71D9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14:paraId="6345525A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4" w:type="dxa"/>
            <w:gridSpan w:val="3"/>
            <w:vAlign w:val="center"/>
          </w:tcPr>
          <w:p w14:paraId="242F15DA" w14:textId="69D7317F" w:rsidR="00AF583D" w:rsidRPr="00EB57B0" w:rsidRDefault="00AF583D" w:rsidP="00EB57B0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5" w:type="dxa"/>
            <w:gridSpan w:val="2"/>
          </w:tcPr>
          <w:p w14:paraId="3D661BC5" w14:textId="77777777" w:rsidR="00AF583D" w:rsidRPr="00EB57B0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gridSpan w:val="3"/>
            <w:vAlign w:val="center"/>
          </w:tcPr>
          <w:p w14:paraId="587715FF" w14:textId="663B1E6B" w:rsidR="00AF583D" w:rsidRPr="00EB57B0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AF583D" w:rsidRPr="00FD4E49" w14:paraId="095F1E1D" w14:textId="77777777" w:rsidTr="00EB57B0">
        <w:trPr>
          <w:cantSplit/>
        </w:trPr>
        <w:tc>
          <w:tcPr>
            <w:tcW w:w="4365" w:type="dxa"/>
          </w:tcPr>
          <w:p w14:paraId="1C0BE8F6" w14:textId="77777777" w:rsidR="00AF583D" w:rsidRPr="00FD4E49" w:rsidRDefault="00AF583D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8" w:type="dxa"/>
          </w:tcPr>
          <w:p w14:paraId="0E525AC1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7054F7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587839B5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74AB484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27FBE4AD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058E14A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1CC7C4CD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36D5BC1F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409ECE53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275E108F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5EADFF96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432FBD3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42F3C1CB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1C5E510E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6958446D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center"/>
          </w:tcPr>
          <w:p w14:paraId="7A45E83B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4C7068" w:rsidRPr="00FD4E49" w14:paraId="0D0E0809" w14:textId="77777777" w:rsidTr="008B0362">
        <w:trPr>
          <w:cantSplit/>
        </w:trPr>
        <w:tc>
          <w:tcPr>
            <w:tcW w:w="4365" w:type="dxa"/>
            <w:vAlign w:val="center"/>
          </w:tcPr>
          <w:p w14:paraId="09F10725" w14:textId="77777777" w:rsidR="004C7068" w:rsidRPr="00FD4E49" w:rsidRDefault="004C7068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7EABC99D" w14:textId="77777777" w:rsidR="004C7068" w:rsidRPr="00FD4E49" w:rsidRDefault="004C7068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9" w:type="dxa"/>
            <w:gridSpan w:val="16"/>
          </w:tcPr>
          <w:p w14:paraId="28A2EA94" w14:textId="345F309E" w:rsidR="004C7068" w:rsidRPr="00FD4E49" w:rsidRDefault="004C7068" w:rsidP="00EB57B0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7A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F583D" w:rsidRPr="00FD4E49" w14:paraId="7EA5B6A0" w14:textId="77777777" w:rsidTr="00EB57B0">
        <w:trPr>
          <w:cantSplit/>
        </w:trPr>
        <w:tc>
          <w:tcPr>
            <w:tcW w:w="4365" w:type="dxa"/>
            <w:vAlign w:val="center"/>
          </w:tcPr>
          <w:p w14:paraId="382B5AB6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8" w:type="dxa"/>
          </w:tcPr>
          <w:p w14:paraId="3385574E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D730DA6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1DF69A0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E41489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2F4BDD0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864136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180665E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5E4155D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A147C4E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EF1AF46" w14:textId="77777777" w:rsidR="00AF583D" w:rsidRPr="00FD4E49" w:rsidRDefault="00AF583D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8DE02D9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200066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EBBFA0F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</w:tcPr>
          <w:p w14:paraId="2C74E359" w14:textId="77777777" w:rsidR="00AF583D" w:rsidRPr="00FD4E49" w:rsidRDefault="00AF583D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429544" w14:textId="77777777" w:rsidR="00AF583D" w:rsidRPr="00FD4E49" w:rsidRDefault="00AF583D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64651390" w14:textId="77777777" w:rsidR="00AF583D" w:rsidRPr="00FD4E49" w:rsidRDefault="00AF583D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83D" w:rsidRPr="00FD4E49" w14:paraId="6E257FFC" w14:textId="77777777" w:rsidTr="00EB57B0">
        <w:trPr>
          <w:cantSplit/>
        </w:trPr>
        <w:tc>
          <w:tcPr>
            <w:tcW w:w="4365" w:type="dxa"/>
            <w:vAlign w:val="center"/>
          </w:tcPr>
          <w:p w14:paraId="365C0765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8" w:type="dxa"/>
            <w:vAlign w:val="center"/>
          </w:tcPr>
          <w:p w14:paraId="4D1C2629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BF0D127" w14:textId="25D06CAF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153,750</w:t>
            </w:r>
          </w:p>
        </w:tc>
        <w:tc>
          <w:tcPr>
            <w:tcW w:w="178" w:type="dxa"/>
            <w:vAlign w:val="center"/>
          </w:tcPr>
          <w:p w14:paraId="7094B256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38A8009" w14:textId="3D3FD592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176,831</w:t>
            </w:r>
          </w:p>
        </w:tc>
        <w:tc>
          <w:tcPr>
            <w:tcW w:w="178" w:type="dxa"/>
            <w:vAlign w:val="center"/>
          </w:tcPr>
          <w:p w14:paraId="435E973C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BFF1CBA" w14:textId="2083AA9F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3,977</w:t>
            </w:r>
          </w:p>
        </w:tc>
        <w:tc>
          <w:tcPr>
            <w:tcW w:w="178" w:type="dxa"/>
            <w:vAlign w:val="center"/>
          </w:tcPr>
          <w:p w14:paraId="34FE0C86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11333B63" w14:textId="0C4C90C0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78" w:type="dxa"/>
            <w:vAlign w:val="center"/>
          </w:tcPr>
          <w:p w14:paraId="7579FC1C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63C9B262" w14:textId="4A136F1F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4BCD4F50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E68979E" w14:textId="7AB3F6AC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2D8D3CED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1E67103D" w14:textId="03149861" w:rsidR="00AF583D" w:rsidRPr="00FD4E49" w:rsidRDefault="00AF583D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7,727</w:t>
            </w:r>
          </w:p>
        </w:tc>
        <w:tc>
          <w:tcPr>
            <w:tcW w:w="180" w:type="dxa"/>
            <w:vAlign w:val="center"/>
          </w:tcPr>
          <w:p w14:paraId="72E6BA37" w14:textId="77777777" w:rsidR="00AF583D" w:rsidRPr="00FD4E49" w:rsidRDefault="00AF583D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  <w:vAlign w:val="center"/>
          </w:tcPr>
          <w:p w14:paraId="1882C9D1" w14:textId="0243F096" w:rsidR="00AF583D" w:rsidRPr="00E308CD" w:rsidRDefault="00AF583D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8CD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E308CD">
              <w:rPr>
                <w:rFonts w:asciiTheme="majorBidi" w:hAnsiTheme="majorBidi" w:cstheme="majorBidi"/>
                <w:sz w:val="28"/>
                <w:szCs w:val="28"/>
              </w:rPr>
              <w:t>7,672</w:t>
            </w:r>
          </w:p>
        </w:tc>
      </w:tr>
      <w:tr w:rsidR="00AF583D" w:rsidRPr="00FD4E49" w14:paraId="2C4539BA" w14:textId="77777777" w:rsidTr="00EB57B0">
        <w:trPr>
          <w:cantSplit/>
        </w:trPr>
        <w:tc>
          <w:tcPr>
            <w:tcW w:w="4365" w:type="dxa"/>
            <w:vAlign w:val="center"/>
          </w:tcPr>
          <w:p w14:paraId="2FABE5ED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8" w:type="dxa"/>
            <w:vAlign w:val="center"/>
          </w:tcPr>
          <w:p w14:paraId="249F7022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39D8891" w14:textId="33C9E8CD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D8CEFB4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2D49BBD" w14:textId="63F4C914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1678935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E416E97" w14:textId="53958A50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F3C4B60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4724AEBD" w14:textId="7059C56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65507514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5AA87A19" w14:textId="669AD3AC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0C60F843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F20DA62" w14:textId="650B2330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2A66DCB6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vAlign w:val="center"/>
          </w:tcPr>
          <w:p w14:paraId="472DF660" w14:textId="2B422B37" w:rsidR="00AF583D" w:rsidRPr="00FD4E49" w:rsidRDefault="00AF583D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951ACEC" w14:textId="77777777" w:rsidR="00AF583D" w:rsidRPr="00FD4E49" w:rsidRDefault="00AF583D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5D63B0BA" w14:textId="1914610B" w:rsidR="00AF583D" w:rsidRPr="00E308CD" w:rsidRDefault="00AF583D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583D" w:rsidRPr="00FD4E49" w14:paraId="066A9726" w14:textId="77777777" w:rsidTr="00EB57B0">
        <w:trPr>
          <w:cantSplit/>
        </w:trPr>
        <w:tc>
          <w:tcPr>
            <w:tcW w:w="4365" w:type="dxa"/>
            <w:vAlign w:val="center"/>
          </w:tcPr>
          <w:p w14:paraId="76C45B99" w14:textId="77777777" w:rsidR="00AF583D" w:rsidRPr="00FD4E49" w:rsidRDefault="00AF583D" w:rsidP="00E4004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8" w:type="dxa"/>
            <w:vAlign w:val="center"/>
          </w:tcPr>
          <w:p w14:paraId="6751F1B1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B1FEE6" w14:textId="59CA21D8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153,750</w:t>
            </w:r>
          </w:p>
        </w:tc>
        <w:tc>
          <w:tcPr>
            <w:tcW w:w="178" w:type="dxa"/>
            <w:vAlign w:val="center"/>
          </w:tcPr>
          <w:p w14:paraId="408C911A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A75A39" w14:textId="0900F3B9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176,831</w:t>
            </w:r>
          </w:p>
        </w:tc>
        <w:tc>
          <w:tcPr>
            <w:tcW w:w="178" w:type="dxa"/>
            <w:vAlign w:val="center"/>
          </w:tcPr>
          <w:p w14:paraId="0E3D3D5D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2CDD85" w14:textId="1329C1C2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3,977</w:t>
            </w:r>
          </w:p>
        </w:tc>
        <w:tc>
          <w:tcPr>
            <w:tcW w:w="178" w:type="dxa"/>
            <w:vAlign w:val="center"/>
          </w:tcPr>
          <w:p w14:paraId="4D3B0EE8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B7C115" w14:textId="17C05F44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</w:t>
            </w:r>
          </w:p>
        </w:tc>
        <w:tc>
          <w:tcPr>
            <w:tcW w:w="178" w:type="dxa"/>
            <w:vAlign w:val="center"/>
          </w:tcPr>
          <w:p w14:paraId="3D772490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C26B60" w14:textId="5CB75E66" w:rsidR="00AF583D" w:rsidRPr="00FD4E49" w:rsidRDefault="00AF583D" w:rsidP="00EB57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239E0B28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1EC9BD" w14:textId="7751C845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52E00B9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DE815E" w14:textId="578077EE" w:rsidR="00AF583D" w:rsidRPr="00E308CD" w:rsidRDefault="00AF583D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8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</w:t>
            </w:r>
            <w:r w:rsidRPr="00E308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180" w:type="dxa"/>
            <w:vAlign w:val="center"/>
          </w:tcPr>
          <w:p w14:paraId="1315AF0F" w14:textId="77777777" w:rsidR="00AF583D" w:rsidRPr="00FD4E49" w:rsidRDefault="00AF583D" w:rsidP="00E40048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E97B3F" w14:textId="7685DBF5" w:rsidR="00AF583D" w:rsidRPr="00FD4E49" w:rsidRDefault="00AF583D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7,672</w:t>
            </w:r>
          </w:p>
        </w:tc>
      </w:tr>
      <w:tr w:rsidR="00AF583D" w:rsidRPr="00FD4E49" w14:paraId="1A921ADB" w14:textId="77777777" w:rsidTr="00EB57B0">
        <w:trPr>
          <w:cantSplit/>
          <w:trHeight w:val="325"/>
        </w:trPr>
        <w:tc>
          <w:tcPr>
            <w:tcW w:w="4365" w:type="dxa"/>
            <w:vAlign w:val="center"/>
          </w:tcPr>
          <w:p w14:paraId="42354AB2" w14:textId="77777777" w:rsidR="00AF583D" w:rsidRPr="00FD4E49" w:rsidRDefault="00AF583D" w:rsidP="00E4004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14:paraId="20FFB1C6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C53ABA9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0ED24C0" w14:textId="77777777" w:rsidR="00AF583D" w:rsidRPr="00FD4E49" w:rsidRDefault="00AF583D" w:rsidP="00E4004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4A78FA0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B3DB79B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7C322F8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4213A6B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center"/>
          </w:tcPr>
          <w:p w14:paraId="79CAE8CB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851B059" w14:textId="77777777" w:rsidR="00AF583D" w:rsidRPr="00FD4E49" w:rsidRDefault="00AF583D" w:rsidP="00E4004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14:paraId="70E7493B" w14:textId="77777777" w:rsidR="00AF583D" w:rsidRPr="00FD4E49" w:rsidRDefault="00AF583D" w:rsidP="00E40048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3F142DC" w14:textId="77777777" w:rsidR="00AF583D" w:rsidRPr="00FD4E49" w:rsidRDefault="00AF583D" w:rsidP="00E4004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99ED774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DBC356A" w14:textId="77777777" w:rsidR="00AF583D" w:rsidRPr="00FD4E49" w:rsidRDefault="00AF583D" w:rsidP="00E4004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</w:tcBorders>
            <w:vAlign w:val="center"/>
          </w:tcPr>
          <w:p w14:paraId="2859E6CC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BF7D7EF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center"/>
          </w:tcPr>
          <w:p w14:paraId="0E23ABAB" w14:textId="77777777" w:rsidR="00AF583D" w:rsidRPr="00FD4E49" w:rsidRDefault="00AF583D" w:rsidP="00E40048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83D" w:rsidRPr="00FD4E49" w14:paraId="62C49A05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721D003F" w14:textId="77777777" w:rsidR="00AF583D" w:rsidRPr="00FD4E49" w:rsidRDefault="00AF583D" w:rsidP="00E40048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78" w:type="dxa"/>
            <w:vAlign w:val="center"/>
          </w:tcPr>
          <w:p w14:paraId="4C8C8052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523BA08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6A4A27F" w14:textId="77777777" w:rsidR="00AF583D" w:rsidRPr="00FD4E49" w:rsidRDefault="00AF583D" w:rsidP="00E4004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4FA9097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B89E25F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89EC199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D75E757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0F38EFDE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656C369" w14:textId="77777777" w:rsidR="00AF583D" w:rsidRPr="00FD4E49" w:rsidRDefault="00AF583D" w:rsidP="00E40048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1993499F" w14:textId="77777777" w:rsidR="00AF583D" w:rsidRPr="00FD4E49" w:rsidRDefault="00AF583D" w:rsidP="00E40048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27C0E43" w14:textId="77777777" w:rsidR="00AF583D" w:rsidRPr="00FD4E49" w:rsidRDefault="00AF583D" w:rsidP="00E40048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C3BEE57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2335CD2" w14:textId="77777777" w:rsidR="00AF583D" w:rsidRPr="00FD4E49" w:rsidRDefault="00AF583D" w:rsidP="00E40048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577C9644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19D8E76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center"/>
          </w:tcPr>
          <w:p w14:paraId="746F23F3" w14:textId="77777777" w:rsidR="00AF583D" w:rsidRPr="00FD4E49" w:rsidRDefault="00AF583D" w:rsidP="00E40048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83D" w:rsidRPr="00FD4E49" w14:paraId="22314588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2B55A2BC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8" w:type="dxa"/>
            <w:vAlign w:val="center"/>
          </w:tcPr>
          <w:p w14:paraId="6EDF0881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D561ECB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BE83B2B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732D057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36F6CDB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AA68DC6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299E0CA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34516286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13D90E9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21ED1982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FF8420E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20AE4E9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6FC7F9B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5FB849A7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BEE7E89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center"/>
          </w:tcPr>
          <w:p w14:paraId="477912B4" w14:textId="77777777" w:rsidR="00AF583D" w:rsidRPr="00FD4E49" w:rsidRDefault="00AF583D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83D" w:rsidRPr="00FD4E49" w14:paraId="3FFCB9DD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57453B63" w14:textId="77777777" w:rsidR="00AF583D" w:rsidRPr="00FD4E49" w:rsidRDefault="00AF583D" w:rsidP="009A4B3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78" w:type="dxa"/>
            <w:vAlign w:val="center"/>
          </w:tcPr>
          <w:p w14:paraId="7D979D1B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C730161" w14:textId="176D5A24" w:rsidR="00AF583D" w:rsidRPr="00E308CD" w:rsidRDefault="00AF583D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8CD">
              <w:rPr>
                <w:rFonts w:asciiTheme="majorBidi" w:hAnsiTheme="majorBidi" w:cstheme="majorBidi"/>
                <w:sz w:val="28"/>
                <w:szCs w:val="28"/>
                <w:cs/>
              </w:rPr>
              <w:t>153</w:t>
            </w:r>
            <w:r w:rsidRPr="00E30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8CD">
              <w:rPr>
                <w:rFonts w:asciiTheme="majorBidi" w:hAnsiTheme="majorBidi" w:cstheme="majorBidi"/>
                <w:sz w:val="28"/>
                <w:szCs w:val="28"/>
                <w:cs/>
              </w:rPr>
              <w:t>750</w:t>
            </w:r>
          </w:p>
        </w:tc>
        <w:tc>
          <w:tcPr>
            <w:tcW w:w="178" w:type="dxa"/>
            <w:vAlign w:val="center"/>
          </w:tcPr>
          <w:p w14:paraId="2308C7B9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2E2C3C0" w14:textId="5927D412" w:rsidR="00AF583D" w:rsidRPr="00E308CD" w:rsidRDefault="00AF583D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8CD">
              <w:rPr>
                <w:rFonts w:asciiTheme="majorBidi" w:hAnsiTheme="majorBidi" w:cstheme="majorBidi"/>
                <w:sz w:val="28"/>
                <w:szCs w:val="28"/>
                <w:cs/>
              </w:rPr>
              <w:t>176</w:t>
            </w:r>
            <w:r w:rsidRPr="00E308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8CD">
              <w:rPr>
                <w:rFonts w:asciiTheme="majorBidi" w:hAnsiTheme="majorBidi" w:cstheme="majorBidi"/>
                <w:sz w:val="28"/>
                <w:szCs w:val="28"/>
                <w:cs/>
              </w:rPr>
              <w:t>831</w:t>
            </w:r>
          </w:p>
        </w:tc>
        <w:tc>
          <w:tcPr>
            <w:tcW w:w="178" w:type="dxa"/>
            <w:vAlign w:val="center"/>
          </w:tcPr>
          <w:p w14:paraId="707C516C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C0B81" w14:textId="515F80C0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3,977</w:t>
            </w:r>
          </w:p>
        </w:tc>
        <w:tc>
          <w:tcPr>
            <w:tcW w:w="178" w:type="dxa"/>
            <w:vAlign w:val="center"/>
          </w:tcPr>
          <w:p w14:paraId="5121FF52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204CD41E" w14:textId="46FA5706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78" w:type="dxa"/>
            <w:vAlign w:val="center"/>
          </w:tcPr>
          <w:p w14:paraId="3E7248E2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4162D29B" w14:textId="6D58EB6B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0736493F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8A4AD8F" w14:textId="152E0186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0A31F36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3CF159C5" w14:textId="22BA60BA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80" w:type="dxa"/>
            <w:vAlign w:val="center"/>
          </w:tcPr>
          <w:p w14:paraId="120DBDD9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center"/>
          </w:tcPr>
          <w:p w14:paraId="3438FB29" w14:textId="7DD5EDE1" w:rsidR="00AF583D" w:rsidRPr="00FD4E49" w:rsidRDefault="00AF583D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</w:tr>
      <w:tr w:rsidR="00AF583D" w:rsidRPr="00FD4E49" w14:paraId="3949D8B8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5D732E3F" w14:textId="77777777" w:rsidR="00AF583D" w:rsidRPr="00FD4E49" w:rsidRDefault="00AF583D" w:rsidP="009A4B3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78" w:type="dxa"/>
            <w:vAlign w:val="center"/>
          </w:tcPr>
          <w:p w14:paraId="59F0A46E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FE10718" w14:textId="31DAA646" w:rsidR="00AF583D" w:rsidRPr="00E308CD" w:rsidRDefault="00AF583D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6DA1C93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873328" w14:textId="2C298E6B" w:rsidR="00AF583D" w:rsidRPr="00E308CD" w:rsidRDefault="00AF583D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8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65C253D4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22AC2E41" w14:textId="5149612F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42774104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74060247" w14:textId="0722186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2592571B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7A245D47" w14:textId="074C4CE1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601B6F04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77EE0F8" w14:textId="20FD247C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9894EE0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vAlign w:val="center"/>
          </w:tcPr>
          <w:p w14:paraId="23A3DDD7" w14:textId="2A6D625E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60823B53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7F2ABE28" w14:textId="41638844" w:rsidR="00AF583D" w:rsidRPr="00FD4E49" w:rsidRDefault="00AF583D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583D" w:rsidRPr="00FD4E49" w14:paraId="0CD77F2A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610BCEBA" w14:textId="77777777" w:rsidR="00AF583D" w:rsidRPr="00FD4E49" w:rsidRDefault="00AF583D" w:rsidP="009A4B3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8" w:type="dxa"/>
            <w:vAlign w:val="center"/>
          </w:tcPr>
          <w:p w14:paraId="6355EB74" w14:textId="77777777" w:rsidR="00AF583D" w:rsidRPr="00FD4E49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369B94" w14:textId="337C664A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153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750</w:t>
            </w:r>
          </w:p>
        </w:tc>
        <w:tc>
          <w:tcPr>
            <w:tcW w:w="178" w:type="dxa"/>
            <w:vAlign w:val="center"/>
          </w:tcPr>
          <w:p w14:paraId="33FB5FD2" w14:textId="77777777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97DA39" w14:textId="466CF80E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176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831</w:t>
            </w:r>
          </w:p>
        </w:tc>
        <w:tc>
          <w:tcPr>
            <w:tcW w:w="178" w:type="dxa"/>
            <w:vAlign w:val="center"/>
          </w:tcPr>
          <w:p w14:paraId="559B9BDD" w14:textId="77777777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79B2F8" w14:textId="51B2E0F1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3,977</w:t>
            </w:r>
          </w:p>
        </w:tc>
        <w:tc>
          <w:tcPr>
            <w:tcW w:w="178" w:type="dxa"/>
            <w:vAlign w:val="center"/>
          </w:tcPr>
          <w:p w14:paraId="5BD3C6E2" w14:textId="77777777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1B06E" w14:textId="42827B93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</w:t>
            </w:r>
          </w:p>
        </w:tc>
        <w:tc>
          <w:tcPr>
            <w:tcW w:w="178" w:type="dxa"/>
            <w:vAlign w:val="center"/>
          </w:tcPr>
          <w:p w14:paraId="185A4E1F" w14:textId="77777777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73ACCA" w14:textId="177CE51F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FB89DB1" w14:textId="77777777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86871C" w14:textId="2D6E9906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0BFA2819" w14:textId="77777777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E10247" w14:textId="78E1EF20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180" w:type="dxa"/>
            <w:vAlign w:val="center"/>
          </w:tcPr>
          <w:p w14:paraId="5121244D" w14:textId="77777777" w:rsidR="00AF583D" w:rsidRPr="00E308CD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7A74E3" w14:textId="1DC50F85" w:rsidR="00AF583D" w:rsidRPr="00E308CD" w:rsidRDefault="00AF583D" w:rsidP="00EB57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672</w:t>
            </w:r>
          </w:p>
        </w:tc>
      </w:tr>
      <w:tr w:rsidR="00AF583D" w:rsidRPr="00FD4E49" w14:paraId="6D20FE74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42362C26" w14:textId="77777777" w:rsidR="00AF583D" w:rsidRPr="00551534" w:rsidRDefault="00AF583D" w:rsidP="009A4B3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14:paraId="44ED6D79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638D9F82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B2D354A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062236A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FF55094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10A7638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9660301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center"/>
          </w:tcPr>
          <w:p w14:paraId="398E3433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F756584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14:paraId="75C43C63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44D8E17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E50C007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AE3A4CE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</w:tcBorders>
            <w:vAlign w:val="center"/>
          </w:tcPr>
          <w:p w14:paraId="3A3671FD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5BFDA30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center"/>
          </w:tcPr>
          <w:p w14:paraId="3C225721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583D" w:rsidRPr="00FD4E49" w14:paraId="135FD088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25CEA978" w14:textId="77777777" w:rsidR="00AF583D" w:rsidRPr="00551534" w:rsidRDefault="00AF583D" w:rsidP="009A4B3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15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78" w:type="dxa"/>
            <w:vAlign w:val="center"/>
          </w:tcPr>
          <w:p w14:paraId="04CC657C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05E08CF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284C0F9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9EBC6C7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535B495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74DC054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CD815FB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18D01241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15919D0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523FFE01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C00441A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14199A6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CB0470D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51A29E14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69755BB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center"/>
          </w:tcPr>
          <w:p w14:paraId="56C0D96C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583D" w:rsidRPr="000131B3" w14:paraId="2AB69C47" w14:textId="77777777" w:rsidTr="00EB57B0">
        <w:trPr>
          <w:cantSplit/>
          <w:trHeight w:val="262"/>
        </w:trPr>
        <w:tc>
          <w:tcPr>
            <w:tcW w:w="4365" w:type="dxa"/>
            <w:vAlign w:val="center"/>
          </w:tcPr>
          <w:p w14:paraId="5DCFAE65" w14:textId="77777777" w:rsidR="00AF583D" w:rsidRPr="00EB57B0" w:rsidRDefault="00AF583D" w:rsidP="009A4B3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78" w:type="dxa"/>
            <w:vAlign w:val="center"/>
          </w:tcPr>
          <w:p w14:paraId="493BB125" w14:textId="77777777" w:rsidR="00AF583D" w:rsidRPr="00551534" w:rsidRDefault="00AF583D" w:rsidP="009A4B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207A339" w14:textId="1E1912DA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153,750</w:t>
            </w:r>
          </w:p>
        </w:tc>
        <w:tc>
          <w:tcPr>
            <w:tcW w:w="178" w:type="dxa"/>
            <w:vAlign w:val="center"/>
          </w:tcPr>
          <w:p w14:paraId="4A0D7FD3" w14:textId="77777777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2ED8B63" w14:textId="0B71BDCD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176,831</w:t>
            </w:r>
          </w:p>
        </w:tc>
        <w:tc>
          <w:tcPr>
            <w:tcW w:w="178" w:type="dxa"/>
            <w:vAlign w:val="center"/>
          </w:tcPr>
          <w:p w14:paraId="6E08FE3F" w14:textId="77777777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D36B4CB" w14:textId="3D058C8C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3,977</w:t>
            </w:r>
          </w:p>
        </w:tc>
        <w:tc>
          <w:tcPr>
            <w:tcW w:w="178" w:type="dxa"/>
            <w:vAlign w:val="center"/>
          </w:tcPr>
          <w:p w14:paraId="46C2B3ED" w14:textId="77777777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367D5F51" w14:textId="4DFCCEA7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78" w:type="dxa"/>
            <w:vAlign w:val="center"/>
          </w:tcPr>
          <w:p w14:paraId="02BE8690" w14:textId="77777777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center"/>
          </w:tcPr>
          <w:p w14:paraId="623CF783" w14:textId="7690C57D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57F03515" w14:textId="77777777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53144F7" w14:textId="2AF55109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3E2F8582" w14:textId="77777777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40219488" w14:textId="48FA4435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157,727</w:t>
            </w:r>
          </w:p>
        </w:tc>
        <w:tc>
          <w:tcPr>
            <w:tcW w:w="180" w:type="dxa"/>
            <w:vAlign w:val="center"/>
          </w:tcPr>
          <w:p w14:paraId="634C0A1C" w14:textId="77777777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center"/>
          </w:tcPr>
          <w:p w14:paraId="772CB2CE" w14:textId="7BBB6254" w:rsidR="00AF583D" w:rsidRPr="00EB57B0" w:rsidRDefault="00AF583D" w:rsidP="009A4B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</w:rPr>
              <w:t>177,672</w:t>
            </w:r>
          </w:p>
        </w:tc>
      </w:tr>
    </w:tbl>
    <w:p w14:paraId="51464C27" w14:textId="10E45966" w:rsidR="009434A3" w:rsidRDefault="009434A3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AF6D43" w14:textId="77777777" w:rsidR="00E40048" w:rsidRDefault="00E40048" w:rsidP="00E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FF5338" w14:textId="77777777" w:rsidR="00E40048" w:rsidRDefault="00E40048" w:rsidP="00E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E40048" w:rsidSect="002B6F7C">
          <w:pgSz w:w="16834" w:h="11909" w:orient="landscape" w:code="9"/>
          <w:pgMar w:top="1152" w:right="691" w:bottom="1152" w:left="576" w:header="720" w:footer="720" w:gutter="0"/>
          <w:pgNumType w:start="26"/>
          <w:cols w:space="720"/>
          <w:docGrid w:linePitch="245"/>
        </w:sectPr>
      </w:pPr>
    </w:p>
    <w:p w14:paraId="31CAD6DB" w14:textId="0A1C9A1D" w:rsidR="00572B6F" w:rsidRPr="00297510" w:rsidRDefault="00432795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572B6F" w:rsidRPr="00297510">
        <w:rPr>
          <w:rFonts w:ascii="Angsana New" w:hAnsi="Angsana New"/>
          <w:b/>
          <w:bCs/>
          <w:sz w:val="30"/>
          <w:szCs w:val="30"/>
          <w:cs/>
          <w:lang w:val="en-GB"/>
        </w:rPr>
        <w:tab/>
        <w:t>ส่วนของผู้ถือหน่วย</w:t>
      </w:r>
      <w:r w:rsidR="00417351">
        <w:rPr>
          <w:rFonts w:ascii="Angsana New" w:hAnsi="Angsana New" w:hint="cs"/>
          <w:b/>
          <w:bCs/>
          <w:sz w:val="30"/>
          <w:szCs w:val="30"/>
          <w:cs/>
          <w:lang w:val="en-GB"/>
        </w:rPr>
        <w:t>ทรัสต์</w:t>
      </w:r>
    </w:p>
    <w:p w14:paraId="4DA16114" w14:textId="77777777" w:rsidR="00572B6F" w:rsidRPr="00D75C6A" w:rsidRDefault="00572B6F" w:rsidP="002136F8">
      <w:pPr>
        <w:spacing w:line="240" w:lineRule="auto"/>
        <w:ind w:left="544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999"/>
        <w:gridCol w:w="1152"/>
        <w:gridCol w:w="270"/>
        <w:gridCol w:w="1170"/>
        <w:gridCol w:w="270"/>
        <w:gridCol w:w="1143"/>
        <w:gridCol w:w="270"/>
        <w:gridCol w:w="1188"/>
      </w:tblGrid>
      <w:tr w:rsidR="00D54857" w:rsidRPr="00F34486" w14:paraId="5A1EDE4D" w14:textId="77777777" w:rsidTr="00595FFC">
        <w:trPr>
          <w:cantSplit/>
          <w:tblHeader/>
        </w:trPr>
        <w:tc>
          <w:tcPr>
            <w:tcW w:w="2772" w:type="dxa"/>
          </w:tcPr>
          <w:p w14:paraId="050CC93A" w14:textId="77777777" w:rsidR="00D54857" w:rsidRPr="0034283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569061E7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7C08BEB8" w14:textId="77777777" w:rsidR="00D54857" w:rsidRPr="00D41CAF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01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กันยายน </w:t>
            </w:r>
            <w:r w:rsidRPr="00D41CA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68996F2" w14:textId="77777777" w:rsidR="00D54857" w:rsidRPr="002A36A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1770B6BB" w14:textId="77777777" w:rsidR="00D54857" w:rsidRPr="002A36A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A36A1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54857" w:rsidRPr="00F34486" w14:paraId="7A8B20F6" w14:textId="77777777" w:rsidTr="00595FFC">
        <w:trPr>
          <w:cantSplit/>
          <w:tblHeader/>
        </w:trPr>
        <w:tc>
          <w:tcPr>
            <w:tcW w:w="2772" w:type="dxa"/>
          </w:tcPr>
          <w:p w14:paraId="6D431CEA" w14:textId="77777777" w:rsidR="00D54857" w:rsidRPr="0034283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42B94142" w14:textId="77777777" w:rsidR="00D54857" w:rsidRPr="00D41CAF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หน่ว</w:t>
            </w:r>
            <w:r w:rsidRPr="00D41CAF">
              <w:rPr>
                <w:rFonts w:ascii="Angsana New" w:hAnsi="Angsana New"/>
                <w:sz w:val="30"/>
                <w:szCs w:val="30"/>
                <w:cs/>
              </w:rPr>
              <w:t>ยลงทุน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094B61" w14:textId="77777777" w:rsidR="00D54857" w:rsidRPr="002A36A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6A1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9DB03C" w14:textId="77777777" w:rsidR="00D54857" w:rsidRPr="002A36A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7EF27E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5C29BFFC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8B71C42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C3F787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FFBD0ED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D54857" w:rsidRPr="00F34486" w14:paraId="579F73D0" w14:textId="77777777" w:rsidTr="00595FFC">
        <w:trPr>
          <w:cantSplit/>
          <w:tblHeader/>
        </w:trPr>
        <w:tc>
          <w:tcPr>
            <w:tcW w:w="2772" w:type="dxa"/>
          </w:tcPr>
          <w:p w14:paraId="467C69CA" w14:textId="77777777" w:rsidR="00D54857" w:rsidRPr="0034283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2DF33DEE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63" w:type="dxa"/>
            <w:gridSpan w:val="7"/>
          </w:tcPr>
          <w:p w14:paraId="679B9B3D" w14:textId="77777777" w:rsidR="00D54857" w:rsidRPr="00D41CAF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พันหน่วย 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D54857" w:rsidRPr="00F34486" w14:paraId="0CF6F906" w14:textId="77777777" w:rsidTr="00595FFC">
        <w:trPr>
          <w:cantSplit/>
        </w:trPr>
        <w:tc>
          <w:tcPr>
            <w:tcW w:w="2772" w:type="dxa"/>
          </w:tcPr>
          <w:p w14:paraId="1B2AC7AF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9" w:type="dxa"/>
          </w:tcPr>
          <w:p w14:paraId="533B453D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3DC05A3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D0F4D6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D4D9F8A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EE5D41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47C6494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2B2CB4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2A5EABF1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4857" w:rsidRPr="00F34486" w14:paraId="0A5ED736" w14:textId="77777777" w:rsidTr="00595FFC">
        <w:trPr>
          <w:cantSplit/>
          <w:trHeight w:val="423"/>
        </w:trPr>
        <w:tc>
          <w:tcPr>
            <w:tcW w:w="2772" w:type="dxa"/>
          </w:tcPr>
          <w:p w14:paraId="79BC15B2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DB03EB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DB03EB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999" w:type="dxa"/>
          </w:tcPr>
          <w:p w14:paraId="3F99488C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80F880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CA37F1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0F2B2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B377B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68C58F3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D585E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973CBD1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857" w:rsidRPr="00F34486" w14:paraId="2DB64C84" w14:textId="77777777" w:rsidTr="00595FFC">
        <w:trPr>
          <w:cantSplit/>
          <w:trHeight w:val="423"/>
        </w:trPr>
        <w:tc>
          <w:tcPr>
            <w:tcW w:w="2772" w:type="dxa"/>
          </w:tcPr>
          <w:p w14:paraId="7372F4A0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  <w:cs/>
              </w:rPr>
              <w:t>- หน่วยทรัสต์</w:t>
            </w:r>
          </w:p>
        </w:tc>
        <w:tc>
          <w:tcPr>
            <w:tcW w:w="999" w:type="dxa"/>
          </w:tcPr>
          <w:p w14:paraId="1C1F9F4E" w14:textId="6FDA8463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2F2C83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20CB4168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905E1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14:paraId="79834D12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309E8E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0D3F8089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5832BE2B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500298" w:rsidRPr="00F34486" w14:paraId="028B9E4F" w14:textId="77777777" w:rsidTr="00595FFC">
        <w:trPr>
          <w:cantSplit/>
          <w:trHeight w:val="423"/>
        </w:trPr>
        <w:tc>
          <w:tcPr>
            <w:tcW w:w="2772" w:type="dxa"/>
          </w:tcPr>
          <w:p w14:paraId="415F6064" w14:textId="4884DE63" w:rsidR="00500298" w:rsidRPr="00DB03EB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99" w:type="dxa"/>
          </w:tcPr>
          <w:p w14:paraId="0301A8AF" w14:textId="77777777" w:rsidR="00500298" w:rsidRPr="00DB03EB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1B0F892" w14:textId="554AB140" w:rsidR="00500298" w:rsidRPr="00DB03EB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3CDF52" w14:textId="77777777" w:rsidR="00500298" w:rsidRPr="00DB03EB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014F3" w14:textId="6EB19266" w:rsidR="00500298" w:rsidRPr="00DB03EB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(30,705)</w:t>
            </w:r>
          </w:p>
        </w:tc>
        <w:tc>
          <w:tcPr>
            <w:tcW w:w="270" w:type="dxa"/>
          </w:tcPr>
          <w:p w14:paraId="02405EAF" w14:textId="77777777" w:rsidR="00500298" w:rsidRPr="00DB03EB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A7D2016" w14:textId="11477ADE" w:rsidR="00500298" w:rsidRPr="00DB03EB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44D4E5" w14:textId="77777777" w:rsidR="00500298" w:rsidRPr="00DB03EB" w:rsidRDefault="00500298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4A82B22" w14:textId="10F6B2B7" w:rsidR="00500298" w:rsidRPr="00DB03EB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4857" w:rsidRPr="00F34486" w14:paraId="4548D763" w14:textId="77777777" w:rsidTr="00595FFC">
        <w:trPr>
          <w:cantSplit/>
          <w:trHeight w:val="423"/>
        </w:trPr>
        <w:tc>
          <w:tcPr>
            <w:tcW w:w="2772" w:type="dxa"/>
          </w:tcPr>
          <w:p w14:paraId="7B0153BC" w14:textId="3AABDA21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  <w:cs/>
              </w:rPr>
              <w:t>ออกหุ้นเพิ่มทุน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500298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99" w:type="dxa"/>
          </w:tcPr>
          <w:p w14:paraId="7CF65585" w14:textId="34B52AEE" w:rsidR="00D17DE5" w:rsidRPr="00DB03EB" w:rsidRDefault="00D17DE5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D4873D" w14:textId="072F38AE" w:rsidR="00D54857" w:rsidRPr="00DB03EB" w:rsidRDefault="00D54857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302,100</w:t>
            </w:r>
          </w:p>
        </w:tc>
        <w:tc>
          <w:tcPr>
            <w:tcW w:w="270" w:type="dxa"/>
          </w:tcPr>
          <w:p w14:paraId="4055063A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104FEB" w14:textId="29BB0804" w:rsidR="00D54857" w:rsidRPr="00DB03EB" w:rsidRDefault="00D54857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1,782,390</w:t>
            </w:r>
          </w:p>
        </w:tc>
        <w:tc>
          <w:tcPr>
            <w:tcW w:w="270" w:type="dxa"/>
          </w:tcPr>
          <w:p w14:paraId="77D6D118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720870C" w14:textId="1A46D08A" w:rsidR="00D54857" w:rsidRPr="00DB03EB" w:rsidRDefault="00D54857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E99E9F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1F9C008" w14:textId="5FBABF39" w:rsidR="00D54857" w:rsidRPr="00DB03EB" w:rsidRDefault="00D54857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DB03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4857" w:rsidRPr="00F34486" w14:paraId="1748C4D5" w14:textId="77777777" w:rsidTr="00595FFC">
        <w:trPr>
          <w:cantSplit/>
          <w:trHeight w:val="423"/>
        </w:trPr>
        <w:tc>
          <w:tcPr>
            <w:tcW w:w="2772" w:type="dxa"/>
          </w:tcPr>
          <w:p w14:paraId="167BBAB2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30 กันยายน </w:t>
            </w: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2562 /</w:t>
            </w:r>
          </w:p>
        </w:tc>
        <w:tc>
          <w:tcPr>
            <w:tcW w:w="999" w:type="dxa"/>
          </w:tcPr>
          <w:p w14:paraId="23B60E51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4FF020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BC608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A8E28B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07CCD4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949D528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327FD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2A1E131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857" w:rsidRPr="00F34486" w14:paraId="5D870B16" w14:textId="77777777" w:rsidTr="00595FFC">
        <w:trPr>
          <w:cantSplit/>
        </w:trPr>
        <w:tc>
          <w:tcPr>
            <w:tcW w:w="2772" w:type="dxa"/>
          </w:tcPr>
          <w:p w14:paraId="5DB3E36A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  31 </w:t>
            </w: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2561</w:t>
            </w:r>
          </w:p>
        </w:tc>
        <w:tc>
          <w:tcPr>
            <w:tcW w:w="999" w:type="dxa"/>
          </w:tcPr>
          <w:p w14:paraId="592847A7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951ABF4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3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711</w:t>
            </w:r>
            <w:r w:rsidRPr="00DB03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03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270" w:type="dxa"/>
          </w:tcPr>
          <w:p w14:paraId="4D3EAB1F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37AB49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3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DB03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03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407</w:t>
            </w:r>
            <w:r w:rsidRPr="00DB03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03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73</w:t>
            </w:r>
            <w:r w:rsidRPr="00DB03E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B3065C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107AE33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3EB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6EB28589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51B9BCA6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3EB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  <w:tr w:rsidR="00D54857" w:rsidRPr="00F34486" w14:paraId="749BB532" w14:textId="77777777" w:rsidTr="00595FFC">
        <w:trPr>
          <w:cantSplit/>
        </w:trPr>
        <w:tc>
          <w:tcPr>
            <w:tcW w:w="2772" w:type="dxa"/>
          </w:tcPr>
          <w:p w14:paraId="20C14294" w14:textId="77777777" w:rsidR="00D54857" w:rsidRPr="00D17DE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3123FDB6" w14:textId="77777777" w:rsidR="00D54857" w:rsidRPr="00D17DE5" w:rsidRDefault="00D54857" w:rsidP="00595FFC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CC8EFB4" w14:textId="77777777" w:rsidR="00D54857" w:rsidRPr="00D17DE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0BC42" w14:textId="77777777" w:rsidR="00D54857" w:rsidRPr="00D17DE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8631115" w14:textId="77777777" w:rsidR="00D54857" w:rsidRPr="00D17DE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33C0D" w14:textId="77777777" w:rsidR="00D54857" w:rsidRPr="00D17DE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A73AE5F" w14:textId="77777777" w:rsidR="00D54857" w:rsidRPr="00D17DE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51881" w14:textId="77777777" w:rsidR="00D54857" w:rsidRPr="00D17DE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5FB9C3DC" w14:textId="77777777" w:rsidR="00D54857" w:rsidRPr="00D17DE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857" w:rsidRPr="00142EB0" w14:paraId="6A448115" w14:textId="77777777" w:rsidTr="00595FFC">
        <w:trPr>
          <w:cantSplit/>
        </w:trPr>
        <w:tc>
          <w:tcPr>
            <w:tcW w:w="2772" w:type="dxa"/>
          </w:tcPr>
          <w:p w14:paraId="14833D0C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ทุนที่ได้รับจากผู้ถือหน่วย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09C9AED5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44E112" w14:textId="77777777" w:rsidR="00D54857" w:rsidRPr="00F34486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7B3228" w14:textId="77777777" w:rsidR="00D54857" w:rsidRPr="00F34486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3FC800" w14:textId="77777777" w:rsidR="00D54857" w:rsidRPr="00F34486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E88CEE" w14:textId="77777777" w:rsidR="00D54857" w:rsidRPr="00F34486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C736AA4" w14:textId="77777777" w:rsidR="00D54857" w:rsidRPr="00F34486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EE9CC" w14:textId="77777777" w:rsidR="00D54857" w:rsidRPr="00F34486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6EC173E" w14:textId="77777777" w:rsidR="00D54857" w:rsidRPr="00F34486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4857" w:rsidRPr="00F34486" w14:paraId="1775CE20" w14:textId="77777777" w:rsidTr="00595FFC">
        <w:trPr>
          <w:cantSplit/>
        </w:trPr>
        <w:tc>
          <w:tcPr>
            <w:tcW w:w="2772" w:type="dxa"/>
          </w:tcPr>
          <w:p w14:paraId="6119017B" w14:textId="77777777" w:rsidR="00D54857" w:rsidRPr="00D41CAF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24506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999" w:type="dxa"/>
          </w:tcPr>
          <w:p w14:paraId="175AB962" w14:textId="77777777" w:rsidR="00D54857" w:rsidRPr="002A36A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869515" w14:textId="77777777" w:rsidR="00D54857" w:rsidRPr="002A36A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20E1C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B42CF3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D4BE2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C4DC45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2FB43" w14:textId="77777777" w:rsidR="00D54857" w:rsidRPr="00F34486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29AE1C06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857" w:rsidRPr="00F34486" w14:paraId="07FA1E71" w14:textId="77777777" w:rsidTr="00595FFC">
        <w:trPr>
          <w:cantSplit/>
        </w:trPr>
        <w:tc>
          <w:tcPr>
            <w:tcW w:w="2772" w:type="dxa"/>
          </w:tcPr>
          <w:p w14:paraId="1D716117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- หน่วย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21A6836D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8.9302</w:t>
            </w:r>
          </w:p>
        </w:tc>
        <w:tc>
          <w:tcPr>
            <w:tcW w:w="1152" w:type="dxa"/>
          </w:tcPr>
          <w:p w14:paraId="0C0CBECC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6000558D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DED9F8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14:paraId="0B5CA71C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C83907F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5E4B423C" w14:textId="77777777" w:rsidR="00D54857" w:rsidRPr="00F34486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0838D96F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500298" w:rsidRPr="00F34486" w14:paraId="5FAE2DCE" w14:textId="77777777" w:rsidTr="00595FFC">
        <w:trPr>
          <w:cantSplit/>
        </w:trPr>
        <w:tc>
          <w:tcPr>
            <w:tcW w:w="2772" w:type="dxa"/>
          </w:tcPr>
          <w:p w14:paraId="43F969DC" w14:textId="3C714BE7" w:rsidR="00500298" w:rsidRPr="00F34486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99" w:type="dxa"/>
          </w:tcPr>
          <w:p w14:paraId="525EE3F4" w14:textId="72236CB4" w:rsidR="00500298" w:rsidRPr="00F34486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0.0750</w:t>
            </w:r>
          </w:p>
        </w:tc>
        <w:tc>
          <w:tcPr>
            <w:tcW w:w="1152" w:type="dxa"/>
          </w:tcPr>
          <w:p w14:paraId="1D5BE8FA" w14:textId="445C48F2" w:rsidR="00500298" w:rsidRPr="00F34486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5706C" w14:textId="77777777" w:rsidR="00500298" w:rsidRPr="00F34486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B6C283" w14:textId="7BB88081" w:rsidR="00500298" w:rsidRPr="00F34486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(30,705)</w:t>
            </w:r>
          </w:p>
        </w:tc>
        <w:tc>
          <w:tcPr>
            <w:tcW w:w="270" w:type="dxa"/>
          </w:tcPr>
          <w:p w14:paraId="17510F48" w14:textId="77777777" w:rsidR="00500298" w:rsidRPr="00F34486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BC40205" w14:textId="00459619" w:rsidR="00500298" w:rsidRPr="00F34486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8E2A85" w14:textId="77777777" w:rsidR="00500298" w:rsidRPr="00F34486" w:rsidRDefault="00500298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E020CB3" w14:textId="22023AC0" w:rsidR="00500298" w:rsidRPr="00F34486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7DE5" w:rsidRPr="00F34486" w14:paraId="61E1B294" w14:textId="77777777" w:rsidTr="00595FFC">
        <w:trPr>
          <w:cantSplit/>
        </w:trPr>
        <w:tc>
          <w:tcPr>
            <w:tcW w:w="2772" w:type="dxa"/>
          </w:tcPr>
          <w:p w14:paraId="276A40E0" w14:textId="2D22D98E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ออกหุ้นเพิ่มทุน</w:t>
            </w:r>
            <w:r w:rsidRPr="00EB57B0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500298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EB57B0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99" w:type="dxa"/>
          </w:tcPr>
          <w:p w14:paraId="32478826" w14:textId="553403C0" w:rsidR="00D17DE5" w:rsidRPr="00F34486" w:rsidRDefault="00D17DE5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CED">
              <w:rPr>
                <w:rFonts w:ascii="Angsana New" w:hAnsi="Angsana New"/>
                <w:sz w:val="30"/>
                <w:szCs w:val="30"/>
              </w:rPr>
              <w:t>5.9000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3EEB2C" w14:textId="4780C533" w:rsidR="00D17DE5" w:rsidRDefault="00D17DE5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302,100</w:t>
            </w:r>
          </w:p>
        </w:tc>
        <w:tc>
          <w:tcPr>
            <w:tcW w:w="270" w:type="dxa"/>
          </w:tcPr>
          <w:p w14:paraId="71D10139" w14:textId="77777777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35EDC" w14:textId="321A174F" w:rsidR="00D17DE5" w:rsidRDefault="00D17DE5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1,782,390</w:t>
            </w:r>
          </w:p>
        </w:tc>
        <w:tc>
          <w:tcPr>
            <w:tcW w:w="270" w:type="dxa"/>
          </w:tcPr>
          <w:p w14:paraId="752AD48B" w14:textId="77777777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728C24C" w14:textId="2DFD0D1D" w:rsidR="00D17DE5" w:rsidRPr="00F34486" w:rsidRDefault="00D17DE5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2A35E" w14:textId="77777777" w:rsidR="00D17DE5" w:rsidRPr="00F34486" w:rsidRDefault="00D17DE5" w:rsidP="00D17DE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8ACA279" w14:textId="5FECDC16" w:rsidR="00D17DE5" w:rsidRPr="00F34486" w:rsidRDefault="00D17DE5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7DE5" w:rsidRPr="00F34486" w14:paraId="307A65AC" w14:textId="77777777" w:rsidTr="00595FFC">
        <w:trPr>
          <w:cantSplit/>
        </w:trPr>
        <w:tc>
          <w:tcPr>
            <w:tcW w:w="2772" w:type="dxa"/>
          </w:tcPr>
          <w:p w14:paraId="2A8CC191" w14:textId="77777777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450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30 กันยายน</w:t>
            </w:r>
            <w:r w:rsidRPr="00C2450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C2450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2562 /</w:t>
            </w:r>
          </w:p>
        </w:tc>
        <w:tc>
          <w:tcPr>
            <w:tcW w:w="999" w:type="dxa"/>
          </w:tcPr>
          <w:p w14:paraId="74EA9D6E" w14:textId="77777777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A68948" w14:textId="77777777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D86F7" w14:textId="77777777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5F9C95" w14:textId="77777777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6B481" w14:textId="77777777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C47916D" w14:textId="77777777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2F743" w14:textId="77777777" w:rsidR="00D17DE5" w:rsidRPr="00F34486" w:rsidRDefault="00D17DE5" w:rsidP="00D17DE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6F49810" w14:textId="77777777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DE5" w:rsidRPr="00F34486" w14:paraId="2A7671DC" w14:textId="77777777" w:rsidTr="00595FFC">
        <w:trPr>
          <w:cantSplit/>
        </w:trPr>
        <w:tc>
          <w:tcPr>
            <w:tcW w:w="2772" w:type="dxa"/>
          </w:tcPr>
          <w:p w14:paraId="629B3260" w14:textId="77777777" w:rsidR="00D17DE5" w:rsidRPr="00D41CAF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  </w:t>
            </w:r>
            <w:r w:rsidRPr="00C2450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C2450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2450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2561</w:t>
            </w:r>
          </w:p>
        </w:tc>
        <w:tc>
          <w:tcPr>
            <w:tcW w:w="999" w:type="dxa"/>
          </w:tcPr>
          <w:p w14:paraId="76E8843C" w14:textId="77777777" w:rsidR="00D17DE5" w:rsidRPr="002A36A1" w:rsidRDefault="00D17DE5" w:rsidP="00D17DE5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125D932" w14:textId="77777777" w:rsidR="00D17DE5" w:rsidRPr="00A96273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711,500</w:t>
            </w:r>
          </w:p>
        </w:tc>
        <w:tc>
          <w:tcPr>
            <w:tcW w:w="270" w:type="dxa"/>
          </w:tcPr>
          <w:p w14:paraId="340A467B" w14:textId="77777777" w:rsidR="00D17DE5" w:rsidRPr="00A96273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3EA511" w14:textId="77777777" w:rsidR="00D17DE5" w:rsidRPr="00A96273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5,407,73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F427C" w14:textId="77777777" w:rsidR="00D17DE5" w:rsidRPr="002C4C94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52B6698F" w14:textId="77777777" w:rsidR="00D17DE5" w:rsidRPr="002C4C94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3AFC7CF9" w14:textId="77777777" w:rsidR="00D17DE5" w:rsidRPr="002C4C94" w:rsidRDefault="00D17DE5" w:rsidP="00D17DE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03533720" w14:textId="77777777" w:rsidR="00D17DE5" w:rsidRPr="002C4C94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</w:tbl>
    <w:p w14:paraId="06B02AD3" w14:textId="524F0BF7" w:rsidR="002136F8" w:rsidRDefault="002136F8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</w:rPr>
      </w:pPr>
    </w:p>
    <w:p w14:paraId="22875192" w14:textId="0BAB2B82" w:rsidR="00500298" w:rsidRPr="00D82E6F" w:rsidRDefault="00500298" w:rsidP="0050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71"/>
        <w:jc w:val="thaiDistribute"/>
        <w:rPr>
          <w:rFonts w:ascii="Angsana New" w:hAnsi="Angsana New"/>
          <w:sz w:val="30"/>
          <w:szCs w:val="30"/>
        </w:rPr>
      </w:pPr>
      <w:r w:rsidRPr="00EB57B0">
        <w:rPr>
          <w:rFonts w:ascii="Angsana New" w:hAnsi="Angsana New"/>
          <w:sz w:val="30"/>
          <w:szCs w:val="30"/>
          <w:vertAlign w:val="superscript"/>
        </w:rPr>
        <w:t>(</w:t>
      </w:r>
      <w:r>
        <w:rPr>
          <w:rFonts w:ascii="Angsana New" w:hAnsi="Angsana New"/>
          <w:sz w:val="30"/>
          <w:szCs w:val="30"/>
          <w:vertAlign w:val="superscript"/>
        </w:rPr>
        <w:t>1</w:t>
      </w:r>
      <w:r w:rsidRPr="00EB57B0">
        <w:rPr>
          <w:rFonts w:ascii="Angsana New" w:hAnsi="Angsana New"/>
          <w:sz w:val="30"/>
          <w:szCs w:val="30"/>
          <w:vertAlign w:val="superscript"/>
        </w:rPr>
        <w:t>)</w:t>
      </w:r>
      <w:r>
        <w:rPr>
          <w:rFonts w:ascii="Angsana New" w:hAnsi="Angsana New" w:hint="cs"/>
          <w:sz w:val="30"/>
          <w:szCs w:val="30"/>
          <w:vertAlign w:val="superscript"/>
          <w:cs/>
        </w:rPr>
        <w:t xml:space="preserve"> </w:t>
      </w:r>
      <w:r w:rsidRPr="00B222B9">
        <w:rPr>
          <w:rFonts w:ascii="Angsana New" w:hAnsi="Angsana New" w:hint="cs"/>
          <w:sz w:val="30"/>
          <w:szCs w:val="30"/>
          <w:cs/>
        </w:rPr>
        <w:t>ใน</w:t>
      </w:r>
      <w:r w:rsidRPr="00B222B9">
        <w:rPr>
          <w:rFonts w:ascii="Angsana New" w:hAnsi="Angsana New"/>
          <w:sz w:val="30"/>
          <w:szCs w:val="30"/>
          <w:cs/>
        </w:rPr>
        <w:t>วันที</w:t>
      </w:r>
      <w:r w:rsidRPr="00B222B9">
        <w:rPr>
          <w:rFonts w:ascii="Angsana New" w:hAnsi="Angsana New" w:hint="cs"/>
          <w:sz w:val="30"/>
          <w:szCs w:val="30"/>
          <w:cs/>
        </w:rPr>
        <w:t>่</w:t>
      </w:r>
      <w:r w:rsidRPr="00B222B9">
        <w:rPr>
          <w:rFonts w:ascii="Angsana New" w:hAnsi="Angsana New"/>
          <w:sz w:val="30"/>
          <w:szCs w:val="30"/>
          <w:cs/>
        </w:rPr>
        <w:t xml:space="preserve"> 26 กรกฎาคม 2562 </w:t>
      </w:r>
      <w:r w:rsidRPr="00B222B9">
        <w:rPr>
          <w:rFonts w:ascii="Angsana New" w:hAnsi="Angsana New" w:hint="cs"/>
          <w:sz w:val="30"/>
          <w:szCs w:val="30"/>
          <w:cs/>
        </w:rPr>
        <w:t>กองทรัสต์</w:t>
      </w:r>
      <w:r w:rsidRPr="00B222B9">
        <w:rPr>
          <w:rFonts w:ascii="Angsana New" w:hAnsi="Angsana New"/>
          <w:sz w:val="30"/>
          <w:szCs w:val="30"/>
          <w:cs/>
        </w:rPr>
        <w:t>ได้</w:t>
      </w:r>
      <w:r w:rsidRPr="00B222B9">
        <w:rPr>
          <w:rFonts w:ascii="Angsana New" w:hAnsi="Angsana New" w:hint="cs"/>
          <w:sz w:val="30"/>
          <w:szCs w:val="30"/>
          <w:cs/>
        </w:rPr>
        <w:t xml:space="preserve">ประกาศให้ลดเงินทุนจำนวน </w:t>
      </w:r>
      <w:r w:rsidRPr="00B222B9">
        <w:rPr>
          <w:rFonts w:ascii="Angsana New" w:hAnsi="Angsana New"/>
          <w:sz w:val="30"/>
          <w:szCs w:val="30"/>
        </w:rPr>
        <w:t xml:space="preserve">30,705,000 </w:t>
      </w:r>
      <w:r w:rsidRPr="00B222B9">
        <w:rPr>
          <w:rFonts w:ascii="Angsana New" w:hAnsi="Angsana New" w:hint="cs"/>
          <w:sz w:val="30"/>
          <w:szCs w:val="30"/>
          <w:cs/>
        </w:rPr>
        <w:t xml:space="preserve">บาท หรือในอัตราหน่วยละ </w:t>
      </w:r>
      <w:r w:rsidRPr="00B222B9">
        <w:rPr>
          <w:rFonts w:ascii="Angsana New" w:hAnsi="Angsana New"/>
          <w:sz w:val="30"/>
          <w:szCs w:val="30"/>
        </w:rPr>
        <w:t xml:space="preserve">0.0750 </w:t>
      </w:r>
      <w:r w:rsidRPr="00B222B9">
        <w:rPr>
          <w:rFonts w:ascii="Angsana New" w:hAnsi="Angsana New" w:hint="cs"/>
          <w:sz w:val="30"/>
          <w:szCs w:val="30"/>
          <w:cs/>
        </w:rPr>
        <w:t xml:space="preserve">บาทโดยการลดมูลค่าหน่วยทรัสต์ที่ตราไว้จาก </w:t>
      </w:r>
      <w:r w:rsidRPr="00B222B9">
        <w:rPr>
          <w:rFonts w:ascii="Angsana New" w:hAnsi="Angsana New"/>
          <w:sz w:val="30"/>
          <w:szCs w:val="30"/>
        </w:rPr>
        <w:t xml:space="preserve">8.9302 </w:t>
      </w:r>
      <w:r w:rsidRPr="00B222B9">
        <w:rPr>
          <w:rFonts w:ascii="Angsana New" w:hAnsi="Angsana New" w:hint="cs"/>
          <w:sz w:val="30"/>
          <w:szCs w:val="30"/>
          <w:cs/>
        </w:rPr>
        <w:t xml:space="preserve">บาทต่อหน่วย เป็น </w:t>
      </w:r>
      <w:r w:rsidRPr="00B222B9">
        <w:rPr>
          <w:rFonts w:ascii="Angsana New" w:hAnsi="Angsana New"/>
          <w:sz w:val="30"/>
          <w:szCs w:val="30"/>
        </w:rPr>
        <w:t xml:space="preserve">8.8552 </w:t>
      </w:r>
      <w:r w:rsidRPr="00B222B9">
        <w:rPr>
          <w:rFonts w:ascii="Angsana New" w:hAnsi="Angsana New" w:hint="cs"/>
          <w:sz w:val="30"/>
          <w:szCs w:val="30"/>
          <w:cs/>
        </w:rPr>
        <w:t xml:space="preserve">บาทต่อหน่วย โดยการลดเงินทุนจดทะเบียนของกองทรัสต์ในครั้งนี้ มีวัตถุประสงค์เพื่อจ่ายผลตอบแทนจากผลการดำเนินงานของกองทรัสต์ให้แก่ผู้ถือหน่วยก่อนการเพิ่มทุนครั้งที่ </w:t>
      </w:r>
      <w:r w:rsidRPr="00B222B9">
        <w:rPr>
          <w:rFonts w:ascii="Angsana New" w:hAnsi="Angsana New"/>
          <w:sz w:val="30"/>
          <w:szCs w:val="30"/>
        </w:rPr>
        <w:t>1</w:t>
      </w:r>
      <w:r w:rsidRPr="00B222B9">
        <w:rPr>
          <w:rFonts w:ascii="Angsana New" w:hAnsi="Angsana New"/>
          <w:sz w:val="30"/>
          <w:szCs w:val="30"/>
          <w:cs/>
        </w:rPr>
        <w:t xml:space="preserve"> ซึ่งมีกำหนดจ่ายเงินลดทุนดังกล่าวในวันที</w:t>
      </w:r>
      <w:r w:rsidRPr="00B222B9">
        <w:rPr>
          <w:rFonts w:ascii="Angsana New" w:hAnsi="Angsana New" w:hint="cs"/>
          <w:sz w:val="30"/>
          <w:szCs w:val="30"/>
          <w:cs/>
        </w:rPr>
        <w:t>่</w:t>
      </w:r>
      <w:r w:rsidRPr="00B222B9">
        <w:rPr>
          <w:rFonts w:ascii="Angsana New" w:hAnsi="Angsana New"/>
          <w:sz w:val="30"/>
          <w:szCs w:val="30"/>
          <w:cs/>
        </w:rPr>
        <w:t xml:space="preserve"> 23</w:t>
      </w:r>
      <w:r w:rsidRPr="00B222B9">
        <w:rPr>
          <w:rFonts w:ascii="Angsana New" w:hAnsi="Angsana New" w:hint="cs"/>
          <w:sz w:val="30"/>
          <w:szCs w:val="30"/>
          <w:cs/>
        </w:rPr>
        <w:t xml:space="preserve"> </w:t>
      </w:r>
      <w:r w:rsidRPr="00B222B9">
        <w:rPr>
          <w:rFonts w:ascii="Angsana New" w:hAnsi="Angsana New"/>
          <w:sz w:val="30"/>
          <w:szCs w:val="30"/>
          <w:cs/>
        </w:rPr>
        <w:t xml:space="preserve">สิงหาคม 2562 </w:t>
      </w:r>
    </w:p>
    <w:p w14:paraId="32FCAD0B" w14:textId="77777777" w:rsidR="00500298" w:rsidRDefault="00500298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3A42C72" w14:textId="5860549D" w:rsidR="00D82E6F" w:rsidRDefault="004C7068" w:rsidP="00D8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EB57B0">
        <w:rPr>
          <w:rFonts w:ascii="Angsana New" w:hAnsi="Angsana New"/>
          <w:sz w:val="30"/>
          <w:szCs w:val="30"/>
          <w:vertAlign w:val="superscript"/>
        </w:rPr>
        <w:t>(</w:t>
      </w:r>
      <w:r w:rsidR="00500298">
        <w:rPr>
          <w:rFonts w:ascii="Angsana New" w:hAnsi="Angsana New"/>
          <w:sz w:val="30"/>
          <w:szCs w:val="30"/>
          <w:vertAlign w:val="superscript"/>
        </w:rPr>
        <w:t>2</w:t>
      </w:r>
      <w:r w:rsidRPr="00EB57B0">
        <w:rPr>
          <w:rFonts w:ascii="Angsana New" w:hAnsi="Angsana New"/>
          <w:sz w:val="30"/>
          <w:szCs w:val="30"/>
          <w:vertAlign w:val="superscript"/>
        </w:rPr>
        <w:t>)</w:t>
      </w:r>
      <w:r w:rsidR="00D82E6F">
        <w:rPr>
          <w:rFonts w:ascii="Angsana New" w:hAnsi="Angsana New" w:hint="cs"/>
          <w:sz w:val="30"/>
          <w:szCs w:val="30"/>
          <w:vertAlign w:val="superscript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กองทรัสต์ได้ออกและเสนอขายหน่วยทรัสต์</w:t>
      </w:r>
      <w:r w:rsidR="00AE5930">
        <w:rPr>
          <w:rFonts w:ascii="Angsana New" w:hAnsi="Angsana New" w:hint="cs"/>
          <w:sz w:val="30"/>
          <w:szCs w:val="30"/>
          <w:cs/>
        </w:rPr>
        <w:t>ในการ</w:t>
      </w:r>
      <w:r>
        <w:rPr>
          <w:rFonts w:ascii="Angsana New" w:hAnsi="Angsana New" w:hint="cs"/>
          <w:sz w:val="30"/>
          <w:szCs w:val="30"/>
          <w:cs/>
        </w:rPr>
        <w:t>เพิ่มทุน</w:t>
      </w:r>
      <w:r w:rsidR="00AE5930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AE593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 xml:space="preserve">302,100,000 </w:t>
      </w:r>
      <w:r>
        <w:rPr>
          <w:rFonts w:ascii="Angsana New" w:hAnsi="Angsana New" w:hint="cs"/>
          <w:sz w:val="30"/>
          <w:szCs w:val="30"/>
          <w:cs/>
        </w:rPr>
        <w:t>หน่วย</w:t>
      </w:r>
      <w:r w:rsidR="00AE5930">
        <w:rPr>
          <w:rFonts w:ascii="Angsana New" w:hAnsi="Angsana New" w:hint="cs"/>
          <w:sz w:val="30"/>
          <w:szCs w:val="30"/>
          <w:cs/>
          <w:lang w:val="en-GB"/>
        </w:rPr>
        <w:t xml:space="preserve">ซึ่งขายในราคาหน่วยละ 5.90 บาท </w:t>
      </w:r>
      <w:r>
        <w:rPr>
          <w:rFonts w:ascii="Angsana New" w:hAnsi="Angsana New" w:hint="cs"/>
          <w:sz w:val="30"/>
          <w:szCs w:val="30"/>
          <w:cs/>
          <w:lang w:val="en-GB"/>
        </w:rPr>
        <w:t>ในวันที่ 25 กันยายน 2562 กองทรัสต์ได้รับเงินจำนวนเงินทั้งสิ้น 1,782</w:t>
      </w:r>
      <w:r>
        <w:rPr>
          <w:rFonts w:ascii="Angsana New" w:hAnsi="Angsana New"/>
          <w:sz w:val="30"/>
          <w:szCs w:val="30"/>
          <w:lang w:val="en-GB"/>
        </w:rPr>
        <w:t>.</w:t>
      </w:r>
      <w:r>
        <w:rPr>
          <w:rFonts w:ascii="Angsana New" w:hAnsi="Angsana New" w:hint="cs"/>
          <w:sz w:val="30"/>
          <w:szCs w:val="30"/>
          <w:cs/>
          <w:lang w:val="en-GB"/>
        </w:rPr>
        <w:t>39 ล้านบาท ทำให้กองทรัสต์</w:t>
      </w:r>
      <w:r>
        <w:rPr>
          <w:rFonts w:ascii="Angsana New" w:hAnsi="Angsana New" w:hint="cs"/>
          <w:sz w:val="30"/>
          <w:szCs w:val="30"/>
          <w:cs/>
        </w:rPr>
        <w:t xml:space="preserve">มีจำนวนหน่วยทรัสต์ทั้งสิ้น </w:t>
      </w:r>
      <w:r>
        <w:rPr>
          <w:rFonts w:ascii="Angsana New" w:hAnsi="Angsana New"/>
          <w:sz w:val="30"/>
          <w:szCs w:val="30"/>
        </w:rPr>
        <w:t xml:space="preserve">711,500,000 </w:t>
      </w:r>
      <w:r>
        <w:rPr>
          <w:rFonts w:ascii="Angsana New" w:hAnsi="Angsana New" w:hint="cs"/>
          <w:sz w:val="30"/>
          <w:szCs w:val="30"/>
          <w:cs/>
        </w:rPr>
        <w:t>หน่ว</w:t>
      </w:r>
      <w:r w:rsidR="002B4CFC">
        <w:rPr>
          <w:rFonts w:ascii="Angsana New" w:hAnsi="Angsana New" w:hint="cs"/>
          <w:sz w:val="30"/>
          <w:szCs w:val="30"/>
          <w:cs/>
        </w:rPr>
        <w:t>ย</w:t>
      </w:r>
      <w:r>
        <w:rPr>
          <w:rFonts w:ascii="Angsana New" w:hAnsi="Angsana New" w:hint="cs"/>
          <w:sz w:val="30"/>
          <w:szCs w:val="30"/>
          <w:cs/>
        </w:rPr>
        <w:t xml:space="preserve"> ณ </w:t>
      </w:r>
      <w:r w:rsidR="00AE5930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E5930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2562</w:t>
      </w:r>
    </w:p>
    <w:p w14:paraId="4191D2AE" w14:textId="77777777" w:rsidR="00D82E6F" w:rsidRDefault="00D82E6F" w:rsidP="00D8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</w:p>
    <w:p w14:paraId="543E6D5E" w14:textId="33DD49C7" w:rsidR="00D82E6F" w:rsidRPr="00D82E6F" w:rsidRDefault="00D82E6F" w:rsidP="00190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</w:p>
    <w:p w14:paraId="2F678A2A" w14:textId="0F89C62A" w:rsidR="00572B6F" w:rsidRPr="00297510" w:rsidRDefault="00572B6F" w:rsidP="0050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3448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รายการเคลื่อนไหวของกำไรสะสมมีดังนี้</w:t>
      </w:r>
    </w:p>
    <w:p w14:paraId="322C38DD" w14:textId="77777777" w:rsidR="00572B6F" w:rsidRPr="00297510" w:rsidRDefault="00572B6F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945"/>
        <w:gridCol w:w="1305"/>
        <w:gridCol w:w="270"/>
        <w:gridCol w:w="1305"/>
      </w:tblGrid>
      <w:tr w:rsidR="0087666B" w:rsidRPr="00297510" w14:paraId="438748FC" w14:textId="46DE0362" w:rsidTr="0087666B">
        <w:tc>
          <w:tcPr>
            <w:tcW w:w="5400" w:type="dxa"/>
          </w:tcPr>
          <w:p w14:paraId="0FA43540" w14:textId="77777777" w:rsidR="0087666B" w:rsidRPr="00297510" w:rsidRDefault="0087666B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45" w:type="dxa"/>
          </w:tcPr>
          <w:p w14:paraId="299BA25B" w14:textId="23A33A27" w:rsidR="0087666B" w:rsidRPr="00342831" w:rsidRDefault="0087666B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481E9EB" w14:textId="77777777" w:rsidR="0087666B" w:rsidRPr="006234F2" w:rsidRDefault="0087666B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4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2B0492F" w14:textId="2A4D59FC" w:rsidR="0087666B" w:rsidRPr="006234F2" w:rsidRDefault="0087666B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34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93C492B" w14:textId="77777777" w:rsidR="0087666B" w:rsidRPr="006234F2" w:rsidRDefault="0087666B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4E34B319" w14:textId="5A37D0AD" w:rsidR="0087666B" w:rsidRPr="006234F2" w:rsidRDefault="0087666B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4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666B" w:rsidRPr="00297510" w14:paraId="69A2217E" w14:textId="77777777" w:rsidTr="0087666B">
        <w:tc>
          <w:tcPr>
            <w:tcW w:w="5400" w:type="dxa"/>
          </w:tcPr>
          <w:p w14:paraId="0AE31088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45" w:type="dxa"/>
          </w:tcPr>
          <w:p w14:paraId="43FDF478" w14:textId="613CB979" w:rsidR="0087666B" w:rsidRPr="00342831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2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80" w:type="dxa"/>
            <w:gridSpan w:val="3"/>
          </w:tcPr>
          <w:p w14:paraId="713A6E30" w14:textId="181CD66F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666B" w:rsidRPr="00297510" w14:paraId="26A4DF7D" w14:textId="56C7A085" w:rsidTr="0087666B">
        <w:tc>
          <w:tcPr>
            <w:tcW w:w="5400" w:type="dxa"/>
          </w:tcPr>
          <w:p w14:paraId="4D3C8F3D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945" w:type="dxa"/>
          </w:tcPr>
          <w:p w14:paraId="274FF8A5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4202917B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8E7403E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4365F15F" w14:textId="48CFD9E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7666B" w:rsidRPr="00297510" w14:paraId="7DB1610D" w14:textId="38E9A84C" w:rsidTr="0087666B">
        <w:tc>
          <w:tcPr>
            <w:tcW w:w="5400" w:type="dxa"/>
          </w:tcPr>
          <w:p w14:paraId="1E1E7A35" w14:textId="175AF51C" w:rsidR="0087666B" w:rsidRPr="0037106F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106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7106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7106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45" w:type="dxa"/>
          </w:tcPr>
          <w:p w14:paraId="12430BCA" w14:textId="77777777" w:rsidR="0087666B" w:rsidRPr="004B02CC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127F144" w14:textId="53C60DAF" w:rsidR="0087666B" w:rsidRPr="004B02CC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72,149</w:t>
            </w:r>
          </w:p>
        </w:tc>
        <w:tc>
          <w:tcPr>
            <w:tcW w:w="270" w:type="dxa"/>
          </w:tcPr>
          <w:p w14:paraId="15E9F775" w14:textId="77777777" w:rsidR="0087666B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76EA3CD4" w14:textId="7007E237" w:rsidR="0087666B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72,149</w:t>
            </w:r>
          </w:p>
        </w:tc>
      </w:tr>
      <w:tr w:rsidR="0087666B" w:rsidRPr="00297510" w14:paraId="245388A3" w14:textId="132C8D53" w:rsidTr="0087666B">
        <w:tc>
          <w:tcPr>
            <w:tcW w:w="5400" w:type="dxa"/>
          </w:tcPr>
          <w:p w14:paraId="18E524D7" w14:textId="77777777" w:rsidR="0087666B" w:rsidRPr="0037106F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37106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37106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3710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การเพิ่มขึ้นในสินทรัพย์สุทธิจากการดำเนินงานระหว่างงวด</w:t>
            </w:r>
          </w:p>
        </w:tc>
        <w:tc>
          <w:tcPr>
            <w:tcW w:w="945" w:type="dxa"/>
          </w:tcPr>
          <w:p w14:paraId="29C2FBFD" w14:textId="77777777" w:rsidR="0087666B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3849CF02" w14:textId="2857F308" w:rsidR="0087666B" w:rsidRPr="00297510" w:rsidRDefault="004C5920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116,435</w:t>
            </w:r>
          </w:p>
        </w:tc>
        <w:tc>
          <w:tcPr>
            <w:tcW w:w="270" w:type="dxa"/>
          </w:tcPr>
          <w:p w14:paraId="2B5F8876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2F3669D1" w14:textId="32D3FD71" w:rsidR="0087666B" w:rsidRPr="00297510" w:rsidRDefault="00A007B0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B6F7C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6F7C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87666B" w:rsidRPr="00297510" w14:paraId="0A7ADC6E" w14:textId="55864766" w:rsidTr="0087666B">
        <w:tc>
          <w:tcPr>
            <w:tcW w:w="5400" w:type="dxa"/>
          </w:tcPr>
          <w:p w14:paraId="33AD896E" w14:textId="77777777" w:rsidR="0087666B" w:rsidRPr="0037106F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7106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   </w:t>
            </w:r>
            <w:r w:rsidRPr="003710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การจ่ายประโยชน์ตอบแทนให้แก่ผู้ถือหน่วยทรัสต์</w:t>
            </w:r>
          </w:p>
        </w:tc>
        <w:tc>
          <w:tcPr>
            <w:tcW w:w="945" w:type="dxa"/>
          </w:tcPr>
          <w:p w14:paraId="237E22B5" w14:textId="6951379F" w:rsidR="0087666B" w:rsidRPr="00342831" w:rsidRDefault="0025179F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108" w:right="-8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500298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39063E80" w14:textId="687E91BC" w:rsidR="0087666B" w:rsidRPr="00643173" w:rsidRDefault="004C5920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(173,175)</w:t>
            </w:r>
          </w:p>
        </w:tc>
        <w:tc>
          <w:tcPr>
            <w:tcW w:w="270" w:type="dxa"/>
          </w:tcPr>
          <w:p w14:paraId="0707CD66" w14:textId="77777777" w:rsidR="0087666B" w:rsidRPr="00643173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B6DF10B" w14:textId="40745BE6" w:rsidR="0087666B" w:rsidRPr="00643173" w:rsidRDefault="004C5920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(173,175)</w:t>
            </w:r>
          </w:p>
        </w:tc>
      </w:tr>
      <w:tr w:rsidR="0087666B" w:rsidRPr="00297510" w14:paraId="20B5E4AE" w14:textId="63C4F66E" w:rsidTr="0087666B">
        <w:tc>
          <w:tcPr>
            <w:tcW w:w="5400" w:type="dxa"/>
          </w:tcPr>
          <w:p w14:paraId="2667185E" w14:textId="46EA1239" w:rsidR="0087666B" w:rsidRPr="0037106F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71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Pr="00371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710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</w:p>
        </w:tc>
        <w:tc>
          <w:tcPr>
            <w:tcW w:w="945" w:type="dxa"/>
          </w:tcPr>
          <w:p w14:paraId="5C1E8EA9" w14:textId="77777777" w:rsidR="0087666B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B53D24C" w14:textId="666A308E" w:rsidR="0087666B" w:rsidRPr="00297510" w:rsidRDefault="004C5920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15,409</w:t>
            </w:r>
          </w:p>
        </w:tc>
        <w:tc>
          <w:tcPr>
            <w:tcW w:w="270" w:type="dxa"/>
          </w:tcPr>
          <w:p w14:paraId="591DD232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62EC616" w14:textId="3181E14B" w:rsidR="0087666B" w:rsidRPr="00297510" w:rsidRDefault="00A007B0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B6F7C">
              <w:rPr>
                <w:rFonts w:ascii="Angsana New" w:hAnsi="Angsana New"/>
                <w:b/>
                <w:bCs/>
                <w:sz w:val="30"/>
                <w:szCs w:val="30"/>
              </w:rPr>
              <w:t>3,131</w:t>
            </w:r>
          </w:p>
        </w:tc>
      </w:tr>
    </w:tbl>
    <w:p w14:paraId="623B480F" w14:textId="0448F3F4" w:rsidR="0068735E" w:rsidRDefault="00687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D13E665" w14:textId="77777777" w:rsidR="009240CE" w:rsidRPr="00297510" w:rsidRDefault="009240CE" w:rsidP="0092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 w:rsidRPr="00297510">
        <w:rPr>
          <w:rFonts w:ascii="Angsana New" w:hAnsi="Angsana New"/>
          <w:b/>
          <w:bCs/>
          <w:sz w:val="30"/>
          <w:szCs w:val="30"/>
          <w:cs/>
        </w:rPr>
        <w:t>การจ่ายประโยชน์ตอบแทนให้แก่ผู้ถือหน่วยทรัสต</w:t>
      </w:r>
      <w:r>
        <w:rPr>
          <w:rFonts w:ascii="Angsana New" w:hAnsi="Angsana New" w:hint="cs"/>
          <w:b/>
          <w:bCs/>
          <w:sz w:val="30"/>
          <w:szCs w:val="30"/>
          <w:cs/>
        </w:rPr>
        <w:t>์</w:t>
      </w:r>
    </w:p>
    <w:p w14:paraId="0F7A7DCC" w14:textId="77777777" w:rsidR="009240CE" w:rsidRPr="00021D86" w:rsidRDefault="009240CE" w:rsidP="009240CE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6938AB10" w14:textId="77777777" w:rsidR="009240CE" w:rsidRPr="00AE12A3" w:rsidRDefault="009240CE" w:rsidP="009240CE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12A3">
        <w:rPr>
          <w:rFonts w:ascii="Angsana New" w:hAnsi="Angsana New" w:cs="Angsana New" w:hint="cs"/>
          <w:sz w:val="30"/>
          <w:szCs w:val="30"/>
          <w:cs/>
          <w:lang w:val="en-US"/>
        </w:rPr>
        <w:t>คณะกรรมการของผู้จัดการกองทรัสต์ได้มีมติอนุมัติให้จ่ายผลประโยชน์ตอบแทนให้แก่ผู้ถือหน่วยทรัสต์ ดังนี้</w:t>
      </w:r>
    </w:p>
    <w:p w14:paraId="3E07683E" w14:textId="77777777" w:rsidR="009240CE" w:rsidRPr="002136F8" w:rsidRDefault="009240CE" w:rsidP="009240CE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810" w:type="dxa"/>
        <w:tblInd w:w="450" w:type="dxa"/>
        <w:tblLook w:val="04A0" w:firstRow="1" w:lastRow="0" w:firstColumn="1" w:lastColumn="0" w:noHBand="0" w:noVBand="1"/>
      </w:tblPr>
      <w:tblGrid>
        <w:gridCol w:w="3240"/>
        <w:gridCol w:w="1800"/>
        <w:gridCol w:w="1697"/>
        <w:gridCol w:w="1890"/>
        <w:gridCol w:w="1183"/>
      </w:tblGrid>
      <w:tr w:rsidR="009240CE" w14:paraId="7F4D1AFF" w14:textId="77777777" w:rsidTr="004E009F">
        <w:tc>
          <w:tcPr>
            <w:tcW w:w="9810" w:type="dxa"/>
            <w:gridSpan w:val="5"/>
            <w:shd w:val="clear" w:color="auto" w:fill="auto"/>
          </w:tcPr>
          <w:p w14:paraId="3D36EDC9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/>
                <w:cs/>
              </w:rPr>
              <w:br w:type="page"/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>สำหรับ</w:t>
            </w:r>
            <w:r>
              <w:rPr>
                <w:rFonts w:ascii="Angsana New" w:hAnsi="Angsana New" w:cs="Angsana New" w:hint="cs"/>
                <w:cs/>
                <w:lang w:val="en-US"/>
              </w:rPr>
              <w:t>งวดเก้าเดือน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cs/>
                <w:lang w:val="en-US"/>
              </w:rPr>
              <w:t>30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9240CE" w14:paraId="780C1993" w14:textId="77777777" w:rsidTr="004E009F">
        <w:tc>
          <w:tcPr>
            <w:tcW w:w="3240" w:type="dxa"/>
            <w:shd w:val="clear" w:color="auto" w:fill="auto"/>
          </w:tcPr>
          <w:p w14:paraId="4C11A6D1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C397545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2354ADA3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2960A54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อัตราการจ่าย</w:t>
            </w:r>
          </w:p>
        </w:tc>
        <w:tc>
          <w:tcPr>
            <w:tcW w:w="1183" w:type="dxa"/>
            <w:shd w:val="clear" w:color="auto" w:fill="auto"/>
          </w:tcPr>
          <w:p w14:paraId="5116F043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240CE" w14:paraId="7D1CE5D3" w14:textId="77777777" w:rsidTr="004E009F">
        <w:tc>
          <w:tcPr>
            <w:tcW w:w="3240" w:type="dxa"/>
            <w:shd w:val="clear" w:color="auto" w:fill="auto"/>
          </w:tcPr>
          <w:p w14:paraId="033E0814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DC89B7D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1401FB68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B168C0A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ประโยชน์ตอบแทน</w:t>
            </w:r>
          </w:p>
        </w:tc>
        <w:tc>
          <w:tcPr>
            <w:tcW w:w="1183" w:type="dxa"/>
            <w:shd w:val="clear" w:color="auto" w:fill="auto"/>
          </w:tcPr>
          <w:p w14:paraId="1B072B82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240CE" w14:paraId="6963108F" w14:textId="77777777" w:rsidTr="004E009F">
        <w:tc>
          <w:tcPr>
            <w:tcW w:w="3240" w:type="dxa"/>
            <w:shd w:val="clear" w:color="auto" w:fill="auto"/>
          </w:tcPr>
          <w:p w14:paraId="58A9DA6B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cs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ผลการดำเนินงานสำหรับงวด</w:t>
            </w:r>
          </w:p>
        </w:tc>
        <w:tc>
          <w:tcPr>
            <w:tcW w:w="1800" w:type="dxa"/>
            <w:shd w:val="clear" w:color="auto" w:fill="auto"/>
          </w:tcPr>
          <w:p w14:paraId="072D2400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วันที่อนุมัติ</w:t>
            </w:r>
          </w:p>
        </w:tc>
        <w:tc>
          <w:tcPr>
            <w:tcW w:w="1697" w:type="dxa"/>
            <w:shd w:val="clear" w:color="auto" w:fill="auto"/>
          </w:tcPr>
          <w:p w14:paraId="69CAC168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วันที่จ่าย</w:t>
            </w:r>
          </w:p>
        </w:tc>
        <w:tc>
          <w:tcPr>
            <w:tcW w:w="1890" w:type="dxa"/>
            <w:shd w:val="clear" w:color="auto" w:fill="auto"/>
          </w:tcPr>
          <w:p w14:paraId="226A8F78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ต่อหน่วยทรัสต์</w:t>
            </w:r>
          </w:p>
        </w:tc>
        <w:tc>
          <w:tcPr>
            <w:tcW w:w="1183" w:type="dxa"/>
            <w:shd w:val="clear" w:color="auto" w:fill="auto"/>
          </w:tcPr>
          <w:p w14:paraId="6D0EBC84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จำนวนเงิน</w:t>
            </w:r>
          </w:p>
        </w:tc>
      </w:tr>
      <w:tr w:rsidR="009240CE" w14:paraId="042ABBA6" w14:textId="77777777" w:rsidTr="004E009F">
        <w:tc>
          <w:tcPr>
            <w:tcW w:w="3240" w:type="dxa"/>
            <w:shd w:val="clear" w:color="auto" w:fill="auto"/>
          </w:tcPr>
          <w:p w14:paraId="187F1A7D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F27ED66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19CB408B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577C9D9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260B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(บาท)</w:t>
            </w:r>
          </w:p>
        </w:tc>
        <w:tc>
          <w:tcPr>
            <w:tcW w:w="1183" w:type="dxa"/>
            <w:shd w:val="clear" w:color="auto" w:fill="auto"/>
          </w:tcPr>
          <w:p w14:paraId="7F8749E4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260B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9240CE" w14:paraId="6210F3F1" w14:textId="77777777" w:rsidTr="004E009F">
        <w:tc>
          <w:tcPr>
            <w:tcW w:w="3240" w:type="dxa"/>
            <w:shd w:val="clear" w:color="auto" w:fill="auto"/>
          </w:tcPr>
          <w:p w14:paraId="766D80AE" w14:textId="77777777" w:rsidR="009240CE" w:rsidRDefault="009240CE" w:rsidP="004E009F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กรกฎา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>คม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2561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-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2561</w:t>
            </w:r>
          </w:p>
          <w:p w14:paraId="61EE87F3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มกรา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>คม</w:t>
            </w:r>
            <w:r>
              <w:rPr>
                <w:rFonts w:ascii="Angsana New" w:hAnsi="Angsana New" w:cs="Angsana New"/>
                <w:lang w:val="en-US"/>
              </w:rPr>
              <w:t xml:space="preserve"> 256</w:t>
            </w:r>
            <w:r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-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 w:hint="cs"/>
                <w:cs/>
                <w:lang w:val="en-US"/>
              </w:rPr>
              <w:t>0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16E24F1F" w14:textId="77777777" w:rsidR="009240CE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6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กุมภาพันธ์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  <w:p w14:paraId="03020393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26 กรกฎาคม 2562</w:t>
            </w:r>
          </w:p>
        </w:tc>
        <w:tc>
          <w:tcPr>
            <w:tcW w:w="1697" w:type="dxa"/>
            <w:shd w:val="clear" w:color="auto" w:fill="auto"/>
          </w:tcPr>
          <w:p w14:paraId="7F4FD16D" w14:textId="77777777" w:rsidR="009240CE" w:rsidRDefault="009240CE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12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260B6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  <w:p w14:paraId="34223731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23 สิงหาคม 2562</w:t>
            </w:r>
          </w:p>
        </w:tc>
        <w:tc>
          <w:tcPr>
            <w:tcW w:w="1890" w:type="dxa"/>
            <w:shd w:val="clear" w:color="auto" w:fill="auto"/>
          </w:tcPr>
          <w:p w14:paraId="1FAC0F45" w14:textId="77777777" w:rsidR="009240CE" w:rsidRDefault="009240CE" w:rsidP="004E009F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/>
                <w:lang w:val="en-US"/>
              </w:rPr>
              <w:t>0.</w:t>
            </w:r>
            <w:r>
              <w:rPr>
                <w:rFonts w:ascii="Angsana New" w:hAnsi="Angsana New" w:cs="Angsana New"/>
                <w:lang w:val="en-US"/>
              </w:rPr>
              <w:t>1714</w:t>
            </w:r>
          </w:p>
          <w:p w14:paraId="26D293F3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0.251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7782887F" w14:textId="77777777" w:rsidR="009240CE" w:rsidRDefault="009240CE" w:rsidP="004E009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70,171</w:t>
            </w:r>
          </w:p>
          <w:p w14:paraId="65BB6B51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103,00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9240CE" w14:paraId="7F60FBB1" w14:textId="77777777" w:rsidTr="004E009F">
        <w:tc>
          <w:tcPr>
            <w:tcW w:w="3240" w:type="dxa"/>
            <w:shd w:val="clear" w:color="auto" w:fill="auto"/>
          </w:tcPr>
          <w:p w14:paraId="3F6B4582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260B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115667B8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3AD5A901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1C156D1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C6664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173,17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</w:tr>
    </w:tbl>
    <w:p w14:paraId="46A4AEAF" w14:textId="36CE534E" w:rsidR="009240CE" w:rsidRDefault="009240CE" w:rsidP="0092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5EA81C" w14:textId="5E640CAB" w:rsidR="009240CE" w:rsidRDefault="0092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2C0EF44" w14:textId="66EFE2FE" w:rsidR="003A67EB" w:rsidRDefault="003A67EB" w:rsidP="003A6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00298">
        <w:rPr>
          <w:rFonts w:ascii="Angsana New" w:hAnsi="Angsana New"/>
          <w:b/>
          <w:bCs/>
          <w:sz w:val="30"/>
          <w:szCs w:val="30"/>
        </w:rPr>
        <w:t>2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1BE4278E" w14:textId="22DAC31A" w:rsidR="009240CE" w:rsidRDefault="009240CE" w:rsidP="003A6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72501E" w14:textId="77777777" w:rsidR="00F91537" w:rsidRPr="00DA4D38" w:rsidRDefault="00F91537" w:rsidP="00F9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B03EB">
        <w:rPr>
          <w:rFonts w:ascii="Angsana New" w:hAnsi="Angsana New"/>
          <w:sz w:val="30"/>
          <w:szCs w:val="30"/>
          <w:cs/>
          <w:lang w:val="en-GB"/>
        </w:rPr>
        <w:t xml:space="preserve">บริษัท ดุสิต มัลดีฟส์ อินเวสเม้นท์ จำกัด ได้กรรมสิทธิ์ในการเช่าที่ดินจากรัฐบาลของสาธารณรัฐมัลดีฟส์ </w:t>
      </w:r>
      <w:r w:rsidRPr="00DB03EB">
        <w:rPr>
          <w:rFonts w:ascii="Angsana New" w:hAnsi="Angsana New"/>
          <w:sz w:val="30"/>
          <w:szCs w:val="30"/>
          <w:lang w:val="en-GB"/>
        </w:rPr>
        <w:t xml:space="preserve"> </w:t>
      </w:r>
      <w:r w:rsidRPr="00DB03EB">
        <w:rPr>
          <w:rFonts w:ascii="Angsana New" w:hAnsi="Angsana New"/>
          <w:sz w:val="30"/>
          <w:szCs w:val="30"/>
          <w:cs/>
          <w:lang w:val="en-GB"/>
        </w:rPr>
        <w:t xml:space="preserve">โครงการรีสอร์ท และสิ่งปลูกสร้างบนเกาะ </w:t>
      </w:r>
      <w:proofErr w:type="spellStart"/>
      <w:r w:rsidRPr="00DB03EB">
        <w:rPr>
          <w:rFonts w:ascii="Angsana New" w:hAnsi="Angsana New"/>
          <w:sz w:val="30"/>
          <w:szCs w:val="30"/>
          <w:lang w:val="en-GB"/>
        </w:rPr>
        <w:t>Mudhdhoo</w:t>
      </w:r>
      <w:proofErr w:type="spellEnd"/>
      <w:r w:rsidRPr="00DB03EB">
        <w:rPr>
          <w:rFonts w:ascii="Angsana New" w:hAnsi="Angsana New"/>
          <w:sz w:val="30"/>
          <w:szCs w:val="30"/>
          <w:lang w:val="en-GB"/>
        </w:rPr>
        <w:t xml:space="preserve">, Baa Atoll </w:t>
      </w:r>
      <w:r w:rsidRPr="00DB03EB">
        <w:rPr>
          <w:rFonts w:ascii="Angsana New" w:hAnsi="Angsana New"/>
          <w:sz w:val="30"/>
          <w:szCs w:val="30"/>
          <w:cs/>
          <w:lang w:val="en-GB"/>
        </w:rPr>
        <w:t xml:space="preserve">สาธารณรัฐมัลดีฟส์เป็นระยะเวลา </w:t>
      </w:r>
      <w:r w:rsidRPr="00DB03EB">
        <w:rPr>
          <w:rFonts w:ascii="Angsana New" w:hAnsi="Angsana New"/>
          <w:sz w:val="30"/>
          <w:szCs w:val="30"/>
          <w:lang w:val="en-GB"/>
        </w:rPr>
        <w:t>40</w:t>
      </w:r>
      <w:r w:rsidRPr="00DB03EB">
        <w:rPr>
          <w:rFonts w:ascii="Angsana New" w:hAnsi="Angsana New"/>
          <w:sz w:val="30"/>
          <w:szCs w:val="30"/>
          <w:cs/>
          <w:lang w:val="en-GB"/>
        </w:rPr>
        <w:t xml:space="preserve"> ปี ซึ่งเป็นที่ตั้งของโรงแรมดุสิตธานี</w:t>
      </w:r>
      <w:r w:rsidRPr="00DB03EB">
        <w:rPr>
          <w:rFonts w:ascii="Angsana New" w:hAnsi="Angsana New"/>
          <w:sz w:val="30"/>
          <w:szCs w:val="30"/>
          <w:lang w:val="en-GB"/>
        </w:rPr>
        <w:t xml:space="preserve"> </w:t>
      </w:r>
      <w:r w:rsidRPr="00DB03EB">
        <w:rPr>
          <w:rFonts w:ascii="Angsana New" w:hAnsi="Angsana New"/>
          <w:sz w:val="30"/>
          <w:szCs w:val="30"/>
          <w:cs/>
          <w:lang w:val="en-GB"/>
        </w:rPr>
        <w:t>มัลดีฟส์ โดยสิทธิในการเช่าที่ดินดังกล่าวจะครบกำหนดในเดือนกันยายน 2602</w:t>
      </w:r>
    </w:p>
    <w:p w14:paraId="659FC757" w14:textId="77777777" w:rsidR="00F91537" w:rsidRDefault="00F91537" w:rsidP="003A6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7142FC" w14:textId="5B843EDE" w:rsidR="009240CE" w:rsidRDefault="009240CE" w:rsidP="0092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  <w:cs/>
          <w:lang w:eastAsia="th-TH"/>
        </w:rPr>
      </w:pPr>
      <w:r w:rsidRPr="00DB03EB">
        <w:rPr>
          <w:rFonts w:ascii="Angsana New" w:eastAsia="Cordia New" w:hAnsi="Angsana New"/>
          <w:sz w:val="30"/>
          <w:szCs w:val="30"/>
          <w:cs/>
          <w:lang w:eastAsia="th-TH"/>
        </w:rPr>
        <w:t>บริษัท ดุสิต มัลดีฟส์ อินเวสเม้นท์ จำกัด จะเป็นผู้รับภาระค่าเช่าจ่ายให้แก่รัฐบาลของสาธารณรัฐมัลดีฟส์</w:t>
      </w:r>
      <w:r w:rsidRPr="00DB03EB">
        <w:rPr>
          <w:rFonts w:ascii="Angsana New" w:eastAsia="Cordia New" w:hAnsi="Angsana New"/>
          <w:sz w:val="30"/>
          <w:szCs w:val="30"/>
          <w:lang w:eastAsia="th-TH"/>
        </w:rPr>
        <w:t xml:space="preserve"> </w:t>
      </w:r>
      <w:r w:rsidRPr="00DB03EB">
        <w:rPr>
          <w:rFonts w:ascii="Angsana New" w:eastAsia="Cordia New" w:hAnsi="Angsana New"/>
          <w:sz w:val="30"/>
          <w:szCs w:val="30"/>
          <w:cs/>
          <w:lang w:eastAsia="th-TH"/>
        </w:rPr>
        <w:t>จำนวน</w:t>
      </w:r>
      <w:r w:rsidRPr="00DB03EB">
        <w:rPr>
          <w:rFonts w:ascii="Angsana New" w:eastAsia="Cordia New" w:hAnsi="Angsana New"/>
          <w:sz w:val="30"/>
          <w:szCs w:val="30"/>
          <w:lang w:eastAsia="th-TH"/>
        </w:rPr>
        <w:t xml:space="preserve"> 1 </w:t>
      </w:r>
      <w:r w:rsidRPr="00DB03EB">
        <w:rPr>
          <w:rFonts w:ascii="Angsana New" w:eastAsia="Cordia New" w:hAnsi="Angsana New"/>
          <w:sz w:val="30"/>
          <w:szCs w:val="30"/>
          <w:cs/>
          <w:lang w:eastAsia="th-TH"/>
        </w:rPr>
        <w:t xml:space="preserve">ล้านดอลลาร์สหรัฐต่อปี </w:t>
      </w:r>
      <w:r>
        <w:rPr>
          <w:rFonts w:ascii="Angsana New" w:eastAsia="Cordia New" w:hAnsi="Angsana New" w:hint="cs"/>
          <w:sz w:val="30"/>
          <w:szCs w:val="30"/>
          <w:cs/>
          <w:lang w:eastAsia="th-TH"/>
        </w:rPr>
        <w:t>โดยมีรายละเอียดการจ่ายค่าเช่า ดังนี้</w:t>
      </w:r>
    </w:p>
    <w:p w14:paraId="0A44B0BD" w14:textId="3DBD417C" w:rsidR="00460A91" w:rsidRDefault="00460A91" w:rsidP="003A6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45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1"/>
        <w:gridCol w:w="1621"/>
      </w:tblGrid>
      <w:tr w:rsidR="004E2B2D" w:rsidRPr="000907E5" w14:paraId="0F9CF64E" w14:textId="77777777" w:rsidTr="00EB57B0">
        <w:tc>
          <w:tcPr>
            <w:tcW w:w="5733" w:type="dxa"/>
            <w:shd w:val="clear" w:color="auto" w:fill="auto"/>
          </w:tcPr>
          <w:p w14:paraId="3622E8EA" w14:textId="77777777" w:rsidR="004E2B2D" w:rsidRPr="000907E5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512" w:type="dxa"/>
            <w:gridSpan w:val="3"/>
          </w:tcPr>
          <w:p w14:paraId="744E2EA6" w14:textId="77777777" w:rsidR="004E2B2D" w:rsidRPr="00EF3AEC" w:rsidRDefault="004E2B2D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F3AEC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4E2B2D" w:rsidRPr="000907E5" w14:paraId="20437EDB" w14:textId="77777777" w:rsidTr="00EB57B0">
        <w:tc>
          <w:tcPr>
            <w:tcW w:w="5733" w:type="dxa"/>
            <w:shd w:val="clear" w:color="auto" w:fill="auto"/>
          </w:tcPr>
          <w:p w14:paraId="13A1B7ED" w14:textId="77777777" w:rsidR="004E2B2D" w:rsidRPr="000907E5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19AB4E" w14:textId="77777777" w:rsidR="004E2B2D" w:rsidRDefault="004E2B2D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1" w:type="dxa"/>
          </w:tcPr>
          <w:p w14:paraId="79CDAF9E" w14:textId="77777777" w:rsidR="004E2B2D" w:rsidRPr="000907E5" w:rsidRDefault="004E2B2D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62D729E5" w14:textId="77777777" w:rsidR="004E2B2D" w:rsidRDefault="004E2B2D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4E2B2D" w:rsidRPr="000907E5" w14:paraId="086D891F" w14:textId="77777777" w:rsidTr="00EB57B0">
        <w:tc>
          <w:tcPr>
            <w:tcW w:w="5733" w:type="dxa"/>
            <w:shd w:val="clear" w:color="auto" w:fill="auto"/>
          </w:tcPr>
          <w:p w14:paraId="586668A1" w14:textId="77777777" w:rsidR="004E2B2D" w:rsidRPr="000907E5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C8D6DB" w14:textId="77777777" w:rsidR="004E2B2D" w:rsidRPr="000907E5" w:rsidRDefault="004E2B2D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12E77EC1" w14:textId="77777777" w:rsidR="004E2B2D" w:rsidRPr="000907E5" w:rsidRDefault="004E2B2D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55F67ADE" w14:textId="77777777" w:rsidR="004E2B2D" w:rsidRPr="000907E5" w:rsidRDefault="004E2B2D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2561</w:t>
            </w:r>
          </w:p>
        </w:tc>
      </w:tr>
      <w:tr w:rsidR="004B13F5" w:rsidRPr="000907E5" w14:paraId="1CDB177D" w14:textId="77777777" w:rsidTr="00EB57B0">
        <w:tc>
          <w:tcPr>
            <w:tcW w:w="5733" w:type="dxa"/>
            <w:shd w:val="clear" w:color="auto" w:fill="auto"/>
          </w:tcPr>
          <w:p w14:paraId="5E12D71B" w14:textId="77777777" w:rsidR="004B13F5" w:rsidRPr="000907E5" w:rsidRDefault="004B13F5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512" w:type="dxa"/>
            <w:gridSpan w:val="3"/>
          </w:tcPr>
          <w:p w14:paraId="6BA26556" w14:textId="33FBB7F6" w:rsidR="004B13F5" w:rsidRPr="000907E5" w:rsidRDefault="004B13F5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907E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4E2B2D" w:rsidRPr="000907E5" w14:paraId="3CE619D9" w14:textId="77777777" w:rsidTr="00EB57B0">
        <w:trPr>
          <w:trHeight w:val="77"/>
        </w:trPr>
        <w:tc>
          <w:tcPr>
            <w:tcW w:w="5733" w:type="dxa"/>
            <w:shd w:val="clear" w:color="auto" w:fill="auto"/>
          </w:tcPr>
          <w:p w14:paraId="67BA3E85" w14:textId="1F22FF02" w:rsidR="004E2B2D" w:rsidRPr="00A93CE0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14:paraId="6EFD6096" w14:textId="7845C0B0" w:rsidR="004E2B2D" w:rsidRPr="000907E5" w:rsidRDefault="00A04398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2" w:right="-108" w:hanging="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3</w:t>
            </w:r>
            <w:r w:rsidR="004B56C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B56CC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4B56C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096F4665" w14:textId="77777777" w:rsidR="004E2B2D" w:rsidRPr="000907E5" w:rsidRDefault="004E2B2D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0CEC3363" w14:textId="4FC0A24B" w:rsidR="004E2B2D" w:rsidRPr="000907E5" w:rsidRDefault="00F12DBC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E2B2D" w:rsidRPr="000907E5" w14:paraId="664C2EB8" w14:textId="77777777" w:rsidTr="00EB57B0">
        <w:trPr>
          <w:trHeight w:val="77"/>
        </w:trPr>
        <w:tc>
          <w:tcPr>
            <w:tcW w:w="5733" w:type="dxa"/>
            <w:shd w:val="clear" w:color="auto" w:fill="auto"/>
          </w:tcPr>
          <w:p w14:paraId="0B6A250D" w14:textId="31869E82" w:rsidR="004E2B2D" w:rsidRPr="000907E5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</w:tcPr>
          <w:p w14:paraId="021C28F6" w14:textId="577163C3" w:rsidR="004E2B2D" w:rsidRPr="000907E5" w:rsidRDefault="00A04398" w:rsidP="00EB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2" w:hanging="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122,367</w:t>
            </w:r>
          </w:p>
        </w:tc>
        <w:tc>
          <w:tcPr>
            <w:tcW w:w="271" w:type="dxa"/>
          </w:tcPr>
          <w:p w14:paraId="0D5C128D" w14:textId="77777777" w:rsidR="004E2B2D" w:rsidRPr="000907E5" w:rsidRDefault="004E2B2D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20407302" w14:textId="3917564F" w:rsidR="004E2B2D" w:rsidRPr="000907E5" w:rsidRDefault="00A04398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E2B2D" w:rsidRPr="000907E5" w14:paraId="22252105" w14:textId="77777777" w:rsidTr="00EB57B0">
        <w:trPr>
          <w:trHeight w:val="77"/>
        </w:trPr>
        <w:tc>
          <w:tcPr>
            <w:tcW w:w="5733" w:type="dxa"/>
            <w:shd w:val="clear" w:color="auto" w:fill="auto"/>
          </w:tcPr>
          <w:p w14:paraId="13A93DBC" w14:textId="3FF88F83" w:rsidR="004E2B2D" w:rsidRPr="000907E5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B2168F" w14:textId="346D02A1" w:rsidR="004E2B2D" w:rsidRPr="00937C99" w:rsidRDefault="00A04398" w:rsidP="00E2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2" w:hanging="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1,0</w:t>
            </w:r>
            <w:r w:rsidR="004B56CC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B56CC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71184DCE" w14:textId="77777777" w:rsidR="004E2B2D" w:rsidRPr="00937C99" w:rsidRDefault="004E2B2D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4C6DBA37" w14:textId="34FF72DA" w:rsidR="004E2B2D" w:rsidRPr="000907E5" w:rsidRDefault="00A04398" w:rsidP="00E2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E2B2D" w:rsidRPr="000907E5" w14:paraId="71415151" w14:textId="77777777" w:rsidTr="00EB57B0">
        <w:tc>
          <w:tcPr>
            <w:tcW w:w="5733" w:type="dxa"/>
            <w:shd w:val="clear" w:color="auto" w:fill="auto"/>
          </w:tcPr>
          <w:p w14:paraId="05708666" w14:textId="77777777" w:rsidR="004E2B2D" w:rsidRPr="0068735E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8735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E0B8C4" w14:textId="762D1D9F" w:rsidR="004E2B2D" w:rsidRPr="00047546" w:rsidRDefault="00A04398" w:rsidP="00E2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1,22</w:t>
            </w:r>
            <w:r w:rsidR="004B56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EB57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4B56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303</w:t>
            </w:r>
          </w:p>
        </w:tc>
        <w:tc>
          <w:tcPr>
            <w:tcW w:w="271" w:type="dxa"/>
          </w:tcPr>
          <w:p w14:paraId="701D1C81" w14:textId="77777777" w:rsidR="004E2B2D" w:rsidRPr="000907E5" w:rsidRDefault="004E2B2D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B70E2" w14:textId="463F5720" w:rsidR="004E2B2D" w:rsidRPr="006D2771" w:rsidRDefault="00A04398" w:rsidP="00E2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D277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2085FDCD" w14:textId="4F666D73" w:rsidR="004E2B2D" w:rsidRDefault="004E2B2D" w:rsidP="003A6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18A437" w14:textId="77777777" w:rsidR="00026D96" w:rsidRPr="00DA4D38" w:rsidRDefault="00026D96" w:rsidP="00EB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eastAsia="Cordia New" w:hAnsi="Angsana New"/>
          <w:sz w:val="30"/>
          <w:szCs w:val="30"/>
          <w:lang w:eastAsia="th-TH"/>
        </w:rPr>
      </w:pPr>
    </w:p>
    <w:p w14:paraId="54FB109C" w14:textId="77777777" w:rsidR="008B6F11" w:rsidRDefault="008B6F11" w:rsidP="00EB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  <w:lang w:eastAsia="th-TH"/>
        </w:rPr>
      </w:pPr>
    </w:p>
    <w:p w14:paraId="0E0EC51A" w14:textId="77777777" w:rsidR="0024340C" w:rsidRPr="00EB57B0" w:rsidRDefault="0024340C" w:rsidP="00EB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  <w:lang w:eastAsia="th-TH"/>
        </w:rPr>
      </w:pPr>
    </w:p>
    <w:p w14:paraId="378B2F1B" w14:textId="77777777" w:rsidR="003F1BBB" w:rsidRPr="002136F8" w:rsidRDefault="003F1BBB" w:rsidP="0087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2FB51C5" w14:textId="0E7CE2F6" w:rsidR="0087666B" w:rsidRDefault="00876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4A15AA3" w14:textId="11ED99E7" w:rsidR="0013009D" w:rsidRPr="0013009D" w:rsidRDefault="00EF3AEC" w:rsidP="0013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32795">
        <w:rPr>
          <w:rFonts w:ascii="Angsana New" w:hAnsi="Angsana New"/>
          <w:b/>
          <w:bCs/>
          <w:sz w:val="30"/>
          <w:szCs w:val="30"/>
        </w:rPr>
        <w:t>3</w:t>
      </w:r>
      <w:r w:rsidR="0013009D">
        <w:rPr>
          <w:rFonts w:ascii="Angsana New" w:hAnsi="Angsana New"/>
          <w:b/>
          <w:bCs/>
          <w:sz w:val="30"/>
          <w:szCs w:val="30"/>
        </w:rPr>
        <w:tab/>
      </w:r>
      <w:r w:rsidR="0013009D" w:rsidRPr="0013009D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 w:rsidR="0013009D" w:rsidRPr="0013009D">
        <w:rPr>
          <w:rFonts w:ascii="Angsana New" w:hAnsi="Angsana New"/>
          <w:b/>
          <w:bCs/>
          <w:sz w:val="30"/>
          <w:szCs w:val="30"/>
          <w:cs/>
        </w:rPr>
        <w:t xml:space="preserve">ที่ยังไม่ได้ใช้    </w:t>
      </w:r>
    </w:p>
    <w:p w14:paraId="2FD4D57D" w14:textId="649DCBD3" w:rsidR="00884587" w:rsidRDefault="00884587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D05D0E" w14:textId="52C84E63" w:rsidR="00884587" w:rsidRPr="009126C9" w:rsidRDefault="0013009D" w:rsidP="009126C9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26C9">
        <w:rPr>
          <w:rFonts w:ascii="Angsana New" w:hAnsi="Angsana New" w:cs="Angsana New"/>
          <w:sz w:val="30"/>
          <w:szCs w:val="30"/>
          <w:cs/>
          <w:lang w:val="en-US"/>
        </w:rPr>
        <w:t>มาตรฐานการรายงานทางการเงิน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ที่ออกใหม่</w:t>
      </w:r>
      <w:r w:rsidRPr="009126C9">
        <w:rPr>
          <w:rFonts w:ascii="Angsana New" w:hAnsi="Angsana New" w:cs="Angsana New"/>
          <w:sz w:val="30"/>
          <w:szCs w:val="30"/>
          <w:cs/>
          <w:lang w:val="en-US"/>
        </w:rPr>
        <w:t>ซึ่ง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เกี่ยวกับการดำเนินงานของ</w:t>
      </w:r>
      <w:r w:rsidR="00DA2B70"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กองทรัสต์</w:t>
      </w:r>
      <w:r w:rsidR="00DA2B70" w:rsidRPr="009126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126C9">
        <w:rPr>
          <w:rFonts w:ascii="Angsana New" w:hAnsi="Angsana New" w:cs="Angsana New"/>
          <w:sz w:val="30"/>
          <w:szCs w:val="30"/>
          <w:cs/>
          <w:lang w:val="en-US"/>
        </w:rPr>
        <w:t>และ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คาดว่าจะมีผลกระทบที่มีสาระสำคัญต่องบการเงินของ</w:t>
      </w:r>
      <w:r w:rsidR="00DA2B70"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กองทรัสต์</w:t>
      </w:r>
      <w:r w:rsidR="00DA2B70" w:rsidRPr="009126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เมื่อนำมาถือปฏิบัติเป็นครั้งแรก</w:t>
      </w:r>
      <w:r w:rsidRPr="009126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126C9">
        <w:rPr>
          <w:rFonts w:ascii="Angsana New" w:hAnsi="Angsana New" w:cs="Angsana New"/>
          <w:sz w:val="30"/>
          <w:szCs w:val="30"/>
          <w:cs/>
          <w:lang w:val="en-US"/>
        </w:rPr>
        <w:t>โดยมาตรฐานการรายงานทางการเงิน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ดังกล่าวกำหนดให้ถือปฏิบัติกับงบการเงิน</w:t>
      </w:r>
      <w:r w:rsidRPr="009126C9">
        <w:rPr>
          <w:rFonts w:ascii="Angsana New" w:hAnsi="Angsana New" w:cs="Angsana New"/>
          <w:sz w:val="30"/>
          <w:szCs w:val="30"/>
          <w:cs/>
          <w:lang w:val="en-US"/>
        </w:rPr>
        <w:t>สำหรับรอบระยะเวลาบัญชีที่เริ่มในหรือหลังวันที่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126C9">
        <w:rPr>
          <w:rFonts w:ascii="Angsana New" w:hAnsi="Angsana New" w:cs="Angsana New"/>
          <w:sz w:val="30"/>
          <w:szCs w:val="30"/>
          <w:lang w:val="en-US"/>
        </w:rPr>
        <w:t>1</w:t>
      </w:r>
      <w:r w:rsidRPr="009126C9">
        <w:rPr>
          <w:rFonts w:ascii="Angsana New" w:hAnsi="Angsana New" w:cs="Angsana New"/>
          <w:sz w:val="30"/>
          <w:szCs w:val="30"/>
          <w:cs/>
          <w:lang w:val="en-US"/>
        </w:rPr>
        <w:t xml:space="preserve"> มกราคม </w:t>
      </w:r>
      <w:r w:rsidRPr="009126C9">
        <w:rPr>
          <w:rFonts w:ascii="Angsana New" w:hAnsi="Angsana New" w:cs="Angsana New"/>
          <w:sz w:val="30"/>
          <w:szCs w:val="30"/>
          <w:lang w:val="en-US"/>
        </w:rPr>
        <w:t xml:space="preserve">2563 </w:t>
      </w:r>
      <w:r w:rsidR="00964805">
        <w:rPr>
          <w:rFonts w:ascii="Angsana New" w:hAnsi="Angsana New" w:cs="Angsana New"/>
          <w:sz w:val="30"/>
          <w:szCs w:val="30"/>
          <w:lang w:val="en-US"/>
        </w:rPr>
        <w:br/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มีดังต่อไปนี้</w:t>
      </w:r>
    </w:p>
    <w:p w14:paraId="0D297134" w14:textId="65FA14DD" w:rsidR="00884587" w:rsidRDefault="00884587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13009D" w:rsidRPr="009126C9" w14:paraId="5AFB1B44" w14:textId="77777777" w:rsidTr="00BF13F1">
        <w:trPr>
          <w:tblHeader/>
        </w:trPr>
        <w:tc>
          <w:tcPr>
            <w:tcW w:w="3960" w:type="dxa"/>
            <w:vAlign w:val="bottom"/>
          </w:tcPr>
          <w:p w14:paraId="6BDD875B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126C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2C9E965C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126C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3009D" w:rsidRPr="009126C9" w14:paraId="557129C3" w14:textId="77777777" w:rsidTr="00BF13F1">
        <w:tc>
          <w:tcPr>
            <w:tcW w:w="3960" w:type="dxa"/>
          </w:tcPr>
          <w:p w14:paraId="6E51E35B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126C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126C9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568C0A3A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3009D" w:rsidRPr="009126C9" w14:paraId="51FEFBB5" w14:textId="77777777" w:rsidTr="00BF13F1">
        <w:tc>
          <w:tcPr>
            <w:tcW w:w="3960" w:type="dxa"/>
          </w:tcPr>
          <w:p w14:paraId="715BFDBF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126C9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71227568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3009D" w:rsidRPr="009126C9" w14:paraId="3995EE9B" w14:textId="77777777" w:rsidTr="00BF13F1">
        <w:tc>
          <w:tcPr>
            <w:tcW w:w="3960" w:type="dxa"/>
          </w:tcPr>
          <w:p w14:paraId="3E0B425E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126C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126C9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50FDF467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26C9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9126C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13009D" w:rsidRPr="009126C9" w14:paraId="783A1189" w14:textId="77777777" w:rsidTr="00BF13F1">
        <w:tc>
          <w:tcPr>
            <w:tcW w:w="3960" w:type="dxa"/>
          </w:tcPr>
          <w:p w14:paraId="47EF8C52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9126C9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126C9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4BE701BA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13009D" w:rsidRPr="009126C9" w14:paraId="1EFF3658" w14:textId="77777777" w:rsidTr="00BF13F1">
        <w:tc>
          <w:tcPr>
            <w:tcW w:w="3960" w:type="dxa"/>
          </w:tcPr>
          <w:p w14:paraId="66BFB438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126C9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14:paraId="6371C77F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3009D" w:rsidRPr="009126C9" w14:paraId="6289C5EC" w14:textId="77777777" w:rsidTr="00BF13F1">
        <w:tc>
          <w:tcPr>
            <w:tcW w:w="3960" w:type="dxa"/>
          </w:tcPr>
          <w:p w14:paraId="3FD49454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126C9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14:paraId="594B237F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29D95D4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C3F0B0B" w14:textId="77777777" w:rsidR="0013009D" w:rsidRPr="009126C9" w:rsidRDefault="0013009D" w:rsidP="0013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26C9">
        <w:rPr>
          <w:rFonts w:ascii="Angsana New" w:hAnsi="Angsana New"/>
          <w:i/>
          <w:iCs/>
          <w:sz w:val="30"/>
          <w:szCs w:val="30"/>
        </w:rPr>
        <w:t xml:space="preserve">* </w:t>
      </w:r>
      <w:r w:rsidRPr="009126C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997898D" w14:textId="3A047672" w:rsidR="0013009D" w:rsidRDefault="0013009D" w:rsidP="0013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584B6EC" w14:textId="77777777" w:rsidR="0013009D" w:rsidRPr="0078432E" w:rsidRDefault="0013009D" w:rsidP="0013009D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8432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F6A4743" w14:textId="77777777" w:rsidR="0013009D" w:rsidRPr="0078432E" w:rsidRDefault="0013009D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6B3CB2C6" w14:textId="5A6E5235" w:rsidR="0013009D" w:rsidRDefault="0013009D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Pr="0078432E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มาตรฐานการรายงานทางการเงินเหล่านี้นำมาใช้แทนมาตรฐานการบัญชีดังต่อไปนี้</w:t>
      </w:r>
    </w:p>
    <w:p w14:paraId="55548EB9" w14:textId="77777777" w:rsidR="0078432E" w:rsidRPr="0078432E" w:rsidRDefault="0078432E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5580"/>
      </w:tblGrid>
      <w:tr w:rsidR="0013009D" w:rsidRPr="0078432E" w14:paraId="007760FA" w14:textId="77777777" w:rsidTr="00BF13F1">
        <w:tc>
          <w:tcPr>
            <w:tcW w:w="2970" w:type="dxa"/>
          </w:tcPr>
          <w:p w14:paraId="12A3432E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78432E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5580" w:type="dxa"/>
          </w:tcPr>
          <w:p w14:paraId="1C54E8E5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หนี้สงสัยจะสูญและหนี้สูญ</w:t>
            </w:r>
          </w:p>
        </w:tc>
      </w:tr>
      <w:tr w:rsidR="0013009D" w:rsidRPr="0078432E" w14:paraId="3F21456E" w14:textId="77777777" w:rsidTr="00BF13F1">
        <w:tc>
          <w:tcPr>
            <w:tcW w:w="2970" w:type="dxa"/>
          </w:tcPr>
          <w:p w14:paraId="7ED00ABE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>104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14:paraId="0E391683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13009D" w:rsidRPr="0078432E" w14:paraId="057B1E1C" w14:textId="77777777" w:rsidTr="00BF13F1">
        <w:tc>
          <w:tcPr>
            <w:tcW w:w="2970" w:type="dxa"/>
          </w:tcPr>
          <w:p w14:paraId="7A715C62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>105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14:paraId="69F20A1E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13009D" w:rsidRPr="0078432E" w14:paraId="1FF2A900" w14:textId="77777777" w:rsidTr="00BF13F1">
        <w:tc>
          <w:tcPr>
            <w:tcW w:w="2970" w:type="dxa"/>
          </w:tcPr>
          <w:p w14:paraId="5F3EB94A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>106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14:paraId="045730AA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การบัญชีสำหรับกิจการที่ดำเนินธุรกิจเฉพาะด้านการลงทุน</w:t>
            </w:r>
          </w:p>
        </w:tc>
      </w:tr>
      <w:tr w:rsidR="0013009D" w:rsidRPr="0078432E" w14:paraId="6F025D9B" w14:textId="77777777" w:rsidTr="00BF13F1">
        <w:tc>
          <w:tcPr>
            <w:tcW w:w="2970" w:type="dxa"/>
          </w:tcPr>
          <w:p w14:paraId="3B4A242A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 xml:space="preserve">107 </w:t>
            </w:r>
          </w:p>
        </w:tc>
        <w:tc>
          <w:tcPr>
            <w:tcW w:w="5580" w:type="dxa"/>
          </w:tcPr>
          <w:p w14:paraId="265A3DD2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</w:tbl>
    <w:p w14:paraId="48CDE59D" w14:textId="0B1C53A0" w:rsidR="0013009D" w:rsidRDefault="0013009D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58C0C6AA" w14:textId="769241AB" w:rsidR="0087666B" w:rsidRDefault="0087666B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63EE3C1F" w14:textId="45856CF8" w:rsidR="0087666B" w:rsidRDefault="0087666B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2AB23BAA" w14:textId="77777777" w:rsidR="0087666B" w:rsidRPr="0078432E" w:rsidRDefault="0087666B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1DEE9DDD" w14:textId="77777777" w:rsidR="0013009D" w:rsidRPr="0078432E" w:rsidRDefault="0013009D" w:rsidP="0013009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lastRenderedPageBreak/>
        <w:t>การจัดประเภทรายการของสินทรัพย์ทางการเงิน</w:t>
      </w:r>
    </w:p>
    <w:p w14:paraId="662AFB5A" w14:textId="37006410" w:rsidR="0013009D" w:rsidRPr="0078432E" w:rsidRDefault="0013009D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78432E">
        <w:rPr>
          <w:rFonts w:ascii="Angsana New" w:hAnsi="Angsana New"/>
          <w:sz w:val="30"/>
          <w:szCs w:val="30"/>
        </w:rPr>
        <w:t xml:space="preserve">3 </w:t>
      </w:r>
      <w:r w:rsidRPr="0078432E">
        <w:rPr>
          <w:rFonts w:ascii="Angsana New" w:hAnsi="Angsana New"/>
          <w:sz w:val="30"/>
          <w:szCs w:val="30"/>
          <w:cs/>
        </w:rPr>
        <w:t>ประเภท ได้แก่</w:t>
      </w:r>
      <w:r w:rsidRPr="0078432E">
        <w:rPr>
          <w:rFonts w:ascii="Angsana New" w:hAnsi="Angsana New"/>
          <w:sz w:val="30"/>
          <w:szCs w:val="30"/>
        </w:rPr>
        <w:t xml:space="preserve"> </w:t>
      </w:r>
      <w:r w:rsidRPr="0078432E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78432E">
        <w:rPr>
          <w:rFonts w:ascii="Angsana New" w:hAnsi="Angsana New"/>
          <w:sz w:val="30"/>
          <w:szCs w:val="30"/>
        </w:rPr>
        <w:t xml:space="preserve"> </w:t>
      </w:r>
      <w:r w:rsidRPr="0078432E">
        <w:rPr>
          <w:rFonts w:ascii="Angsana New" w:hAnsi="Angsana New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78432E">
        <w:rPr>
          <w:rFonts w:ascii="Angsana New" w:hAnsi="Angsana New"/>
          <w:sz w:val="30"/>
          <w:szCs w:val="30"/>
        </w:rPr>
        <w:t>105</w:t>
      </w:r>
      <w:r w:rsidRPr="0078432E">
        <w:rPr>
          <w:rFonts w:ascii="Angsana New" w:hAnsi="Angsana New"/>
          <w:sz w:val="30"/>
          <w:szCs w:val="30"/>
          <w:cs/>
        </w:rPr>
        <w:t xml:space="preserve"> การจัดประเภท</w:t>
      </w:r>
      <w:r w:rsidRPr="0078432E">
        <w:rPr>
          <w:rFonts w:ascii="Angsana New" w:hAnsi="Angsana New" w:hint="cs"/>
          <w:sz w:val="30"/>
          <w:szCs w:val="30"/>
          <w:cs/>
        </w:rPr>
        <w:t>ใหม่</w:t>
      </w:r>
      <w:r w:rsidRPr="0078432E">
        <w:rPr>
          <w:rFonts w:ascii="Angsana New" w:hAnsi="Angsana New"/>
          <w:sz w:val="30"/>
          <w:szCs w:val="30"/>
          <w:cs/>
        </w:rPr>
        <w:t>ดังกล่าวเป็นไปตามลักษณะของกระแสเงินสดของสินทรัพย์ทางการเงินและโมเดลธุรกิจของกิจการในการ</w:t>
      </w:r>
      <w:r w:rsidRPr="0078432E">
        <w:rPr>
          <w:rFonts w:ascii="Angsana New" w:hAnsi="Angsana New" w:hint="cs"/>
          <w:sz w:val="30"/>
          <w:szCs w:val="30"/>
          <w:cs/>
        </w:rPr>
        <w:t>บริหาร</w:t>
      </w:r>
      <w:r w:rsidRPr="0078432E">
        <w:rPr>
          <w:rFonts w:ascii="Angsana New" w:hAnsi="Angsana New"/>
          <w:sz w:val="30"/>
          <w:szCs w:val="30"/>
          <w:cs/>
        </w:rPr>
        <w:t>จัดการสินทรัพย์ทางการเงินนั้น</w:t>
      </w:r>
    </w:p>
    <w:p w14:paraId="250B7ED3" w14:textId="450D234B" w:rsidR="00BF13F1" w:rsidRPr="0078432E" w:rsidRDefault="00BF13F1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0C877D7F" w14:textId="6CE124A1" w:rsidR="00BF13F1" w:rsidRPr="0078432E" w:rsidRDefault="00BF13F1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อนุพันธ์จะวัดมูลค่าด้วยมูลค่ายุติธรรมผ่านกำไรหรือขาดทุนตามมาตรฐานการรายงานทางการเงิน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โดยจะนำมาใช้แทนนโยบายการบัญชีของ</w:t>
      </w:r>
      <w:r w:rsidR="0080097C" w:rsidRPr="0078432E">
        <w:rPr>
          <w:rFonts w:ascii="Angsana New" w:hAnsi="Angsana New" w:hint="cs"/>
          <w:sz w:val="30"/>
          <w:szCs w:val="30"/>
          <w:cs/>
        </w:rPr>
        <w:t>กองทรัสต์</w:t>
      </w:r>
      <w:r w:rsidRPr="0078432E">
        <w:rPr>
          <w:rFonts w:ascii="Angsana New" w:hAnsi="Angsana New"/>
          <w:sz w:val="30"/>
          <w:szCs w:val="30"/>
          <w:cs/>
        </w:rPr>
        <w:t>ในปัจจุบันที่รับรู้รายการเมื่ออนุพันธ์ดังกล่าวถูกนำมาใช้</w:t>
      </w:r>
    </w:p>
    <w:p w14:paraId="5B8CEAAE" w14:textId="77777777" w:rsidR="00EF3AEC" w:rsidRPr="0078432E" w:rsidRDefault="00EF3AEC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51D2997C" w14:textId="77777777" w:rsidR="00BF13F1" w:rsidRPr="0078432E" w:rsidRDefault="00BF13F1" w:rsidP="00BF13F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>การวัดมูลค่าด้วยวิธีราคาทุนตัดจำหน่าย</w:t>
      </w:r>
    </w:p>
    <w:p w14:paraId="17570C35" w14:textId="2B623EC9" w:rsidR="00BF13F1" w:rsidRPr="0078432E" w:rsidRDefault="00BF13F1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</w:t>
      </w:r>
      <w:r w:rsidRPr="0078432E">
        <w:rPr>
          <w:rFonts w:ascii="Angsana New" w:hAnsi="Angsana New" w:hint="cs"/>
          <w:sz w:val="30"/>
          <w:szCs w:val="30"/>
          <w:cs/>
        </w:rPr>
        <w:t>รับ</w:t>
      </w:r>
      <w:r w:rsidRPr="0078432E">
        <w:rPr>
          <w:rFonts w:ascii="Angsana New" w:hAnsi="Angsana New"/>
          <w:sz w:val="30"/>
          <w:szCs w:val="30"/>
          <w:cs/>
        </w:rPr>
        <w:t>และดอกเบี้ย</w:t>
      </w:r>
      <w:r w:rsidRPr="0078432E">
        <w:rPr>
          <w:rFonts w:ascii="Angsana New" w:hAnsi="Angsana New" w:hint="cs"/>
          <w:sz w:val="30"/>
          <w:szCs w:val="30"/>
          <w:cs/>
        </w:rPr>
        <w:t>จ่าย</w:t>
      </w:r>
      <w:r w:rsidRPr="0078432E">
        <w:rPr>
          <w:rFonts w:ascii="Angsana New" w:hAnsi="Angsana New"/>
          <w:sz w:val="30"/>
          <w:szCs w:val="30"/>
          <w:cs/>
        </w:rPr>
        <w:t xml:space="preserve">ด้วยอัตราดอกเบี้ยที่แท้จริง 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>9</w:t>
      </w:r>
      <w:r w:rsidRPr="0078432E">
        <w:rPr>
          <w:rFonts w:ascii="Angsana New" w:hAnsi="Angsana New"/>
          <w:sz w:val="30"/>
          <w:szCs w:val="30"/>
          <w:cs/>
        </w:rPr>
        <w:t xml:space="preserve"> จะนำมาใช้แทนนโยบายการบัญชีของ</w:t>
      </w:r>
      <w:r w:rsidR="0078432E" w:rsidRPr="0078432E">
        <w:rPr>
          <w:rFonts w:ascii="Angsana New" w:hAnsi="Angsana New" w:hint="cs"/>
          <w:sz w:val="30"/>
          <w:szCs w:val="30"/>
          <w:cs/>
        </w:rPr>
        <w:t>กองทรัสต์</w:t>
      </w:r>
      <w:r w:rsidRPr="0078432E">
        <w:rPr>
          <w:rFonts w:ascii="Angsana New" w:hAnsi="Angsana New"/>
          <w:sz w:val="30"/>
          <w:szCs w:val="30"/>
          <w:cs/>
        </w:rPr>
        <w:t>ในปัจจุบันที่รับรู้ดอกเบี้ยรับและดอกเบี้ยจ่ายด้วยอัตราดอกเบี้ยตามสัญญา</w:t>
      </w:r>
    </w:p>
    <w:p w14:paraId="017BFEC9" w14:textId="7FC043D5" w:rsidR="00BF13F1" w:rsidRDefault="00BF13F1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0CEA1AF9" w14:textId="77777777" w:rsidR="00BF13F1" w:rsidRPr="0078432E" w:rsidRDefault="00BF13F1" w:rsidP="00BF13F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0C196D8C" w14:textId="09EB6591" w:rsidR="00BF13F1" w:rsidRPr="0078432E" w:rsidRDefault="00BF13F1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</w:t>
      </w:r>
      <w:r w:rsidR="0080097C" w:rsidRPr="0078432E">
        <w:rPr>
          <w:rFonts w:ascii="Angsana New" w:hAnsi="Angsana New" w:hint="cs"/>
          <w:sz w:val="30"/>
          <w:szCs w:val="30"/>
          <w:cs/>
        </w:rPr>
        <w:t>กองทรัสต์</w:t>
      </w:r>
      <w:r w:rsidRPr="0078432E">
        <w:rPr>
          <w:rFonts w:ascii="Angsana New" w:hAnsi="Angsana New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</w:t>
      </w:r>
      <w:r w:rsidRPr="0078432E">
        <w:rPr>
          <w:rFonts w:ascii="Angsana New" w:hAnsi="Angsana New" w:hint="cs"/>
          <w:sz w:val="30"/>
          <w:szCs w:val="30"/>
          <w:cs/>
        </w:rPr>
        <w:t>นั้น</w:t>
      </w:r>
      <w:r w:rsidRPr="0078432E">
        <w:rPr>
          <w:rFonts w:ascii="Angsana New" w:hAnsi="Angsana New"/>
          <w:sz w:val="30"/>
          <w:szCs w:val="30"/>
          <w:cs/>
        </w:rPr>
        <w:t>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468C3D7B" w14:textId="77777777" w:rsidR="00BF13F1" w:rsidRPr="0087666B" w:rsidRDefault="00BF13F1" w:rsidP="008766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0D1F80EC" w14:textId="77777777" w:rsidR="00BF13F1" w:rsidRPr="0078432E" w:rsidRDefault="00BF13F1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78432E">
        <w:rPr>
          <w:rFonts w:ascii="Angsana New" w:hAnsi="Angsana New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</w:t>
      </w:r>
      <w:r w:rsidRPr="0078432E">
        <w:rPr>
          <w:rFonts w:ascii="Angsana New" w:hAnsi="Angsana New" w:hint="cs"/>
          <w:sz w:val="30"/>
          <w:szCs w:val="30"/>
          <w:cs/>
        </w:rPr>
        <w:t xml:space="preserve"> (ไม่รวม</w:t>
      </w:r>
      <w:r w:rsidRPr="0078432E">
        <w:rPr>
          <w:rFonts w:ascii="Angsana New" w:hAnsi="Angsana New"/>
          <w:sz w:val="30"/>
          <w:szCs w:val="30"/>
          <w:cs/>
        </w:rPr>
        <w:t>เงินลงทุนในตราสารทุน</w:t>
      </w:r>
      <w:r w:rsidRPr="0078432E">
        <w:rPr>
          <w:rFonts w:ascii="Angsana New" w:hAnsi="Angsana New" w:hint="cs"/>
          <w:sz w:val="30"/>
          <w:szCs w:val="30"/>
          <w:cs/>
        </w:rPr>
        <w:t xml:space="preserve">) </w:t>
      </w:r>
      <w:r w:rsidRPr="0078432E">
        <w:rPr>
          <w:rFonts w:ascii="Angsana New" w:hAnsi="Angsana New"/>
          <w:sz w:val="30"/>
          <w:szCs w:val="30"/>
          <w:cs/>
        </w:rPr>
        <w:t>และสินทรัพย์ที่เกิดจากสัญญา</w:t>
      </w:r>
    </w:p>
    <w:p w14:paraId="0CA1A8D1" w14:textId="12A7ACDF" w:rsidR="00BF13F1" w:rsidRPr="0087666B" w:rsidRDefault="00BF13F1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459F9EC2" w14:textId="179A57B7" w:rsidR="0087666B" w:rsidRPr="0087666B" w:rsidRDefault="0087666B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1723B5CA" w14:textId="5001C399" w:rsidR="0087666B" w:rsidRPr="0087666B" w:rsidRDefault="0087666B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6EB9ADC7" w14:textId="644CAC64" w:rsidR="0087666B" w:rsidRPr="0087666B" w:rsidRDefault="0087666B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6C7E7754" w14:textId="4AB4CD26" w:rsidR="0087666B" w:rsidRPr="0087666B" w:rsidRDefault="0087666B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30D60D8D" w14:textId="77777777" w:rsidR="00BF13F1" w:rsidRPr="0078432E" w:rsidRDefault="00BF13F1" w:rsidP="00BF13F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lastRenderedPageBreak/>
        <w:t>การจัดประเภทรายการหนี้สินทางการเงิน</w:t>
      </w:r>
    </w:p>
    <w:p w14:paraId="1ED2B9D5" w14:textId="77777777" w:rsidR="00BF13F1" w:rsidRPr="0078432E" w:rsidRDefault="00BF13F1" w:rsidP="00BF13F1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78432E">
        <w:rPr>
          <w:rFonts w:ascii="Angsana New" w:hAnsi="Angsana New"/>
          <w:sz w:val="30"/>
          <w:szCs w:val="30"/>
        </w:rPr>
        <w:t>2</w:t>
      </w:r>
      <w:r w:rsidRPr="0078432E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152FF187" w14:textId="77777777" w:rsidR="00BF13F1" w:rsidRPr="0078432E" w:rsidRDefault="00BF13F1" w:rsidP="00BF13F1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6"/>
          <w:szCs w:val="16"/>
        </w:rPr>
      </w:pPr>
    </w:p>
    <w:p w14:paraId="6B519704" w14:textId="77777777" w:rsidR="00BF13F1" w:rsidRPr="0078432E" w:rsidRDefault="00BF13F1" w:rsidP="00BF13F1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</w:t>
      </w:r>
    </w:p>
    <w:p w14:paraId="341B5F87" w14:textId="77777777" w:rsidR="00BF13F1" w:rsidRPr="0078432E" w:rsidRDefault="00BF13F1" w:rsidP="00BF13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>จำนวน</w:t>
      </w:r>
      <w:r w:rsidRPr="0078432E">
        <w:rPr>
          <w:rFonts w:ascii="Angsana New" w:hAnsi="Angsana New" w:hint="cs"/>
          <w:sz w:val="30"/>
          <w:szCs w:val="30"/>
          <w:cs/>
        </w:rPr>
        <w:t>เงินของ</w:t>
      </w:r>
      <w:r w:rsidRPr="0078432E">
        <w:rPr>
          <w:rFonts w:ascii="Angsana New" w:hAnsi="Angsana New"/>
          <w:sz w:val="30"/>
          <w:szCs w:val="30"/>
          <w:cs/>
        </w:rPr>
        <w:t>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192C8740" w14:textId="77777777" w:rsidR="00BF13F1" w:rsidRPr="0078432E" w:rsidRDefault="00BF13F1" w:rsidP="00BF13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78432E">
        <w:rPr>
          <w:rFonts w:ascii="Angsana New" w:hAnsi="Angsana New"/>
          <w:sz w:val="30"/>
          <w:szCs w:val="30"/>
          <w:cs/>
        </w:rPr>
        <w:t>จำนวน</w:t>
      </w:r>
      <w:r w:rsidRPr="0078432E">
        <w:rPr>
          <w:rFonts w:ascii="Angsana New" w:hAnsi="Angsana New" w:hint="cs"/>
          <w:sz w:val="30"/>
          <w:szCs w:val="30"/>
          <w:cs/>
        </w:rPr>
        <w:t>เงินของ</w:t>
      </w:r>
      <w:r w:rsidRPr="0078432E">
        <w:rPr>
          <w:rFonts w:ascii="Angsana New" w:hAnsi="Angsana New"/>
          <w:sz w:val="30"/>
          <w:szCs w:val="30"/>
          <w:cs/>
        </w:rPr>
        <w:t>มูลค่ายุติธรรมที่เปลี่ยนแปลงส่วนที่เหลือจะแสดงในกำไรหรือขาดทุน</w:t>
      </w:r>
    </w:p>
    <w:p w14:paraId="304B9B41" w14:textId="77777777" w:rsidR="00EF3AEC" w:rsidRPr="0078432E" w:rsidRDefault="00EF3AEC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2087D398" w14:textId="77777777" w:rsidR="00BF13F1" w:rsidRPr="0078432E" w:rsidRDefault="00BF13F1" w:rsidP="00BF13F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</w:p>
    <w:p w14:paraId="15CD3601" w14:textId="40ADC825" w:rsidR="00BF13F1" w:rsidRPr="0078432E" w:rsidRDefault="00BF13F1" w:rsidP="00BF13F1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FF0000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แนะนำแนวปฏิบัติ</w:t>
      </w:r>
      <w:r w:rsidRPr="0078432E">
        <w:rPr>
          <w:rFonts w:ascii="Angsana New" w:hAnsi="Angsana New" w:hint="cs"/>
          <w:sz w:val="30"/>
          <w:szCs w:val="30"/>
          <w:cs/>
        </w:rPr>
        <w:t>เกี่ยวกับ</w:t>
      </w:r>
      <w:r w:rsidRPr="0078432E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การบัญชีป้องกันความเสี่ยงในขณะที่มาตรฐานการรายงานทางการเงินในปัจจุบันไม่ได้กล่าวถึง </w:t>
      </w:r>
      <w:r w:rsidRPr="0078432E">
        <w:rPr>
          <w:rFonts w:ascii="Angsana New" w:hAnsi="Angsana New" w:hint="cs"/>
          <w:sz w:val="30"/>
          <w:szCs w:val="30"/>
          <w:cs/>
        </w:rPr>
        <w:t>โดย</w:t>
      </w:r>
      <w:r w:rsidRPr="0078432E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การบัญชีป้องกันความเสี่ยงมี </w:t>
      </w:r>
      <w:r w:rsidRPr="0078432E">
        <w:rPr>
          <w:rFonts w:ascii="Angsana New" w:hAnsi="Angsana New"/>
          <w:sz w:val="30"/>
          <w:szCs w:val="30"/>
        </w:rPr>
        <w:t>3</w:t>
      </w:r>
      <w:r w:rsidRPr="0078432E">
        <w:rPr>
          <w:rFonts w:ascii="Angsana New" w:hAnsi="Angsana New"/>
          <w:sz w:val="30"/>
          <w:szCs w:val="30"/>
          <w:cs/>
        </w:rPr>
        <w:t xml:space="preserve"> ประเภทและการ</w:t>
      </w:r>
      <w:r w:rsidRPr="0078432E">
        <w:rPr>
          <w:rFonts w:ascii="Angsana New" w:hAnsi="Angsana New" w:hint="cs"/>
          <w:sz w:val="30"/>
          <w:szCs w:val="30"/>
          <w:cs/>
        </w:rPr>
        <w:t>ถือ</w:t>
      </w:r>
      <w:r w:rsidRPr="0078432E">
        <w:rPr>
          <w:rFonts w:ascii="Angsana New" w:hAnsi="Angsana New"/>
          <w:sz w:val="30"/>
          <w:szCs w:val="30"/>
          <w:cs/>
        </w:rPr>
        <w:t>ปฏิบัติ</w:t>
      </w:r>
      <w:r w:rsidRPr="0078432E">
        <w:rPr>
          <w:rFonts w:ascii="Angsana New" w:hAnsi="Angsana New" w:hint="cs"/>
          <w:sz w:val="30"/>
          <w:szCs w:val="30"/>
          <w:cs/>
        </w:rPr>
        <w:t>ในแต่ละประเภท</w:t>
      </w:r>
      <w:r w:rsidRPr="0078432E">
        <w:rPr>
          <w:rFonts w:ascii="Angsana New" w:hAnsi="Angsana New"/>
          <w:sz w:val="30"/>
          <w:szCs w:val="30"/>
          <w:cs/>
        </w:rPr>
        <w:t>นั้นขึ้นอยู่กับ</w:t>
      </w:r>
      <w:r w:rsidRPr="0078432E">
        <w:rPr>
          <w:rFonts w:ascii="Angsana New" w:hAnsi="Angsana New" w:hint="cs"/>
          <w:sz w:val="30"/>
          <w:szCs w:val="30"/>
          <w:cs/>
        </w:rPr>
        <w:t>ลักษณะของ</w:t>
      </w:r>
      <w:r w:rsidRPr="0078432E">
        <w:rPr>
          <w:rFonts w:ascii="Angsana New" w:hAnsi="Angsana New"/>
          <w:sz w:val="30"/>
          <w:szCs w:val="30"/>
          <w:cs/>
        </w:rPr>
        <w:t>ความเสี่ยง</w:t>
      </w:r>
      <w:r w:rsidRPr="0078432E">
        <w:rPr>
          <w:rFonts w:ascii="Angsana New" w:hAnsi="Angsana New" w:hint="cs"/>
          <w:sz w:val="30"/>
          <w:szCs w:val="30"/>
          <w:cs/>
        </w:rPr>
        <w:t>ที่ทำการป้องกัน</w:t>
      </w:r>
      <w:r w:rsidRPr="0078432E">
        <w:rPr>
          <w:rFonts w:ascii="Angsana New" w:hAnsi="Angsana New"/>
          <w:sz w:val="30"/>
          <w:szCs w:val="30"/>
          <w:cs/>
        </w:rPr>
        <w:t xml:space="preserve"> </w:t>
      </w:r>
      <w:r w:rsidRPr="0078432E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Pr="0078432E">
        <w:rPr>
          <w:rFonts w:ascii="Angsana New" w:hAnsi="Angsana New"/>
          <w:sz w:val="30"/>
          <w:szCs w:val="30"/>
          <w:cs/>
        </w:rPr>
        <w:t xml:space="preserve">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ภายใต้มาตรฐานการรายงานทางการเงิน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="0080097C" w:rsidRPr="0078432E">
        <w:rPr>
          <w:rFonts w:ascii="Angsana New" w:hAnsi="Angsana New" w:hint="cs"/>
          <w:sz w:val="30"/>
          <w:szCs w:val="30"/>
          <w:cs/>
        </w:rPr>
        <w:t>กองทรัสต์</w:t>
      </w:r>
      <w:r w:rsidRPr="0078432E">
        <w:rPr>
          <w:rFonts w:ascii="Angsana New" w:hAnsi="Angsana New"/>
          <w:sz w:val="30"/>
          <w:szCs w:val="30"/>
          <w:cs/>
        </w:rPr>
        <w:t>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</w:t>
      </w:r>
      <w:r w:rsidR="0080097C" w:rsidRPr="0078432E">
        <w:rPr>
          <w:rFonts w:ascii="Angsana New" w:hAnsi="Angsana New" w:hint="cs"/>
          <w:sz w:val="30"/>
          <w:szCs w:val="30"/>
          <w:cs/>
        </w:rPr>
        <w:t>กองทรัสต์</w:t>
      </w:r>
      <w:r w:rsidR="0080097C" w:rsidRPr="0078432E">
        <w:rPr>
          <w:rFonts w:ascii="Angsana New" w:hAnsi="Angsana New"/>
          <w:sz w:val="30"/>
          <w:szCs w:val="30"/>
        </w:rPr>
        <w:t xml:space="preserve"> </w:t>
      </w:r>
      <w:r w:rsidRPr="0078432E">
        <w:rPr>
          <w:rFonts w:ascii="Angsana New" w:hAnsi="Angsana New"/>
          <w:sz w:val="30"/>
          <w:szCs w:val="30"/>
          <w:cs/>
        </w:rPr>
        <w:t xml:space="preserve">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14:paraId="45FF3D40" w14:textId="191F356C" w:rsidR="0013009D" w:rsidRPr="0078432E" w:rsidRDefault="0013009D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D51219C" w14:textId="5091CCED" w:rsidR="0013009D" w:rsidRPr="00A11A77" w:rsidRDefault="0013009D" w:rsidP="00A11A77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  <w:r w:rsidRPr="00A11A77">
        <w:rPr>
          <w:rFonts w:ascii="Angsana New" w:hAnsi="Angsana New"/>
          <w:sz w:val="30"/>
          <w:szCs w:val="30"/>
          <w:cs/>
          <w:lang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A11A77">
        <w:rPr>
          <w:rFonts w:ascii="Angsana New" w:hAnsi="Angsana New" w:hint="cs"/>
          <w:sz w:val="30"/>
          <w:szCs w:val="30"/>
          <w:cs/>
          <w:lang w:bidi="th-TH"/>
        </w:rPr>
        <w:t>ที่เกี่ยวข้องกับเครื่องมือทางการเงิน</w:t>
      </w:r>
      <w:r w:rsidRPr="00A11A77">
        <w:rPr>
          <w:rFonts w:ascii="Angsana New" w:hAnsi="Angsana New"/>
          <w:sz w:val="30"/>
          <w:szCs w:val="30"/>
          <w:cs/>
          <w:lang w:bidi="th-TH"/>
        </w:rPr>
        <w:t>เป็นครั้งแรกต่องบการเงินของ</w:t>
      </w:r>
      <w:r w:rsidR="00DA2B70" w:rsidRPr="00A11A77">
        <w:rPr>
          <w:rFonts w:ascii="Angsana New" w:hAnsi="Angsana New" w:hint="cs"/>
          <w:sz w:val="30"/>
          <w:szCs w:val="30"/>
          <w:cs/>
          <w:lang w:bidi="th-TH"/>
        </w:rPr>
        <w:t>กองทรัสต์</w:t>
      </w:r>
    </w:p>
    <w:p w14:paraId="4FB735FE" w14:textId="73AA8152" w:rsidR="0013009D" w:rsidRDefault="0013009D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300E1D" w14:textId="219A5AF5" w:rsidR="0087666B" w:rsidRDefault="0087666B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A03C8D" w14:textId="533FB501" w:rsidR="0087666B" w:rsidRDefault="0087666B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0FC1A7" w14:textId="4D84F8C9" w:rsidR="0087666B" w:rsidRDefault="0087666B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491E0D" w14:textId="6D1282D4" w:rsidR="0087666B" w:rsidRDefault="0087666B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32025D" w14:textId="6B919F32" w:rsidR="0087666B" w:rsidRDefault="0087666B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953348" w14:textId="77777777" w:rsidR="0087666B" w:rsidRPr="0078432E" w:rsidRDefault="0087666B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17A4D46" w14:textId="7D2696D8" w:rsidR="0013009D" w:rsidRPr="0078432E" w:rsidRDefault="0013009D" w:rsidP="0078432E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78432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78432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78432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0BF35D4F" w14:textId="77777777" w:rsidR="0013009D" w:rsidRPr="0078432E" w:rsidRDefault="0013009D" w:rsidP="0013009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24F623D" w14:textId="30EEF396" w:rsidR="0013009D" w:rsidRDefault="0013009D" w:rsidP="0013009D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8432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32E">
        <w:rPr>
          <w:rFonts w:asciiTheme="majorBidi" w:hAnsiTheme="majorBidi" w:cstheme="majorBidi"/>
          <w:sz w:val="30"/>
          <w:szCs w:val="30"/>
        </w:rPr>
        <w:t>16</w:t>
      </w:r>
      <w:r w:rsidRPr="0078432E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78432E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78432E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78432E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78432E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7843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7843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8432E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มาตรฐานการรายงานทางการเงินฉบับนี้นำมาใช้แทนมาตรฐานการรายงานทางการเงินเกี่ยวกับสัญญาเช่า ดังต่อไปนี้ </w:t>
      </w:r>
    </w:p>
    <w:p w14:paraId="5A03842D" w14:textId="77777777" w:rsidR="0078432E" w:rsidRPr="0078432E" w:rsidRDefault="0078432E" w:rsidP="0013009D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590"/>
      </w:tblGrid>
      <w:tr w:rsidR="0013009D" w:rsidRPr="0078432E" w14:paraId="6BB6FC3C" w14:textId="77777777" w:rsidTr="00BF13F1">
        <w:tc>
          <w:tcPr>
            <w:tcW w:w="3960" w:type="dxa"/>
          </w:tcPr>
          <w:p w14:paraId="0A787D07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78432E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 xml:space="preserve">17 </w:t>
            </w:r>
          </w:p>
        </w:tc>
        <w:tc>
          <w:tcPr>
            <w:tcW w:w="4590" w:type="dxa"/>
          </w:tcPr>
          <w:p w14:paraId="4B61383B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</w:tr>
      <w:tr w:rsidR="0013009D" w:rsidRPr="0078432E" w14:paraId="1ED296B0" w14:textId="77777777" w:rsidTr="00BF13F1">
        <w:tc>
          <w:tcPr>
            <w:tcW w:w="3960" w:type="dxa"/>
          </w:tcPr>
          <w:p w14:paraId="65F76A9A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8432E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590" w:type="dxa"/>
          </w:tcPr>
          <w:p w14:paraId="5FC189DC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13009D" w:rsidRPr="0078432E" w14:paraId="597F3534" w14:textId="77777777" w:rsidTr="00BF13F1">
        <w:tc>
          <w:tcPr>
            <w:tcW w:w="3960" w:type="dxa"/>
          </w:tcPr>
          <w:p w14:paraId="0FEBA8A5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 xml:space="preserve">15 </w:t>
            </w:r>
          </w:p>
        </w:tc>
        <w:tc>
          <w:tcPr>
            <w:tcW w:w="4590" w:type="dxa"/>
          </w:tcPr>
          <w:p w14:paraId="5EB17916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สัญญาเช่าดำเนินงาน </w:t>
            </w:r>
            <w:r w:rsidRPr="0078432E">
              <w:rPr>
                <w:rFonts w:ascii="Angsana New" w:hAnsi="Angsana New" w:cstheme="minorBidi"/>
                <w:i/>
                <w:iCs/>
                <w:color w:val="000000"/>
                <w:sz w:val="30"/>
                <w:szCs w:val="30"/>
                <w:cs/>
              </w:rPr>
              <w:t>-</w:t>
            </w:r>
            <w:r w:rsidRPr="0078432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สิ่งจูงใจที่ให้แก่ผู้เช่า</w:t>
            </w:r>
          </w:p>
        </w:tc>
      </w:tr>
      <w:tr w:rsidR="0013009D" w:rsidRPr="0078432E" w14:paraId="051C7124" w14:textId="77777777" w:rsidTr="00BF13F1">
        <w:tc>
          <w:tcPr>
            <w:tcW w:w="3960" w:type="dxa"/>
          </w:tcPr>
          <w:p w14:paraId="00290188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>27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90" w:type="dxa"/>
          </w:tcPr>
          <w:p w14:paraId="402C78A0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</w:tbl>
    <w:p w14:paraId="4D0A586C" w14:textId="77777777" w:rsidR="0013009D" w:rsidRPr="0078432E" w:rsidRDefault="0013009D" w:rsidP="00BF1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0BBBF0" w14:textId="0A86432F" w:rsidR="0013009D" w:rsidRDefault="0013009D" w:rsidP="0013009D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78432E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78432E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78432E">
        <w:rPr>
          <w:rFonts w:ascii="Angsana New" w:hAnsi="Angsana New" w:hint="cs"/>
          <w:sz w:val="30"/>
          <w:szCs w:val="30"/>
          <w:cs/>
          <w:lang w:val="en-US" w:bidi="th-TH"/>
        </w:rPr>
        <w:t xml:space="preserve"> ฉบับที่ </w:t>
      </w:r>
      <w:r w:rsidRPr="0078432E">
        <w:rPr>
          <w:rFonts w:ascii="Angsana New" w:hAnsi="Angsana New"/>
          <w:sz w:val="30"/>
          <w:szCs w:val="30"/>
          <w:lang w:val="en-US" w:bidi="th-TH"/>
        </w:rPr>
        <w:t>16</w:t>
      </w:r>
      <w:r w:rsidRPr="0078432E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8432E">
        <w:rPr>
          <w:rFonts w:ascii="Angsana New" w:hAnsi="Angsana New"/>
          <w:sz w:val="30"/>
          <w:szCs w:val="30"/>
          <w:cs/>
          <w:lang w:val="en-US" w:bidi="th-TH"/>
        </w:rPr>
        <w:t>เป็นครั้ง</w:t>
      </w:r>
      <w:r w:rsidRPr="0078432E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แรกต่องบการเงินของ</w:t>
      </w:r>
      <w:r w:rsidRPr="0078432E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กองทรัสต์</w:t>
      </w:r>
    </w:p>
    <w:p w14:paraId="7128B37A" w14:textId="77777777" w:rsidR="0013009D" w:rsidRDefault="0013009D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F1E765" w14:textId="4118C04A" w:rsidR="00884587" w:rsidRDefault="0088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sectPr w:rsidR="00884587" w:rsidSect="002B6F7C">
      <w:footerReference w:type="default" r:id="rId10"/>
      <w:pgSz w:w="11909" w:h="16834" w:code="9"/>
      <w:pgMar w:top="691" w:right="1152" w:bottom="576" w:left="1152" w:header="720" w:footer="720" w:gutter="0"/>
      <w:pgNumType w:start="3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185BC" w14:textId="77777777" w:rsidR="004E009F" w:rsidRDefault="004E009F" w:rsidP="004956B4">
      <w:r>
        <w:separator/>
      </w:r>
    </w:p>
  </w:endnote>
  <w:endnote w:type="continuationSeparator" w:id="0">
    <w:p w14:paraId="1B0726BC" w14:textId="77777777" w:rsidR="004E009F" w:rsidRDefault="004E009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9F346" w14:textId="77777777" w:rsidR="004E009F" w:rsidRPr="00320BD0" w:rsidRDefault="004E009F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26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13EF" w14:textId="77777777" w:rsidR="004461CE" w:rsidRPr="00320BD0" w:rsidRDefault="004461CE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26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C5045" w14:textId="77777777" w:rsidR="004E009F" w:rsidRDefault="004E009F" w:rsidP="004956B4">
      <w:r>
        <w:separator/>
      </w:r>
    </w:p>
  </w:footnote>
  <w:footnote w:type="continuationSeparator" w:id="0">
    <w:p w14:paraId="52AAFB33" w14:textId="77777777" w:rsidR="004E009F" w:rsidRDefault="004E009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3DB55" w14:textId="7F8D17A0" w:rsidR="004E009F" w:rsidRPr="009B64E4" w:rsidRDefault="004E009F" w:rsidP="00244266">
    <w:pPr>
      <w:ind w:right="-233"/>
      <w:jc w:val="thaiDistribute"/>
      <w:rPr>
        <w:rFonts w:ascii="Angsana New" w:hAnsi="Angsana New"/>
        <w:b/>
        <w:bCs/>
        <w:sz w:val="32"/>
        <w:szCs w:val="32"/>
        <w:cs/>
        <w:lang w:val="en-GB"/>
      </w:rPr>
    </w:pPr>
    <w:r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9B64E4">
      <w:rPr>
        <w:b/>
        <w:bCs/>
        <w:sz w:val="32"/>
        <w:szCs w:val="32"/>
        <w:cs/>
        <w:lang w:val="en-GB"/>
      </w:rPr>
      <w:t>และสิทธิการเช่า</w:t>
    </w:r>
    <w:r w:rsidRPr="009B64E4">
      <w:rPr>
        <w:b/>
        <w:bCs/>
        <w:sz w:val="32"/>
        <w:szCs w:val="32"/>
        <w:cs/>
        <w:lang w:val="th-TH"/>
      </w:rPr>
      <w:t>ดุสิตธานี</w:t>
    </w:r>
    <w:r>
      <w:rPr>
        <w:rFonts w:hint="cs"/>
        <w:b/>
        <w:bCs/>
        <w:sz w:val="32"/>
        <w:szCs w:val="32"/>
        <w:cs/>
        <w:lang w:val="th-TH"/>
      </w:rPr>
      <w:t xml:space="preserve"> และบริษัทย่อย</w:t>
    </w:r>
  </w:p>
  <w:p w14:paraId="23A2122A" w14:textId="667614F4" w:rsidR="004E009F" w:rsidRDefault="004E009F" w:rsidP="001923F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นระหว่างกาลแบบย่อ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30 กันยายน </w:t>
    </w:r>
    <w:r>
      <w:rPr>
        <w:rFonts w:ascii="Angsana New" w:hAnsi="Angsana New"/>
        <w:bCs/>
        <w:sz w:val="32"/>
        <w:szCs w:val="32"/>
        <w:lang w:val="en-US" w:bidi="th-TH"/>
      </w:rPr>
      <w:t>256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2 (ไม่ได้ตรวจสอบ)</w:t>
    </w:r>
  </w:p>
  <w:p w14:paraId="1B9F9746" w14:textId="77777777" w:rsidR="004E009F" w:rsidRDefault="004E009F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013D"/>
    <w:multiLevelType w:val="hybridMultilevel"/>
    <w:tmpl w:val="9E3606C2"/>
    <w:lvl w:ilvl="0" w:tplc="1A8CE5C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157DD1"/>
    <w:multiLevelType w:val="multilevel"/>
    <w:tmpl w:val="0CE87FC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334CB1"/>
    <w:multiLevelType w:val="hybridMultilevel"/>
    <w:tmpl w:val="BBA88C18"/>
    <w:lvl w:ilvl="0" w:tplc="8CA074B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17E42BD"/>
    <w:multiLevelType w:val="hybridMultilevel"/>
    <w:tmpl w:val="0BCCFCC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35232C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2697174B"/>
    <w:multiLevelType w:val="hybridMultilevel"/>
    <w:tmpl w:val="2326E9EA"/>
    <w:lvl w:ilvl="0" w:tplc="5BAE93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BA520DA"/>
    <w:multiLevelType w:val="multilevel"/>
    <w:tmpl w:val="08B42EC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15" w15:restartNumberingAfterBreak="0">
    <w:nsid w:val="2D6066D0"/>
    <w:multiLevelType w:val="hybridMultilevel"/>
    <w:tmpl w:val="EFC037FA"/>
    <w:lvl w:ilvl="0" w:tplc="B74EBB60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36C89"/>
    <w:multiLevelType w:val="hybridMultilevel"/>
    <w:tmpl w:val="4F062290"/>
    <w:lvl w:ilvl="0" w:tplc="58287FFC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32AF2F91"/>
    <w:multiLevelType w:val="hybridMultilevel"/>
    <w:tmpl w:val="DC2C0FF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B834C6A"/>
    <w:multiLevelType w:val="multilevel"/>
    <w:tmpl w:val="69AC568A"/>
    <w:lvl w:ilvl="0">
      <w:start w:val="5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D011A22"/>
    <w:multiLevelType w:val="multilevel"/>
    <w:tmpl w:val="66BA8B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3" w15:restartNumberingAfterBreak="0">
    <w:nsid w:val="419D64AC"/>
    <w:multiLevelType w:val="hybridMultilevel"/>
    <w:tmpl w:val="A61CE98A"/>
    <w:lvl w:ilvl="0" w:tplc="BF467B2C">
      <w:start w:val="438"/>
      <w:numFmt w:val="bullet"/>
      <w:lvlText w:val=""/>
      <w:lvlJc w:val="left"/>
      <w:pPr>
        <w:ind w:left="70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 w15:restartNumberingAfterBreak="0">
    <w:nsid w:val="46DA5E04"/>
    <w:multiLevelType w:val="hybridMultilevel"/>
    <w:tmpl w:val="34864082"/>
    <w:lvl w:ilvl="0" w:tplc="5E540F3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0761AF"/>
    <w:multiLevelType w:val="hybridMultilevel"/>
    <w:tmpl w:val="74D8E7E0"/>
    <w:lvl w:ilvl="0" w:tplc="BCF8113C">
      <w:start w:val="438"/>
      <w:numFmt w:val="bullet"/>
      <w:lvlText w:val=""/>
      <w:lvlJc w:val="left"/>
      <w:pPr>
        <w:ind w:left="34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8" w15:restartNumberingAfterBreak="0">
    <w:nsid w:val="5A292A6E"/>
    <w:multiLevelType w:val="hybridMultilevel"/>
    <w:tmpl w:val="6B6A27EE"/>
    <w:lvl w:ilvl="0" w:tplc="819A70CA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CE0369F"/>
    <w:multiLevelType w:val="multilevel"/>
    <w:tmpl w:val="7716E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0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4D5A1B"/>
    <w:multiLevelType w:val="hybridMultilevel"/>
    <w:tmpl w:val="BCD0F03A"/>
    <w:lvl w:ilvl="0" w:tplc="A350B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5BE04E7"/>
    <w:multiLevelType w:val="hybridMultilevel"/>
    <w:tmpl w:val="AF12E844"/>
    <w:lvl w:ilvl="0" w:tplc="279014AC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1C7C14"/>
    <w:multiLevelType w:val="multilevel"/>
    <w:tmpl w:val="A4E200E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36" w15:restartNumberingAfterBreak="0">
    <w:nsid w:val="70583E3C"/>
    <w:multiLevelType w:val="hybridMultilevel"/>
    <w:tmpl w:val="D6B69BFE"/>
    <w:lvl w:ilvl="0" w:tplc="0636B7C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BE15BF"/>
    <w:multiLevelType w:val="hybridMultilevel"/>
    <w:tmpl w:val="E05248AA"/>
    <w:lvl w:ilvl="0" w:tplc="0E52D46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A2426D32">
      <w:start w:val="1"/>
      <w:numFmt w:val="thaiLetters"/>
      <w:lvlText w:val="(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32"/>
  </w:num>
  <w:num w:numId="4">
    <w:abstractNumId w:val="28"/>
  </w:num>
  <w:num w:numId="5">
    <w:abstractNumId w:val="37"/>
  </w:num>
  <w:num w:numId="6">
    <w:abstractNumId w:val="25"/>
  </w:num>
  <w:num w:numId="7">
    <w:abstractNumId w:val="0"/>
  </w:num>
  <w:num w:numId="8">
    <w:abstractNumId w:val="12"/>
  </w:num>
  <w:num w:numId="9">
    <w:abstractNumId w:val="34"/>
  </w:num>
  <w:num w:numId="10">
    <w:abstractNumId w:val="29"/>
  </w:num>
  <w:num w:numId="11">
    <w:abstractNumId w:val="16"/>
  </w:num>
  <w:num w:numId="12">
    <w:abstractNumId w:val="21"/>
  </w:num>
  <w:num w:numId="13">
    <w:abstractNumId w:val="14"/>
  </w:num>
  <w:num w:numId="14">
    <w:abstractNumId w:val="35"/>
  </w:num>
  <w:num w:numId="15">
    <w:abstractNumId w:val="1"/>
  </w:num>
  <w:num w:numId="16">
    <w:abstractNumId w:val="22"/>
  </w:num>
  <w:num w:numId="17">
    <w:abstractNumId w:val="5"/>
  </w:num>
  <w:num w:numId="18">
    <w:abstractNumId w:val="7"/>
  </w:num>
  <w:num w:numId="19">
    <w:abstractNumId w:val="13"/>
  </w:num>
  <w:num w:numId="20">
    <w:abstractNumId w:val="30"/>
  </w:num>
  <w:num w:numId="21">
    <w:abstractNumId w:val="4"/>
  </w:num>
  <w:num w:numId="22">
    <w:abstractNumId w:val="27"/>
  </w:num>
  <w:num w:numId="23">
    <w:abstractNumId w:val="23"/>
  </w:num>
  <w:num w:numId="24">
    <w:abstractNumId w:val="2"/>
  </w:num>
  <w:num w:numId="25">
    <w:abstractNumId w:val="19"/>
  </w:num>
  <w:num w:numId="26">
    <w:abstractNumId w:val="36"/>
  </w:num>
  <w:num w:numId="27">
    <w:abstractNumId w:val="3"/>
  </w:num>
  <w:num w:numId="28">
    <w:abstractNumId w:val="33"/>
  </w:num>
  <w:num w:numId="29">
    <w:abstractNumId w:val="10"/>
  </w:num>
  <w:num w:numId="30">
    <w:abstractNumId w:val="8"/>
  </w:num>
  <w:num w:numId="31">
    <w:abstractNumId w:val="38"/>
  </w:num>
  <w:num w:numId="32">
    <w:abstractNumId w:val="6"/>
  </w:num>
  <w:num w:numId="33">
    <w:abstractNumId w:val="24"/>
  </w:num>
  <w:num w:numId="34">
    <w:abstractNumId w:val="9"/>
  </w:num>
  <w:num w:numId="35">
    <w:abstractNumId w:val="20"/>
  </w:num>
  <w:num w:numId="36">
    <w:abstractNumId w:val="26"/>
  </w:num>
  <w:num w:numId="37">
    <w:abstractNumId w:val="15"/>
  </w:num>
  <w:num w:numId="38">
    <w:abstractNumId w:val="17"/>
  </w:num>
  <w:num w:numId="3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523F"/>
    <w:rsid w:val="00005ACB"/>
    <w:rsid w:val="000061B5"/>
    <w:rsid w:val="00010B38"/>
    <w:rsid w:val="00010C1A"/>
    <w:rsid w:val="00010EAE"/>
    <w:rsid w:val="00011603"/>
    <w:rsid w:val="00011DD5"/>
    <w:rsid w:val="000131EA"/>
    <w:rsid w:val="000132F9"/>
    <w:rsid w:val="0001416C"/>
    <w:rsid w:val="000143C3"/>
    <w:rsid w:val="00017136"/>
    <w:rsid w:val="00017F1C"/>
    <w:rsid w:val="0002045A"/>
    <w:rsid w:val="00020595"/>
    <w:rsid w:val="00020A62"/>
    <w:rsid w:val="00020D43"/>
    <w:rsid w:val="00021B84"/>
    <w:rsid w:val="00021D86"/>
    <w:rsid w:val="00023E11"/>
    <w:rsid w:val="0002424D"/>
    <w:rsid w:val="0002484C"/>
    <w:rsid w:val="00025269"/>
    <w:rsid w:val="000263B7"/>
    <w:rsid w:val="00026B1D"/>
    <w:rsid w:val="00026D24"/>
    <w:rsid w:val="00026D96"/>
    <w:rsid w:val="00030F9A"/>
    <w:rsid w:val="000312D8"/>
    <w:rsid w:val="000313B0"/>
    <w:rsid w:val="000314D5"/>
    <w:rsid w:val="000315E3"/>
    <w:rsid w:val="00031697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544B"/>
    <w:rsid w:val="000454F3"/>
    <w:rsid w:val="00045911"/>
    <w:rsid w:val="00045EAB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1BFC"/>
    <w:rsid w:val="00053100"/>
    <w:rsid w:val="000537DF"/>
    <w:rsid w:val="000549B5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6E1"/>
    <w:rsid w:val="00065C80"/>
    <w:rsid w:val="00066F83"/>
    <w:rsid w:val="00067194"/>
    <w:rsid w:val="000674D3"/>
    <w:rsid w:val="00067D22"/>
    <w:rsid w:val="000703F9"/>
    <w:rsid w:val="00070B6D"/>
    <w:rsid w:val="00071164"/>
    <w:rsid w:val="00071A72"/>
    <w:rsid w:val="000730CF"/>
    <w:rsid w:val="0007399D"/>
    <w:rsid w:val="00073CB1"/>
    <w:rsid w:val="000742E5"/>
    <w:rsid w:val="000744FA"/>
    <w:rsid w:val="0007509B"/>
    <w:rsid w:val="000751B4"/>
    <w:rsid w:val="000754D3"/>
    <w:rsid w:val="000759E5"/>
    <w:rsid w:val="00075A6C"/>
    <w:rsid w:val="00075CC3"/>
    <w:rsid w:val="00077B34"/>
    <w:rsid w:val="00077D95"/>
    <w:rsid w:val="0008017A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6AAB"/>
    <w:rsid w:val="00087C9A"/>
    <w:rsid w:val="00090B7A"/>
    <w:rsid w:val="00090D4D"/>
    <w:rsid w:val="00093949"/>
    <w:rsid w:val="00094AC9"/>
    <w:rsid w:val="0009505F"/>
    <w:rsid w:val="0009521D"/>
    <w:rsid w:val="00096052"/>
    <w:rsid w:val="00096388"/>
    <w:rsid w:val="000968DC"/>
    <w:rsid w:val="0009756E"/>
    <w:rsid w:val="00097EEF"/>
    <w:rsid w:val="000A0B11"/>
    <w:rsid w:val="000A69F0"/>
    <w:rsid w:val="000A6B1D"/>
    <w:rsid w:val="000A6C35"/>
    <w:rsid w:val="000A76F6"/>
    <w:rsid w:val="000A7772"/>
    <w:rsid w:val="000B0BBA"/>
    <w:rsid w:val="000B0E74"/>
    <w:rsid w:val="000B1407"/>
    <w:rsid w:val="000B1B44"/>
    <w:rsid w:val="000B21D6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2E03"/>
    <w:rsid w:val="000C34EA"/>
    <w:rsid w:val="000C4B8F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80E"/>
    <w:rsid w:val="000D3865"/>
    <w:rsid w:val="000D3BF0"/>
    <w:rsid w:val="000D41FB"/>
    <w:rsid w:val="000D6982"/>
    <w:rsid w:val="000D6C5A"/>
    <w:rsid w:val="000D7082"/>
    <w:rsid w:val="000D79DC"/>
    <w:rsid w:val="000D7F02"/>
    <w:rsid w:val="000D7F7A"/>
    <w:rsid w:val="000D7FDD"/>
    <w:rsid w:val="000E0521"/>
    <w:rsid w:val="000E0A51"/>
    <w:rsid w:val="000E0A74"/>
    <w:rsid w:val="000E2F3D"/>
    <w:rsid w:val="000E32A0"/>
    <w:rsid w:val="000E4BCB"/>
    <w:rsid w:val="000E4D74"/>
    <w:rsid w:val="000E60CA"/>
    <w:rsid w:val="000E65AE"/>
    <w:rsid w:val="000E6BD2"/>
    <w:rsid w:val="000E6CEA"/>
    <w:rsid w:val="000E74E0"/>
    <w:rsid w:val="000E7516"/>
    <w:rsid w:val="000E7A45"/>
    <w:rsid w:val="000E7E13"/>
    <w:rsid w:val="000F0C0E"/>
    <w:rsid w:val="000F1E9F"/>
    <w:rsid w:val="000F3351"/>
    <w:rsid w:val="000F3AA6"/>
    <w:rsid w:val="000F5F28"/>
    <w:rsid w:val="000F7443"/>
    <w:rsid w:val="0010035A"/>
    <w:rsid w:val="001012B7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7622"/>
    <w:rsid w:val="001077C4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16B5"/>
    <w:rsid w:val="00131CB9"/>
    <w:rsid w:val="00132190"/>
    <w:rsid w:val="001321B2"/>
    <w:rsid w:val="00132612"/>
    <w:rsid w:val="00134220"/>
    <w:rsid w:val="00134AEA"/>
    <w:rsid w:val="00135E34"/>
    <w:rsid w:val="00136DFE"/>
    <w:rsid w:val="0013711E"/>
    <w:rsid w:val="00137F08"/>
    <w:rsid w:val="001403A6"/>
    <w:rsid w:val="00140B39"/>
    <w:rsid w:val="00140E34"/>
    <w:rsid w:val="00140F68"/>
    <w:rsid w:val="00140FB7"/>
    <w:rsid w:val="00142EB0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808C6"/>
    <w:rsid w:val="00180C8F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6F9A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1BE"/>
    <w:rsid w:val="001B1C98"/>
    <w:rsid w:val="001B1F8F"/>
    <w:rsid w:val="001B2794"/>
    <w:rsid w:val="001B302B"/>
    <w:rsid w:val="001B34EF"/>
    <w:rsid w:val="001B4CFB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6632"/>
    <w:rsid w:val="001C6FAB"/>
    <w:rsid w:val="001C70DE"/>
    <w:rsid w:val="001C775D"/>
    <w:rsid w:val="001D1A7B"/>
    <w:rsid w:val="001D1D1C"/>
    <w:rsid w:val="001D1EC8"/>
    <w:rsid w:val="001D218A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1CDB"/>
    <w:rsid w:val="001E1F35"/>
    <w:rsid w:val="001E204C"/>
    <w:rsid w:val="001E28B4"/>
    <w:rsid w:val="001E2AAC"/>
    <w:rsid w:val="001E30F0"/>
    <w:rsid w:val="001E36DE"/>
    <w:rsid w:val="001E382C"/>
    <w:rsid w:val="001E5175"/>
    <w:rsid w:val="001E52C1"/>
    <w:rsid w:val="001E7602"/>
    <w:rsid w:val="001E785F"/>
    <w:rsid w:val="001E789C"/>
    <w:rsid w:val="001F04E5"/>
    <w:rsid w:val="001F05CA"/>
    <w:rsid w:val="001F1210"/>
    <w:rsid w:val="001F146F"/>
    <w:rsid w:val="001F19CB"/>
    <w:rsid w:val="001F1C2E"/>
    <w:rsid w:val="001F22B1"/>
    <w:rsid w:val="001F2517"/>
    <w:rsid w:val="001F33C3"/>
    <w:rsid w:val="001F34E4"/>
    <w:rsid w:val="001F3AFB"/>
    <w:rsid w:val="001F54DC"/>
    <w:rsid w:val="001F5625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448B"/>
    <w:rsid w:val="00204B6D"/>
    <w:rsid w:val="00204D9D"/>
    <w:rsid w:val="002053D5"/>
    <w:rsid w:val="00207117"/>
    <w:rsid w:val="00207120"/>
    <w:rsid w:val="0020766F"/>
    <w:rsid w:val="0020768A"/>
    <w:rsid w:val="0021056F"/>
    <w:rsid w:val="002106CE"/>
    <w:rsid w:val="00210AFA"/>
    <w:rsid w:val="00211981"/>
    <w:rsid w:val="00212C60"/>
    <w:rsid w:val="002136F8"/>
    <w:rsid w:val="002138F0"/>
    <w:rsid w:val="00213F06"/>
    <w:rsid w:val="00216CFD"/>
    <w:rsid w:val="00220B33"/>
    <w:rsid w:val="00220FFB"/>
    <w:rsid w:val="00221929"/>
    <w:rsid w:val="002219A0"/>
    <w:rsid w:val="00221C90"/>
    <w:rsid w:val="00222220"/>
    <w:rsid w:val="002235A1"/>
    <w:rsid w:val="00223735"/>
    <w:rsid w:val="0022381A"/>
    <w:rsid w:val="00223936"/>
    <w:rsid w:val="00223D8D"/>
    <w:rsid w:val="002240C1"/>
    <w:rsid w:val="00226A76"/>
    <w:rsid w:val="00227A8F"/>
    <w:rsid w:val="0023083D"/>
    <w:rsid w:val="00230971"/>
    <w:rsid w:val="00231242"/>
    <w:rsid w:val="00231387"/>
    <w:rsid w:val="0023163C"/>
    <w:rsid w:val="00232A33"/>
    <w:rsid w:val="00233024"/>
    <w:rsid w:val="00234889"/>
    <w:rsid w:val="00234B84"/>
    <w:rsid w:val="0023501E"/>
    <w:rsid w:val="00235384"/>
    <w:rsid w:val="00240217"/>
    <w:rsid w:val="00240BCA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82D"/>
    <w:rsid w:val="00245D08"/>
    <w:rsid w:val="002471D4"/>
    <w:rsid w:val="0025179F"/>
    <w:rsid w:val="00251BBD"/>
    <w:rsid w:val="00252146"/>
    <w:rsid w:val="002527C9"/>
    <w:rsid w:val="00252CE3"/>
    <w:rsid w:val="0025369B"/>
    <w:rsid w:val="00253FEA"/>
    <w:rsid w:val="00254E1B"/>
    <w:rsid w:val="002579FB"/>
    <w:rsid w:val="00257E2F"/>
    <w:rsid w:val="0026014E"/>
    <w:rsid w:val="00261504"/>
    <w:rsid w:val="00261B0C"/>
    <w:rsid w:val="00261F1B"/>
    <w:rsid w:val="00262024"/>
    <w:rsid w:val="002622D9"/>
    <w:rsid w:val="00262A54"/>
    <w:rsid w:val="00262EBD"/>
    <w:rsid w:val="002643CE"/>
    <w:rsid w:val="00264AED"/>
    <w:rsid w:val="0026571C"/>
    <w:rsid w:val="00265A63"/>
    <w:rsid w:val="002663C2"/>
    <w:rsid w:val="00266BD3"/>
    <w:rsid w:val="002675B4"/>
    <w:rsid w:val="00267A04"/>
    <w:rsid w:val="00270023"/>
    <w:rsid w:val="00270839"/>
    <w:rsid w:val="00270C33"/>
    <w:rsid w:val="00270F3A"/>
    <w:rsid w:val="00270F42"/>
    <w:rsid w:val="00271591"/>
    <w:rsid w:val="00272714"/>
    <w:rsid w:val="00272F3E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4AC0"/>
    <w:rsid w:val="00286016"/>
    <w:rsid w:val="002868C6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62FB"/>
    <w:rsid w:val="00296BE8"/>
    <w:rsid w:val="00297510"/>
    <w:rsid w:val="002976EE"/>
    <w:rsid w:val="00297A86"/>
    <w:rsid w:val="002A0254"/>
    <w:rsid w:val="002A36A1"/>
    <w:rsid w:val="002A5AA8"/>
    <w:rsid w:val="002A5C13"/>
    <w:rsid w:val="002A6123"/>
    <w:rsid w:val="002A6345"/>
    <w:rsid w:val="002A6B83"/>
    <w:rsid w:val="002A7373"/>
    <w:rsid w:val="002A7BA0"/>
    <w:rsid w:val="002A7F1D"/>
    <w:rsid w:val="002B0027"/>
    <w:rsid w:val="002B017E"/>
    <w:rsid w:val="002B0584"/>
    <w:rsid w:val="002B0969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13BE"/>
    <w:rsid w:val="002C14EF"/>
    <w:rsid w:val="002C333C"/>
    <w:rsid w:val="002C34A7"/>
    <w:rsid w:val="002C3668"/>
    <w:rsid w:val="002C40ED"/>
    <w:rsid w:val="002C4C94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4906"/>
    <w:rsid w:val="002D4A34"/>
    <w:rsid w:val="002D642B"/>
    <w:rsid w:val="002D715B"/>
    <w:rsid w:val="002D7566"/>
    <w:rsid w:val="002D768E"/>
    <w:rsid w:val="002E10D2"/>
    <w:rsid w:val="002E1522"/>
    <w:rsid w:val="002E15C0"/>
    <w:rsid w:val="002E2301"/>
    <w:rsid w:val="002E2717"/>
    <w:rsid w:val="002E2783"/>
    <w:rsid w:val="002E30E6"/>
    <w:rsid w:val="002E3123"/>
    <w:rsid w:val="002E49BC"/>
    <w:rsid w:val="002E52C5"/>
    <w:rsid w:val="002E53F3"/>
    <w:rsid w:val="002E595B"/>
    <w:rsid w:val="002E59ED"/>
    <w:rsid w:val="002E633F"/>
    <w:rsid w:val="002E765B"/>
    <w:rsid w:val="002E7D6D"/>
    <w:rsid w:val="002F0020"/>
    <w:rsid w:val="002F10B3"/>
    <w:rsid w:val="002F1829"/>
    <w:rsid w:val="002F1CD1"/>
    <w:rsid w:val="002F220C"/>
    <w:rsid w:val="002F2533"/>
    <w:rsid w:val="002F2C50"/>
    <w:rsid w:val="002F3721"/>
    <w:rsid w:val="002F3FEA"/>
    <w:rsid w:val="002F44F5"/>
    <w:rsid w:val="002F4F08"/>
    <w:rsid w:val="002F54A8"/>
    <w:rsid w:val="002F58A4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D6A"/>
    <w:rsid w:val="00311D31"/>
    <w:rsid w:val="00312050"/>
    <w:rsid w:val="0031234D"/>
    <w:rsid w:val="00312D55"/>
    <w:rsid w:val="0031366A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41E0"/>
    <w:rsid w:val="00325007"/>
    <w:rsid w:val="003255FC"/>
    <w:rsid w:val="00325BF4"/>
    <w:rsid w:val="00325C70"/>
    <w:rsid w:val="00325FD5"/>
    <w:rsid w:val="003265A9"/>
    <w:rsid w:val="0032679C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1E7"/>
    <w:rsid w:val="00335F81"/>
    <w:rsid w:val="0033703D"/>
    <w:rsid w:val="00337339"/>
    <w:rsid w:val="003409CD"/>
    <w:rsid w:val="003419EE"/>
    <w:rsid w:val="00341D87"/>
    <w:rsid w:val="00342196"/>
    <w:rsid w:val="003426A7"/>
    <w:rsid w:val="00342831"/>
    <w:rsid w:val="003433FC"/>
    <w:rsid w:val="00343664"/>
    <w:rsid w:val="0034431D"/>
    <w:rsid w:val="003445E6"/>
    <w:rsid w:val="00344735"/>
    <w:rsid w:val="003448D7"/>
    <w:rsid w:val="00345ECE"/>
    <w:rsid w:val="00347156"/>
    <w:rsid w:val="0035000D"/>
    <w:rsid w:val="00350B0D"/>
    <w:rsid w:val="003512CD"/>
    <w:rsid w:val="003515F8"/>
    <w:rsid w:val="003539BF"/>
    <w:rsid w:val="003539F8"/>
    <w:rsid w:val="00354581"/>
    <w:rsid w:val="003548BF"/>
    <w:rsid w:val="003556D4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DAF"/>
    <w:rsid w:val="00364277"/>
    <w:rsid w:val="00364ED8"/>
    <w:rsid w:val="0036553E"/>
    <w:rsid w:val="00366580"/>
    <w:rsid w:val="00366FE1"/>
    <w:rsid w:val="003670DE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A94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B8B"/>
    <w:rsid w:val="00382138"/>
    <w:rsid w:val="003821BA"/>
    <w:rsid w:val="00382BD7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90F46"/>
    <w:rsid w:val="003913BE"/>
    <w:rsid w:val="00391D76"/>
    <w:rsid w:val="00391E6A"/>
    <w:rsid w:val="00391FA3"/>
    <w:rsid w:val="0039281E"/>
    <w:rsid w:val="00392A32"/>
    <w:rsid w:val="0039323E"/>
    <w:rsid w:val="00393F36"/>
    <w:rsid w:val="003944B2"/>
    <w:rsid w:val="003948D0"/>
    <w:rsid w:val="003950A0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55BC"/>
    <w:rsid w:val="003A5A4A"/>
    <w:rsid w:val="003A5E9B"/>
    <w:rsid w:val="003A5F64"/>
    <w:rsid w:val="003A62D7"/>
    <w:rsid w:val="003A67EB"/>
    <w:rsid w:val="003A7034"/>
    <w:rsid w:val="003A727C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F37"/>
    <w:rsid w:val="003C0453"/>
    <w:rsid w:val="003C0C79"/>
    <w:rsid w:val="003C2C78"/>
    <w:rsid w:val="003C365F"/>
    <w:rsid w:val="003C3B4B"/>
    <w:rsid w:val="003C4CD3"/>
    <w:rsid w:val="003C50B0"/>
    <w:rsid w:val="003C5CA9"/>
    <w:rsid w:val="003C6DC9"/>
    <w:rsid w:val="003C7F4B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72CF"/>
    <w:rsid w:val="003D7D4A"/>
    <w:rsid w:val="003D7EA9"/>
    <w:rsid w:val="003E0B8C"/>
    <w:rsid w:val="003E113F"/>
    <w:rsid w:val="003E14A3"/>
    <w:rsid w:val="003E1706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823"/>
    <w:rsid w:val="003F288C"/>
    <w:rsid w:val="003F3346"/>
    <w:rsid w:val="003F5158"/>
    <w:rsid w:val="003F5777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68C7"/>
    <w:rsid w:val="004070D6"/>
    <w:rsid w:val="004070DE"/>
    <w:rsid w:val="00410086"/>
    <w:rsid w:val="00410657"/>
    <w:rsid w:val="0041164B"/>
    <w:rsid w:val="004130C9"/>
    <w:rsid w:val="004143C6"/>
    <w:rsid w:val="00414660"/>
    <w:rsid w:val="00414946"/>
    <w:rsid w:val="0041625E"/>
    <w:rsid w:val="0041629A"/>
    <w:rsid w:val="00417351"/>
    <w:rsid w:val="004174E2"/>
    <w:rsid w:val="00417896"/>
    <w:rsid w:val="00417E98"/>
    <w:rsid w:val="0042194D"/>
    <w:rsid w:val="00421A72"/>
    <w:rsid w:val="00421EE8"/>
    <w:rsid w:val="0042343D"/>
    <w:rsid w:val="00423DB0"/>
    <w:rsid w:val="00424080"/>
    <w:rsid w:val="004240AE"/>
    <w:rsid w:val="00424C2A"/>
    <w:rsid w:val="00425E22"/>
    <w:rsid w:val="00426A9B"/>
    <w:rsid w:val="00426FA0"/>
    <w:rsid w:val="0042764D"/>
    <w:rsid w:val="00427FC6"/>
    <w:rsid w:val="004302FA"/>
    <w:rsid w:val="00430713"/>
    <w:rsid w:val="00430C6E"/>
    <w:rsid w:val="00431891"/>
    <w:rsid w:val="00432795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4068"/>
    <w:rsid w:val="00444A28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739"/>
    <w:rsid w:val="004642F9"/>
    <w:rsid w:val="004644FB"/>
    <w:rsid w:val="004651F3"/>
    <w:rsid w:val="00465E0E"/>
    <w:rsid w:val="004662C4"/>
    <w:rsid w:val="00466A5B"/>
    <w:rsid w:val="00466C1F"/>
    <w:rsid w:val="00467AC8"/>
    <w:rsid w:val="00467D9E"/>
    <w:rsid w:val="004721B4"/>
    <w:rsid w:val="004736A8"/>
    <w:rsid w:val="004737E7"/>
    <w:rsid w:val="00474B36"/>
    <w:rsid w:val="00474FAD"/>
    <w:rsid w:val="00475F33"/>
    <w:rsid w:val="00475F52"/>
    <w:rsid w:val="0047684E"/>
    <w:rsid w:val="0047788F"/>
    <w:rsid w:val="0047790E"/>
    <w:rsid w:val="00477EFC"/>
    <w:rsid w:val="00477F63"/>
    <w:rsid w:val="004801C1"/>
    <w:rsid w:val="00480E51"/>
    <w:rsid w:val="00481399"/>
    <w:rsid w:val="00482934"/>
    <w:rsid w:val="00482D28"/>
    <w:rsid w:val="004836DD"/>
    <w:rsid w:val="00485409"/>
    <w:rsid w:val="004864AE"/>
    <w:rsid w:val="0048663B"/>
    <w:rsid w:val="00486AFF"/>
    <w:rsid w:val="004906F0"/>
    <w:rsid w:val="00490FC8"/>
    <w:rsid w:val="004916C6"/>
    <w:rsid w:val="004919C8"/>
    <w:rsid w:val="00492BF1"/>
    <w:rsid w:val="00493C2E"/>
    <w:rsid w:val="0049490E"/>
    <w:rsid w:val="00494A63"/>
    <w:rsid w:val="004956B4"/>
    <w:rsid w:val="0049587F"/>
    <w:rsid w:val="00495FF6"/>
    <w:rsid w:val="0049665F"/>
    <w:rsid w:val="004969A4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A7D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CC0"/>
    <w:rsid w:val="004C114C"/>
    <w:rsid w:val="004C19A2"/>
    <w:rsid w:val="004C2B18"/>
    <w:rsid w:val="004C2EE3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D0980"/>
    <w:rsid w:val="004D10FC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D7A75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A25"/>
    <w:rsid w:val="004E4AE8"/>
    <w:rsid w:val="004E51F3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60A5"/>
    <w:rsid w:val="004F611B"/>
    <w:rsid w:val="004F653C"/>
    <w:rsid w:val="004F6743"/>
    <w:rsid w:val="004F7C98"/>
    <w:rsid w:val="00500298"/>
    <w:rsid w:val="00501907"/>
    <w:rsid w:val="00502299"/>
    <w:rsid w:val="00503A38"/>
    <w:rsid w:val="00503C4D"/>
    <w:rsid w:val="00504A0C"/>
    <w:rsid w:val="00504E74"/>
    <w:rsid w:val="005055A0"/>
    <w:rsid w:val="005061A2"/>
    <w:rsid w:val="005116F8"/>
    <w:rsid w:val="00512CB6"/>
    <w:rsid w:val="005138E4"/>
    <w:rsid w:val="00513EE9"/>
    <w:rsid w:val="00514776"/>
    <w:rsid w:val="00514F05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27930"/>
    <w:rsid w:val="00527964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360E"/>
    <w:rsid w:val="00553683"/>
    <w:rsid w:val="00553B28"/>
    <w:rsid w:val="00553D54"/>
    <w:rsid w:val="00554381"/>
    <w:rsid w:val="0055438E"/>
    <w:rsid w:val="00554393"/>
    <w:rsid w:val="00554678"/>
    <w:rsid w:val="00554B74"/>
    <w:rsid w:val="0055689B"/>
    <w:rsid w:val="005578FA"/>
    <w:rsid w:val="00560EC4"/>
    <w:rsid w:val="0056179B"/>
    <w:rsid w:val="00561897"/>
    <w:rsid w:val="00561CF7"/>
    <w:rsid w:val="00561DDC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8D"/>
    <w:rsid w:val="00572B6F"/>
    <w:rsid w:val="00572CCE"/>
    <w:rsid w:val="00572D2B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667E"/>
    <w:rsid w:val="00586DC8"/>
    <w:rsid w:val="00587B5B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5FFC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7622"/>
    <w:rsid w:val="005A7638"/>
    <w:rsid w:val="005A76FE"/>
    <w:rsid w:val="005A7BC7"/>
    <w:rsid w:val="005B17E1"/>
    <w:rsid w:val="005B2228"/>
    <w:rsid w:val="005B23C9"/>
    <w:rsid w:val="005B27A5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31B6"/>
    <w:rsid w:val="005C3E63"/>
    <w:rsid w:val="005C471F"/>
    <w:rsid w:val="005C4777"/>
    <w:rsid w:val="005C4EAC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3689"/>
    <w:rsid w:val="005D5024"/>
    <w:rsid w:val="005D5888"/>
    <w:rsid w:val="005D5AEA"/>
    <w:rsid w:val="005D61C1"/>
    <w:rsid w:val="005D64A5"/>
    <w:rsid w:val="005D6DC9"/>
    <w:rsid w:val="005D6E79"/>
    <w:rsid w:val="005D7F93"/>
    <w:rsid w:val="005E0F29"/>
    <w:rsid w:val="005E105A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318"/>
    <w:rsid w:val="005F3309"/>
    <w:rsid w:val="005F3AFE"/>
    <w:rsid w:val="005F4916"/>
    <w:rsid w:val="005F4A60"/>
    <w:rsid w:val="005F4E5D"/>
    <w:rsid w:val="005F5101"/>
    <w:rsid w:val="005F5A76"/>
    <w:rsid w:val="005F5E26"/>
    <w:rsid w:val="005F6554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380"/>
    <w:rsid w:val="00604E6E"/>
    <w:rsid w:val="00605081"/>
    <w:rsid w:val="00605112"/>
    <w:rsid w:val="00605EC0"/>
    <w:rsid w:val="00606E8F"/>
    <w:rsid w:val="0061056C"/>
    <w:rsid w:val="0061068A"/>
    <w:rsid w:val="00610B8B"/>
    <w:rsid w:val="006128F3"/>
    <w:rsid w:val="0061486E"/>
    <w:rsid w:val="00614DB1"/>
    <w:rsid w:val="00614F92"/>
    <w:rsid w:val="00615E02"/>
    <w:rsid w:val="006160C8"/>
    <w:rsid w:val="00616BF2"/>
    <w:rsid w:val="00617548"/>
    <w:rsid w:val="00620195"/>
    <w:rsid w:val="006234F2"/>
    <w:rsid w:val="00623745"/>
    <w:rsid w:val="00623A3B"/>
    <w:rsid w:val="00623D7B"/>
    <w:rsid w:val="00624EA0"/>
    <w:rsid w:val="006303A5"/>
    <w:rsid w:val="00630BE9"/>
    <w:rsid w:val="00630C4D"/>
    <w:rsid w:val="00631F80"/>
    <w:rsid w:val="00633038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72AE"/>
    <w:rsid w:val="00650B47"/>
    <w:rsid w:val="00651220"/>
    <w:rsid w:val="00651758"/>
    <w:rsid w:val="00651EB8"/>
    <w:rsid w:val="006530B5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DCB"/>
    <w:rsid w:val="00661EA1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3811"/>
    <w:rsid w:val="00673CBE"/>
    <w:rsid w:val="00673E1A"/>
    <w:rsid w:val="00674505"/>
    <w:rsid w:val="00675231"/>
    <w:rsid w:val="00676176"/>
    <w:rsid w:val="00676C3D"/>
    <w:rsid w:val="0067734D"/>
    <w:rsid w:val="006775E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26E"/>
    <w:rsid w:val="00685444"/>
    <w:rsid w:val="00685ABC"/>
    <w:rsid w:val="006862F6"/>
    <w:rsid w:val="006863B7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174D"/>
    <w:rsid w:val="006A3941"/>
    <w:rsid w:val="006A4235"/>
    <w:rsid w:val="006A5327"/>
    <w:rsid w:val="006A68D7"/>
    <w:rsid w:val="006A6A60"/>
    <w:rsid w:val="006A73C2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4D9"/>
    <w:rsid w:val="006C2729"/>
    <w:rsid w:val="006C2D93"/>
    <w:rsid w:val="006C36D0"/>
    <w:rsid w:val="006C6007"/>
    <w:rsid w:val="006D10CE"/>
    <w:rsid w:val="006D1187"/>
    <w:rsid w:val="006D14D8"/>
    <w:rsid w:val="006D1836"/>
    <w:rsid w:val="006D2771"/>
    <w:rsid w:val="006D4068"/>
    <w:rsid w:val="006D4FE8"/>
    <w:rsid w:val="006D5079"/>
    <w:rsid w:val="006D52FB"/>
    <w:rsid w:val="006D58E2"/>
    <w:rsid w:val="006D5F23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78A"/>
    <w:rsid w:val="006F0EE9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323D"/>
    <w:rsid w:val="0070328B"/>
    <w:rsid w:val="00704EED"/>
    <w:rsid w:val="007059B5"/>
    <w:rsid w:val="00705CE2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308F5"/>
    <w:rsid w:val="007310CB"/>
    <w:rsid w:val="00731D02"/>
    <w:rsid w:val="007335BC"/>
    <w:rsid w:val="00733C03"/>
    <w:rsid w:val="00734509"/>
    <w:rsid w:val="007345E9"/>
    <w:rsid w:val="00735875"/>
    <w:rsid w:val="007359AD"/>
    <w:rsid w:val="00735B4B"/>
    <w:rsid w:val="00736501"/>
    <w:rsid w:val="0073767B"/>
    <w:rsid w:val="00740906"/>
    <w:rsid w:val="007413F7"/>
    <w:rsid w:val="0074224A"/>
    <w:rsid w:val="0074305A"/>
    <w:rsid w:val="00743E7F"/>
    <w:rsid w:val="007454AD"/>
    <w:rsid w:val="00745AB8"/>
    <w:rsid w:val="00745D39"/>
    <w:rsid w:val="007464C9"/>
    <w:rsid w:val="00746AAE"/>
    <w:rsid w:val="00747393"/>
    <w:rsid w:val="0074769E"/>
    <w:rsid w:val="00747A34"/>
    <w:rsid w:val="00747F04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C23"/>
    <w:rsid w:val="0076144D"/>
    <w:rsid w:val="00761759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21BF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F1B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5075"/>
    <w:rsid w:val="007856A9"/>
    <w:rsid w:val="0078580E"/>
    <w:rsid w:val="00785AF7"/>
    <w:rsid w:val="00785DA2"/>
    <w:rsid w:val="007860E9"/>
    <w:rsid w:val="007865A2"/>
    <w:rsid w:val="00786A67"/>
    <w:rsid w:val="00786F61"/>
    <w:rsid w:val="00787D3F"/>
    <w:rsid w:val="00790DBF"/>
    <w:rsid w:val="0079107F"/>
    <w:rsid w:val="007915C9"/>
    <w:rsid w:val="007916B1"/>
    <w:rsid w:val="00791B11"/>
    <w:rsid w:val="00791FE8"/>
    <w:rsid w:val="0079415A"/>
    <w:rsid w:val="007946E7"/>
    <w:rsid w:val="007954C2"/>
    <w:rsid w:val="007961A7"/>
    <w:rsid w:val="007969A2"/>
    <w:rsid w:val="00796E04"/>
    <w:rsid w:val="007971FF"/>
    <w:rsid w:val="00797AD6"/>
    <w:rsid w:val="007A0D28"/>
    <w:rsid w:val="007A1C13"/>
    <w:rsid w:val="007A20D2"/>
    <w:rsid w:val="007A2921"/>
    <w:rsid w:val="007A2D85"/>
    <w:rsid w:val="007A4B77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2489"/>
    <w:rsid w:val="007B355B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B43"/>
    <w:rsid w:val="007C005E"/>
    <w:rsid w:val="007C089C"/>
    <w:rsid w:val="007C178E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512"/>
    <w:rsid w:val="007E0331"/>
    <w:rsid w:val="007E169A"/>
    <w:rsid w:val="007E3686"/>
    <w:rsid w:val="007E3727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522B"/>
    <w:rsid w:val="0080548D"/>
    <w:rsid w:val="00805951"/>
    <w:rsid w:val="00805DE6"/>
    <w:rsid w:val="0080695D"/>
    <w:rsid w:val="00810382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B4A"/>
    <w:rsid w:val="00824D85"/>
    <w:rsid w:val="00824E54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52A"/>
    <w:rsid w:val="00837CE3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60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43FA"/>
    <w:rsid w:val="00884587"/>
    <w:rsid w:val="008847B4"/>
    <w:rsid w:val="00884CF1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6C6"/>
    <w:rsid w:val="008A0916"/>
    <w:rsid w:val="008A1960"/>
    <w:rsid w:val="008A256E"/>
    <w:rsid w:val="008A29FA"/>
    <w:rsid w:val="008A3125"/>
    <w:rsid w:val="008A45C5"/>
    <w:rsid w:val="008A4A5E"/>
    <w:rsid w:val="008A4DB7"/>
    <w:rsid w:val="008A4E05"/>
    <w:rsid w:val="008A5827"/>
    <w:rsid w:val="008A6847"/>
    <w:rsid w:val="008B0362"/>
    <w:rsid w:val="008B0516"/>
    <w:rsid w:val="008B0ABC"/>
    <w:rsid w:val="008B0B76"/>
    <w:rsid w:val="008B0DD1"/>
    <w:rsid w:val="008B0DF7"/>
    <w:rsid w:val="008B39FC"/>
    <w:rsid w:val="008B44FB"/>
    <w:rsid w:val="008B517A"/>
    <w:rsid w:val="008B57B9"/>
    <w:rsid w:val="008B59AC"/>
    <w:rsid w:val="008B69D9"/>
    <w:rsid w:val="008B6E98"/>
    <w:rsid w:val="008B6F11"/>
    <w:rsid w:val="008B719A"/>
    <w:rsid w:val="008C1272"/>
    <w:rsid w:val="008C1A09"/>
    <w:rsid w:val="008C2909"/>
    <w:rsid w:val="008C543F"/>
    <w:rsid w:val="008C69C0"/>
    <w:rsid w:val="008C700D"/>
    <w:rsid w:val="008C7619"/>
    <w:rsid w:val="008D03BB"/>
    <w:rsid w:val="008D118D"/>
    <w:rsid w:val="008D1460"/>
    <w:rsid w:val="008D16F4"/>
    <w:rsid w:val="008D1A05"/>
    <w:rsid w:val="008D242D"/>
    <w:rsid w:val="008D28C2"/>
    <w:rsid w:val="008D3692"/>
    <w:rsid w:val="008D438D"/>
    <w:rsid w:val="008D43F7"/>
    <w:rsid w:val="008D440B"/>
    <w:rsid w:val="008D4566"/>
    <w:rsid w:val="008D4577"/>
    <w:rsid w:val="008D5F99"/>
    <w:rsid w:val="008D6780"/>
    <w:rsid w:val="008D75D9"/>
    <w:rsid w:val="008E031F"/>
    <w:rsid w:val="008E0449"/>
    <w:rsid w:val="008E087A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4EDA"/>
    <w:rsid w:val="008E5A86"/>
    <w:rsid w:val="008E634B"/>
    <w:rsid w:val="008E6EF9"/>
    <w:rsid w:val="008E741D"/>
    <w:rsid w:val="008E7659"/>
    <w:rsid w:val="008E7666"/>
    <w:rsid w:val="008E7AA3"/>
    <w:rsid w:val="008E7BF7"/>
    <w:rsid w:val="008F0507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6E74"/>
    <w:rsid w:val="0092028F"/>
    <w:rsid w:val="00920958"/>
    <w:rsid w:val="0092108F"/>
    <w:rsid w:val="00921940"/>
    <w:rsid w:val="00921EE7"/>
    <w:rsid w:val="00922826"/>
    <w:rsid w:val="00923452"/>
    <w:rsid w:val="009240CE"/>
    <w:rsid w:val="009268A5"/>
    <w:rsid w:val="00926CFB"/>
    <w:rsid w:val="009302DA"/>
    <w:rsid w:val="009312EE"/>
    <w:rsid w:val="009318FD"/>
    <w:rsid w:val="00932D97"/>
    <w:rsid w:val="009334EB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A44"/>
    <w:rsid w:val="00950244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661"/>
    <w:rsid w:val="00960E2F"/>
    <w:rsid w:val="00961BA4"/>
    <w:rsid w:val="00961D52"/>
    <w:rsid w:val="00961E9C"/>
    <w:rsid w:val="00962DC7"/>
    <w:rsid w:val="0096304D"/>
    <w:rsid w:val="0096393B"/>
    <w:rsid w:val="00963BAD"/>
    <w:rsid w:val="00964805"/>
    <w:rsid w:val="00964CAB"/>
    <w:rsid w:val="0096559A"/>
    <w:rsid w:val="009657D8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F7A"/>
    <w:rsid w:val="00976661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7E9"/>
    <w:rsid w:val="009858D2"/>
    <w:rsid w:val="00985C2D"/>
    <w:rsid w:val="00985E5F"/>
    <w:rsid w:val="00986101"/>
    <w:rsid w:val="00987753"/>
    <w:rsid w:val="00990275"/>
    <w:rsid w:val="00990A29"/>
    <w:rsid w:val="00990E8B"/>
    <w:rsid w:val="00991C7B"/>
    <w:rsid w:val="0099226E"/>
    <w:rsid w:val="00992639"/>
    <w:rsid w:val="00994758"/>
    <w:rsid w:val="00994C05"/>
    <w:rsid w:val="009965A8"/>
    <w:rsid w:val="00996920"/>
    <w:rsid w:val="009969B2"/>
    <w:rsid w:val="0099746A"/>
    <w:rsid w:val="009A065F"/>
    <w:rsid w:val="009A0A2D"/>
    <w:rsid w:val="009A1A6F"/>
    <w:rsid w:val="009A1DD5"/>
    <w:rsid w:val="009A1ED0"/>
    <w:rsid w:val="009A2184"/>
    <w:rsid w:val="009A29B3"/>
    <w:rsid w:val="009A2C55"/>
    <w:rsid w:val="009A4B38"/>
    <w:rsid w:val="009A4D59"/>
    <w:rsid w:val="009A5CC1"/>
    <w:rsid w:val="009A5D3D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BAB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6FD"/>
    <w:rsid w:val="009C3E70"/>
    <w:rsid w:val="009C4E2D"/>
    <w:rsid w:val="009C5294"/>
    <w:rsid w:val="009C5CED"/>
    <w:rsid w:val="009C707E"/>
    <w:rsid w:val="009C7F89"/>
    <w:rsid w:val="009D1598"/>
    <w:rsid w:val="009D22D4"/>
    <w:rsid w:val="009D2390"/>
    <w:rsid w:val="009D2E4A"/>
    <w:rsid w:val="009D3AC1"/>
    <w:rsid w:val="009D3D1C"/>
    <w:rsid w:val="009D4C38"/>
    <w:rsid w:val="009D71D8"/>
    <w:rsid w:val="009D7C88"/>
    <w:rsid w:val="009E0B3E"/>
    <w:rsid w:val="009E1B68"/>
    <w:rsid w:val="009E1EF7"/>
    <w:rsid w:val="009E30FD"/>
    <w:rsid w:val="009E359E"/>
    <w:rsid w:val="009E4A19"/>
    <w:rsid w:val="009E4E71"/>
    <w:rsid w:val="009E5FF4"/>
    <w:rsid w:val="009E6117"/>
    <w:rsid w:val="009F08DA"/>
    <w:rsid w:val="009F198D"/>
    <w:rsid w:val="009F233F"/>
    <w:rsid w:val="009F23BA"/>
    <w:rsid w:val="009F290E"/>
    <w:rsid w:val="009F317C"/>
    <w:rsid w:val="009F451F"/>
    <w:rsid w:val="009F4AA2"/>
    <w:rsid w:val="009F4BD7"/>
    <w:rsid w:val="009F4EBE"/>
    <w:rsid w:val="009F5B93"/>
    <w:rsid w:val="00A007B0"/>
    <w:rsid w:val="00A0081B"/>
    <w:rsid w:val="00A012CE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FB9"/>
    <w:rsid w:val="00A055CD"/>
    <w:rsid w:val="00A07021"/>
    <w:rsid w:val="00A07DE5"/>
    <w:rsid w:val="00A11A4D"/>
    <w:rsid w:val="00A11A77"/>
    <w:rsid w:val="00A11C22"/>
    <w:rsid w:val="00A12AB4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C99"/>
    <w:rsid w:val="00A17E51"/>
    <w:rsid w:val="00A20351"/>
    <w:rsid w:val="00A22680"/>
    <w:rsid w:val="00A22929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EED"/>
    <w:rsid w:val="00A33727"/>
    <w:rsid w:val="00A344B1"/>
    <w:rsid w:val="00A34E56"/>
    <w:rsid w:val="00A35418"/>
    <w:rsid w:val="00A35CCE"/>
    <w:rsid w:val="00A35E7B"/>
    <w:rsid w:val="00A363A4"/>
    <w:rsid w:val="00A36B24"/>
    <w:rsid w:val="00A36EF6"/>
    <w:rsid w:val="00A37EDB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BB2"/>
    <w:rsid w:val="00A465C5"/>
    <w:rsid w:val="00A474D0"/>
    <w:rsid w:val="00A503E5"/>
    <w:rsid w:val="00A50815"/>
    <w:rsid w:val="00A5157F"/>
    <w:rsid w:val="00A5233D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F18"/>
    <w:rsid w:val="00A64300"/>
    <w:rsid w:val="00A659E0"/>
    <w:rsid w:val="00A6650A"/>
    <w:rsid w:val="00A67049"/>
    <w:rsid w:val="00A70BC1"/>
    <w:rsid w:val="00A7205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114F"/>
    <w:rsid w:val="00A81A71"/>
    <w:rsid w:val="00A82125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73B"/>
    <w:rsid w:val="00AA1991"/>
    <w:rsid w:val="00AA34CA"/>
    <w:rsid w:val="00AA47E7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F9C"/>
    <w:rsid w:val="00AB3058"/>
    <w:rsid w:val="00AB3142"/>
    <w:rsid w:val="00AB34B3"/>
    <w:rsid w:val="00AB34EE"/>
    <w:rsid w:val="00AB3B9B"/>
    <w:rsid w:val="00AB3CAD"/>
    <w:rsid w:val="00AB53ED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5CC"/>
    <w:rsid w:val="00AC55FD"/>
    <w:rsid w:val="00AC58EA"/>
    <w:rsid w:val="00AC59BC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27FC"/>
    <w:rsid w:val="00AE3570"/>
    <w:rsid w:val="00AE36D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EC2"/>
    <w:rsid w:val="00B13725"/>
    <w:rsid w:val="00B14E31"/>
    <w:rsid w:val="00B15E55"/>
    <w:rsid w:val="00B16CB1"/>
    <w:rsid w:val="00B170EA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316E6"/>
    <w:rsid w:val="00B31DEC"/>
    <w:rsid w:val="00B32867"/>
    <w:rsid w:val="00B3322D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8D8"/>
    <w:rsid w:val="00B4769A"/>
    <w:rsid w:val="00B51EF6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2A7B"/>
    <w:rsid w:val="00B63A3C"/>
    <w:rsid w:val="00B6565B"/>
    <w:rsid w:val="00B660FE"/>
    <w:rsid w:val="00B70E7A"/>
    <w:rsid w:val="00B710B7"/>
    <w:rsid w:val="00B7168B"/>
    <w:rsid w:val="00B71C7B"/>
    <w:rsid w:val="00B72347"/>
    <w:rsid w:val="00B7238C"/>
    <w:rsid w:val="00B72BA0"/>
    <w:rsid w:val="00B73EEA"/>
    <w:rsid w:val="00B7402B"/>
    <w:rsid w:val="00B7452F"/>
    <w:rsid w:val="00B746DF"/>
    <w:rsid w:val="00B74787"/>
    <w:rsid w:val="00B754FF"/>
    <w:rsid w:val="00B774B3"/>
    <w:rsid w:val="00B77710"/>
    <w:rsid w:val="00B77960"/>
    <w:rsid w:val="00B77C2D"/>
    <w:rsid w:val="00B77FD4"/>
    <w:rsid w:val="00B801D1"/>
    <w:rsid w:val="00B817A8"/>
    <w:rsid w:val="00B826EA"/>
    <w:rsid w:val="00B828C6"/>
    <w:rsid w:val="00B83831"/>
    <w:rsid w:val="00B83B5F"/>
    <w:rsid w:val="00B83C6E"/>
    <w:rsid w:val="00B8447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FA"/>
    <w:rsid w:val="00BA1FCE"/>
    <w:rsid w:val="00BA3B88"/>
    <w:rsid w:val="00BA48CB"/>
    <w:rsid w:val="00BA500B"/>
    <w:rsid w:val="00BA6497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40B"/>
    <w:rsid w:val="00BC0E27"/>
    <w:rsid w:val="00BC13EA"/>
    <w:rsid w:val="00BC3D0B"/>
    <w:rsid w:val="00BC4F86"/>
    <w:rsid w:val="00BC669B"/>
    <w:rsid w:val="00BC6819"/>
    <w:rsid w:val="00BD046B"/>
    <w:rsid w:val="00BD04EB"/>
    <w:rsid w:val="00BD075C"/>
    <w:rsid w:val="00BD1FFC"/>
    <w:rsid w:val="00BD35BB"/>
    <w:rsid w:val="00BD3BA1"/>
    <w:rsid w:val="00BD4D1E"/>
    <w:rsid w:val="00BD622E"/>
    <w:rsid w:val="00BD6496"/>
    <w:rsid w:val="00BD719C"/>
    <w:rsid w:val="00BD71C7"/>
    <w:rsid w:val="00BD74E2"/>
    <w:rsid w:val="00BE0DE4"/>
    <w:rsid w:val="00BE1573"/>
    <w:rsid w:val="00BE1E1A"/>
    <w:rsid w:val="00BE1E6B"/>
    <w:rsid w:val="00BE1EE3"/>
    <w:rsid w:val="00BE30EA"/>
    <w:rsid w:val="00BE3670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7AE"/>
    <w:rsid w:val="00BF2F1E"/>
    <w:rsid w:val="00BF3263"/>
    <w:rsid w:val="00BF397C"/>
    <w:rsid w:val="00BF3F35"/>
    <w:rsid w:val="00BF5038"/>
    <w:rsid w:val="00BF51AB"/>
    <w:rsid w:val="00BF559B"/>
    <w:rsid w:val="00BF65FD"/>
    <w:rsid w:val="00BF680C"/>
    <w:rsid w:val="00BF72BE"/>
    <w:rsid w:val="00C0062E"/>
    <w:rsid w:val="00C008C8"/>
    <w:rsid w:val="00C009C9"/>
    <w:rsid w:val="00C011F7"/>
    <w:rsid w:val="00C0271E"/>
    <w:rsid w:val="00C03215"/>
    <w:rsid w:val="00C05862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771E"/>
    <w:rsid w:val="00C30307"/>
    <w:rsid w:val="00C311A2"/>
    <w:rsid w:val="00C31DA2"/>
    <w:rsid w:val="00C31F12"/>
    <w:rsid w:val="00C33128"/>
    <w:rsid w:val="00C33344"/>
    <w:rsid w:val="00C33A5C"/>
    <w:rsid w:val="00C34008"/>
    <w:rsid w:val="00C36933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106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5407"/>
    <w:rsid w:val="00C85571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20D"/>
    <w:rsid w:val="00CA0773"/>
    <w:rsid w:val="00CA07E8"/>
    <w:rsid w:val="00CA096F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2D77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34C"/>
    <w:rsid w:val="00CC18A4"/>
    <w:rsid w:val="00CC1A98"/>
    <w:rsid w:val="00CC1F9C"/>
    <w:rsid w:val="00CC2AF5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112B"/>
    <w:rsid w:val="00CD1642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234"/>
    <w:rsid w:val="00CD54E1"/>
    <w:rsid w:val="00CE11A9"/>
    <w:rsid w:val="00CE1397"/>
    <w:rsid w:val="00CE3110"/>
    <w:rsid w:val="00CE3A72"/>
    <w:rsid w:val="00CE4051"/>
    <w:rsid w:val="00CE528B"/>
    <w:rsid w:val="00CE6A96"/>
    <w:rsid w:val="00CE6C57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8CB"/>
    <w:rsid w:val="00D00A1F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F4A"/>
    <w:rsid w:val="00D07285"/>
    <w:rsid w:val="00D07740"/>
    <w:rsid w:val="00D101AC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6EA"/>
    <w:rsid w:val="00D1572D"/>
    <w:rsid w:val="00D15743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2BC4"/>
    <w:rsid w:val="00D24D06"/>
    <w:rsid w:val="00D26387"/>
    <w:rsid w:val="00D268F4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D1D"/>
    <w:rsid w:val="00D3432C"/>
    <w:rsid w:val="00D34F6C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616F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70E"/>
    <w:rsid w:val="00D62D5D"/>
    <w:rsid w:val="00D64382"/>
    <w:rsid w:val="00D65990"/>
    <w:rsid w:val="00D65EF5"/>
    <w:rsid w:val="00D662BF"/>
    <w:rsid w:val="00D66899"/>
    <w:rsid w:val="00D66DEB"/>
    <w:rsid w:val="00D67A55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813EC"/>
    <w:rsid w:val="00D818FB"/>
    <w:rsid w:val="00D8216C"/>
    <w:rsid w:val="00D821A1"/>
    <w:rsid w:val="00D82E6F"/>
    <w:rsid w:val="00D83945"/>
    <w:rsid w:val="00D83FF5"/>
    <w:rsid w:val="00D84264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3E12"/>
    <w:rsid w:val="00D94F36"/>
    <w:rsid w:val="00D9579F"/>
    <w:rsid w:val="00D966F6"/>
    <w:rsid w:val="00D96988"/>
    <w:rsid w:val="00D9727A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6659"/>
    <w:rsid w:val="00DA6F5E"/>
    <w:rsid w:val="00DA7077"/>
    <w:rsid w:val="00DA7D99"/>
    <w:rsid w:val="00DB03EB"/>
    <w:rsid w:val="00DB0537"/>
    <w:rsid w:val="00DB0C4A"/>
    <w:rsid w:val="00DB0F9F"/>
    <w:rsid w:val="00DB2C5B"/>
    <w:rsid w:val="00DB3068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24CE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5C1E"/>
    <w:rsid w:val="00DD5F1B"/>
    <w:rsid w:val="00DD715E"/>
    <w:rsid w:val="00DE065B"/>
    <w:rsid w:val="00DE0E7F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081A"/>
    <w:rsid w:val="00DF19B1"/>
    <w:rsid w:val="00DF2C3D"/>
    <w:rsid w:val="00DF2E62"/>
    <w:rsid w:val="00DF343E"/>
    <w:rsid w:val="00DF3791"/>
    <w:rsid w:val="00DF3D18"/>
    <w:rsid w:val="00DF3E29"/>
    <w:rsid w:val="00DF3FCC"/>
    <w:rsid w:val="00DF681B"/>
    <w:rsid w:val="00DF7546"/>
    <w:rsid w:val="00DF7795"/>
    <w:rsid w:val="00E0116A"/>
    <w:rsid w:val="00E01252"/>
    <w:rsid w:val="00E01338"/>
    <w:rsid w:val="00E021C3"/>
    <w:rsid w:val="00E023E4"/>
    <w:rsid w:val="00E033A8"/>
    <w:rsid w:val="00E0395B"/>
    <w:rsid w:val="00E03B4B"/>
    <w:rsid w:val="00E03DE2"/>
    <w:rsid w:val="00E0495F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FBA"/>
    <w:rsid w:val="00E204BE"/>
    <w:rsid w:val="00E20E75"/>
    <w:rsid w:val="00E2169F"/>
    <w:rsid w:val="00E228E7"/>
    <w:rsid w:val="00E23C0A"/>
    <w:rsid w:val="00E2410F"/>
    <w:rsid w:val="00E24567"/>
    <w:rsid w:val="00E25570"/>
    <w:rsid w:val="00E25D4C"/>
    <w:rsid w:val="00E26D3D"/>
    <w:rsid w:val="00E27D0F"/>
    <w:rsid w:val="00E302BC"/>
    <w:rsid w:val="00E306AD"/>
    <w:rsid w:val="00E308CD"/>
    <w:rsid w:val="00E30D08"/>
    <w:rsid w:val="00E3104A"/>
    <w:rsid w:val="00E31A7A"/>
    <w:rsid w:val="00E329A6"/>
    <w:rsid w:val="00E32F2E"/>
    <w:rsid w:val="00E333FB"/>
    <w:rsid w:val="00E33658"/>
    <w:rsid w:val="00E33AC7"/>
    <w:rsid w:val="00E3403D"/>
    <w:rsid w:val="00E342B4"/>
    <w:rsid w:val="00E34C73"/>
    <w:rsid w:val="00E35299"/>
    <w:rsid w:val="00E36256"/>
    <w:rsid w:val="00E37E64"/>
    <w:rsid w:val="00E37FCF"/>
    <w:rsid w:val="00E40048"/>
    <w:rsid w:val="00E4116A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2146"/>
    <w:rsid w:val="00E5289D"/>
    <w:rsid w:val="00E53010"/>
    <w:rsid w:val="00E5377B"/>
    <w:rsid w:val="00E53DA4"/>
    <w:rsid w:val="00E548B0"/>
    <w:rsid w:val="00E54D2E"/>
    <w:rsid w:val="00E55421"/>
    <w:rsid w:val="00E56AA1"/>
    <w:rsid w:val="00E56DA8"/>
    <w:rsid w:val="00E578A2"/>
    <w:rsid w:val="00E57BC0"/>
    <w:rsid w:val="00E60806"/>
    <w:rsid w:val="00E61FB9"/>
    <w:rsid w:val="00E62C30"/>
    <w:rsid w:val="00E631CD"/>
    <w:rsid w:val="00E63FDD"/>
    <w:rsid w:val="00E6416B"/>
    <w:rsid w:val="00E64272"/>
    <w:rsid w:val="00E64EFE"/>
    <w:rsid w:val="00E65D6E"/>
    <w:rsid w:val="00E6617B"/>
    <w:rsid w:val="00E66AA8"/>
    <w:rsid w:val="00E676EF"/>
    <w:rsid w:val="00E67A38"/>
    <w:rsid w:val="00E67F85"/>
    <w:rsid w:val="00E704CE"/>
    <w:rsid w:val="00E707F0"/>
    <w:rsid w:val="00E70D76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1218"/>
    <w:rsid w:val="00E82690"/>
    <w:rsid w:val="00E83B49"/>
    <w:rsid w:val="00E83FF7"/>
    <w:rsid w:val="00E8447B"/>
    <w:rsid w:val="00E8455E"/>
    <w:rsid w:val="00E858B2"/>
    <w:rsid w:val="00E86E9D"/>
    <w:rsid w:val="00E87533"/>
    <w:rsid w:val="00E8753D"/>
    <w:rsid w:val="00E87BDE"/>
    <w:rsid w:val="00E87BF5"/>
    <w:rsid w:val="00E90AA8"/>
    <w:rsid w:val="00E91457"/>
    <w:rsid w:val="00E92552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1DAA"/>
    <w:rsid w:val="00EA27DD"/>
    <w:rsid w:val="00EA28F7"/>
    <w:rsid w:val="00EA3D58"/>
    <w:rsid w:val="00EA49B6"/>
    <w:rsid w:val="00EA54E9"/>
    <w:rsid w:val="00EA592D"/>
    <w:rsid w:val="00EA5B3E"/>
    <w:rsid w:val="00EA688F"/>
    <w:rsid w:val="00EB02C0"/>
    <w:rsid w:val="00EB0FE4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6973"/>
    <w:rsid w:val="00EB6B34"/>
    <w:rsid w:val="00EB6FD7"/>
    <w:rsid w:val="00EB797A"/>
    <w:rsid w:val="00EB79B2"/>
    <w:rsid w:val="00EC1B9D"/>
    <w:rsid w:val="00EC2390"/>
    <w:rsid w:val="00EC2595"/>
    <w:rsid w:val="00EC3B58"/>
    <w:rsid w:val="00EC414C"/>
    <w:rsid w:val="00EC44E2"/>
    <w:rsid w:val="00EC5256"/>
    <w:rsid w:val="00EC5ED3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66F2"/>
    <w:rsid w:val="00EE6868"/>
    <w:rsid w:val="00EE79CE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614"/>
    <w:rsid w:val="00F0278C"/>
    <w:rsid w:val="00F0385F"/>
    <w:rsid w:val="00F03D2F"/>
    <w:rsid w:val="00F0418A"/>
    <w:rsid w:val="00F057AD"/>
    <w:rsid w:val="00F05AE0"/>
    <w:rsid w:val="00F06598"/>
    <w:rsid w:val="00F067E2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4A80"/>
    <w:rsid w:val="00F14B20"/>
    <w:rsid w:val="00F14EB8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F9"/>
    <w:rsid w:val="00F241F4"/>
    <w:rsid w:val="00F24912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B43"/>
    <w:rsid w:val="00F33535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70"/>
    <w:rsid w:val="00F501BF"/>
    <w:rsid w:val="00F50A8A"/>
    <w:rsid w:val="00F513B3"/>
    <w:rsid w:val="00F518B9"/>
    <w:rsid w:val="00F526A1"/>
    <w:rsid w:val="00F52733"/>
    <w:rsid w:val="00F53005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1C2D"/>
    <w:rsid w:val="00F739F1"/>
    <w:rsid w:val="00F745CC"/>
    <w:rsid w:val="00F75CA2"/>
    <w:rsid w:val="00F7679E"/>
    <w:rsid w:val="00F8004C"/>
    <w:rsid w:val="00F801D4"/>
    <w:rsid w:val="00F81035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2129"/>
    <w:rsid w:val="00FA2D23"/>
    <w:rsid w:val="00FA2D78"/>
    <w:rsid w:val="00FA31CA"/>
    <w:rsid w:val="00FA3391"/>
    <w:rsid w:val="00FA3419"/>
    <w:rsid w:val="00FA36F8"/>
    <w:rsid w:val="00FA486B"/>
    <w:rsid w:val="00FA4E87"/>
    <w:rsid w:val="00FA5796"/>
    <w:rsid w:val="00FA5B3F"/>
    <w:rsid w:val="00FA6474"/>
    <w:rsid w:val="00FA653D"/>
    <w:rsid w:val="00FA66D9"/>
    <w:rsid w:val="00FA6DF9"/>
    <w:rsid w:val="00FA74EA"/>
    <w:rsid w:val="00FA7747"/>
    <w:rsid w:val="00FA7F83"/>
    <w:rsid w:val="00FB100F"/>
    <w:rsid w:val="00FB26DD"/>
    <w:rsid w:val="00FB277F"/>
    <w:rsid w:val="00FB2859"/>
    <w:rsid w:val="00FB346C"/>
    <w:rsid w:val="00FB361C"/>
    <w:rsid w:val="00FB479D"/>
    <w:rsid w:val="00FB49FC"/>
    <w:rsid w:val="00FB51FB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3DA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CF3"/>
    <w:rsid w:val="00FE10EF"/>
    <w:rsid w:val="00FE1D96"/>
    <w:rsid w:val="00FE3401"/>
    <w:rsid w:val="00FE4388"/>
    <w:rsid w:val="00FE47DB"/>
    <w:rsid w:val="00FE58C6"/>
    <w:rsid w:val="00FE5B72"/>
    <w:rsid w:val="00FE5DC3"/>
    <w:rsid w:val="00FF16E9"/>
    <w:rsid w:val="00FF1CFB"/>
    <w:rsid w:val="00FF28BF"/>
    <w:rsid w:val="00FF2D30"/>
    <w:rsid w:val="00FF2F0F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229AB"/>
    <w:pPr>
      <w:ind w:left="284"/>
    </w:pPr>
  </w:style>
  <w:style w:type="paragraph" w:customStyle="1" w:styleId="AAFrameAddress">
    <w:name w:val="AA Frame Address"/>
    <w:basedOn w:val="Heading1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semiHidden/>
    <w:rsid w:val="001229AB"/>
    <w:pPr>
      <w:ind w:left="1134"/>
    </w:pPr>
  </w:style>
  <w:style w:type="paragraph" w:styleId="TOC6">
    <w:name w:val="toc 6"/>
    <w:basedOn w:val="Normal"/>
    <w:next w:val="Normal"/>
    <w:semiHidden/>
    <w:rsid w:val="001229AB"/>
    <w:pPr>
      <w:ind w:left="1418"/>
    </w:pPr>
  </w:style>
  <w:style w:type="paragraph" w:styleId="TOC7">
    <w:name w:val="toc 7"/>
    <w:basedOn w:val="Normal"/>
    <w:next w:val="Normal"/>
    <w:semiHidden/>
    <w:rsid w:val="001229AB"/>
    <w:pPr>
      <w:ind w:left="1701"/>
    </w:pPr>
  </w:style>
  <w:style w:type="paragraph" w:styleId="TOC8">
    <w:name w:val="toc 8"/>
    <w:basedOn w:val="Normal"/>
    <w:next w:val="Normal"/>
    <w:semiHidden/>
    <w:rsid w:val="001229AB"/>
    <w:pPr>
      <w:ind w:left="1985"/>
    </w:pPr>
  </w:style>
  <w:style w:type="paragraph" w:styleId="TOC9">
    <w:name w:val="toc 9"/>
    <w:basedOn w:val="Normal"/>
    <w:next w:val="Normal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semiHidden/>
    <w:rsid w:val="001229AB"/>
    <w:pPr>
      <w:ind w:left="567" w:hanging="567"/>
    </w:pPr>
  </w:style>
  <w:style w:type="paragraph" w:styleId="ListBullet5">
    <w:name w:val="List Bullet 5"/>
    <w:basedOn w:val="Normal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rsid w:val="001229AB"/>
    <w:pPr>
      <w:ind w:left="284" w:firstLine="284"/>
    </w:pPr>
  </w:style>
  <w:style w:type="character" w:styleId="Strong">
    <w:name w:val="Strong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basedOn w:val="DefaultParagraphFont"/>
    <w:semiHidden/>
    <w:unhideWhenUsed/>
    <w:rsid w:val="006404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33BED-8A16-4361-AB75-410DF00C4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441</TotalTime>
  <Pages>25</Pages>
  <Words>5997</Words>
  <Characters>26086</Characters>
  <Application>Microsoft Office Word</Application>
  <DocSecurity>0</DocSecurity>
  <Lines>217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127</cp:revision>
  <cp:lastPrinted>2019-11-04T03:24:00Z</cp:lastPrinted>
  <dcterms:created xsi:type="dcterms:W3CDTF">2019-10-22T12:27:00Z</dcterms:created>
  <dcterms:modified xsi:type="dcterms:W3CDTF">2019-11-04T07:00:00Z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