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4.xml" ContentType="application/vnd.openxmlformats-officedocument.wordprocessingml.foot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9267B" w:rsidRPr="00C0003D" w:rsidTr="00F7327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F0CA8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3369C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73369C" w:rsidRPr="00C0003D" w:rsidRDefault="0009267B" w:rsidP="006539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0CEE" w:rsidRPr="00C0003D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D0CEE" w:rsidRPr="00C0003D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DD0CEE" w:rsidRPr="00C0003D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</w:t>
            </w:r>
            <w:r w:rsidR="0064116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0CEE" w:rsidRPr="00C0003D" w:rsidRDefault="00DD0CEE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D0CEE" w:rsidRPr="00C0003D" w:rsidRDefault="00DD0CEE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DD0CEE" w:rsidRPr="00C0003D" w:rsidRDefault="00DD0CEE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C0003D" w:rsidRDefault="00DD0CEE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0CEE" w:rsidRPr="00C0003D" w:rsidRDefault="00DD0CEE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C0003D" w:rsidRDefault="00DD0CEE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ลูกหนี้</w:t>
            </w:r>
            <w:r w:rsidRPr="009B296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ตามสัญญาปรับโครงสร้างหนี้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F077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E575F1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575F1" w:rsidRPr="009B2962" w:rsidRDefault="00E575F1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E575F1" w:rsidRPr="009B2962" w:rsidRDefault="00E575F1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E575F1" w:rsidRPr="009B2962" w:rsidRDefault="00CB754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E575F1" w:rsidRPr="00E575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ผลขาดทุนของ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งาน</w:t>
            </w:r>
            <w:r w:rsidR="00E575F1" w:rsidRPr="00E575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โครงการ</w:t>
            </w:r>
          </w:p>
        </w:tc>
      </w:tr>
      <w:tr w:rsidR="00E575F1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575F1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575F1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8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E575F1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</w:trPr>
        <w:tc>
          <w:tcPr>
            <w:tcW w:w="1278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575F1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E575F1" w:rsidRPr="009B2962" w:rsidRDefault="00E575F1" w:rsidP="00E575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7327B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7327B" w:rsidRPr="009B2962" w:rsidRDefault="00E575F1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0B789C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0B789C" w:rsidRDefault="000B789C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0B789C" w:rsidRPr="009B2962" w:rsidRDefault="000B789C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0B789C" w:rsidRDefault="000B789C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B78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74FCF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74FCF" w:rsidRPr="009B2962" w:rsidRDefault="00E74FCF" w:rsidP="00E74F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B789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74FCF" w:rsidRPr="009B2962" w:rsidRDefault="00E74FCF" w:rsidP="00E74F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74FCF" w:rsidRPr="009B2962" w:rsidRDefault="00E74FCF" w:rsidP="00E74F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1A021D" w:rsidRPr="00C0003D" w:rsidRDefault="001A021D" w:rsidP="0009267B">
      <w:pPr>
        <w:rPr>
          <w:b/>
          <w:bCs/>
        </w:rPr>
      </w:pPr>
    </w:p>
    <w:p w:rsidR="00710575" w:rsidRDefault="00710575" w:rsidP="0009267B">
      <w:pPr>
        <w:rPr>
          <w:b/>
          <w:bCs/>
        </w:rPr>
      </w:pPr>
    </w:p>
    <w:p w:rsidR="00710575" w:rsidRPr="00710575" w:rsidRDefault="00710575" w:rsidP="00710575"/>
    <w:p w:rsidR="0009267B" w:rsidRPr="00C0003D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10575">
        <w:br w:type="page"/>
      </w:r>
      <w:r w:rsidRPr="00C000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C000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003D">
        <w:rPr>
          <w:rFonts w:ascii="Angsana New" w:hAnsi="Angsana New"/>
          <w:sz w:val="30"/>
          <w:szCs w:val="30"/>
          <w:cs/>
        </w:rPr>
        <w:t>นี้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C0003D">
        <w:rPr>
          <w:rFonts w:ascii="Angsana New" w:hAnsi="Angsana New" w:hint="cs"/>
          <w:sz w:val="30"/>
          <w:szCs w:val="30"/>
          <w:cs/>
        </w:rPr>
        <w:t>บริ</w:t>
      </w:r>
      <w:r w:rsidR="00E5569F">
        <w:rPr>
          <w:rFonts w:ascii="Angsana New" w:hAnsi="Angsana New" w:hint="cs"/>
          <w:sz w:val="30"/>
          <w:szCs w:val="30"/>
          <w:cs/>
        </w:rPr>
        <w:t>ษัท</w:t>
      </w:r>
      <w:r w:rsidR="00C1686A" w:rsidRPr="00C0003D">
        <w:rPr>
          <w:rFonts w:ascii="Angsana New" w:hAnsi="Angsana New" w:hint="cs"/>
          <w:sz w:val="30"/>
          <w:szCs w:val="30"/>
          <w:cs/>
        </w:rPr>
        <w:t>เมื่อ</w:t>
      </w:r>
      <w:r w:rsidR="00C1686A" w:rsidRPr="00AA51E0">
        <w:rPr>
          <w:rFonts w:ascii="Angsana New" w:hAnsi="Angsana New" w:hint="cs"/>
          <w:sz w:val="30"/>
          <w:szCs w:val="30"/>
          <w:cs/>
        </w:rPr>
        <w:t>วันที่</w:t>
      </w:r>
      <w:r w:rsidR="00D55C56">
        <w:rPr>
          <w:rFonts w:ascii="Angsana New" w:hAnsi="Angsana New" w:hint="cs"/>
          <w:sz w:val="30"/>
          <w:szCs w:val="30"/>
          <w:cs/>
        </w:rPr>
        <w:t xml:space="preserve"> </w:t>
      </w:r>
      <w:r w:rsidR="004F45C6">
        <w:rPr>
          <w:rFonts w:ascii="Angsana New" w:hAnsi="Angsana New"/>
          <w:sz w:val="30"/>
          <w:szCs w:val="30"/>
        </w:rPr>
        <w:t>11</w:t>
      </w:r>
      <w:r w:rsidR="00B17B96">
        <w:rPr>
          <w:rFonts w:ascii="Angsana New" w:hAnsi="Angsana New"/>
          <w:sz w:val="30"/>
          <w:szCs w:val="30"/>
        </w:rPr>
        <w:t xml:space="preserve"> </w:t>
      </w:r>
      <w:r w:rsidR="00B17B96">
        <w:rPr>
          <w:rFonts w:ascii="Angsana New" w:hAnsi="Angsana New" w:hint="cs"/>
          <w:sz w:val="30"/>
          <w:szCs w:val="30"/>
          <w:cs/>
        </w:rPr>
        <w:t>พฤศจิกายน</w:t>
      </w:r>
      <w:r w:rsidR="00414AB5" w:rsidRPr="00414AB5">
        <w:rPr>
          <w:rFonts w:ascii="Angsana New" w:hAnsi="Angsana New"/>
          <w:sz w:val="30"/>
          <w:szCs w:val="30"/>
          <w:cs/>
        </w:rPr>
        <w:t xml:space="preserve"> </w:t>
      </w:r>
      <w:r w:rsidR="00BF5032">
        <w:rPr>
          <w:rFonts w:ascii="Angsana New" w:hAnsi="Angsana New"/>
          <w:sz w:val="30"/>
          <w:szCs w:val="30"/>
        </w:rPr>
        <w:t>2562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09267B" w:rsidRPr="00C0003D" w:rsidRDefault="0009267B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292AE6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 xml:space="preserve">บริษัท ล็อกซเล่ย์ จำกัด </w:t>
      </w:r>
      <w:r w:rsidRPr="00C0003D">
        <w:rPr>
          <w:rFonts w:ascii="Angsana New" w:hAnsi="Angsana New"/>
          <w:sz w:val="30"/>
          <w:szCs w:val="30"/>
        </w:rPr>
        <w:t>(</w:t>
      </w:r>
      <w:r w:rsidRPr="00C0003D">
        <w:rPr>
          <w:rFonts w:ascii="Angsana New" w:hAnsi="Angsana New"/>
          <w:sz w:val="30"/>
          <w:szCs w:val="30"/>
          <w:cs/>
        </w:rPr>
        <w:t>มหาชน</w:t>
      </w:r>
      <w:r w:rsidRPr="00C0003D">
        <w:rPr>
          <w:rFonts w:ascii="Angsana New" w:hAnsi="Angsana New"/>
          <w:sz w:val="30"/>
          <w:szCs w:val="30"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(</w:t>
      </w:r>
      <w:r w:rsidRPr="00C0003D">
        <w:rPr>
          <w:rFonts w:ascii="Angsana New" w:hAnsi="Angsana New"/>
          <w:sz w:val="30"/>
          <w:szCs w:val="30"/>
        </w:rPr>
        <w:t>“</w:t>
      </w:r>
      <w:r w:rsidRPr="00C0003D">
        <w:rPr>
          <w:rFonts w:ascii="Angsana New" w:hAnsi="Angsana New"/>
          <w:sz w:val="30"/>
          <w:szCs w:val="30"/>
          <w:cs/>
        </w:rPr>
        <w:t>บริษัท</w:t>
      </w:r>
      <w:r w:rsidRPr="00C0003D">
        <w:rPr>
          <w:rFonts w:ascii="Angsana New" w:hAnsi="Angsana New"/>
          <w:sz w:val="30"/>
          <w:szCs w:val="30"/>
        </w:rPr>
        <w:t xml:space="preserve">”) </w:t>
      </w:r>
      <w:r w:rsidRPr="00C0003D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C0003D">
        <w:rPr>
          <w:rFonts w:ascii="Angsana New" w:hAnsi="Angsana New" w:hint="cs"/>
          <w:sz w:val="30"/>
          <w:szCs w:val="30"/>
          <w:cs/>
        </w:rPr>
        <w:t>มี</w:t>
      </w:r>
      <w:r w:rsidRPr="00C0003D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102 ถนน ณ ระนอง แขวงคลองเตย เขตคลองเตย จังหวัดกรุงเทพมหานคร </w:t>
      </w:r>
      <w:r w:rsidRPr="00C0003D">
        <w:rPr>
          <w:rFonts w:ascii="Angsana New" w:hAnsi="Angsana New"/>
          <w:sz w:val="30"/>
          <w:szCs w:val="30"/>
        </w:rPr>
        <w:t xml:space="preserve">10110 </w:t>
      </w:r>
      <w:r w:rsidRPr="00C0003D">
        <w:rPr>
          <w:rFonts w:ascii="Angsana New" w:hAnsi="Angsana New"/>
          <w:sz w:val="30"/>
          <w:szCs w:val="30"/>
          <w:cs/>
        </w:rPr>
        <w:t>ประเทศไทย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Pr="00C0003D">
        <w:rPr>
          <w:rFonts w:ascii="Angsana New" w:hAnsi="Angsana New"/>
          <w:sz w:val="30"/>
          <w:szCs w:val="30"/>
        </w:rPr>
        <w:t>2537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587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Pr="00C07587">
        <w:rPr>
          <w:rFonts w:ascii="Angsana New" w:hAnsi="Angsana New" w:hint="cs"/>
          <w:sz w:val="30"/>
          <w:szCs w:val="30"/>
          <w:cs/>
        </w:rPr>
        <w:t>งวด</w:t>
      </w:r>
      <w:r w:rsidRPr="00C07587">
        <w:rPr>
          <w:rFonts w:ascii="Angsana New" w:hAnsi="Angsana New"/>
          <w:sz w:val="30"/>
          <w:szCs w:val="30"/>
          <w:cs/>
        </w:rPr>
        <w:t>ได้แก่ บริษัท เอกภาวี</w:t>
      </w:r>
      <w:r w:rsidRPr="00C07587">
        <w:rPr>
          <w:rFonts w:ascii="Angsana New" w:hAnsi="Angsana New"/>
          <w:sz w:val="30"/>
          <w:szCs w:val="30"/>
        </w:rPr>
        <w:t xml:space="preserve"> </w:t>
      </w:r>
      <w:r w:rsidR="00D15177" w:rsidRPr="00C07587">
        <w:rPr>
          <w:rFonts w:ascii="Angsana New" w:hAnsi="Angsana New"/>
          <w:sz w:val="30"/>
          <w:szCs w:val="30"/>
          <w:cs/>
        </w:rPr>
        <w:t>จำกัด (ถือหุ้นร้อยละ 2</w:t>
      </w:r>
      <w:r w:rsidR="00D15177" w:rsidRPr="00C07587">
        <w:rPr>
          <w:rFonts w:ascii="Angsana New" w:hAnsi="Angsana New"/>
          <w:sz w:val="30"/>
          <w:szCs w:val="30"/>
        </w:rPr>
        <w:t>6</w:t>
      </w:r>
      <w:r w:rsidRPr="00C075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:rsidR="0009267B" w:rsidRDefault="00D15177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บริษัทดำเนินธุรกิจหลักเกี่ยวกับการซื้อมาขายไป รวมทั้งการขายอุปกรณ์ระบบโทรคมนาคมและระบบอื่น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พร้อมติดตั้ง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การขายและให้บริการเกี่ยวกับคอมพิวเตอร์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ธุรกิจบริการด้านอาหาร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และการให้บริการอื่น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="0009267B" w:rsidRPr="00C0003D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710575">
        <w:rPr>
          <w:rFonts w:ascii="Angsana New" w:hAnsi="Angsana New"/>
          <w:sz w:val="30"/>
          <w:szCs w:val="30"/>
        </w:rPr>
        <w:br/>
      </w:r>
      <w:r w:rsidR="00C709FB">
        <w:rPr>
          <w:rFonts w:ascii="Angsana New" w:hAnsi="Angsana New"/>
          <w:sz w:val="30"/>
          <w:szCs w:val="30"/>
        </w:rPr>
        <w:t>30</w:t>
      </w:r>
      <w:r w:rsidR="00465C90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="00C709FB">
        <w:rPr>
          <w:rFonts w:ascii="Angsana New" w:hAnsi="Angsana New" w:hint="cs"/>
          <w:sz w:val="30"/>
          <w:szCs w:val="30"/>
          <w:cs/>
        </w:rPr>
        <w:t>ยน</w:t>
      </w:r>
      <w:r w:rsidR="0009267B" w:rsidRPr="00C0003D">
        <w:rPr>
          <w:rFonts w:ascii="Angsana New" w:hAnsi="Angsana New" w:hint="cs"/>
          <w:sz w:val="30"/>
          <w:szCs w:val="30"/>
          <w:cs/>
        </w:rPr>
        <w:t xml:space="preserve"> </w:t>
      </w:r>
      <w:r w:rsidR="0009267B" w:rsidRPr="00C0003D">
        <w:rPr>
          <w:rFonts w:ascii="Angsana New" w:hAnsi="Angsana New"/>
          <w:sz w:val="30"/>
          <w:szCs w:val="30"/>
        </w:rPr>
        <w:t>25</w:t>
      </w:r>
      <w:r w:rsidR="00C201C1">
        <w:rPr>
          <w:rFonts w:ascii="Angsana New" w:hAnsi="Angsana New"/>
          <w:sz w:val="30"/>
          <w:szCs w:val="30"/>
        </w:rPr>
        <w:t>6</w:t>
      </w:r>
      <w:r w:rsidR="009F0AB5">
        <w:rPr>
          <w:rFonts w:ascii="Angsana New" w:hAnsi="Angsana New"/>
          <w:sz w:val="30"/>
          <w:szCs w:val="30"/>
        </w:rPr>
        <w:t>2</w:t>
      </w:r>
      <w:r w:rsidR="0009267B" w:rsidRPr="00C0003D">
        <w:rPr>
          <w:rFonts w:ascii="Angsana New" w:hAnsi="Angsana New"/>
          <w:sz w:val="30"/>
          <w:szCs w:val="30"/>
        </w:rPr>
        <w:t xml:space="preserve"> </w:t>
      </w:r>
      <w:r w:rsidR="0009267B" w:rsidRPr="00C0003D">
        <w:rPr>
          <w:rFonts w:ascii="Angsana New" w:hAnsi="Angsana New"/>
          <w:sz w:val="30"/>
          <w:szCs w:val="30"/>
          <w:cs/>
        </w:rPr>
        <w:t xml:space="preserve">และ </w:t>
      </w:r>
      <w:r w:rsidR="0009267B" w:rsidRPr="00C0003D">
        <w:rPr>
          <w:rFonts w:ascii="Angsana New" w:hAnsi="Angsana New" w:hint="cs"/>
          <w:sz w:val="30"/>
          <w:szCs w:val="30"/>
          <w:cs/>
        </w:rPr>
        <w:t>3</w:t>
      </w:r>
      <w:r w:rsidR="0009267B" w:rsidRPr="00C0003D">
        <w:rPr>
          <w:rFonts w:ascii="Angsana New" w:hAnsi="Angsana New"/>
          <w:sz w:val="30"/>
          <w:szCs w:val="30"/>
        </w:rPr>
        <w:t xml:space="preserve">1 </w:t>
      </w:r>
      <w:r w:rsidR="0009267B" w:rsidRPr="00C0003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67B" w:rsidRPr="00C0003D">
        <w:rPr>
          <w:rFonts w:ascii="Angsana New" w:hAnsi="Angsana New"/>
          <w:sz w:val="30"/>
          <w:szCs w:val="30"/>
        </w:rPr>
        <w:t>25</w:t>
      </w:r>
      <w:r w:rsidR="00C201C1">
        <w:rPr>
          <w:rFonts w:ascii="Angsana New" w:hAnsi="Angsana New"/>
          <w:sz w:val="30"/>
          <w:szCs w:val="30"/>
        </w:rPr>
        <w:t>6</w:t>
      </w:r>
      <w:r w:rsidR="009F0AB5">
        <w:rPr>
          <w:rFonts w:ascii="Angsana New" w:hAnsi="Angsana New"/>
          <w:sz w:val="30"/>
          <w:szCs w:val="30"/>
        </w:rPr>
        <w:t>1</w:t>
      </w:r>
      <w:r w:rsidR="00993A39">
        <w:rPr>
          <w:rFonts w:ascii="Angsana New" w:hAnsi="Angsana New"/>
          <w:sz w:val="30"/>
          <w:szCs w:val="30"/>
        </w:rPr>
        <w:t xml:space="preserve"> </w:t>
      </w:r>
      <w:r w:rsidR="00E74FCF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E74FCF">
        <w:rPr>
          <w:rFonts w:ascii="Angsana New" w:hAnsi="Angsana New"/>
          <w:sz w:val="30"/>
          <w:szCs w:val="30"/>
        </w:rPr>
        <w:t>9</w:t>
      </w:r>
    </w:p>
    <w:p w:rsidR="009F0AB5" w:rsidRPr="00465C90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:rsidR="0009267B" w:rsidRPr="004F1FC6" w:rsidRDefault="0009267B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9267B" w:rsidRPr="00C0003D" w:rsidRDefault="0009267B" w:rsidP="00092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 w:hint="cs"/>
          <w:sz w:val="30"/>
          <w:szCs w:val="30"/>
          <w:cs/>
        </w:rPr>
        <w:t>แบบย่อ</w:t>
      </w:r>
      <w:r w:rsidRPr="00C0003D">
        <w:rPr>
          <w:rFonts w:ascii="Angsana New" w:hAnsi="Angsana New"/>
          <w:sz w:val="30"/>
          <w:szCs w:val="30"/>
          <w:cs/>
        </w:rPr>
        <w:t>นี้</w:t>
      </w:r>
      <w:r w:rsidR="00D81125" w:rsidRPr="00D8112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D81125">
        <w:rPr>
          <w:rFonts w:ascii="Angsana New" w:hAnsi="Angsana New"/>
          <w:sz w:val="30"/>
          <w:szCs w:val="30"/>
          <w:cs/>
        </w:rPr>
        <w:t xml:space="preserve"> </w:t>
      </w:r>
      <w:r w:rsidR="00D81125" w:rsidRPr="00D81125">
        <w:rPr>
          <w:rFonts w:ascii="Angsana New" w:hAnsi="Angsana New" w:hint="cs"/>
          <w:sz w:val="30"/>
          <w:szCs w:val="30"/>
          <w:cs/>
        </w:rPr>
        <w:t>และจัดทำ</w:t>
      </w:r>
      <w:r w:rsidR="007F2927">
        <w:rPr>
          <w:rFonts w:ascii="Angsana New" w:hAnsi="Angsana New"/>
          <w:sz w:val="30"/>
          <w:szCs w:val="30"/>
        </w:rPr>
        <w:br/>
      </w:r>
      <w:r w:rsidR="00D81125" w:rsidRPr="00D81125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>
        <w:rPr>
          <w:rFonts w:ascii="Angsana New" w:hAnsi="Angsana New" w:hint="cs"/>
          <w:sz w:val="30"/>
          <w:szCs w:val="30"/>
          <w:cs/>
        </w:rPr>
        <w:t xml:space="preserve"> (</w:t>
      </w:r>
      <w:r w:rsidR="00601744">
        <w:rPr>
          <w:rFonts w:ascii="Angsana New" w:hAnsi="Angsana New"/>
          <w:sz w:val="30"/>
          <w:szCs w:val="30"/>
        </w:rPr>
        <w:t>“</w:t>
      </w:r>
      <w:r w:rsidR="0060174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/>
          <w:sz w:val="30"/>
          <w:szCs w:val="30"/>
        </w:rPr>
        <w:t>”</w:t>
      </w:r>
      <w:r w:rsidR="00601744">
        <w:rPr>
          <w:rFonts w:ascii="Angsana New" w:hAnsi="Angsana New" w:hint="cs"/>
          <w:sz w:val="30"/>
          <w:szCs w:val="30"/>
          <w:cs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>
        <w:rPr>
          <w:rFonts w:ascii="Angsana New" w:hAnsi="Angsana New" w:hint="cs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ฉบับที</w:t>
      </w:r>
      <w:r w:rsidR="00601744">
        <w:rPr>
          <w:rFonts w:ascii="Angsana New" w:hAnsi="Angsana New" w:hint="cs"/>
          <w:sz w:val="30"/>
          <w:szCs w:val="30"/>
          <w:cs/>
        </w:rPr>
        <w:t>่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34 </w:t>
      </w:r>
      <w:r w:rsidRPr="00C0003D">
        <w:rPr>
          <w:rFonts w:ascii="Angsana New" w:hAnsi="Angsana New"/>
          <w:sz w:val="30"/>
          <w:szCs w:val="30"/>
          <w:cs/>
        </w:rPr>
        <w:t>เรื่อง</w:t>
      </w:r>
      <w:r w:rsidR="00D81125">
        <w:rPr>
          <w:rFonts w:ascii="Angsana New" w:hAnsi="Angsana New" w:hint="cs"/>
          <w:sz w:val="30"/>
          <w:szCs w:val="30"/>
          <w:cs/>
        </w:rPr>
        <w:t xml:space="preserve"> </w:t>
      </w:r>
      <w:r w:rsidR="003E04F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357CA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357CA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:rsidR="0009267B" w:rsidRDefault="00DF7536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9267B" w:rsidRPr="000618CA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9D3A9D">
        <w:rPr>
          <w:rFonts w:ascii="Angsana New" w:hAnsi="Angsana New"/>
          <w:sz w:val="30"/>
          <w:szCs w:val="30"/>
        </w:rPr>
        <w:t>6</w:t>
      </w:r>
      <w:r w:rsidR="00080754">
        <w:rPr>
          <w:rFonts w:ascii="Angsana New" w:hAnsi="Angsana New"/>
          <w:sz w:val="30"/>
          <w:szCs w:val="30"/>
        </w:rPr>
        <w:t>1</w:t>
      </w:r>
      <w:r w:rsidR="0009267B" w:rsidRPr="000618CA">
        <w:rPr>
          <w:rFonts w:ascii="Angsana New" w:hAnsi="Angsana New"/>
          <w:sz w:val="30"/>
          <w:szCs w:val="30"/>
        </w:rPr>
        <w:t xml:space="preserve">           </w:t>
      </w:r>
      <w:r w:rsidR="0009267B" w:rsidRPr="000618CA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="0009267B" w:rsidRPr="000618CA">
        <w:rPr>
          <w:rFonts w:ascii="Angsana New" w:hAnsi="Angsana New"/>
          <w:sz w:val="30"/>
          <w:szCs w:val="30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="009D3A9D">
        <w:rPr>
          <w:rFonts w:ascii="Angsana New" w:hAnsi="Angsana New"/>
          <w:sz w:val="30"/>
          <w:szCs w:val="30"/>
        </w:rPr>
        <w:t>6</w:t>
      </w:r>
      <w:r w:rsidR="009F0AB5">
        <w:rPr>
          <w:rFonts w:ascii="Angsana New" w:hAnsi="Angsana New"/>
          <w:sz w:val="30"/>
          <w:szCs w:val="30"/>
        </w:rPr>
        <w:t>1</w:t>
      </w:r>
    </w:p>
    <w:p w:rsidR="00DF7536" w:rsidRPr="00DF7536" w:rsidRDefault="00DF7536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8E531E" w:rsidRPr="00C0003D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cs/>
          <w:lang w:val="en-GB"/>
        </w:rPr>
      </w:pP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</w:t>
      </w:r>
      <w:r w:rsidR="00222437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ข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)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</w:r>
      <w:r w:rsidRPr="00C0003D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>การใช้วิจารณญาณ</w:t>
      </w:r>
      <w:r w:rsidR="00921816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และการประมาณการ</w:t>
      </w:r>
      <w:r w:rsidR="001419CD"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  <w:t xml:space="preserve"> </w:t>
      </w:r>
      <w:r w:rsidR="001419C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และนโยบายการบัญชี</w:t>
      </w:r>
    </w:p>
    <w:p w:rsidR="008E531E" w:rsidRPr="00DF7536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0"/>
          <w:szCs w:val="20"/>
          <w:lang w:val="en-GB"/>
        </w:rPr>
      </w:pPr>
    </w:p>
    <w:p w:rsidR="006652D0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56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456B4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456B4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C456B4">
        <w:rPr>
          <w:rFonts w:ascii="Angsana New" w:hAnsi="Angsana New"/>
          <w:sz w:val="30"/>
          <w:szCs w:val="30"/>
          <w:cs/>
        </w:rPr>
        <w:t>และ</w:t>
      </w:r>
      <w:r w:rsidR="00B71763" w:rsidRPr="00B71763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31 </w:t>
      </w:r>
      <w:r w:rsidR="00B71763" w:rsidRPr="00B71763">
        <w:rPr>
          <w:rFonts w:ascii="Angsana New" w:hAnsi="Angsana New" w:hint="cs"/>
          <w:sz w:val="30"/>
          <w:szCs w:val="30"/>
          <w:cs/>
        </w:rPr>
        <w:t>ธันวาคม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2561</w:t>
      </w:r>
      <w:r w:rsidR="0040560F">
        <w:rPr>
          <w:rFonts w:ascii="Angsana New" w:hAnsi="Angsana New"/>
          <w:sz w:val="30"/>
          <w:szCs w:val="30"/>
        </w:rPr>
        <w:t xml:space="preserve"> </w:t>
      </w:r>
      <w:r w:rsidR="0040560F" w:rsidRPr="0047477A">
        <w:rPr>
          <w:rFonts w:ascii="Angsana New" w:hAnsi="Angsana New" w:hint="cs"/>
          <w:sz w:val="30"/>
          <w:szCs w:val="30"/>
          <w:cs/>
        </w:rPr>
        <w:t>เว้น</w:t>
      </w:r>
      <w:r w:rsidR="00B71763">
        <w:rPr>
          <w:rFonts w:ascii="Angsana New" w:hAnsi="Angsana New" w:hint="cs"/>
          <w:sz w:val="30"/>
          <w:szCs w:val="30"/>
          <w:cs/>
        </w:rPr>
        <w:t>แต่</w:t>
      </w:r>
      <w:r w:rsidR="0040560F" w:rsidRPr="0047477A">
        <w:rPr>
          <w:rFonts w:ascii="Angsana New" w:hAnsi="Angsana New" w:hint="cs"/>
          <w:sz w:val="30"/>
          <w:szCs w:val="30"/>
          <w:cs/>
        </w:rPr>
        <w:t>เรื่อง</w:t>
      </w:r>
      <w:r w:rsidR="0040560F" w:rsidRPr="0047477A">
        <w:rPr>
          <w:rFonts w:ascii="Angsana New" w:hAnsi="Angsana New"/>
          <w:sz w:val="30"/>
          <w:szCs w:val="30"/>
          <w:cs/>
        </w:rPr>
        <w:t>การ</w:t>
      </w:r>
      <w:r w:rsidR="0040560F" w:rsidRPr="0047477A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40560F" w:rsidRPr="0047477A">
        <w:rPr>
          <w:rFonts w:ascii="Angsana New" w:hAnsi="Angsana New"/>
          <w:sz w:val="30"/>
          <w:szCs w:val="30"/>
          <w:cs/>
        </w:rPr>
        <w:t>ใช้</w:t>
      </w:r>
      <w:r w:rsidR="0040560F" w:rsidRPr="0047477A">
        <w:rPr>
          <w:rFonts w:ascii="Angsana New" w:hAnsi="Angsana New" w:hint="cs"/>
          <w:sz w:val="30"/>
          <w:szCs w:val="30"/>
          <w:cs/>
        </w:rPr>
        <w:t>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เพิ่มเติม</w:t>
      </w:r>
      <w:r w:rsidR="0040560F" w:rsidRPr="0047477A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40560F" w:rsidRPr="0047477A">
        <w:rPr>
          <w:rFonts w:ascii="Angsana New" w:hAnsi="Angsana New" w:hint="cs"/>
          <w:sz w:val="30"/>
          <w:szCs w:val="30"/>
          <w:cs/>
        </w:rPr>
        <w:t>ตามข้อกำหนด</w:t>
      </w:r>
      <w:r w:rsidR="00B71763" w:rsidRPr="00B7176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ฉบับที่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15 </w:t>
      </w:r>
      <w:r w:rsidR="00B71763" w:rsidRPr="00B71763">
        <w:rPr>
          <w:rFonts w:ascii="Angsana New" w:hAnsi="Angsana New" w:hint="cs"/>
          <w:sz w:val="30"/>
          <w:szCs w:val="30"/>
          <w:cs/>
        </w:rPr>
        <w:t>เรื่อง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(“</w:t>
      </w:r>
      <w:r w:rsidR="00B71763" w:rsidRPr="00B71763">
        <w:rPr>
          <w:rFonts w:ascii="Angsana New" w:hAnsi="Angsana New"/>
          <w:sz w:val="30"/>
          <w:szCs w:val="30"/>
        </w:rPr>
        <w:t xml:space="preserve">TFRS 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15”) </w:t>
      </w:r>
      <w:r w:rsidR="0040560F" w:rsidRPr="0047477A">
        <w:rPr>
          <w:rFonts w:ascii="Angsana New" w:hAnsi="Angsana New" w:hint="cs"/>
          <w:sz w:val="30"/>
          <w:szCs w:val="30"/>
          <w:cs/>
        </w:rPr>
        <w:t>ที่</w:t>
      </w:r>
      <w:r w:rsidR="0040560F"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="0040560F" w:rsidRPr="0047477A">
        <w:rPr>
          <w:rFonts w:ascii="Angsana New" w:hAnsi="Angsana New" w:hint="cs"/>
          <w:sz w:val="30"/>
          <w:szCs w:val="30"/>
          <w:cs/>
        </w:rPr>
        <w:t>ถือปฎิบัติเป็นครั้งแรก</w:t>
      </w:r>
      <w:r w:rsidR="00B71763" w:rsidRPr="00B71763">
        <w:rPr>
          <w:rFonts w:ascii="Angsana New" w:hAnsi="Angsana New" w:hint="cs"/>
          <w:sz w:val="30"/>
          <w:szCs w:val="30"/>
          <w:cs/>
        </w:rPr>
        <w:t>แทนมาตรฐานการบัญชี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ฉบับที่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18 </w:t>
      </w:r>
      <w:r w:rsidR="00B71763" w:rsidRPr="00B71763">
        <w:rPr>
          <w:rFonts w:ascii="Angsana New" w:hAnsi="Angsana New" w:hint="cs"/>
          <w:sz w:val="30"/>
          <w:szCs w:val="30"/>
          <w:cs/>
        </w:rPr>
        <w:t>เรื่อง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(“</w:t>
      </w:r>
      <w:r w:rsidR="00B71763" w:rsidRPr="00B71763">
        <w:rPr>
          <w:rFonts w:ascii="Angsana New" w:hAnsi="Angsana New"/>
          <w:sz w:val="30"/>
          <w:szCs w:val="30"/>
        </w:rPr>
        <w:t xml:space="preserve">TAS 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18”) </w:t>
      </w:r>
      <w:r w:rsidR="00B71763" w:rsidRPr="00B71763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ฉบับที่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11 </w:t>
      </w:r>
      <w:r w:rsidR="00B71763" w:rsidRPr="00B71763">
        <w:rPr>
          <w:rFonts w:ascii="Angsana New" w:hAnsi="Angsana New" w:hint="cs"/>
          <w:sz w:val="30"/>
          <w:szCs w:val="30"/>
          <w:cs/>
        </w:rPr>
        <w:t>เรื่อง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(“</w:t>
      </w:r>
      <w:r w:rsidR="00B71763" w:rsidRPr="00B71763">
        <w:rPr>
          <w:rFonts w:ascii="Angsana New" w:hAnsi="Angsana New"/>
          <w:sz w:val="30"/>
          <w:szCs w:val="30"/>
        </w:rPr>
        <w:t xml:space="preserve">TAS 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11”) </w:t>
      </w:r>
      <w:r w:rsidR="00B71763" w:rsidRPr="00B71763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B71763" w:rsidRPr="00B71763">
        <w:rPr>
          <w:rFonts w:ascii="Angsana New" w:hAnsi="Angsana New"/>
          <w:sz w:val="30"/>
          <w:szCs w:val="30"/>
          <w:cs/>
        </w:rPr>
        <w:t>/</w:t>
      </w:r>
      <w:r w:rsidR="00B71763" w:rsidRPr="00B71763">
        <w:rPr>
          <w:rFonts w:ascii="Angsana New" w:hAnsi="Angsana New" w:hint="cs"/>
          <w:sz w:val="30"/>
          <w:szCs w:val="30"/>
          <w:cs/>
        </w:rPr>
        <w:t>บริษัทได้เปิดเผยผลกระทบที่มีสาระสำคัญจากการเปลี่ยนแปลงนโยบายการบัญชี</w:t>
      </w:r>
      <w:r w:rsidR="0047477A">
        <w:rPr>
          <w:rFonts w:ascii="Angsana New" w:hAnsi="Angsana New" w:hint="cs"/>
          <w:sz w:val="30"/>
          <w:szCs w:val="30"/>
          <w:cs/>
        </w:rPr>
        <w:t xml:space="preserve">ไว้ในหมายเหตุข้อ </w:t>
      </w:r>
      <w:r w:rsidR="0047477A">
        <w:rPr>
          <w:rFonts w:ascii="Angsana New" w:hAnsi="Angsana New"/>
          <w:sz w:val="30"/>
          <w:szCs w:val="30"/>
        </w:rPr>
        <w:t>3</w:t>
      </w:r>
    </w:p>
    <w:p w:rsidR="001419CD" w:rsidRDefault="001419CD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419CD" w:rsidRPr="0047477A" w:rsidRDefault="001419CD" w:rsidP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47477A">
        <w:rPr>
          <w:rFonts w:ascii="Angsana New" w:hAnsi="Angsana New" w:hint="cs"/>
          <w:sz w:val="30"/>
          <w:szCs w:val="30"/>
          <w:cs/>
        </w:rPr>
        <w:t>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7477A">
        <w:rPr>
          <w:rFonts w:ascii="Angsana New" w:hAnsi="Angsana New"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477A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ที่ออกและปรับปรุงใหม่ที่เกี่ยวกับการดำเนินงานของกลุ่มบริษัท/บริษัทได้เปิดเผยในหมายเหตุข้อ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2</w:t>
      </w:r>
      <w:r w:rsidR="00CB754E">
        <w:rPr>
          <w:rFonts w:ascii="Angsana New" w:hAnsi="Angsana New"/>
          <w:sz w:val="30"/>
          <w:szCs w:val="30"/>
        </w:rPr>
        <w:t>2</w:t>
      </w:r>
    </w:p>
    <w:p w:rsidR="001419CD" w:rsidRPr="00DF7536" w:rsidRDefault="001419CD" w:rsidP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</w:rPr>
      </w:pPr>
    </w:p>
    <w:p w:rsidR="001419CD" w:rsidRPr="001419CD" w:rsidRDefault="001419CD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330EA" w:rsidRDefault="006330EA" w:rsidP="00B84895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:rsidR="001419CD" w:rsidRDefault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E352D" w:rsidRPr="0047477A" w:rsidRDefault="009E352D" w:rsidP="009E352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</w:t>
      </w:r>
      <w:r w:rsid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77A">
        <w:rPr>
          <w:rFonts w:ascii="Angsana New" w:hAnsi="Angsana New"/>
          <w:sz w:val="30"/>
          <w:szCs w:val="30"/>
          <w:cs/>
        </w:rPr>
        <w:t>กลุ่มบริษัท</w:t>
      </w:r>
      <w:r w:rsidRPr="0047477A">
        <w:rPr>
          <w:rFonts w:ascii="Angsana New" w:hAnsi="Angsana New"/>
          <w:sz w:val="30"/>
          <w:szCs w:val="30"/>
        </w:rPr>
        <w:t>/</w:t>
      </w:r>
      <w:r w:rsidRPr="0047477A">
        <w:rPr>
          <w:rFonts w:ascii="Angsana New" w:hAnsi="Angsana New"/>
          <w:sz w:val="30"/>
          <w:szCs w:val="30"/>
          <w:cs/>
        </w:rPr>
        <w:t>บริษัทได้ถือปฏิบัติตาม</w:t>
      </w:r>
      <w:r w:rsidRPr="0047477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477A">
        <w:rPr>
          <w:rFonts w:ascii="Angsana New" w:hAnsi="Angsana New"/>
          <w:sz w:val="30"/>
          <w:szCs w:val="30"/>
        </w:rPr>
        <w:t xml:space="preserve">15 </w:t>
      </w:r>
      <w:r w:rsidRPr="0047477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7477A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47477A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</w:rPr>
        <w:t>(“TFRS 15”)</w:t>
      </w:r>
      <w:r w:rsidRPr="0047477A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เป็นครั้งแรก</w:t>
      </w:r>
      <w:r w:rsidRPr="0047477A">
        <w:rPr>
          <w:rFonts w:ascii="Angsana New" w:hAnsi="Angsana New" w:hint="cs"/>
          <w:sz w:val="30"/>
          <w:szCs w:val="30"/>
          <w:cs/>
        </w:rPr>
        <w:t>ตั้งแต่</w:t>
      </w:r>
      <w:r w:rsidRPr="0047477A">
        <w:rPr>
          <w:rFonts w:ascii="Angsana New" w:hAnsi="Angsana New"/>
          <w:sz w:val="30"/>
          <w:szCs w:val="30"/>
          <w:cs/>
        </w:rPr>
        <w:t xml:space="preserve">วันที่ </w:t>
      </w:r>
      <w:r w:rsidRPr="0047477A">
        <w:rPr>
          <w:rFonts w:ascii="Angsana New" w:hAnsi="Angsana New"/>
          <w:sz w:val="30"/>
          <w:szCs w:val="30"/>
        </w:rPr>
        <w:t xml:space="preserve">1 </w:t>
      </w:r>
      <w:r w:rsidRPr="0047477A">
        <w:rPr>
          <w:rFonts w:ascii="Angsana New" w:hAnsi="Angsana New"/>
          <w:sz w:val="30"/>
          <w:szCs w:val="30"/>
          <w:cs/>
        </w:rPr>
        <w:t xml:space="preserve">มกราคม </w:t>
      </w:r>
      <w:r w:rsidRPr="0047477A">
        <w:rPr>
          <w:rFonts w:ascii="Angsana New" w:hAnsi="Angsana New"/>
          <w:sz w:val="30"/>
          <w:szCs w:val="30"/>
        </w:rPr>
        <w:t xml:space="preserve">2562 TFRS 15 </w:t>
      </w:r>
      <w:r w:rsidRPr="0047477A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47477A">
        <w:rPr>
          <w:rFonts w:ascii="Angsana New" w:hAnsi="Angsana New" w:hint="cs"/>
          <w:sz w:val="30"/>
          <w:szCs w:val="30"/>
          <w:cs/>
        </w:rPr>
        <w:t>และ</w:t>
      </w:r>
      <w:r w:rsidRPr="0047477A">
        <w:rPr>
          <w:rFonts w:ascii="Angsana New" w:hAnsi="Angsana New"/>
          <w:sz w:val="30"/>
          <w:szCs w:val="30"/>
          <w:cs/>
        </w:rPr>
        <w:t>จังหวะเวลาในการรับรู้รา</w:t>
      </w:r>
      <w:r w:rsidRPr="002A24DD">
        <w:rPr>
          <w:rFonts w:ascii="Angsana New" w:hAnsi="Angsana New"/>
          <w:sz w:val="30"/>
          <w:szCs w:val="30"/>
          <w:cs/>
        </w:rPr>
        <w:t xml:space="preserve">ยได้ </w:t>
      </w: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52D" w:rsidRPr="0047477A" w:rsidRDefault="009E352D" w:rsidP="009E35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47477A">
        <w:rPr>
          <w:rFonts w:ascii="Angsana New" w:hAnsi="Angsana New"/>
          <w:sz w:val="30"/>
          <w:szCs w:val="30"/>
          <w:cs/>
          <w:lang w:val="en-GB"/>
        </w:rPr>
        <w:t>ตาม</w:t>
      </w:r>
      <w:r w:rsidRPr="0047477A">
        <w:rPr>
          <w:rFonts w:ascii="Angsana New" w:hAnsi="Angsana New"/>
          <w:sz w:val="30"/>
          <w:szCs w:val="30"/>
          <w:lang w:val="en-GB"/>
        </w:rPr>
        <w:t xml:space="preserve"> TFRS 15</w:t>
      </w:r>
      <w:r w:rsidRPr="0047477A">
        <w:rPr>
          <w:rFonts w:ascii="Angsana New" w:hAnsi="Angsana New"/>
          <w:sz w:val="30"/>
          <w:szCs w:val="30"/>
          <w:cs/>
        </w:rPr>
        <w:t xml:space="preserve"> กลุ่มบริษัท/บริษัท</w:t>
      </w:r>
      <w:r w:rsidRPr="0047477A">
        <w:rPr>
          <w:rFonts w:ascii="Angsana New" w:hAnsi="Angsana New"/>
          <w:sz w:val="30"/>
          <w:szCs w:val="30"/>
          <w:cs/>
          <w:lang w:val="en-GB"/>
        </w:rPr>
        <w:t>รับรู้รายได้เมื่อ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ลูกค้ามีอำนาจ</w:t>
      </w:r>
      <w:r w:rsidRPr="0047477A">
        <w:rPr>
          <w:rFonts w:ascii="Angsana New" w:hAnsi="Angsana New"/>
          <w:sz w:val="30"/>
          <w:szCs w:val="30"/>
          <w:cs/>
          <w:lang w:val="en-GB"/>
        </w:rPr>
        <w:t>ควบคุม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47477A">
        <w:rPr>
          <w:rFonts w:ascii="Angsana New" w:hAnsi="Angsana New"/>
          <w:sz w:val="30"/>
          <w:szCs w:val="30"/>
          <w:cs/>
          <w:lang w:val="en-GB"/>
        </w:rPr>
        <w:t>สินค้าหรือบริการ</w:t>
      </w:r>
      <w:r w:rsidRPr="0047477A">
        <w:rPr>
          <w:rFonts w:ascii="Angsana New" w:hAnsi="Angsana New"/>
          <w:sz w:val="30"/>
          <w:szCs w:val="30"/>
          <w:lang w:val="en-GB"/>
        </w:rPr>
        <w:t xml:space="preserve"> 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ด้วยจำนวนเงินที่สะท้อนถึงสิ่งตอบแทนที่</w:t>
      </w:r>
      <w:r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คาดว่าจะมีสิทธิได้รับ</w:t>
      </w:r>
      <w:r w:rsidRPr="0047477A">
        <w:rPr>
          <w:rFonts w:ascii="Angsana New" w:hAnsi="Angsana New"/>
          <w:sz w:val="30"/>
          <w:szCs w:val="30"/>
          <w:cs/>
          <w:lang w:val="en-GB"/>
        </w:rPr>
        <w:t xml:space="preserve"> และมีการใช้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วิจารณญาณ</w:t>
      </w:r>
      <w:r w:rsidRPr="0047477A">
        <w:rPr>
          <w:rFonts w:ascii="Angsana New" w:hAnsi="Angsana New"/>
          <w:sz w:val="30"/>
          <w:szCs w:val="30"/>
          <w:cs/>
          <w:lang w:val="en-GB"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7477A">
        <w:rPr>
          <w:rFonts w:ascii="Angsana New" w:hAnsi="Angsana New"/>
          <w:sz w:val="30"/>
          <w:szCs w:val="30"/>
          <w:cs/>
          <w:lang w:val="en-GB"/>
        </w:rPr>
        <w:t xml:space="preserve">ในขณะที่ </w:t>
      </w:r>
      <w:r w:rsidRPr="0047477A">
        <w:rPr>
          <w:rFonts w:ascii="Angsana New" w:hAnsi="Angsana New"/>
          <w:sz w:val="30"/>
          <w:szCs w:val="30"/>
          <w:lang w:val="en-GB"/>
        </w:rPr>
        <w:t>TAS 18</w:t>
      </w:r>
      <w:r w:rsidRPr="0047477A">
        <w:rPr>
          <w:rFonts w:ascii="Angsana New" w:hAnsi="Angsana New"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47477A">
        <w:rPr>
          <w:rFonts w:ascii="Angsana New" w:hAnsi="Angsana New"/>
          <w:sz w:val="30"/>
          <w:szCs w:val="30"/>
          <w:cs/>
          <w:lang w:val="en-GB"/>
        </w:rPr>
        <w:t>รับรู้รายได้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จากการขายสินค้า</w:t>
      </w:r>
      <w:r w:rsidRPr="0047477A">
        <w:rPr>
          <w:rFonts w:ascii="Angsana New" w:hAnsi="Angsana New"/>
          <w:sz w:val="30"/>
          <w:szCs w:val="30"/>
          <w:cs/>
          <w:lang w:val="en-GB"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47477A">
        <w:rPr>
          <w:rFonts w:ascii="Angsana New" w:hAnsi="Angsana New"/>
          <w:sz w:val="30"/>
          <w:szCs w:val="30"/>
          <w:cs/>
          <w:lang w:val="en-GB"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77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4BB9" w:rsidRPr="0047477A">
        <w:rPr>
          <w:rFonts w:ascii="Angsana New" w:hAnsi="Angsana New"/>
          <w:sz w:val="30"/>
          <w:szCs w:val="30"/>
          <w:cs/>
        </w:rPr>
        <w:t>/บริษัท</w:t>
      </w:r>
      <w:r w:rsidRPr="0047477A">
        <w:rPr>
          <w:rFonts w:ascii="Angsana New" w:hAnsi="Angsana New" w:hint="cs"/>
          <w:sz w:val="30"/>
          <w:szCs w:val="30"/>
          <w:cs/>
        </w:rPr>
        <w:t>ปรับใช้มาตรฐานการรายงานทางการเงินฉบับที่</w:t>
      </w:r>
      <w:r w:rsidRPr="0047477A">
        <w:rPr>
          <w:rFonts w:ascii="Angsana New" w:hAnsi="Angsana New"/>
          <w:sz w:val="30"/>
          <w:szCs w:val="30"/>
          <w:cs/>
        </w:rPr>
        <w:t xml:space="preserve"> 15 </w:t>
      </w:r>
      <w:r w:rsidRPr="0047477A">
        <w:rPr>
          <w:rFonts w:ascii="Angsana New" w:hAnsi="Angsana New" w:hint="cs"/>
          <w:sz w:val="30"/>
          <w:szCs w:val="30"/>
          <w:cs/>
        </w:rPr>
        <w:t>โดยใช้วิธีรับรู้ผลกระทบ</w:t>
      </w:r>
      <w:r w:rsidRPr="0047477A">
        <w:rPr>
          <w:rFonts w:ascii="Angsana New" w:hAnsi="Angsana New"/>
          <w:sz w:val="30"/>
          <w:szCs w:val="30"/>
          <w:cs/>
        </w:rPr>
        <w:t xml:space="preserve"> </w:t>
      </w:r>
      <w:r w:rsidRPr="0047477A">
        <w:rPr>
          <w:rFonts w:ascii="Angsana New" w:hAnsi="Angsana New" w:hint="cs"/>
          <w:sz w:val="30"/>
          <w:szCs w:val="30"/>
          <w:cs/>
        </w:rPr>
        <w:t>ณ</w:t>
      </w:r>
      <w:r w:rsidRPr="0047477A">
        <w:rPr>
          <w:rFonts w:ascii="Angsana New" w:hAnsi="Angsana New"/>
          <w:sz w:val="30"/>
          <w:szCs w:val="30"/>
          <w:cs/>
        </w:rPr>
        <w:t xml:space="preserve"> </w:t>
      </w:r>
      <w:r w:rsidRPr="0047477A">
        <w:rPr>
          <w:rFonts w:ascii="Angsana New" w:hAnsi="Angsana New" w:hint="cs"/>
          <w:sz w:val="30"/>
          <w:szCs w:val="30"/>
          <w:cs/>
        </w:rPr>
        <w:t>วันที่</w:t>
      </w:r>
      <w:r w:rsidRPr="0047477A">
        <w:rPr>
          <w:rFonts w:ascii="Angsana New" w:hAnsi="Angsana New"/>
          <w:sz w:val="30"/>
          <w:szCs w:val="30"/>
          <w:cs/>
        </w:rPr>
        <w:t xml:space="preserve"> 1 </w:t>
      </w:r>
      <w:r w:rsidRPr="0047477A">
        <w:rPr>
          <w:rFonts w:ascii="Angsana New" w:hAnsi="Angsana New" w:hint="cs"/>
          <w:sz w:val="30"/>
          <w:szCs w:val="30"/>
          <w:cs/>
        </w:rPr>
        <w:t>มกราคม</w:t>
      </w:r>
      <w:r w:rsidRPr="0047477A">
        <w:rPr>
          <w:rFonts w:ascii="Angsana New" w:hAnsi="Angsana New"/>
          <w:sz w:val="30"/>
          <w:szCs w:val="30"/>
          <w:cs/>
        </w:rPr>
        <w:t xml:space="preserve"> 2562 </w:t>
      </w:r>
      <w:r w:rsidRPr="0047477A">
        <w:rPr>
          <w:rFonts w:ascii="Angsana New" w:hAnsi="Angsana New" w:hint="cs"/>
          <w:sz w:val="30"/>
          <w:szCs w:val="30"/>
          <w:cs/>
        </w:rPr>
        <w:t>จึงไม่ได้นำข้อกำหนดของมาตรฐานการรายงานทางการเงินฉบับที่</w:t>
      </w:r>
      <w:r w:rsidRPr="0047477A">
        <w:rPr>
          <w:rFonts w:ascii="Angsana New" w:hAnsi="Angsana New"/>
          <w:sz w:val="30"/>
          <w:szCs w:val="30"/>
          <w:cs/>
        </w:rPr>
        <w:t xml:space="preserve"> 15 </w:t>
      </w:r>
      <w:r w:rsidRPr="0047477A">
        <w:rPr>
          <w:rFonts w:ascii="Angsana New" w:hAnsi="Angsana New" w:hint="cs"/>
          <w:sz w:val="30"/>
          <w:szCs w:val="30"/>
          <w:cs/>
        </w:rPr>
        <w:t>มาถือปฏิบัติกับงบการเงินที่นำมาเปรียบเทียบ</w:t>
      </w: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7E6EF7" w:rsidSect="008D2087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1080" w:left="1152" w:header="720" w:footer="720" w:gutter="0"/>
          <w:pgNumType w:start="17"/>
          <w:cols w:space="720"/>
          <w:docGrid w:linePitch="245"/>
        </w:sectPr>
      </w:pPr>
    </w:p>
    <w:p w:rsidR="009E352D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6EF7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ตารางต่อไปนี้สรุปผลกระทบต่องบการเงินของกลุ่มบริษัท</w:t>
      </w:r>
      <w:r w:rsidR="00D30921">
        <w:rPr>
          <w:rFonts w:ascii="Angsana New" w:hAnsi="Angsana New"/>
          <w:sz w:val="30"/>
          <w:szCs w:val="30"/>
        </w:rPr>
        <w:t>/</w:t>
      </w:r>
      <w:r w:rsidR="00D30921">
        <w:rPr>
          <w:rFonts w:ascii="Angsana New" w:hAnsi="Angsana New" w:hint="cs"/>
          <w:sz w:val="30"/>
          <w:szCs w:val="30"/>
          <w:cs/>
        </w:rPr>
        <w:t>บริษัท</w:t>
      </w:r>
      <w:r w:rsidRPr="007E6EF7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Pr="007E6EF7">
        <w:rPr>
          <w:rFonts w:ascii="Angsana New" w:hAnsi="Angsana New"/>
          <w:sz w:val="30"/>
          <w:szCs w:val="30"/>
          <w:cs/>
        </w:rPr>
        <w:t xml:space="preserve"> </w:t>
      </w:r>
      <w:r w:rsidRPr="007E6EF7">
        <w:rPr>
          <w:rFonts w:ascii="Angsana New" w:hAnsi="Angsana New" w:hint="cs"/>
          <w:sz w:val="30"/>
          <w:szCs w:val="30"/>
          <w:cs/>
        </w:rPr>
        <w:t>ฉบับที่</w:t>
      </w:r>
      <w:r w:rsidRPr="007E6EF7">
        <w:rPr>
          <w:rFonts w:ascii="Angsana New" w:hAnsi="Angsana New"/>
          <w:sz w:val="30"/>
          <w:szCs w:val="30"/>
          <w:cs/>
        </w:rPr>
        <w:t xml:space="preserve"> 15 </w:t>
      </w:r>
      <w:r w:rsidRPr="007E6EF7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:rsidR="007E6EF7" w:rsidRPr="00493B0D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14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8"/>
        <w:gridCol w:w="17"/>
        <w:gridCol w:w="883"/>
        <w:gridCol w:w="34"/>
        <w:gridCol w:w="1226"/>
        <w:gridCol w:w="36"/>
        <w:gridCol w:w="232"/>
        <w:gridCol w:w="38"/>
        <w:gridCol w:w="1134"/>
        <w:gridCol w:w="36"/>
        <w:gridCol w:w="200"/>
        <w:gridCol w:w="70"/>
        <w:gridCol w:w="1314"/>
        <w:gridCol w:w="36"/>
        <w:gridCol w:w="234"/>
        <w:gridCol w:w="36"/>
        <w:gridCol w:w="1224"/>
        <w:gridCol w:w="36"/>
        <w:gridCol w:w="200"/>
        <w:gridCol w:w="70"/>
        <w:gridCol w:w="1111"/>
        <w:gridCol w:w="59"/>
        <w:gridCol w:w="184"/>
        <w:gridCol w:w="90"/>
        <w:gridCol w:w="1287"/>
        <w:gridCol w:w="63"/>
      </w:tblGrid>
      <w:tr w:rsidR="007E6EF7" w:rsidRPr="004013E2" w:rsidTr="002A24DD">
        <w:trPr>
          <w:trHeight w:val="396"/>
        </w:trPr>
        <w:tc>
          <w:tcPr>
            <w:tcW w:w="4535" w:type="dxa"/>
            <w:gridSpan w:val="2"/>
            <w:shd w:val="clear" w:color="auto" w:fill="auto"/>
          </w:tcPr>
          <w:p w:rsidR="007E6EF7" w:rsidRPr="00BF277A" w:rsidRDefault="007E6EF7" w:rsidP="000C4C9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gridSpan w:val="2"/>
          </w:tcPr>
          <w:p w:rsidR="007E6EF7" w:rsidRPr="00BF277A" w:rsidRDefault="007E6EF7" w:rsidP="000C4C93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4322" w:type="dxa"/>
            <w:gridSpan w:val="10"/>
            <w:vAlign w:val="center"/>
          </w:tcPr>
          <w:p w:rsidR="007E6EF7" w:rsidRPr="00074DC3" w:rsidRDefault="007E6EF7" w:rsidP="000C4C93">
            <w:pPr>
              <w:pStyle w:val="NoSpacing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74D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E6EF7" w:rsidRPr="00074DC3" w:rsidRDefault="007E6EF7" w:rsidP="000C4C93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24" w:type="dxa"/>
            <w:gridSpan w:val="10"/>
            <w:vAlign w:val="center"/>
          </w:tcPr>
          <w:p w:rsidR="007E6EF7" w:rsidRPr="00074DC3" w:rsidRDefault="007E6EF7" w:rsidP="000C4C93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074D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  <w:p w:rsidR="00F31EB5" w:rsidRPr="00074DC3" w:rsidRDefault="00F31EB5" w:rsidP="00F31EB5">
            <w:pPr>
              <w:spacing w:line="240" w:lineRule="auto"/>
              <w:rPr>
                <w:b/>
                <w:bCs/>
                <w:i/>
                <w:iCs/>
              </w:rPr>
            </w:pP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17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F31EB5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</w:t>
            </w:r>
            <w:r w:rsidR="00F31E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</w:t>
            </w:r>
          </w:p>
          <w:p w:rsidR="00DC2930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4" w:type="dxa"/>
            <w:gridSpan w:val="2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F31EB5" w:rsidRPr="004013E2" w:rsidTr="002A24DD">
        <w:trPr>
          <w:trHeight w:val="423"/>
        </w:trPr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NoSpacing"/>
            </w:pPr>
          </w:p>
        </w:tc>
        <w:tc>
          <w:tcPr>
            <w:tcW w:w="917" w:type="dxa"/>
            <w:gridSpan w:val="2"/>
          </w:tcPr>
          <w:p w:rsidR="00F31EB5" w:rsidRPr="000C4C93" w:rsidRDefault="00F31EB5" w:rsidP="00F31EB5">
            <w:pPr>
              <w:pStyle w:val="NoSpacing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8916" w:type="dxa"/>
            <w:gridSpan w:val="22"/>
            <w:vAlign w:val="bottom"/>
          </w:tcPr>
          <w:p w:rsidR="00F31EB5" w:rsidRPr="000C4C93" w:rsidRDefault="00F31EB5" w:rsidP="00F31EB5">
            <w:pPr>
              <w:pStyle w:val="NoSpacing"/>
              <w:jc w:val="center"/>
              <w:rPr>
                <w:rFonts w:cs="Cordia New"/>
                <w:b/>
                <w:bCs/>
                <w:i/>
                <w:iCs/>
                <w:sz w:val="30"/>
                <w:szCs w:val="30"/>
              </w:rPr>
            </w:pPr>
            <w:r w:rsidRPr="000C4C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Pr="000C4C93">
              <w:rPr>
                <w:i/>
                <w:iCs/>
                <w:sz w:val="30"/>
                <w:szCs w:val="30"/>
                <w:cs/>
              </w:rPr>
              <w:t>บาท</w:t>
            </w:r>
            <w:r w:rsidRPr="000C4C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73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17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1173F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1173F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1,472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(1,472)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713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(713)</w:t>
            </w:r>
          </w:p>
        </w:tc>
        <w:tc>
          <w:tcPr>
            <w:tcW w:w="274" w:type="dxa"/>
            <w:gridSpan w:val="2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7E6EF7" w:rsidRDefault="00F31EB5" w:rsidP="00F31EB5">
            <w:pPr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ลูกหนี้การค้าที่ยังไม่เรียกเก็บ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4" w:type="dxa"/>
            <w:gridSpan w:val="2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074DC3" w:rsidRDefault="00F31EB5" w:rsidP="00F31E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4" w:type="dxa"/>
            <w:gridSpan w:val="2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173F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(282)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(263)</w:t>
            </w: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7E6EF7" w:rsidRDefault="00F31EB5" w:rsidP="00F31EB5">
            <w:pPr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ลูกหนี้การค้าที่ยังไม่เรียกเก็บ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</w:t>
            </w: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074DC3" w:rsidRDefault="00F31EB5" w:rsidP="00F31E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CA4441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17" w:type="dxa"/>
            <w:gridSpan w:val="2"/>
          </w:tcPr>
          <w:p w:rsidR="00F31EB5" w:rsidRPr="00A978AC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1EB5" w:rsidRPr="00F86740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sz w:val="16"/>
                <w:szCs w:val="20"/>
                <w:highlight w:val="cyan"/>
                <w:rtl/>
                <w:cs/>
              </w:rPr>
            </w:pPr>
          </w:p>
        </w:tc>
        <w:tc>
          <w:tcPr>
            <w:tcW w:w="917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yellow"/>
              </w:rPr>
            </w:pPr>
          </w:p>
        </w:tc>
        <w:tc>
          <w:tcPr>
            <w:tcW w:w="1262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4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</w:tr>
      <w:tr w:rsidR="00F31EB5" w:rsidRPr="00C929AA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2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  <w:r w:rsidRPr="00C929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1,188</w:t>
            </w:r>
          </w:p>
        </w:tc>
        <w:tc>
          <w:tcPr>
            <w:tcW w:w="270" w:type="dxa"/>
            <w:gridSpan w:val="2"/>
          </w:tcPr>
          <w:p w:rsidR="00F31EB5" w:rsidRPr="00D30921" w:rsidRDefault="00F31EB5" w:rsidP="00F31EB5">
            <w:pPr>
              <w:pStyle w:val="acctfourfigures"/>
              <w:tabs>
                <w:tab w:val="clear" w:pos="765"/>
                <w:tab w:val="decimal" w:pos="704"/>
                <w:tab w:val="decimal" w:pos="9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(1,188)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2591C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(489)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1C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A2591C" w:rsidRPr="00C929AA" w:rsidRDefault="00A2591C" w:rsidP="00A2591C">
            <w:pPr>
              <w:rPr>
                <w:rFonts w:ascii="Angsana New" w:hAnsi="Angsana New"/>
                <w:sz w:val="30"/>
                <w:szCs w:val="30"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17" w:type="dxa"/>
            <w:gridSpan w:val="2"/>
          </w:tcPr>
          <w:p w:rsidR="00A2591C" w:rsidRPr="00C929AA" w:rsidRDefault="00A2591C" w:rsidP="00A2591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A2591C" w:rsidRPr="001173F4" w:rsidRDefault="00A2591C" w:rsidP="00A2591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A2591C" w:rsidRPr="004013E2" w:rsidRDefault="00A2591C" w:rsidP="00A2591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591C" w:rsidRPr="00C929AA" w:rsidRDefault="00A2591C" w:rsidP="00A259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2591C" w:rsidRPr="00C929AA" w:rsidRDefault="00A2591C" w:rsidP="00A2591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A2591C" w:rsidRPr="00C929AA" w:rsidRDefault="00A2591C" w:rsidP="00A2591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2591C" w:rsidRPr="00C929AA" w:rsidRDefault="00A2591C" w:rsidP="00A2591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2591C" w:rsidRPr="001173F4" w:rsidRDefault="00A2591C" w:rsidP="00A2591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A2591C" w:rsidRPr="004013E2" w:rsidRDefault="00A2591C" w:rsidP="00A2591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A2591C" w:rsidRPr="00C929AA" w:rsidRDefault="00A2591C" w:rsidP="00A2591C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4" w:type="dxa"/>
            <w:gridSpan w:val="2"/>
          </w:tcPr>
          <w:p w:rsidR="00A2591C" w:rsidRPr="00C929AA" w:rsidRDefault="00A2591C" w:rsidP="00A2591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A2591C" w:rsidRPr="00C929AA" w:rsidRDefault="00A2591C" w:rsidP="00A2591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F31EB5" w:rsidRPr="00C929AA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EB5" w:rsidRPr="00C929AA" w:rsidRDefault="00A2591C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1EB5" w:rsidRPr="00BF277A" w:rsidTr="002A24DD">
        <w:trPr>
          <w:gridAfter w:val="1"/>
          <w:wAfter w:w="63" w:type="dxa"/>
          <w:trHeight w:val="450"/>
        </w:trPr>
        <w:tc>
          <w:tcPr>
            <w:tcW w:w="4518" w:type="dxa"/>
            <w:shd w:val="clear" w:color="auto" w:fill="auto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gridSpan w:val="10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161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97" w:type="dxa"/>
            <w:gridSpan w:val="10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161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EB5" w:rsidRPr="00BF277A" w:rsidTr="002A24DD">
        <w:trPr>
          <w:gridAfter w:val="1"/>
          <w:wAfter w:w="63" w:type="dxa"/>
        </w:trPr>
        <w:tc>
          <w:tcPr>
            <w:tcW w:w="4518" w:type="dxa"/>
            <w:shd w:val="clear" w:color="auto" w:fill="auto"/>
          </w:tcPr>
          <w:p w:rsidR="00F31EB5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F31EB5" w:rsidRPr="000C4C93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  <w:p w:rsidR="00F31EB5" w:rsidRPr="00D30921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:rsidR="00F31EB5" w:rsidRPr="000C4C9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68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36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43" w:type="dxa"/>
            <w:gridSpan w:val="2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F31EB5" w:rsidRPr="001031B3" w:rsidTr="002A24DD">
        <w:trPr>
          <w:gridAfter w:val="1"/>
          <w:wAfter w:w="63" w:type="dxa"/>
          <w:trHeight w:val="342"/>
        </w:trPr>
        <w:tc>
          <w:tcPr>
            <w:tcW w:w="4518" w:type="dxa"/>
            <w:shd w:val="clear" w:color="auto" w:fill="auto"/>
          </w:tcPr>
          <w:p w:rsidR="00F31EB5" w:rsidRPr="00B161D0" w:rsidRDefault="00F31EB5" w:rsidP="00F31EB5">
            <w:pPr>
              <w:pStyle w:val="NoSpacing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F31EB5" w:rsidRPr="00B161D0" w:rsidRDefault="00F31EB5" w:rsidP="00F31EB5">
            <w:pPr>
              <w:pStyle w:val="NoSpacing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87" w:type="dxa"/>
            <w:gridSpan w:val="22"/>
            <w:vAlign w:val="center"/>
          </w:tcPr>
          <w:p w:rsidR="00F31EB5" w:rsidRPr="00B161D0" w:rsidRDefault="00F31EB5" w:rsidP="00F31EB5">
            <w:pPr>
              <w:pStyle w:val="NoSpacing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  <w:r w:rsidRPr="00B16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Pr="00B161D0">
              <w:rPr>
                <w:i/>
                <w:iCs/>
                <w:sz w:val="30"/>
                <w:szCs w:val="30"/>
                <w:cs/>
              </w:rPr>
              <w:t>บาท</w:t>
            </w:r>
            <w:r w:rsidRPr="00B16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31EB5" w:rsidRPr="00BF277A" w:rsidTr="002A24DD">
        <w:trPr>
          <w:gridAfter w:val="1"/>
          <w:wAfter w:w="63" w:type="dxa"/>
        </w:trPr>
        <w:tc>
          <w:tcPr>
            <w:tcW w:w="4518" w:type="dxa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29A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จากการขายและการให้บริการ</w:t>
            </w:r>
          </w:p>
        </w:tc>
        <w:tc>
          <w:tcPr>
            <w:tcW w:w="900" w:type="dxa"/>
            <w:gridSpan w:val="2"/>
          </w:tcPr>
          <w:p w:rsidR="00F31EB5" w:rsidRPr="000C4C93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F31EB5" w:rsidRPr="00C929AA" w:rsidRDefault="002B006F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3FA9">
              <w:rPr>
                <w:rFonts w:ascii="Angsana New" w:hAnsi="Angsana New"/>
                <w:sz w:val="30"/>
                <w:szCs w:val="30"/>
                <w:lang w:val="en-US" w:bidi="th-TH"/>
              </w:rPr>
              <w:t>3,294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F31EB5" w:rsidRPr="001F7D62" w:rsidRDefault="002B006F" w:rsidP="00F31EB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1F7D6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F31EB5" w:rsidRPr="001F7D62" w:rsidRDefault="002B006F" w:rsidP="00F31EB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(3,300)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2030C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CB754E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3FA9">
              <w:rPr>
                <w:rFonts w:ascii="Angsana New" w:hAnsi="Angsana New"/>
                <w:sz w:val="30"/>
                <w:szCs w:val="30"/>
              </w:rPr>
              <w:t>1,209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</w:tcPr>
          <w:p w:rsidR="00F31EB5" w:rsidRPr="00C929AA" w:rsidRDefault="00CF3FA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F31EB5" w:rsidRPr="00C2030C" w:rsidRDefault="00F31EB5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F31EB5" w:rsidRPr="00C929AA" w:rsidRDefault="00CB754E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3FA9">
              <w:rPr>
                <w:rFonts w:ascii="Angsana New" w:hAnsi="Angsana New"/>
                <w:sz w:val="30"/>
                <w:szCs w:val="30"/>
              </w:rPr>
              <w:t>1,209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1EB5" w:rsidRPr="00BF277A" w:rsidTr="002A24DD">
        <w:trPr>
          <w:gridAfter w:val="1"/>
          <w:wAfter w:w="63" w:type="dxa"/>
        </w:trPr>
        <w:tc>
          <w:tcPr>
            <w:tcW w:w="4518" w:type="dxa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gridSpan w:val="2"/>
          </w:tcPr>
          <w:p w:rsidR="00F31EB5" w:rsidRPr="000C4C93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F31EB5" w:rsidRPr="00C929AA" w:rsidRDefault="00CF3FA9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68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F31EB5" w:rsidRPr="001F7D62" w:rsidRDefault="002B006F" w:rsidP="00F31EB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1F7D6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F31EB5" w:rsidRPr="001F7D62" w:rsidRDefault="002B006F" w:rsidP="00F31EB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2030C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CF3FA9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36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</w:tcPr>
          <w:p w:rsidR="00F31EB5" w:rsidRPr="00C929AA" w:rsidRDefault="00CF3FA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F31EB5" w:rsidRPr="00C2030C" w:rsidRDefault="00F31EB5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F31EB5" w:rsidRPr="00C929AA" w:rsidRDefault="00CF3FA9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F31EB5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F31EB5" w:rsidRPr="00C929AA" w:rsidRDefault="00F31EB5" w:rsidP="00F31EB5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EB5" w:rsidRPr="00927138" w:rsidRDefault="00CF3FA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EB5" w:rsidRPr="00927138" w:rsidRDefault="00CF3FA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F31EB5" w:rsidRPr="00C929AA" w:rsidRDefault="00F31EB5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2079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3C2079" w:rsidRPr="003C2079" w:rsidRDefault="003C2079" w:rsidP="00F31EB5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</w:pPr>
          </w:p>
        </w:tc>
        <w:tc>
          <w:tcPr>
            <w:tcW w:w="900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260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vertAlign w:val="superscript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C2079" w:rsidRPr="003C2079" w:rsidRDefault="003C2079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3C2079" w:rsidRPr="003C2079" w:rsidRDefault="003C2079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</w:tr>
      <w:tr w:rsidR="003C2079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3C2079" w:rsidRPr="003C2079" w:rsidRDefault="003C2079" w:rsidP="003C2079">
            <w:pPr>
              <w:rPr>
                <w:rFonts w:ascii="Angsana New" w:hAnsi="Angsana New"/>
                <w:sz w:val="30"/>
                <w:szCs w:val="30"/>
              </w:rPr>
            </w:pP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สำหรับงวด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้า</w:t>
            </w: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30 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C2079" w:rsidRPr="003C2079" w:rsidRDefault="003C2079" w:rsidP="003C20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3C2079" w:rsidRPr="003C2079" w:rsidRDefault="003C2079" w:rsidP="003C20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5DFD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495DFD" w:rsidRPr="00C929AA" w:rsidRDefault="00495DFD" w:rsidP="00495D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29A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จากการขายและการให้บริการ</w:t>
            </w:r>
          </w:p>
        </w:tc>
        <w:tc>
          <w:tcPr>
            <w:tcW w:w="90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495DFD" w:rsidRPr="00C929AA" w:rsidRDefault="002B006F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3FA9">
              <w:rPr>
                <w:rFonts w:ascii="Angsana New" w:hAnsi="Angsana New"/>
                <w:sz w:val="30"/>
                <w:szCs w:val="30"/>
                <w:lang w:val="en-US" w:bidi="th-TH"/>
              </w:rPr>
              <w:t>9,243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495DFD" w:rsidRPr="001F7D62" w:rsidRDefault="002B006F" w:rsidP="00495DF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495DFD" w:rsidRPr="003C2079" w:rsidRDefault="00CD372E" w:rsidP="00495D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B006F">
              <w:rPr>
                <w:rFonts w:ascii="Angsana New" w:hAnsi="Angsana New"/>
                <w:sz w:val="30"/>
                <w:szCs w:val="30"/>
                <w:lang w:val="en-US" w:bidi="th-TH"/>
              </w:rPr>
              <w:t>9,259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95DFD" w:rsidRPr="003C2079" w:rsidRDefault="00495DFD" w:rsidP="00495D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95DFD" w:rsidRPr="00C929AA" w:rsidRDefault="00CB754E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3FA9">
              <w:rPr>
                <w:rFonts w:ascii="Angsana New" w:hAnsi="Angsana New"/>
                <w:sz w:val="30"/>
                <w:szCs w:val="30"/>
              </w:rPr>
              <w:t>2,910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495DFD" w:rsidRPr="00C2030C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</w:tcPr>
          <w:p w:rsidR="00495DFD" w:rsidRPr="00C929AA" w:rsidRDefault="00CF3FA9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495DFD" w:rsidRPr="00C2030C" w:rsidRDefault="00495DFD" w:rsidP="00495D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495DFD" w:rsidRPr="00C929AA" w:rsidRDefault="00CB754E" w:rsidP="00495D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F3FA9">
              <w:rPr>
                <w:rFonts w:ascii="Angsana New" w:hAnsi="Angsana New"/>
                <w:sz w:val="30"/>
                <w:szCs w:val="30"/>
              </w:rPr>
              <w:t>2,910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5DFD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495DFD" w:rsidRPr="00C929AA" w:rsidRDefault="00495DFD" w:rsidP="00495DFD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495DFD" w:rsidRPr="00C929AA" w:rsidRDefault="00CF3FA9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68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5DFD" w:rsidRPr="001F7D62" w:rsidRDefault="002B006F" w:rsidP="00495DF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495DFD" w:rsidRPr="003C2079" w:rsidRDefault="002B006F" w:rsidP="00773183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95DFD" w:rsidRPr="003C2079" w:rsidRDefault="00495DFD" w:rsidP="00495D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95DFD" w:rsidRPr="00C929AA" w:rsidRDefault="00CF3FA9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36" w:type="dxa"/>
            <w:gridSpan w:val="2"/>
          </w:tcPr>
          <w:p w:rsidR="00495DFD" w:rsidRPr="00C2030C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:rsidR="00495DFD" w:rsidRPr="00C929AA" w:rsidRDefault="00CF3FA9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495DFD" w:rsidRPr="00C2030C" w:rsidRDefault="00495DFD" w:rsidP="00495D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495DFD" w:rsidRPr="00C929AA" w:rsidRDefault="00CF3FA9" w:rsidP="00495D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495DFD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495DFD" w:rsidRPr="003C2079" w:rsidRDefault="00495DFD" w:rsidP="00495DFD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DFD" w:rsidRPr="003C2079" w:rsidRDefault="00CF3FA9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95DFD" w:rsidRPr="003C2079" w:rsidRDefault="00495DFD" w:rsidP="00495DF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5DFD" w:rsidRPr="003C2079" w:rsidRDefault="00CF3FA9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495DFD" w:rsidRPr="003C2079" w:rsidRDefault="00495DFD" w:rsidP="00495D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9E352D" w:rsidRDefault="009E352D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161D0" w:rsidRDefault="00B161D0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E1F71" w:rsidRDefault="00EE1F71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161D0" w:rsidRDefault="00B161D0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4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558"/>
        <w:gridCol w:w="1350"/>
        <w:gridCol w:w="268"/>
        <w:gridCol w:w="1262"/>
        <w:gridCol w:w="252"/>
        <w:gridCol w:w="1368"/>
        <w:gridCol w:w="270"/>
        <w:gridCol w:w="1350"/>
        <w:gridCol w:w="236"/>
        <w:gridCol w:w="1114"/>
        <w:gridCol w:w="270"/>
        <w:gridCol w:w="1350"/>
      </w:tblGrid>
      <w:tr w:rsidR="000C4C93" w:rsidRPr="00E00C40" w:rsidTr="002A24DD">
        <w:trPr>
          <w:trHeight w:val="405"/>
          <w:tblHeader/>
        </w:trPr>
        <w:tc>
          <w:tcPr>
            <w:tcW w:w="4788" w:type="dxa"/>
            <w:shd w:val="clear" w:color="auto" w:fill="auto"/>
          </w:tcPr>
          <w:p w:rsidR="000C4C93" w:rsidRPr="00E00C40" w:rsidRDefault="000C4C93" w:rsidP="000C4C93">
            <w:pPr>
              <w:pStyle w:val="NoSpacing"/>
              <w:jc w:val="center"/>
              <w:rPr>
                <w:sz w:val="30"/>
                <w:szCs w:val="30"/>
              </w:rPr>
            </w:pPr>
          </w:p>
        </w:tc>
        <w:tc>
          <w:tcPr>
            <w:tcW w:w="558" w:type="dxa"/>
          </w:tcPr>
          <w:p w:rsidR="000C4C93" w:rsidRPr="00E00C40" w:rsidRDefault="000C4C93" w:rsidP="000C4C93">
            <w:pPr>
              <w:pStyle w:val="NoSpacing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gridSpan w:val="5"/>
          </w:tcPr>
          <w:p w:rsidR="000C4C93" w:rsidRPr="00B161D0" w:rsidRDefault="000C4C93" w:rsidP="000C4C93">
            <w:pPr>
              <w:pStyle w:val="NoSpacing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B161D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0C4C93" w:rsidRPr="00B161D0" w:rsidRDefault="000C4C93" w:rsidP="000C4C93">
            <w:pPr>
              <w:pStyle w:val="NoSpacing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:rsidR="000C4C93" w:rsidRPr="00B161D0" w:rsidRDefault="000C4C93" w:rsidP="000C4C93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161D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EB5" w:rsidRPr="003D151B" w:rsidTr="002A24DD">
        <w:trPr>
          <w:tblHeader/>
        </w:trPr>
        <w:tc>
          <w:tcPr>
            <w:tcW w:w="4788" w:type="dxa"/>
            <w:shd w:val="clear" w:color="auto" w:fill="auto"/>
          </w:tcPr>
          <w:p w:rsidR="00F31EB5" w:rsidRDefault="00F31EB5" w:rsidP="00F31E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31EB5" w:rsidRPr="00B161D0" w:rsidRDefault="00F31EB5" w:rsidP="00F31E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  <w:p w:rsidR="00F31EB5" w:rsidRPr="00143320" w:rsidRDefault="00F31EB5" w:rsidP="00F31E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สำหรับงวด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643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้า</w:t>
            </w: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446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161D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58" w:type="dxa"/>
          </w:tcPr>
          <w:p w:rsidR="00F31EB5" w:rsidRPr="00B161D0" w:rsidRDefault="00F31EB5" w:rsidP="00F31EB5">
            <w:pPr>
              <w:pStyle w:val="NoSpacing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161D0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68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52" w:type="dxa"/>
            <w:shd w:val="clear" w:color="auto" w:fill="auto"/>
          </w:tcPr>
          <w:p w:rsidR="00F31EB5" w:rsidRPr="00B161D0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61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shd w:val="clear" w:color="auto" w:fill="auto"/>
          </w:tcPr>
          <w:p w:rsidR="00F31EB5" w:rsidRPr="00B161D0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161D0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36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0" w:type="dxa"/>
          </w:tcPr>
          <w:p w:rsidR="00F31EB5" w:rsidRPr="00B161D0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61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F31EB5" w:rsidRPr="003D151B" w:rsidTr="002A24DD">
        <w:trPr>
          <w:trHeight w:val="423"/>
          <w:tblHeader/>
        </w:trPr>
        <w:tc>
          <w:tcPr>
            <w:tcW w:w="4788" w:type="dxa"/>
            <w:shd w:val="clear" w:color="auto" w:fill="auto"/>
          </w:tcPr>
          <w:p w:rsidR="00F31EB5" w:rsidRPr="007F7531" w:rsidRDefault="00F31EB5" w:rsidP="00F31EB5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:rsidR="00F31EB5" w:rsidRPr="007F7531" w:rsidRDefault="00F31EB5" w:rsidP="00F31EB5">
            <w:pPr>
              <w:pStyle w:val="NoSpacing"/>
              <w:jc w:val="center"/>
              <w:rPr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9090" w:type="dxa"/>
            <w:gridSpan w:val="11"/>
          </w:tcPr>
          <w:p w:rsidR="00F31EB5" w:rsidRPr="007F7531" w:rsidRDefault="00F31EB5" w:rsidP="00F31EB5">
            <w:pPr>
              <w:pStyle w:val="NoSpacing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75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1EB5" w:rsidRPr="00FB04BA" w:rsidTr="002A24DD">
        <w:tc>
          <w:tcPr>
            <w:tcW w:w="4788" w:type="dxa"/>
            <w:shd w:val="clear" w:color="auto" w:fill="auto"/>
          </w:tcPr>
          <w:p w:rsidR="00F31EB5" w:rsidRPr="001F7D62" w:rsidRDefault="00F31EB5" w:rsidP="00F31EB5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1F7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55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6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1080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88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31EB5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31EB5" w:rsidRPr="001F7D62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55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31EB5" w:rsidRPr="002A24DD" w:rsidRDefault="00330479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(1,758)</w:t>
            </w:r>
          </w:p>
        </w:tc>
        <w:tc>
          <w:tcPr>
            <w:tcW w:w="26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31EB5" w:rsidRPr="001F7D62" w:rsidRDefault="00330479" w:rsidP="00F31EB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1,758</w:t>
            </w:r>
          </w:p>
        </w:tc>
        <w:tc>
          <w:tcPr>
            <w:tcW w:w="252" w:type="dxa"/>
            <w:shd w:val="clear" w:color="auto" w:fill="auto"/>
          </w:tcPr>
          <w:p w:rsidR="00F31EB5" w:rsidRPr="001F7D6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31EB5" w:rsidRPr="001F7D62" w:rsidRDefault="003304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892693" w:rsidRDefault="00330479" w:rsidP="00E9690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(980)</w:t>
            </w:r>
          </w:p>
        </w:tc>
        <w:tc>
          <w:tcPr>
            <w:tcW w:w="236" w:type="dxa"/>
          </w:tcPr>
          <w:p w:rsidR="00F31EB5" w:rsidRPr="00892693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F31EB5" w:rsidRPr="00892693" w:rsidRDefault="00330479" w:rsidP="00E9690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1F7D62" w:rsidRDefault="003304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09D" w:rsidRPr="00FB04BA" w:rsidTr="00A438C7">
        <w:tc>
          <w:tcPr>
            <w:tcW w:w="4788" w:type="dxa"/>
            <w:shd w:val="clear" w:color="auto" w:fill="auto"/>
          </w:tcPr>
          <w:p w:rsidR="00F4509D" w:rsidRPr="007E6EF7" w:rsidRDefault="00F4509D" w:rsidP="00F4509D">
            <w:pPr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23E4">
              <w:rPr>
                <w:rFonts w:ascii="Angsana New" w:hAnsi="Angsana New"/>
                <w:sz w:val="30"/>
                <w:szCs w:val="30"/>
                <w:lang w:val="en-US" w:bidi="th-TH"/>
              </w:rPr>
              <w:t>1,507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23E4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F4509D" w:rsidRPr="00892693" w:rsidRDefault="000623E4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(748)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0623E4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</w:tr>
      <w:tr w:rsidR="000623E4" w:rsidRPr="00FB04BA" w:rsidTr="00A438C7">
        <w:tc>
          <w:tcPr>
            <w:tcW w:w="4788" w:type="dxa"/>
            <w:shd w:val="clear" w:color="auto" w:fill="auto"/>
          </w:tcPr>
          <w:p w:rsidR="000623E4" w:rsidRPr="00074DC3" w:rsidRDefault="000623E4" w:rsidP="000623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558" w:type="dxa"/>
          </w:tcPr>
          <w:p w:rsidR="000623E4" w:rsidRPr="00FB04BA" w:rsidRDefault="000623E4" w:rsidP="000623E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0623E4" w:rsidRPr="002A24DD" w:rsidRDefault="000623E4" w:rsidP="000623E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251</w:t>
            </w:r>
          </w:p>
        </w:tc>
        <w:tc>
          <w:tcPr>
            <w:tcW w:w="268" w:type="dxa"/>
          </w:tcPr>
          <w:p w:rsidR="000623E4" w:rsidRPr="00FB04BA" w:rsidRDefault="000623E4" w:rsidP="000623E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0623E4" w:rsidRPr="007B0C99" w:rsidRDefault="000623E4" w:rsidP="000623E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(251)</w:t>
            </w:r>
          </w:p>
        </w:tc>
        <w:tc>
          <w:tcPr>
            <w:tcW w:w="252" w:type="dxa"/>
            <w:shd w:val="clear" w:color="auto" w:fill="auto"/>
          </w:tcPr>
          <w:p w:rsidR="000623E4" w:rsidRPr="007B0C99" w:rsidRDefault="000623E4" w:rsidP="000623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0623E4" w:rsidRPr="001F7D62" w:rsidRDefault="000623E4" w:rsidP="000623E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623E4" w:rsidRPr="00FB04BA" w:rsidRDefault="000623E4" w:rsidP="000623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0623E4" w:rsidRPr="00892693" w:rsidRDefault="000623E4" w:rsidP="000623E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36" w:type="dxa"/>
          </w:tcPr>
          <w:p w:rsidR="000623E4" w:rsidRPr="00892693" w:rsidRDefault="000623E4" w:rsidP="000623E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0623E4" w:rsidRPr="00892693" w:rsidRDefault="000623E4" w:rsidP="000623E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  <w:tc>
          <w:tcPr>
            <w:tcW w:w="270" w:type="dxa"/>
            <w:shd w:val="clear" w:color="auto" w:fill="auto"/>
          </w:tcPr>
          <w:p w:rsidR="000623E4" w:rsidRPr="00FB04BA" w:rsidRDefault="000623E4" w:rsidP="000623E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0623E4" w:rsidRPr="001F7D62" w:rsidRDefault="000623E4" w:rsidP="000623E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09D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4509D" w:rsidRPr="001F7D62" w:rsidRDefault="00F4509D" w:rsidP="00F4509D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1,188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(1,188)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F4509D" w:rsidRPr="00892693" w:rsidRDefault="00330479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(489)</w:t>
            </w:r>
          </w:p>
        </w:tc>
        <w:tc>
          <w:tcPr>
            <w:tcW w:w="270" w:type="dxa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09D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4509D" w:rsidRPr="000C4C93" w:rsidRDefault="00F4509D" w:rsidP="00F4509D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1,188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4509D" w:rsidRPr="00892693" w:rsidRDefault="00330479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  <w:tr w:rsidR="00F4509D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4509D" w:rsidRPr="001F7D62" w:rsidRDefault="00F4509D" w:rsidP="00F450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8" w:type="dxa"/>
          </w:tcPr>
          <w:p w:rsidR="00F4509D" w:rsidRPr="00673FCF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F4509D" w:rsidRPr="001F7D62" w:rsidRDefault="00330479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509D" w:rsidRPr="00673FCF" w:rsidRDefault="00F4509D" w:rsidP="00F450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673FCF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:rsidR="000C4C93" w:rsidRPr="009E352D" w:rsidRDefault="000C4C93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9E352D" w:rsidRDefault="009E352D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9E352D" w:rsidRDefault="009E352D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7E6EF7" w:rsidSect="00E762A1">
          <w:headerReference w:type="even" r:id="rId12"/>
          <w:headerReference w:type="default" r:id="rId13"/>
          <w:headerReference w:type="first" r:id="rId14"/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p w:rsidR="00F212CE" w:rsidRPr="002E5E39" w:rsidRDefault="00F212CE" w:rsidP="002E5E3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E5E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F212CE" w:rsidRPr="002E5E39" w:rsidRDefault="00F212CE" w:rsidP="002E5E39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lang w:val="en-US"/>
        </w:rPr>
      </w:pPr>
    </w:p>
    <w:p w:rsidR="002E5E39" w:rsidRDefault="002E5E39" w:rsidP="002E5E3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ความสัมพันธ์ที่มีกับบริษัทย่อย บริษัทร่วม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และการร่วมค้าได้เปิดเผยในหมายเหตุข้อ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Cs/>
          <w:color w:val="000000"/>
          <w:sz w:val="30"/>
          <w:szCs w:val="30"/>
        </w:rPr>
        <w:t>8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 xml:space="preserve"> และ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Cs/>
          <w:color w:val="000000"/>
          <w:sz w:val="30"/>
          <w:szCs w:val="30"/>
        </w:rPr>
        <w:t>9</w:t>
      </w:r>
    </w:p>
    <w:p w:rsidR="00DE091B" w:rsidRDefault="00DE091B" w:rsidP="002E5E3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</w:p>
    <w:p w:rsidR="002E5E39" w:rsidRPr="002E5E39" w:rsidRDefault="002E5E39" w:rsidP="002E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E5E3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รายการที่สำคัญกับบุคคลหรือกิจการที่เกี่ยวข้องกันสำหรับงวดสามเดือนและเก้าเดือนสิ้นสุดวันที่ 30 กันยายน</w:t>
      </w:r>
      <w:r w:rsidRPr="002E5E39">
        <w:rPr>
          <w:rFonts w:asciiTheme="majorBidi" w:hAnsiTheme="majorBidi" w:cstheme="majorBidi"/>
          <w:sz w:val="30"/>
          <w:szCs w:val="30"/>
        </w:rPr>
        <w:t xml:space="preserve"> 25</w:t>
      </w:r>
      <w:r w:rsidRPr="002E5E39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>2</w:t>
      </w:r>
      <w:r w:rsidRPr="002E5E39">
        <w:rPr>
          <w:rFonts w:asciiTheme="majorBidi" w:hAnsiTheme="majorBidi" w:cstheme="majorBidi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E5E39">
        <w:rPr>
          <w:rFonts w:asciiTheme="majorBidi" w:hAnsiTheme="majorBidi" w:cstheme="majorBidi"/>
          <w:sz w:val="30"/>
          <w:szCs w:val="30"/>
        </w:rPr>
        <w:t>25</w:t>
      </w:r>
      <w:r w:rsidRPr="002E5E39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>1</w:t>
      </w:r>
      <w:r w:rsidRPr="002E5E3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:rsidR="002E5E39" w:rsidRPr="002E5E39" w:rsidRDefault="002E5E39" w:rsidP="002E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E5E39" w:rsidRPr="002E5E39" w:rsidTr="002E5E39">
        <w:trPr>
          <w:tblHeader/>
        </w:trPr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E39" w:rsidRPr="002E5E39" w:rsidTr="002E5E39">
        <w:trPr>
          <w:tblHeader/>
        </w:trPr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30 กันยายน </w:t>
            </w: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2E5E39" w:rsidRPr="002E5E39" w:rsidTr="002E5E39">
        <w:trPr>
          <w:trHeight w:val="344"/>
          <w:tblHeader/>
        </w:trPr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E5E39" w:rsidRPr="002E5E39" w:rsidTr="002E5E39"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B1975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ค่าธรรมเนียมและรายได้อื่น </w:t>
            </w: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B1975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EB1975" w:rsidRPr="002E5E39" w:rsidTr="002E5E39">
        <w:tc>
          <w:tcPr>
            <w:tcW w:w="4140" w:type="dxa"/>
            <w:shd w:val="clear" w:color="auto" w:fill="auto"/>
          </w:tcPr>
          <w:p w:rsidR="00EB1975" w:rsidRPr="002E5E39" w:rsidRDefault="00EB1975" w:rsidP="00EB1975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:rsidR="00EB1975" w:rsidRPr="002E5E39" w:rsidRDefault="00EB1975" w:rsidP="00EB1975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1975" w:rsidRPr="002E5E39" w:rsidRDefault="00EB1975" w:rsidP="00EB1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1975" w:rsidRPr="002E5E39" w:rsidRDefault="00EB1975" w:rsidP="00EB1975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1975" w:rsidRPr="002E5E39" w:rsidRDefault="00EB1975" w:rsidP="00EB1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1975" w:rsidRPr="00F677E1" w:rsidRDefault="00EB1975" w:rsidP="00EB1975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1975" w:rsidRPr="00A97B80" w:rsidRDefault="00EB1975" w:rsidP="00EB1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1975" w:rsidRPr="002E5E39" w:rsidRDefault="00EB1975" w:rsidP="00EB1975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  <w:vAlign w:val="bottom"/>
          </w:tcPr>
          <w:p w:rsidR="00E60032" w:rsidRPr="002E5E39" w:rsidRDefault="00E60032" w:rsidP="00E60032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60032" w:rsidRPr="002E5E39" w:rsidRDefault="00EB1975" w:rsidP="00E60032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E60032" w:rsidRPr="002E5E39" w:rsidTr="004E18FE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60032" w:rsidRPr="002E5E39" w:rsidRDefault="00EB1975" w:rsidP="00E60032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B1975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EB1975" w:rsidRPr="002E5E39" w:rsidTr="002E5E39">
        <w:tc>
          <w:tcPr>
            <w:tcW w:w="4140" w:type="dxa"/>
            <w:shd w:val="clear" w:color="auto" w:fill="auto"/>
          </w:tcPr>
          <w:p w:rsidR="00EB1975" w:rsidRPr="002E5E39" w:rsidRDefault="00EB1975" w:rsidP="00EB197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80" w:type="dxa"/>
          </w:tcPr>
          <w:p w:rsidR="00EB1975" w:rsidRPr="002E5E39" w:rsidRDefault="00EB1975" w:rsidP="00EB1975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B1975" w:rsidRPr="002E5E39" w:rsidRDefault="00EB1975" w:rsidP="00EB1975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B1975" w:rsidRPr="002E5E39" w:rsidRDefault="00EB1975" w:rsidP="00EB1975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B1975" w:rsidRPr="002E5E39" w:rsidRDefault="00EB1975" w:rsidP="00EB1975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B1975" w:rsidRPr="00F677E1" w:rsidRDefault="00EB1975" w:rsidP="00EB1975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B1975" w:rsidRPr="00A97B80" w:rsidRDefault="00EB1975" w:rsidP="00EB1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B1975" w:rsidRPr="002E5E39" w:rsidRDefault="00EB1975" w:rsidP="00EB1975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27"/>
                <w:tab w:val="left" w:pos="252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350A" w:rsidRPr="002E5E39" w:rsidTr="002E5E39">
        <w:tc>
          <w:tcPr>
            <w:tcW w:w="4140" w:type="dxa"/>
            <w:shd w:val="clear" w:color="auto" w:fill="auto"/>
          </w:tcPr>
          <w:p w:rsidR="00C3350A" w:rsidRPr="002E5E39" w:rsidRDefault="00C3350A" w:rsidP="00C3350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C3350A" w:rsidRPr="002E5E39" w:rsidTr="002E5E39">
        <w:tc>
          <w:tcPr>
            <w:tcW w:w="4140" w:type="dxa"/>
            <w:shd w:val="clear" w:color="auto" w:fill="auto"/>
          </w:tcPr>
          <w:p w:rsidR="00C3350A" w:rsidRPr="002E5E39" w:rsidRDefault="00C3350A" w:rsidP="00C3350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ค่าธรรมเนียมและรายได้อื่น</w:t>
            </w: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3350A" w:rsidRPr="002E5E39" w:rsidTr="002E5E39">
        <w:tc>
          <w:tcPr>
            <w:tcW w:w="4140" w:type="dxa"/>
            <w:shd w:val="clear" w:color="auto" w:fill="auto"/>
          </w:tcPr>
          <w:p w:rsidR="00C3350A" w:rsidRPr="002E5E39" w:rsidRDefault="00C3350A" w:rsidP="00C3350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C3350A" w:rsidRPr="002E5E39" w:rsidTr="002E5E39">
        <w:trPr>
          <w:trHeight w:val="203"/>
        </w:trPr>
        <w:tc>
          <w:tcPr>
            <w:tcW w:w="4140" w:type="dxa"/>
            <w:shd w:val="clear" w:color="auto" w:fill="auto"/>
          </w:tcPr>
          <w:p w:rsidR="00C3350A" w:rsidRPr="002E5E39" w:rsidRDefault="00C3350A" w:rsidP="00C3350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left" w:pos="25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2E5E39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ค่าธร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รมเนียมและรายได้อื่น</w:t>
            </w:r>
          </w:p>
        </w:tc>
        <w:tc>
          <w:tcPr>
            <w:tcW w:w="1080" w:type="dxa"/>
            <w:shd w:val="clear" w:color="auto" w:fill="auto"/>
          </w:tcPr>
          <w:p w:rsidR="00C3350A" w:rsidRPr="0043252E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43252E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3350A" w:rsidRPr="00A97B80" w:rsidTr="002E5E39">
        <w:trPr>
          <w:trHeight w:val="389"/>
        </w:trPr>
        <w:tc>
          <w:tcPr>
            <w:tcW w:w="4140" w:type="dxa"/>
            <w:shd w:val="clear" w:color="auto" w:fill="auto"/>
            <w:vAlign w:val="center"/>
          </w:tcPr>
          <w:p w:rsidR="00C3350A" w:rsidRPr="00A97B80" w:rsidRDefault="00C3350A" w:rsidP="00C3350A">
            <w:pPr>
              <w:tabs>
                <w:tab w:val="clear" w:pos="227"/>
                <w:tab w:val="left" w:pos="162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:rsidR="00C3350A" w:rsidRPr="00695A40" w:rsidRDefault="00C3350A" w:rsidP="00C3350A">
            <w:pPr>
              <w:pStyle w:val="a1"/>
              <w:tabs>
                <w:tab w:val="decimal" w:pos="864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Pr="00695A40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695A40" w:rsidRDefault="00C3350A" w:rsidP="00C3350A">
            <w:pPr>
              <w:pStyle w:val="a1"/>
              <w:tabs>
                <w:tab w:val="decimal" w:pos="864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  <w:r w:rsidRPr="00695A40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3350A" w:rsidRPr="00F677E1" w:rsidTr="002E5E39">
        <w:tc>
          <w:tcPr>
            <w:tcW w:w="4140" w:type="dxa"/>
            <w:shd w:val="clear" w:color="auto" w:fill="auto"/>
          </w:tcPr>
          <w:p w:rsidR="00C3350A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77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350A" w:rsidRPr="00F677E1" w:rsidTr="002E5E39">
        <w:tc>
          <w:tcPr>
            <w:tcW w:w="4140" w:type="dxa"/>
            <w:shd w:val="clear" w:color="auto" w:fill="auto"/>
          </w:tcPr>
          <w:p w:rsidR="00C3350A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50A" w:rsidRPr="00F677E1" w:rsidTr="002E5E39">
        <w:tc>
          <w:tcPr>
            <w:tcW w:w="4140" w:type="dxa"/>
            <w:shd w:val="clear" w:color="auto" w:fill="auto"/>
          </w:tcPr>
          <w:p w:rsidR="00C3350A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50A" w:rsidRPr="00F677E1" w:rsidTr="002E5E39">
        <w:tc>
          <w:tcPr>
            <w:tcW w:w="4140" w:type="dxa"/>
            <w:shd w:val="clear" w:color="auto" w:fill="auto"/>
          </w:tcPr>
          <w:p w:rsidR="00C3350A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50A" w:rsidRPr="00F677E1" w:rsidTr="002E5E39">
        <w:tc>
          <w:tcPr>
            <w:tcW w:w="4140" w:type="dxa"/>
            <w:shd w:val="clear" w:color="auto" w:fill="auto"/>
          </w:tcPr>
          <w:p w:rsidR="00C3350A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3350A" w:rsidRPr="00A97B80" w:rsidRDefault="00C3350A" w:rsidP="00C3350A">
            <w:pPr>
              <w:pStyle w:val="a1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350A" w:rsidRPr="00A97B80" w:rsidRDefault="00C3350A" w:rsidP="00C3350A">
            <w:pPr>
              <w:pStyle w:val="a1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C3350A" w:rsidRPr="00A97B80" w:rsidTr="002E5E39">
        <w:tc>
          <w:tcPr>
            <w:tcW w:w="4140" w:type="dxa"/>
            <w:shd w:val="clear" w:color="auto" w:fill="auto"/>
          </w:tcPr>
          <w:p w:rsidR="00C3350A" w:rsidRPr="00A97B80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F677E1" w:rsidRDefault="00C3350A" w:rsidP="00C3350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77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3350A" w:rsidRPr="00A97B80" w:rsidRDefault="00C3350A" w:rsidP="00C3350A">
            <w:pPr>
              <w:pStyle w:val="a1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3350A" w:rsidRPr="00A97B80" w:rsidRDefault="00C3350A" w:rsidP="00C3350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:rsidR="002E5E39" w:rsidRPr="005F39CE" w:rsidRDefault="002E5E39" w:rsidP="002E5E39">
      <w:pPr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1080"/>
      </w:tblGrid>
      <w:tr w:rsidR="002E5E39" w:rsidRPr="002E5E39" w:rsidTr="002E5E39">
        <w:trPr>
          <w:tblHeader/>
        </w:trPr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</w:p>
        </w:tc>
        <w:tc>
          <w:tcPr>
            <w:tcW w:w="2430" w:type="dxa"/>
            <w:gridSpan w:val="4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E39" w:rsidRPr="002E5E39" w:rsidTr="002E5E39">
        <w:trPr>
          <w:trHeight w:val="70"/>
          <w:tblHeader/>
        </w:trPr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E5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 </w:t>
            </w: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E5E39" w:rsidRPr="002E5E39" w:rsidRDefault="002E5E39" w:rsidP="002E5E3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2E5E39" w:rsidRPr="002E5E39" w:rsidTr="002E5E39">
        <w:trPr>
          <w:trHeight w:val="344"/>
          <w:tblHeader/>
        </w:trPr>
        <w:tc>
          <w:tcPr>
            <w:tcW w:w="4140" w:type="dxa"/>
            <w:shd w:val="clear" w:color="auto" w:fill="auto"/>
          </w:tcPr>
          <w:p w:rsidR="002E5E39" w:rsidRPr="002E5E39" w:rsidRDefault="002E5E39" w:rsidP="002E5E3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:rsidR="002E5E39" w:rsidRPr="002E5E39" w:rsidRDefault="002E5E39" w:rsidP="002E5E3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E5E39" w:rsidRPr="002E5E39" w:rsidTr="002E5E39">
        <w:tc>
          <w:tcPr>
            <w:tcW w:w="4140" w:type="dxa"/>
          </w:tcPr>
          <w:p w:rsidR="002E5E39" w:rsidRPr="002E5E39" w:rsidRDefault="002E5E39" w:rsidP="002E5E3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2E5E39" w:rsidRPr="002E5E39" w:rsidRDefault="002E5E39" w:rsidP="002E5E39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2E5E39" w:rsidRPr="002E5E39" w:rsidRDefault="002E5E39" w:rsidP="002E5E39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E5E39" w:rsidRPr="002E5E39" w:rsidRDefault="002E5E39" w:rsidP="002E5E39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E5E39" w:rsidRPr="002E5E39" w:rsidRDefault="002E5E39" w:rsidP="002E5E3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ค่าธรรมเนียมและรายได้อื่น 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  <w:vAlign w:val="bottom"/>
          </w:tcPr>
          <w:p w:rsidR="00E60032" w:rsidRPr="002E5E39" w:rsidRDefault="00E60032" w:rsidP="00E6003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60032" w:rsidRPr="002E5E39" w:rsidRDefault="00E60032" w:rsidP="00E60032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E60032" w:rsidRPr="002E5E39" w:rsidRDefault="00E60032" w:rsidP="00E60032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</w:tr>
      <w:tr w:rsidR="002A3B47" w:rsidRPr="002E5E39" w:rsidTr="002E5E39">
        <w:tc>
          <w:tcPr>
            <w:tcW w:w="4140" w:type="dxa"/>
            <w:shd w:val="clear" w:color="auto" w:fill="auto"/>
          </w:tcPr>
          <w:p w:rsidR="002A3B47" w:rsidRPr="002E5E39" w:rsidRDefault="002A3B47" w:rsidP="002A3B4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2A3B47" w:rsidRPr="002E5E39" w:rsidRDefault="002A3B47" w:rsidP="002A3B47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A3B47" w:rsidRPr="002E5E39" w:rsidTr="002E5E39">
        <w:tc>
          <w:tcPr>
            <w:tcW w:w="4140" w:type="dxa"/>
            <w:shd w:val="clear" w:color="auto" w:fill="auto"/>
          </w:tcPr>
          <w:p w:rsidR="002A3B47" w:rsidRPr="002E5E39" w:rsidRDefault="002A3B47" w:rsidP="002A3B47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2A3B47" w:rsidRPr="002E5E39" w:rsidRDefault="002A3B47" w:rsidP="002A3B47">
            <w:pPr>
              <w:pStyle w:val="a3"/>
              <w:tabs>
                <w:tab w:val="clear" w:pos="1080"/>
                <w:tab w:val="decimal" w:pos="808"/>
              </w:tabs>
              <w:ind w:left="-99"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A3B47" w:rsidRPr="002E5E39" w:rsidTr="002E5E39">
        <w:tc>
          <w:tcPr>
            <w:tcW w:w="4140" w:type="dxa"/>
            <w:shd w:val="clear" w:color="auto" w:fill="auto"/>
          </w:tcPr>
          <w:p w:rsidR="002A3B47" w:rsidRPr="002E5E39" w:rsidRDefault="002A3B47" w:rsidP="002A3B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2A3B47" w:rsidRPr="002E5E39" w:rsidRDefault="002A3B47" w:rsidP="002A3B4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2A3B47" w:rsidRPr="002E5E39" w:rsidRDefault="002A3B47" w:rsidP="002A3B47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ค่าธรรมเนียมและรายได้อื่น</w:t>
            </w: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CB754E" w:rsidRPr="002E5E39" w:rsidTr="002E5E39">
        <w:tc>
          <w:tcPr>
            <w:tcW w:w="4140" w:type="dxa"/>
            <w:shd w:val="clear" w:color="auto" w:fill="auto"/>
          </w:tcPr>
          <w:p w:rsidR="00CB754E" w:rsidRPr="002E5E39" w:rsidRDefault="00CB754E" w:rsidP="00CB75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33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</w:tr>
      <w:tr w:rsidR="00E60032" w:rsidRPr="002E5E39" w:rsidTr="002E5E39">
        <w:trPr>
          <w:trHeight w:val="203"/>
        </w:trPr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E60032" w:rsidRPr="002A3B47" w:rsidRDefault="00E60032" w:rsidP="00E60032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B47">
              <w:rPr>
                <w:rFonts w:ascii="Angsana New" w:hAnsi="Angsana New" w:hint="cs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</w:tr>
      <w:tr w:rsidR="00E60032" w:rsidRPr="002E5E39" w:rsidTr="002E5E39">
        <w:tc>
          <w:tcPr>
            <w:tcW w:w="4140" w:type="dxa"/>
          </w:tcPr>
          <w:p w:rsidR="00E60032" w:rsidRPr="002E5E39" w:rsidRDefault="00E60032" w:rsidP="00E60032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33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ค่าธรรมเนียมและรายได้อื่น</w:t>
            </w: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9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60032" w:rsidRPr="002E5E39" w:rsidTr="002E5E39">
        <w:tc>
          <w:tcPr>
            <w:tcW w:w="4140" w:type="dxa"/>
            <w:shd w:val="clear" w:color="auto" w:fill="auto"/>
          </w:tcPr>
          <w:p w:rsidR="00E60032" w:rsidRPr="002E5E39" w:rsidRDefault="00E60032" w:rsidP="00E6003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61" w:type="dxa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E60032" w:rsidRPr="002E5E39" w:rsidRDefault="00E60032" w:rsidP="00E60032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60032" w:rsidRPr="002E5E39" w:rsidRDefault="002A3B47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E60032" w:rsidRPr="002E5E39" w:rsidRDefault="00E60032" w:rsidP="00E6003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2A3B47" w:rsidRPr="002E5E39" w:rsidTr="002E5E39">
        <w:tc>
          <w:tcPr>
            <w:tcW w:w="4140" w:type="dxa"/>
            <w:vAlign w:val="center"/>
          </w:tcPr>
          <w:p w:rsidR="002A3B47" w:rsidRPr="002E5E39" w:rsidRDefault="002A3B47" w:rsidP="002A3B4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:rsidR="002A3B47" w:rsidRPr="002E5E39" w:rsidRDefault="002A3B47" w:rsidP="002A3B47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C335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E5E39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2A3B47" w:rsidRPr="002E5E39" w:rsidRDefault="002A3B47" w:rsidP="002A3B47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  <w:r w:rsidRPr="002E5E39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2A3B47" w:rsidRPr="002E5E39" w:rsidRDefault="002A3B47" w:rsidP="002A3B4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61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29755C" w:rsidRPr="002E5E39" w:rsidTr="00B904E8">
        <w:tc>
          <w:tcPr>
            <w:tcW w:w="4140" w:type="dxa"/>
          </w:tcPr>
          <w:p w:rsidR="0029755C" w:rsidRPr="002E5E39" w:rsidRDefault="0029755C" w:rsidP="00B904E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:rsidR="0029755C" w:rsidRPr="002E5E39" w:rsidRDefault="0029755C" w:rsidP="00B904E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:rsidR="0029755C" w:rsidRPr="002E5E39" w:rsidRDefault="0029755C" w:rsidP="00B904E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29755C" w:rsidRPr="002E5E39" w:rsidRDefault="0029755C" w:rsidP="00B904E8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9755C" w:rsidRPr="002E5E39" w:rsidRDefault="0029755C" w:rsidP="00B904E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9755C" w:rsidRPr="002E5E39" w:rsidRDefault="0029755C" w:rsidP="00B904E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29755C" w:rsidRPr="002E5E39" w:rsidRDefault="0029755C" w:rsidP="00B904E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29755C" w:rsidRPr="002E5E39" w:rsidRDefault="0029755C" w:rsidP="00B904E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1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261" w:type="dxa"/>
            <w:vAlign w:val="bottom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CB754E" w:rsidRPr="002E5E39" w:rsidTr="002E5E39">
        <w:tc>
          <w:tcPr>
            <w:tcW w:w="4140" w:type="dxa"/>
          </w:tcPr>
          <w:p w:rsidR="00CB754E" w:rsidRPr="002E5E39" w:rsidRDefault="00CB754E" w:rsidP="00CB754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61" w:type="dxa"/>
            <w:vAlign w:val="bottom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:rsidR="00CB754E" w:rsidRPr="002E5E39" w:rsidRDefault="00CB754E" w:rsidP="00CB754E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:rsidR="00CB754E" w:rsidRPr="002E5E39" w:rsidRDefault="00CB754E" w:rsidP="00CB754E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CB754E" w:rsidRPr="002E5E39" w:rsidRDefault="00CB754E" w:rsidP="00CB754E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5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:rsidR="002E5E39" w:rsidRPr="002E5E39" w:rsidRDefault="002E5E39" w:rsidP="002E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30"/>
          <w:szCs w:val="30"/>
          <w:vertAlign w:val="superscript"/>
        </w:rPr>
      </w:pPr>
    </w:p>
    <w:p w:rsidR="002E5E39" w:rsidRDefault="002E5E39" w:rsidP="002E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0E0185">
        <w:rPr>
          <w:rFonts w:ascii="Angsana New" w:hAnsi="Angsana New"/>
          <w:sz w:val="36"/>
          <w:szCs w:val="36"/>
          <w:vertAlign w:val="superscript"/>
        </w:rPr>
        <w:t>1</w:t>
      </w:r>
      <w:r w:rsidRPr="000E0185">
        <w:rPr>
          <w:rFonts w:ascii="Angsana New" w:hAnsi="Angsana New"/>
          <w:sz w:val="36"/>
          <w:szCs w:val="36"/>
          <w:vertAlign w:val="superscript"/>
        </w:rPr>
        <w:tab/>
      </w:r>
      <w:r w:rsidRPr="000E0185">
        <w:rPr>
          <w:rFonts w:ascii="Angsana New" w:hAnsi="Angsana New"/>
          <w:sz w:val="30"/>
          <w:szCs w:val="30"/>
          <w:cs/>
        </w:rPr>
        <w:t>ส่วนใหญ่ประกอบด้วยการ</w:t>
      </w:r>
      <w:r w:rsidRPr="00EE0671">
        <w:rPr>
          <w:rFonts w:ascii="Angsana New" w:hAnsi="Angsana New"/>
          <w:sz w:val="30"/>
          <w:szCs w:val="30"/>
          <w:cs/>
        </w:rPr>
        <w:t>ซื้อน้ำมันพืชที่บริษัทย่อยแห่งหนึ่งซื้อจากกิจการอื่นที่เกี่ยวข้องกันแห่งหนึ่ง</w:t>
      </w:r>
      <w:r w:rsidRPr="00EE0671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Pr="00E60032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Pr="00E60032">
        <w:rPr>
          <w:rFonts w:ascii="Angsana New" w:hAnsi="Angsana New"/>
          <w:sz w:val="30"/>
          <w:szCs w:val="30"/>
          <w:cs/>
        </w:rPr>
        <w:t>สามเดือนและเก</w:t>
      </w:r>
      <w:r w:rsidRPr="00E60032">
        <w:rPr>
          <w:rFonts w:ascii="Angsana New" w:hAnsi="Angsana New" w:hint="cs"/>
          <w:sz w:val="30"/>
          <w:szCs w:val="30"/>
          <w:cs/>
        </w:rPr>
        <w:t>้า</w:t>
      </w:r>
      <w:r w:rsidRPr="00E6003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E60032">
        <w:rPr>
          <w:rFonts w:ascii="Angsana New" w:hAnsi="Angsana New"/>
          <w:sz w:val="30"/>
          <w:szCs w:val="30"/>
        </w:rPr>
        <w:t xml:space="preserve">30 </w:t>
      </w:r>
      <w:r w:rsidRPr="00E60032">
        <w:rPr>
          <w:rFonts w:ascii="Angsana New" w:hAnsi="Angsana New" w:hint="cs"/>
          <w:sz w:val="30"/>
          <w:szCs w:val="30"/>
          <w:cs/>
        </w:rPr>
        <w:t>กันยา</w:t>
      </w:r>
      <w:r w:rsidRPr="00E60032">
        <w:rPr>
          <w:rFonts w:ascii="Angsana New" w:hAnsi="Angsana New"/>
          <w:sz w:val="30"/>
          <w:szCs w:val="30"/>
          <w:cs/>
        </w:rPr>
        <w:t xml:space="preserve">ยน </w:t>
      </w:r>
      <w:r w:rsidRPr="00E60032">
        <w:rPr>
          <w:rFonts w:ascii="Angsana New" w:hAnsi="Angsana New"/>
          <w:sz w:val="30"/>
          <w:szCs w:val="30"/>
        </w:rPr>
        <w:t>25</w:t>
      </w:r>
      <w:r w:rsidRPr="00E60032">
        <w:rPr>
          <w:rFonts w:ascii="Angsana New" w:hAnsi="Angsana New" w:hint="cs"/>
          <w:sz w:val="30"/>
          <w:szCs w:val="30"/>
          <w:cs/>
        </w:rPr>
        <w:t>6</w:t>
      </w:r>
      <w:r w:rsidR="00A233EF" w:rsidRPr="00E60032">
        <w:rPr>
          <w:rFonts w:ascii="Angsana New" w:hAnsi="Angsana New" w:hint="cs"/>
          <w:sz w:val="30"/>
          <w:szCs w:val="30"/>
          <w:cs/>
        </w:rPr>
        <w:t>2</w:t>
      </w:r>
      <w:r w:rsidRPr="00E60032">
        <w:rPr>
          <w:rFonts w:ascii="Angsana New" w:hAnsi="Angsana New"/>
          <w:sz w:val="30"/>
          <w:szCs w:val="30"/>
        </w:rPr>
        <w:t xml:space="preserve"> </w:t>
      </w:r>
      <w:r w:rsidRPr="00E60032">
        <w:rPr>
          <w:rFonts w:ascii="Angsana New" w:hAnsi="Angsana New"/>
          <w:sz w:val="30"/>
          <w:szCs w:val="30"/>
          <w:cs/>
        </w:rPr>
        <w:t xml:space="preserve">และ </w:t>
      </w:r>
      <w:r w:rsidRPr="00E60032">
        <w:rPr>
          <w:rFonts w:ascii="Angsana New" w:hAnsi="Angsana New"/>
          <w:sz w:val="30"/>
          <w:szCs w:val="30"/>
        </w:rPr>
        <w:t>25</w:t>
      </w:r>
      <w:r w:rsidRPr="00E60032">
        <w:rPr>
          <w:rFonts w:ascii="Angsana New" w:hAnsi="Angsana New" w:hint="cs"/>
          <w:sz w:val="30"/>
          <w:szCs w:val="30"/>
          <w:cs/>
        </w:rPr>
        <w:t>6</w:t>
      </w:r>
      <w:r w:rsidR="00A233EF" w:rsidRPr="00E60032">
        <w:rPr>
          <w:rFonts w:ascii="Angsana New" w:hAnsi="Angsana New" w:hint="cs"/>
          <w:sz w:val="30"/>
          <w:szCs w:val="30"/>
          <w:cs/>
        </w:rPr>
        <w:t>1</w:t>
      </w:r>
      <w:r w:rsidRPr="00E60032">
        <w:rPr>
          <w:rFonts w:ascii="Angsana New" w:hAnsi="Angsana New" w:hint="cs"/>
          <w:sz w:val="30"/>
          <w:szCs w:val="30"/>
          <w:cs/>
        </w:rPr>
        <w:t xml:space="preserve"> </w:t>
      </w:r>
      <w:r w:rsidRPr="00E60032">
        <w:rPr>
          <w:rFonts w:ascii="Angsana New" w:hAnsi="Angsana New"/>
          <w:sz w:val="30"/>
          <w:szCs w:val="30"/>
          <w:cs/>
        </w:rPr>
        <w:t xml:space="preserve">จำนวน </w:t>
      </w:r>
      <w:r w:rsidR="00683E0F">
        <w:rPr>
          <w:rFonts w:ascii="Angsana New" w:hAnsi="Angsana New"/>
          <w:sz w:val="30"/>
          <w:szCs w:val="30"/>
        </w:rPr>
        <w:t>263</w:t>
      </w:r>
      <w:r w:rsidRPr="00E60032">
        <w:rPr>
          <w:rFonts w:ascii="Angsana New" w:hAnsi="Angsana New"/>
          <w:sz w:val="30"/>
          <w:szCs w:val="30"/>
        </w:rPr>
        <w:t xml:space="preserve"> </w:t>
      </w:r>
      <w:r w:rsidRPr="00E6003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60032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683E0F">
        <w:rPr>
          <w:rFonts w:ascii="Angsana New" w:hAnsi="Angsana New"/>
          <w:spacing w:val="-2"/>
          <w:sz w:val="30"/>
          <w:szCs w:val="30"/>
        </w:rPr>
        <w:t>853</w:t>
      </w:r>
      <w:r w:rsidRPr="00E60032">
        <w:rPr>
          <w:rFonts w:ascii="Angsana New" w:hAnsi="Angsana New"/>
          <w:spacing w:val="-2"/>
          <w:sz w:val="30"/>
          <w:szCs w:val="30"/>
        </w:rPr>
        <w:t xml:space="preserve"> </w:t>
      </w:r>
      <w:r w:rsidRPr="00E60032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E6003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E60032">
        <w:rPr>
          <w:rFonts w:ascii="Angsana New" w:hAnsi="Angsana New"/>
          <w:sz w:val="30"/>
          <w:szCs w:val="30"/>
        </w:rPr>
        <w:t>3</w:t>
      </w:r>
      <w:r w:rsidR="00E60032" w:rsidRPr="00E60032">
        <w:rPr>
          <w:rFonts w:ascii="Angsana New" w:hAnsi="Angsana New"/>
          <w:sz w:val="30"/>
          <w:szCs w:val="30"/>
        </w:rPr>
        <w:t>20</w:t>
      </w:r>
      <w:r w:rsidRPr="00E60032">
        <w:rPr>
          <w:rFonts w:ascii="Angsana New" w:hAnsi="Angsana New"/>
          <w:sz w:val="30"/>
          <w:szCs w:val="30"/>
        </w:rPr>
        <w:t xml:space="preserve"> </w:t>
      </w:r>
      <w:r w:rsidRPr="00E60032">
        <w:rPr>
          <w:rFonts w:ascii="Angsana New" w:hAnsi="Angsana New"/>
          <w:spacing w:val="-2"/>
          <w:sz w:val="30"/>
          <w:szCs w:val="30"/>
          <w:cs/>
        </w:rPr>
        <w:t>ล้านบาท และ</w:t>
      </w:r>
      <w:r w:rsidRPr="00E60032">
        <w:rPr>
          <w:rFonts w:ascii="Angsana New" w:hAnsi="Angsana New"/>
          <w:spacing w:val="-2"/>
          <w:sz w:val="30"/>
          <w:szCs w:val="30"/>
        </w:rPr>
        <w:t xml:space="preserve"> </w:t>
      </w:r>
      <w:r w:rsidR="00E60032" w:rsidRPr="00E60032">
        <w:rPr>
          <w:rFonts w:ascii="Angsana New" w:hAnsi="Angsana New"/>
          <w:spacing w:val="-2"/>
          <w:sz w:val="30"/>
          <w:szCs w:val="30"/>
        </w:rPr>
        <w:t xml:space="preserve">904 </w:t>
      </w:r>
      <w:r w:rsidRPr="00E6003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60032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E60032">
        <w:rPr>
          <w:rFonts w:ascii="Angsana New" w:hAnsi="Angsana New"/>
          <w:sz w:val="30"/>
          <w:szCs w:val="30"/>
        </w:rPr>
        <w:t xml:space="preserve"> </w:t>
      </w:r>
      <w:r w:rsidRPr="00E60032">
        <w:rPr>
          <w:rFonts w:ascii="Angsana New" w:hAnsi="Angsana New" w:hint="cs"/>
          <w:sz w:val="30"/>
          <w:szCs w:val="30"/>
          <w:cs/>
        </w:rPr>
        <w:t>โดย</w:t>
      </w:r>
      <w:r w:rsidRPr="000E0185">
        <w:rPr>
          <w:rFonts w:ascii="Angsana New" w:hAnsi="Angsana New"/>
          <w:sz w:val="30"/>
          <w:szCs w:val="30"/>
          <w:cs/>
        </w:rPr>
        <w:t>ใช้นโยบายการกำหนดราคาตามราคาซื้อที่ตกลงกันสำหรับตัวแทนจำหน่าย ซึ่งรับภาระค่าใช้จ่ายในการกระจายสินค้าจากส่วนกลาง</w:t>
      </w: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4F6633" w:rsidRDefault="00624221" w:rsidP="0092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F6633" w:rsidRPr="00C0003D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F6633" w:rsidRPr="00C0003D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="004F6633" w:rsidRPr="00C0003D">
        <w:rPr>
          <w:rFonts w:ascii="Angsana New" w:hAnsi="Angsana New"/>
          <w:sz w:val="30"/>
          <w:szCs w:val="30"/>
        </w:rPr>
        <w:t xml:space="preserve"> </w:t>
      </w:r>
      <w:r w:rsidR="004F6633" w:rsidRPr="00C0003D">
        <w:rPr>
          <w:rFonts w:ascii="Angsana New" w:hAnsi="Angsana New"/>
          <w:sz w:val="30"/>
          <w:szCs w:val="30"/>
          <w:cs/>
        </w:rPr>
        <w:t>ณ วันที่</w:t>
      </w:r>
      <w:r w:rsidR="004F6633" w:rsidRPr="00C0003D">
        <w:rPr>
          <w:rFonts w:ascii="Angsana New" w:hAnsi="Angsana New"/>
          <w:sz w:val="30"/>
          <w:szCs w:val="30"/>
          <w:rtl/>
          <w:cs/>
        </w:rPr>
        <w:t xml:space="preserve"> </w:t>
      </w:r>
      <w:r w:rsidR="00BD2975">
        <w:rPr>
          <w:rFonts w:ascii="Angsana New" w:hAnsi="Angsana New" w:hint="cs"/>
          <w:sz w:val="30"/>
          <w:szCs w:val="30"/>
          <w:cs/>
        </w:rPr>
        <w:t xml:space="preserve">30 </w:t>
      </w:r>
      <w:r w:rsidR="00920B09">
        <w:rPr>
          <w:rFonts w:ascii="Angsana New" w:hAnsi="Angsana New" w:hint="cs"/>
          <w:sz w:val="30"/>
          <w:szCs w:val="30"/>
          <w:cs/>
        </w:rPr>
        <w:t>กันยา</w:t>
      </w:r>
      <w:r w:rsidR="00BD2975">
        <w:rPr>
          <w:rFonts w:ascii="Angsana New" w:hAnsi="Angsana New" w:hint="cs"/>
          <w:sz w:val="30"/>
          <w:szCs w:val="30"/>
          <w:cs/>
        </w:rPr>
        <w:t>ยน</w:t>
      </w:r>
      <w:r w:rsidR="004F6633" w:rsidRPr="00C0003D">
        <w:rPr>
          <w:rFonts w:ascii="Angsana New" w:hAnsi="Angsana New" w:hint="cs"/>
          <w:sz w:val="30"/>
          <w:szCs w:val="30"/>
          <w:cs/>
        </w:rPr>
        <w:t xml:space="preserve"> </w:t>
      </w:r>
      <w:r w:rsidR="004F6633" w:rsidRPr="00C0003D">
        <w:rPr>
          <w:rFonts w:ascii="Angsana New" w:hAnsi="Angsana New"/>
          <w:sz w:val="30"/>
          <w:szCs w:val="30"/>
        </w:rPr>
        <w:t>25</w:t>
      </w:r>
      <w:r w:rsidR="00156768">
        <w:rPr>
          <w:rFonts w:ascii="Angsana New" w:hAnsi="Angsana New" w:hint="cs"/>
          <w:sz w:val="30"/>
          <w:szCs w:val="30"/>
          <w:cs/>
        </w:rPr>
        <w:t>6</w:t>
      </w:r>
      <w:r w:rsidR="00F61B6F">
        <w:rPr>
          <w:rFonts w:ascii="Angsana New" w:hAnsi="Angsana New"/>
          <w:sz w:val="30"/>
          <w:szCs w:val="30"/>
        </w:rPr>
        <w:t>2</w:t>
      </w:r>
      <w:r w:rsidR="004F6633" w:rsidRPr="00C0003D">
        <w:rPr>
          <w:rFonts w:ascii="Angsana New" w:hAnsi="Angsana New"/>
          <w:sz w:val="30"/>
          <w:szCs w:val="30"/>
        </w:rPr>
        <w:t xml:space="preserve"> </w:t>
      </w:r>
      <w:r w:rsidR="004F6633" w:rsidRPr="00C0003D">
        <w:rPr>
          <w:rFonts w:ascii="Angsana New" w:hAnsi="Angsana New" w:hint="cs"/>
          <w:sz w:val="30"/>
          <w:szCs w:val="30"/>
          <w:cs/>
        </w:rPr>
        <w:t xml:space="preserve">และ </w:t>
      </w:r>
      <w:r w:rsidR="004F6633" w:rsidRPr="00C0003D">
        <w:rPr>
          <w:rFonts w:ascii="Angsana New" w:hAnsi="Angsana New"/>
          <w:sz w:val="30"/>
          <w:szCs w:val="30"/>
        </w:rPr>
        <w:t xml:space="preserve">31 </w:t>
      </w:r>
      <w:r w:rsidR="004F6633" w:rsidRPr="00C0003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17596">
        <w:rPr>
          <w:rFonts w:ascii="Angsana New" w:hAnsi="Angsana New"/>
          <w:sz w:val="30"/>
          <w:szCs w:val="30"/>
        </w:rPr>
        <w:t>256</w:t>
      </w:r>
      <w:r w:rsidR="00F61B6F">
        <w:rPr>
          <w:rFonts w:ascii="Angsana New" w:hAnsi="Angsana New"/>
          <w:sz w:val="30"/>
          <w:szCs w:val="30"/>
        </w:rPr>
        <w:t>1</w:t>
      </w:r>
      <w:r w:rsidR="004F6633" w:rsidRPr="00C0003D">
        <w:rPr>
          <w:rFonts w:ascii="Angsana New" w:hAnsi="Angsana New"/>
          <w:sz w:val="30"/>
          <w:szCs w:val="30"/>
        </w:rPr>
        <w:t xml:space="preserve"> </w:t>
      </w:r>
      <w:r w:rsidR="004F6633" w:rsidRPr="00C0003D">
        <w:rPr>
          <w:rFonts w:ascii="Angsana New" w:hAnsi="Angsana New"/>
          <w:sz w:val="30"/>
          <w:szCs w:val="30"/>
          <w:cs/>
        </w:rPr>
        <w:t>มีดังนี้</w:t>
      </w:r>
    </w:p>
    <w:p w:rsidR="007226DF" w:rsidRPr="006D41BE" w:rsidRDefault="007226DF" w:rsidP="00156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156768" w:rsidRPr="00E216F2" w:rsidTr="00920B09">
        <w:trPr>
          <w:cantSplit/>
          <w:tblHeader/>
        </w:trPr>
        <w:tc>
          <w:tcPr>
            <w:tcW w:w="6513" w:type="dxa"/>
            <w:gridSpan w:val="5"/>
          </w:tcPr>
          <w:p w:rsidR="00156768" w:rsidRPr="00E216F2" w:rsidRDefault="00D53D31" w:rsidP="00A76D5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156768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67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156768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3" w:type="dxa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6768" w:rsidRPr="006D41BE" w:rsidTr="00920B09">
        <w:trPr>
          <w:cantSplit/>
          <w:tblHeader/>
        </w:trPr>
        <w:tc>
          <w:tcPr>
            <w:tcW w:w="2990" w:type="dxa"/>
          </w:tcPr>
          <w:p w:rsidR="00156768" w:rsidRPr="006D41BE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7" w:type="dxa"/>
          </w:tcPr>
          <w:p w:rsidR="00156768" w:rsidRPr="006D41BE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2436" w:type="dxa"/>
            <w:gridSpan w:val="3"/>
          </w:tcPr>
          <w:p w:rsidR="00156768" w:rsidRPr="006D41BE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73" w:type="dxa"/>
          </w:tcPr>
          <w:p w:rsidR="00156768" w:rsidRPr="006D41BE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421" w:type="dxa"/>
            <w:gridSpan w:val="3"/>
          </w:tcPr>
          <w:p w:rsidR="00156768" w:rsidRPr="006D41BE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</w:tr>
      <w:tr w:rsidR="00156768" w:rsidRPr="00E216F2" w:rsidTr="00920B09">
        <w:trPr>
          <w:cantSplit/>
          <w:tblHeader/>
        </w:trPr>
        <w:tc>
          <w:tcPr>
            <w:tcW w:w="2990" w:type="dxa"/>
          </w:tcPr>
          <w:p w:rsidR="00156768" w:rsidRPr="00E216F2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:rsidR="00156768" w:rsidRPr="00E216F2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B09" w:rsidRPr="00E216F2" w:rsidTr="00920B09">
        <w:trPr>
          <w:cantSplit/>
          <w:tblHeader/>
        </w:trPr>
        <w:tc>
          <w:tcPr>
            <w:tcW w:w="2990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0B09" w:rsidRPr="000425CB" w:rsidRDefault="00920B09" w:rsidP="00920B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920B09" w:rsidRPr="000425CB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0425CB" w:rsidRDefault="00920B09" w:rsidP="00920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920B09" w:rsidRPr="000425CB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0425CB" w:rsidRDefault="00920B09" w:rsidP="00920B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</w:tcPr>
          <w:p w:rsidR="00920B09" w:rsidRPr="000425CB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0425CB" w:rsidRDefault="00920B09" w:rsidP="00920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20B09" w:rsidRPr="00E216F2" w:rsidTr="00920B09">
        <w:trPr>
          <w:cantSplit/>
          <w:tblHeader/>
        </w:trPr>
        <w:tc>
          <w:tcPr>
            <w:tcW w:w="2990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920B09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3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2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920B09" w:rsidRPr="00E216F2" w:rsidTr="00920B09">
        <w:trPr>
          <w:cantSplit/>
          <w:tblHeader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20B09" w:rsidRPr="00E216F2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D53D31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920B09" w:rsidRPr="00013F68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013F68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013F68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D53D31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</w:tcPr>
          <w:p w:rsidR="00920B09" w:rsidRPr="00FF07BA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244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695A40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2" w:type="dxa"/>
          </w:tcPr>
          <w:p w:rsidR="00920B09" w:rsidRPr="00695A40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114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D53D31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D53D3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920B09" w:rsidRPr="00FF07BA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695A40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920B09" w:rsidRPr="00695A40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6B13F3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3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3" w:type="dxa"/>
          </w:tcPr>
          <w:p w:rsidR="00920B09" w:rsidRPr="00E838E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920B09" w:rsidRPr="00084DD8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72" w:type="dxa"/>
          </w:tcPr>
          <w:p w:rsidR="00920B09" w:rsidRPr="00E838E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1A635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</w:tbl>
    <w:p w:rsidR="00D53D31" w:rsidRDefault="00D53D31">
      <w:pPr>
        <w:rPr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700"/>
        <w:gridCol w:w="366"/>
        <w:gridCol w:w="21"/>
        <w:gridCol w:w="1079"/>
        <w:gridCol w:w="243"/>
        <w:gridCol w:w="1108"/>
        <w:gridCol w:w="6"/>
        <w:gridCol w:w="267"/>
        <w:gridCol w:w="6"/>
        <w:gridCol w:w="1045"/>
        <w:gridCol w:w="236"/>
        <w:gridCol w:w="1113"/>
        <w:gridCol w:w="27"/>
      </w:tblGrid>
      <w:tr w:rsidR="006D41BE" w:rsidRPr="00E216F2" w:rsidTr="00920B09">
        <w:trPr>
          <w:cantSplit/>
          <w:tblHeader/>
        </w:trPr>
        <w:tc>
          <w:tcPr>
            <w:tcW w:w="2990" w:type="dxa"/>
          </w:tcPr>
          <w:p w:rsidR="006D41BE" w:rsidRPr="00E216F2" w:rsidRDefault="006D41BE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  <w:gridSpan w:val="3"/>
          </w:tcPr>
          <w:p w:rsidR="006D41BE" w:rsidRPr="00E216F2" w:rsidRDefault="006D41BE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:rsidR="006D41BE" w:rsidRPr="00E216F2" w:rsidRDefault="006D41BE" w:rsidP="009662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6D41BE" w:rsidRPr="00E216F2" w:rsidRDefault="006D41BE" w:rsidP="009662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4"/>
          </w:tcPr>
          <w:p w:rsidR="006D41BE" w:rsidRPr="00E216F2" w:rsidRDefault="006D41BE" w:rsidP="009662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58D" w:rsidRPr="000425CB" w:rsidTr="00920B09">
        <w:trPr>
          <w:gridAfter w:val="1"/>
          <w:wAfter w:w="27" w:type="dxa"/>
          <w:cantSplit/>
        </w:trPr>
        <w:tc>
          <w:tcPr>
            <w:tcW w:w="4056" w:type="dxa"/>
            <w:gridSpan w:val="3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3" w:type="dxa"/>
          </w:tcPr>
          <w:p w:rsidR="00CB458D" w:rsidRPr="000425CB" w:rsidRDefault="00CB458D" w:rsidP="00CB458D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8" w:type="dxa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3" w:type="dxa"/>
            <w:gridSpan w:val="2"/>
          </w:tcPr>
          <w:p w:rsidR="00CB458D" w:rsidRPr="000425CB" w:rsidRDefault="00CB458D" w:rsidP="00CB458D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51" w:type="dxa"/>
            <w:gridSpan w:val="2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B458D" w:rsidRPr="000425CB" w:rsidRDefault="00CB458D" w:rsidP="00CB458D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CB458D" w:rsidRPr="007B7CB7" w:rsidTr="00920B09">
        <w:trPr>
          <w:gridAfter w:val="1"/>
          <w:wAfter w:w="27" w:type="dxa"/>
          <w:cantSplit/>
        </w:trPr>
        <w:tc>
          <w:tcPr>
            <w:tcW w:w="4056" w:type="dxa"/>
            <w:gridSpan w:val="3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10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458D" w:rsidRPr="007B7CB7" w:rsidTr="00920B09">
        <w:trPr>
          <w:gridAfter w:val="1"/>
          <w:wAfter w:w="27" w:type="dxa"/>
          <w:cantSplit/>
        </w:trPr>
        <w:tc>
          <w:tcPr>
            <w:tcW w:w="4056" w:type="dxa"/>
            <w:gridSpan w:val="3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100" w:type="dxa"/>
            <w:gridSpan w:val="2"/>
          </w:tcPr>
          <w:p w:rsidR="00CB458D" w:rsidRPr="007B7CB7" w:rsidRDefault="00CB458D" w:rsidP="00CB45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:rsidR="00CB458D" w:rsidRPr="007B7CB7" w:rsidRDefault="00CB458D" w:rsidP="00CB45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CB458D" w:rsidRPr="007B7CB7" w:rsidRDefault="00CB458D" w:rsidP="00CB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19CD" w:rsidRPr="00E216F2" w:rsidTr="00920B09">
        <w:trPr>
          <w:gridAfter w:val="1"/>
          <w:wAfter w:w="27" w:type="dxa"/>
          <w:cantSplit/>
        </w:trPr>
        <w:tc>
          <w:tcPr>
            <w:tcW w:w="3690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20B0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6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gridSpan w:val="2"/>
            <w:tcBorders>
              <w:bottom w:val="double" w:sz="4" w:space="0" w:color="auto"/>
            </w:tcBorders>
          </w:tcPr>
          <w:p w:rsidR="001419CD" w:rsidRPr="00E216F2" w:rsidRDefault="00EB1975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:rsidR="001419CD" w:rsidRPr="00E216F2" w:rsidRDefault="00EB1975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9CD" w:rsidRPr="00E216F2" w:rsidTr="00920B09">
        <w:trPr>
          <w:gridAfter w:val="1"/>
          <w:wAfter w:w="27" w:type="dxa"/>
          <w:cantSplit/>
        </w:trPr>
        <w:tc>
          <w:tcPr>
            <w:tcW w:w="3690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920B09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920B09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>0</w:t>
            </w:r>
            <w:r w:rsidR="00920B0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66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gridSpan w:val="2"/>
            <w:tcBorders>
              <w:bottom w:val="double" w:sz="4" w:space="0" w:color="auto"/>
            </w:tcBorders>
          </w:tcPr>
          <w:p w:rsidR="001419CD" w:rsidRPr="00E216F2" w:rsidRDefault="00EB1975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3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:rsidR="001419CD" w:rsidRPr="00E216F2" w:rsidRDefault="00EB1975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53D31" w:rsidRPr="00D75FA2" w:rsidRDefault="00D53D31">
      <w:pPr>
        <w:rPr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D53D31" w:rsidRPr="00D53D31" w:rsidTr="00920B09">
        <w:trPr>
          <w:cantSplit/>
        </w:trPr>
        <w:tc>
          <w:tcPr>
            <w:tcW w:w="6513" w:type="dxa"/>
            <w:gridSpan w:val="5"/>
          </w:tcPr>
          <w:p w:rsidR="00D53D31" w:rsidRPr="00E216F2" w:rsidRDefault="00D53D31" w:rsidP="00F2395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6D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3" w:type="dxa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3D31" w:rsidRPr="006D41BE" w:rsidTr="00920B09">
        <w:trPr>
          <w:cantSplit/>
        </w:trPr>
        <w:tc>
          <w:tcPr>
            <w:tcW w:w="2990" w:type="dxa"/>
          </w:tcPr>
          <w:p w:rsidR="00D53D31" w:rsidRPr="006D41BE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7" w:type="dxa"/>
          </w:tcPr>
          <w:p w:rsidR="00D53D31" w:rsidRPr="006D41BE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2436" w:type="dxa"/>
            <w:gridSpan w:val="3"/>
          </w:tcPr>
          <w:p w:rsidR="00D53D31" w:rsidRPr="006D41BE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3" w:type="dxa"/>
          </w:tcPr>
          <w:p w:rsidR="00D53D31" w:rsidRPr="006D41BE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21" w:type="dxa"/>
            <w:gridSpan w:val="3"/>
          </w:tcPr>
          <w:p w:rsidR="00D53D31" w:rsidRPr="006D41BE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D53D31" w:rsidRPr="00E216F2" w:rsidTr="00920B09">
        <w:trPr>
          <w:cantSplit/>
        </w:trPr>
        <w:tc>
          <w:tcPr>
            <w:tcW w:w="2990" w:type="dxa"/>
          </w:tcPr>
          <w:p w:rsidR="00D53D31" w:rsidRPr="00E216F2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:rsidR="00D53D31" w:rsidRPr="00E216F2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B09" w:rsidRPr="00E216F2" w:rsidTr="00920B09">
        <w:trPr>
          <w:cantSplit/>
        </w:trPr>
        <w:tc>
          <w:tcPr>
            <w:tcW w:w="2990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0B09" w:rsidRPr="000425CB" w:rsidRDefault="00920B09" w:rsidP="00920B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920B09" w:rsidRPr="000425CB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0425CB" w:rsidRDefault="00920B09" w:rsidP="00920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920B09" w:rsidRPr="000425CB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0425CB" w:rsidRDefault="00920B09" w:rsidP="00920B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</w:tcPr>
          <w:p w:rsidR="00920B09" w:rsidRPr="000425CB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0425CB" w:rsidRDefault="00920B09" w:rsidP="00920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20B09" w:rsidRPr="00E216F2" w:rsidTr="00920B09">
        <w:trPr>
          <w:cantSplit/>
        </w:trPr>
        <w:tc>
          <w:tcPr>
            <w:tcW w:w="2990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7" w:type="dxa"/>
          </w:tcPr>
          <w:p w:rsidR="00920B09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3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2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20B09" w:rsidRPr="00E216F2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D53D31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920B09" w:rsidRPr="00013F68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013F68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D53D31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</w:tcPr>
          <w:p w:rsidR="00920B09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695A40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2" w:type="dxa"/>
          </w:tcPr>
          <w:p w:rsidR="00920B09" w:rsidRPr="00695A40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D53D31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D53D3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920B09" w:rsidRPr="00013F68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920B09" w:rsidRPr="0048047E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3" w:type="dxa"/>
          </w:tcPr>
          <w:p w:rsidR="00920B09" w:rsidRPr="00E838E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920B09" w:rsidRPr="00084DD8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2" w:type="dxa"/>
          </w:tcPr>
          <w:p w:rsidR="00920B09" w:rsidRPr="00E838E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(264)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(242)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(267)</w:t>
            </w: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</w:tr>
      <w:tr w:rsidR="00920B09" w:rsidRPr="00E216F2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E216F2" w:rsidRDefault="00EB1975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920B09" w:rsidRPr="0044796F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920B09" w:rsidRPr="00E216F2" w:rsidTr="00920B09">
        <w:trPr>
          <w:cantSplit/>
          <w:tblHeader/>
        </w:trPr>
        <w:tc>
          <w:tcPr>
            <w:tcW w:w="2990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87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920B09" w:rsidRPr="00E216F2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920B09" w:rsidRPr="00E216F2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920B09" w:rsidRPr="00E216F2" w:rsidRDefault="00920B09" w:rsidP="00920B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B09" w:rsidRPr="000425CB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3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2" w:type="dxa"/>
          </w:tcPr>
          <w:p w:rsidR="00920B09" w:rsidRPr="000425CB" w:rsidRDefault="00920B09" w:rsidP="00920B09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:rsidR="00920B09" w:rsidRPr="000425CB" w:rsidRDefault="00920B09" w:rsidP="00920B09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920B09" w:rsidTr="00920B09">
        <w:trPr>
          <w:cantSplit/>
        </w:trPr>
        <w:tc>
          <w:tcPr>
            <w:tcW w:w="4077" w:type="dxa"/>
            <w:gridSpan w:val="2"/>
          </w:tcPr>
          <w:p w:rsidR="00920B09" w:rsidRPr="00E216F2" w:rsidRDefault="00920B09" w:rsidP="00920B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20B09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0B09" w:rsidTr="00920B09">
        <w:trPr>
          <w:cantSplit/>
        </w:trPr>
        <w:tc>
          <w:tcPr>
            <w:tcW w:w="4077" w:type="dxa"/>
            <w:gridSpan w:val="2"/>
          </w:tcPr>
          <w:p w:rsidR="00920B09" w:rsidRPr="007B7CB7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080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:rsidR="00920B09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920B09" w:rsidRPr="00E216F2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920B09" w:rsidRDefault="00920B09" w:rsidP="00920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582" w:rsidRPr="0024779D" w:rsidTr="00920B09">
        <w:trPr>
          <w:cantSplit/>
        </w:trPr>
        <w:tc>
          <w:tcPr>
            <w:tcW w:w="4077" w:type="dxa"/>
            <w:gridSpan w:val="2"/>
          </w:tcPr>
          <w:p w:rsidR="00EA1582" w:rsidRPr="007B7CB7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A1582" w:rsidRPr="0024779D" w:rsidRDefault="00DB162E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77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:rsidR="00EA1582" w:rsidRPr="0024779D" w:rsidRDefault="00EB1975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779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582" w:rsidRPr="0024779D" w:rsidTr="00920B09">
        <w:trPr>
          <w:cantSplit/>
        </w:trPr>
        <w:tc>
          <w:tcPr>
            <w:tcW w:w="4077" w:type="dxa"/>
            <w:gridSpan w:val="2"/>
          </w:tcPr>
          <w:p w:rsidR="00EA1582" w:rsidRPr="007B7CB7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A1582" w:rsidRPr="0024779D" w:rsidRDefault="00DB162E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273" w:type="dxa"/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:rsidR="00EA1582" w:rsidRPr="0024779D" w:rsidRDefault="00EB1975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2" w:type="dxa"/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:rsidR="00EA1582" w:rsidRPr="0024779D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</w:tbl>
    <w:p w:rsidR="00BD2975" w:rsidRPr="00EA1582" w:rsidRDefault="00BD2975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D2975" w:rsidRPr="00E216F2" w:rsidTr="00EA1582">
        <w:trPr>
          <w:cantSplit/>
        </w:trPr>
        <w:tc>
          <w:tcPr>
            <w:tcW w:w="405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582" w:rsidRPr="00E216F2" w:rsidTr="00EA1582">
        <w:trPr>
          <w:cantSplit/>
        </w:trPr>
        <w:tc>
          <w:tcPr>
            <w:tcW w:w="4050" w:type="dxa"/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A1582" w:rsidRPr="00E216F2" w:rsidTr="00EA1582">
        <w:trPr>
          <w:cantSplit/>
        </w:trPr>
        <w:tc>
          <w:tcPr>
            <w:tcW w:w="4050" w:type="dxa"/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EA1582" w:rsidRPr="00E216F2" w:rsidTr="00EA1582">
        <w:trPr>
          <w:cantSplit/>
        </w:trPr>
        <w:tc>
          <w:tcPr>
            <w:tcW w:w="4050" w:type="dxa"/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EA1582" w:rsidRPr="00E216F2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1582" w:rsidRPr="00E216F2" w:rsidTr="00EA1582">
        <w:trPr>
          <w:cantSplit/>
        </w:trPr>
        <w:tc>
          <w:tcPr>
            <w:tcW w:w="4050" w:type="dxa"/>
          </w:tcPr>
          <w:p w:rsidR="00EA1582" w:rsidRPr="00816232" w:rsidRDefault="00EA1582" w:rsidP="00EA158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62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A1582" w:rsidRPr="00E216F2" w:rsidRDefault="00FA452C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A1582" w:rsidRDefault="00FA452C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EA1582" w:rsidRPr="00E216F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A1582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</w:tbl>
    <w:p w:rsidR="009F390C" w:rsidRPr="00EA1582" w:rsidRDefault="009F390C" w:rsidP="00A967C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01744" w:rsidRPr="00224839" w:rsidTr="00EA1582">
        <w:trPr>
          <w:cantSplit/>
        </w:trPr>
        <w:tc>
          <w:tcPr>
            <w:tcW w:w="4050" w:type="dxa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582" w:rsidRPr="00224839" w:rsidTr="00EA1582">
        <w:trPr>
          <w:cantSplit/>
        </w:trPr>
        <w:tc>
          <w:tcPr>
            <w:tcW w:w="4050" w:type="dxa"/>
          </w:tcPr>
          <w:p w:rsidR="00EA1582" w:rsidRPr="00224839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224839" w:rsidRDefault="00EA1582" w:rsidP="00EA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224839" w:rsidRDefault="00EA1582" w:rsidP="00EA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A1582" w:rsidRPr="00224839" w:rsidTr="00EA1582">
        <w:trPr>
          <w:cantSplit/>
        </w:trPr>
        <w:tc>
          <w:tcPr>
            <w:tcW w:w="4050" w:type="dxa"/>
          </w:tcPr>
          <w:p w:rsidR="00EA1582" w:rsidRPr="00224839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EA1582" w:rsidRPr="00224839" w:rsidTr="00C3350A">
        <w:trPr>
          <w:cantSplit/>
        </w:trPr>
        <w:tc>
          <w:tcPr>
            <w:tcW w:w="4050" w:type="dxa"/>
          </w:tcPr>
          <w:p w:rsidR="00EA1582" w:rsidRPr="00224839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350A" w:rsidRPr="00224839" w:rsidTr="00C3350A">
        <w:trPr>
          <w:cantSplit/>
        </w:trPr>
        <w:tc>
          <w:tcPr>
            <w:tcW w:w="4050" w:type="dxa"/>
          </w:tcPr>
          <w:p w:rsidR="00C3350A" w:rsidRPr="00C3350A" w:rsidRDefault="00C3350A" w:rsidP="00C3350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50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C3350A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3350A" w:rsidRPr="00C3350A" w:rsidRDefault="00C3350A" w:rsidP="00C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50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3350A" w:rsidRPr="00C3350A" w:rsidRDefault="00C3350A" w:rsidP="00C335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3350A" w:rsidRPr="00C3350A" w:rsidRDefault="00C3350A" w:rsidP="00C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5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3350A" w:rsidRPr="00C3350A" w:rsidRDefault="00C3350A" w:rsidP="00C3350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C3350A" w:rsidRPr="00C3350A" w:rsidRDefault="00C3350A" w:rsidP="00C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5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3350A" w:rsidRPr="00C3350A" w:rsidRDefault="00C3350A" w:rsidP="00C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3350A" w:rsidRPr="00C3350A" w:rsidRDefault="00C3350A" w:rsidP="00C3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35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601744" w:rsidRPr="00EA1582" w:rsidRDefault="00601744" w:rsidP="00A967C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A6264" w:rsidRPr="00224839" w:rsidTr="00EA1582">
        <w:trPr>
          <w:cantSplit/>
        </w:trPr>
        <w:tc>
          <w:tcPr>
            <w:tcW w:w="5130" w:type="dxa"/>
            <w:gridSpan w:val="2"/>
          </w:tcPr>
          <w:p w:rsidR="008A6264" w:rsidRPr="00B22162" w:rsidRDefault="008A6264" w:rsidP="008A626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1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221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24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6264" w:rsidRPr="00224839" w:rsidTr="00EA1582">
        <w:trPr>
          <w:cantSplit/>
          <w:trHeight w:val="227"/>
        </w:trPr>
        <w:tc>
          <w:tcPr>
            <w:tcW w:w="4050" w:type="dxa"/>
          </w:tcPr>
          <w:p w:rsidR="008A6264" w:rsidRPr="00224839" w:rsidRDefault="008A6264" w:rsidP="008A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6264" w:rsidRPr="00224839" w:rsidTr="00EA1582">
        <w:trPr>
          <w:cantSplit/>
        </w:trPr>
        <w:tc>
          <w:tcPr>
            <w:tcW w:w="4050" w:type="dxa"/>
          </w:tcPr>
          <w:p w:rsidR="008A6264" w:rsidRPr="00224839" w:rsidRDefault="008A6264" w:rsidP="008A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582" w:rsidRPr="00224839" w:rsidTr="00EA1582">
        <w:trPr>
          <w:cantSplit/>
        </w:trPr>
        <w:tc>
          <w:tcPr>
            <w:tcW w:w="4050" w:type="dxa"/>
          </w:tcPr>
          <w:p w:rsidR="00EA1582" w:rsidRPr="00224839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224839" w:rsidRDefault="00EA1582" w:rsidP="00EA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1582" w:rsidRPr="00224839" w:rsidRDefault="00EA1582" w:rsidP="00EA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A1582" w:rsidRPr="00224839" w:rsidTr="00EA1582">
        <w:trPr>
          <w:cantSplit/>
        </w:trPr>
        <w:tc>
          <w:tcPr>
            <w:tcW w:w="4050" w:type="dxa"/>
          </w:tcPr>
          <w:p w:rsidR="00EA1582" w:rsidRPr="00224839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EA1582" w:rsidRPr="000425CB" w:rsidRDefault="00EA1582" w:rsidP="00EA158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EA1582" w:rsidRPr="000425CB" w:rsidRDefault="00EA1582" w:rsidP="00EA158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EA1582" w:rsidRPr="00224839" w:rsidTr="00EA1582">
        <w:trPr>
          <w:cantSplit/>
        </w:trPr>
        <w:tc>
          <w:tcPr>
            <w:tcW w:w="4050" w:type="dxa"/>
          </w:tcPr>
          <w:p w:rsidR="00EA1582" w:rsidRPr="00224839" w:rsidRDefault="00EA1582" w:rsidP="00EA1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EA1582" w:rsidRPr="00224839" w:rsidRDefault="00EA1582" w:rsidP="00EA15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0B2B" w:rsidRPr="00224839" w:rsidTr="00EA1582">
        <w:trPr>
          <w:cantSplit/>
        </w:trPr>
        <w:tc>
          <w:tcPr>
            <w:tcW w:w="4050" w:type="dxa"/>
          </w:tcPr>
          <w:p w:rsidR="00370B2B" w:rsidRPr="000736F8" w:rsidRDefault="00370B2B" w:rsidP="00370B2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70B2B" w:rsidRPr="00224839" w:rsidRDefault="00370B2B" w:rsidP="0037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0B2B" w:rsidRPr="00224839" w:rsidRDefault="00370B2B" w:rsidP="00370B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70B2B" w:rsidRPr="00224839" w:rsidRDefault="00370B2B" w:rsidP="0037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0B2B" w:rsidRPr="00224839" w:rsidRDefault="00370B2B" w:rsidP="00370B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70B2B" w:rsidRPr="00224839" w:rsidRDefault="00370B2B" w:rsidP="0037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0B2B" w:rsidRPr="00224839" w:rsidRDefault="00370B2B" w:rsidP="00370B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70B2B" w:rsidRPr="00224839" w:rsidRDefault="00370B2B" w:rsidP="0037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:rsidR="008A6264" w:rsidRPr="001725A1" w:rsidRDefault="008A6264" w:rsidP="00A967C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24D10" w:rsidRPr="00724D10" w:rsidRDefault="00724D10" w:rsidP="00724D10">
      <w:pPr>
        <w:spacing w:line="240" w:lineRule="auto"/>
        <w:rPr>
          <w:sz w:val="2"/>
          <w:szCs w:val="2"/>
        </w:rPr>
      </w:pPr>
      <w:r>
        <w:br w:type="page"/>
      </w:r>
    </w:p>
    <w:p w:rsidR="006D41BE" w:rsidRPr="00EA1582" w:rsidRDefault="006D41BE" w:rsidP="00DE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EA15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เงินให้กู้ยืมแก่บุคคลหรือกิจการที่เกี่ยวข้องกัน</w:t>
      </w:r>
    </w:p>
    <w:p w:rsidR="006D41BE" w:rsidRPr="00EA1582" w:rsidRDefault="006D41BE" w:rsidP="00DE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456044" w:rsidRPr="00EA1582" w:rsidRDefault="00456044" w:rsidP="00DE0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EA158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EA158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A1582">
        <w:rPr>
          <w:rFonts w:asciiTheme="majorBidi" w:hAnsiTheme="majorBidi" w:cstheme="majorBidi"/>
          <w:sz w:val="30"/>
          <w:szCs w:val="30"/>
          <w:cs/>
        </w:rPr>
        <w:t>ก</w:t>
      </w:r>
      <w:r w:rsidR="00EA1582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EA15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="00EA1582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EA1582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EA1582">
        <w:rPr>
          <w:rFonts w:asciiTheme="majorBidi" w:hAnsiTheme="majorBidi" w:cstheme="majorBidi"/>
          <w:sz w:val="30"/>
          <w:szCs w:val="30"/>
        </w:rPr>
        <w:t>256</w:t>
      </w:r>
      <w:r w:rsidRPr="00EA1582">
        <w:rPr>
          <w:rFonts w:asciiTheme="majorBidi" w:hAnsiTheme="majorBidi" w:cstheme="majorBidi"/>
          <w:sz w:val="30"/>
          <w:szCs w:val="30"/>
          <w:cs/>
        </w:rPr>
        <w:t>2</w:t>
      </w:r>
      <w:r w:rsidRPr="00EA1582">
        <w:rPr>
          <w:rFonts w:asciiTheme="majorBidi" w:hAnsiTheme="majorBidi" w:cstheme="majorBidi"/>
          <w:sz w:val="30"/>
          <w:szCs w:val="30"/>
        </w:rPr>
        <w:t xml:space="preserve"> </w:t>
      </w:r>
      <w:r w:rsidRPr="00EA158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56044" w:rsidRPr="00EA1582" w:rsidRDefault="00456044" w:rsidP="004560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06" w:right="-45" w:firstLine="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986"/>
        <w:gridCol w:w="234"/>
        <w:gridCol w:w="1022"/>
        <w:gridCol w:w="236"/>
        <w:gridCol w:w="1036"/>
        <w:gridCol w:w="236"/>
        <w:gridCol w:w="929"/>
        <w:gridCol w:w="235"/>
        <w:gridCol w:w="856"/>
        <w:gridCol w:w="235"/>
        <w:gridCol w:w="1036"/>
      </w:tblGrid>
      <w:tr w:rsidR="00D471FC" w:rsidRPr="00EA1582" w:rsidTr="00EA1582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D471FC" w:rsidRPr="00EA1582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5434465"/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bookmarkEnd w:id="1"/>
          </w:p>
        </w:tc>
        <w:tc>
          <w:tcPr>
            <w:tcW w:w="2242" w:type="dxa"/>
            <w:gridSpan w:val="3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63" w:type="dxa"/>
            <w:gridSpan w:val="7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6044" w:rsidRPr="00EA1582" w:rsidTr="00EA1582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63" w:type="dxa"/>
            <w:gridSpan w:val="7"/>
            <w:vAlign w:val="bottom"/>
          </w:tcPr>
          <w:p w:rsidR="00456044" w:rsidRPr="00EA1582" w:rsidRDefault="006235B0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6585" w:rsidRPr="00EA1582" w:rsidTr="00EA1582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A1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A1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8B6585" w:rsidRPr="00EA1582" w:rsidTr="00EA1582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71FC" w:rsidRPr="00EA1582" w:rsidTr="00EA1582">
        <w:trPr>
          <w:tblHeader/>
        </w:trPr>
        <w:tc>
          <w:tcPr>
            <w:tcW w:w="2325" w:type="dxa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63" w:type="dxa"/>
            <w:gridSpan w:val="7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5F51" w:rsidRPr="00EA1582" w:rsidTr="00EA1582">
        <w:tc>
          <w:tcPr>
            <w:tcW w:w="232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3 - 7.5</w:t>
            </w:r>
          </w:p>
        </w:tc>
        <w:tc>
          <w:tcPr>
            <w:tcW w:w="234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3 - 7.5</w:t>
            </w:r>
          </w:p>
        </w:tc>
        <w:tc>
          <w:tcPr>
            <w:tcW w:w="2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4656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656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8B6585" w:rsidRPr="00EA1582" w:rsidTr="00EA1582">
        <w:tc>
          <w:tcPr>
            <w:tcW w:w="2325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8B6585" w:rsidRPr="00EA1582" w:rsidRDefault="00765F51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</w:tr>
      <w:tr w:rsidR="004D4AE3" w:rsidRPr="00EA1582" w:rsidTr="00EA1582">
        <w:tc>
          <w:tcPr>
            <w:tcW w:w="2325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6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(507)</w:t>
            </w:r>
          </w:p>
        </w:tc>
        <w:tc>
          <w:tcPr>
            <w:tcW w:w="236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D4AE3" w:rsidRPr="00EA1582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D4AE3" w:rsidRPr="00EA1582" w:rsidRDefault="00765F51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(561)</w:t>
            </w:r>
          </w:p>
        </w:tc>
      </w:tr>
      <w:tr w:rsidR="008B6585" w:rsidRPr="00EA1582" w:rsidTr="00EA1582">
        <w:tc>
          <w:tcPr>
            <w:tcW w:w="2325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EA1582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B6585" w:rsidRPr="00EA1582" w:rsidRDefault="00765F51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</w:tr>
    </w:tbl>
    <w:p w:rsidR="00D471FC" w:rsidRPr="00EA1582" w:rsidRDefault="00D471FC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88"/>
        <w:gridCol w:w="234"/>
        <w:gridCol w:w="1024"/>
        <w:gridCol w:w="236"/>
        <w:gridCol w:w="1036"/>
        <w:gridCol w:w="235"/>
        <w:gridCol w:w="864"/>
        <w:gridCol w:w="235"/>
        <w:gridCol w:w="860"/>
        <w:gridCol w:w="235"/>
        <w:gridCol w:w="1036"/>
      </w:tblGrid>
      <w:tr w:rsidR="00D471FC" w:rsidRPr="00EA1582" w:rsidTr="00EA1582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6" w:type="dxa"/>
            <w:gridSpan w:val="3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1" w:type="dxa"/>
            <w:gridSpan w:val="7"/>
            <w:vAlign w:val="bottom"/>
          </w:tcPr>
          <w:p w:rsidR="00D471FC" w:rsidRPr="00EA1582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1FC" w:rsidRPr="00EA1582" w:rsidTr="00EA1582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A1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A1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D471FC" w:rsidRPr="00EA1582" w:rsidTr="00EA1582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15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71FC" w:rsidRPr="00EA1582" w:rsidTr="00EA1582">
        <w:trPr>
          <w:tblHeader/>
        </w:trPr>
        <w:tc>
          <w:tcPr>
            <w:tcW w:w="2340" w:type="dxa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1" w:type="dxa"/>
            <w:gridSpan w:val="7"/>
          </w:tcPr>
          <w:p w:rsidR="00D471FC" w:rsidRPr="00EA1582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5F51" w:rsidRPr="00EA1582" w:rsidTr="00EA1582">
        <w:tc>
          <w:tcPr>
            <w:tcW w:w="2340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234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3 - 5</w:t>
            </w:r>
          </w:p>
        </w:tc>
        <w:tc>
          <w:tcPr>
            <w:tcW w:w="2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CB75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B754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65F51" w:rsidRPr="00EA1582" w:rsidTr="00EA1582">
        <w:tc>
          <w:tcPr>
            <w:tcW w:w="2340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8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</w:p>
        </w:tc>
        <w:tc>
          <w:tcPr>
            <w:tcW w:w="234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</w:p>
        </w:tc>
        <w:tc>
          <w:tcPr>
            <w:tcW w:w="2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765F51" w:rsidRPr="00EA1582" w:rsidRDefault="00CB754E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:rsidR="00765F51" w:rsidRPr="00EA1582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765F51" w:rsidRPr="00EA1582" w:rsidRDefault="00765F51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:rsidR="00765F51" w:rsidRPr="00EA1582" w:rsidRDefault="000E36D4" w:rsidP="0076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B754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3A74" w:rsidRPr="00EA1582" w:rsidTr="00EA1582">
        <w:tc>
          <w:tcPr>
            <w:tcW w:w="2340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BB3A74" w:rsidRPr="00EA1582" w:rsidRDefault="000E36D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  <w:tr w:rsidR="00BB3A74" w:rsidRPr="00EA1582" w:rsidTr="00EA1582">
        <w:tc>
          <w:tcPr>
            <w:tcW w:w="2340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8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</w:rPr>
              <w:t>(507)</w:t>
            </w: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BB3A74" w:rsidRPr="00EA1582" w:rsidRDefault="000E36D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(516)</w:t>
            </w:r>
          </w:p>
        </w:tc>
      </w:tr>
      <w:tr w:rsidR="00BB3A74" w:rsidRPr="00EA1582" w:rsidTr="00EA1582">
        <w:tc>
          <w:tcPr>
            <w:tcW w:w="2340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8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EA1582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BB3A74" w:rsidRPr="00EA1582" w:rsidRDefault="000E36D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</w:tr>
    </w:tbl>
    <w:p w:rsidR="00D471FC" w:rsidRPr="00EA1582" w:rsidRDefault="00D471FC">
      <w:pPr>
        <w:rPr>
          <w:rFonts w:asciiTheme="majorBidi" w:hAnsiTheme="majorBidi" w:cstheme="majorBidi"/>
          <w:sz w:val="30"/>
          <w:szCs w:val="30"/>
        </w:rPr>
      </w:pPr>
    </w:p>
    <w:p w:rsidR="006235B0" w:rsidRDefault="006235B0">
      <w:r>
        <w:br w:type="page"/>
      </w:r>
    </w:p>
    <w:tbl>
      <w:tblPr>
        <w:tblW w:w="934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509"/>
        <w:gridCol w:w="735"/>
        <w:gridCol w:w="720"/>
        <w:gridCol w:w="265"/>
        <w:gridCol w:w="725"/>
        <w:gridCol w:w="252"/>
        <w:gridCol w:w="828"/>
        <w:gridCol w:w="243"/>
        <w:gridCol w:w="834"/>
        <w:gridCol w:w="255"/>
        <w:gridCol w:w="825"/>
        <w:gridCol w:w="236"/>
        <w:gridCol w:w="919"/>
      </w:tblGrid>
      <w:tr w:rsidR="00456044" w:rsidRPr="00B612BF" w:rsidTr="00EA1582">
        <w:trPr>
          <w:cantSplit/>
        </w:trPr>
        <w:tc>
          <w:tcPr>
            <w:tcW w:w="2509" w:type="dxa"/>
          </w:tcPr>
          <w:p w:rsidR="00456044" w:rsidRPr="0064426B" w:rsidRDefault="00456044" w:rsidP="00FA388E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</w:tcPr>
          <w:p w:rsidR="00456044" w:rsidRPr="0064426B" w:rsidRDefault="00456044" w:rsidP="00FA38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5" w:type="dxa"/>
            <w:gridSpan w:val="3"/>
            <w:vAlign w:val="bottom"/>
          </w:tcPr>
          <w:p w:rsidR="00456044" w:rsidRPr="0064426B" w:rsidRDefault="00456044" w:rsidP="00FA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vAlign w:val="bottom"/>
          </w:tcPr>
          <w:p w:rsidR="00456044" w:rsidRPr="0064426B" w:rsidRDefault="00456044" w:rsidP="00FA388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456044" w:rsidRPr="0064426B" w:rsidRDefault="00456044" w:rsidP="00FA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044" w:rsidRPr="00B612BF" w:rsidTr="00EA1582">
        <w:trPr>
          <w:cantSplit/>
        </w:trPr>
        <w:tc>
          <w:tcPr>
            <w:tcW w:w="2509" w:type="dxa"/>
          </w:tcPr>
          <w:p w:rsidR="00456044" w:rsidRPr="0064426B" w:rsidRDefault="00456044" w:rsidP="00FA388E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dxa"/>
          </w:tcPr>
          <w:p w:rsidR="00456044" w:rsidRPr="0064426B" w:rsidRDefault="00456044" w:rsidP="00FA38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56044" w:rsidRPr="00B612BF" w:rsidTr="00EA1582">
        <w:trPr>
          <w:cantSplit/>
        </w:trPr>
        <w:tc>
          <w:tcPr>
            <w:tcW w:w="2509" w:type="dxa"/>
          </w:tcPr>
          <w:p w:rsidR="00456044" w:rsidRPr="0064426B" w:rsidRDefault="00456044" w:rsidP="00FA388E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dxa"/>
          </w:tcPr>
          <w:p w:rsidR="00456044" w:rsidRPr="0064426B" w:rsidRDefault="00456044" w:rsidP="00FA38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28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6044" w:rsidRPr="00B612BF" w:rsidTr="00EA1582">
        <w:trPr>
          <w:cantSplit/>
        </w:trPr>
        <w:tc>
          <w:tcPr>
            <w:tcW w:w="3964" w:type="dxa"/>
            <w:gridSpan w:val="3"/>
          </w:tcPr>
          <w:p w:rsidR="00456044" w:rsidRPr="0064426B" w:rsidRDefault="00456044" w:rsidP="00CB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6044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  <w:r w:rsidR="00CB754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044" w:rsidRPr="00B612BF" w:rsidTr="00EA1582">
        <w:trPr>
          <w:cantSplit/>
        </w:trPr>
        <w:tc>
          <w:tcPr>
            <w:tcW w:w="3964" w:type="dxa"/>
            <w:gridSpan w:val="3"/>
          </w:tcPr>
          <w:p w:rsidR="00456044" w:rsidRPr="0064426B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2848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EA158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:rsidR="00456044" w:rsidRPr="002B2848" w:rsidRDefault="000E36D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:rsidR="00456044" w:rsidRPr="002B2848" w:rsidRDefault="00C67E1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</w:tcPr>
          <w:p w:rsidR="00456044" w:rsidRPr="002B2848" w:rsidRDefault="000E36D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:rsidR="00456044" w:rsidRPr="002B2848" w:rsidRDefault="00C67E13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56044" w:rsidRPr="00B612BF" w:rsidTr="00EA1582">
        <w:trPr>
          <w:cantSplit/>
        </w:trPr>
        <w:tc>
          <w:tcPr>
            <w:tcW w:w="3964" w:type="dxa"/>
            <w:gridSpan w:val="3"/>
          </w:tcPr>
          <w:p w:rsidR="00456044" w:rsidRPr="0064426B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A1582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EA1582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2B284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EA158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0E36D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C67E1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0E36D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C67E13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</w:tr>
    </w:tbl>
    <w:p w:rsidR="000C7C88" w:rsidRPr="008B6585" w:rsidRDefault="000C7C88" w:rsidP="004F66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989"/>
        <w:gridCol w:w="234"/>
        <w:gridCol w:w="1025"/>
        <w:gridCol w:w="236"/>
        <w:gridCol w:w="1036"/>
        <w:gridCol w:w="235"/>
        <w:gridCol w:w="934"/>
        <w:gridCol w:w="235"/>
        <w:gridCol w:w="933"/>
        <w:gridCol w:w="235"/>
        <w:gridCol w:w="1024"/>
      </w:tblGrid>
      <w:tr w:rsidR="006235B0" w:rsidRPr="00723710" w:rsidTr="00EA1582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248" w:type="dxa"/>
            <w:gridSpan w:val="3"/>
            <w:vAlign w:val="bottom"/>
          </w:tcPr>
          <w:p w:rsidR="006235B0" w:rsidRPr="002D05C0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6235B0" w:rsidRPr="00DA395C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2" w:type="dxa"/>
            <w:gridSpan w:val="7"/>
            <w:vAlign w:val="bottom"/>
          </w:tcPr>
          <w:p w:rsidR="006235B0" w:rsidRPr="00D471FC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35B0" w:rsidRPr="00723710" w:rsidTr="00EA1582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6235B0" w:rsidRPr="00DA395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2" w:type="dxa"/>
            <w:gridSpan w:val="7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0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5B0" w:rsidRPr="00723710" w:rsidTr="00EA1582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6235B0" w:rsidRPr="00E73BC9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6235B0" w:rsidRPr="00723710" w:rsidTr="00EA1582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6235B0" w:rsidRPr="00DC2C5E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235B0" w:rsidRPr="00723710" w:rsidTr="00EA1582">
        <w:trPr>
          <w:tblHeader/>
        </w:trPr>
        <w:tc>
          <w:tcPr>
            <w:tcW w:w="2244" w:type="dxa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6235B0" w:rsidRPr="00DC2C5E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2" w:type="dxa"/>
            <w:gridSpan w:val="7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631C" w:rsidRPr="00723710" w:rsidTr="00EA1582">
        <w:tc>
          <w:tcPr>
            <w:tcW w:w="2244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9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.5</w:t>
            </w:r>
            <w:r w:rsidRPr="0064426B">
              <w:rPr>
                <w:rFonts w:ascii="Angsana New" w:hAnsi="Angsana New"/>
                <w:sz w:val="30"/>
                <w:szCs w:val="30"/>
              </w:rPr>
              <w:t xml:space="preserve"> - 5</w:t>
            </w:r>
          </w:p>
        </w:tc>
        <w:tc>
          <w:tcPr>
            <w:tcW w:w="234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B631C" w:rsidRPr="002D05C0" w:rsidRDefault="009273FE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</w:t>
            </w:r>
          </w:p>
        </w:tc>
        <w:tc>
          <w:tcPr>
            <w:tcW w:w="236" w:type="dxa"/>
          </w:tcPr>
          <w:p w:rsidR="00BB631C" w:rsidRPr="00DC2C5E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BB631C" w:rsidRPr="002D05C0" w:rsidRDefault="000E36D4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:rsidR="00BB631C" w:rsidRPr="002D05C0" w:rsidRDefault="000E36D4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3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BB631C" w:rsidRPr="002D05C0" w:rsidRDefault="000E36D4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</w:tbl>
    <w:p w:rsidR="006235B0" w:rsidRDefault="006235B0" w:rsidP="004468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E216F2" w:rsidTr="00EA1582">
        <w:trPr>
          <w:cantSplit/>
        </w:trPr>
        <w:tc>
          <w:tcPr>
            <w:tcW w:w="6660" w:type="dxa"/>
            <w:gridSpan w:val="4"/>
          </w:tcPr>
          <w:p w:rsidR="0021640F" w:rsidRPr="00E216F2" w:rsidRDefault="001E57D5" w:rsidP="0021640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90360E">
              <w:br w:type="column"/>
            </w:r>
            <w:r w:rsidR="0021640F"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736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="000736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21640F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3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21640F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21640F" w:rsidRPr="00E216F2" w:rsidRDefault="0021640F" w:rsidP="0021640F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40F" w:rsidRPr="00322477" w:rsidTr="00EA1582">
        <w:trPr>
          <w:cantSplit/>
        </w:trPr>
        <w:tc>
          <w:tcPr>
            <w:tcW w:w="4227" w:type="dxa"/>
          </w:tcPr>
          <w:p w:rsidR="0021640F" w:rsidRPr="00322477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1640F" w:rsidRPr="00E216F2" w:rsidTr="00EA1582">
        <w:trPr>
          <w:cantSplit/>
        </w:trPr>
        <w:tc>
          <w:tcPr>
            <w:tcW w:w="4227" w:type="dxa"/>
          </w:tcPr>
          <w:p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:rsidR="0021640F" w:rsidRPr="00E216F2" w:rsidRDefault="0021640F" w:rsidP="0021640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1640F" w:rsidRPr="00E216F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E13" w:rsidRPr="00335262" w:rsidTr="00EA1582">
        <w:trPr>
          <w:cantSplit/>
        </w:trPr>
        <w:tc>
          <w:tcPr>
            <w:tcW w:w="4227" w:type="dxa"/>
          </w:tcPr>
          <w:p w:rsidR="00C67E13" w:rsidRPr="00E216F2" w:rsidRDefault="00C67E13" w:rsidP="00C67E13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E13" w:rsidRPr="00335262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67E13" w:rsidRPr="00335262" w:rsidTr="00EA1582">
        <w:trPr>
          <w:cantSplit/>
        </w:trPr>
        <w:tc>
          <w:tcPr>
            <w:tcW w:w="4227" w:type="dxa"/>
          </w:tcPr>
          <w:p w:rsidR="00C67E13" w:rsidRDefault="00C67E13" w:rsidP="00C67E13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:rsidR="00C67E13" w:rsidRPr="00B612B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67E13" w:rsidRPr="00B612B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:rsidR="00C67E13" w:rsidRPr="00B612B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67E13" w:rsidRPr="00B612B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C67E13" w:rsidRPr="00B612B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67E13" w:rsidRPr="00B612B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67E13" w:rsidRPr="00B612B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67E13" w:rsidRPr="00E216F2" w:rsidTr="00EA1582">
        <w:trPr>
          <w:cantSplit/>
        </w:trPr>
        <w:tc>
          <w:tcPr>
            <w:tcW w:w="4227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:rsidR="00C67E13" w:rsidRPr="00E216F2" w:rsidRDefault="00C67E13" w:rsidP="00C67E13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7E13" w:rsidRPr="00E216F2" w:rsidTr="00EA1582">
        <w:trPr>
          <w:cantSplit/>
        </w:trPr>
        <w:tc>
          <w:tcPr>
            <w:tcW w:w="4227" w:type="dxa"/>
          </w:tcPr>
          <w:p w:rsidR="00C67E13" w:rsidRPr="000736F8" w:rsidRDefault="00C67E13" w:rsidP="00C67E1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:rsidR="00C67E13" w:rsidRPr="00802B69" w:rsidRDefault="00DB162E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67E13" w:rsidRPr="00802B69" w:rsidRDefault="00C67E13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C67E13" w:rsidRPr="00802B69" w:rsidRDefault="00DB162E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E13" w:rsidRPr="00802B69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C67E13" w:rsidTr="00EA1582">
        <w:trPr>
          <w:cantSplit/>
        </w:trPr>
        <w:tc>
          <w:tcPr>
            <w:tcW w:w="4227" w:type="dxa"/>
          </w:tcPr>
          <w:p w:rsidR="00C67E13" w:rsidRPr="000736F8" w:rsidRDefault="00C67E13" w:rsidP="00C67E1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0736F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:rsidR="00C67E13" w:rsidRDefault="00DB162E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C67E13" w:rsidRPr="00802B69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C67E13" w:rsidRPr="00802B69" w:rsidRDefault="00DB162E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E13" w:rsidRPr="00802B69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DB162E" w:rsidRPr="00695A40" w:rsidTr="00EA1582">
        <w:trPr>
          <w:cantSplit/>
          <w:trHeight w:val="389"/>
        </w:trPr>
        <w:tc>
          <w:tcPr>
            <w:tcW w:w="4227" w:type="dxa"/>
          </w:tcPr>
          <w:p w:rsidR="00DB162E" w:rsidRPr="00A45DD6" w:rsidRDefault="00DB162E" w:rsidP="00DB162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DD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:rsidR="00DB162E" w:rsidRPr="00A45DD6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:rsidR="00DB162E" w:rsidRPr="00A45DD6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DB162E" w:rsidRPr="00802B69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DB162E" w:rsidRPr="00A45DD6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DB162E" w:rsidRPr="00802B69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B162E" w:rsidRPr="00E216F2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B162E" w:rsidRPr="00802B69" w:rsidRDefault="00DB162E" w:rsidP="00D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7E13" w:rsidRPr="00E216F2" w:rsidTr="00EA1582">
        <w:trPr>
          <w:cantSplit/>
          <w:trHeight w:val="389"/>
        </w:trPr>
        <w:tc>
          <w:tcPr>
            <w:tcW w:w="4227" w:type="dxa"/>
          </w:tcPr>
          <w:p w:rsidR="00C67E13" w:rsidRPr="00E216F2" w:rsidRDefault="00C67E13" w:rsidP="00C67E1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C67E13" w:rsidRPr="00E216F2" w:rsidRDefault="00DB162E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C67E13" w:rsidRPr="00802B69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C67E13" w:rsidRPr="00802B69" w:rsidRDefault="00DB162E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:rsidR="00C67E13" w:rsidRPr="00E216F2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67E13" w:rsidRPr="00802B69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:rsidR="00D35021" w:rsidRPr="00E907CF" w:rsidRDefault="00D35021">
      <w:pPr>
        <w:rPr>
          <w:rFonts w:ascii="Angsana New" w:hAnsi="Angsana New"/>
          <w:sz w:val="30"/>
          <w:szCs w:val="30"/>
        </w:rPr>
      </w:pPr>
    </w:p>
    <w:p w:rsidR="004B7CE1" w:rsidRPr="00035052" w:rsidRDefault="004B7CE1" w:rsidP="004B7CE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70"/>
        <w:gridCol w:w="1081"/>
        <w:gridCol w:w="270"/>
        <w:gridCol w:w="1083"/>
        <w:gridCol w:w="270"/>
        <w:gridCol w:w="1080"/>
      </w:tblGrid>
      <w:tr w:rsidR="008A4FCA" w:rsidRPr="00E216F2" w:rsidTr="00C67E13">
        <w:trPr>
          <w:cantSplit/>
          <w:tblHeader/>
        </w:trPr>
        <w:tc>
          <w:tcPr>
            <w:tcW w:w="6660" w:type="dxa"/>
            <w:gridSpan w:val="4"/>
          </w:tcPr>
          <w:p w:rsidR="008A4FCA" w:rsidRPr="00E216F2" w:rsidRDefault="008A4FCA" w:rsidP="002563F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8A4FCA" w:rsidRPr="00E216F2" w:rsidRDefault="008A4FCA" w:rsidP="00F23950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6D41BE" w:rsidTr="00C67E13">
        <w:trPr>
          <w:cantSplit/>
          <w:tblHeader/>
        </w:trPr>
        <w:tc>
          <w:tcPr>
            <w:tcW w:w="4227" w:type="dxa"/>
          </w:tcPr>
          <w:p w:rsidR="008A4FCA" w:rsidRPr="006D41BE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4FCA" w:rsidRPr="00E216F2" w:rsidTr="00C67E13">
        <w:trPr>
          <w:cantSplit/>
          <w:tblHeader/>
        </w:trPr>
        <w:tc>
          <w:tcPr>
            <w:tcW w:w="4227" w:type="dxa"/>
          </w:tcPr>
          <w:p w:rsidR="008A4FCA" w:rsidRPr="00E216F2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:rsidR="008A4FCA" w:rsidRPr="00E216F2" w:rsidRDefault="008A4FCA" w:rsidP="00F2395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A4FCA" w:rsidRPr="00E216F2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738" w:rsidRPr="00335262" w:rsidTr="00C67E13">
        <w:trPr>
          <w:cantSplit/>
          <w:tblHeader/>
        </w:trPr>
        <w:tc>
          <w:tcPr>
            <w:tcW w:w="4227" w:type="dxa"/>
          </w:tcPr>
          <w:p w:rsidR="003F1738" w:rsidRPr="00E216F2" w:rsidRDefault="003F1738" w:rsidP="003F173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:rsidR="003F1738" w:rsidRPr="00335262" w:rsidRDefault="00C67E13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335262" w:rsidRDefault="00C67E13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F1738" w:rsidRPr="00335262" w:rsidTr="00C67E13">
        <w:trPr>
          <w:cantSplit/>
          <w:tblHeader/>
        </w:trPr>
        <w:tc>
          <w:tcPr>
            <w:tcW w:w="4227" w:type="dxa"/>
          </w:tcPr>
          <w:p w:rsidR="003F1738" w:rsidRDefault="003F1738" w:rsidP="003F173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F1738" w:rsidRPr="00B612BF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1738" w:rsidRPr="00E216F2" w:rsidTr="00C67E13">
        <w:trPr>
          <w:cantSplit/>
          <w:tblHeader/>
        </w:trPr>
        <w:tc>
          <w:tcPr>
            <w:tcW w:w="4227" w:type="dxa"/>
          </w:tcPr>
          <w:p w:rsidR="003F1738" w:rsidRPr="00E216F2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:rsidR="003F1738" w:rsidRPr="00E216F2" w:rsidRDefault="003F1738" w:rsidP="003F173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738" w:rsidRPr="00232A5D" w:rsidTr="00C67E13">
        <w:trPr>
          <w:cantSplit/>
        </w:trPr>
        <w:tc>
          <w:tcPr>
            <w:tcW w:w="4227" w:type="dxa"/>
          </w:tcPr>
          <w:p w:rsidR="003F1738" w:rsidRPr="00232A5D" w:rsidRDefault="003F1738" w:rsidP="003F173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:rsidR="003F1738" w:rsidRPr="00232A5D" w:rsidRDefault="00DB162E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F00875" w:rsidRDefault="00DB162E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F1738" w:rsidRPr="00232A5D" w:rsidTr="00C67E13">
        <w:trPr>
          <w:cantSplit/>
          <w:trHeight w:val="389"/>
        </w:trPr>
        <w:tc>
          <w:tcPr>
            <w:tcW w:w="4227" w:type="dxa"/>
          </w:tcPr>
          <w:p w:rsidR="003F1738" w:rsidRPr="00232A5D" w:rsidRDefault="003F1738" w:rsidP="003F173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A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:rsidR="003F1738" w:rsidRPr="00232A5D" w:rsidRDefault="00DB162E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F00875" w:rsidRDefault="00DB162E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1738" w:rsidRPr="00E216F2" w:rsidTr="00C67E13">
        <w:trPr>
          <w:cantSplit/>
          <w:trHeight w:val="389"/>
        </w:trPr>
        <w:tc>
          <w:tcPr>
            <w:tcW w:w="4227" w:type="dxa"/>
          </w:tcPr>
          <w:p w:rsidR="003F1738" w:rsidRPr="00232A5D" w:rsidRDefault="003F1738" w:rsidP="003F173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232A5D" w:rsidRDefault="00DB162E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232A5D" w:rsidRDefault="00DB162E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</w:tbl>
    <w:p w:rsidR="008A4FCA" w:rsidRPr="006D41BE" w:rsidRDefault="008A4FCA">
      <w:pPr>
        <w:rPr>
          <w:rFonts w:ascii="Angsana New" w:hAnsi="Angsana New"/>
          <w:sz w:val="26"/>
          <w:szCs w:val="26"/>
        </w:rPr>
      </w:pPr>
    </w:p>
    <w:p w:rsidR="006D41BE" w:rsidRPr="006D41BE" w:rsidRDefault="006D41BE" w:rsidP="00A914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41B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เงินกู้ยืมจาก</w:t>
      </w:r>
      <w:r w:rsidRPr="006D41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6D41B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D41BE" w:rsidRPr="006D41BE" w:rsidRDefault="006D41BE" w:rsidP="00A914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 w:right="-45"/>
        <w:jc w:val="thaiDistribute"/>
        <w:rPr>
          <w:rFonts w:ascii="Angsana New" w:hAnsi="Angsana New"/>
          <w:sz w:val="14"/>
          <w:szCs w:val="14"/>
        </w:rPr>
      </w:pPr>
    </w:p>
    <w:p w:rsidR="00192D8C" w:rsidRDefault="00192D8C" w:rsidP="00A914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A97B80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</w:t>
      </w:r>
      <w:r w:rsidRPr="00A97B80">
        <w:rPr>
          <w:rFonts w:ascii="Angsana New" w:hAnsi="Angsana New" w:hint="cs"/>
          <w:sz w:val="30"/>
          <w:szCs w:val="30"/>
          <w:cs/>
        </w:rPr>
        <w:t>บุคคลหรือ</w:t>
      </w:r>
      <w:r w:rsidRPr="00A97B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A97B80">
        <w:rPr>
          <w:rFonts w:ascii="Angsana New" w:hAnsi="Angsana New" w:hint="cs"/>
          <w:sz w:val="30"/>
          <w:szCs w:val="30"/>
          <w:cs/>
        </w:rPr>
        <w:t>งวด</w:t>
      </w:r>
      <w:r w:rsidR="00C67E13">
        <w:rPr>
          <w:rFonts w:ascii="Angsana New" w:hAnsi="Angsana New" w:hint="cs"/>
          <w:sz w:val="30"/>
          <w:szCs w:val="30"/>
          <w:cs/>
        </w:rPr>
        <w:t>เ</w:t>
      </w:r>
      <w:r w:rsidRPr="00A97B80">
        <w:rPr>
          <w:rFonts w:ascii="Angsana New" w:hAnsi="Angsana New" w:hint="cs"/>
          <w:sz w:val="30"/>
          <w:szCs w:val="30"/>
          <w:cs/>
        </w:rPr>
        <w:t>ก</w:t>
      </w:r>
      <w:r w:rsidR="00C67E13">
        <w:rPr>
          <w:rFonts w:ascii="Angsana New" w:hAnsi="Angsana New" w:hint="cs"/>
          <w:sz w:val="30"/>
          <w:szCs w:val="30"/>
          <w:cs/>
        </w:rPr>
        <w:t>้า</w:t>
      </w:r>
      <w:r w:rsidRPr="00A97B80">
        <w:rPr>
          <w:rFonts w:ascii="Angsana New" w:hAnsi="Angsana New" w:hint="cs"/>
          <w:sz w:val="30"/>
          <w:szCs w:val="30"/>
          <w:cs/>
        </w:rPr>
        <w:t>เดือน</w:t>
      </w:r>
      <w:r w:rsidRPr="00A97B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97B80">
        <w:rPr>
          <w:rFonts w:ascii="Angsana New" w:hAnsi="Angsana New"/>
          <w:sz w:val="30"/>
          <w:szCs w:val="30"/>
        </w:rPr>
        <w:t xml:space="preserve">30 </w:t>
      </w:r>
      <w:r w:rsidR="00C67E13">
        <w:rPr>
          <w:rFonts w:ascii="Angsana New" w:hAnsi="Angsana New" w:hint="cs"/>
          <w:sz w:val="30"/>
          <w:szCs w:val="30"/>
          <w:cs/>
        </w:rPr>
        <w:t>กันยา</w:t>
      </w:r>
      <w:r w:rsidRPr="00A97B80">
        <w:rPr>
          <w:rFonts w:ascii="Angsana New" w:hAnsi="Angsana New" w:hint="cs"/>
          <w:sz w:val="30"/>
          <w:szCs w:val="30"/>
          <w:cs/>
        </w:rPr>
        <w:t>ยน</w:t>
      </w:r>
      <w:r w:rsidRPr="00A97B80">
        <w:rPr>
          <w:rFonts w:ascii="Angsana New" w:hAnsi="Angsana New"/>
          <w:sz w:val="30"/>
          <w:szCs w:val="30"/>
          <w:cs/>
        </w:rPr>
        <w:t xml:space="preserve"> </w:t>
      </w:r>
      <w:r w:rsidRPr="00A97B8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62 </w:t>
      </w:r>
      <w:r w:rsidRPr="00A97B80">
        <w:rPr>
          <w:rFonts w:ascii="Angsana New" w:hAnsi="Angsana New"/>
          <w:sz w:val="30"/>
          <w:szCs w:val="30"/>
          <w:cs/>
        </w:rPr>
        <w:t>มีดังนี้</w:t>
      </w:r>
    </w:p>
    <w:p w:rsidR="008B6585" w:rsidRPr="00C72B10" w:rsidRDefault="008B6585" w:rsidP="00192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0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985"/>
        <w:gridCol w:w="236"/>
        <w:gridCol w:w="1023"/>
        <w:gridCol w:w="236"/>
        <w:gridCol w:w="967"/>
        <w:gridCol w:w="236"/>
        <w:gridCol w:w="728"/>
        <w:gridCol w:w="236"/>
        <w:gridCol w:w="856"/>
        <w:gridCol w:w="236"/>
        <w:gridCol w:w="970"/>
      </w:tblGrid>
      <w:tr w:rsidR="008B6585" w:rsidRPr="00723710" w:rsidTr="00C67E13">
        <w:trPr>
          <w:tblHeader/>
        </w:trPr>
        <w:tc>
          <w:tcPr>
            <w:tcW w:w="2699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244" w:type="dxa"/>
            <w:gridSpan w:val="3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B6585" w:rsidRPr="00DA395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29" w:type="dxa"/>
            <w:gridSpan w:val="7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6585" w:rsidRPr="00723710" w:rsidTr="00C67E13">
        <w:trPr>
          <w:tblHeader/>
        </w:trPr>
        <w:tc>
          <w:tcPr>
            <w:tcW w:w="2699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8B6585" w:rsidRPr="00DA395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29" w:type="dxa"/>
            <w:gridSpan w:val="7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6585" w:rsidRPr="00723710" w:rsidTr="00C67E13">
        <w:trPr>
          <w:tblHeader/>
        </w:trPr>
        <w:tc>
          <w:tcPr>
            <w:tcW w:w="2699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8B6585" w:rsidRPr="00E73BC9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8B6585" w:rsidRPr="00D471FC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D471FC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8B6585" w:rsidRPr="00723710" w:rsidTr="00C67E13">
        <w:trPr>
          <w:tblHeader/>
        </w:trPr>
        <w:tc>
          <w:tcPr>
            <w:tcW w:w="2699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8B6585" w:rsidRPr="00DC2C5E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B6585" w:rsidRPr="00723710" w:rsidTr="00C67E13">
        <w:trPr>
          <w:tblHeader/>
        </w:trPr>
        <w:tc>
          <w:tcPr>
            <w:tcW w:w="2699" w:type="dxa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4" w:type="dxa"/>
            <w:gridSpan w:val="3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8B6585" w:rsidRPr="00DC2C5E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29" w:type="dxa"/>
            <w:gridSpan w:val="7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6585" w:rsidRPr="00723710" w:rsidTr="00C67E13">
        <w:tc>
          <w:tcPr>
            <w:tcW w:w="2699" w:type="dxa"/>
          </w:tcPr>
          <w:p w:rsidR="008B6585" w:rsidRPr="008B6585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5" w:type="dxa"/>
          </w:tcPr>
          <w:p w:rsidR="008B6585" w:rsidRPr="00F36B16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B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8B6585" w:rsidRPr="002D05C0" w:rsidRDefault="009273FE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</w:tcPr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:rsidR="008B6585" w:rsidRPr="002D05C0" w:rsidRDefault="009273FE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2D05C0" w:rsidRDefault="009273FE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8B6585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73FE" w:rsidRPr="00723710" w:rsidTr="00C67E13">
        <w:trPr>
          <w:trHeight w:val="74"/>
        </w:trPr>
        <w:tc>
          <w:tcPr>
            <w:tcW w:w="2699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5" w:type="dxa"/>
          </w:tcPr>
          <w:p w:rsidR="009273FE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273FE" w:rsidRPr="00DC2C5E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273FE" w:rsidRPr="00723710" w:rsidTr="00C67E13">
        <w:tc>
          <w:tcPr>
            <w:tcW w:w="2699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273FE" w:rsidRPr="00DC2C5E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273FE" w:rsidRPr="002D05C0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9273FE" w:rsidRPr="009273FE" w:rsidRDefault="009273FE" w:rsidP="00927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3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:rsidR="00463773" w:rsidRPr="00C72B10" w:rsidRDefault="00463773">
      <w:pPr>
        <w:rPr>
          <w:sz w:val="24"/>
          <w:szCs w:val="24"/>
        </w:rPr>
      </w:pPr>
    </w:p>
    <w:tbl>
      <w:tblPr>
        <w:tblStyle w:val="TableGrid"/>
        <w:tblW w:w="936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989"/>
        <w:gridCol w:w="234"/>
        <w:gridCol w:w="1025"/>
        <w:gridCol w:w="236"/>
        <w:gridCol w:w="1036"/>
        <w:gridCol w:w="235"/>
        <w:gridCol w:w="934"/>
        <w:gridCol w:w="236"/>
        <w:gridCol w:w="933"/>
        <w:gridCol w:w="235"/>
        <w:gridCol w:w="1026"/>
      </w:tblGrid>
      <w:tr w:rsidR="00463773" w:rsidRPr="00723710" w:rsidTr="00C67E13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248" w:type="dxa"/>
            <w:gridSpan w:val="3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63773" w:rsidRPr="00DA395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5" w:type="dxa"/>
            <w:gridSpan w:val="7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3773" w:rsidRPr="00723710" w:rsidTr="00C67E13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63773" w:rsidRPr="00DA395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5" w:type="dxa"/>
            <w:gridSpan w:val="7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773" w:rsidRPr="00723710" w:rsidTr="00C67E13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:rsidR="00463773" w:rsidRPr="00E73BC9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463773" w:rsidRPr="00723710" w:rsidTr="00C67E13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463773" w:rsidRPr="00DC2C5E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63773" w:rsidRPr="00723710" w:rsidTr="00C67E13">
        <w:trPr>
          <w:tblHeader/>
        </w:trPr>
        <w:tc>
          <w:tcPr>
            <w:tcW w:w="2244" w:type="dxa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63773" w:rsidRPr="00DC2C5E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5" w:type="dxa"/>
            <w:gridSpan w:val="7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7174" w:rsidRPr="00723710" w:rsidTr="00C67E13">
        <w:tc>
          <w:tcPr>
            <w:tcW w:w="2244" w:type="dxa"/>
          </w:tcPr>
          <w:p w:rsidR="00967174" w:rsidRPr="008B6585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</w:tcPr>
          <w:p w:rsidR="00967174" w:rsidRPr="00F36B16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67174" w:rsidRPr="002D05C0" w:rsidRDefault="009273FE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967174" w:rsidRPr="00DC2C5E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967174" w:rsidRPr="002D05C0" w:rsidRDefault="009273FE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:rsidR="00967174" w:rsidRPr="002D05C0" w:rsidRDefault="009273FE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967174" w:rsidRPr="002D05C0" w:rsidRDefault="009273FE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67E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</w:tbl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866D4F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:rsidR="005408A0" w:rsidRPr="00866D4F" w:rsidRDefault="00B62D66" w:rsidP="00540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yellow"/>
              </w:rPr>
              <w:lastRenderedPageBreak/>
              <w:br w:type="page"/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6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</w:t>
            </w:r>
            <w:r w:rsidR="00F00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</w:tr>
      <w:tr w:rsidR="000C5E24" w:rsidRPr="00866D4F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0C5E24" w:rsidRPr="00866D4F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0C5E24" w:rsidRPr="00866D4F" w:rsidRDefault="000C5E24" w:rsidP="000C5E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0C5E24" w:rsidRPr="00866D4F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:rsidR="000C5E24" w:rsidRPr="00866D4F" w:rsidRDefault="000C5E24" w:rsidP="000C5E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C5E24" w:rsidRPr="00866D4F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0C5E24" w:rsidRPr="00866D4F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C5E24" w:rsidRPr="00866D4F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E13" w:rsidRPr="00866D4F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C67E13" w:rsidRPr="00866D4F" w:rsidRDefault="00C67E13" w:rsidP="00C67E1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C67E13" w:rsidRPr="00866D4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  <w:shd w:val="clear" w:color="auto" w:fill="auto"/>
          </w:tcPr>
          <w:p w:rsidR="00C67E13" w:rsidRPr="00866D4F" w:rsidRDefault="00C67E13" w:rsidP="00C67E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C67E13" w:rsidRPr="00866D4F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:rsidR="00C67E13" w:rsidRPr="00866D4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C67E13" w:rsidRPr="00866D4F" w:rsidRDefault="00C67E13" w:rsidP="00C67E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67E13" w:rsidRPr="00866D4F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C67E13" w:rsidRPr="00866D4F" w:rsidRDefault="00C67E13" w:rsidP="00C67E13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C67E13" w:rsidRPr="00866D4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:rsidR="00C67E13" w:rsidRPr="00866D4F" w:rsidRDefault="00C67E13" w:rsidP="00C67E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C67E13" w:rsidRPr="00866D4F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:rsidR="00C67E13" w:rsidRPr="00866D4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67E13" w:rsidRPr="00866D4F" w:rsidRDefault="00C67E13" w:rsidP="00C67E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67E13" w:rsidRPr="00866D4F" w:rsidTr="00C67E13">
        <w:trPr>
          <w:tblHeader/>
        </w:trPr>
        <w:tc>
          <w:tcPr>
            <w:tcW w:w="3148" w:type="dxa"/>
            <w:shd w:val="clear" w:color="auto" w:fill="auto"/>
          </w:tcPr>
          <w:p w:rsidR="00C67E13" w:rsidRPr="00866D4F" w:rsidRDefault="00C67E13" w:rsidP="00C67E1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7E13" w:rsidRPr="00866D4F" w:rsidTr="00C67E13">
        <w:tc>
          <w:tcPr>
            <w:tcW w:w="4021" w:type="dxa"/>
            <w:gridSpan w:val="2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13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13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7" w:type="dxa"/>
            <w:shd w:val="clear" w:color="auto" w:fill="auto"/>
          </w:tcPr>
          <w:p w:rsidR="00C67E13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C67E13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C67E13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C67E13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E13" w:rsidRPr="00866D4F" w:rsidTr="00C67E13">
        <w:tc>
          <w:tcPr>
            <w:tcW w:w="4021" w:type="dxa"/>
            <w:gridSpan w:val="2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07" w:type="dxa"/>
            <w:shd w:val="clear" w:color="auto" w:fill="auto"/>
          </w:tcPr>
          <w:p w:rsidR="00C67E13" w:rsidRPr="00866D4F" w:rsidRDefault="009273FE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C67E13" w:rsidRPr="00525D10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C67E13" w:rsidRPr="00866D4F" w:rsidRDefault="009273FE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C67E13" w:rsidRPr="00525D10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C67E13" w:rsidRPr="00866D4F" w:rsidTr="00C67E13">
        <w:tc>
          <w:tcPr>
            <w:tcW w:w="4021" w:type="dxa"/>
            <w:gridSpan w:val="2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07" w:type="dxa"/>
            <w:shd w:val="clear" w:color="auto" w:fill="auto"/>
          </w:tcPr>
          <w:p w:rsidR="00C67E13" w:rsidRPr="00866D4F" w:rsidRDefault="009273FE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C67E13" w:rsidRPr="00525D10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C67E13" w:rsidRPr="00866D4F" w:rsidRDefault="009273FE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C67E13" w:rsidRPr="00525D10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67E13" w:rsidRPr="000D2CEB" w:rsidTr="00C67E13">
        <w:tc>
          <w:tcPr>
            <w:tcW w:w="4021" w:type="dxa"/>
            <w:gridSpan w:val="2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E13" w:rsidRPr="00866D4F" w:rsidRDefault="009273FE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2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E13" w:rsidRPr="00525D10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E13" w:rsidRPr="00866D4F" w:rsidRDefault="009273FE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:rsidR="00C67E13" w:rsidRPr="00866D4F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E13" w:rsidRPr="00525D10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</w:tbl>
    <w:p w:rsidR="005A776C" w:rsidRDefault="005A776C" w:rsidP="005A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4F6633" w:rsidRPr="00F4113E" w:rsidRDefault="00BF7843" w:rsidP="00C67E1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F4113E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4F6633" w:rsidRPr="00047A56" w:rsidRDefault="004F6633" w:rsidP="004F6633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3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C835FE" w:rsidRPr="00E216F2" w:rsidTr="00C67E13">
        <w:trPr>
          <w:trHeight w:val="74"/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E13" w:rsidRPr="00335262" w:rsidTr="00C67E13">
        <w:trPr>
          <w:trHeight w:val="380"/>
          <w:tblHeader/>
        </w:trPr>
        <w:tc>
          <w:tcPr>
            <w:tcW w:w="3150" w:type="dxa"/>
            <w:tcBorders>
              <w:top w:val="nil"/>
            </w:tcBorders>
          </w:tcPr>
          <w:p w:rsidR="00C67E13" w:rsidRPr="00455437" w:rsidRDefault="00C67E13" w:rsidP="00C67E13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C67E13" w:rsidRPr="00866D4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C67E13" w:rsidRPr="00455437" w:rsidRDefault="00C67E13" w:rsidP="00C67E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C67E13" w:rsidRPr="00866D4F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C67E13" w:rsidRPr="00455437" w:rsidRDefault="00C67E13" w:rsidP="00C67E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67E13" w:rsidRPr="00335262" w:rsidTr="00C67E13">
        <w:trPr>
          <w:trHeight w:val="380"/>
          <w:tblHeader/>
        </w:trPr>
        <w:tc>
          <w:tcPr>
            <w:tcW w:w="3150" w:type="dxa"/>
          </w:tcPr>
          <w:p w:rsidR="00C67E13" w:rsidRPr="00455437" w:rsidRDefault="00C67E13" w:rsidP="00C67E13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67E13" w:rsidRPr="00455437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67E13" w:rsidRPr="00455437" w:rsidRDefault="00C67E13" w:rsidP="00C67E1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67E13" w:rsidRPr="00277126" w:rsidTr="00C67E13">
        <w:trPr>
          <w:tblHeader/>
        </w:trPr>
        <w:tc>
          <w:tcPr>
            <w:tcW w:w="315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7E13" w:rsidRPr="00E216F2" w:rsidTr="00C67E13">
        <w:tc>
          <w:tcPr>
            <w:tcW w:w="315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C67E13" w:rsidRPr="00455437" w:rsidRDefault="009273FE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259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C67E13" w:rsidRPr="00455437" w:rsidRDefault="009273FE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208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67E13" w:rsidRPr="00455437" w:rsidRDefault="00C67E13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297</w:t>
            </w:r>
          </w:p>
        </w:tc>
      </w:tr>
      <w:tr w:rsidR="00C67E13" w:rsidRPr="00E216F2" w:rsidTr="00C67E13">
        <w:tc>
          <w:tcPr>
            <w:tcW w:w="315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81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7E13" w:rsidRPr="00455437" w:rsidRDefault="009273FE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2,925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3,197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67E13" w:rsidRPr="00455437" w:rsidRDefault="009273FE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971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</w:p>
        </w:tc>
      </w:tr>
      <w:tr w:rsidR="00C67E13" w:rsidRPr="00E216F2" w:rsidTr="00C67E13">
        <w:tc>
          <w:tcPr>
            <w:tcW w:w="315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7E13" w:rsidRPr="00455437" w:rsidRDefault="009273FE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3,184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3,451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C67E13" w:rsidRPr="00455437" w:rsidRDefault="009273FE" w:rsidP="00C67E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1,179</w:t>
            </w:r>
          </w:p>
        </w:tc>
        <w:tc>
          <w:tcPr>
            <w:tcW w:w="270" w:type="dxa"/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</w:tr>
      <w:tr w:rsidR="00C67E13" w:rsidRPr="00E216F2" w:rsidTr="00C67E13">
        <w:tc>
          <w:tcPr>
            <w:tcW w:w="3150" w:type="dxa"/>
            <w:tcBorders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55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bottom w:val="nil"/>
            </w:tcBorders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7E13" w:rsidRPr="00455437" w:rsidRDefault="009273FE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(446)</w:t>
            </w:r>
          </w:p>
        </w:tc>
        <w:tc>
          <w:tcPr>
            <w:tcW w:w="270" w:type="dxa"/>
            <w:tcBorders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(444)</w:t>
            </w:r>
          </w:p>
        </w:tc>
        <w:tc>
          <w:tcPr>
            <w:tcW w:w="270" w:type="dxa"/>
            <w:tcBorders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67E13" w:rsidRPr="00455437" w:rsidRDefault="009273FE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(218)</w:t>
            </w:r>
          </w:p>
        </w:tc>
        <w:tc>
          <w:tcPr>
            <w:tcW w:w="270" w:type="dxa"/>
            <w:tcBorders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67E13" w:rsidRPr="00455437" w:rsidRDefault="00C67E13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(218)</w:t>
            </w:r>
          </w:p>
        </w:tc>
      </w:tr>
      <w:tr w:rsidR="00C67E13" w:rsidRPr="00E216F2" w:rsidTr="00C67E13">
        <w:tc>
          <w:tcPr>
            <w:tcW w:w="3150" w:type="dxa"/>
            <w:tcBorders>
              <w:top w:val="nil"/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7E13" w:rsidRPr="00455437" w:rsidRDefault="00C67E13" w:rsidP="00C67E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E13" w:rsidRPr="00455437" w:rsidRDefault="009273FE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E13" w:rsidRPr="00455437" w:rsidRDefault="00C67E13" w:rsidP="00C67E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67E13" w:rsidRPr="00455437" w:rsidRDefault="009273FE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67E13" w:rsidRPr="00455437" w:rsidRDefault="00C67E13" w:rsidP="00C6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67E13" w:rsidRPr="00455437" w:rsidRDefault="00C67E13" w:rsidP="00C67E13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</w:tr>
    </w:tbl>
    <w:p w:rsidR="00123D62" w:rsidRDefault="00A025B7" w:rsidP="00A0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  <w:r w:rsidRPr="00A025B7">
        <w:rPr>
          <w:rFonts w:ascii="Angsana New" w:hAnsi="Angsana New"/>
          <w:sz w:val="24"/>
          <w:szCs w:val="24"/>
        </w:rPr>
        <w:tab/>
      </w:r>
    </w:p>
    <w:tbl>
      <w:tblPr>
        <w:tblW w:w="918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1"/>
        <w:gridCol w:w="270"/>
        <w:gridCol w:w="990"/>
        <w:gridCol w:w="270"/>
        <w:gridCol w:w="990"/>
        <w:gridCol w:w="273"/>
        <w:gridCol w:w="1080"/>
        <w:gridCol w:w="270"/>
        <w:gridCol w:w="1080"/>
      </w:tblGrid>
      <w:tr w:rsidR="00455437" w:rsidRPr="00E216F2" w:rsidTr="00C67E13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437" w:rsidRPr="00E52B23" w:rsidTr="00C67E13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:rsidR="00455437" w:rsidRPr="002529C0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14"/>
                <w:szCs w:val="14"/>
              </w:rPr>
              <w:br w:type="page"/>
            </w:r>
          </w:p>
        </w:tc>
        <w:tc>
          <w:tcPr>
            <w:tcW w:w="811" w:type="dxa"/>
          </w:tcPr>
          <w:p w:rsidR="00455437" w:rsidRPr="002529C0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437" w:rsidRPr="002529C0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55437" w:rsidRPr="00E52B23" w:rsidRDefault="00455437" w:rsidP="004554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55437" w:rsidRPr="00E52B23" w:rsidRDefault="00455437" w:rsidP="004554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55437" w:rsidRPr="00E52B23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shd w:val="clear" w:color="auto" w:fill="auto"/>
          </w:tcPr>
          <w:p w:rsidR="00455437" w:rsidRPr="00E52B23" w:rsidRDefault="00455437" w:rsidP="0045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5437" w:rsidRPr="00E52B23" w:rsidRDefault="00455437" w:rsidP="004554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55437" w:rsidRPr="00E52B23" w:rsidRDefault="00455437" w:rsidP="004554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5437" w:rsidRPr="00E52B23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55437" w:rsidRPr="00E73172" w:rsidTr="00C67E13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1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3" w:type="dxa"/>
            <w:gridSpan w:val="7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5437" w:rsidRPr="00E73172" w:rsidTr="00C67E13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270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25D5F" w:rsidRPr="00E73172" w:rsidTr="00C67E13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:rsidR="00925D5F" w:rsidRPr="00E73172" w:rsidRDefault="00925D5F" w:rsidP="00925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25D5F" w:rsidRPr="00E73172" w:rsidRDefault="00925D5F" w:rsidP="00925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25D5F" w:rsidRPr="00E73172" w:rsidRDefault="00925D5F" w:rsidP="00925D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925D5F" w:rsidRPr="00E73172" w:rsidRDefault="00925D5F" w:rsidP="0092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25D5F" w:rsidRPr="00E73172" w:rsidRDefault="00925D5F" w:rsidP="00925D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3" w:type="dxa"/>
          </w:tcPr>
          <w:p w:rsidR="00925D5F" w:rsidRPr="00E73172" w:rsidRDefault="00925D5F" w:rsidP="0092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5D5F" w:rsidRPr="00E73172" w:rsidRDefault="00925D5F" w:rsidP="00925D5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25D5F" w:rsidRPr="00E73172" w:rsidRDefault="00925D5F" w:rsidP="0092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25D5F" w:rsidRPr="00070719" w:rsidRDefault="00925D5F" w:rsidP="00925D5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25D5F" w:rsidRPr="00E73172" w:rsidTr="00C67E13">
        <w:tblPrEx>
          <w:tblBorders>
            <w:bottom w:val="none" w:sz="0" w:space="0" w:color="auto"/>
          </w:tblBorders>
        </w:tblPrEx>
        <w:trPr>
          <w:trHeight w:val="272"/>
        </w:trPr>
        <w:tc>
          <w:tcPr>
            <w:tcW w:w="3961" w:type="dxa"/>
            <w:gridSpan w:val="2"/>
          </w:tcPr>
          <w:p w:rsidR="00925D5F" w:rsidRPr="00E73172" w:rsidRDefault="00925D5F" w:rsidP="00925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925D5F" w:rsidRPr="00E73172" w:rsidRDefault="00925D5F" w:rsidP="00925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25D5F" w:rsidRPr="00E73172" w:rsidRDefault="00925D5F" w:rsidP="00925D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925D5F" w:rsidRPr="00E73172" w:rsidRDefault="00925D5F" w:rsidP="0092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25D5F" w:rsidRPr="00E73172" w:rsidRDefault="00925D5F" w:rsidP="00925D5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3" w:type="dxa"/>
          </w:tcPr>
          <w:p w:rsidR="00925D5F" w:rsidRPr="00E73172" w:rsidRDefault="00925D5F" w:rsidP="0092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25D5F" w:rsidRPr="00E73172" w:rsidRDefault="00925D5F" w:rsidP="00925D5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25D5F" w:rsidRPr="00E73172" w:rsidRDefault="00925D5F" w:rsidP="00925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25D5F" w:rsidRPr="00070719" w:rsidRDefault="00925D5F" w:rsidP="00925D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</w:tbl>
    <w:p w:rsidR="00455437" w:rsidRDefault="00455437" w:rsidP="00A0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:rsidR="00455437" w:rsidRDefault="00455437" w:rsidP="00A0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:rsidR="004F6633" w:rsidRDefault="004F6633" w:rsidP="004F663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  <w:r w:rsidRPr="00C1308D">
        <w:rPr>
          <w:rFonts w:ascii="Angsana New" w:hAnsi="Angsana New" w:cs="Angsana New"/>
          <w:cs/>
          <w:lang w:val="en-US"/>
        </w:rPr>
        <w:lastRenderedPageBreak/>
        <w:t>การวิเคร</w:t>
      </w:r>
      <w:r>
        <w:rPr>
          <w:rFonts w:ascii="Angsana New" w:hAnsi="Angsana New" w:cs="Angsana New"/>
          <w:cs/>
          <w:lang w:val="en-US"/>
        </w:rPr>
        <w:t>าะห์อายุของลูกหนี้การค้า</w:t>
      </w:r>
      <w:r w:rsidRPr="00C1308D">
        <w:rPr>
          <w:rFonts w:ascii="Angsana New" w:hAnsi="Angsana New" w:cs="Angsana New"/>
          <w:cs/>
          <w:lang w:val="en-US"/>
        </w:rPr>
        <w:t xml:space="preserve"> มีดังนี้</w:t>
      </w:r>
      <w:r w:rsidRPr="00C1308D">
        <w:rPr>
          <w:rFonts w:ascii="Angsana New" w:hAnsi="Angsana New" w:cs="Angsana New"/>
          <w:cs/>
          <w:lang w:val="en-US"/>
        </w:rPr>
        <w:tab/>
      </w:r>
    </w:p>
    <w:p w:rsidR="009B33CF" w:rsidRPr="00A025B7" w:rsidRDefault="009B33CF" w:rsidP="004F663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18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91"/>
        <w:gridCol w:w="1174"/>
        <w:gridCol w:w="274"/>
        <w:gridCol w:w="1176"/>
        <w:gridCol w:w="266"/>
        <w:gridCol w:w="1174"/>
        <w:gridCol w:w="257"/>
        <w:gridCol w:w="7"/>
        <w:gridCol w:w="1166"/>
      </w:tblGrid>
      <w:tr w:rsidR="00C835FE" w:rsidRPr="00E216F2" w:rsidTr="00BE54D5">
        <w:trPr>
          <w:tblHeader/>
        </w:trPr>
        <w:tc>
          <w:tcPr>
            <w:tcW w:w="2009" w:type="pct"/>
          </w:tcPr>
          <w:p w:rsidR="00C835FE" w:rsidRPr="00E216F2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4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A0A65" w:rsidRPr="00335262" w:rsidTr="00BE54D5">
        <w:trPr>
          <w:tblHeader/>
        </w:trPr>
        <w:tc>
          <w:tcPr>
            <w:tcW w:w="200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:rsidR="001A0A65" w:rsidRPr="00C62B88" w:rsidRDefault="001A0A65" w:rsidP="001A0A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9" w:type="pct"/>
          </w:tcPr>
          <w:p w:rsidR="001A0A65" w:rsidRPr="00C62B88" w:rsidRDefault="001A0A65" w:rsidP="001A0A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C62B88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1A0A65" w:rsidRPr="002529C0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C62B88" w:rsidRDefault="001A0A65" w:rsidP="001A0A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</w:tcPr>
          <w:p w:rsidR="001A0A65" w:rsidRPr="00C62B88" w:rsidRDefault="001A0A65" w:rsidP="001A0A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C62B88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A0A65" w:rsidRPr="00335262" w:rsidTr="00BE54D5">
        <w:trPr>
          <w:tblHeader/>
        </w:trPr>
        <w:tc>
          <w:tcPr>
            <w:tcW w:w="2009" w:type="pct"/>
          </w:tcPr>
          <w:p w:rsidR="001A0A65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C62B88" w:rsidRDefault="001A0A65" w:rsidP="001A0A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1A0A65" w:rsidRPr="00C62B88" w:rsidRDefault="001A0A65" w:rsidP="001A0A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C62B88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1A0A65" w:rsidRPr="002529C0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C62B88" w:rsidRDefault="001A0A65" w:rsidP="001A0A6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1A0A65" w:rsidRPr="00C62B88" w:rsidRDefault="001A0A65" w:rsidP="001A0A6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C62B88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A0A65" w:rsidRPr="00E216F2" w:rsidTr="00BE54D5">
        <w:trPr>
          <w:trHeight w:val="344"/>
          <w:tblHeader/>
        </w:trPr>
        <w:tc>
          <w:tcPr>
            <w:tcW w:w="200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1" w:type="pct"/>
            <w:gridSpan w:val="8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</w:tcPr>
          <w:p w:rsidR="001A0A65" w:rsidRPr="00E216F2" w:rsidRDefault="009273FE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0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E216F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>3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:rsidR="001A0A65" w:rsidRPr="00E216F2" w:rsidRDefault="009273FE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0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:rsidR="001A0A65" w:rsidRPr="00E73172" w:rsidRDefault="009273FE" w:rsidP="001A0A6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:rsidR="001A0A65" w:rsidRPr="00E216F2" w:rsidRDefault="009273FE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0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1A0A65" w:rsidRPr="00E216F2" w:rsidRDefault="009273FE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:rsidR="001A0A65" w:rsidRPr="00E216F2" w:rsidRDefault="009273FE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  <w:tr w:rsidR="004F2B74" w:rsidRPr="00E216F2" w:rsidTr="00BE54D5">
        <w:tc>
          <w:tcPr>
            <w:tcW w:w="2009" w:type="pct"/>
          </w:tcPr>
          <w:p w:rsidR="004F2B74" w:rsidRPr="00E216F2" w:rsidRDefault="004F2B74" w:rsidP="004F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4F2B74" w:rsidRPr="00E216F2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149" w:type="pct"/>
          </w:tcPr>
          <w:p w:rsidR="004F2B74" w:rsidRPr="00E216F2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4F2B74" w:rsidRPr="00A029CD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145" w:type="pct"/>
          </w:tcPr>
          <w:p w:rsidR="004F2B74" w:rsidRPr="003E7264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4F2B74" w:rsidRPr="003E7264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40" w:type="pct"/>
          </w:tcPr>
          <w:p w:rsidR="004F2B74" w:rsidRPr="003E7264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4F2B74" w:rsidRPr="00A318CC" w:rsidRDefault="004F2B74" w:rsidP="004F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18CC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0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A65" w:rsidRPr="00A029CD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  <w:tr w:rsidR="001A0A65" w:rsidRPr="00A025B7" w:rsidTr="00BE54D5">
        <w:tc>
          <w:tcPr>
            <w:tcW w:w="2009" w:type="pct"/>
          </w:tcPr>
          <w:p w:rsidR="001A0A65" w:rsidRPr="00A025B7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pct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pct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pct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:rsidR="001A0A65" w:rsidRPr="00A025B7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0A65" w:rsidRPr="00E216F2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39" w:type="pct"/>
            <w:shd w:val="clear" w:color="auto" w:fill="auto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1,589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1,468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E216F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  <w:shd w:val="clear" w:color="auto" w:fill="auto"/>
          </w:tcPr>
          <w:p w:rsidR="001A0A65" w:rsidRPr="00E216F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>3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1A0A65" w:rsidRPr="0051374B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2,925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:rsidR="001A0A65" w:rsidRPr="0051374B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3,197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1A0A65" w:rsidRPr="0051374B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A65" w:rsidRPr="00E216F2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2,725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A65" w:rsidRPr="0051374B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1A0A65" w:rsidRPr="00B612BF" w:rsidTr="00BE54D5">
        <w:tc>
          <w:tcPr>
            <w:tcW w:w="2009" w:type="pct"/>
          </w:tcPr>
          <w:p w:rsidR="001A0A65" w:rsidRPr="00B612BF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1A0A65" w:rsidRPr="00B612BF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:rsidR="001A0A65" w:rsidRPr="00B612BF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1A0A65" w:rsidRPr="00B745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1A0A65" w:rsidRPr="00B612BF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1A0A65" w:rsidRPr="00B612BF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pct"/>
            <w:gridSpan w:val="2"/>
          </w:tcPr>
          <w:p w:rsidR="001A0A65" w:rsidRPr="00B612BF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1A0A65" w:rsidRPr="00B745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0A65" w:rsidRPr="00210400" w:rsidTr="00BE54D5">
        <w:tc>
          <w:tcPr>
            <w:tcW w:w="2009" w:type="pct"/>
          </w:tcPr>
          <w:p w:rsidR="001A0A65" w:rsidRPr="00E216F2" w:rsidRDefault="001A0A65" w:rsidP="001A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1A0A65" w:rsidRPr="00210400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2,738</w:t>
            </w:r>
          </w:p>
        </w:tc>
        <w:tc>
          <w:tcPr>
            <w:tcW w:w="149" w:type="pct"/>
          </w:tcPr>
          <w:p w:rsidR="001A0A65" w:rsidRPr="00210400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:rsidR="001A0A65" w:rsidRPr="0051374B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3,007</w:t>
            </w:r>
          </w:p>
        </w:tc>
        <w:tc>
          <w:tcPr>
            <w:tcW w:w="145" w:type="pct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1A0A65" w:rsidRPr="003E7264" w:rsidRDefault="004F2B74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44" w:type="pct"/>
            <w:gridSpan w:val="2"/>
          </w:tcPr>
          <w:p w:rsidR="001A0A65" w:rsidRPr="003E7264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1A0A65" w:rsidRPr="00FD47E2" w:rsidRDefault="001A0A65" w:rsidP="001A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</w:tr>
    </w:tbl>
    <w:p w:rsidR="009B33CF" w:rsidRPr="00C1308D" w:rsidRDefault="009B33CF" w:rsidP="004F663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:rsidR="004F6633" w:rsidRDefault="00466133" w:rsidP="00FC7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column"/>
      </w:r>
      <w:r w:rsidR="00365B3C">
        <w:rPr>
          <w:rFonts w:ascii="Angsana New" w:hAnsi="Angsana New" w:hint="cs"/>
          <w:sz w:val="30"/>
          <w:szCs w:val="30"/>
          <w:cs/>
        </w:rPr>
        <w:lastRenderedPageBreak/>
        <w:t>ในยอดลูกหนี้การค้า</w:t>
      </w:r>
      <w:r w:rsidR="004F6633" w:rsidRPr="00DE12AA">
        <w:rPr>
          <w:rFonts w:ascii="Angsana New" w:hAnsi="Angsana New" w:hint="cs"/>
          <w:sz w:val="30"/>
          <w:szCs w:val="30"/>
          <w:cs/>
        </w:rPr>
        <w:t>ของบุคคลหรือกิจการอื่น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B23A99">
        <w:rPr>
          <w:rFonts w:ascii="Angsana New" w:hAnsi="Angsana New" w:hint="cs"/>
          <w:sz w:val="30"/>
          <w:szCs w:val="30"/>
          <w:cs/>
        </w:rPr>
        <w:t xml:space="preserve">30 </w:t>
      </w:r>
      <w:r w:rsidR="00FC7ACC">
        <w:rPr>
          <w:rFonts w:ascii="Angsana New" w:hAnsi="Angsana New" w:hint="cs"/>
          <w:sz w:val="30"/>
          <w:szCs w:val="30"/>
          <w:cs/>
        </w:rPr>
        <w:t>กันยา</w:t>
      </w:r>
      <w:r w:rsidR="00B23A99">
        <w:rPr>
          <w:rFonts w:ascii="Angsana New" w:hAnsi="Angsana New" w:hint="cs"/>
          <w:sz w:val="30"/>
          <w:szCs w:val="30"/>
          <w:cs/>
        </w:rPr>
        <w:t>ยน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 </w:t>
      </w:r>
      <w:r w:rsidR="004F6633" w:rsidRPr="00DE12AA">
        <w:rPr>
          <w:rFonts w:ascii="Angsana New" w:hAnsi="Angsana New"/>
          <w:sz w:val="30"/>
          <w:szCs w:val="30"/>
        </w:rPr>
        <w:t>25</w:t>
      </w:r>
      <w:r w:rsidR="000D4320">
        <w:rPr>
          <w:rFonts w:ascii="Angsana New" w:hAnsi="Angsana New"/>
          <w:sz w:val="30"/>
          <w:szCs w:val="30"/>
        </w:rPr>
        <w:t xml:space="preserve">62 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F6633" w:rsidRPr="00DE12AA">
        <w:rPr>
          <w:rFonts w:ascii="Angsana New" w:hAnsi="Angsana New"/>
          <w:sz w:val="30"/>
          <w:szCs w:val="30"/>
        </w:rPr>
        <w:t>3</w:t>
      </w:r>
      <w:r w:rsidR="004F6633" w:rsidRPr="00DE12AA">
        <w:rPr>
          <w:rFonts w:ascii="Angsana New" w:hAnsi="Angsana New" w:hint="cs"/>
          <w:sz w:val="30"/>
          <w:szCs w:val="30"/>
          <w:cs/>
        </w:rPr>
        <w:t>1</w:t>
      </w:r>
      <w:r w:rsidR="004F6633" w:rsidRPr="00DE12AA">
        <w:rPr>
          <w:rFonts w:ascii="Angsana New" w:hAnsi="Angsana New"/>
          <w:sz w:val="30"/>
          <w:szCs w:val="30"/>
        </w:rPr>
        <w:t xml:space="preserve"> 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940B5">
        <w:rPr>
          <w:rFonts w:ascii="Angsana New" w:hAnsi="Angsana New"/>
          <w:sz w:val="30"/>
          <w:szCs w:val="30"/>
        </w:rPr>
        <w:t>256</w:t>
      </w:r>
      <w:r w:rsidR="000D4320">
        <w:rPr>
          <w:rFonts w:ascii="Angsana New" w:hAnsi="Angsana New"/>
          <w:sz w:val="30"/>
          <w:szCs w:val="30"/>
        </w:rPr>
        <w:t>1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 ที่มีระยะเวลา</w:t>
      </w:r>
      <w:r w:rsidR="00F73515">
        <w:rPr>
          <w:rFonts w:ascii="Angsana New" w:hAnsi="Angsana New"/>
          <w:sz w:val="30"/>
          <w:szCs w:val="30"/>
        </w:rPr>
        <w:br/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ค้างชำระตั้งแต่ </w:t>
      </w:r>
      <w:r w:rsidR="004F6633" w:rsidRPr="00DE12AA">
        <w:rPr>
          <w:rFonts w:ascii="Angsana New" w:hAnsi="Angsana New"/>
          <w:sz w:val="30"/>
          <w:szCs w:val="30"/>
        </w:rPr>
        <w:t xml:space="preserve">6 </w:t>
      </w:r>
      <w:r w:rsidR="004F6633" w:rsidRPr="00DE12AA">
        <w:rPr>
          <w:rFonts w:ascii="Angsana New" w:hAnsi="Angsana New" w:hint="cs"/>
          <w:sz w:val="30"/>
          <w:szCs w:val="30"/>
          <w:cs/>
        </w:rPr>
        <w:t>เดือนขึ้นไป ได้รวมยอดค้างชำระจากหน่วยงานราชการและรัฐวิสาหกิจ ซึ่งสรุปได้ดังนี้</w:t>
      </w:r>
    </w:p>
    <w:p w:rsidR="00B23A99" w:rsidRPr="005E37AC" w:rsidRDefault="00B23A99" w:rsidP="00C95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170"/>
      </w:tblGrid>
      <w:tr w:rsidR="004F6633" w:rsidRPr="00DE12AA" w:rsidTr="00FC7ACC">
        <w:trPr>
          <w:cantSplit/>
        </w:trPr>
        <w:tc>
          <w:tcPr>
            <w:tcW w:w="3717" w:type="dxa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1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ACC" w:rsidRPr="00DE12AA" w:rsidTr="00FC7ACC">
        <w:trPr>
          <w:cantSplit/>
        </w:trPr>
        <w:tc>
          <w:tcPr>
            <w:tcW w:w="3717" w:type="dxa"/>
          </w:tcPr>
          <w:p w:rsidR="00FC7ACC" w:rsidRPr="00DE12AA" w:rsidRDefault="00FC7ACC" w:rsidP="00FC7ACC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DE12AA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DE12AA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C7ACC" w:rsidRPr="00DE12AA" w:rsidTr="00FC7ACC">
        <w:trPr>
          <w:cantSplit/>
        </w:trPr>
        <w:tc>
          <w:tcPr>
            <w:tcW w:w="3717" w:type="dxa"/>
          </w:tcPr>
          <w:p w:rsidR="00FC7ACC" w:rsidRPr="00DE12AA" w:rsidRDefault="00FC7ACC" w:rsidP="00FC7ACC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C7ACC" w:rsidRPr="00C62B88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C62B88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C7ACC" w:rsidRPr="002529C0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C7ACC" w:rsidRPr="00C62B88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C62B88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C7ACC" w:rsidRPr="00DE12AA" w:rsidTr="00FC7ACC">
        <w:trPr>
          <w:cantSplit/>
        </w:trPr>
        <w:tc>
          <w:tcPr>
            <w:tcW w:w="3717" w:type="dxa"/>
          </w:tcPr>
          <w:p w:rsidR="00FC7ACC" w:rsidRPr="00DE12AA" w:rsidRDefault="00FC7ACC" w:rsidP="00FC7ACC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C7ACC" w:rsidRPr="00DE12AA" w:rsidTr="00FC7ACC">
        <w:trPr>
          <w:cantSplit/>
        </w:trPr>
        <w:tc>
          <w:tcPr>
            <w:tcW w:w="3717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E12AA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12A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FC7ACC" w:rsidRPr="00DE12AA" w:rsidRDefault="004F2B74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51374B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DE12AA" w:rsidRDefault="004F2B74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7ACC" w:rsidRPr="00FD47E2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FC7ACC" w:rsidRPr="00DE12AA" w:rsidTr="00FC7ACC">
        <w:trPr>
          <w:cantSplit/>
          <w:trHeight w:val="74"/>
        </w:trPr>
        <w:tc>
          <w:tcPr>
            <w:tcW w:w="3717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12A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E12A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7ACC" w:rsidRPr="00DE12AA" w:rsidRDefault="004F2B74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7ACC" w:rsidRPr="0051374B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7ACC" w:rsidRPr="00DE12AA" w:rsidRDefault="004F2B74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C7ACC" w:rsidRPr="00FD47E2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FC7ACC" w:rsidRPr="00625649" w:rsidTr="00FC7ACC">
        <w:trPr>
          <w:cantSplit/>
        </w:trPr>
        <w:tc>
          <w:tcPr>
            <w:tcW w:w="3717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E12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7ACC" w:rsidRPr="00DE12AA" w:rsidRDefault="004F2B74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7ACC" w:rsidRPr="0051374B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7ACC" w:rsidRPr="00DE12AA" w:rsidRDefault="004F2B74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C7ACC" w:rsidRPr="00FD47E2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:rsidR="00BF7843" w:rsidRPr="001D75CA" w:rsidRDefault="00BF7843" w:rsidP="00A631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jc w:val="thaiDistribute"/>
        <w:rPr>
          <w:rFonts w:ascii="Angsana New" w:hAnsi="Angsana New"/>
          <w:sz w:val="16"/>
          <w:szCs w:val="16"/>
        </w:rPr>
      </w:pPr>
    </w:p>
    <w:p w:rsidR="00BF7843" w:rsidRPr="004F1FC6" w:rsidRDefault="00BF7843" w:rsidP="00BF784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BF7843" w:rsidRPr="001D75CA" w:rsidRDefault="00BF7843" w:rsidP="00BF78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b/>
          <w:bCs/>
          <w:sz w:val="16"/>
          <w:szCs w:val="16"/>
          <w:highlight w:val="magenta"/>
        </w:rPr>
      </w:pP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420"/>
        <w:gridCol w:w="990"/>
        <w:gridCol w:w="990"/>
        <w:gridCol w:w="263"/>
        <w:gridCol w:w="997"/>
        <w:gridCol w:w="236"/>
        <w:gridCol w:w="1026"/>
        <w:gridCol w:w="236"/>
        <w:gridCol w:w="11"/>
        <w:gridCol w:w="1013"/>
      </w:tblGrid>
      <w:tr w:rsidR="002D2DEA" w:rsidRPr="003B6B74" w:rsidTr="00FC7ACC">
        <w:tc>
          <w:tcPr>
            <w:tcW w:w="3420" w:type="dxa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ACC" w:rsidRPr="003B6B74" w:rsidTr="00FC7ACC">
        <w:tc>
          <w:tcPr>
            <w:tcW w:w="3420" w:type="dxa"/>
            <w:shd w:val="clear" w:color="auto" w:fill="auto"/>
          </w:tcPr>
          <w:p w:rsidR="00FC7ACC" w:rsidRPr="003B6B74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C7ACC" w:rsidRPr="00DD045C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3" w:type="dxa"/>
            <w:shd w:val="clear" w:color="auto" w:fill="auto"/>
          </w:tcPr>
          <w:p w:rsidR="00FC7ACC" w:rsidRPr="00DE12AA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FC7ACC" w:rsidRPr="00DE12AA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FC7ACC" w:rsidRPr="00DE12A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FC7ACC" w:rsidRPr="00DE12AA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FC7ACC" w:rsidRPr="00DE12AA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C7ACC" w:rsidRPr="003B6B74" w:rsidTr="00FC7ACC">
        <w:tc>
          <w:tcPr>
            <w:tcW w:w="3420" w:type="dxa"/>
            <w:shd w:val="clear" w:color="auto" w:fill="auto"/>
          </w:tcPr>
          <w:p w:rsidR="00FC7ACC" w:rsidRPr="003B6B74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C7ACC" w:rsidRPr="00DD045C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D04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FC7ACC" w:rsidRPr="00C62B88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FC7ACC" w:rsidRPr="00C62B88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FC7ACC" w:rsidRPr="002529C0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C7ACC" w:rsidRPr="00C62B88" w:rsidRDefault="00FC7ACC" w:rsidP="00FC7AC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FC7ACC" w:rsidRPr="00C62B88" w:rsidRDefault="00FC7ACC" w:rsidP="00FC7AC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FC7ACC" w:rsidRPr="00C62B88" w:rsidRDefault="00FC7ACC" w:rsidP="00FC7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C7ACC" w:rsidRPr="003B6B74" w:rsidTr="00FC7ACC">
        <w:tc>
          <w:tcPr>
            <w:tcW w:w="3420" w:type="dxa"/>
            <w:shd w:val="clear" w:color="auto" w:fill="auto"/>
          </w:tcPr>
          <w:p w:rsidR="00FC7ACC" w:rsidRPr="003B6B74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C7ACC" w:rsidRPr="003B6B74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8"/>
            <w:shd w:val="clear" w:color="auto" w:fill="auto"/>
          </w:tcPr>
          <w:p w:rsidR="00FC7ACC" w:rsidRPr="003B6B74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6B7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7ACC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90" w:type="dxa"/>
          </w:tcPr>
          <w:p w:rsidR="00FC7ACC" w:rsidRPr="00DD045C" w:rsidRDefault="00FC7ACC" w:rsidP="00FC7ACC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4, 8</w:t>
            </w:r>
          </w:p>
        </w:tc>
        <w:tc>
          <w:tcPr>
            <w:tcW w:w="990" w:type="dxa"/>
            <w:shd w:val="clear" w:color="auto" w:fill="auto"/>
          </w:tcPr>
          <w:p w:rsidR="00FC7ACC" w:rsidRPr="00EA7CCA" w:rsidRDefault="004F2B74" w:rsidP="00FC7A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63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FC7ACC" w:rsidRPr="00EA7CCA" w:rsidRDefault="00FC7ACC" w:rsidP="00FC7A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C7ACC" w:rsidRPr="003733B8" w:rsidRDefault="00927983" w:rsidP="0092798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FC7ACC" w:rsidRPr="003733B8" w:rsidRDefault="00FC7ACC" w:rsidP="00FC7AC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293</w:t>
            </w:r>
          </w:p>
        </w:tc>
      </w:tr>
      <w:tr w:rsidR="00FC7ACC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FC7ACC" w:rsidRPr="00E216F2" w:rsidRDefault="00FC7ACC" w:rsidP="00FC7ACC">
            <w:pPr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หัก ณ ที่จ่าย</w:t>
            </w:r>
          </w:p>
        </w:tc>
        <w:tc>
          <w:tcPr>
            <w:tcW w:w="990" w:type="dxa"/>
          </w:tcPr>
          <w:p w:rsidR="00FC7ACC" w:rsidRDefault="00FC7ACC" w:rsidP="00FC7A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C7ACC" w:rsidRPr="00EA7CCA" w:rsidRDefault="004F2B74" w:rsidP="00FC7A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925D5F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FC7ACC" w:rsidRPr="00EA7CCA" w:rsidRDefault="00FC7ACC" w:rsidP="00FC7A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C7ACC" w:rsidRPr="003733B8" w:rsidRDefault="00927983" w:rsidP="0092798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C7ACC" w:rsidRPr="00EA7CCA" w:rsidRDefault="00FC7ACC" w:rsidP="00FC7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FC7ACC" w:rsidRPr="003733B8" w:rsidRDefault="00FC7ACC" w:rsidP="00FC7AC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120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216F2" w:rsidRDefault="002A283B" w:rsidP="002A28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122B7B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122B7B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2A283B" w:rsidRPr="00D61AD2" w:rsidTr="00FC7ACC"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798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:rsidR="002A283B" w:rsidRPr="00DD045C" w:rsidRDefault="002A283B" w:rsidP="002A283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216F2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0" w:type="dxa"/>
          </w:tcPr>
          <w:p w:rsidR="002A283B" w:rsidRPr="00DD045C" w:rsidRDefault="002A283B" w:rsidP="002A283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2A283B" w:rsidRPr="00CA56B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CA56B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เงินประกันผลงานรอรับคืน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CA56B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CA56B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A283B" w:rsidRPr="00D61AD2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ลูกหนี้ค่าส่งเสริมการขาย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CA56B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CA56B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A283B" w:rsidRPr="00D61AD2" w:rsidTr="00FC7ACC"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:rsidR="002A283B" w:rsidRPr="00DD045C" w:rsidRDefault="002A283B" w:rsidP="002A283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A283B" w:rsidRPr="00D61AD2" w:rsidTr="00FC7ACC">
        <w:trPr>
          <w:trHeight w:val="7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A7CC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A283B" w:rsidRPr="00EA7CCA" w:rsidRDefault="00925D5F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2A283B" w:rsidRPr="00E216F2" w:rsidTr="00FC7ACC">
        <w:tc>
          <w:tcPr>
            <w:tcW w:w="3420" w:type="dxa"/>
            <w:shd w:val="clear" w:color="auto" w:fill="auto"/>
          </w:tcPr>
          <w:p w:rsidR="002A283B" w:rsidRPr="00D61AD2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highlight w:val="magenta"/>
              </w:rPr>
            </w:pPr>
            <w:r w:rsidRPr="003B6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1,057</w:t>
            </w:r>
          </w:p>
        </w:tc>
        <w:tc>
          <w:tcPr>
            <w:tcW w:w="263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36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541</w:t>
            </w:r>
          </w:p>
        </w:tc>
        <w:tc>
          <w:tcPr>
            <w:tcW w:w="236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471</w:t>
            </w:r>
          </w:p>
        </w:tc>
      </w:tr>
      <w:tr w:rsidR="002A283B" w:rsidRPr="0022309E" w:rsidTr="00FC7ACC">
        <w:tc>
          <w:tcPr>
            <w:tcW w:w="3420" w:type="dxa"/>
            <w:shd w:val="clear" w:color="auto" w:fill="auto"/>
          </w:tcPr>
          <w:p w:rsidR="002A283B" w:rsidRPr="0022309E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230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2309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2A283B" w:rsidRPr="00DD045C" w:rsidRDefault="002A283B" w:rsidP="002A283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4, 8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</w:tcPr>
          <w:p w:rsidR="002A283B" w:rsidRPr="0022309E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(271)</w:t>
            </w:r>
          </w:p>
        </w:tc>
        <w:tc>
          <w:tcPr>
            <w:tcW w:w="263" w:type="dxa"/>
            <w:shd w:val="clear" w:color="auto" w:fill="auto"/>
          </w:tcPr>
          <w:p w:rsidR="002A283B" w:rsidRPr="0022309E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2" w:space="0" w:color="auto"/>
            </w:tcBorders>
            <w:shd w:val="clear" w:color="auto" w:fill="auto"/>
          </w:tcPr>
          <w:p w:rsidR="002A283B" w:rsidRPr="0022309E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(249)</w:t>
            </w:r>
          </w:p>
        </w:tc>
        <w:tc>
          <w:tcPr>
            <w:tcW w:w="236" w:type="dxa"/>
            <w:shd w:val="clear" w:color="auto" w:fill="auto"/>
          </w:tcPr>
          <w:p w:rsidR="002A283B" w:rsidRPr="0022309E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2" w:space="0" w:color="auto"/>
            </w:tcBorders>
            <w:shd w:val="clear" w:color="auto" w:fill="auto"/>
          </w:tcPr>
          <w:p w:rsidR="002A283B" w:rsidRPr="0022309E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(273)</w:t>
            </w:r>
          </w:p>
        </w:tc>
        <w:tc>
          <w:tcPr>
            <w:tcW w:w="236" w:type="dxa"/>
            <w:shd w:val="clear" w:color="auto" w:fill="auto"/>
          </w:tcPr>
          <w:p w:rsidR="002A283B" w:rsidRPr="0022309E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2A283B" w:rsidRPr="0022309E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(251)</w:t>
            </w:r>
          </w:p>
        </w:tc>
      </w:tr>
      <w:tr w:rsidR="002A283B" w:rsidRPr="00E216F2" w:rsidTr="00FC7ACC">
        <w:tc>
          <w:tcPr>
            <w:tcW w:w="3420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63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2A283B" w:rsidRPr="003B6B74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220</w:t>
            </w:r>
          </w:p>
        </w:tc>
      </w:tr>
      <w:tr w:rsidR="002A283B" w:rsidRPr="003B6B74" w:rsidTr="00FC7ACC">
        <w:tc>
          <w:tcPr>
            <w:tcW w:w="3420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83B" w:rsidRPr="00DE12AA" w:rsidTr="00FC7ACC">
        <w:tc>
          <w:tcPr>
            <w:tcW w:w="3420" w:type="dxa"/>
            <w:shd w:val="clear" w:color="auto" w:fill="auto"/>
          </w:tcPr>
          <w:p w:rsidR="002A283B" w:rsidRPr="003B6B74" w:rsidRDefault="002A283B" w:rsidP="002A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A283B" w:rsidRPr="00DD045C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C62B88" w:rsidRDefault="002A283B" w:rsidP="002A28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3" w:type="dxa"/>
            <w:shd w:val="clear" w:color="auto" w:fill="auto"/>
          </w:tcPr>
          <w:p w:rsidR="002A283B" w:rsidRPr="00DE12AA" w:rsidRDefault="002A283B" w:rsidP="002A28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DE12AA" w:rsidRDefault="002A283B" w:rsidP="002A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2A283B" w:rsidRPr="00DE12A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C62B88" w:rsidRDefault="002A283B" w:rsidP="002A28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2A283B" w:rsidRPr="00DE12AA" w:rsidRDefault="002A283B" w:rsidP="002A28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2A283B" w:rsidRPr="00DE12AA" w:rsidRDefault="002A283B" w:rsidP="002A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A283B" w:rsidRPr="00C62B88" w:rsidTr="00FC7ACC">
        <w:tc>
          <w:tcPr>
            <w:tcW w:w="3420" w:type="dxa"/>
            <w:shd w:val="clear" w:color="auto" w:fill="auto"/>
          </w:tcPr>
          <w:p w:rsidR="002A283B" w:rsidRPr="003B6B74" w:rsidRDefault="002A283B" w:rsidP="002A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A283B" w:rsidRPr="00DD045C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C62B88" w:rsidRDefault="002A283B" w:rsidP="002A28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2A283B" w:rsidRPr="00C62B88" w:rsidRDefault="002A283B" w:rsidP="002A28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C62B88" w:rsidRDefault="002A283B" w:rsidP="002A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2A283B" w:rsidRPr="002529C0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C62B88" w:rsidRDefault="002A283B" w:rsidP="002A283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2A283B" w:rsidRPr="00C62B88" w:rsidRDefault="002A283B" w:rsidP="002A28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2A283B" w:rsidRPr="00C62B88" w:rsidRDefault="002A283B" w:rsidP="002A2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A283B" w:rsidRPr="003B6B74" w:rsidTr="00FC7ACC">
        <w:tc>
          <w:tcPr>
            <w:tcW w:w="3420" w:type="dxa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8"/>
            <w:shd w:val="clear" w:color="auto" w:fill="auto"/>
          </w:tcPr>
          <w:p w:rsidR="002A283B" w:rsidRPr="003B6B74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6B7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283B" w:rsidRPr="003733B8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3B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2A283B" w:rsidRPr="00DD045C" w:rsidRDefault="002A283B" w:rsidP="002A283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</w:tr>
      <w:tr w:rsidR="002A283B" w:rsidRPr="003733B8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216F2" w:rsidRDefault="002A283B" w:rsidP="002A283B">
            <w:pPr>
              <w:rPr>
                <w:rFonts w:ascii="Angsana New" w:hAnsi="Angsana New"/>
                <w:sz w:val="30"/>
                <w:szCs w:val="30"/>
              </w:rPr>
            </w:pPr>
            <w:r w:rsidRPr="00071D1A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63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2A283B" w:rsidRPr="00EA7CCA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2A283B" w:rsidRPr="00EA7CCA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A283B" w:rsidRPr="003733B8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144</w:t>
            </w:r>
          </w:p>
        </w:tc>
      </w:tr>
      <w:tr w:rsidR="002A283B" w:rsidRPr="003733B8" w:rsidTr="00FC7ACC">
        <w:trPr>
          <w:trHeight w:val="404"/>
        </w:trPr>
        <w:tc>
          <w:tcPr>
            <w:tcW w:w="3420" w:type="dxa"/>
            <w:shd w:val="clear" w:color="auto" w:fill="auto"/>
          </w:tcPr>
          <w:p w:rsidR="002A283B" w:rsidRPr="00E216F2" w:rsidRDefault="002A283B" w:rsidP="002A28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A283B" w:rsidRDefault="002A283B" w:rsidP="002A28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83B" w:rsidRPr="00335005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63" w:type="dxa"/>
            <w:shd w:val="clear" w:color="auto" w:fill="auto"/>
          </w:tcPr>
          <w:p w:rsidR="002A283B" w:rsidRPr="00335005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83B" w:rsidRPr="00335005" w:rsidRDefault="002A283B" w:rsidP="002A283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50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:rsidR="002A283B" w:rsidRPr="00335005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83B" w:rsidRPr="00335005" w:rsidRDefault="002A283B" w:rsidP="002A283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:rsidR="002A283B" w:rsidRPr="00335005" w:rsidRDefault="002A283B" w:rsidP="002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283B" w:rsidRPr="00335005" w:rsidRDefault="002A283B" w:rsidP="002A28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50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220</w:t>
            </w:r>
          </w:p>
        </w:tc>
      </w:tr>
    </w:tbl>
    <w:p w:rsidR="004853B1" w:rsidRPr="005A776C" w:rsidRDefault="004853B1" w:rsidP="0048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274" w:type="dxa"/>
        <w:tblInd w:w="432" w:type="dxa"/>
        <w:tblLook w:val="01E0" w:firstRow="1" w:lastRow="1" w:firstColumn="1" w:lastColumn="1" w:noHBand="0" w:noVBand="0"/>
      </w:tblPr>
      <w:tblGrid>
        <w:gridCol w:w="3393"/>
        <w:gridCol w:w="927"/>
        <w:gridCol w:w="1082"/>
        <w:gridCol w:w="263"/>
        <w:gridCol w:w="1087"/>
        <w:gridCol w:w="236"/>
        <w:gridCol w:w="1026"/>
        <w:gridCol w:w="236"/>
        <w:gridCol w:w="11"/>
        <w:gridCol w:w="1013"/>
      </w:tblGrid>
      <w:tr w:rsidR="00B23A99" w:rsidRPr="003B6B74" w:rsidTr="00C95613">
        <w:trPr>
          <w:tblHeader/>
        </w:trPr>
        <w:tc>
          <w:tcPr>
            <w:tcW w:w="3393" w:type="dxa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A99" w:rsidRPr="0022367C" w:rsidTr="00C95613">
        <w:tc>
          <w:tcPr>
            <w:tcW w:w="3393" w:type="dxa"/>
            <w:shd w:val="clear" w:color="auto" w:fill="auto"/>
          </w:tcPr>
          <w:p w:rsidR="00B23A99" w:rsidRPr="003733B8" w:rsidRDefault="00B23A99" w:rsidP="00B23A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:rsidR="00B23A99" w:rsidRPr="00DD045C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9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D04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2" w:type="dxa"/>
            <w:shd w:val="clear" w:color="auto" w:fill="auto"/>
          </w:tcPr>
          <w:p w:rsidR="00B23A99" w:rsidRPr="00DE12AA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DE12AA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23A99" w:rsidRPr="0022367C" w:rsidTr="00C95613">
        <w:tc>
          <w:tcPr>
            <w:tcW w:w="3393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:rsidR="00B23A99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54" w:type="dxa"/>
            <w:gridSpan w:val="8"/>
            <w:shd w:val="clear" w:color="auto" w:fill="auto"/>
          </w:tcPr>
          <w:p w:rsidR="00B23A99" w:rsidRPr="0022367C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236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236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236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3A99" w:rsidRPr="003733B8" w:rsidTr="00C95613">
        <w:tc>
          <w:tcPr>
            <w:tcW w:w="3393" w:type="dxa"/>
            <w:shd w:val="clear" w:color="auto" w:fill="auto"/>
          </w:tcPr>
          <w:p w:rsidR="00B23A99" w:rsidRPr="00E73172" w:rsidRDefault="00B23A99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27" w:type="dxa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3A99" w:rsidRPr="00D72E68" w:rsidTr="00C95613">
        <w:tc>
          <w:tcPr>
            <w:tcW w:w="3393" w:type="dxa"/>
            <w:shd w:val="clear" w:color="auto" w:fill="auto"/>
          </w:tcPr>
          <w:p w:rsidR="00B23A99" w:rsidRPr="00E73172" w:rsidRDefault="00B23A99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2B415F">
              <w:rPr>
                <w:rFonts w:ascii="Angsana New" w:hAnsi="Angsana New" w:hint="cs"/>
                <w:sz w:val="30"/>
                <w:szCs w:val="30"/>
                <w:cs/>
              </w:rPr>
              <w:t>กันยาย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27" w:type="dxa"/>
          </w:tcPr>
          <w:p w:rsidR="00B23A99" w:rsidRPr="00D72E68" w:rsidRDefault="00B23A99" w:rsidP="004845B1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4845B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8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4F2B74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E6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927983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E6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23A99" w:rsidRPr="00D72E68" w:rsidTr="00C95613">
        <w:tc>
          <w:tcPr>
            <w:tcW w:w="3393" w:type="dxa"/>
            <w:shd w:val="clear" w:color="auto" w:fill="auto"/>
          </w:tcPr>
          <w:p w:rsidR="00B23A99" w:rsidRPr="00E73172" w:rsidRDefault="00B23A99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2B415F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2B415F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2B415F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927" w:type="dxa"/>
          </w:tcPr>
          <w:p w:rsidR="00B23A99" w:rsidRPr="00D72E68" w:rsidRDefault="00B23A99" w:rsidP="004845B1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4845B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8</w:t>
            </w: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4F2B74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3" w:type="dxa"/>
            <w:shd w:val="clear" w:color="auto" w:fill="auto"/>
          </w:tcPr>
          <w:p w:rsidR="00B23A99" w:rsidRPr="00D72E6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676C3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:rsidR="00B23A99" w:rsidRPr="00D72E6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927983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D72E6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676C3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21</w:t>
            </w:r>
          </w:p>
        </w:tc>
      </w:tr>
    </w:tbl>
    <w:p w:rsidR="00B23A99" w:rsidRPr="005A776C" w:rsidRDefault="00B23A99" w:rsidP="0048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:rsidR="00BF7843" w:rsidRPr="00BC06E7" w:rsidRDefault="00BC06E7" w:rsidP="00676C3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BC06E7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ตามสัญญาปรับโครงสร้างหนี้</w:t>
      </w:r>
    </w:p>
    <w:p w:rsidR="00BC06E7" w:rsidRPr="00BD1298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Pr="004B7D85">
        <w:rPr>
          <w:rFonts w:ascii="Angsana New" w:hAnsi="Angsana New"/>
          <w:color w:val="000000"/>
          <w:sz w:val="30"/>
          <w:szCs w:val="30"/>
        </w:rPr>
        <w:t>256</w:t>
      </w:r>
      <w:r w:rsidR="00E8319B">
        <w:rPr>
          <w:rFonts w:ascii="Angsana New" w:hAnsi="Angsana New"/>
          <w:color w:val="000000"/>
          <w:sz w:val="30"/>
          <w:szCs w:val="30"/>
        </w:rPr>
        <w:t>0</w:t>
      </w:r>
      <w:r w:rsidR="00950E9E">
        <w:rPr>
          <w:rFonts w:ascii="Angsana New" w:hAnsi="Angsana New"/>
          <w:color w:val="000000"/>
          <w:sz w:val="30"/>
          <w:szCs w:val="30"/>
        </w:rPr>
        <w:t xml:space="preserve"> 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4B7D85">
        <w:rPr>
          <w:rFonts w:ascii="Angsana New" w:hAnsi="Angsana New"/>
          <w:sz w:val="30"/>
          <w:szCs w:val="30"/>
        </w:rPr>
        <w:t xml:space="preserve"> (“</w:t>
      </w:r>
      <w:r w:rsidR="00F00875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4B7D85">
        <w:rPr>
          <w:rFonts w:ascii="Angsana New" w:hAnsi="Angsana New"/>
          <w:sz w:val="30"/>
          <w:szCs w:val="30"/>
        </w:rPr>
        <w:t>”)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="00B12C6E"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>
        <w:rPr>
          <w:rFonts w:ascii="Angsana New" w:hAnsi="Angsana New"/>
          <w:sz w:val="30"/>
          <w:szCs w:val="30"/>
        </w:rPr>
        <w:t>“</w:t>
      </w:r>
      <w:r w:rsidR="00B12C6E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B12C6E">
        <w:rPr>
          <w:rFonts w:ascii="Angsana New" w:hAnsi="Angsana New"/>
          <w:sz w:val="30"/>
          <w:szCs w:val="30"/>
        </w:rPr>
        <w:t>”</w:t>
      </w:r>
      <w:r w:rsidR="00B12C6E"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ด้เข้าทำสัญญาประนีประนอมยอมความ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1,294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:rsidR="00BF7843" w:rsidRPr="004B7D85" w:rsidRDefault="00BF7843" w:rsidP="00BF784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165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4B7D85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4B7D85">
        <w:rPr>
          <w:rFonts w:ascii="Angsana New" w:hAnsi="Angsana New"/>
          <w:sz w:val="30"/>
          <w:szCs w:val="30"/>
          <w:cs/>
        </w:rPr>
        <w:br/>
      </w:r>
      <w:r w:rsidRPr="004B7D85">
        <w:rPr>
          <w:rFonts w:ascii="Angsana New" w:hAnsi="Angsana New" w:hint="cs"/>
          <w:sz w:val="30"/>
          <w:szCs w:val="30"/>
          <w:cs/>
        </w:rPr>
        <w:t>ไวร์เลส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Pr="004B7D85">
        <w:rPr>
          <w:rFonts w:ascii="Angsana New" w:hAnsi="Angsana New"/>
          <w:color w:val="000000"/>
          <w:sz w:val="30"/>
          <w:szCs w:val="30"/>
        </w:rPr>
        <w:t>60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</w:p>
    <w:p w:rsidR="00BF7843" w:rsidRPr="004B7D85" w:rsidRDefault="00BF7843" w:rsidP="00BF784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1,129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6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4B7D85">
        <w:rPr>
          <w:rFonts w:ascii="Angsana New" w:hAnsi="Angsana New"/>
          <w:color w:val="000000"/>
          <w:sz w:val="30"/>
          <w:szCs w:val="30"/>
        </w:rPr>
        <w:t>2566</w:t>
      </w:r>
    </w:p>
    <w:p w:rsidR="00BF7843" w:rsidRPr="004B7D85" w:rsidRDefault="00BF7843" w:rsidP="00BF7843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ชำระเป็นรายเดือน</w:t>
      </w:r>
      <w:r w:rsidR="00DD0CEE">
        <w:rPr>
          <w:rFonts w:ascii="Angsana New" w:hAnsi="Angsana New" w:hint="cs"/>
          <w:color w:val="000000"/>
          <w:sz w:val="30"/>
          <w:szCs w:val="30"/>
          <w:cs/>
        </w:rPr>
        <w:t xml:space="preserve"> ๆ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4B7D85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4B7D85">
        <w:rPr>
          <w:rFonts w:ascii="Angsana New" w:hAnsi="Angsana New"/>
          <w:color w:val="000000"/>
          <w:sz w:val="30"/>
          <w:szCs w:val="30"/>
        </w:rPr>
        <w:t>2566</w:t>
      </w:r>
    </w:p>
    <w:p w:rsidR="00BF7843" w:rsidRPr="004B7D85" w:rsidRDefault="00BF7843" w:rsidP="00BF7843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120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120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120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200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>2566</w:t>
      </w:r>
    </w:p>
    <w:p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180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BF7843" w:rsidRPr="00C868E5" w:rsidRDefault="00676BFE" w:rsidP="00522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 xml:space="preserve">ในเดือนกุมภาพันธ์ 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F00875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ล็อกซเล่ย์</w:t>
      </w:r>
      <w:r w:rsidR="00F00875" w:rsidRPr="008B22A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00875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ไวร์เลส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ขอขยายเวลาการรับหนังสือคืนจากลูกหนี้การค้า สกสค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อีก </w:t>
      </w:r>
      <w:r w:rsidR="008B22AB" w:rsidRPr="008B22AB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 ถึง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Pr="008B22A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1C4B0C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ณ 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D76724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8D75FC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</w:t>
      </w:r>
      <w:r w:rsidR="00837729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ยายน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50E9E" w:rsidRPr="001C4B0C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ล็อกซเล่ย์ ไวร์เลส ได้รับคืนหนังสือจากลูกหนี้การค้า สกสค. </w:t>
      </w:r>
      <w:r w:rsidR="00396FF7"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แล้วทั้งจำนวน</w:t>
      </w:r>
    </w:p>
    <w:p w:rsidR="00BD1298" w:rsidRDefault="00BD1298" w:rsidP="00522F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41C01" w:rsidRPr="00392389" w:rsidRDefault="00C41C01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ในเดือนพฤษภาคม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สกสค. ได้ขอ</w:t>
      </w:r>
      <w:r w:rsidR="00981D2B" w:rsidRPr="00392389">
        <w:rPr>
          <w:rFonts w:ascii="Angsana New" w:hAnsi="Angsana New" w:hint="cs"/>
          <w:color w:val="000000"/>
          <w:sz w:val="30"/>
          <w:szCs w:val="30"/>
          <w:cs/>
        </w:rPr>
        <w:t>แบ่งชำระ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การจ่ายเงินตามสัญญาประนีประนอม</w:t>
      </w:r>
      <w:r w:rsidR="00DE1B09">
        <w:rPr>
          <w:rFonts w:ascii="Angsana New" w:hAnsi="Angsana New" w:hint="cs"/>
          <w:color w:val="000000"/>
          <w:sz w:val="30"/>
          <w:szCs w:val="30"/>
          <w:cs/>
        </w:rPr>
        <w:t>ยอมความ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4845B1" w:rsidRPr="00392389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เดือนพฤษภาคม </w:t>
      </w:r>
      <w:r w:rsidRPr="00392389">
        <w:rPr>
          <w:rFonts w:ascii="Angsana New" w:hAnsi="Angsana New"/>
          <w:color w:val="000000"/>
          <w:sz w:val="30"/>
          <w:szCs w:val="30"/>
        </w:rPr>
        <w:t>2562</w:t>
      </w:r>
      <w:r w:rsidR="004845B1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4845B1" w:rsidRPr="00392389">
        <w:rPr>
          <w:rFonts w:ascii="Angsana New" w:hAnsi="Angsana New"/>
          <w:color w:val="000000"/>
          <w:sz w:val="30"/>
          <w:szCs w:val="30"/>
        </w:rPr>
        <w:t xml:space="preserve">120 </w:t>
      </w:r>
      <w:r w:rsidR="004845B1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30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392389" w:rsidRPr="003923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ไวร์เลส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ได้รับชำระเพียงบางส่วนเป็นจำนวนเงิน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40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 </w:t>
      </w:r>
      <w:r w:rsidR="000C04C5" w:rsidRPr="0039238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ในเดือนกรกฎาคม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="00DD7CA8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สกสค. ได้มีหนังสือขอแบ่งชำระการจ่ายเงินถึง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392389" w:rsidRPr="003923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2EFD">
        <w:rPr>
          <w:rFonts w:ascii="Angsana New" w:hAnsi="Angsana New"/>
          <w:color w:val="000000"/>
          <w:sz w:val="30"/>
          <w:szCs w:val="30"/>
        </w:rPr>
        <w:br/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ไวร์เลส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ในส่วนของจำนวนคงเหลือ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 80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เป็นรายเดือน เดือนละ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ล้านบาท โดยขอแบ่งชำระเป็น</w:t>
      </w:r>
      <w:r w:rsidR="00132EFD">
        <w:rPr>
          <w:rFonts w:ascii="Angsana New" w:hAnsi="Angsana New"/>
          <w:color w:val="000000"/>
          <w:sz w:val="30"/>
          <w:szCs w:val="30"/>
        </w:rPr>
        <w:br/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รายสัปดาห์ สัปดาห์ละ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5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ตั้งแต่วันที่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5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เป็นต้นไป</w:t>
      </w:r>
      <w:r w:rsidR="00E74FCF" w:rsidRPr="00392389">
        <w:rPr>
          <w:rFonts w:ascii="Angsana New" w:hAnsi="Angsana New"/>
          <w:color w:val="000000"/>
          <w:sz w:val="30"/>
          <w:szCs w:val="30"/>
        </w:rPr>
        <w:t xml:space="preserve">  </w:t>
      </w:r>
      <w:r w:rsidR="00CC6D31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CC6D31">
        <w:rPr>
          <w:rFonts w:ascii="Angsana New" w:hAnsi="Angsana New"/>
          <w:color w:val="000000"/>
          <w:sz w:val="30"/>
          <w:szCs w:val="30"/>
        </w:rPr>
        <w:t xml:space="preserve">30 </w:t>
      </w:r>
      <w:r w:rsidR="00CC6D31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CC6D31" w:rsidRPr="00B240AD">
        <w:rPr>
          <w:rFonts w:ascii="Angsana New" w:hAnsi="Angsana New"/>
          <w:color w:val="000000"/>
          <w:sz w:val="30"/>
          <w:szCs w:val="30"/>
        </w:rPr>
        <w:t xml:space="preserve">2562 </w:t>
      </w:r>
      <w:r w:rsidR="00B240AD" w:rsidRPr="00B240AD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B240AD" w:rsidRPr="00B240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240AD" w:rsidRPr="00B240AD">
        <w:rPr>
          <w:rFonts w:ascii="Angsana New" w:hAnsi="Angsana New" w:hint="cs"/>
          <w:color w:val="000000"/>
          <w:sz w:val="30"/>
          <w:szCs w:val="30"/>
          <w:cs/>
        </w:rPr>
        <w:t>ไวร์เลสได้รับชำระเงิน</w:t>
      </w:r>
      <w:r w:rsidR="00C3613A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="00B240AD" w:rsidRPr="00B240AD">
        <w:rPr>
          <w:rFonts w:ascii="Angsana New" w:hAnsi="Angsana New" w:hint="cs"/>
          <w:color w:val="000000"/>
          <w:sz w:val="30"/>
          <w:szCs w:val="30"/>
          <w:cs/>
        </w:rPr>
        <w:t>เป็นจำนวน</w:t>
      </w:r>
      <w:r w:rsidR="00B240AD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="00B240AD" w:rsidRPr="00B240A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240AD" w:rsidRPr="00B240AD">
        <w:rPr>
          <w:rFonts w:ascii="Angsana New" w:hAnsi="Angsana New"/>
          <w:color w:val="000000"/>
          <w:sz w:val="30"/>
          <w:szCs w:val="30"/>
        </w:rPr>
        <w:t>9</w:t>
      </w:r>
      <w:r w:rsidR="00B240AD">
        <w:rPr>
          <w:rFonts w:ascii="Angsana New" w:hAnsi="Angsana New"/>
          <w:color w:val="000000"/>
          <w:sz w:val="30"/>
          <w:szCs w:val="30"/>
        </w:rPr>
        <w:t>0</w:t>
      </w:r>
      <w:r w:rsidR="00B240AD" w:rsidRPr="00B240AD">
        <w:rPr>
          <w:rFonts w:ascii="Angsana New" w:hAnsi="Angsana New"/>
          <w:color w:val="000000"/>
          <w:sz w:val="30"/>
          <w:szCs w:val="30"/>
        </w:rPr>
        <w:t xml:space="preserve"> </w:t>
      </w:r>
      <w:r w:rsidR="00B240AD" w:rsidRPr="00B240A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C3613A">
        <w:rPr>
          <w:rFonts w:ascii="Angsana New" w:hAnsi="Angsana New" w:hint="cs"/>
          <w:color w:val="000000"/>
          <w:sz w:val="30"/>
          <w:szCs w:val="30"/>
          <w:cs/>
        </w:rPr>
        <w:t xml:space="preserve"> คงเหลือยอดค้างชำระเป็นจำนวนเงิน </w:t>
      </w:r>
      <w:r w:rsidR="00C36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C3613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240AD" w:rsidRPr="00B240AD">
        <w:rPr>
          <w:rFonts w:ascii="Angsana New" w:hAnsi="Angsana New"/>
          <w:color w:val="000000"/>
          <w:sz w:val="30"/>
          <w:szCs w:val="30"/>
        </w:rPr>
        <w:t xml:space="preserve"> </w:t>
      </w:r>
      <w:r w:rsidR="00C3613A">
        <w:rPr>
          <w:rFonts w:ascii="Angsana New" w:hAnsi="Angsana New"/>
          <w:color w:val="000000"/>
          <w:sz w:val="30"/>
          <w:szCs w:val="30"/>
          <w:cs/>
        </w:rPr>
        <w:br/>
      </w:r>
      <w:r w:rsidR="00C3613A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</w:t>
      </w:r>
      <w:r w:rsidR="00E74FCF" w:rsidRPr="00B240AD">
        <w:rPr>
          <w:rFonts w:ascii="Angsana New" w:hAnsi="Angsana New" w:hint="cs"/>
          <w:color w:val="000000"/>
          <w:sz w:val="30"/>
          <w:szCs w:val="30"/>
          <w:cs/>
        </w:rPr>
        <w:t>ในเดือน</w:t>
      </w:r>
      <w:r w:rsidR="00B240AD" w:rsidRPr="00B240AD">
        <w:rPr>
          <w:rFonts w:ascii="Angsana New" w:hAnsi="Angsana New" w:hint="cs"/>
          <w:color w:val="000000"/>
          <w:sz w:val="30"/>
          <w:szCs w:val="30"/>
          <w:cs/>
        </w:rPr>
        <w:t>ตุลา</w:t>
      </w:r>
      <w:r w:rsidR="00E74FCF" w:rsidRPr="00B240AD">
        <w:rPr>
          <w:rFonts w:ascii="Angsana New" w:hAnsi="Angsana New" w:hint="cs"/>
          <w:color w:val="000000"/>
          <w:sz w:val="30"/>
          <w:szCs w:val="30"/>
          <w:cs/>
        </w:rPr>
        <w:t>คม</w:t>
      </w:r>
      <w:r w:rsidR="00D617EE">
        <w:rPr>
          <w:rFonts w:ascii="Angsana New" w:hAnsi="Angsana New"/>
          <w:color w:val="000000"/>
          <w:sz w:val="30"/>
          <w:szCs w:val="30"/>
        </w:rPr>
        <w:t xml:space="preserve"> 2562 </w:t>
      </w:r>
      <w:r w:rsidR="00E74FCF" w:rsidRPr="00B240AD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ได้รับชำระเงินเพิ่มเติมเป็นเงินจำนวน </w:t>
      </w:r>
      <w:r w:rsidR="00B240AD" w:rsidRPr="00B240AD">
        <w:rPr>
          <w:rFonts w:ascii="Angsana New" w:hAnsi="Angsana New"/>
          <w:color w:val="000000"/>
          <w:sz w:val="30"/>
          <w:szCs w:val="30"/>
        </w:rPr>
        <w:t>5</w:t>
      </w:r>
      <w:r w:rsidR="00E74FCF" w:rsidRPr="00B240AD">
        <w:rPr>
          <w:rFonts w:ascii="Angsana New" w:hAnsi="Angsana New"/>
          <w:color w:val="000000"/>
          <w:sz w:val="30"/>
          <w:szCs w:val="30"/>
        </w:rPr>
        <w:t xml:space="preserve"> </w:t>
      </w:r>
      <w:r w:rsidR="00E74FCF" w:rsidRPr="00B240A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C41C01" w:rsidRDefault="00C41C01" w:rsidP="00522F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F7843" w:rsidRPr="0002344F" w:rsidRDefault="00BF7843" w:rsidP="00676C3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344F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02344F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0234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3A99">
        <w:rPr>
          <w:rFonts w:ascii="Angsana New" w:hAnsi="Angsana New" w:hint="cs"/>
          <w:sz w:val="30"/>
          <w:szCs w:val="30"/>
          <w:cs/>
        </w:rPr>
        <w:t xml:space="preserve">30 </w:t>
      </w:r>
      <w:r w:rsidR="00676C37">
        <w:rPr>
          <w:rFonts w:ascii="Angsana New" w:hAnsi="Angsana New" w:hint="cs"/>
          <w:sz w:val="30"/>
          <w:szCs w:val="30"/>
          <w:cs/>
        </w:rPr>
        <w:t>กันยา</w:t>
      </w:r>
      <w:r w:rsidR="00B23A99">
        <w:rPr>
          <w:rFonts w:ascii="Angsana New" w:hAnsi="Angsana New" w:hint="cs"/>
          <w:sz w:val="30"/>
          <w:szCs w:val="30"/>
          <w:cs/>
        </w:rPr>
        <w:t>ยน</w:t>
      </w:r>
      <w:r w:rsidR="00BC06E7" w:rsidRPr="0002344F">
        <w:rPr>
          <w:rFonts w:ascii="Angsana New" w:hAnsi="Angsana New" w:hint="cs"/>
          <w:sz w:val="30"/>
          <w:szCs w:val="30"/>
          <w:cs/>
        </w:rPr>
        <w:t xml:space="preserve"> </w:t>
      </w:r>
      <w:r w:rsidR="00BC06E7" w:rsidRPr="0002344F">
        <w:rPr>
          <w:rFonts w:ascii="Angsana New" w:hAnsi="Angsana New"/>
          <w:sz w:val="30"/>
          <w:szCs w:val="30"/>
        </w:rPr>
        <w:t>256</w:t>
      </w:r>
      <w:r w:rsidR="00950E9E">
        <w:rPr>
          <w:rFonts w:ascii="Angsana New" w:hAnsi="Angsana New"/>
          <w:sz w:val="30"/>
          <w:szCs w:val="30"/>
        </w:rPr>
        <w:t>2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BC06E7" w:rsidRPr="0002344F">
        <w:rPr>
          <w:rFonts w:ascii="Angsana New" w:hAnsi="Angsana New" w:hint="cs"/>
          <w:sz w:val="30"/>
          <w:szCs w:val="30"/>
          <w:cs/>
        </w:rPr>
        <w:t>และ</w:t>
      </w:r>
      <w:r w:rsidR="00BC06E7" w:rsidRPr="0002344F">
        <w:rPr>
          <w:rFonts w:ascii="Angsana New" w:hAnsi="Angsana New"/>
          <w:sz w:val="30"/>
          <w:szCs w:val="30"/>
        </w:rPr>
        <w:t xml:space="preserve"> 31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ธันวาคม</w:t>
      </w:r>
      <w:r w:rsidR="00BC06E7" w:rsidRPr="0002344F">
        <w:rPr>
          <w:rFonts w:ascii="Angsana New" w:hAnsi="Angsana New"/>
          <w:sz w:val="30"/>
          <w:szCs w:val="30"/>
        </w:rPr>
        <w:t xml:space="preserve"> 256</w:t>
      </w:r>
      <w:r w:rsidR="00950E9E">
        <w:rPr>
          <w:rFonts w:ascii="Angsana New" w:hAnsi="Angsana New"/>
          <w:sz w:val="30"/>
          <w:szCs w:val="30"/>
        </w:rPr>
        <w:t>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BF7843" w:rsidRPr="00CC5AB1" w:rsidRDefault="00BF7843" w:rsidP="00BF7843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F077ED" w:rsidRPr="00D75055" w:rsidTr="00676C37">
        <w:tc>
          <w:tcPr>
            <w:tcW w:w="2772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7ED" w:rsidRPr="00D75055" w:rsidTr="00676C37">
        <w:tc>
          <w:tcPr>
            <w:tcW w:w="2772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F077ED" w:rsidRPr="00D75055" w:rsidRDefault="00F077ED" w:rsidP="0000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76C37" w:rsidRPr="00D75055" w:rsidTr="00676C37">
        <w:tc>
          <w:tcPr>
            <w:tcW w:w="2772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676C37" w:rsidRPr="00D75055" w:rsidTr="00676C37">
        <w:tc>
          <w:tcPr>
            <w:tcW w:w="2772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75055">
              <w:rPr>
                <w:rFonts w:ascii="Angsana New" w:hAnsi="Angsana New"/>
                <w:spacing w:val="-6"/>
                <w:sz w:val="24"/>
                <w:szCs w:val="24"/>
                <w:cs/>
              </w:rPr>
              <w:t>2</w:t>
            </w:r>
            <w:r w:rsidRPr="00D75055">
              <w:rPr>
                <w:rFonts w:ascii="Angsana New" w:hAnsi="Angsana New"/>
                <w:spacing w:val="-6"/>
                <w:sz w:val="24"/>
                <w:szCs w:val="24"/>
              </w:rPr>
              <w:t>562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75055">
              <w:rPr>
                <w:rFonts w:ascii="Angsana New" w:hAnsi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75055">
              <w:rPr>
                <w:rFonts w:ascii="Angsana New" w:hAnsi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676C37" w:rsidRPr="00D75055" w:rsidTr="00676C37">
        <w:tc>
          <w:tcPr>
            <w:tcW w:w="2772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:rsidR="00676C37" w:rsidRPr="002D086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76C37" w:rsidRPr="00D75055" w:rsidTr="00676C37">
        <w:tc>
          <w:tcPr>
            <w:tcW w:w="2772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:rsidR="00676C37" w:rsidRPr="00D75055" w:rsidRDefault="00B42C3C" w:rsidP="00676C3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676C37" w:rsidRPr="00D75055" w:rsidRDefault="00676C37" w:rsidP="00676C3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</w:p>
        </w:tc>
        <w:tc>
          <w:tcPr>
            <w:tcW w:w="243" w:type="dxa"/>
          </w:tcPr>
          <w:p w:rsidR="00676C37" w:rsidRPr="00D75055" w:rsidRDefault="00676C37" w:rsidP="00676C3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676C37" w:rsidRPr="00D75055" w:rsidRDefault="00B42C3C" w:rsidP="00676C3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726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676C37" w:rsidRPr="00D75055" w:rsidRDefault="00676C37" w:rsidP="00676C3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:rsidR="00676C37" w:rsidRPr="00D75055" w:rsidRDefault="00B42C3C" w:rsidP="00676C3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936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:rsidR="00676C37" w:rsidRPr="00D75055" w:rsidRDefault="00676C37" w:rsidP="00676C37">
            <w:pPr>
              <w:pStyle w:val="a1"/>
              <w:tabs>
                <w:tab w:val="decimal" w:pos="52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1,070</w:t>
            </w:r>
          </w:p>
        </w:tc>
      </w:tr>
      <w:tr w:rsidR="00676C37" w:rsidRPr="00D75055" w:rsidTr="00676C37">
        <w:tc>
          <w:tcPr>
            <w:tcW w:w="2772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76C37" w:rsidRPr="00D75055" w:rsidRDefault="00B42C3C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(37)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(41)</w:t>
            </w:r>
          </w:p>
        </w:tc>
        <w:tc>
          <w:tcPr>
            <w:tcW w:w="243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676C37" w:rsidRPr="00D75055" w:rsidRDefault="00B42C3C" w:rsidP="00676C3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(59)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76C37" w:rsidRPr="00D75055" w:rsidRDefault="00676C37" w:rsidP="00676C3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(85)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676C37" w:rsidRPr="00D75055" w:rsidRDefault="00B42C3C" w:rsidP="00676C3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(96)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676C37" w:rsidRPr="00D75055" w:rsidRDefault="00676C37" w:rsidP="00676C37">
            <w:pPr>
              <w:pStyle w:val="a1"/>
              <w:tabs>
                <w:tab w:val="decimal" w:pos="52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(126)</w:t>
            </w:r>
          </w:p>
        </w:tc>
      </w:tr>
      <w:tr w:rsidR="00676C37" w:rsidRPr="00D75055" w:rsidTr="00676C37">
        <w:trPr>
          <w:trHeight w:val="352"/>
        </w:trPr>
        <w:tc>
          <w:tcPr>
            <w:tcW w:w="2772" w:type="dxa"/>
          </w:tcPr>
          <w:p w:rsidR="00676C37" w:rsidRPr="00D75055" w:rsidRDefault="00676C37" w:rsidP="00676C37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676C37" w:rsidRPr="00D75055" w:rsidRDefault="00B42C3C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5055">
              <w:rPr>
                <w:rFonts w:ascii="Angsana New" w:hAnsi="Angsana New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43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676C37" w:rsidRPr="00D75055" w:rsidRDefault="00B42C3C" w:rsidP="00676C3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667</w:t>
            </w:r>
          </w:p>
        </w:tc>
        <w:tc>
          <w:tcPr>
            <w:tcW w:w="270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76C37" w:rsidRPr="00D75055" w:rsidRDefault="00676C37" w:rsidP="00676C3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676C37" w:rsidRPr="00D75055" w:rsidRDefault="00B42C3C" w:rsidP="00676C3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840</w:t>
            </w:r>
          </w:p>
        </w:tc>
        <w:tc>
          <w:tcPr>
            <w:tcW w:w="236" w:type="dxa"/>
          </w:tcPr>
          <w:p w:rsidR="00676C37" w:rsidRPr="00D75055" w:rsidRDefault="00676C37" w:rsidP="00676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676C37" w:rsidRPr="00D75055" w:rsidRDefault="00676C37" w:rsidP="00676C37">
            <w:pPr>
              <w:pStyle w:val="a1"/>
              <w:tabs>
                <w:tab w:val="decimal" w:pos="52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944</w:t>
            </w:r>
          </w:p>
        </w:tc>
      </w:tr>
    </w:tbl>
    <w:p w:rsidR="00BF7843" w:rsidRPr="007273B1" w:rsidRDefault="00BF7843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4"/>
          <w:szCs w:val="24"/>
        </w:rPr>
      </w:pPr>
    </w:p>
    <w:p w:rsidR="00BB3DB7" w:rsidRDefault="007273B1" w:rsidP="005777D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BB3DB7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  <w:r w:rsidR="00BB3DB7"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และการร่วมค้า</w:t>
      </w:r>
    </w:p>
    <w:p w:rsidR="00D76724" w:rsidRPr="00D3479E" w:rsidRDefault="00D76724" w:rsidP="00D76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02"/>
      </w:tblGrid>
      <w:tr w:rsidR="00D3479E" w:rsidRPr="00EA3831" w:rsidTr="00D3479E">
        <w:trPr>
          <w:tblHeader/>
        </w:trPr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3479E" w:rsidRPr="00EA3831" w:rsidTr="00D3479E">
        <w:trPr>
          <w:tblHeader/>
        </w:trPr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A97B80" w:rsidRDefault="00D3479E" w:rsidP="00D3479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3479E" w:rsidRPr="00A97B80" w:rsidRDefault="00D3479E" w:rsidP="00D3479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A97B80" w:rsidRDefault="00D3479E" w:rsidP="00D3479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3479E" w:rsidRPr="00A97B80" w:rsidRDefault="00D3479E" w:rsidP="00D34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A97B80" w:rsidRDefault="00D3479E" w:rsidP="00D3479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D3479E" w:rsidRPr="00A97B80" w:rsidRDefault="00D3479E" w:rsidP="00D3479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A97B80" w:rsidRDefault="00D3479E" w:rsidP="00D3479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D3479E" w:rsidRPr="00EA3831" w:rsidTr="00D3479E">
        <w:trPr>
          <w:tblHeader/>
        </w:trPr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38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830765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2,724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2,847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947</w:t>
            </w:r>
          </w:p>
        </w:tc>
      </w:tr>
      <w:tr w:rsidR="00AC7342" w:rsidRPr="00EA3831" w:rsidTr="00D3479E">
        <w:tc>
          <w:tcPr>
            <w:tcW w:w="4050" w:type="dxa"/>
            <w:shd w:val="clear" w:color="auto" w:fill="auto"/>
          </w:tcPr>
          <w:p w:rsidR="00AC7342" w:rsidRPr="000E0185" w:rsidRDefault="00AC7342" w:rsidP="00AC7342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4</w:t>
            </w: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</w:t>
            </w: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79E" w:rsidRPr="00B75D7C" w:rsidTr="00D3479E">
        <w:tc>
          <w:tcPr>
            <w:tcW w:w="4050" w:type="dxa"/>
            <w:shd w:val="clear" w:color="auto" w:fill="auto"/>
          </w:tcPr>
          <w:p w:rsidR="00D3479E" w:rsidRPr="00B75D7C" w:rsidRDefault="00D3479E" w:rsidP="00D3479E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5D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:rsidR="00D3479E" w:rsidRPr="00B75D7C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(233)</w:t>
            </w:r>
          </w:p>
        </w:tc>
        <w:tc>
          <w:tcPr>
            <w:tcW w:w="270" w:type="dxa"/>
            <w:shd w:val="clear" w:color="auto" w:fill="auto"/>
          </w:tcPr>
          <w:p w:rsidR="00D3479E" w:rsidRPr="00B75D7C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B75D7C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:rsidR="00D3479E" w:rsidRPr="00B75D7C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3479E" w:rsidRPr="00B75D7C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7342" w:rsidRPr="00B75D7C" w:rsidTr="00D3479E">
        <w:tc>
          <w:tcPr>
            <w:tcW w:w="4050" w:type="dxa"/>
            <w:shd w:val="clear" w:color="auto" w:fill="auto"/>
          </w:tcPr>
          <w:p w:rsidR="00AC7342" w:rsidRPr="00B75D7C" w:rsidRDefault="00AC7342" w:rsidP="00AC7342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80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AC7342" w:rsidRPr="00B75D7C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(81)</w:t>
            </w: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EA38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2,826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2,829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  <w:tr w:rsidR="00D3479E" w:rsidRPr="00D3479E" w:rsidTr="00D3479E">
        <w:tc>
          <w:tcPr>
            <w:tcW w:w="4050" w:type="dxa"/>
            <w:shd w:val="clear" w:color="auto" w:fill="auto"/>
          </w:tcPr>
          <w:p w:rsidR="00D3479E" w:rsidRPr="00D3479E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D3479E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D3479E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D3479E" w:rsidRPr="00D3479E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3479E" w:rsidRPr="00EA3831" w:rsidTr="00D3479E">
        <w:trPr>
          <w:trHeight w:val="307"/>
        </w:trPr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AC7342" w:rsidRPr="00EA3831" w:rsidTr="00D3479E">
        <w:trPr>
          <w:trHeight w:val="307"/>
        </w:trPr>
        <w:tc>
          <w:tcPr>
            <w:tcW w:w="4050" w:type="dxa"/>
            <w:shd w:val="clear" w:color="auto" w:fill="auto"/>
          </w:tcPr>
          <w:p w:rsidR="00AC7342" w:rsidRPr="00EA3831" w:rsidRDefault="00AC7342" w:rsidP="00AC7342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AC7342" w:rsidRPr="00EA3831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C7342" w:rsidRPr="00EA3831" w:rsidRDefault="00AC7342" w:rsidP="00AC7342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113</w:t>
            </w:r>
          </w:p>
        </w:tc>
      </w:tr>
      <w:tr w:rsidR="00A757C5" w:rsidRPr="00EA3831" w:rsidTr="00D3479E">
        <w:trPr>
          <w:trHeight w:val="307"/>
        </w:trPr>
        <w:tc>
          <w:tcPr>
            <w:tcW w:w="4050" w:type="dxa"/>
            <w:shd w:val="clear" w:color="auto" w:fill="auto"/>
          </w:tcPr>
          <w:p w:rsidR="00A757C5" w:rsidRDefault="00A757C5" w:rsidP="00AC7342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80" w:type="dxa"/>
            <w:shd w:val="clear" w:color="auto" w:fill="auto"/>
          </w:tcPr>
          <w:p w:rsidR="00A757C5" w:rsidRPr="00A757C5" w:rsidRDefault="00A757C5" w:rsidP="00AC7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7C5" w:rsidRDefault="00A757C5" w:rsidP="00AC7342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57C5" w:rsidRDefault="00A757C5" w:rsidP="00A757C5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757C5" w:rsidRPr="00EA3831" w:rsidRDefault="00A757C5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757C5" w:rsidRDefault="00A757C5" w:rsidP="00A757C5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3445" w:rsidRPr="00EA3831" w:rsidTr="00D3479E">
        <w:trPr>
          <w:trHeight w:val="307"/>
        </w:trPr>
        <w:tc>
          <w:tcPr>
            <w:tcW w:w="4050" w:type="dxa"/>
            <w:shd w:val="clear" w:color="auto" w:fill="auto"/>
          </w:tcPr>
          <w:p w:rsidR="002E3445" w:rsidRPr="00EA3831" w:rsidRDefault="002E3445" w:rsidP="002E344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E3445" w:rsidRPr="00EA3831" w:rsidRDefault="00AC7342" w:rsidP="002E34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A757C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2E3445" w:rsidRPr="00EA3831" w:rsidRDefault="002E3445" w:rsidP="002E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E3445" w:rsidRPr="00EA3831" w:rsidRDefault="002E3445" w:rsidP="002E34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:rsidR="002E3445" w:rsidRPr="00EA3831" w:rsidRDefault="002E3445" w:rsidP="002E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2E3445" w:rsidRPr="00EA3831" w:rsidRDefault="00AC7342" w:rsidP="002E344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E3445" w:rsidRPr="00B75D7C" w:rsidRDefault="002E3445" w:rsidP="002E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2E3445" w:rsidRPr="00EA3831" w:rsidRDefault="002E3445" w:rsidP="002E344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79E" w:rsidRPr="00EA3831" w:rsidTr="00D3479E">
        <w:trPr>
          <w:trHeight w:val="307"/>
        </w:trPr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EA38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</w:tr>
      <w:tr w:rsidR="00D3479E" w:rsidRPr="00D3479E" w:rsidTr="00D3479E">
        <w:trPr>
          <w:trHeight w:val="217"/>
        </w:trPr>
        <w:tc>
          <w:tcPr>
            <w:tcW w:w="4050" w:type="dxa"/>
            <w:shd w:val="clear" w:color="auto" w:fill="auto"/>
          </w:tcPr>
          <w:p w:rsidR="00D3479E" w:rsidRPr="00D3479E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D3479E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D3479E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D3479E" w:rsidRPr="00D3479E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D3479E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16"/>
                <w:szCs w:val="16"/>
                <w:lang w:bidi="th-TH"/>
              </w:rPr>
            </w:pP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2,894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972</w:t>
            </w:r>
          </w:p>
        </w:tc>
      </w:tr>
      <w:tr w:rsidR="00D3479E" w:rsidRPr="00EA3831" w:rsidTr="00D3479E">
        <w:tc>
          <w:tcPr>
            <w:tcW w:w="4050" w:type="dxa"/>
            <w:shd w:val="clear" w:color="auto" w:fill="auto"/>
          </w:tcPr>
          <w:p w:rsidR="00D3479E" w:rsidRPr="00EA3831" w:rsidRDefault="00D3479E" w:rsidP="00D3479E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479E" w:rsidRPr="00EA3831" w:rsidRDefault="00D3479E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D3479E" w:rsidRPr="00EA3831" w:rsidRDefault="00AC7342" w:rsidP="00D347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D3479E" w:rsidRPr="00EA3831" w:rsidRDefault="00D3479E" w:rsidP="00D34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D3479E" w:rsidRPr="00EA3831" w:rsidRDefault="00D3479E" w:rsidP="002E344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117</w:t>
            </w:r>
          </w:p>
        </w:tc>
      </w:tr>
      <w:tr w:rsidR="00A757C5" w:rsidRPr="00EA3831" w:rsidTr="00D3479E">
        <w:tc>
          <w:tcPr>
            <w:tcW w:w="4050" w:type="dxa"/>
            <w:shd w:val="clear" w:color="auto" w:fill="auto"/>
          </w:tcPr>
          <w:p w:rsidR="00A757C5" w:rsidRPr="00EA3831" w:rsidRDefault="00A757C5" w:rsidP="00A757C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80" w:type="dxa"/>
            <w:shd w:val="clear" w:color="auto" w:fill="auto"/>
          </w:tcPr>
          <w:p w:rsidR="00A757C5" w:rsidRPr="00A757C5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7C5" w:rsidRDefault="00A757C5" w:rsidP="00A757C5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57C5" w:rsidRDefault="00A757C5" w:rsidP="00A757C5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757C5" w:rsidRDefault="00A757C5" w:rsidP="00A757C5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57C5" w:rsidRPr="00EA3831" w:rsidTr="00D3479E">
        <w:tc>
          <w:tcPr>
            <w:tcW w:w="4050" w:type="dxa"/>
            <w:shd w:val="clear" w:color="auto" w:fill="auto"/>
          </w:tcPr>
          <w:p w:rsidR="00A757C5" w:rsidRPr="00EA3831" w:rsidRDefault="00A757C5" w:rsidP="00A757C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</w:t>
            </w: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757C5" w:rsidRPr="00B75D7C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7C5" w:rsidRPr="00EA3831" w:rsidTr="00D3479E">
        <w:tc>
          <w:tcPr>
            <w:tcW w:w="4050" w:type="dxa"/>
            <w:shd w:val="clear" w:color="auto" w:fill="auto"/>
          </w:tcPr>
          <w:p w:rsidR="00A757C5" w:rsidRPr="00EA3831" w:rsidRDefault="00A757C5" w:rsidP="00A757C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(233)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757C5" w:rsidRPr="00B75D7C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7C5" w:rsidRPr="00EA3831" w:rsidTr="00D3479E">
        <w:tc>
          <w:tcPr>
            <w:tcW w:w="4050" w:type="dxa"/>
            <w:shd w:val="clear" w:color="auto" w:fill="auto"/>
          </w:tcPr>
          <w:p w:rsidR="00A757C5" w:rsidRPr="00B75D7C" w:rsidRDefault="00A757C5" w:rsidP="00A757C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80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:rsidR="00A757C5" w:rsidRPr="00B75D7C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757C5" w:rsidRPr="00B75D7C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(81)</w:t>
            </w:r>
          </w:p>
        </w:tc>
      </w:tr>
      <w:tr w:rsidR="00A757C5" w:rsidRPr="00EA3831" w:rsidTr="00D3479E">
        <w:tc>
          <w:tcPr>
            <w:tcW w:w="4050" w:type="dxa"/>
            <w:shd w:val="clear" w:color="auto" w:fill="auto"/>
          </w:tcPr>
          <w:p w:rsidR="00A757C5" w:rsidRPr="00EA3831" w:rsidRDefault="00A757C5" w:rsidP="00A757C5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EA38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2,837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2,860</w:t>
            </w:r>
          </w:p>
        </w:tc>
        <w:tc>
          <w:tcPr>
            <w:tcW w:w="270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:rsidR="00A757C5" w:rsidRPr="00EA3831" w:rsidRDefault="00A757C5" w:rsidP="00A7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57C5" w:rsidRPr="00EA3831" w:rsidRDefault="00A757C5" w:rsidP="00A757C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1,008</w:t>
            </w:r>
          </w:p>
        </w:tc>
      </w:tr>
    </w:tbl>
    <w:p w:rsidR="00D3479E" w:rsidRDefault="00D3479E" w:rsidP="00D76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2D218D" w:rsidRDefault="002D218D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45315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445315">
        <w:rPr>
          <w:rFonts w:ascii="Angsana New" w:hAnsi="Angsana New"/>
          <w:sz w:val="30"/>
          <w:szCs w:val="30"/>
          <w:cs/>
        </w:rPr>
        <w:t xml:space="preserve"> 2562 </w:t>
      </w:r>
      <w:r w:rsidRPr="00445315">
        <w:rPr>
          <w:rFonts w:ascii="Angsana New" w:hAnsi="Angsana New" w:hint="cs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ลงทุน</w:t>
      </w:r>
      <w:r w:rsidRPr="00445315">
        <w:rPr>
          <w:rFonts w:ascii="Angsana New" w:hAnsi="Angsana New" w:hint="cs"/>
          <w:sz w:val="30"/>
          <w:szCs w:val="30"/>
          <w:cs/>
        </w:rPr>
        <w:t>ในบริษัท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แทร</w:t>
      </w:r>
      <w:r w:rsidR="00E86D86">
        <w:rPr>
          <w:rFonts w:ascii="Angsana New" w:hAnsi="Angsana New" w:hint="cs"/>
          <w:sz w:val="30"/>
          <w:szCs w:val="30"/>
          <w:cs/>
        </w:rPr>
        <w:t>เ</w:t>
      </w:r>
      <w:r w:rsidRPr="00445315">
        <w:rPr>
          <w:rFonts w:ascii="Angsana New" w:hAnsi="Angsana New" w:hint="cs"/>
          <w:sz w:val="30"/>
          <w:szCs w:val="30"/>
          <w:cs/>
        </w:rPr>
        <w:t>วล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แอดส์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เน็ทเวิร์ค</w:t>
      </w:r>
      <w:r w:rsidRPr="00445315">
        <w:rPr>
          <w:rFonts w:ascii="Angsana New" w:hAnsi="Angsana New"/>
          <w:sz w:val="30"/>
          <w:szCs w:val="30"/>
          <w:cs/>
        </w:rPr>
        <w:t xml:space="preserve"> (</w:t>
      </w:r>
      <w:r w:rsidRPr="00445315">
        <w:rPr>
          <w:rFonts w:ascii="Angsana New" w:hAnsi="Angsana New" w:hint="cs"/>
          <w:sz w:val="30"/>
          <w:szCs w:val="30"/>
          <w:cs/>
        </w:rPr>
        <w:t>ประเทศไทย</w:t>
      </w:r>
      <w:r w:rsidRPr="00445315">
        <w:rPr>
          <w:rFonts w:ascii="Angsana New" w:hAnsi="Angsana New"/>
          <w:sz w:val="30"/>
          <w:szCs w:val="30"/>
          <w:cs/>
        </w:rPr>
        <w:t xml:space="preserve">) </w:t>
      </w:r>
      <w:r w:rsidRPr="00445315">
        <w:rPr>
          <w:rFonts w:ascii="Angsana New" w:hAnsi="Angsana New" w:hint="cs"/>
          <w:sz w:val="30"/>
          <w:szCs w:val="30"/>
          <w:cs/>
        </w:rPr>
        <w:t>จำกัด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="0094568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945686">
        <w:rPr>
          <w:rFonts w:ascii="Angsana New" w:hAnsi="Angsana New"/>
          <w:sz w:val="30"/>
          <w:szCs w:val="30"/>
        </w:rPr>
        <w:t xml:space="preserve">14 </w:t>
      </w:r>
      <w:r w:rsidR="00945686">
        <w:rPr>
          <w:rFonts w:ascii="Angsana New" w:hAnsi="Angsana New" w:hint="cs"/>
          <w:sz w:val="30"/>
          <w:szCs w:val="30"/>
          <w:cs/>
        </w:rPr>
        <w:t xml:space="preserve">ล้านบาท บริษัทดังกล่าวมีทุนจดทะเบียนและชำระแล้ว </w:t>
      </w:r>
      <w:r w:rsidR="00945686">
        <w:rPr>
          <w:rFonts w:ascii="Angsana New" w:hAnsi="Angsana New"/>
          <w:sz w:val="30"/>
          <w:szCs w:val="30"/>
        </w:rPr>
        <w:t xml:space="preserve">28 </w:t>
      </w:r>
      <w:r w:rsidR="00945686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445315">
        <w:rPr>
          <w:rFonts w:ascii="Angsana New" w:hAnsi="Angsana New" w:hint="cs"/>
          <w:sz w:val="30"/>
          <w:szCs w:val="30"/>
          <w:cs/>
        </w:rPr>
        <w:t>ประกอบธุรกิจส่งเสริมการให้บริการแพลตฟอร์ม</w:t>
      </w:r>
      <w:r>
        <w:rPr>
          <w:rFonts w:ascii="Angsana New" w:hAnsi="Angsana New" w:hint="cs"/>
          <w:sz w:val="30"/>
          <w:szCs w:val="30"/>
          <w:cs/>
        </w:rPr>
        <w:t>สำ</w:t>
      </w:r>
      <w:r w:rsidRPr="00445315">
        <w:rPr>
          <w:rFonts w:ascii="Angsana New" w:hAnsi="Angsana New" w:hint="cs"/>
          <w:sz w:val="30"/>
          <w:szCs w:val="30"/>
          <w:cs/>
        </w:rPr>
        <w:t>หรับการท่องเที่ยวในประเทศไทยและภูมิภาค</w:t>
      </w:r>
      <w:r w:rsidR="00945686">
        <w:rPr>
          <w:rFonts w:ascii="Angsana New" w:hAnsi="Angsana New" w:hint="cs"/>
          <w:sz w:val="30"/>
          <w:szCs w:val="30"/>
          <w:cs/>
        </w:rPr>
        <w:t xml:space="preserve"> บริษัทได้ถือหุ้นและมีสิทธิออกเสียงในการร่วมค้าดังกล่าวร้อยละ </w:t>
      </w:r>
      <w:r w:rsidR="00945686">
        <w:rPr>
          <w:rFonts w:ascii="Angsana New" w:hAnsi="Angsana New"/>
          <w:sz w:val="30"/>
          <w:szCs w:val="30"/>
        </w:rPr>
        <w:t>51</w:t>
      </w:r>
    </w:p>
    <w:p w:rsidR="00887DC6" w:rsidRPr="002D218D" w:rsidRDefault="00887DC6" w:rsidP="00890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97"/>
        </w:tabs>
        <w:rPr>
          <w:rFonts w:ascii="Angsana New" w:hAnsi="Angsana New"/>
          <w:sz w:val="30"/>
          <w:szCs w:val="30"/>
          <w:cs/>
        </w:rPr>
        <w:sectPr w:rsidR="00887DC6" w:rsidRPr="002D218D" w:rsidSect="007E6EF7">
          <w:pgSz w:w="11909" w:h="16834" w:code="9"/>
          <w:pgMar w:top="691" w:right="1152" w:bottom="1080" w:left="1152" w:header="720" w:footer="720" w:gutter="0"/>
          <w:cols w:space="720"/>
          <w:docGrid w:linePitch="245"/>
        </w:sectPr>
      </w:pPr>
    </w:p>
    <w:p w:rsidR="00BB3DB7" w:rsidRPr="00CC3BB8" w:rsidRDefault="00BB3DB7" w:rsidP="00CC3BB8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เงินลงทุนในบริษัทร่วม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และการร่วมค้า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30 </w:t>
      </w:r>
      <w:r w:rsidR="005777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ยน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469C8" w:rsidRPr="00CC3BB8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5B197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A469C8" w:rsidRPr="00CC3BB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5777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</w:t>
      </w:r>
      <w:r w:rsidR="005777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้า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30 </w:t>
      </w:r>
      <w:r w:rsidR="005777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ยน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CC3BB8" w:rsidRPr="00FB448C" w:rsidRDefault="00CC3BB8" w:rsidP="00CC3BB8">
      <w:pPr>
        <w:spacing w:line="240" w:lineRule="auto"/>
        <w:rPr>
          <w:sz w:val="16"/>
          <w:szCs w:val="16"/>
        </w:rPr>
      </w:pPr>
    </w:p>
    <w:tbl>
      <w:tblPr>
        <w:tblW w:w="15210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540"/>
        <w:gridCol w:w="184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FB448C" w:rsidRPr="00E216F2" w:rsidTr="005B197A">
        <w:trPr>
          <w:cantSplit/>
        </w:trPr>
        <w:tc>
          <w:tcPr>
            <w:tcW w:w="15210" w:type="dxa"/>
            <w:gridSpan w:val="29"/>
            <w:shd w:val="clear" w:color="auto" w:fill="auto"/>
          </w:tcPr>
          <w:p w:rsidR="00FB448C" w:rsidRPr="00E216F2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Del="00685444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="00AE6FA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="00AE6FA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5777D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="0048548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="005777D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้า</w:t>
            </w: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48548C" w:rsidRPr="00E216F2" w:rsidTr="0048548C">
        <w:trPr>
          <w:cantSplit/>
          <w:trHeight w:val="117"/>
        </w:trPr>
        <w:tc>
          <w:tcPr>
            <w:tcW w:w="2970" w:type="dxa"/>
            <w:shd w:val="clear" w:color="auto" w:fill="auto"/>
          </w:tcPr>
          <w:p w:rsidR="0048548C" w:rsidRPr="00E216F2" w:rsidRDefault="0048548C" w:rsidP="0048548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</w:tr>
      <w:tr w:rsidR="00485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48548C" w:rsidRPr="00E216F2" w:rsidRDefault="0048548C" w:rsidP="0048548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36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48548C" w:rsidRPr="00FB448C" w:rsidRDefault="005777DA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</w:tr>
      <w:tr w:rsidR="00FB4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B448C" w:rsidRPr="00E216F2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448C" w:rsidRPr="00FB448C" w:rsidRDefault="005B197A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B448C" w:rsidRPr="00FB448C" w:rsidRDefault="005B197A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5B197A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</w:tr>
      <w:tr w:rsidR="00FB4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B448C" w:rsidRPr="00E216F2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FB448C" w:rsidRPr="00E216F2" w:rsidRDefault="00FB448C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0" w:type="dxa"/>
            <w:gridSpan w:val="19"/>
            <w:shd w:val="clear" w:color="auto" w:fill="auto"/>
          </w:tcPr>
          <w:p w:rsidR="00FB448C" w:rsidRPr="00E216F2" w:rsidRDefault="00FB448C" w:rsidP="00A62A7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FB448C" w:rsidRPr="00A545B4" w:rsidTr="005B197A">
        <w:trPr>
          <w:cantSplit/>
          <w:trHeight w:val="80"/>
        </w:trPr>
        <w:tc>
          <w:tcPr>
            <w:tcW w:w="2970" w:type="dxa"/>
            <w:shd w:val="clear" w:color="auto" w:fill="auto"/>
          </w:tcPr>
          <w:p w:rsidR="00FB448C" w:rsidRPr="002D52D5" w:rsidRDefault="00FB448C" w:rsidP="00A62A76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AC7342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Pr="00A545B4">
              <w:rPr>
                <w:rFonts w:ascii="Angsana New" w:hAnsi="Angsana New"/>
                <w:szCs w:val="22"/>
                <w:lang w:bidi="th-TH"/>
              </w:rPr>
              <w:t>8</w:t>
            </w: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Pr="00A545B4">
              <w:rPr>
                <w:rFonts w:ascii="Angsana New" w:hAnsi="Angsana New"/>
                <w:szCs w:val="22"/>
                <w:lang w:bidi="th-TH"/>
              </w:rPr>
              <w:t>8</w:t>
            </w: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(14)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(14)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7D4F28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50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50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38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43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7D4F28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1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1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7D4F28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4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45B4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26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26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(2)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(2)</w:t>
            </w:r>
          </w:p>
        </w:tc>
        <w:tc>
          <w:tcPr>
            <w:tcW w:w="180" w:type="dxa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C7342" w:rsidRPr="007D4F28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166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166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984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984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218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จีเท็ค เทคโนโลยี</w:t>
            </w: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pStyle w:val="Heading9"/>
              <w:tabs>
                <w:tab w:val="left" w:pos="252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pStyle w:val="Heading9"/>
              <w:tabs>
                <w:tab w:val="left" w:pos="252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6341C2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  <w:r w:rsidR="006341C2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  <w:r w:rsidR="00925D5F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  <w:trHeight w:val="290"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  <w:t>15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  <w:t>15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</w:t>
            </w:r>
            <w:r w:rsidR="006341C2"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</w:t>
            </w:r>
            <w:r w:rsidR="00925D5F"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214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5,000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5,000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1,335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1,307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1,335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1,307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72</w:t>
            </w: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Default="00AC7342" w:rsidP="00AC7342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AC7342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AC7342" w:rsidRPr="002D52D5" w:rsidRDefault="00AC7342" w:rsidP="00AC734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A56B20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7342" w:rsidRPr="00A56B20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7342" w:rsidRPr="00A545B4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AC7342" w:rsidRPr="004A10CE" w:rsidTr="005B197A">
        <w:trPr>
          <w:cantSplit/>
          <w:trHeight w:val="137"/>
        </w:trPr>
        <w:tc>
          <w:tcPr>
            <w:tcW w:w="2970" w:type="dxa"/>
            <w:shd w:val="clear" w:color="auto" w:fill="auto"/>
          </w:tcPr>
          <w:p w:rsidR="00AC7342" w:rsidRPr="004A10CE" w:rsidRDefault="00AC7342" w:rsidP="00AC7342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4A10CE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AC7342" w:rsidRPr="004A10CE" w:rsidRDefault="00AC7342" w:rsidP="00AC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1,264</w:t>
            </w: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1,264</w:t>
            </w: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2,851</w:t>
            </w: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2,749</w:t>
            </w: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342" w:rsidRPr="00E4595B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  <w:shd w:val="clear" w:color="auto" w:fill="auto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342" w:rsidRPr="00E4595B" w:rsidRDefault="00AC7342" w:rsidP="00AC7342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2,826</w:t>
            </w:r>
          </w:p>
        </w:tc>
        <w:tc>
          <w:tcPr>
            <w:tcW w:w="180" w:type="dxa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2,724</w:t>
            </w:r>
          </w:p>
        </w:tc>
        <w:tc>
          <w:tcPr>
            <w:tcW w:w="180" w:type="dxa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233</w:t>
            </w:r>
          </w:p>
        </w:tc>
        <w:tc>
          <w:tcPr>
            <w:tcW w:w="180" w:type="dxa"/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C7342" w:rsidRPr="004A10CE" w:rsidRDefault="00AC7342" w:rsidP="00AC7342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301</w:t>
            </w:r>
          </w:p>
        </w:tc>
      </w:tr>
    </w:tbl>
    <w:p w:rsidR="00FB448C" w:rsidRDefault="00FB448C" w:rsidP="00FB448C"/>
    <w:tbl>
      <w:tblPr>
        <w:tblW w:w="15210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540"/>
        <w:gridCol w:w="184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FB448C" w:rsidRPr="00E216F2" w:rsidTr="005B197A">
        <w:trPr>
          <w:cantSplit/>
        </w:trPr>
        <w:tc>
          <w:tcPr>
            <w:tcW w:w="15210" w:type="dxa"/>
            <w:gridSpan w:val="29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Del="00685444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="00304B0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="00304B0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5777D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="00F23AA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="005777DA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้า</w:t>
            </w: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F23AA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23AAC" w:rsidRPr="00E216F2" w:rsidRDefault="00F23AAC" w:rsidP="00F23AAC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</w:tr>
      <w:tr w:rsidR="005777DA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5777DA" w:rsidRPr="00E216F2" w:rsidRDefault="005777DA" w:rsidP="005777D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36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</w:tr>
      <w:tr w:rsidR="005777DA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5777DA" w:rsidRPr="00E216F2" w:rsidRDefault="005777DA" w:rsidP="005777D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FB448C" w:rsidRDefault="005777DA" w:rsidP="005777D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</w:tr>
      <w:tr w:rsidR="005777DA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5777DA" w:rsidRPr="00E216F2" w:rsidRDefault="005777DA" w:rsidP="005777D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0" w:type="dxa"/>
            <w:gridSpan w:val="19"/>
            <w:shd w:val="clear" w:color="auto" w:fill="auto"/>
          </w:tcPr>
          <w:p w:rsidR="005777DA" w:rsidRPr="00E216F2" w:rsidRDefault="005777DA" w:rsidP="005777D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5777DA" w:rsidRPr="00E216F2" w:rsidTr="00F23AAC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5777DA" w:rsidRPr="002D52D5" w:rsidRDefault="005777DA" w:rsidP="005777DA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:rsidR="005777DA" w:rsidRPr="00E216F2" w:rsidRDefault="005777DA" w:rsidP="005777D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5777DA" w:rsidRPr="00E216F2" w:rsidRDefault="005777DA" w:rsidP="005777D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:rsidR="005777DA" w:rsidRPr="00E216F2" w:rsidRDefault="005777DA" w:rsidP="005777D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5777DA" w:rsidRPr="00E216F2" w:rsidRDefault="005777DA" w:rsidP="005777DA">
            <w:pPr>
              <w:tabs>
                <w:tab w:val="clear" w:pos="45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5777DA" w:rsidRPr="00E216F2" w:rsidRDefault="005777DA" w:rsidP="005777D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097236" w:rsidRPr="00A545B4" w:rsidTr="00F23AAC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097236" w:rsidRPr="00055D4F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055D4F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แทรเวล แอดส์ เน็ทเวิร์ค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ประเทศไทย)</w:t>
            </w:r>
          </w:p>
        </w:tc>
        <w:tc>
          <w:tcPr>
            <w:tcW w:w="540" w:type="dxa"/>
            <w:shd w:val="clear" w:color="auto" w:fill="auto"/>
          </w:tcPr>
          <w:p w:rsidR="00097236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097236" w:rsidRPr="00055D4F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6B20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6B20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A545B4"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 นูแมพ อินฟรา พลัส</w:t>
            </w:r>
          </w:p>
        </w:tc>
        <w:tc>
          <w:tcPr>
            <w:tcW w:w="540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6B20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  <w:tab w:val="left" w:pos="150"/>
                <w:tab w:val="center" w:pos="23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A545B4">
              <w:rPr>
                <w:rFonts w:ascii="Angsana New" w:hAnsi="Angsana New"/>
                <w:b/>
                <w:bCs/>
                <w:szCs w:val="22"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ล็อกซ์เทรด สเปเชียลตี้ อินโนเวชั่น</w:t>
            </w:r>
          </w:p>
        </w:tc>
        <w:tc>
          <w:tcPr>
            <w:tcW w:w="540" w:type="dxa"/>
            <w:shd w:val="clear" w:color="auto" w:fill="auto"/>
          </w:tcPr>
          <w:p w:rsidR="00097236" w:rsidRPr="008B14A5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8B14A5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A2FA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097236" w:rsidRPr="00AA2FAD" w:rsidRDefault="00097236" w:rsidP="0009723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097236" w:rsidRPr="00AA2FAD" w:rsidRDefault="00097236" w:rsidP="000972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097236" w:rsidRPr="00AA2FA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097236" w:rsidRPr="00AA2FA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097236" w:rsidRPr="00A545B4" w:rsidTr="005B197A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540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8B14A5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8B14A5">
              <w:rPr>
                <w:rFonts w:ascii="Angsana New" w:hAnsi="Angsana New" w:hint="cs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B93D0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  <w:tab w:val="left" w:pos="150"/>
                <w:tab w:val="center" w:pos="23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93D07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B93D0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B93D07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93D07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B93D0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097236" w:rsidRPr="002D52D5" w:rsidRDefault="00097236" w:rsidP="0009723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6767B7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6767B7" w:rsidRDefault="00097236" w:rsidP="00097236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8B14A5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097236" w:rsidRPr="00864AFD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97236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A545B4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A545B4" w:rsidRDefault="00097236" w:rsidP="0009723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A545B4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097236" w:rsidRPr="007523BB" w:rsidRDefault="00D3301F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97236" w:rsidRPr="00E16AB9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11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97236" w:rsidRPr="00E16AB9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26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09723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097236" w:rsidRPr="00E216F2" w:rsidRDefault="00097236" w:rsidP="0009723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097236" w:rsidRPr="00E216F2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097236" w:rsidRPr="00E216F2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097236" w:rsidRPr="00E216F2" w:rsidRDefault="00097236" w:rsidP="0009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E216F2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E216F2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E216F2" w:rsidRDefault="00097236" w:rsidP="00097236">
            <w:pPr>
              <w:pStyle w:val="acctfourfigures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097236" w:rsidRPr="00E216F2" w:rsidRDefault="00097236" w:rsidP="0009723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097236" w:rsidRPr="00E216F2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97236" w:rsidRPr="00E216F2" w:rsidRDefault="00097236" w:rsidP="0009723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1,421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1,410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236" w:rsidRPr="007523BB" w:rsidRDefault="00D3301F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2,862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2,775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236" w:rsidRPr="00E4595B" w:rsidRDefault="00097236" w:rsidP="000972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  <w:shd w:val="clear" w:color="auto" w:fill="auto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7236" w:rsidRPr="00E4595B" w:rsidRDefault="00097236" w:rsidP="0009723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97236" w:rsidRPr="00E16AB9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2,837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97236" w:rsidRPr="00E16AB9" w:rsidRDefault="00097236" w:rsidP="0009723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2,750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233</w:t>
            </w:r>
          </w:p>
        </w:tc>
        <w:tc>
          <w:tcPr>
            <w:tcW w:w="180" w:type="dxa"/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97236" w:rsidRPr="007523BB" w:rsidRDefault="00097236" w:rsidP="0009723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301</w:t>
            </w:r>
          </w:p>
        </w:tc>
      </w:tr>
    </w:tbl>
    <w:p w:rsidR="00CC3BB8" w:rsidRPr="00CC3BB8" w:rsidRDefault="00CC3BB8" w:rsidP="00CC3BB8">
      <w:pPr>
        <w:spacing w:line="240" w:lineRule="auto"/>
        <w:rPr>
          <w:sz w:val="30"/>
          <w:szCs w:val="30"/>
        </w:rPr>
      </w:pPr>
    </w:p>
    <w:p w:rsidR="00CC3BB8" w:rsidRDefault="00096348" w:rsidP="005777DA">
      <w:pPr>
        <w:spacing w:line="240" w:lineRule="auto"/>
        <w:ind w:left="-11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 w:rsidR="00292AE6" w:rsidRPr="005D6B1C">
        <w:rPr>
          <w:rFonts w:ascii="Angsana New" w:hAnsi="Angsana New"/>
          <w:sz w:val="30"/>
          <w:szCs w:val="30"/>
          <w:cs/>
        </w:rPr>
        <w:t>ณ วันที่</w:t>
      </w:r>
      <w:r w:rsidR="00304B06">
        <w:rPr>
          <w:rFonts w:ascii="Angsana New" w:hAnsi="Angsana New"/>
          <w:sz w:val="30"/>
          <w:szCs w:val="30"/>
        </w:rPr>
        <w:t xml:space="preserve"> </w:t>
      </w:r>
      <w:r w:rsidR="00F23AAC">
        <w:rPr>
          <w:rFonts w:ascii="Angsana New" w:hAnsi="Angsana New" w:hint="cs"/>
          <w:sz w:val="30"/>
          <w:szCs w:val="30"/>
          <w:cs/>
        </w:rPr>
        <w:t xml:space="preserve">30 </w:t>
      </w:r>
      <w:r w:rsidR="005777DA">
        <w:rPr>
          <w:rFonts w:ascii="Angsana New" w:hAnsi="Angsana New" w:hint="cs"/>
          <w:sz w:val="30"/>
          <w:szCs w:val="30"/>
          <w:cs/>
        </w:rPr>
        <w:t>กันยา</w:t>
      </w:r>
      <w:r w:rsidR="00F23AAC">
        <w:rPr>
          <w:rFonts w:ascii="Angsana New" w:hAnsi="Angsana New" w:hint="cs"/>
          <w:sz w:val="30"/>
          <w:szCs w:val="30"/>
          <w:cs/>
        </w:rPr>
        <w:t>ยน</w:t>
      </w:r>
      <w:r w:rsidR="00304B06">
        <w:rPr>
          <w:rFonts w:ascii="Angsana New" w:hAnsi="Angsana New" w:hint="cs"/>
          <w:sz w:val="30"/>
          <w:szCs w:val="30"/>
          <w:cs/>
        </w:rPr>
        <w:t xml:space="preserve"> </w:t>
      </w:r>
      <w:r w:rsidR="00304B06">
        <w:rPr>
          <w:rFonts w:ascii="Angsana New" w:hAnsi="Angsana New"/>
          <w:sz w:val="30"/>
          <w:szCs w:val="30"/>
        </w:rPr>
        <w:t xml:space="preserve">2562 </w:t>
      </w:r>
      <w:r w:rsidR="00304B06">
        <w:rPr>
          <w:rFonts w:ascii="Angsana New" w:hAnsi="Angsana New" w:hint="cs"/>
          <w:sz w:val="30"/>
          <w:szCs w:val="30"/>
          <w:cs/>
        </w:rPr>
        <w:t>และ</w:t>
      </w:r>
      <w:r w:rsidR="00292AE6" w:rsidRPr="005D6B1C">
        <w:rPr>
          <w:rFonts w:ascii="Angsana New" w:hAnsi="Angsana New"/>
          <w:sz w:val="30"/>
          <w:szCs w:val="30"/>
          <w:cs/>
        </w:rPr>
        <w:t xml:space="preserve"> </w:t>
      </w:r>
      <w:r w:rsidR="00292AE6" w:rsidRPr="005D6B1C">
        <w:rPr>
          <w:rFonts w:ascii="Angsana New" w:hAnsi="Angsana New"/>
          <w:sz w:val="30"/>
          <w:szCs w:val="30"/>
        </w:rPr>
        <w:t xml:space="preserve">31 </w:t>
      </w:r>
      <w:r w:rsidR="00292AE6" w:rsidRPr="005D6B1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92AE6" w:rsidRPr="005D6B1C">
        <w:rPr>
          <w:rFonts w:ascii="Angsana New" w:hAnsi="Angsana New"/>
          <w:sz w:val="30"/>
          <w:szCs w:val="30"/>
        </w:rPr>
        <w:t xml:space="preserve">2561 </w:t>
      </w:r>
      <w:r w:rsidR="00292AE6" w:rsidRPr="005D6B1C">
        <w:rPr>
          <w:rFonts w:ascii="Angsana New" w:hAnsi="Angsana New" w:hint="cs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ค่าเผื่อหนี้สงสัยจะสูญสำหรับลูกหนี้การค้าและเงินให้กู้ยืมระยะสั้นใน</w:t>
      </w:r>
      <w:r w:rsidR="005777DA">
        <w:rPr>
          <w:rFonts w:ascii="Angsana New" w:hAnsi="Angsana New"/>
          <w:sz w:val="30"/>
          <w:szCs w:val="30"/>
          <w:cs/>
        </w:rPr>
        <w:br/>
      </w:r>
      <w:r w:rsidR="005777DA">
        <w:rPr>
          <w:rFonts w:ascii="Angsana New" w:hAnsi="Angsana New" w:hint="cs"/>
          <w:sz w:val="30"/>
          <w:szCs w:val="30"/>
          <w:cs/>
        </w:rPr>
        <w:t xml:space="preserve">   </w:t>
      </w:r>
      <w:r w:rsidR="00292AE6" w:rsidRPr="005D6B1C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B935BF" w:rsidRPr="005D6B1C"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เนื่องจากกลุ่มบริษัทมีภาระผูกพันที่ต้องจ่ายชำระตามสัญญา</w:t>
      </w:r>
    </w:p>
    <w:p w:rsidR="00EB260A" w:rsidRDefault="00EB260A" w:rsidP="00292AE6">
      <w:pPr>
        <w:spacing w:line="240" w:lineRule="auto"/>
        <w:rPr>
          <w:rFonts w:ascii="Angsana New" w:hAnsi="Angsana New"/>
          <w:sz w:val="30"/>
          <w:szCs w:val="30"/>
        </w:rPr>
      </w:pPr>
    </w:p>
    <w:p w:rsidR="00EB260A" w:rsidRDefault="00EB260A" w:rsidP="00292AE6">
      <w:pPr>
        <w:spacing w:line="240" w:lineRule="auto"/>
        <w:rPr>
          <w:rFonts w:ascii="Angsana New" w:hAnsi="Angsana New"/>
          <w:sz w:val="30"/>
          <w:szCs w:val="30"/>
        </w:rPr>
      </w:pPr>
    </w:p>
    <w:p w:rsidR="00EB260A" w:rsidRPr="005D6B1C" w:rsidRDefault="00EB260A" w:rsidP="00292AE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53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612"/>
        <w:gridCol w:w="270"/>
        <w:gridCol w:w="544"/>
        <w:gridCol w:w="270"/>
        <w:gridCol w:w="63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</w:tblGrid>
      <w:tr w:rsidR="00C771C1" w:rsidRPr="002D52D5" w:rsidTr="003F71EE">
        <w:tc>
          <w:tcPr>
            <w:tcW w:w="15340" w:type="dxa"/>
            <w:gridSpan w:val="26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</w:rPr>
              <w:lastRenderedPageBreak/>
              <w:br w:type="page"/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8DE" w:rsidRPr="002D52D5" w:rsidTr="003F71EE">
        <w:tc>
          <w:tcPr>
            <w:tcW w:w="3240" w:type="dxa"/>
            <w:shd w:val="clear" w:color="auto" w:fill="auto"/>
          </w:tcPr>
          <w:p w:rsidR="00B118DE" w:rsidRPr="002D52D5" w:rsidRDefault="00B118DE" w:rsidP="00200BB7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B118DE" w:rsidRPr="002D52D5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right="-137" w:hanging="3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B118DE" w:rsidRPr="002D52D5" w:rsidTr="003F71EE">
        <w:tc>
          <w:tcPr>
            <w:tcW w:w="3240" w:type="dxa"/>
            <w:shd w:val="clear" w:color="auto" w:fill="auto"/>
          </w:tcPr>
          <w:p w:rsidR="00B118DE" w:rsidRPr="002D52D5" w:rsidRDefault="00B118DE" w:rsidP="00200BB7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B118DE" w:rsidRPr="002D52D5" w:rsidDel="00685444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B118DE" w:rsidRPr="002D52D5" w:rsidDel="00685444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right="-137" w:hanging="3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งวด</w:t>
            </w:r>
            <w:r w:rsidR="003B5B1D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เ</w:t>
            </w:r>
            <w:r w:rsidR="00B5365A"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</w:t>
            </w:r>
            <w:r w:rsidR="003B5B1D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้า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B5365A" w:rsidRPr="002D52D5" w:rsidTr="003B5B1D">
        <w:tc>
          <w:tcPr>
            <w:tcW w:w="3240" w:type="dxa"/>
            <w:shd w:val="clear" w:color="auto" w:fill="auto"/>
          </w:tcPr>
          <w:p w:rsidR="00B5365A" w:rsidRPr="002D52D5" w:rsidRDefault="00B5365A" w:rsidP="00B5365A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</w:tr>
      <w:tr w:rsidR="003B5B1D" w:rsidRPr="002D52D5" w:rsidTr="003B5B1D">
        <w:tc>
          <w:tcPr>
            <w:tcW w:w="3240" w:type="dxa"/>
            <w:shd w:val="clear" w:color="auto" w:fill="auto"/>
          </w:tcPr>
          <w:p w:rsidR="003B5B1D" w:rsidRPr="002D52D5" w:rsidRDefault="003B5B1D" w:rsidP="003B5B1D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44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4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FB448C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33" w:right="-104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</w:tr>
      <w:tr w:rsidR="003B5B1D" w:rsidRPr="002D52D5" w:rsidTr="003B5B1D">
        <w:tc>
          <w:tcPr>
            <w:tcW w:w="3240" w:type="dxa"/>
            <w:shd w:val="clear" w:color="auto" w:fill="auto"/>
          </w:tcPr>
          <w:p w:rsidR="003B5B1D" w:rsidRPr="002D52D5" w:rsidRDefault="003B5B1D" w:rsidP="003B5B1D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</w:tr>
      <w:tr w:rsidR="003B5B1D" w:rsidRPr="002D52D5" w:rsidTr="003F71EE">
        <w:trPr>
          <w:trHeight w:val="198"/>
        </w:trPr>
        <w:tc>
          <w:tcPr>
            <w:tcW w:w="3240" w:type="dxa"/>
            <w:shd w:val="clear" w:color="auto" w:fill="auto"/>
          </w:tcPr>
          <w:p w:rsidR="003B5B1D" w:rsidRPr="002D52D5" w:rsidRDefault="003B5B1D" w:rsidP="003B5B1D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6" w:type="dxa"/>
            <w:gridSpan w:val="3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10"/>
              <w:tabs>
                <w:tab w:val="clear" w:pos="1080"/>
              </w:tabs>
              <w:spacing w:line="280" w:lineRule="exac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10"/>
              <w:tabs>
                <w:tab w:val="clear" w:pos="1080"/>
              </w:tabs>
              <w:spacing w:line="280" w:lineRule="exac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3B5B1D" w:rsidRPr="002D52D5" w:rsidTr="003B5B1D">
        <w:trPr>
          <w:trHeight w:val="74"/>
        </w:trPr>
        <w:tc>
          <w:tcPr>
            <w:tcW w:w="3240" w:type="dxa"/>
            <w:shd w:val="clear" w:color="auto" w:fill="auto"/>
          </w:tcPr>
          <w:p w:rsidR="003B5B1D" w:rsidRPr="002D52D5" w:rsidRDefault="003B5B1D" w:rsidP="003B5B1D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612" w:type="dxa"/>
            <w:shd w:val="clear" w:color="auto" w:fill="auto"/>
          </w:tcPr>
          <w:p w:rsidR="003B5B1D" w:rsidRPr="002D52D5" w:rsidRDefault="003B5B1D" w:rsidP="003B5B1D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3B5B1D" w:rsidRPr="002D52D5" w:rsidRDefault="003B5B1D" w:rsidP="003B5B1D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3B5B1D" w:rsidRPr="002D52D5" w:rsidRDefault="003B5B1D" w:rsidP="003B5B1D">
            <w:pPr>
              <w:tabs>
                <w:tab w:val="clear" w:pos="227"/>
                <w:tab w:val="decimal" w:pos="41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B5B1D" w:rsidRPr="002D52D5" w:rsidRDefault="003B5B1D" w:rsidP="003B5B1D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decimal" w:pos="3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3B5B1D" w:rsidRPr="002D52D5" w:rsidRDefault="003B5B1D" w:rsidP="003B5B1D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76159" w:rsidRPr="002D52D5" w:rsidTr="003B5B1D">
        <w:trPr>
          <w:trHeight w:val="290"/>
        </w:trPr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150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left" w:pos="252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  (ประเทศไทย) จำกัด  </w:t>
            </w:r>
          </w:p>
        </w:tc>
        <w:tc>
          <w:tcPr>
            <w:tcW w:w="612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2561)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1,123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1,123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(271)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(271)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83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612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580"/>
                <w:tab w:val="left" w:pos="2682"/>
              </w:tabs>
              <w:spacing w:line="280" w:lineRule="exact"/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580"/>
                <w:tab w:val="left" w:pos="2682"/>
              </w:tabs>
              <w:spacing w:line="280" w:lineRule="exact"/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แทรเวล แอดส์ เน็ทเวิร์ค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ประเทศไทย)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580"/>
                <w:tab w:val="left" w:pos="2682"/>
              </w:tabs>
              <w:spacing w:line="280" w:lineRule="exact"/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D40E2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:rsidR="00476159" w:rsidRPr="002D52D5" w:rsidRDefault="00476159" w:rsidP="0047615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5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476159" w:rsidRPr="002D52D5" w:rsidRDefault="004D40E2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decimal" w:pos="41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decimal" w:pos="3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D40E2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476159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47615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476159" w:rsidRPr="002D52D5" w:rsidTr="003B5B1D">
        <w:tc>
          <w:tcPr>
            <w:tcW w:w="324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12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1,280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1,266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D40E2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1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D40E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476159" w:rsidRPr="002D52D5" w:rsidRDefault="00476159" w:rsidP="00476159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6159" w:rsidRPr="002D52D5" w:rsidRDefault="00476159" w:rsidP="0047615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83</w:t>
            </w:r>
          </w:p>
        </w:tc>
      </w:tr>
    </w:tbl>
    <w:p w:rsidR="00BB3DB7" w:rsidRPr="00BD354D" w:rsidRDefault="00BB3DB7" w:rsidP="00BD354D">
      <w:pPr>
        <w:rPr>
          <w:cs/>
          <w:lang w:eastAsia="th-TH"/>
        </w:rPr>
        <w:sectPr w:rsidR="00BB3DB7" w:rsidRPr="00BD354D" w:rsidSect="006D41BE">
          <w:headerReference w:type="even" r:id="rId15"/>
          <w:headerReference w:type="first" r:id="rId16"/>
          <w:footerReference w:type="first" r:id="rId17"/>
          <w:pgSz w:w="16834" w:h="11909" w:orient="landscape" w:code="9"/>
          <w:pgMar w:top="1152" w:right="691" w:bottom="810" w:left="1080" w:header="720" w:footer="428" w:gutter="0"/>
          <w:cols w:space="720"/>
        </w:sectPr>
      </w:pPr>
    </w:p>
    <w:p w:rsidR="00624221" w:rsidRPr="00624221" w:rsidRDefault="00624221" w:rsidP="00624221">
      <w:pPr>
        <w:tabs>
          <w:tab w:val="clear" w:pos="227"/>
        </w:tabs>
        <w:ind w:left="450" w:right="90"/>
        <w:jc w:val="thaiDistribute"/>
        <w:rPr>
          <w:rFonts w:ascii="Angsana New" w:hAnsi="Angsana New"/>
          <w:sz w:val="30"/>
          <w:szCs w:val="30"/>
        </w:rPr>
      </w:pPr>
      <w:r w:rsidRPr="00EB260A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บริษัทร่วมและการร่วมค้าดังกล่าวข้างต้นจดทะเบียนในประเทศไทย ยกเว้น </w:t>
      </w:r>
      <w:r w:rsidRPr="00EB260A">
        <w:rPr>
          <w:rFonts w:ascii="Angsana New" w:hAnsi="Angsana New"/>
          <w:sz w:val="30"/>
          <w:szCs w:val="30"/>
        </w:rPr>
        <w:t xml:space="preserve">DM-Loxley Co., Ltd. </w:t>
      </w:r>
      <w:r w:rsidRPr="00EB260A">
        <w:rPr>
          <w:rFonts w:ascii="Angsana New" w:hAnsi="Angsana New" w:hint="cs"/>
          <w:sz w:val="30"/>
          <w:szCs w:val="30"/>
          <w:cs/>
        </w:rPr>
        <w:t>ซึ่งจดทะเบียนในประเทศสาธารณรัฐประชาธิปไตยประชาชนลาว</w:t>
      </w:r>
    </w:p>
    <w:p w:rsidR="00624221" w:rsidRDefault="00624221" w:rsidP="00BB3DB7">
      <w:pPr>
        <w:pStyle w:val="a2"/>
        <w:tabs>
          <w:tab w:val="clear" w:pos="1080"/>
        </w:tabs>
        <w:ind w:right="29" w:firstLine="450"/>
        <w:jc w:val="thaiDistribute"/>
        <w:rPr>
          <w:rFonts w:ascii="Angsana New" w:hAnsi="Angsana New"/>
          <w:spacing w:val="-2"/>
          <w:u w:val="single"/>
          <w:cs/>
          <w:lang w:val="en-US"/>
        </w:rPr>
      </w:pPr>
    </w:p>
    <w:p w:rsidR="00BB3DB7" w:rsidRPr="008E4EC2" w:rsidRDefault="00BB3DB7" w:rsidP="00BB3DB7">
      <w:pPr>
        <w:pStyle w:val="a2"/>
        <w:tabs>
          <w:tab w:val="clear" w:pos="1080"/>
        </w:tabs>
        <w:ind w:right="29" w:firstLine="45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DC0D8C">
        <w:rPr>
          <w:rFonts w:ascii="Angsana New" w:hAnsi="Angsana New" w:hint="cs"/>
          <w:spacing w:val="-2"/>
          <w:u w:val="single"/>
          <w:cs/>
          <w:lang w:val="en-US"/>
        </w:rPr>
        <w:t>เงินลงทุนใน</w:t>
      </w:r>
      <w:r w:rsidRPr="00DC0D8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Pr="00DC0D8C">
        <w:rPr>
          <w:rFonts w:ascii="Angsana New" w:hAnsi="Angsana New"/>
          <w:u w:val="single"/>
          <w:lang w:val="en-US"/>
        </w:rPr>
        <w:t>3</w:t>
      </w:r>
      <w:r w:rsidRPr="00DC0D8C">
        <w:rPr>
          <w:rFonts w:ascii="Angsana New" w:hAnsi="Angsana New"/>
          <w:u w:val="single"/>
          <w:cs/>
        </w:rPr>
        <w:t xml:space="preserve"> ตัว และ </w:t>
      </w:r>
      <w:r w:rsidRPr="00DC0D8C">
        <w:rPr>
          <w:rFonts w:ascii="Angsana New" w:hAnsi="Angsana New"/>
          <w:u w:val="single"/>
          <w:lang w:val="en-US"/>
        </w:rPr>
        <w:t>2</w:t>
      </w:r>
      <w:r w:rsidRPr="00DC0D8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:rsidR="00BB3DB7" w:rsidRPr="009109EA" w:rsidRDefault="00BB3DB7" w:rsidP="00BB3DB7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sz w:val="28"/>
          <w:szCs w:val="28"/>
          <w:lang w:val="en-US"/>
        </w:rPr>
      </w:pPr>
    </w:p>
    <w:p w:rsidR="00BB3DB7" w:rsidRPr="00596024" w:rsidRDefault="00BB3DB7" w:rsidP="00624221">
      <w:pPr>
        <w:tabs>
          <w:tab w:val="clear" w:pos="227"/>
        </w:tabs>
        <w:ind w:left="450" w:right="9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29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5387E">
        <w:rPr>
          <w:rFonts w:ascii="Angsana New" w:hAnsi="Angsana New"/>
          <w:sz w:val="30"/>
          <w:szCs w:val="30"/>
          <w:cs/>
        </w:rPr>
        <w:t>2548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วันที่เริ่มจำหน่ายสลากจำเป็นต้องเลื่อนออกไปอีกระยะเวลาหนึ่ง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28 </w:t>
      </w:r>
      <w:r w:rsidRPr="00F5387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5387E">
        <w:rPr>
          <w:rFonts w:ascii="Angsana New" w:hAnsi="Angsana New"/>
          <w:sz w:val="30"/>
          <w:szCs w:val="30"/>
          <w:cs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แจ้งให้บริษัทร่วมดำเนินการตามโครงการเพื่อให้สามารถเริ่มจำหน่ายสลากได้อย่างช้าภายใน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16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5387E">
        <w:rPr>
          <w:rFonts w:ascii="Angsana New" w:hAnsi="Angsana New"/>
          <w:sz w:val="30"/>
          <w:szCs w:val="30"/>
          <w:cs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18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F5387E">
        <w:rPr>
          <w:rFonts w:ascii="Angsana New" w:hAnsi="Angsana New"/>
          <w:sz w:val="30"/>
          <w:szCs w:val="30"/>
          <w:cs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เพื่อรับทราบผลการตรวจการจ้างการติดตั้งระบบเกมสลากและเครื่องจำหน่ายสลาก และอนุมัติให้บริษัทร่วมติดตั้งเครื่องจำหน่ายสลากบางส่วนตามสัญญา (จำนวน </w:t>
      </w:r>
      <w:r w:rsidRPr="00F5387E">
        <w:rPr>
          <w:rFonts w:ascii="Angsana New" w:hAnsi="Angsana New"/>
          <w:sz w:val="30"/>
          <w:szCs w:val="30"/>
          <w:cs/>
        </w:rPr>
        <w:t xml:space="preserve">6,761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เครื่อง) </w:t>
      </w:r>
      <w:r w:rsidRPr="00F5387E">
        <w:rPr>
          <w:rFonts w:ascii="Angsana New" w:hAnsi="Angsana New"/>
          <w:sz w:val="30"/>
          <w:szCs w:val="30"/>
          <w:cs/>
        </w:rPr>
        <w:t>ต่อมาเมื่อวันที่ 7 พฤศจิกายน 2551 บริษัทร่วมได้มีหนังสือถึงสำนักงานสลากกินแบ่งรัฐบาล ขอให้สำนักงานสลากกินแบ่งรัฐบาลปฏิบัติตามสัญญาดำเนินการให้มีการจำหน่ายสลาก และชำระค่าเสียหายให้แก่บริษัทร่วมซึ่งได้</w:t>
      </w:r>
      <w:r>
        <w:rPr>
          <w:rFonts w:ascii="Angsana New" w:hAnsi="Angsana New"/>
          <w:sz w:val="30"/>
          <w:szCs w:val="30"/>
          <w:cs/>
        </w:rPr>
        <w:t>ลงทุนไปแล้วกว่า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พัน</w:t>
      </w:r>
      <w:r w:rsidRPr="00F5387E">
        <w:rPr>
          <w:rFonts w:ascii="Angsana New" w:hAnsi="Angsana New"/>
          <w:sz w:val="30"/>
          <w:szCs w:val="30"/>
          <w:cs/>
        </w:rPr>
        <w:t xml:space="preserve">ล้านบาท ภายใน 30 วัน หากสำนักงานสลากกินแบ่งรัฐบาลยังไม่ดำเนินการดังกล่าว บริษัทร่วมอาจดำเนินการตามกฎหมายตามที่เห็นสมควร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F5387E">
        <w:rPr>
          <w:rFonts w:ascii="Angsana New" w:hAnsi="Angsana New"/>
          <w:sz w:val="30"/>
          <w:szCs w:val="30"/>
        </w:rPr>
        <w:t>24</w:t>
      </w:r>
      <w:r w:rsidRPr="00F5387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5387E">
        <w:rPr>
          <w:rFonts w:ascii="Angsana New" w:hAnsi="Angsana New"/>
          <w:sz w:val="30"/>
          <w:szCs w:val="30"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ำนักงานสลากกินแบ่งรัฐบาลได้ทำหนังสือชี้แจงผลการพิจารณาขอความเป็นธรรมให้ดำเนินการจำหน่ายสลากแบบเลขท้าย </w:t>
      </w:r>
      <w:r w:rsidRPr="00F5387E">
        <w:rPr>
          <w:rFonts w:ascii="Angsana New" w:hAnsi="Angsana New"/>
          <w:sz w:val="30"/>
          <w:szCs w:val="30"/>
        </w:rPr>
        <w:t xml:space="preserve">3 </w:t>
      </w:r>
      <w:r w:rsidRPr="00F5387E">
        <w:rPr>
          <w:rFonts w:ascii="Angsana New" w:hAnsi="Angsana New" w:hint="cs"/>
          <w:sz w:val="30"/>
          <w:szCs w:val="30"/>
          <w:cs/>
        </w:rPr>
        <w:t xml:space="preserve">ตัว และ </w:t>
      </w:r>
      <w:r w:rsidRPr="00F5387E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ด้วยเครื่องจำหน่ายสลากว่าคณะกรรมการสลากกินแบ่งรัฐบาลมีมติเห็นด้วยกับโครงการดังกล่าว และได้นำเสนอไปยังกระทรวงการคลัง </w:t>
      </w:r>
      <w:r w:rsidR="00624221">
        <w:rPr>
          <w:rFonts w:ascii="Angsana New" w:hAnsi="Angsana New"/>
          <w:sz w:val="30"/>
          <w:szCs w:val="30"/>
        </w:rPr>
        <w:br/>
      </w:r>
      <w:r w:rsidRPr="00F5387E">
        <w:rPr>
          <w:rFonts w:ascii="Angsana New" w:hAnsi="Angsana New"/>
          <w:sz w:val="30"/>
          <w:szCs w:val="30"/>
          <w:cs/>
        </w:rPr>
        <w:t>ในเดือนเมษายน 2552 บริษัท</w:t>
      </w:r>
      <w:r w:rsidRPr="00F5387E"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>ได้ทำหนังสือเร่งรัดให้สำนักงานสลากกินแบ่งรัฐบาลปฏิบัติตามสัญญาดังกล่าว</w:t>
      </w:r>
      <w:r w:rsidRPr="00F5387E">
        <w:rPr>
          <w:rFonts w:ascii="Angsana New" w:hAnsi="Angsana New" w:hint="cs"/>
          <w:sz w:val="30"/>
          <w:szCs w:val="30"/>
          <w:cs/>
        </w:rPr>
        <w:t>แล้ว อย่างไรก็ตาม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คณะกรรมการสลากกินแบ่งรัฐบาลได้มีมติให้สำนักงานสลากกินแบ่งรัฐบาลศึกษาเพิ่มเติมเกี่ยวกับข้อกฎหมายและผลกระทบทางสังคม ซึ่งผลสำรวจความเห็นของประชาชนกลุ่มตัวอย่างให้การสนับสนุนการจำหน่ายสลากด้วยเครื่องมากกว่าร้อยละ </w:t>
      </w:r>
      <w:r w:rsidRPr="00F5387E">
        <w:rPr>
          <w:rFonts w:ascii="Angsana New" w:hAnsi="Angsana New"/>
          <w:sz w:val="30"/>
          <w:szCs w:val="30"/>
        </w:rPr>
        <w:t>50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และในเดือนสิงหาคม </w:t>
      </w:r>
      <w:r w:rsidRPr="00F5387E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สำนักงานคณะกรรมการกฤษฎีกาได้ตอบข้อหารือของสำนักงานสลากกินแบ่งรัฐบาลในประเด็นกรณีการจำหน่ายสลากกินแบ่งรัฐบาลแบบ </w:t>
      </w:r>
      <w:r w:rsidRPr="00F5387E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ตัวและ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Pr="00F5387E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ตัวด้วยเครื่องจำหน่ายสลากว่า สำนักงานสลากกินแบ่งรัฐบาลสามารถกระทำได้ตามพระราชบัญญัติสำนักงานสลากกินแบ่งรัฐบาล พ.ศ. </w:t>
      </w:r>
      <w:r w:rsidRPr="00F5387E">
        <w:rPr>
          <w:rFonts w:ascii="Angsana New" w:hAnsi="Angsana New"/>
          <w:sz w:val="30"/>
          <w:szCs w:val="30"/>
        </w:rPr>
        <w:t>2517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387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 xml:space="preserve">ได้รับหนังสือจากสำนักงานสลากกินแบ่งรัฐบาลลงวันที่ 14 ธันวาคม 2552 แจ้งว่า เมื่อวันที่ 4 ธันวาคม 2552 คณะกรรมการสลากกินแบ่งรัฐบาลได้มีมติเห็นชอบในหลักการให้สำนักงานสลากกินแบ่งรัฐบาล ออกสลาก </w:t>
      </w:r>
      <w:r w:rsidRPr="00F5387E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/>
          <w:sz w:val="30"/>
          <w:szCs w:val="30"/>
          <w:cs/>
        </w:rPr>
        <w:t xml:space="preserve"> ตัว และ </w:t>
      </w:r>
      <w:r w:rsidRPr="00F5387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ตัว 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5387E">
        <w:rPr>
          <w:rFonts w:ascii="Angsana New" w:hAnsi="Angsana New"/>
          <w:sz w:val="30"/>
          <w:szCs w:val="30"/>
          <w:cs/>
        </w:rPr>
        <w:t>วยเครื่องจำหน่ายและให้ไปกำหนดแนวทางวิธีการดำเนินการให้แล้วเสร็จภายใน 90 วัน แล้วเสนอให้คณะกรรมการสลากกินแบ่งรัฐบาลทราบเพื่อรายงานคณะรัฐมนตรีทราบต่อไป</w:t>
      </w:r>
      <w:r w:rsidR="00624221">
        <w:rPr>
          <w:rFonts w:ascii="Angsana New" w:hAnsi="Angsana New"/>
          <w:sz w:val="30"/>
          <w:szCs w:val="30"/>
        </w:rPr>
        <w:t xml:space="preserve"> </w:t>
      </w:r>
      <w:r w:rsidR="00624221">
        <w:rPr>
          <w:rFonts w:ascii="Angsana New" w:hAnsi="Angsana New"/>
          <w:sz w:val="30"/>
          <w:szCs w:val="30"/>
        </w:rPr>
        <w:br/>
      </w:r>
      <w:r w:rsidRPr="00E7024D">
        <w:rPr>
          <w:rFonts w:ascii="Angsana New" w:hAnsi="Angsana New"/>
          <w:sz w:val="30"/>
          <w:szCs w:val="30"/>
          <w:cs/>
        </w:rPr>
        <w:t>ใน</w:t>
      </w:r>
      <w:r w:rsidRPr="00E7024D">
        <w:rPr>
          <w:rFonts w:ascii="Angsana New" w:hAnsi="Angsana New" w:hint="cs"/>
          <w:sz w:val="30"/>
          <w:szCs w:val="30"/>
          <w:cs/>
        </w:rPr>
        <w:t>เดือน</w:t>
      </w:r>
      <w:r w:rsidRPr="00E7024D">
        <w:rPr>
          <w:rFonts w:ascii="Angsana New" w:hAnsi="Angsana New"/>
          <w:sz w:val="30"/>
          <w:szCs w:val="30"/>
          <w:cs/>
        </w:rPr>
        <w:t>มกราคม 2553 นายกรัฐมนตรีได้แต่งตั้งคณะกรรมการตรวจสอบและพิจารณา</w:t>
      </w:r>
      <w:r w:rsidRPr="00E7024D">
        <w:rPr>
          <w:rFonts w:ascii="Angsana New" w:hAnsi="Angsana New" w:hint="cs"/>
          <w:sz w:val="30"/>
          <w:szCs w:val="30"/>
          <w:cs/>
        </w:rPr>
        <w:t>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และกฎหมายที่เกี่ยวข้องกรณีโครงการจำหน่ายรางวัลเลขท้าย </w:t>
      </w:r>
      <w:r w:rsidRPr="00E7024D">
        <w:rPr>
          <w:rFonts w:ascii="Angsana New" w:hAnsi="Angsana New"/>
          <w:sz w:val="30"/>
          <w:szCs w:val="30"/>
        </w:rPr>
        <w:t xml:space="preserve">3 </w:t>
      </w:r>
      <w:r w:rsidRPr="00E7024D">
        <w:rPr>
          <w:rFonts w:ascii="Angsana New" w:hAnsi="Angsana New" w:hint="cs"/>
          <w:sz w:val="30"/>
          <w:szCs w:val="30"/>
          <w:cs/>
        </w:rPr>
        <w:t xml:space="preserve">ตัว </w:t>
      </w:r>
      <w:r w:rsidRPr="00E7024D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ด้วยเครื่องจำหน่ายอัตโนมัติหรือหวยออนไลน์ เพื่อตรวจสอบและพิจารณาข้อเท็จจริง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ทางเลือก และกฎหมายที่เกี่ยวข้องกรณีโครงการจำหน่ายรางวัลเลขท้าย </w:t>
      </w:r>
      <w:r w:rsidRPr="00E7024D">
        <w:rPr>
          <w:rFonts w:ascii="Angsana New" w:hAnsi="Angsana New"/>
          <w:sz w:val="30"/>
          <w:szCs w:val="30"/>
        </w:rPr>
        <w:t xml:space="preserve">3 </w:t>
      </w:r>
      <w:r w:rsidRPr="00E7024D">
        <w:rPr>
          <w:rFonts w:ascii="Angsana New" w:hAnsi="Angsana New" w:hint="cs"/>
          <w:sz w:val="30"/>
          <w:szCs w:val="30"/>
          <w:cs/>
        </w:rPr>
        <w:t>ตัว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Pr="00E7024D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ตัว</w:t>
      </w:r>
      <w:r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>ด้วยเครื่องจำหน่ายอัตโนมัติหรือหวยออนไลน์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ภายใน 30 วัน 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C215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>ยังได้รับหนังสือจากสำนักงาน</w:t>
      </w:r>
      <w:r w:rsidRPr="00AC215E">
        <w:rPr>
          <w:rFonts w:ascii="Angsana New" w:hAnsi="Angsana New"/>
          <w:spacing w:val="-2"/>
          <w:sz w:val="30"/>
          <w:szCs w:val="30"/>
          <w:cs/>
        </w:rPr>
        <w:lastRenderedPageBreak/>
        <w:t>สลากกินแบ่งรัฐบาลลงวันที่ 15 มกราคม 2553 แจ้งว่า เมื่อวันที่ 5 มกราคม 2553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>ฐบาล เมื่อวันที่ 4 ธันวาคม 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701B0">
        <w:rPr>
          <w:rFonts w:ascii="Angsana New" w:hAnsi="Angsana New"/>
          <w:sz w:val="30"/>
          <w:szCs w:val="30"/>
        </w:rPr>
        <w:t xml:space="preserve">30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Pr="001701B0">
        <w:rPr>
          <w:rFonts w:ascii="Angsana New" w:hAnsi="Angsana New"/>
          <w:sz w:val="30"/>
          <w:szCs w:val="30"/>
        </w:rPr>
        <w:t xml:space="preserve">2553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Pr="001701B0">
        <w:rPr>
          <w:rFonts w:ascii="Angsana New" w:hAnsi="Angsana New"/>
          <w:sz w:val="30"/>
          <w:szCs w:val="30"/>
        </w:rPr>
        <w:t xml:space="preserve">30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 xml:space="preserve">และต่อมาบริษัทร่วมได้รับหนังสือจากสำนักงานสลากกินแบ่งรัฐบาลลงวันที่ </w:t>
      </w:r>
      <w:r w:rsidRPr="003812D6">
        <w:rPr>
          <w:rFonts w:ascii="Angsana New" w:hAnsi="Angsana New"/>
          <w:sz w:val="30"/>
          <w:szCs w:val="30"/>
        </w:rPr>
        <w:t xml:space="preserve">9 </w:t>
      </w:r>
      <w:r w:rsidRPr="003812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812D6">
        <w:rPr>
          <w:rFonts w:ascii="Angsana New" w:hAnsi="Angsana New"/>
          <w:sz w:val="30"/>
          <w:szCs w:val="30"/>
        </w:rPr>
        <w:t xml:space="preserve">2553 </w:t>
      </w:r>
      <w:r w:rsidRPr="003812D6">
        <w:rPr>
          <w:rFonts w:ascii="Angsana New" w:hAnsi="Angsana New" w:hint="cs"/>
          <w:sz w:val="30"/>
          <w:szCs w:val="30"/>
          <w:cs/>
        </w:rPr>
        <w:t>แจ้งว่า สำนักงานสลากกินแบ่งรัฐบาลเป็นหน่วยงานของรัฐบาล การดำเนินกิจการต้องอยู่ภายใต้พระราชบัญญัติสำนักงานสลากกินแบ่งรัฐบาล พ</w:t>
      </w:r>
      <w:r w:rsidRPr="003812D6">
        <w:rPr>
          <w:rFonts w:ascii="Angsana New" w:hAnsi="Angsana New"/>
          <w:sz w:val="30"/>
          <w:szCs w:val="30"/>
        </w:rPr>
        <w:t>.</w:t>
      </w:r>
      <w:r w:rsidRPr="003812D6">
        <w:rPr>
          <w:rFonts w:ascii="Angsana New" w:hAnsi="Angsana New" w:hint="cs"/>
          <w:sz w:val="30"/>
          <w:szCs w:val="30"/>
          <w:cs/>
        </w:rPr>
        <w:t>ศ</w:t>
      </w:r>
      <w:r w:rsidRPr="003812D6">
        <w:rPr>
          <w:rFonts w:ascii="Angsana New" w:hAnsi="Angsana New"/>
          <w:sz w:val="30"/>
          <w:szCs w:val="30"/>
        </w:rPr>
        <w:t xml:space="preserve">. 2517 </w:t>
      </w:r>
      <w:r>
        <w:rPr>
          <w:rFonts w:ascii="Angsana New" w:hAnsi="Angsana New" w:hint="cs"/>
          <w:sz w:val="30"/>
          <w:szCs w:val="30"/>
          <w:cs/>
        </w:rPr>
        <w:t>จึงต้องปฏิ</w:t>
      </w:r>
      <w:r w:rsidRPr="003812D6">
        <w:rPr>
          <w:rFonts w:ascii="Angsana New" w:hAnsi="Angsana New" w:hint="cs"/>
          <w:sz w:val="30"/>
          <w:szCs w:val="30"/>
          <w:cs/>
        </w:rPr>
        <w:t>บัติตามมติคณะรัฐมนตรีและคำสั่งของรัฐมนตรีโดยเคร่งครัด สำนักงานสลากกินแบ่งรัฐบาลมีความเห็นใจต่อผลกระทบที่เกิดขึ้นกับบริษัทร่วม อย่างไรก็ตาม สำนักงานสลากกินแบ่งรัฐบาลได้นำเสนอข้อเท็จจริงทั้งหมดให้ผู้มีอำนาจตามพระราชบัญญัติสำนักงานสลากกินแบ่งรัฐบาลวินิจฉัยสั่งการแล้ว หากมีข้อยุติที่ชัดเจนแน่นอนจะได้แจ้งให้ทราบต่อไป และหวังเป็นอย่างยิ่งว่า</w:t>
      </w:r>
      <w:r w:rsidR="00EE04DC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>ข้อขัดแย้งหรือการดำเนินการใด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Pr="003812D6">
        <w:rPr>
          <w:rFonts w:ascii="Angsana New" w:hAnsi="Angsana New" w:hint="cs"/>
          <w:sz w:val="30"/>
          <w:szCs w:val="30"/>
          <w:cs/>
        </w:rPr>
        <w:t xml:space="preserve"> ที่ยังไม่ได้ข้อยุติคงจะได้รับการคลี่คลายในอนาคตอันใกล้นี้</w:t>
      </w:r>
      <w:r w:rsidRPr="003812D6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701B0">
        <w:rPr>
          <w:rFonts w:ascii="Angsana New" w:hAnsi="Angsana New"/>
          <w:sz w:val="30"/>
          <w:szCs w:val="30"/>
          <w:cs/>
        </w:rPr>
        <w:t>ตามความเห็นของที่ปรึกษาทางกฎหมายบริษัทร่วมสามารถ</w:t>
      </w:r>
      <w:r>
        <w:rPr>
          <w:rFonts w:ascii="Angsana New" w:hAnsi="Angsana New"/>
          <w:sz w:val="30"/>
          <w:szCs w:val="30"/>
          <w:cs/>
        </w:rPr>
        <w:t>เรียกค่าชดเชยทั้งหมดที่เกิดขึ้น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ในกรณีที่บริษัทร่วมดำเนินคดีตามกฎหมายกับสำนักงานสลากกินแบ่งรัฐบาลเพื่อให้สำนักงานสลากกินแบ่งรัฐบาลปฏิบัติตามสัญญาและชดเชยค่าใช้จ่ายทั้งหมดที่เกิดขึ้นรวมทั้ง</w:t>
      </w:r>
      <w:r w:rsidRPr="005E1406">
        <w:rPr>
          <w:rFonts w:ascii="Angsana New" w:hAnsi="Angsana New"/>
          <w:sz w:val="30"/>
          <w:szCs w:val="30"/>
          <w:cs/>
        </w:rPr>
        <w:t>ค่าเสียหายจาก</w:t>
      </w:r>
      <w:r w:rsidRPr="00B739A6">
        <w:rPr>
          <w:rFonts w:ascii="Angsana New" w:hAnsi="Angsana New"/>
          <w:sz w:val="30"/>
          <w:szCs w:val="30"/>
          <w:cs/>
        </w:rPr>
        <w:t>การปฏิบัติตาม</w:t>
      </w:r>
      <w:r w:rsidR="00B45C8F">
        <w:rPr>
          <w:rFonts w:ascii="Angsana New" w:hAnsi="Angsana New" w:hint="cs"/>
          <w:sz w:val="30"/>
          <w:szCs w:val="30"/>
          <w:cs/>
        </w:rPr>
        <w:t>สัญญา  เมื่อวันที่</w:t>
      </w:r>
      <w:r w:rsidR="00B45C8F">
        <w:rPr>
          <w:rFonts w:ascii="Angsana New" w:hAnsi="Angsana New"/>
          <w:sz w:val="30"/>
          <w:szCs w:val="30"/>
        </w:rPr>
        <w:t xml:space="preserve"> 7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45C8F">
        <w:rPr>
          <w:rFonts w:ascii="Angsana New" w:hAnsi="Angsana New"/>
          <w:sz w:val="30"/>
          <w:szCs w:val="30"/>
        </w:rPr>
        <w:t xml:space="preserve">2554 </w:t>
      </w:r>
      <w:r w:rsidR="00B45C8F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</w:t>
      </w:r>
      <w:r w:rsidR="00596024">
        <w:rPr>
          <w:rFonts w:ascii="Angsana New" w:hAnsi="Angsana New" w:hint="cs"/>
          <w:sz w:val="30"/>
          <w:szCs w:val="30"/>
          <w:cs/>
        </w:rPr>
        <w:t xml:space="preserve">นี้ต่อไป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C8F">
        <w:rPr>
          <w:rFonts w:ascii="Angsana New" w:hAnsi="Angsana New"/>
          <w:sz w:val="30"/>
          <w:szCs w:val="30"/>
        </w:rPr>
        <w:t xml:space="preserve">22 </w:t>
      </w:r>
      <w:r w:rsidR="00B45C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45C8F">
        <w:rPr>
          <w:rFonts w:ascii="Angsana New" w:hAnsi="Angsana New"/>
          <w:sz w:val="30"/>
          <w:szCs w:val="30"/>
        </w:rPr>
        <w:t xml:space="preserve">2560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มีหมายแจ้งถึงบริษัท</w:t>
      </w:r>
      <w:r w:rsidR="00CF1AD5">
        <w:rPr>
          <w:rFonts w:ascii="Angsana New" w:hAnsi="Angsana New" w:hint="cs"/>
          <w:sz w:val="30"/>
          <w:szCs w:val="30"/>
          <w:cs/>
        </w:rPr>
        <w:t>ร่วม</w:t>
      </w:r>
      <w:r w:rsidR="00B45C8F">
        <w:rPr>
          <w:rFonts w:ascii="Angsana New" w:hAnsi="Angsana New" w:hint="cs"/>
          <w:sz w:val="30"/>
          <w:szCs w:val="30"/>
          <w:cs/>
        </w:rPr>
        <w:t xml:space="preserve">โดยมีคำสั่งกำหนดให้วันที่ </w:t>
      </w:r>
      <w:r w:rsidR="00B45C8F">
        <w:rPr>
          <w:rFonts w:ascii="Angsana New" w:hAnsi="Angsana New"/>
          <w:sz w:val="30"/>
          <w:szCs w:val="30"/>
        </w:rPr>
        <w:t xml:space="preserve">16 </w:t>
      </w:r>
      <w:r w:rsidR="00B45C8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45C8F">
        <w:rPr>
          <w:rFonts w:ascii="Angsana New" w:hAnsi="Angsana New"/>
          <w:sz w:val="30"/>
          <w:szCs w:val="30"/>
        </w:rPr>
        <w:t xml:space="preserve">2561 </w:t>
      </w:r>
      <w:r w:rsidR="00B45C8F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596024">
        <w:rPr>
          <w:rFonts w:ascii="Angsana New" w:hAnsi="Angsana New"/>
          <w:sz w:val="30"/>
          <w:szCs w:val="30"/>
        </w:rPr>
        <w:t xml:space="preserve">19 </w:t>
      </w:r>
      <w:r w:rsidR="005960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96024">
        <w:rPr>
          <w:rFonts w:ascii="Angsana New" w:hAnsi="Angsana New"/>
          <w:sz w:val="30"/>
          <w:szCs w:val="30"/>
        </w:rPr>
        <w:t xml:space="preserve">2561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596024">
        <w:rPr>
          <w:rFonts w:ascii="Angsana New" w:hAnsi="Angsana New"/>
          <w:sz w:val="30"/>
          <w:szCs w:val="30"/>
        </w:rPr>
        <w:t xml:space="preserve">24 </w:t>
      </w:r>
      <w:r w:rsidR="0059602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96024">
        <w:rPr>
          <w:rFonts w:ascii="Angsana New" w:hAnsi="Angsana New"/>
          <w:sz w:val="30"/>
          <w:szCs w:val="30"/>
        </w:rPr>
        <w:t>2561</w:t>
      </w:r>
      <w:r w:rsidR="005B2129">
        <w:rPr>
          <w:rFonts w:ascii="Angsana New" w:hAnsi="Angsana New"/>
          <w:sz w:val="30"/>
          <w:szCs w:val="30"/>
        </w:rPr>
        <w:t xml:space="preserve"> 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945.6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7.5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 w:rsidR="005B2129">
        <w:rPr>
          <w:rFonts w:ascii="Angsana New" w:hAnsi="Angsana New"/>
          <w:sz w:val="30"/>
          <w:szCs w:val="30"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/>
          <w:sz w:val="30"/>
          <w:szCs w:val="30"/>
        </w:rPr>
        <w:t xml:space="preserve">Restart-Up Cost)  </w:t>
      </w:r>
      <w:r w:rsidR="005B2129" w:rsidRPr="005B2129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ณ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831E9F">
        <w:rPr>
          <w:rFonts w:ascii="Angsana New" w:hAnsi="Angsana New"/>
          <w:sz w:val="30"/>
          <w:szCs w:val="30"/>
        </w:rPr>
        <w:t xml:space="preserve">30 </w:t>
      </w:r>
      <w:r w:rsidR="00320BED">
        <w:rPr>
          <w:rFonts w:ascii="Angsana New" w:hAnsi="Angsana New" w:hint="cs"/>
          <w:sz w:val="30"/>
          <w:szCs w:val="30"/>
          <w:cs/>
        </w:rPr>
        <w:t>กันยายน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</w:t>
      </w:r>
      <w:r w:rsidR="005B2129">
        <w:rPr>
          <w:rFonts w:ascii="Angsana New" w:hAnsi="Angsana New"/>
          <w:sz w:val="30"/>
          <w:szCs w:val="30"/>
        </w:rPr>
        <w:t>2</w:t>
      </w:r>
      <w:r w:rsidR="005B2129" w:rsidRPr="005B2129">
        <w:rPr>
          <w:rFonts w:ascii="Angsana New" w:hAnsi="Angsana New"/>
          <w:sz w:val="30"/>
          <w:szCs w:val="30"/>
        </w:rPr>
        <w:t xml:space="preserve"> </w:t>
      </w:r>
      <w:r w:rsidR="00831E9F">
        <w:rPr>
          <w:rFonts w:ascii="Angsana New" w:hAnsi="Angsana New"/>
          <w:sz w:val="30"/>
          <w:szCs w:val="30"/>
          <w:cs/>
        </w:rPr>
        <w:br/>
      </w:r>
      <w:r w:rsidR="005B2129"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:rsid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lastRenderedPageBreak/>
        <w:t>อนึ่งฐานะการเงินของบริษัทร่วมมีผลขาดทุนมากขึ้น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>ินลงทุนในบริษัทร่วมดังกล่าวได้</w:t>
      </w:r>
    </w:p>
    <w:p w:rsidR="005B2129" w:rsidRP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BB3DB7" w:rsidRPr="00F105A0" w:rsidRDefault="00BB3DB7" w:rsidP="00BB3DB7">
      <w:pPr>
        <w:tabs>
          <w:tab w:val="clear" w:pos="227"/>
          <w:tab w:val="clear" w:pos="454"/>
          <w:tab w:val="left" w:pos="450"/>
        </w:tabs>
        <w:ind w:left="446"/>
        <w:jc w:val="thaiDistribute"/>
        <w:rPr>
          <w:rFonts w:ascii="Angsana New" w:hAnsi="Angsana New"/>
          <w:color w:val="000000"/>
          <w:sz w:val="30"/>
          <w:szCs w:val="30"/>
        </w:rPr>
      </w:pP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จากเหตุการณ์ดังกล่าวข้างต้น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บริษัทได้รับรู้ขาดทุนจากการด้อยค่าของ</w:t>
      </w:r>
      <w:r w:rsidR="009E4BB9">
        <w:rPr>
          <w:rFonts w:ascii="Angsana New" w:hAnsi="Angsana New" w:hint="cs"/>
          <w:color w:val="000000"/>
          <w:sz w:val="30"/>
          <w:szCs w:val="30"/>
          <w:cs/>
        </w:rPr>
        <w:t>ยอดคงเหลือที่เกี่ยวกับ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โครงการดังกล่าวข้างต้น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เพิ่มเติมจนเต็มจำนวน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ในงบการเงินเฉพาะกิจการ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875D38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6E4780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A444F">
        <w:rPr>
          <w:rFonts w:ascii="Angsana New" w:hAnsi="Angsana New"/>
          <w:color w:val="000000"/>
          <w:sz w:val="30"/>
          <w:szCs w:val="30"/>
        </w:rPr>
        <w:t>256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2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DA444F">
        <w:rPr>
          <w:rFonts w:ascii="Angsana New" w:hAnsi="Angsana New"/>
          <w:color w:val="000000"/>
          <w:sz w:val="30"/>
          <w:szCs w:val="30"/>
        </w:rPr>
        <w:t>256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1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ตามมาตรฐานการบัญชีฉบับที่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36</w:t>
      </w:r>
      <w:r w:rsidRPr="00F105A0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การด้อยค่าของสินทรัพย์ ที่ระบุว่าเมื่อมูลค่าที่คาดว่าจะได้รับคืนของเงินลงทุนน้อยกว่ามูลค่าตามบัญชีของเงินลงทุนนั้น</w:t>
      </w:r>
      <w:r w:rsidR="00DD0CEE">
        <w:rPr>
          <w:rFonts w:ascii="Angsana New" w:hAnsi="Angsana New"/>
          <w:color w:val="000000"/>
          <w:sz w:val="30"/>
          <w:szCs w:val="30"/>
          <w:cs/>
        </w:rPr>
        <w:t xml:space="preserve"> ๆ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บริษัทจะต้องบันทึกผลขาดทุนจากการด้อยค่าของเงินลงทุนโดยตรงในกำไร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ขาดทุนโดยปรับลดมูลค่าเงินลงทุนตามราคาทุนให้เท่ากับมูลค่าที่คาดว่าจะได้รับ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โดยมีรายละเอียดดังต่อไปนี้</w:t>
      </w:r>
    </w:p>
    <w:p w:rsidR="00BB3DB7" w:rsidRP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BB3DB7" w:rsidRPr="003C49D6" w:rsidTr="00E34240">
        <w:tc>
          <w:tcPr>
            <w:tcW w:w="3195" w:type="dxa"/>
            <w:tcBorders>
              <w:top w:val="nil"/>
            </w:tcBorders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0786F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B3DB7" w:rsidRPr="003C49D6" w:rsidTr="00E34240">
        <w:tc>
          <w:tcPr>
            <w:tcW w:w="3195" w:type="dxa"/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B3DB7" w:rsidRPr="003C49D6" w:rsidTr="00E34240">
        <w:tc>
          <w:tcPr>
            <w:tcW w:w="3195" w:type="dxa"/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DB7" w:rsidRPr="003C49D6" w:rsidTr="00E34240">
        <w:tc>
          <w:tcPr>
            <w:tcW w:w="3195" w:type="dxa"/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5A7" w:rsidRPr="003C49D6" w:rsidTr="00E34240">
        <w:tc>
          <w:tcPr>
            <w:tcW w:w="3195" w:type="dxa"/>
          </w:tcPr>
          <w:p w:rsidR="001455A7" w:rsidRPr="003C49D6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FF02E2" w:rsidRPr="003C49D6" w:rsidTr="00E34240">
        <w:tc>
          <w:tcPr>
            <w:tcW w:w="3195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D5E92" w:rsidRDefault="00320BED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D5E92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02E2" w:rsidRPr="001455A7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F02E2" w:rsidRPr="001455A7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F02E2" w:rsidRPr="00AD5E92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F02E2" w:rsidRPr="006669B4" w:rsidTr="00E34240">
        <w:tc>
          <w:tcPr>
            <w:tcW w:w="3195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1C69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69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02E2" w:rsidRPr="00A40B83" w:rsidRDefault="00320BED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A40B83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320BED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3675C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6669B4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9309B" w:rsidRPr="003C49D6" w:rsidTr="00E34240">
        <w:tc>
          <w:tcPr>
            <w:tcW w:w="3195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309B" w:rsidRPr="003C49D6" w:rsidTr="00E34240">
        <w:tc>
          <w:tcPr>
            <w:tcW w:w="3195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09B" w:rsidRPr="003C49D6" w:rsidTr="00E34240">
        <w:tc>
          <w:tcPr>
            <w:tcW w:w="3195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B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309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9309B" w:rsidRPr="00E9309B" w:rsidRDefault="001957FC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A318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9309B" w:rsidRPr="00E9309B" w:rsidRDefault="00E9309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309B">
              <w:rPr>
                <w:rFonts w:ascii="Angsana New" w:hAnsi="Angsana New"/>
                <w:sz w:val="30"/>
                <w:szCs w:val="30"/>
              </w:rPr>
              <w:t>4</w:t>
            </w:r>
            <w:r w:rsidR="004A3185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9309B" w:rsidRPr="00E9309B" w:rsidRDefault="001957FC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A3185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320BED" w:rsidRPr="003C49D6" w:rsidTr="00E34240">
        <w:tc>
          <w:tcPr>
            <w:tcW w:w="3195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20BED" w:rsidRPr="00AD5E9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20BED" w:rsidRPr="00AD5E92" w:rsidRDefault="003675CF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20BED" w:rsidRPr="001455A7" w:rsidRDefault="003675CF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20BED" w:rsidRPr="001455A7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20BED" w:rsidRPr="00AD5E92" w:rsidRDefault="003675CF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20BED" w:rsidRPr="006669B4" w:rsidTr="00E34240">
        <w:tc>
          <w:tcPr>
            <w:tcW w:w="3195" w:type="dxa"/>
          </w:tcPr>
          <w:p w:rsidR="00320BED" w:rsidRPr="006669B4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69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0BED" w:rsidRPr="00A40B83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320BED" w:rsidRPr="006669B4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20BED" w:rsidRPr="00A40B83" w:rsidRDefault="003675CF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20BED" w:rsidRPr="006669B4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0BED" w:rsidRPr="00FF02E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3675C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20BED" w:rsidRPr="00FF02E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20BED" w:rsidRPr="006669B4" w:rsidRDefault="003675CF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9A50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320BED" w:rsidRPr="003C49D6" w:rsidTr="00E34240">
        <w:tc>
          <w:tcPr>
            <w:tcW w:w="3195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0BED" w:rsidRPr="003C49D6" w:rsidTr="00E34240">
        <w:tc>
          <w:tcPr>
            <w:tcW w:w="3195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BED" w:rsidRPr="003C49D6" w:rsidTr="00E34240">
        <w:tc>
          <w:tcPr>
            <w:tcW w:w="3195" w:type="dxa"/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49D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20BED" w:rsidRPr="003C49D6" w:rsidTr="00E34240">
        <w:tc>
          <w:tcPr>
            <w:tcW w:w="3195" w:type="dxa"/>
            <w:tcBorders>
              <w:bottom w:val="nil"/>
            </w:tcBorders>
          </w:tcPr>
          <w:p w:rsidR="00320BED" w:rsidRPr="003C49D6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320BED" w:rsidRPr="00E216F2" w:rsidRDefault="00320BED" w:rsidP="0032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>สำหรับง</w:t>
      </w:r>
      <w:r>
        <w:rPr>
          <w:rFonts w:ascii="Angsana New" w:hAnsi="Angsana New"/>
          <w:sz w:val="30"/>
          <w:szCs w:val="30"/>
          <w:cs/>
        </w:rPr>
        <w:t>บการเงินรวม กลุ่มบริษัทได้ถือป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F5387E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Pr="00A76456">
        <w:rPr>
          <w:rFonts w:ascii="Angsana New" w:hAnsi="Angsana New"/>
          <w:sz w:val="30"/>
          <w:szCs w:val="30"/>
        </w:rPr>
        <w:t>28</w:t>
      </w:r>
      <w:r w:rsidRPr="00A76456">
        <w:rPr>
          <w:rFonts w:ascii="Angsana New" w:hAnsi="Angsana New"/>
          <w:sz w:val="30"/>
          <w:szCs w:val="30"/>
          <w:cs/>
        </w:rPr>
        <w:t xml:space="preserve"> เรื่อง</w:t>
      </w:r>
      <w:r w:rsidRPr="00F5387E">
        <w:rPr>
          <w:rFonts w:ascii="Angsana New" w:hAnsi="Angsana New"/>
          <w:sz w:val="30"/>
          <w:szCs w:val="30"/>
          <w:cs/>
        </w:rPr>
        <w:t xml:space="preserve"> 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5387E">
        <w:rPr>
          <w:rFonts w:ascii="Angsana New" w:hAnsi="Angsana New"/>
          <w:sz w:val="30"/>
          <w:szCs w:val="30"/>
          <w:cs/>
        </w:rPr>
        <w:t xml:space="preserve"> ที่กำหนดว่า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5387E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ซึ่งส่วนได้เสียในบริษัทร่วม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ซึ่งโดยเนื้อหาแล้วถือเป็นส่วนหนึ่งของเงินลงทุนสุทธิของ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 w:rsidRPr="00F5387E">
        <w:rPr>
          <w:rFonts w:ascii="Angsana New" w:hAnsi="Angsana New"/>
          <w:sz w:val="30"/>
          <w:szCs w:val="30"/>
          <w:cs/>
        </w:rPr>
        <w:t xml:space="preserve">ในบริษัทร่วม </w:t>
      </w:r>
      <w:r w:rsidRPr="00F5387E">
        <w:rPr>
          <w:rFonts w:ascii="Angsana New" w:hAnsi="Angsana New"/>
          <w:sz w:val="30"/>
          <w:szCs w:val="30"/>
          <w:cs/>
        </w:rPr>
        <w:lastRenderedPageBreak/>
        <w:t>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ของส่วนได้เสียในบริษัทร่วม และ</w:t>
      </w:r>
      <w:r w:rsidRPr="00921623"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มีภาระผูกพันตามกฎหมายหรือ</w:t>
      </w:r>
      <w:r>
        <w:rPr>
          <w:rFonts w:ascii="Angsana New" w:hAnsi="Angsana New" w:hint="cs"/>
          <w:sz w:val="30"/>
          <w:szCs w:val="30"/>
          <w:cs/>
        </w:rPr>
        <w:t>ภาระผูกพันโดยอนุมานหรือ</w:t>
      </w:r>
      <w:r w:rsidRPr="00F5387E">
        <w:rPr>
          <w:rFonts w:ascii="Angsana New" w:hAnsi="Angsana New"/>
          <w:sz w:val="30"/>
          <w:szCs w:val="30"/>
          <w:cs/>
        </w:rPr>
        <w:t>ต้องจ่ายเงินเพื่อชำระภาระผูกพันแทนในนามบริษัทร่วม</w:t>
      </w:r>
    </w:p>
    <w:p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 xml:space="preserve"> </w:t>
      </w:r>
    </w:p>
    <w:p w:rsidR="00BB3DB7" w:rsidRPr="009D2F8E" w:rsidRDefault="00BB3DB7" w:rsidP="00E9309B">
      <w:pPr>
        <w:pStyle w:val="NormalAngsanaNew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/>
      </w:pPr>
      <w:r>
        <w:rPr>
          <w:rFonts w:hint="cs"/>
          <w:cs/>
        </w:rPr>
        <w:t xml:space="preserve">ณ วันที่ </w:t>
      </w:r>
      <w:r w:rsidR="00875D38">
        <w:rPr>
          <w:rFonts w:hint="cs"/>
          <w:cs/>
        </w:rPr>
        <w:t xml:space="preserve">30 </w:t>
      </w:r>
      <w:r w:rsidR="001C699E">
        <w:rPr>
          <w:rFonts w:hint="cs"/>
          <w:cs/>
        </w:rPr>
        <w:t>กันยา</w:t>
      </w:r>
      <w:r w:rsidR="00875D38">
        <w:rPr>
          <w:rFonts w:hint="cs"/>
          <w:cs/>
        </w:rPr>
        <w:t>ยน</w:t>
      </w:r>
      <w:r w:rsidRPr="00515104">
        <w:rPr>
          <w:rFonts w:hint="cs"/>
          <w:cs/>
        </w:rPr>
        <w:t xml:space="preserve"> </w:t>
      </w:r>
      <w:r w:rsidRPr="00515104">
        <w:t>25</w:t>
      </w:r>
      <w:r w:rsidR="00FD559E">
        <w:t>6</w:t>
      </w:r>
      <w:r w:rsidR="007C61F7">
        <w:t>2</w:t>
      </w:r>
      <w:r>
        <w:t xml:space="preserve"> </w:t>
      </w:r>
      <w:r w:rsidRPr="00515104">
        <w:rPr>
          <w:rFonts w:hint="cs"/>
          <w:cs/>
        </w:rPr>
        <w:t xml:space="preserve">และ </w:t>
      </w:r>
      <w:r w:rsidRPr="00515104">
        <w:t xml:space="preserve">31 </w:t>
      </w:r>
      <w:r w:rsidRPr="00515104">
        <w:rPr>
          <w:rFonts w:hint="cs"/>
          <w:cs/>
        </w:rPr>
        <w:t xml:space="preserve">ธันวาคม </w:t>
      </w:r>
      <w:r w:rsidRPr="00D93A2B">
        <w:t>25</w:t>
      </w:r>
      <w:r w:rsidR="00E9309B">
        <w:t>6</w:t>
      </w:r>
      <w:r w:rsidR="007C61F7">
        <w:t>1</w:t>
      </w:r>
      <w:r w:rsidRPr="00D93A2B">
        <w:t xml:space="preserve"> </w:t>
      </w:r>
      <w:r w:rsidRPr="00D93A2B">
        <w:rPr>
          <w:cs/>
        </w:rPr>
        <w:t>กลุ่มบริษัทได้บันทึกส่วนแบ่งขาดทุน</w:t>
      </w:r>
      <w:r w:rsidRPr="00D93A2B">
        <w:rPr>
          <w:rFonts w:hint="cs"/>
          <w:cs/>
        </w:rPr>
        <w:t>ส่วนที่เกินกว่ามูลค่าเงินลงทุน</w:t>
      </w:r>
      <w:r w:rsidRPr="00D93A2B">
        <w:rPr>
          <w:cs/>
        </w:rPr>
        <w:t>ในบริษัทร่วมเพิ่มเติม</w:t>
      </w:r>
      <w:r w:rsidRPr="00D93A2B">
        <w:rPr>
          <w:rFonts w:hint="cs"/>
          <w:cs/>
        </w:rPr>
        <w:t>ในงบการเงิน</w:t>
      </w:r>
      <w:r w:rsidRPr="00D93A2B">
        <w:rPr>
          <w:cs/>
        </w:rPr>
        <w:t>รวมตามสัดส่วนความเป็นเจ้าของร้อยละ</w:t>
      </w:r>
      <w:r w:rsidRPr="00D93A2B">
        <w:t xml:space="preserve"> 35 </w:t>
      </w:r>
      <w:r w:rsidRPr="00D93A2B">
        <w:rPr>
          <w:rFonts w:hint="cs"/>
          <w:cs/>
        </w:rPr>
        <w:t>และ</w:t>
      </w:r>
      <w:r w:rsidRPr="00D93A2B">
        <w:rPr>
          <w:cs/>
        </w:rPr>
        <w:t>ได้แสดงหักกับลูกหนี้การค้า</w:t>
      </w:r>
      <w:r w:rsidR="00927138">
        <w:t xml:space="preserve"> </w:t>
      </w:r>
      <w:r w:rsidR="001903A1">
        <w:rPr>
          <w:rFonts w:hint="cs"/>
          <w:cs/>
        </w:rPr>
        <w:t xml:space="preserve">ลูกหนี้อื่น </w:t>
      </w:r>
      <w:r w:rsidRPr="00D93A2B">
        <w:rPr>
          <w:cs/>
        </w:rPr>
        <w:t>และเงินให้กู้ยืมระยะสั้นแก่บริษัทร่วม</w:t>
      </w:r>
      <w:r w:rsidRPr="00D93A2B">
        <w:rPr>
          <w:rFonts w:hint="cs"/>
          <w:cs/>
        </w:rPr>
        <w:t xml:space="preserve"> นอกจากนี้ กลุ่มบริษัทได้รับรู้ค่าเผื่อห</w:t>
      </w:r>
      <w:r w:rsidRPr="00D93A2B">
        <w:rPr>
          <w:cs/>
        </w:rPr>
        <w:t>นี้สงสัยจะสูญสำหรับ</w:t>
      </w:r>
      <w:r w:rsidR="00927138" w:rsidRPr="00D93A2B">
        <w:rPr>
          <w:cs/>
        </w:rPr>
        <w:t>ลูกหนี้การค้า</w:t>
      </w:r>
      <w:r w:rsidR="00927138">
        <w:t xml:space="preserve"> </w:t>
      </w:r>
      <w:r w:rsidR="00927138">
        <w:rPr>
          <w:rFonts w:hint="cs"/>
          <w:cs/>
        </w:rPr>
        <w:t>ลูกหนี้อื่น และ</w:t>
      </w:r>
      <w:r w:rsidRPr="00D93A2B">
        <w:rPr>
          <w:cs/>
        </w:rPr>
        <w:t>เงินให้กู้ยืมระยะสั้น</w:t>
      </w:r>
      <w:r w:rsidRPr="00D93A2B">
        <w:rPr>
          <w:rFonts w:hint="cs"/>
          <w:cs/>
        </w:rPr>
        <w:t>ดังกล่าวเพิ่มเติมในงบการเงินรวม โดยมีรายละเอียดดังต่อไปนี้</w:t>
      </w:r>
    </w:p>
    <w:p w:rsidR="00BB3DB7" w:rsidRPr="0091448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42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350"/>
        <w:gridCol w:w="270"/>
        <w:gridCol w:w="1350"/>
        <w:gridCol w:w="270"/>
        <w:gridCol w:w="1170"/>
      </w:tblGrid>
      <w:tr w:rsidR="0022408E" w:rsidRPr="0061500A" w:rsidTr="00622DCF">
        <w:trPr>
          <w:tblHeader/>
        </w:trPr>
        <w:tc>
          <w:tcPr>
            <w:tcW w:w="333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:rsidR="0022408E" w:rsidRPr="003C49D6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2408E" w:rsidRPr="0061500A" w:rsidTr="00622DCF">
        <w:trPr>
          <w:tblHeader/>
        </w:trPr>
        <w:tc>
          <w:tcPr>
            <w:tcW w:w="333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08E" w:rsidRPr="0061500A" w:rsidTr="00622DCF">
        <w:trPr>
          <w:tblHeader/>
        </w:trPr>
        <w:tc>
          <w:tcPr>
            <w:tcW w:w="333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408E" w:rsidRPr="0061500A" w:rsidTr="00622DCF">
        <w:tc>
          <w:tcPr>
            <w:tcW w:w="333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E9309B" w:rsidTr="00622DCF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731F1" w:rsidRPr="003731F1" w:rsidRDefault="003731F1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FF02E2" w:rsidRPr="0061500A" w:rsidTr="00622DCF">
        <w:tc>
          <w:tcPr>
            <w:tcW w:w="333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16FC5" w:rsidRDefault="00A84F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16FC5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3731F1" w:rsidRDefault="00A84F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F02E2" w:rsidRPr="003731F1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02E2" w:rsidRPr="003731F1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F02E2" w:rsidRPr="0061500A" w:rsidTr="00622DCF">
        <w:tc>
          <w:tcPr>
            <w:tcW w:w="333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622D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02E2" w:rsidRPr="00720C87" w:rsidRDefault="00A84F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13684C" w:rsidRDefault="00A84F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3731F1" w:rsidRPr="00FD559E" w:rsidTr="00622DCF">
        <w:tc>
          <w:tcPr>
            <w:tcW w:w="333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31F1" w:rsidRPr="0061500A" w:rsidTr="00622DCF">
        <w:tc>
          <w:tcPr>
            <w:tcW w:w="333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61500A" w:rsidTr="00622DCF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3731F1" w:rsidRPr="0061500A" w:rsidTr="00622DCF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731F1" w:rsidRPr="00A16FC5" w:rsidRDefault="00A84FCF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31F1" w:rsidRPr="00A16FC5" w:rsidRDefault="00A84FCF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A16FC5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31F1" w:rsidRPr="00A16FC5" w:rsidRDefault="00A84FCF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A16FC5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731F1" w:rsidRPr="00A16FC5" w:rsidRDefault="00A84FCF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D38" w:rsidRPr="00036AD0" w:rsidTr="00622DCF">
        <w:tc>
          <w:tcPr>
            <w:tcW w:w="3330" w:type="dxa"/>
          </w:tcPr>
          <w:p w:rsidR="00875D38" w:rsidRPr="003C49D6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622D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D38" w:rsidRPr="0013684C" w:rsidRDefault="00A84F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:rsidR="00875D38" w:rsidRPr="0013684C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A84F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:rsidR="00875D38" w:rsidRPr="0013684C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A84F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:rsidR="00875D38" w:rsidRPr="0013684C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A84F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3731F1" w:rsidRPr="00FD559E" w:rsidTr="00622DCF">
        <w:tc>
          <w:tcPr>
            <w:tcW w:w="333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31F1" w:rsidRPr="0061500A" w:rsidTr="00622DCF">
        <w:tc>
          <w:tcPr>
            <w:tcW w:w="333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61500A" w:rsidTr="00622DCF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ab/>
            </w:r>
            <w:r w:rsidRPr="003731F1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3731F1" w:rsidRDefault="0031464B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3731F1" w:rsidRDefault="0031464B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31F1" w:rsidRPr="003731F1" w:rsidRDefault="0031464B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FF02E2" w:rsidRPr="0061500A" w:rsidTr="00622DCF">
        <w:tc>
          <w:tcPr>
            <w:tcW w:w="333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16FC5" w:rsidRDefault="00A84F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16FC5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3731F1" w:rsidRDefault="00A84F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F02E2" w:rsidRPr="003731F1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02E2" w:rsidRPr="003731F1" w:rsidRDefault="003675CF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25D5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75D38" w:rsidRPr="0061500A" w:rsidTr="00622DCF">
        <w:tc>
          <w:tcPr>
            <w:tcW w:w="3330" w:type="dxa"/>
            <w:tcBorders>
              <w:bottom w:val="nil"/>
            </w:tcBorders>
          </w:tcPr>
          <w:p w:rsidR="00875D38" w:rsidRPr="003C49D6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622D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D38" w:rsidRPr="00FF02E2" w:rsidRDefault="00A84F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D38" w:rsidRPr="00FF02E2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FF02E2" w:rsidRDefault="003675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75D38" w:rsidRPr="003C49D6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A84F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:rsidR="00875D38" w:rsidRPr="00FF02E2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FF02E2" w:rsidRDefault="003675CF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925D5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731F1" w:rsidRPr="00FD559E" w:rsidTr="00622DCF">
        <w:tc>
          <w:tcPr>
            <w:tcW w:w="333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731F1" w:rsidRPr="0061500A" w:rsidTr="00622DCF">
        <w:tc>
          <w:tcPr>
            <w:tcW w:w="3330" w:type="dxa"/>
            <w:tcBorders>
              <w:top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61500A" w:rsidTr="00622DCF">
        <w:tc>
          <w:tcPr>
            <w:tcW w:w="333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50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84FCF" w:rsidRPr="0061500A" w:rsidTr="00622DCF">
        <w:tc>
          <w:tcPr>
            <w:tcW w:w="3330" w:type="dxa"/>
            <w:tcBorders>
              <w:bottom w:val="nil"/>
            </w:tcBorders>
          </w:tcPr>
          <w:p w:rsidR="00A84FCF" w:rsidRPr="003C49D6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A84FCF" w:rsidRPr="00554CF7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92D93" w:rsidRDefault="00F92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F212CE" w:rsidRPr="004F1FC6" w:rsidRDefault="00F212CE" w:rsidP="005E497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:rsidR="00F212CE" w:rsidRDefault="00F212CE" w:rsidP="00F2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6390"/>
        <w:gridCol w:w="1276"/>
        <w:gridCol w:w="270"/>
        <w:gridCol w:w="1272"/>
      </w:tblGrid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5E4977" w:rsidRPr="00A97B80" w:rsidRDefault="005E4977" w:rsidP="005E497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5E4977" w:rsidRPr="00A97B80" w:rsidRDefault="005E4977" w:rsidP="005E497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2" w:type="dxa"/>
          </w:tcPr>
          <w:p w:rsidR="005E4977" w:rsidRPr="00A97B80" w:rsidRDefault="005E4977" w:rsidP="005E497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8" w:type="dxa"/>
            <w:gridSpan w:val="3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7B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5E4977" w:rsidRPr="00A97B80" w:rsidRDefault="00A84FCF" w:rsidP="005E497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2,173</w:t>
            </w:r>
          </w:p>
        </w:tc>
        <w:tc>
          <w:tcPr>
            <w:tcW w:w="270" w:type="dxa"/>
          </w:tcPr>
          <w:p w:rsidR="005E4977" w:rsidRPr="00A97B80" w:rsidRDefault="005E4977" w:rsidP="005E49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</w:tcPr>
          <w:p w:rsidR="005E4977" w:rsidRPr="00A97B80" w:rsidRDefault="005E4977" w:rsidP="00984C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2,134</w:t>
            </w:r>
          </w:p>
        </w:tc>
      </w:tr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</w:t>
            </w:r>
          </w:p>
        </w:tc>
        <w:tc>
          <w:tcPr>
            <w:tcW w:w="1276" w:type="dxa"/>
            <w:shd w:val="clear" w:color="auto" w:fill="auto"/>
          </w:tcPr>
          <w:p w:rsidR="005E4977" w:rsidRPr="00A97B80" w:rsidRDefault="00A84FCF" w:rsidP="005E49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5E4977" w:rsidRPr="00A97B80" w:rsidRDefault="005E4977" w:rsidP="005E49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A84FCF" w:rsidRPr="00A97B80" w:rsidTr="005E4977">
        <w:tc>
          <w:tcPr>
            <w:tcW w:w="6390" w:type="dxa"/>
          </w:tcPr>
          <w:p w:rsidR="00A84FCF" w:rsidRPr="00A97B80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:rsidR="00A84FCF" w:rsidRPr="00A97B80" w:rsidRDefault="00A84FCF" w:rsidP="00A84F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84FCF" w:rsidRPr="00A97B80" w:rsidRDefault="00A84FCF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A84FCF" w:rsidRPr="00A97B80" w:rsidRDefault="00A84FCF" w:rsidP="00A84FC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6045" w:rsidRPr="00A97B80" w:rsidTr="005E4977">
        <w:tc>
          <w:tcPr>
            <w:tcW w:w="6390" w:type="dxa"/>
          </w:tcPr>
          <w:p w:rsidR="006C6045" w:rsidRPr="00A97B80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:rsidR="006C6045" w:rsidRPr="00A97B80" w:rsidRDefault="006C6045" w:rsidP="006C60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:rsidR="006C6045" w:rsidRPr="00A97B80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6C6045" w:rsidRDefault="006C6045" w:rsidP="006C60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6045" w:rsidRPr="00A97B80" w:rsidTr="005E4977">
        <w:tc>
          <w:tcPr>
            <w:tcW w:w="6390" w:type="dxa"/>
          </w:tcPr>
          <w:p w:rsidR="006C6045" w:rsidRPr="00A97B80" w:rsidRDefault="006C6045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76" w:type="dxa"/>
            <w:shd w:val="clear" w:color="auto" w:fill="auto"/>
          </w:tcPr>
          <w:p w:rsidR="006C6045" w:rsidRDefault="006C6045" w:rsidP="00A84F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C6045" w:rsidRPr="00A97B80" w:rsidRDefault="006C6045" w:rsidP="00A8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:rsidR="006C6045" w:rsidRDefault="006C6045" w:rsidP="006C60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auto"/>
          </w:tcPr>
          <w:p w:rsidR="005E4977" w:rsidRPr="00A97B80" w:rsidRDefault="006C6045" w:rsidP="006C604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E4977" w:rsidRPr="00A97B80" w:rsidRDefault="005E4977" w:rsidP="005E497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  <w:shd w:val="clear" w:color="auto" w:fill="auto"/>
          </w:tcPr>
          <w:p w:rsidR="005E4977" w:rsidRPr="00A97B80" w:rsidRDefault="005E4977" w:rsidP="00984C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(8)</w:t>
            </w:r>
          </w:p>
        </w:tc>
      </w:tr>
      <w:tr w:rsidR="005E4977" w:rsidRPr="00A97B80" w:rsidTr="005E4977">
        <w:tc>
          <w:tcPr>
            <w:tcW w:w="6390" w:type="dxa"/>
          </w:tcPr>
          <w:p w:rsidR="005E4977" w:rsidRPr="00A97B80" w:rsidRDefault="005E4977" w:rsidP="005E4977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7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4977" w:rsidRPr="00A97B80" w:rsidRDefault="006C6045" w:rsidP="005E497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2,311</w:t>
            </w:r>
          </w:p>
        </w:tc>
        <w:tc>
          <w:tcPr>
            <w:tcW w:w="270" w:type="dxa"/>
            <w:shd w:val="clear" w:color="auto" w:fill="auto"/>
          </w:tcPr>
          <w:p w:rsidR="005E4977" w:rsidRPr="00A97B80" w:rsidRDefault="005E4977" w:rsidP="005E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4977" w:rsidRPr="00A97B80" w:rsidRDefault="005E4977" w:rsidP="005E497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2,173</w:t>
            </w:r>
          </w:p>
        </w:tc>
      </w:tr>
    </w:tbl>
    <w:p w:rsidR="008902C8" w:rsidRPr="005E4977" w:rsidRDefault="008902C8" w:rsidP="008902C8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</w:p>
    <w:p w:rsidR="005B2129" w:rsidRPr="005E4977" w:rsidRDefault="005B2129" w:rsidP="005B2129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E497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</w:p>
    <w:p w:rsidR="005B2129" w:rsidRDefault="005B2129" w:rsidP="005B2129">
      <w:pPr>
        <w:pStyle w:val="BodyText2"/>
        <w:spacing w:line="240" w:lineRule="atLeast"/>
        <w:ind w:left="540" w:right="-45"/>
        <w:jc w:val="thaiDistribute"/>
        <w:rPr>
          <w:lang w:val="en-US"/>
        </w:rPr>
      </w:pPr>
    </w:p>
    <w:p w:rsidR="001E7B1A" w:rsidRPr="005E4977" w:rsidRDefault="001E7B1A" w:rsidP="002C21E0">
      <w:pPr>
        <w:pStyle w:val="BodyText2"/>
        <w:ind w:left="540" w:right="-45"/>
        <w:jc w:val="thaiDistribute"/>
        <w:rPr>
          <w:spacing w:val="-2"/>
          <w:lang w:val="en-US"/>
        </w:rPr>
      </w:pPr>
      <w:r w:rsidRPr="005E4977">
        <w:rPr>
          <w:rFonts w:hint="cs"/>
          <w:spacing w:val="-2"/>
          <w:cs/>
        </w:rPr>
        <w:t>ในเดือนมกราคม</w:t>
      </w:r>
      <w:r w:rsidRPr="005E4977">
        <w:rPr>
          <w:spacing w:val="-2"/>
          <w:cs/>
        </w:rPr>
        <w:t xml:space="preserve"> 2562 </w:t>
      </w:r>
      <w:r w:rsidRPr="005E4977">
        <w:rPr>
          <w:rFonts w:hint="cs"/>
          <w:spacing w:val="-2"/>
          <w:cs/>
        </w:rPr>
        <w:t>บริษัทได้ซื้อหุ้นจำนวน</w:t>
      </w:r>
      <w:r w:rsidRPr="005E4977">
        <w:rPr>
          <w:spacing w:val="-2"/>
          <w:cs/>
        </w:rPr>
        <w:t xml:space="preserve"> </w:t>
      </w:r>
      <w:r w:rsidRPr="005E4977">
        <w:rPr>
          <w:spacing w:val="-2"/>
        </w:rPr>
        <w:t>199</w:t>
      </w:r>
      <w:r w:rsidRPr="005E4977">
        <w:rPr>
          <w:spacing w:val="-2"/>
          <w:cs/>
        </w:rPr>
        <w:t>,</w:t>
      </w:r>
      <w:r w:rsidRPr="005E4977">
        <w:rPr>
          <w:spacing w:val="-2"/>
        </w:rPr>
        <w:t>998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หุ้นของ</w:t>
      </w:r>
      <w:r w:rsidR="00891B11" w:rsidRPr="005E4977">
        <w:rPr>
          <w:rFonts w:hint="cs"/>
          <w:spacing w:val="-2"/>
          <w:cs/>
        </w:rPr>
        <w:t xml:space="preserve">บริษัท ล็อกซเล่ย์ อีโวลูชั่น เทคโนโลยี จำกัด (เดิมชื่อ </w:t>
      </w:r>
      <w:r w:rsidR="00891B11" w:rsidRPr="005E4977">
        <w:rPr>
          <w:spacing w:val="-2"/>
          <w:lang w:val="en-US"/>
        </w:rPr>
        <w:t>“</w:t>
      </w:r>
      <w:r w:rsidRPr="005E4977">
        <w:rPr>
          <w:rFonts w:hint="cs"/>
          <w:spacing w:val="-2"/>
          <w:cs/>
        </w:rPr>
        <w:t>บริษัท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ลอว์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เอ็นฟอร์ซเม้นท์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เทคโนโลยี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โซลูชั่นส์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จำกัด</w:t>
      </w:r>
      <w:r w:rsidR="00891B11" w:rsidRPr="005E4977">
        <w:rPr>
          <w:rFonts w:hint="cs"/>
          <w:spacing w:val="-2"/>
          <w:cs/>
        </w:rPr>
        <w:t>”)</w:t>
      </w:r>
      <w:r w:rsidRPr="005E4977">
        <w:rPr>
          <w:spacing w:val="-2"/>
        </w:rPr>
        <w:t xml:space="preserve"> </w:t>
      </w:r>
      <w:r w:rsidRPr="005E4977">
        <w:rPr>
          <w:rFonts w:hint="cs"/>
          <w:spacing w:val="-2"/>
          <w:cs/>
        </w:rPr>
        <w:t>ซึ่งเป็นกิจการที่เกี่ยวข้องกันจากบุคคลและกิจการ</w:t>
      </w:r>
      <w:r w:rsidR="00096348" w:rsidRPr="005E4977">
        <w:rPr>
          <w:spacing w:val="-2"/>
          <w:cs/>
        </w:rPr>
        <w:br/>
      </w:r>
      <w:r w:rsidRPr="005E4977">
        <w:rPr>
          <w:rFonts w:hint="cs"/>
          <w:spacing w:val="-2"/>
          <w:cs/>
        </w:rPr>
        <w:t>ที่เกี่ยวข้องกัน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>เป็นจำนวนเงินรวม</w:t>
      </w:r>
      <w:r w:rsidRPr="005E4977">
        <w:rPr>
          <w:spacing w:val="-2"/>
          <w:cs/>
        </w:rPr>
        <w:t xml:space="preserve"> 11 </w:t>
      </w:r>
      <w:r w:rsidRPr="005E4977">
        <w:rPr>
          <w:rFonts w:hint="cs"/>
          <w:spacing w:val="-2"/>
          <w:cs/>
        </w:rPr>
        <w:t>ล้านบาท</w:t>
      </w:r>
      <w:r w:rsidRPr="005E4977">
        <w:rPr>
          <w:spacing w:val="-2"/>
          <w:cs/>
        </w:rPr>
        <w:t xml:space="preserve"> </w:t>
      </w:r>
      <w:r w:rsidRPr="005E4977">
        <w:rPr>
          <w:rFonts w:hint="cs"/>
          <w:spacing w:val="-2"/>
          <w:cs/>
        </w:rPr>
        <w:t xml:space="preserve">บริษัทดังกล่าวประกอบธุรกิจจัดจำหน่ายและให้บริการระบบรักษาความปลอดภัยโดยใช้อุปกรณ์และเทคโนโลยี </w:t>
      </w:r>
      <w:r w:rsidR="00891B11" w:rsidRPr="005E4977">
        <w:rPr>
          <w:rFonts w:hint="cs"/>
          <w:spacing w:val="-2"/>
          <w:cs/>
        </w:rPr>
        <w:t xml:space="preserve">บริษัทได้ถือหุ้นและมีสิทธิออกเสียงในบริษัทย่อยดังกล่าวร้อยละ  </w:t>
      </w:r>
      <w:r w:rsidR="00891B11" w:rsidRPr="005E4977">
        <w:rPr>
          <w:spacing w:val="-2"/>
          <w:lang w:val="en-US"/>
        </w:rPr>
        <w:t xml:space="preserve">99 </w:t>
      </w:r>
      <w:r w:rsidR="00096348" w:rsidRPr="005E4977">
        <w:rPr>
          <w:rFonts w:hint="cs"/>
          <w:spacing w:val="-2"/>
          <w:cs/>
          <w:lang w:val="en-US"/>
        </w:rPr>
        <w:t xml:space="preserve">กลุ่มบริษัทมีกำไรจากการต่อรองราคาซื้อจำนวน </w:t>
      </w:r>
      <w:r w:rsidR="00096348" w:rsidRPr="005E4977">
        <w:rPr>
          <w:spacing w:val="-2"/>
          <w:lang w:val="en-US"/>
        </w:rPr>
        <w:t xml:space="preserve">8 </w:t>
      </w:r>
      <w:r w:rsidR="00096348" w:rsidRPr="005E4977">
        <w:rPr>
          <w:rFonts w:hint="cs"/>
          <w:spacing w:val="-2"/>
          <w:cs/>
          <w:lang w:val="en-US"/>
        </w:rPr>
        <w:t>ล้านบาท ซึ่งบันทึกอยู่ในงบกำไรขาดทุนสำหรับงวด</w:t>
      </w:r>
      <w:r w:rsidR="00925D5F">
        <w:rPr>
          <w:rFonts w:hint="cs"/>
          <w:spacing w:val="-2"/>
          <w:cs/>
          <w:lang w:val="en-US"/>
        </w:rPr>
        <w:t>เก้า</w:t>
      </w:r>
      <w:r w:rsidR="00096348" w:rsidRPr="005E4977">
        <w:rPr>
          <w:rFonts w:hint="cs"/>
          <w:spacing w:val="-2"/>
          <w:cs/>
          <w:lang w:val="en-US"/>
        </w:rPr>
        <w:t xml:space="preserve">เดือนสิ้นสุดวันที่ </w:t>
      </w:r>
      <w:r w:rsidR="00831E9F" w:rsidRPr="005E4977">
        <w:rPr>
          <w:spacing w:val="-2"/>
          <w:lang w:val="en-US"/>
        </w:rPr>
        <w:t xml:space="preserve">30 </w:t>
      </w:r>
      <w:r w:rsidR="00925D5F">
        <w:rPr>
          <w:rFonts w:hint="cs"/>
          <w:spacing w:val="-2"/>
          <w:cs/>
          <w:lang w:val="en-US"/>
        </w:rPr>
        <w:t>กันยา</w:t>
      </w:r>
      <w:r w:rsidR="00831E9F" w:rsidRPr="005E4977">
        <w:rPr>
          <w:rFonts w:hint="cs"/>
          <w:spacing w:val="-2"/>
          <w:cs/>
          <w:lang w:val="en-US"/>
        </w:rPr>
        <w:t>ยน</w:t>
      </w:r>
      <w:r w:rsidR="00096348" w:rsidRPr="005E4977">
        <w:rPr>
          <w:rFonts w:hint="cs"/>
          <w:spacing w:val="-2"/>
          <w:cs/>
          <w:lang w:val="en-US"/>
        </w:rPr>
        <w:t xml:space="preserve"> </w:t>
      </w:r>
      <w:r w:rsidR="00096348" w:rsidRPr="005E4977">
        <w:rPr>
          <w:spacing w:val="-2"/>
          <w:lang w:val="en-US"/>
        </w:rPr>
        <w:t xml:space="preserve">2562 </w:t>
      </w:r>
      <w:r w:rsidR="00096348" w:rsidRPr="005E4977">
        <w:rPr>
          <w:rFonts w:hint="cs"/>
          <w:spacing w:val="-2"/>
          <w:cs/>
          <w:lang w:val="en-US"/>
        </w:rPr>
        <w:t>ทั้งจำนวน</w:t>
      </w:r>
      <w:r w:rsidR="002C21E0" w:rsidRPr="005E4977">
        <w:rPr>
          <w:spacing w:val="-2"/>
          <w:lang w:val="en-US"/>
        </w:rPr>
        <w:t xml:space="preserve"> </w:t>
      </w:r>
      <w:r w:rsidR="002C21E0" w:rsidRPr="005E4977">
        <w:rPr>
          <w:rFonts w:hint="cs"/>
          <w:spacing w:val="-2"/>
          <w:cs/>
          <w:lang w:val="en-US"/>
        </w:rPr>
        <w:t>การนำงบการเงินของบริษัทดังกล่าวมาจัดทำงบการเงินรวมไม่มีผลกระทบ</w:t>
      </w:r>
      <w:r w:rsidR="000745B6" w:rsidRPr="005E4977">
        <w:rPr>
          <w:spacing w:val="-2"/>
          <w:lang w:val="en-US"/>
        </w:rPr>
        <w:br/>
      </w:r>
      <w:r w:rsidR="002C21E0" w:rsidRPr="005E4977">
        <w:rPr>
          <w:rFonts w:hint="cs"/>
          <w:spacing w:val="-2"/>
          <w:cs/>
          <w:lang w:val="en-US"/>
        </w:rPr>
        <w:t>ที่เป็นสาระสำคัญกับงบการเงินรวม</w:t>
      </w:r>
      <w:r w:rsidR="00E43E63" w:rsidRPr="005E4977">
        <w:rPr>
          <w:rFonts w:hint="cs"/>
          <w:spacing w:val="-2"/>
          <w:cs/>
          <w:lang w:val="en-US"/>
        </w:rPr>
        <w:t xml:space="preserve"> และใน</w:t>
      </w:r>
      <w:r w:rsidR="004845B1" w:rsidRPr="005E4977">
        <w:rPr>
          <w:rFonts w:hint="cs"/>
          <w:spacing w:val="-2"/>
          <w:cs/>
          <w:lang w:val="en-US"/>
        </w:rPr>
        <w:t>เดือน</w:t>
      </w:r>
      <w:r w:rsidR="00E43E63" w:rsidRPr="005E4977">
        <w:rPr>
          <w:rFonts w:hint="cs"/>
          <w:spacing w:val="-2"/>
          <w:cs/>
          <w:lang w:val="en-US"/>
        </w:rPr>
        <w:t>พฤษภาคม 2562 บริษัทย่อยดังกล่าว ได้เพิ่มทุนจดทะเบียนจากจำนวน 20 ล้านบาท เป็นจำนวน 40 ล้านบาทและเรียกชำระแล้วทั้งจำนวน  บริษัทได้จ่ายเงินเพิ่มทุนดังกล่าวตามสัดส่วนการถือหุ้นร้อยละ 99 เป็นจำนวนเงิน 20 ล้านบาท</w:t>
      </w:r>
    </w:p>
    <w:p w:rsidR="00987FB3" w:rsidRPr="005E4977" w:rsidRDefault="00987FB3" w:rsidP="002C21E0">
      <w:pPr>
        <w:pStyle w:val="BodyText2"/>
        <w:ind w:left="540" w:right="-45"/>
        <w:jc w:val="thaiDistribute"/>
        <w:rPr>
          <w:spacing w:val="-2"/>
          <w:lang w:val="en-US"/>
        </w:rPr>
      </w:pPr>
    </w:p>
    <w:p w:rsidR="00BB56F1" w:rsidRPr="005E4977" w:rsidRDefault="00BB56F1" w:rsidP="00BB56F1">
      <w:pPr>
        <w:pStyle w:val="BodyText2"/>
        <w:ind w:left="540" w:right="-45"/>
        <w:jc w:val="thaiDistribute"/>
        <w:rPr>
          <w:spacing w:val="-2"/>
          <w:cs/>
          <w:lang w:val="en-US"/>
        </w:rPr>
      </w:pPr>
      <w:r w:rsidRPr="005E4977">
        <w:rPr>
          <w:rFonts w:hint="cs"/>
          <w:spacing w:val="-2"/>
          <w:cs/>
          <w:lang w:val="en-US"/>
        </w:rPr>
        <w:t>ในเดือนเมษายน</w:t>
      </w:r>
      <w:r w:rsidRPr="005E4977">
        <w:rPr>
          <w:spacing w:val="-2"/>
          <w:cs/>
          <w:lang w:val="en-US"/>
        </w:rPr>
        <w:t xml:space="preserve"> 2562 </w:t>
      </w:r>
      <w:r w:rsidRPr="005E4977">
        <w:rPr>
          <w:rFonts w:hint="cs"/>
          <w:spacing w:val="-2"/>
          <w:cs/>
          <w:lang w:val="en-US"/>
        </w:rPr>
        <w:t>บริษัทได้ซื้อหุ้นของบริษัท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กรีน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เนเจอรัล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โปรดักส์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จำกัด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ซึ่งเป็นบริษัทย่อยเพิ่มจากผู้ถือหุ้นของบริษัทย่อย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จำนวน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3,940 </w:t>
      </w:r>
      <w:r w:rsidRPr="005E4977">
        <w:rPr>
          <w:rFonts w:hint="cs"/>
          <w:spacing w:val="-2"/>
          <w:cs/>
          <w:lang w:val="en-US"/>
        </w:rPr>
        <w:t>หุ้น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เป็นจำนวนเงิน</w:t>
      </w:r>
      <w:r w:rsidRPr="005E4977">
        <w:rPr>
          <w:spacing w:val="-2"/>
          <w:cs/>
          <w:lang w:val="en-US"/>
        </w:rPr>
        <w:t xml:space="preserve"> </w:t>
      </w:r>
      <w:r w:rsidR="004845B1" w:rsidRPr="005E4977">
        <w:rPr>
          <w:spacing w:val="-2"/>
          <w:lang w:val="en-US"/>
        </w:rPr>
        <w:t>2</w:t>
      </w:r>
      <w:r w:rsidRPr="005E4977">
        <w:rPr>
          <w:spacing w:val="-2"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ล้านบาท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75 </w:t>
      </w:r>
      <w:r w:rsidRPr="005E4977">
        <w:rPr>
          <w:rFonts w:hint="cs"/>
          <w:spacing w:val="-2"/>
          <w:cs/>
          <w:lang w:val="en-US"/>
        </w:rPr>
        <w:t>เป็นร้อยละ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85 </w:t>
      </w:r>
      <w:r w:rsidRPr="005E4977">
        <w:rPr>
          <w:rFonts w:hint="cs"/>
          <w:spacing w:val="-2"/>
          <w:cs/>
          <w:lang w:val="en-US"/>
        </w:rPr>
        <w:t>กลุ่มบริษัทรับรู้ส่วนได้เสียที่ไม่มีอำนาจควบคุมลดลงเป็นจำนวน</w:t>
      </w:r>
      <w:r w:rsidRPr="005E4977">
        <w:rPr>
          <w:spacing w:val="-2"/>
          <w:cs/>
          <w:lang w:val="en-US"/>
        </w:rPr>
        <w:t xml:space="preserve"> </w:t>
      </w:r>
      <w:r w:rsidR="004845B1" w:rsidRPr="005E4977">
        <w:rPr>
          <w:spacing w:val="-2"/>
          <w:lang w:val="en-US"/>
        </w:rPr>
        <w:t>6</w:t>
      </w:r>
      <w:r w:rsidRPr="005E4977">
        <w:rPr>
          <w:spacing w:val="-2"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ล้านบาท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และมีกำไรจากการเปลี่ยนสัดส่วนจำนวน</w:t>
      </w:r>
      <w:r w:rsidRPr="005E4977">
        <w:rPr>
          <w:spacing w:val="-2"/>
          <w:cs/>
          <w:lang w:val="en-US"/>
        </w:rPr>
        <w:t xml:space="preserve"> </w:t>
      </w:r>
      <w:r w:rsidR="004845B1" w:rsidRPr="005E4977">
        <w:rPr>
          <w:spacing w:val="-2"/>
          <w:lang w:val="en-US"/>
        </w:rPr>
        <w:t>4</w:t>
      </w:r>
      <w:r w:rsidRPr="005E4977">
        <w:rPr>
          <w:spacing w:val="-2"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ล้านบาท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ซึ่งบันทึกอยู่ภายใต้บัญชี</w:t>
      </w:r>
      <w:r w:rsidRPr="005E4977">
        <w:rPr>
          <w:spacing w:val="-2"/>
          <w:cs/>
          <w:lang w:val="en-US"/>
        </w:rPr>
        <w:t xml:space="preserve"> “</w:t>
      </w:r>
      <w:r w:rsidRPr="005E4977">
        <w:rPr>
          <w:rFonts w:hint="cs"/>
          <w:spacing w:val="-2"/>
          <w:cs/>
          <w:lang w:val="en-US"/>
        </w:rPr>
        <w:t>การเปลี่ยนแปลงสัดส่วนการถือหุ้นในบริษัทย่อยและบริษัทร่วม</w:t>
      </w:r>
      <w:r w:rsidRPr="005E4977">
        <w:rPr>
          <w:rFonts w:hint="eastAsia"/>
          <w:spacing w:val="-2"/>
          <w:cs/>
          <w:lang w:val="en-US"/>
        </w:rPr>
        <w:t>”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ในองค์ประกอบอื่นของส่วนของผู้ถือหุ้น</w:t>
      </w:r>
    </w:p>
    <w:p w:rsidR="00E43E63" w:rsidRDefault="00E43E63" w:rsidP="00E43E63">
      <w:pPr>
        <w:pStyle w:val="BodyText2"/>
        <w:ind w:left="540" w:right="-45"/>
        <w:jc w:val="thaiDistribute"/>
        <w:rPr>
          <w:spacing w:val="-2"/>
          <w:lang w:val="en-US"/>
        </w:rPr>
      </w:pPr>
      <w:r w:rsidRPr="005E4977">
        <w:rPr>
          <w:rFonts w:hint="cs"/>
          <w:spacing w:val="-2"/>
          <w:cs/>
          <w:lang w:val="en-US"/>
        </w:rPr>
        <w:lastRenderedPageBreak/>
        <w:t>ในเดือนพฤษภาคม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2562 </w:t>
      </w:r>
      <w:r w:rsidRPr="005E4977">
        <w:rPr>
          <w:rFonts w:hint="cs"/>
          <w:spacing w:val="-2"/>
          <w:cs/>
          <w:lang w:val="en-US"/>
        </w:rPr>
        <w:t>บริษัท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ล็อกซเล่ย์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เพาเวอร์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ซิสเต็มส์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จำกัด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ซึ่งเป็นบริษัทย่อยของบริษัท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ได้เพิ่มทุนจดทะเบียนจากจำนวน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30 </w:t>
      </w:r>
      <w:r w:rsidRPr="005E4977">
        <w:rPr>
          <w:rFonts w:hint="cs"/>
          <w:spacing w:val="-2"/>
          <w:cs/>
          <w:lang w:val="en-US"/>
        </w:rPr>
        <w:t>ล้านบาท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เป็นจำนวน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50 </w:t>
      </w:r>
      <w:r w:rsidRPr="005E4977">
        <w:rPr>
          <w:rFonts w:hint="cs"/>
          <w:spacing w:val="-2"/>
          <w:cs/>
          <w:lang w:val="en-US"/>
        </w:rPr>
        <w:t>ล้านบาทและเรียกชำระแล้วทั้งจำนวน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rFonts w:hint="cs"/>
          <w:spacing w:val="-2"/>
          <w:cs/>
          <w:lang w:val="en-US"/>
        </w:rPr>
        <w:t>บริษัทได้จ่ายเงินเพิ่มทุนดังกล่าวตามสัดส่วนการถือหุ้นร้อยละ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99  </w:t>
      </w:r>
      <w:r w:rsidRPr="005E4977">
        <w:rPr>
          <w:rFonts w:hint="cs"/>
          <w:spacing w:val="-2"/>
          <w:cs/>
          <w:lang w:val="en-US"/>
        </w:rPr>
        <w:t>เป็นจำนวนเงิน</w:t>
      </w:r>
      <w:r w:rsidRPr="005E4977">
        <w:rPr>
          <w:spacing w:val="-2"/>
          <w:cs/>
          <w:lang w:val="en-US"/>
        </w:rPr>
        <w:t xml:space="preserve"> </w:t>
      </w:r>
      <w:r w:rsidRPr="005E4977">
        <w:rPr>
          <w:spacing w:val="-2"/>
          <w:lang w:val="en-US"/>
        </w:rPr>
        <w:t xml:space="preserve">20 </w:t>
      </w:r>
      <w:r w:rsidRPr="005E4977">
        <w:rPr>
          <w:rFonts w:hint="cs"/>
          <w:spacing w:val="-2"/>
          <w:cs/>
          <w:lang w:val="en-US"/>
        </w:rPr>
        <w:t>ล้านบาท</w:t>
      </w:r>
    </w:p>
    <w:p w:rsidR="00525A02" w:rsidRPr="005E4977" w:rsidRDefault="00525A02" w:rsidP="00E43E63">
      <w:pPr>
        <w:pStyle w:val="BodyText2"/>
        <w:ind w:left="540" w:right="-45"/>
        <w:jc w:val="thaiDistribute"/>
        <w:rPr>
          <w:spacing w:val="-2"/>
          <w:lang w:val="en-US"/>
        </w:rPr>
      </w:pPr>
    </w:p>
    <w:p w:rsidR="00994AB3" w:rsidRPr="00431EFE" w:rsidRDefault="00994AB3" w:rsidP="00E97D32">
      <w:pPr>
        <w:pStyle w:val="BodyText2"/>
        <w:ind w:left="547" w:right="-25"/>
        <w:jc w:val="thaiDistribute"/>
        <w:rPr>
          <w:spacing w:val="-2"/>
        </w:rPr>
      </w:pPr>
      <w:r w:rsidRPr="00431EFE">
        <w:rPr>
          <w:rFonts w:hint="cs"/>
          <w:spacing w:val="-2"/>
          <w:cs/>
        </w:rPr>
        <w:t>ในเดือนพฤษภาคม</w:t>
      </w:r>
      <w:r w:rsidRPr="00431EFE">
        <w:rPr>
          <w:spacing w:val="-2"/>
          <w:cs/>
        </w:rPr>
        <w:t xml:space="preserve"> 2562 บริษัท ล็อกซเล่ย์ บิซิเนส อินโนเวชั่น จำกัด </w:t>
      </w:r>
      <w:r w:rsidRPr="00431EFE">
        <w:rPr>
          <w:rFonts w:hint="cs"/>
          <w:spacing w:val="-2"/>
          <w:cs/>
        </w:rPr>
        <w:t>ซึ่งเป็นบริษัทย่อยของบริษัท</w:t>
      </w:r>
      <w:r w:rsidRPr="00431EFE">
        <w:rPr>
          <w:spacing w:val="-2"/>
          <w:cs/>
        </w:rPr>
        <w:t xml:space="preserve"> </w:t>
      </w:r>
      <w:r w:rsidRPr="00431EFE">
        <w:rPr>
          <w:rFonts w:hint="cs"/>
          <w:spacing w:val="-2"/>
          <w:cs/>
        </w:rPr>
        <w:t xml:space="preserve">ได้เรียกชำระค่าหุ้นเพิ่มร้อยละ </w:t>
      </w:r>
      <w:r w:rsidRPr="00431EFE">
        <w:rPr>
          <w:spacing w:val="-2"/>
          <w:lang w:val="en-US"/>
        </w:rPr>
        <w:t xml:space="preserve">50 </w:t>
      </w:r>
      <w:r w:rsidRPr="00431EFE">
        <w:rPr>
          <w:rFonts w:hint="cs"/>
          <w:spacing w:val="-2"/>
          <w:cs/>
        </w:rPr>
        <w:t>บริษัทได้จ่ายเงินค่าหุ้นดังกล่าวตามสัดส่วนการถือหุ้นร้อยละ</w:t>
      </w:r>
      <w:r w:rsidRPr="00431EFE">
        <w:rPr>
          <w:spacing w:val="-2"/>
          <w:cs/>
        </w:rPr>
        <w:t xml:space="preserve"> 99  </w:t>
      </w:r>
      <w:r w:rsidRPr="00431EFE">
        <w:rPr>
          <w:rFonts w:hint="cs"/>
          <w:spacing w:val="-2"/>
          <w:cs/>
        </w:rPr>
        <w:t>เป็นจำนวนเงิน</w:t>
      </w:r>
      <w:r w:rsidRPr="00431EFE">
        <w:rPr>
          <w:spacing w:val="-2"/>
          <w:cs/>
        </w:rPr>
        <w:t xml:space="preserve"> 5 </w:t>
      </w:r>
      <w:r w:rsidRPr="00431EFE">
        <w:rPr>
          <w:rFonts w:hint="cs"/>
          <w:spacing w:val="-2"/>
          <w:cs/>
        </w:rPr>
        <w:t>ล้านบาท</w:t>
      </w:r>
    </w:p>
    <w:p w:rsidR="00994AB3" w:rsidRPr="00431EFE" w:rsidRDefault="00994AB3" w:rsidP="00E97D32">
      <w:pPr>
        <w:pStyle w:val="BodyText2"/>
        <w:ind w:left="547" w:right="-25"/>
        <w:jc w:val="thaiDistribute"/>
        <w:rPr>
          <w:spacing w:val="-2"/>
          <w:lang w:val="en-US"/>
        </w:rPr>
      </w:pPr>
    </w:p>
    <w:p w:rsidR="006E789C" w:rsidRPr="00431EFE" w:rsidRDefault="006E789C" w:rsidP="00E97D32">
      <w:pPr>
        <w:pStyle w:val="BodyText2"/>
        <w:ind w:left="547" w:right="-25"/>
        <w:jc w:val="thaiDistribute"/>
        <w:rPr>
          <w:spacing w:val="-2"/>
          <w:lang w:val="en-US"/>
        </w:rPr>
      </w:pPr>
      <w:bookmarkStart w:id="2" w:name="_Hlk15436553"/>
      <w:r w:rsidRPr="00431EFE">
        <w:rPr>
          <w:rFonts w:hint="cs"/>
          <w:spacing w:val="-2"/>
          <w:cs/>
          <w:lang w:val="en-US"/>
        </w:rPr>
        <w:t>ในเดือนพฤษภาคม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spacing w:val="-2"/>
          <w:lang w:val="en-US"/>
        </w:rPr>
        <w:t xml:space="preserve">2562 </w:t>
      </w:r>
      <w:r w:rsidRPr="00431EFE">
        <w:rPr>
          <w:rFonts w:hint="cs"/>
          <w:spacing w:val="-2"/>
          <w:cs/>
          <w:lang w:val="en-US"/>
        </w:rPr>
        <w:t>บริษัท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ล็อกซเล่ย์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ซิสเต็ม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อินทิเกรเตอร์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จำกัด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ซึ่งเป็นบริษัทย่อยของบริษัท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ได้เพิ่มทุนจดทะเบียนจากจำนวน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spacing w:val="-2"/>
          <w:lang w:val="en-US"/>
        </w:rPr>
        <w:t xml:space="preserve">20 </w:t>
      </w:r>
      <w:r w:rsidRPr="00431EFE">
        <w:rPr>
          <w:rFonts w:hint="cs"/>
          <w:spacing w:val="-2"/>
          <w:cs/>
          <w:lang w:val="en-US"/>
        </w:rPr>
        <w:t>ล้านบาท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เป็นจำนวน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spacing w:val="-2"/>
          <w:lang w:val="en-US"/>
        </w:rPr>
        <w:t xml:space="preserve">40 </w:t>
      </w:r>
      <w:r w:rsidRPr="00431EFE">
        <w:rPr>
          <w:rFonts w:hint="cs"/>
          <w:spacing w:val="-2"/>
          <w:cs/>
          <w:lang w:val="en-US"/>
        </w:rPr>
        <w:t>ล้านบาทและเรียกชำระแล้วทั้งจำนวน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rFonts w:hint="cs"/>
          <w:spacing w:val="-2"/>
          <w:cs/>
          <w:lang w:val="en-US"/>
        </w:rPr>
        <w:t>บริษัทได้จ่ายเงินเพิ่มทุนดังกล่าวตามสัดส่วนการถือหุ้นร้อยละ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spacing w:val="-2"/>
          <w:lang w:val="en-US"/>
        </w:rPr>
        <w:t xml:space="preserve">99  </w:t>
      </w:r>
      <w:r w:rsidRPr="00431EFE">
        <w:rPr>
          <w:rFonts w:hint="cs"/>
          <w:spacing w:val="-2"/>
          <w:cs/>
          <w:lang w:val="en-US"/>
        </w:rPr>
        <w:t>เป็นจำนวนเงิน</w:t>
      </w:r>
      <w:r w:rsidRPr="00431EFE">
        <w:rPr>
          <w:spacing w:val="-2"/>
          <w:cs/>
          <w:lang w:val="en-US"/>
        </w:rPr>
        <w:t xml:space="preserve"> </w:t>
      </w:r>
      <w:r w:rsidRPr="00431EFE">
        <w:rPr>
          <w:spacing w:val="-2"/>
          <w:lang w:val="en-US"/>
        </w:rPr>
        <w:t xml:space="preserve">20 </w:t>
      </w:r>
      <w:r w:rsidRPr="00431EFE">
        <w:rPr>
          <w:rFonts w:hint="cs"/>
          <w:spacing w:val="-2"/>
          <w:cs/>
          <w:lang w:val="en-US"/>
        </w:rPr>
        <w:t>ล้านบาท</w:t>
      </w:r>
    </w:p>
    <w:bookmarkEnd w:id="2"/>
    <w:p w:rsidR="006E789C" w:rsidRPr="00431EFE" w:rsidRDefault="006E789C" w:rsidP="00E97D32">
      <w:pPr>
        <w:pStyle w:val="BodyText2"/>
        <w:ind w:left="547" w:right="-25"/>
        <w:jc w:val="thaiDistribute"/>
        <w:rPr>
          <w:spacing w:val="-2"/>
          <w:lang w:val="en-US"/>
        </w:rPr>
      </w:pPr>
    </w:p>
    <w:p w:rsidR="00525A02" w:rsidRDefault="00994AB3" w:rsidP="00E97D32">
      <w:pPr>
        <w:pStyle w:val="BodyText2"/>
        <w:ind w:left="547" w:right="-25"/>
        <w:jc w:val="thaiDistribute"/>
        <w:rPr>
          <w:spacing w:val="-2"/>
        </w:rPr>
      </w:pPr>
      <w:r w:rsidRPr="00431EFE">
        <w:rPr>
          <w:rFonts w:hint="cs"/>
          <w:spacing w:val="-2"/>
          <w:cs/>
        </w:rPr>
        <w:t>ในเดือนพฤษภาคม</w:t>
      </w:r>
      <w:r w:rsidRPr="00431EFE">
        <w:rPr>
          <w:spacing w:val="-2"/>
          <w:cs/>
        </w:rPr>
        <w:t xml:space="preserve"> 2562</w:t>
      </w:r>
      <w:r w:rsidRPr="00431EFE">
        <w:rPr>
          <w:spacing w:val="-2"/>
        </w:rPr>
        <w:t xml:space="preserve"> </w:t>
      </w:r>
      <w:r w:rsidRPr="00431EFE">
        <w:rPr>
          <w:rFonts w:hint="cs"/>
          <w:spacing w:val="-2"/>
          <w:cs/>
        </w:rPr>
        <w:t xml:space="preserve">บริษัท ล็อกซเล่ย์ พร็อพเพอร์ตี้ ดีเวลลอปเม้นท์ จำกัด ซึ่งเป็นบริษัทย่อยของบริษัท </w:t>
      </w:r>
      <w:r w:rsidRPr="00431EFE">
        <w:rPr>
          <w:spacing w:val="-2"/>
          <w:cs/>
        </w:rPr>
        <w:t>ได้</w:t>
      </w:r>
      <w:r w:rsidRPr="00431EFE">
        <w:rPr>
          <w:rFonts w:hint="cs"/>
          <w:spacing w:val="-2"/>
          <w:cs/>
        </w:rPr>
        <w:t xml:space="preserve">เพิ่มทุนจดทะเบียนจากจำนวน </w:t>
      </w:r>
      <w:r w:rsidRPr="00431EFE">
        <w:rPr>
          <w:spacing w:val="-2"/>
        </w:rPr>
        <w:t>2</w:t>
      </w:r>
      <w:r w:rsidRPr="00431EFE">
        <w:rPr>
          <w:rFonts w:hint="cs"/>
          <w:spacing w:val="-2"/>
          <w:cs/>
        </w:rPr>
        <w:t>5</w:t>
      </w:r>
      <w:r w:rsidRPr="00431EFE">
        <w:rPr>
          <w:spacing w:val="-2"/>
        </w:rPr>
        <w:t xml:space="preserve">0 </w:t>
      </w:r>
      <w:r w:rsidRPr="00431EFE">
        <w:rPr>
          <w:rFonts w:hint="cs"/>
          <w:spacing w:val="-2"/>
          <w:cs/>
        </w:rPr>
        <w:t>ล้านบาท</w:t>
      </w:r>
      <w:r w:rsidRPr="00431EFE">
        <w:rPr>
          <w:spacing w:val="-2"/>
        </w:rPr>
        <w:t xml:space="preserve"> </w:t>
      </w:r>
      <w:r w:rsidRPr="00431EFE">
        <w:rPr>
          <w:rFonts w:hint="cs"/>
          <w:spacing w:val="-2"/>
          <w:cs/>
        </w:rPr>
        <w:t>เป็นจำนวน 30</w:t>
      </w:r>
      <w:r w:rsidRPr="00431EFE">
        <w:rPr>
          <w:spacing w:val="-2"/>
        </w:rPr>
        <w:t xml:space="preserve">0 </w:t>
      </w:r>
      <w:r w:rsidRPr="00431EFE">
        <w:rPr>
          <w:rFonts w:hint="cs"/>
          <w:spacing w:val="-2"/>
          <w:cs/>
        </w:rPr>
        <w:t>ล้านบาท และเรียกชำระแล้วทั้งจำนวน บริษัทซื้อหุ้นเพิ่มทุนดังกล่าวจำนวน</w:t>
      </w:r>
      <w:r w:rsidRPr="00431EFE">
        <w:rPr>
          <w:spacing w:val="-2"/>
          <w:cs/>
        </w:rPr>
        <w:t xml:space="preserve"> </w:t>
      </w:r>
      <w:r w:rsidRPr="00431EFE">
        <w:rPr>
          <w:spacing w:val="-2"/>
        </w:rPr>
        <w:t>500,000</w:t>
      </w:r>
      <w:r w:rsidRPr="00431EFE">
        <w:rPr>
          <w:spacing w:val="-2"/>
          <w:cs/>
        </w:rPr>
        <w:t xml:space="preserve"> </w:t>
      </w:r>
      <w:r w:rsidRPr="00431EFE">
        <w:rPr>
          <w:rFonts w:hint="cs"/>
          <w:spacing w:val="-2"/>
          <w:cs/>
        </w:rPr>
        <w:t>หุ้น</w:t>
      </w:r>
      <w:r w:rsidRPr="00431EFE">
        <w:rPr>
          <w:spacing w:val="-2"/>
          <w:cs/>
        </w:rPr>
        <w:t xml:space="preserve"> </w:t>
      </w:r>
      <w:r w:rsidRPr="00431EFE">
        <w:rPr>
          <w:rFonts w:hint="cs"/>
          <w:spacing w:val="-2"/>
          <w:cs/>
        </w:rPr>
        <w:t>เป็นจำนวนเงิน</w:t>
      </w:r>
      <w:r w:rsidRPr="00431EFE">
        <w:rPr>
          <w:spacing w:val="-2"/>
          <w:cs/>
        </w:rPr>
        <w:t xml:space="preserve"> </w:t>
      </w:r>
      <w:r w:rsidRPr="00431EFE">
        <w:rPr>
          <w:rFonts w:hint="cs"/>
          <w:spacing w:val="-2"/>
          <w:cs/>
        </w:rPr>
        <w:t>50 ล้านบาท</w:t>
      </w:r>
      <w:r w:rsidRPr="00431EFE">
        <w:rPr>
          <w:spacing w:val="-2"/>
        </w:rPr>
        <w:t> </w:t>
      </w:r>
      <w:r w:rsidRPr="00431EFE">
        <w:rPr>
          <w:rFonts w:hint="cs"/>
          <w:spacing w:val="-2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431EFE">
        <w:rPr>
          <w:spacing w:val="-2"/>
          <w:cs/>
        </w:rPr>
        <w:t xml:space="preserve"> </w:t>
      </w:r>
      <w:r w:rsidRPr="00431EFE">
        <w:rPr>
          <w:spacing w:val="-2"/>
        </w:rPr>
        <w:t xml:space="preserve">90 </w:t>
      </w:r>
      <w:r w:rsidRPr="00431EFE">
        <w:rPr>
          <w:rFonts w:hint="cs"/>
          <w:spacing w:val="-2"/>
          <w:cs/>
        </w:rPr>
        <w:t>เป็นร้อยละ</w:t>
      </w:r>
      <w:r w:rsidRPr="00431EFE">
        <w:rPr>
          <w:spacing w:val="-2"/>
          <w:cs/>
        </w:rPr>
        <w:t xml:space="preserve"> </w:t>
      </w:r>
      <w:r w:rsidRPr="00431EFE">
        <w:rPr>
          <w:spacing w:val="-2"/>
        </w:rPr>
        <w:t xml:space="preserve">92 </w:t>
      </w:r>
      <w:r w:rsidRPr="00431EFE">
        <w:rPr>
          <w:rFonts w:hint="cs"/>
          <w:spacing w:val="-2"/>
          <w:cs/>
        </w:rPr>
        <w:t>กลุ่มบริษัทรับรู้ส่วนได้เสียที่ไม่มีอำนาจควบคุมลดลงเป็นจำนวน</w:t>
      </w:r>
      <w:r w:rsidRPr="00431EFE">
        <w:rPr>
          <w:spacing w:val="-2"/>
          <w:cs/>
        </w:rPr>
        <w:t xml:space="preserve"> </w:t>
      </w:r>
      <w:r w:rsidR="004845B1" w:rsidRPr="00431EFE">
        <w:rPr>
          <w:rFonts w:hint="cs"/>
          <w:spacing w:val="-2"/>
          <w:cs/>
        </w:rPr>
        <w:t>4</w:t>
      </w:r>
      <w:r w:rsidRPr="00431EFE">
        <w:rPr>
          <w:spacing w:val="-2"/>
        </w:rPr>
        <w:t xml:space="preserve"> </w:t>
      </w:r>
      <w:r w:rsidRPr="00431EFE">
        <w:rPr>
          <w:rFonts w:hint="cs"/>
          <w:spacing w:val="-2"/>
          <w:cs/>
        </w:rPr>
        <w:t>ล้านบาท</w:t>
      </w:r>
      <w:r w:rsidRPr="00431EFE">
        <w:rPr>
          <w:spacing w:val="-2"/>
          <w:cs/>
        </w:rPr>
        <w:t xml:space="preserve"> </w:t>
      </w:r>
      <w:r w:rsidRPr="00431EFE">
        <w:rPr>
          <w:rFonts w:hint="cs"/>
          <w:spacing w:val="-2"/>
          <w:cs/>
        </w:rPr>
        <w:t>และมีกำไรจากการเปลี่ยนสัดส่วนจำนวน</w:t>
      </w:r>
      <w:r w:rsidRPr="00431EFE">
        <w:rPr>
          <w:spacing w:val="-2"/>
          <w:cs/>
        </w:rPr>
        <w:t xml:space="preserve"> </w:t>
      </w:r>
      <w:r w:rsidR="004845B1" w:rsidRPr="00431EFE">
        <w:rPr>
          <w:rFonts w:hint="cs"/>
          <w:spacing w:val="-2"/>
          <w:cs/>
        </w:rPr>
        <w:t>2</w:t>
      </w:r>
      <w:r w:rsidRPr="00431EFE">
        <w:rPr>
          <w:rFonts w:hint="cs"/>
          <w:spacing w:val="-2"/>
          <w:cs/>
        </w:rPr>
        <w:t xml:space="preserve"> ล้านบาท ซึ่งบันทึกอยู่ภายใต้บัญชี </w:t>
      </w:r>
      <w:r w:rsidRPr="00431EFE">
        <w:rPr>
          <w:spacing w:val="-2"/>
        </w:rPr>
        <w:t>“</w:t>
      </w:r>
      <w:r w:rsidRPr="00431EFE">
        <w:rPr>
          <w:rFonts w:hint="cs"/>
          <w:spacing w:val="-2"/>
          <w:cs/>
        </w:rPr>
        <w:t>การเปลี่ยนแปลงสัดส่วนการถือหุ้นในบริษัทย่อยและบริษัทร่วม</w:t>
      </w:r>
      <w:r w:rsidRPr="00431EFE">
        <w:rPr>
          <w:spacing w:val="-2"/>
        </w:rPr>
        <w:t>”</w:t>
      </w:r>
      <w:r w:rsidRPr="00431EFE">
        <w:rPr>
          <w:rFonts w:hint="cs"/>
          <w:spacing w:val="-2"/>
          <w:cs/>
        </w:rPr>
        <w:t xml:space="preserve"> ในองค์ประกอบอื่นของส่วนของผู้ถือหุ้น</w:t>
      </w:r>
    </w:p>
    <w:p w:rsidR="00525A02" w:rsidRDefault="00525A02" w:rsidP="00E97D32">
      <w:pPr>
        <w:pStyle w:val="BodyText2"/>
        <w:ind w:left="547" w:right="-25"/>
        <w:jc w:val="thaiDistribute"/>
        <w:rPr>
          <w:spacing w:val="-2"/>
        </w:rPr>
      </w:pPr>
    </w:p>
    <w:p w:rsidR="00525A02" w:rsidRPr="00525A02" w:rsidRDefault="00525A02" w:rsidP="00525A02">
      <w:pPr>
        <w:pStyle w:val="BodyText2"/>
        <w:ind w:left="547" w:right="-25"/>
        <w:jc w:val="thaiDistribute"/>
        <w:rPr>
          <w:spacing w:val="-2"/>
        </w:rPr>
      </w:pPr>
      <w:r w:rsidRPr="00525A02">
        <w:rPr>
          <w:rFonts w:hint="cs"/>
          <w:spacing w:val="-2"/>
          <w:cs/>
        </w:rPr>
        <w:t>ในเดือนสิงหาคม</w:t>
      </w:r>
      <w:r w:rsidRPr="00525A02">
        <w:rPr>
          <w:spacing w:val="-2"/>
          <w:cs/>
        </w:rPr>
        <w:t xml:space="preserve"> 2562 </w:t>
      </w:r>
      <w:r w:rsidRPr="00525A02">
        <w:rPr>
          <w:rFonts w:hint="cs"/>
          <w:spacing w:val="-2"/>
          <w:cs/>
        </w:rPr>
        <w:t>บริษัท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แอล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ออโตโมทีฟ</w:t>
      </w:r>
      <w:r w:rsidR="00C946D3">
        <w:rPr>
          <w:rFonts w:hint="cs"/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จำกัด</w:t>
      </w:r>
      <w:r w:rsidRPr="00525A02">
        <w:rPr>
          <w:spacing w:val="-2"/>
          <w:cs/>
        </w:rPr>
        <w:t xml:space="preserve"> (</w:t>
      </w:r>
      <w:r w:rsidRPr="00525A02">
        <w:rPr>
          <w:rFonts w:hint="cs"/>
          <w:spacing w:val="-2"/>
          <w:cs/>
        </w:rPr>
        <w:t>เดิมชื่อ</w:t>
      </w:r>
      <w:r>
        <w:rPr>
          <w:rFonts w:hint="cs"/>
          <w:spacing w:val="-2"/>
          <w:cs/>
        </w:rPr>
        <w:t xml:space="preserve"> </w:t>
      </w:r>
      <w:r w:rsidRPr="00525A02">
        <w:rPr>
          <w:rFonts w:hint="eastAsia"/>
          <w:spacing w:val="-2"/>
          <w:cs/>
        </w:rPr>
        <w:t>“</w:t>
      </w:r>
      <w:r w:rsidR="00925D5F">
        <w:rPr>
          <w:rFonts w:hint="cs"/>
          <w:spacing w:val="-2"/>
          <w:cs/>
        </w:rPr>
        <w:t xml:space="preserve">บริษัท </w:t>
      </w:r>
      <w:r w:rsidRPr="00525A02">
        <w:rPr>
          <w:rFonts w:hint="cs"/>
          <w:spacing w:val="-2"/>
          <w:cs/>
        </w:rPr>
        <w:t>ล็อกซเล่ย์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ออโตโมทีฟ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จำกัด</w:t>
      </w:r>
      <w:r w:rsidRPr="00525A02">
        <w:rPr>
          <w:rFonts w:hint="eastAsia"/>
          <w:spacing w:val="-2"/>
          <w:cs/>
        </w:rPr>
        <w:t>”</w:t>
      </w:r>
      <w:r w:rsidRPr="00525A02">
        <w:rPr>
          <w:spacing w:val="-2"/>
          <w:cs/>
        </w:rPr>
        <w:t xml:space="preserve">)  </w:t>
      </w:r>
      <w:r w:rsidRPr="00525A02">
        <w:rPr>
          <w:rFonts w:hint="cs"/>
          <w:spacing w:val="-2"/>
          <w:cs/>
        </w:rPr>
        <w:t>ซึ่งเป็นบริษัทย่อยของบริษัทได้เพิ่มทุนจดทะเบียนจากจำนวน</w:t>
      </w:r>
      <w:r w:rsidRPr="00525A02">
        <w:rPr>
          <w:spacing w:val="-2"/>
          <w:cs/>
        </w:rPr>
        <w:t xml:space="preserve"> </w:t>
      </w:r>
      <w:r w:rsidR="00126AEB">
        <w:rPr>
          <w:rFonts w:hint="cs"/>
          <w:spacing w:val="-2"/>
          <w:cs/>
        </w:rPr>
        <w:t>0.25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ล้านบาท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เป็นจำนวน</w:t>
      </w:r>
      <w:r w:rsidRPr="00525A02">
        <w:rPr>
          <w:spacing w:val="-2"/>
          <w:cs/>
        </w:rPr>
        <w:t xml:space="preserve"> 10 </w:t>
      </w:r>
      <w:r w:rsidRPr="00525A02">
        <w:rPr>
          <w:rFonts w:hint="cs"/>
          <w:spacing w:val="-2"/>
          <w:cs/>
        </w:rPr>
        <w:t>ล้านบาทและเรียกชำระแล้วทั้งจำนวน</w:t>
      </w:r>
      <w:r w:rsidRPr="00525A02">
        <w:rPr>
          <w:spacing w:val="-2"/>
          <w:cs/>
        </w:rPr>
        <w:t xml:space="preserve"> </w:t>
      </w:r>
      <w:r w:rsidR="005444D5">
        <w:rPr>
          <w:spacing w:val="-2"/>
          <w:cs/>
        </w:rPr>
        <w:br/>
      </w:r>
      <w:r w:rsidRPr="00525A02">
        <w:rPr>
          <w:rFonts w:hint="cs"/>
          <w:spacing w:val="-2"/>
          <w:cs/>
        </w:rPr>
        <w:t>บริษัทได้จ่ายเงินเพิ่มทุนดังกล่าวตามสัดส่วนการถือหุ้นร้อยละ</w:t>
      </w:r>
      <w:r w:rsidRPr="00525A02">
        <w:rPr>
          <w:spacing w:val="-2"/>
          <w:cs/>
        </w:rPr>
        <w:t xml:space="preserve"> 99 </w:t>
      </w:r>
      <w:r w:rsidRPr="00525A02">
        <w:rPr>
          <w:rFonts w:hint="cs"/>
          <w:spacing w:val="-2"/>
          <w:cs/>
        </w:rPr>
        <w:t>เป็นจำนวนเงิน</w:t>
      </w:r>
      <w:r w:rsidRPr="00525A02">
        <w:rPr>
          <w:spacing w:val="-2"/>
          <w:cs/>
        </w:rPr>
        <w:t xml:space="preserve"> </w:t>
      </w:r>
      <w:r w:rsidR="00925D5F">
        <w:rPr>
          <w:spacing w:val="-2"/>
          <w:lang w:val="en-US"/>
        </w:rPr>
        <w:t>10</w:t>
      </w:r>
      <w:r w:rsidRPr="00525A02">
        <w:rPr>
          <w:spacing w:val="-2"/>
          <w:cs/>
        </w:rPr>
        <w:t xml:space="preserve"> </w:t>
      </w:r>
      <w:r w:rsidRPr="00525A02">
        <w:rPr>
          <w:rFonts w:hint="cs"/>
          <w:spacing w:val="-2"/>
          <w:cs/>
        </w:rPr>
        <w:t>ล้านบาท</w:t>
      </w:r>
    </w:p>
    <w:p w:rsidR="00525A02" w:rsidRDefault="00525A02" w:rsidP="00525A02">
      <w:pPr>
        <w:pStyle w:val="BodyText2"/>
        <w:ind w:left="547" w:right="-25"/>
        <w:jc w:val="thaiDistribute"/>
        <w:rPr>
          <w:spacing w:val="-2"/>
        </w:rPr>
      </w:pPr>
    </w:p>
    <w:p w:rsidR="00945686" w:rsidRPr="00431EFE" w:rsidRDefault="00945686" w:rsidP="00E97D32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1EF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การจำหน่ายเงินลงทุน</w:t>
      </w:r>
    </w:p>
    <w:p w:rsidR="00624221" w:rsidRPr="00431EFE" w:rsidRDefault="00624221" w:rsidP="00E97D32">
      <w:pPr>
        <w:tabs>
          <w:tab w:val="clear" w:pos="227"/>
          <w:tab w:val="clear" w:pos="454"/>
        </w:tabs>
        <w:spacing w:line="240" w:lineRule="auto"/>
        <w:ind w:left="547" w:right="-25" w:hanging="540"/>
        <w:jc w:val="thaiDistribute"/>
        <w:rPr>
          <w:rFonts w:ascii="Angsana New" w:hAnsi="Angsana New"/>
          <w:sz w:val="30"/>
          <w:szCs w:val="30"/>
        </w:rPr>
      </w:pPr>
    </w:p>
    <w:p w:rsidR="00945686" w:rsidRPr="00431EFE" w:rsidRDefault="00945686" w:rsidP="00E97D32">
      <w:pPr>
        <w:tabs>
          <w:tab w:val="clear" w:pos="227"/>
          <w:tab w:val="clear" w:pos="454"/>
        </w:tabs>
        <w:spacing w:line="240" w:lineRule="auto"/>
        <w:ind w:left="547" w:right="-25" w:hanging="540"/>
        <w:jc w:val="thaiDistribute"/>
        <w:rPr>
          <w:rFonts w:ascii="Angsana New" w:hAnsi="Angsana New"/>
          <w:sz w:val="30"/>
          <w:szCs w:val="30"/>
        </w:rPr>
      </w:pPr>
      <w:r w:rsidRPr="00431EFE">
        <w:rPr>
          <w:rFonts w:ascii="Angsana New" w:hAnsi="Angsana New"/>
          <w:sz w:val="30"/>
          <w:szCs w:val="30"/>
          <w:cs/>
        </w:rPr>
        <w:tab/>
      </w:r>
      <w:r w:rsidRPr="00431EFE">
        <w:rPr>
          <w:rFonts w:ascii="Angsana New" w:hAnsi="Angsana New" w:hint="cs"/>
          <w:sz w:val="30"/>
          <w:szCs w:val="30"/>
          <w:cs/>
        </w:rPr>
        <w:t>ในเดือน</w:t>
      </w:r>
      <w:r w:rsidR="00551A6F" w:rsidRPr="00431EF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31EFE">
        <w:rPr>
          <w:rFonts w:ascii="Angsana New" w:hAnsi="Angsana New" w:hint="cs"/>
          <w:sz w:val="30"/>
          <w:szCs w:val="30"/>
          <w:cs/>
        </w:rPr>
        <w:t xml:space="preserve"> </w:t>
      </w:r>
      <w:r w:rsidRPr="00431EFE">
        <w:rPr>
          <w:rFonts w:ascii="Angsana New" w:hAnsi="Angsana New"/>
          <w:sz w:val="30"/>
          <w:szCs w:val="30"/>
        </w:rPr>
        <w:t>2562</w:t>
      </w:r>
      <w:r w:rsidRPr="00431EFE">
        <w:rPr>
          <w:rFonts w:ascii="Angsana New" w:hAnsi="Angsana New" w:hint="cs"/>
          <w:sz w:val="30"/>
          <w:szCs w:val="30"/>
          <w:cs/>
        </w:rPr>
        <w:t xml:space="preserve"> บริษัทได้จำหน่ายเงินลงทุนทั้งหมดในบริษัท ล็อกซเล่ย์ เอ็นไวรอนเมนทอล ไดนามิกส์ จำกัด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 </w:t>
      </w:r>
      <w:r w:rsidRPr="00431EFE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ซึ่งเป็นบริษัทย่อยของบริษัทให้กับบุคคลอื่นที่ไม่เกี่ยวข้องกัน จำนวน </w:t>
      </w:r>
      <w:r w:rsidR="00685347" w:rsidRPr="00431EFE">
        <w:rPr>
          <w:rFonts w:ascii="Angsana New" w:hAnsi="Angsana New"/>
          <w:sz w:val="30"/>
          <w:szCs w:val="30"/>
        </w:rPr>
        <w:t xml:space="preserve">0.05 </w:t>
      </w:r>
      <w:r w:rsidR="00685347" w:rsidRPr="00431EFE">
        <w:rPr>
          <w:rFonts w:ascii="Angsana New" w:hAnsi="Angsana New" w:hint="cs"/>
          <w:sz w:val="30"/>
          <w:szCs w:val="30"/>
          <w:cs/>
        </w:rPr>
        <w:t>ล้านบาท</w:t>
      </w:r>
      <w:r w:rsidRPr="00431EFE">
        <w:rPr>
          <w:rFonts w:ascii="Angsana New" w:hAnsi="Angsana New" w:hint="cs"/>
          <w:sz w:val="30"/>
          <w:szCs w:val="30"/>
          <w:cs/>
        </w:rPr>
        <w:t xml:space="preserve"> 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ส่งผลให้บริษัทสูญเสียอำนาจในการควบคุมบริษัทย่อยดังกล่าว กลุ่มบริษัทรับรู้ส่วนได้เสียที่ไม่มีอำนาจควบคุมเพิ่มขึ้นเป็นจำนวน </w:t>
      </w:r>
      <w:r w:rsidR="00685347" w:rsidRPr="00431EFE">
        <w:rPr>
          <w:rFonts w:ascii="Angsana New" w:hAnsi="Angsana New"/>
          <w:sz w:val="30"/>
          <w:szCs w:val="30"/>
        </w:rPr>
        <w:t xml:space="preserve">0.41 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ล้านบาท และมีกำไรจากการจำหน่ายเงินลงทุนดังกล่าวในงบการเงินรวมและงบการเงินเฉพาะกิจการจำนวน </w:t>
      </w:r>
      <w:r w:rsidR="00685347" w:rsidRPr="00431EFE">
        <w:rPr>
          <w:rFonts w:ascii="Angsana New" w:hAnsi="Angsana New"/>
          <w:sz w:val="30"/>
          <w:szCs w:val="30"/>
        </w:rPr>
        <w:t xml:space="preserve">6.69 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85347" w:rsidRPr="00431EFE">
        <w:rPr>
          <w:rFonts w:ascii="Angsana New" w:hAnsi="Angsana New"/>
          <w:sz w:val="30"/>
          <w:szCs w:val="30"/>
        </w:rPr>
        <w:t xml:space="preserve">0.05 </w:t>
      </w:r>
      <w:r w:rsidR="00685347" w:rsidRPr="00431EFE">
        <w:rPr>
          <w:rFonts w:ascii="Angsana New" w:hAnsi="Angsana New" w:hint="cs"/>
          <w:sz w:val="30"/>
          <w:szCs w:val="30"/>
          <w:cs/>
        </w:rPr>
        <w:t>ล้านบาท ตามลำดับ ซึ่งบันทึกอยู่ในงบกำไรขาดทุนรวมและงบกำไรขาดทุนเฉพาะกิจการสำหรับงวด</w:t>
      </w:r>
      <w:r w:rsidR="00CE23D2">
        <w:rPr>
          <w:rFonts w:ascii="Angsana New" w:hAnsi="Angsana New" w:hint="cs"/>
          <w:sz w:val="30"/>
          <w:szCs w:val="30"/>
          <w:cs/>
        </w:rPr>
        <w:t>เ</w:t>
      </w:r>
      <w:r w:rsidR="00831E9F" w:rsidRPr="00431EFE">
        <w:rPr>
          <w:rFonts w:ascii="Angsana New" w:hAnsi="Angsana New" w:hint="cs"/>
          <w:sz w:val="30"/>
          <w:szCs w:val="30"/>
          <w:cs/>
        </w:rPr>
        <w:t>ก</w:t>
      </w:r>
      <w:r w:rsidR="00CE23D2">
        <w:rPr>
          <w:rFonts w:ascii="Angsana New" w:hAnsi="Angsana New" w:hint="cs"/>
          <w:sz w:val="30"/>
          <w:szCs w:val="30"/>
          <w:cs/>
        </w:rPr>
        <w:t>้า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31E9F" w:rsidRPr="00431EFE">
        <w:rPr>
          <w:rFonts w:ascii="Angsana New" w:hAnsi="Angsana New"/>
          <w:sz w:val="30"/>
          <w:szCs w:val="30"/>
        </w:rPr>
        <w:t xml:space="preserve">30 </w:t>
      </w:r>
      <w:r w:rsidR="00CE23D2">
        <w:rPr>
          <w:rFonts w:ascii="Angsana New" w:hAnsi="Angsana New" w:hint="cs"/>
          <w:sz w:val="30"/>
          <w:szCs w:val="30"/>
          <w:cs/>
        </w:rPr>
        <w:t>กันยา</w:t>
      </w:r>
      <w:r w:rsidR="00831E9F" w:rsidRPr="00431EFE">
        <w:rPr>
          <w:rFonts w:ascii="Angsana New" w:hAnsi="Angsana New" w:hint="cs"/>
          <w:sz w:val="30"/>
          <w:szCs w:val="30"/>
          <w:cs/>
        </w:rPr>
        <w:t>ยน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 </w:t>
      </w:r>
      <w:r w:rsidR="00685347" w:rsidRPr="00431EFE">
        <w:rPr>
          <w:rFonts w:ascii="Angsana New" w:hAnsi="Angsana New"/>
          <w:sz w:val="30"/>
          <w:szCs w:val="30"/>
        </w:rPr>
        <w:t>2562</w:t>
      </w:r>
      <w:r w:rsidR="00685347" w:rsidRPr="00431EFE">
        <w:rPr>
          <w:rFonts w:ascii="Angsana New" w:hAnsi="Angsana New" w:hint="cs"/>
          <w:sz w:val="30"/>
          <w:szCs w:val="30"/>
          <w:cs/>
        </w:rPr>
        <w:t xml:space="preserve"> ทั้งจำนวน การไม่นำงบการเงินของบริษัทดังกล่าวมาจัดทำ</w:t>
      </w:r>
      <w:r w:rsidR="00316121" w:rsidRPr="00431EFE">
        <w:rPr>
          <w:rFonts w:ascii="Angsana New" w:hAnsi="Angsana New"/>
          <w:sz w:val="30"/>
          <w:szCs w:val="30"/>
        </w:rPr>
        <w:br/>
      </w:r>
      <w:r w:rsidR="00685347" w:rsidRPr="00431EFE">
        <w:rPr>
          <w:rFonts w:ascii="Angsana New" w:hAnsi="Angsana New" w:hint="cs"/>
          <w:sz w:val="30"/>
          <w:szCs w:val="30"/>
          <w:cs/>
        </w:rPr>
        <w:t>งบการเงินรวมไม่มีผลกระทบที่เป็นสาระสำคัญกับงบการเงินรวม</w:t>
      </w:r>
      <w:r w:rsidR="00685347" w:rsidRPr="00431EFE">
        <w:rPr>
          <w:rFonts w:ascii="Angsana New" w:hAnsi="Angsana New"/>
          <w:sz w:val="30"/>
          <w:szCs w:val="30"/>
        </w:rPr>
        <w:t xml:space="preserve"> </w:t>
      </w:r>
    </w:p>
    <w:p w:rsidR="00685347" w:rsidRPr="00891B11" w:rsidRDefault="00685347" w:rsidP="00E97D32">
      <w:pPr>
        <w:tabs>
          <w:tab w:val="clear" w:pos="227"/>
          <w:tab w:val="clear" w:pos="454"/>
        </w:tabs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  <w:sectPr w:rsidR="00685347" w:rsidRPr="00891B11" w:rsidSect="0047234C">
          <w:headerReference w:type="even" r:id="rId18"/>
          <w:headerReference w:type="default" r:id="rId19"/>
          <w:headerReference w:type="first" r:id="rId20"/>
          <w:pgSz w:w="11909" w:h="16834" w:code="9"/>
          <w:pgMar w:top="691" w:right="1152" w:bottom="1080" w:left="1152" w:header="475" w:footer="576" w:gutter="0"/>
          <w:cols w:space="720"/>
        </w:sectPr>
      </w:pPr>
    </w:p>
    <w:p w:rsidR="0092575F" w:rsidRPr="00875959" w:rsidRDefault="00084ED8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875959">
        <w:rPr>
          <w:rFonts w:ascii="Angsana New" w:hAnsi="Angsana New"/>
          <w:sz w:val="30"/>
          <w:szCs w:val="30"/>
          <w:cs/>
        </w:rPr>
        <w:lastRenderedPageBreak/>
        <w:t>เ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E919DD">
        <w:rPr>
          <w:rFonts w:ascii="Angsana New" w:hAnsi="Angsana New" w:hint="cs"/>
          <w:sz w:val="30"/>
          <w:szCs w:val="30"/>
          <w:cs/>
        </w:rPr>
        <w:t xml:space="preserve">30 </w:t>
      </w:r>
      <w:r w:rsidR="00CE23D2">
        <w:rPr>
          <w:rFonts w:ascii="Angsana New" w:hAnsi="Angsana New" w:hint="cs"/>
          <w:sz w:val="30"/>
          <w:szCs w:val="30"/>
          <w:cs/>
        </w:rPr>
        <w:t>กันยา</w:t>
      </w:r>
      <w:r w:rsidR="00E919DD">
        <w:rPr>
          <w:rFonts w:ascii="Angsana New" w:hAnsi="Angsana New" w:hint="cs"/>
          <w:sz w:val="30"/>
          <w:szCs w:val="30"/>
          <w:cs/>
        </w:rPr>
        <w:t>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92575F" w:rsidRPr="00875959">
        <w:rPr>
          <w:rFonts w:ascii="Angsana New" w:hAnsi="Angsana New"/>
          <w:sz w:val="30"/>
          <w:szCs w:val="30"/>
        </w:rPr>
        <w:t>25</w:t>
      </w:r>
      <w:r w:rsidR="006D6A83">
        <w:rPr>
          <w:rFonts w:ascii="Angsana New" w:hAnsi="Angsana New"/>
          <w:sz w:val="30"/>
          <w:szCs w:val="30"/>
        </w:rPr>
        <w:t>6</w:t>
      </w:r>
      <w:r w:rsidR="00E529D4">
        <w:rPr>
          <w:rFonts w:ascii="Angsana New" w:hAnsi="Angsana New"/>
          <w:sz w:val="30"/>
          <w:szCs w:val="30"/>
        </w:rPr>
        <w:t>2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และ </w:t>
      </w:r>
      <w:r w:rsidR="0092575F" w:rsidRPr="00875959">
        <w:rPr>
          <w:rFonts w:ascii="Angsana New" w:hAnsi="Angsana New"/>
          <w:sz w:val="30"/>
          <w:szCs w:val="30"/>
        </w:rPr>
        <w:t xml:space="preserve">31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D6A83">
        <w:rPr>
          <w:rFonts w:ascii="Angsana New" w:hAnsi="Angsana New"/>
          <w:sz w:val="30"/>
          <w:szCs w:val="30"/>
        </w:rPr>
        <w:t>256</w:t>
      </w:r>
      <w:r w:rsidR="00E529D4">
        <w:rPr>
          <w:rFonts w:ascii="Angsana New" w:hAnsi="Angsana New"/>
          <w:sz w:val="30"/>
          <w:szCs w:val="30"/>
        </w:rPr>
        <w:t xml:space="preserve">1 </w:t>
      </w:r>
      <w:r w:rsidR="0092575F" w:rsidRPr="0087595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CE23D2">
        <w:rPr>
          <w:rFonts w:ascii="Angsana New" w:hAnsi="Angsana New" w:hint="cs"/>
          <w:sz w:val="30"/>
          <w:szCs w:val="30"/>
          <w:cs/>
        </w:rPr>
        <w:t>เ</w:t>
      </w:r>
      <w:r w:rsidR="00E919DD">
        <w:rPr>
          <w:rFonts w:ascii="Angsana New" w:hAnsi="Angsana New" w:hint="cs"/>
          <w:sz w:val="30"/>
          <w:szCs w:val="30"/>
          <w:cs/>
        </w:rPr>
        <w:t>ก</w:t>
      </w:r>
      <w:r w:rsidR="00CE23D2">
        <w:rPr>
          <w:rFonts w:ascii="Angsana New" w:hAnsi="Angsana New" w:hint="cs"/>
          <w:sz w:val="30"/>
          <w:szCs w:val="30"/>
          <w:cs/>
        </w:rPr>
        <w:t>้า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919DD">
        <w:rPr>
          <w:rFonts w:ascii="Angsana New" w:hAnsi="Angsana New" w:hint="cs"/>
          <w:sz w:val="30"/>
          <w:szCs w:val="30"/>
          <w:cs/>
        </w:rPr>
        <w:t xml:space="preserve">30 </w:t>
      </w:r>
      <w:r w:rsidR="00CE23D2">
        <w:rPr>
          <w:rFonts w:ascii="Angsana New" w:hAnsi="Angsana New" w:hint="cs"/>
          <w:sz w:val="30"/>
          <w:szCs w:val="30"/>
          <w:cs/>
        </w:rPr>
        <w:t>กันยา</w:t>
      </w:r>
      <w:r w:rsidR="00E919DD">
        <w:rPr>
          <w:rFonts w:ascii="Angsana New" w:hAnsi="Angsana New" w:hint="cs"/>
          <w:sz w:val="30"/>
          <w:szCs w:val="30"/>
          <w:cs/>
        </w:rPr>
        <w:t>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8E0521">
        <w:rPr>
          <w:rFonts w:ascii="Angsana New" w:hAnsi="Angsana New"/>
          <w:sz w:val="30"/>
          <w:szCs w:val="30"/>
        </w:rPr>
        <w:t>256</w:t>
      </w:r>
      <w:r w:rsidR="00E529D4">
        <w:rPr>
          <w:rFonts w:ascii="Angsana New" w:hAnsi="Angsana New"/>
          <w:sz w:val="30"/>
          <w:szCs w:val="30"/>
        </w:rPr>
        <w:t>2</w:t>
      </w:r>
      <w:r w:rsidR="008E0521">
        <w:rPr>
          <w:rFonts w:ascii="Angsana New" w:hAnsi="Angsana New"/>
          <w:sz w:val="30"/>
          <w:szCs w:val="30"/>
        </w:rPr>
        <w:t xml:space="preserve"> </w:t>
      </w:r>
      <w:r w:rsidR="008E0521">
        <w:rPr>
          <w:rFonts w:ascii="Angsana New" w:hAnsi="Angsana New"/>
          <w:sz w:val="30"/>
          <w:szCs w:val="30"/>
          <w:cs/>
        </w:rPr>
        <w:t xml:space="preserve">และ </w:t>
      </w:r>
      <w:r w:rsidR="008E0521">
        <w:rPr>
          <w:rFonts w:ascii="Angsana New" w:hAnsi="Angsana New"/>
          <w:sz w:val="30"/>
          <w:szCs w:val="30"/>
        </w:rPr>
        <w:t>256</w:t>
      </w:r>
      <w:r w:rsidR="00E529D4">
        <w:rPr>
          <w:rFonts w:ascii="Angsana New" w:hAnsi="Angsana New"/>
          <w:sz w:val="30"/>
          <w:szCs w:val="30"/>
        </w:rPr>
        <w:t xml:space="preserve">1 </w:t>
      </w:r>
      <w:r w:rsidR="0092575F" w:rsidRPr="00875959">
        <w:rPr>
          <w:rFonts w:ascii="Angsana New" w:hAnsi="Angsana New"/>
          <w:sz w:val="30"/>
          <w:szCs w:val="30"/>
          <w:cs/>
        </w:rPr>
        <w:t>มีดังนี้</w:t>
      </w:r>
    </w:p>
    <w:p w:rsidR="00C81B08" w:rsidRPr="00875959" w:rsidRDefault="00C81B08" w:rsidP="00C8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53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621"/>
        <w:gridCol w:w="268"/>
        <w:gridCol w:w="628"/>
        <w:gridCol w:w="236"/>
        <w:gridCol w:w="630"/>
        <w:gridCol w:w="720"/>
        <w:gridCol w:w="236"/>
        <w:gridCol w:w="540"/>
        <w:gridCol w:w="713"/>
        <w:gridCol w:w="7"/>
        <w:gridCol w:w="229"/>
        <w:gridCol w:w="7"/>
        <w:gridCol w:w="630"/>
        <w:gridCol w:w="270"/>
        <w:gridCol w:w="713"/>
        <w:gridCol w:w="7"/>
        <w:gridCol w:w="229"/>
        <w:gridCol w:w="7"/>
        <w:gridCol w:w="720"/>
        <w:gridCol w:w="236"/>
        <w:gridCol w:w="713"/>
        <w:gridCol w:w="7"/>
        <w:gridCol w:w="229"/>
        <w:gridCol w:w="7"/>
        <w:gridCol w:w="810"/>
        <w:gridCol w:w="270"/>
        <w:gridCol w:w="803"/>
        <w:gridCol w:w="7"/>
        <w:gridCol w:w="263"/>
        <w:gridCol w:w="7"/>
        <w:gridCol w:w="720"/>
        <w:gridCol w:w="242"/>
        <w:gridCol w:w="767"/>
      </w:tblGrid>
      <w:tr w:rsidR="00C81B08" w:rsidRPr="00875959" w:rsidTr="00A34A16">
        <w:trPr>
          <w:tblHeader/>
        </w:trPr>
        <w:tc>
          <w:tcPr>
            <w:tcW w:w="15372" w:type="dxa"/>
            <w:gridSpan w:val="34"/>
          </w:tcPr>
          <w:p w:rsidR="00C81B08" w:rsidRPr="00875959" w:rsidRDefault="00C81B08" w:rsidP="008347D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5C3A" w:rsidRPr="00875959" w:rsidTr="00A34A16">
        <w:trPr>
          <w:tblHeader/>
        </w:trPr>
        <w:tc>
          <w:tcPr>
            <w:tcW w:w="2880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17" w:type="dxa"/>
            <w:gridSpan w:val="3"/>
          </w:tcPr>
          <w:p w:rsidR="00A55C3A" w:rsidRPr="00875959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36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39" w:type="dxa"/>
            <w:gridSpan w:val="5"/>
          </w:tcPr>
          <w:p w:rsidR="00A55C3A" w:rsidRPr="00875959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A55C3A" w:rsidRPr="00875959" w:rsidRDefault="00A55C3A" w:rsidP="00A5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6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A55C3A" w:rsidRPr="00875959" w:rsidTr="00A34A16">
        <w:trPr>
          <w:tblHeader/>
        </w:trPr>
        <w:tc>
          <w:tcPr>
            <w:tcW w:w="2880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17" w:type="dxa"/>
            <w:gridSpan w:val="3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36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39" w:type="dxa"/>
            <w:gridSpan w:val="5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:rsidR="00A55C3A" w:rsidRPr="00875959" w:rsidRDefault="00A55C3A" w:rsidP="00A5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6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งวด</w:t>
            </w:r>
            <w:r w:rsidR="00CE23D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</w:t>
            </w:r>
            <w:r w:rsidR="00E919D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="00CE23D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้า</w:t>
            </w: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E919DD" w:rsidRPr="00875959" w:rsidTr="00A34A16">
        <w:trPr>
          <w:trHeight w:val="171"/>
          <w:tblHeader/>
        </w:trPr>
        <w:tc>
          <w:tcPr>
            <w:tcW w:w="288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1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68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36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42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7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</w:tr>
      <w:tr w:rsidR="00CE23D2" w:rsidRPr="00875959" w:rsidTr="00A34A16">
        <w:trPr>
          <w:tblHeader/>
        </w:trPr>
        <w:tc>
          <w:tcPr>
            <w:tcW w:w="288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1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68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36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3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242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7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กันยายน</w:t>
            </w:r>
          </w:p>
        </w:tc>
      </w:tr>
      <w:tr w:rsidR="00CE23D2" w:rsidRPr="00875959" w:rsidTr="00A34A16">
        <w:trPr>
          <w:tblHeader/>
        </w:trPr>
        <w:tc>
          <w:tcPr>
            <w:tcW w:w="288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1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68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36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3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  <w:gridSpan w:val="2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42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7" w:type="dxa"/>
          </w:tcPr>
          <w:p w:rsidR="00CE23D2" w:rsidRPr="00875959" w:rsidRDefault="00CE23D2" w:rsidP="00CE23D2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</w:tr>
      <w:tr w:rsidR="00CE23D2" w:rsidRPr="00875959" w:rsidTr="00A34A16">
        <w:trPr>
          <w:tblHeader/>
        </w:trPr>
        <w:tc>
          <w:tcPr>
            <w:tcW w:w="2880" w:type="dxa"/>
          </w:tcPr>
          <w:p w:rsidR="00CE23D2" w:rsidRPr="00875959" w:rsidRDefault="00CE23D2" w:rsidP="00CE23D2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17" w:type="dxa"/>
            <w:gridSpan w:val="3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:rsidR="00CE23D2" w:rsidRPr="00875959" w:rsidRDefault="00CE23D2" w:rsidP="00CE23D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CE23D2" w:rsidRPr="00875959" w:rsidRDefault="00CE23D2" w:rsidP="00CE23D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:rsidR="00CE23D2" w:rsidRPr="00875959" w:rsidRDefault="00CE23D2" w:rsidP="00CE23D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36" w:type="dxa"/>
          </w:tcPr>
          <w:p w:rsidR="00CE23D2" w:rsidRPr="00875959" w:rsidRDefault="00CE23D2" w:rsidP="00CE23D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:rsidR="00CE23D2" w:rsidRPr="00875959" w:rsidRDefault="00CE23D2" w:rsidP="00CE23D2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CE23D2" w:rsidRPr="00875959" w:rsidRDefault="00CE23D2" w:rsidP="00CE23D2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:rsidR="00CE23D2" w:rsidRPr="00875959" w:rsidRDefault="00CE23D2" w:rsidP="00CE23D2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657" w:type="dxa"/>
            <w:gridSpan w:val="21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CE23D2" w:rsidRPr="00875959" w:rsidTr="00A34A16">
        <w:trPr>
          <w:trHeight w:val="254"/>
          <w:tblHeader/>
        </w:trPr>
        <w:tc>
          <w:tcPr>
            <w:tcW w:w="2880" w:type="dxa"/>
          </w:tcPr>
          <w:p w:rsidR="00CE23D2" w:rsidRPr="00875959" w:rsidRDefault="00CE23D2" w:rsidP="00CE23D2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21" w:type="dxa"/>
          </w:tcPr>
          <w:p w:rsidR="00CE23D2" w:rsidRPr="00875959" w:rsidRDefault="00CE23D2" w:rsidP="00CE23D2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8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8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:rsidR="00CE23D2" w:rsidRPr="00875959" w:rsidRDefault="00CE23D2" w:rsidP="00CE23D2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CE23D2" w:rsidRPr="00875959" w:rsidRDefault="00CE23D2" w:rsidP="00CE23D2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:rsidR="00CE23D2" w:rsidRPr="00875959" w:rsidRDefault="00CE23D2" w:rsidP="00CE23D2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36" w:type="dxa"/>
          </w:tcPr>
          <w:p w:rsidR="00CE23D2" w:rsidRPr="00875959" w:rsidRDefault="00CE23D2" w:rsidP="00CE23D2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:rsidR="00CE23D2" w:rsidRPr="00875959" w:rsidRDefault="00CE23D2" w:rsidP="00CE23D2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CE23D2" w:rsidRPr="00875959" w:rsidRDefault="00CE23D2" w:rsidP="00CE23D2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:rsidR="00CE23D2" w:rsidRPr="00875959" w:rsidRDefault="00CE23D2" w:rsidP="00CE23D2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</w:tcPr>
          <w:p w:rsidR="00CE23D2" w:rsidRPr="00875959" w:rsidRDefault="00CE23D2" w:rsidP="00CE23D2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C6045" w:rsidRPr="00875959" w:rsidTr="00A34A16">
        <w:trPr>
          <w:trHeight w:val="280"/>
        </w:trPr>
        <w:tc>
          <w:tcPr>
            <w:tcW w:w="2880" w:type="dxa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ล็อกซบิท จำกัด (มหาชน)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30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ดาต้า มายนิ่ง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ล็อกซเล่ย์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จ็อยท์ แอนด์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โฮลด์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1,000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215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368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ล็อกซเล่ย์ โมบาย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101511" w:rsidRDefault="006C6045" w:rsidP="006C604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0151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แอล ฟู้ดโซลูชันส์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(30)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(30)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101511" w:rsidRDefault="006C6045" w:rsidP="006C604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0151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ล็อกซเล่ย์ อินเตอร์เทรด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  <w:tc>
          <w:tcPr>
            <w:tcW w:w="72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236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101511" w:rsidRDefault="006C6045" w:rsidP="006C604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01511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10151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(กวางโจว)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gridSpan w:val="4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6C6045" w:rsidRPr="00875959" w:rsidTr="00A34A16">
        <w:tc>
          <w:tcPr>
            <w:tcW w:w="2880" w:type="dxa"/>
          </w:tcPr>
          <w:p w:rsidR="006C6045" w:rsidRPr="00476FE5" w:rsidRDefault="006C6045" w:rsidP="006C604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ล็อกซเล่ย์ บิซิเนส </w:t>
            </w: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อินโนเวชั่น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EE0078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476FE5" w:rsidRDefault="006C6045" w:rsidP="006C604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20</w:t>
            </w:r>
          </w:p>
        </w:tc>
      </w:tr>
      <w:tr w:rsidR="006C6045" w:rsidRPr="00875959" w:rsidTr="00A34A16">
        <w:tc>
          <w:tcPr>
            <w:tcW w:w="2880" w:type="dxa"/>
          </w:tcPr>
          <w:p w:rsidR="006C6045" w:rsidRPr="00476FE5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แอล เอลิเวเตอร์ แอนด์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6C6045" w:rsidRPr="00875959" w:rsidTr="00A34A16">
        <w:tc>
          <w:tcPr>
            <w:tcW w:w="2880" w:type="dxa"/>
          </w:tcPr>
          <w:p w:rsidR="006C6045" w:rsidRPr="00476FE5" w:rsidRDefault="006C6045" w:rsidP="006C604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 xml:space="preserve">   เอ็นจิเนียริ่ง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  <w:shd w:val="clear" w:color="auto" w:fill="auto"/>
          </w:tcPr>
          <w:p w:rsidR="006C6045" w:rsidRPr="00476FE5" w:rsidRDefault="006C6045" w:rsidP="006C6045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c>
          <w:tcPr>
            <w:tcW w:w="2880" w:type="dxa"/>
            <w:shd w:val="clear" w:color="auto" w:fill="auto"/>
          </w:tcPr>
          <w:p w:rsidR="006C6045" w:rsidRPr="00476FE5" w:rsidRDefault="006C6045" w:rsidP="006C6045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ซิสเต็ม อินทิเกรเตอร์ จำกัด</w:t>
            </w:r>
          </w:p>
        </w:tc>
        <w:tc>
          <w:tcPr>
            <w:tcW w:w="621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42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C6045" w:rsidRPr="00875959" w:rsidTr="00A34A16">
        <w:trPr>
          <w:trHeight w:val="254"/>
          <w:tblHeader/>
        </w:trPr>
        <w:tc>
          <w:tcPr>
            <w:tcW w:w="2880" w:type="dxa"/>
          </w:tcPr>
          <w:p w:rsidR="006C6045" w:rsidRPr="00476FE5" w:rsidRDefault="006C6045" w:rsidP="006C6045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รักษาความปลอดภัย เอเอสเอ็ม</w:t>
            </w:r>
          </w:p>
        </w:tc>
        <w:tc>
          <w:tcPr>
            <w:tcW w:w="621" w:type="dxa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6C6045" w:rsidRPr="00875959" w:rsidRDefault="006C6045" w:rsidP="006C604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6C6045" w:rsidRPr="00C53321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6C6045" w:rsidRPr="00073055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6C6045" w:rsidRPr="00073055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:rsidR="006C6045" w:rsidRPr="00C53321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6C6045" w:rsidRPr="00073055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:rsidR="006C6045" w:rsidRPr="00875959" w:rsidRDefault="006C6045" w:rsidP="006C6045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6C6045" w:rsidRPr="00875959" w:rsidTr="00A34A16">
        <w:trPr>
          <w:trHeight w:val="254"/>
          <w:tblHeader/>
        </w:trPr>
        <w:tc>
          <w:tcPr>
            <w:tcW w:w="2880" w:type="dxa"/>
          </w:tcPr>
          <w:p w:rsidR="006C6045" w:rsidRPr="00476FE5" w:rsidRDefault="006C6045" w:rsidP="006C6045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621" w:type="dxa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:rsidR="006C6045" w:rsidRPr="00875959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:rsidR="006C6045" w:rsidRPr="00875959" w:rsidRDefault="006C6045" w:rsidP="006C604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6C6045" w:rsidRPr="00C53321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6C6045" w:rsidRPr="00073055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:rsidR="006C6045" w:rsidRPr="00073055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:rsidR="006C6045" w:rsidRPr="00C53321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gridSpan w:val="2"/>
          </w:tcPr>
          <w:p w:rsidR="006C6045" w:rsidRPr="00073055" w:rsidRDefault="006C6045" w:rsidP="006C6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</w:tcPr>
          <w:p w:rsidR="006C6045" w:rsidRPr="00875959" w:rsidRDefault="006C6045" w:rsidP="006C6045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C6045" w:rsidRPr="009B0330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</w:tcPr>
          <w:p w:rsidR="006C6045" w:rsidRPr="00875959" w:rsidRDefault="006C6045" w:rsidP="006C604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1281E" w:rsidRPr="00875959" w:rsidTr="00A34A16">
        <w:tc>
          <w:tcPr>
            <w:tcW w:w="2880" w:type="dxa"/>
          </w:tcPr>
          <w:p w:rsidR="0061281E" w:rsidRPr="00875959" w:rsidRDefault="0061281E" w:rsidP="0061281E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C946D3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บริษัท </w:t>
            </w:r>
            <w:r w:rsidR="00C946D3" w:rsidRPr="00C946D3">
              <w:rPr>
                <w:rFonts w:ascii="Angsana New" w:hAnsi="Angsana New" w:cs="Angsana New" w:hint="cs"/>
                <w:sz w:val="22"/>
                <w:szCs w:val="22"/>
                <w:cs/>
              </w:rPr>
              <w:t>แอล</w:t>
            </w:r>
            <w:r w:rsidR="00C946D3" w:rsidRPr="00C946D3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C946D3" w:rsidRPr="00C946D3">
              <w:rPr>
                <w:rFonts w:ascii="Angsana New" w:hAnsi="Angsana New" w:cs="Angsana New" w:hint="cs"/>
                <w:sz w:val="22"/>
                <w:szCs w:val="22"/>
                <w:cs/>
              </w:rPr>
              <w:t>ออโตโมทีฟ</w:t>
            </w:r>
            <w:r w:rsidRPr="00C946D3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21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1281E" w:rsidRPr="00875959" w:rsidRDefault="0061281E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1281E" w:rsidRPr="00875959" w:rsidRDefault="0061281E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C946D3" w:rsidRPr="00875959" w:rsidTr="00A34A16">
        <w:tc>
          <w:tcPr>
            <w:tcW w:w="2880" w:type="dxa"/>
          </w:tcPr>
          <w:p w:rsidR="00C946D3" w:rsidRPr="00525A02" w:rsidRDefault="00C946D3" w:rsidP="0061281E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  (เดิมชื่อ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“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C946D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ล็อกซเล่ย์</w:t>
            </w:r>
            <w:r w:rsidRPr="00C946D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C946D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ออโตโมทีฟ</w:t>
            </w:r>
          </w:p>
        </w:tc>
        <w:tc>
          <w:tcPr>
            <w:tcW w:w="621" w:type="dxa"/>
            <w:shd w:val="clear" w:color="auto" w:fill="auto"/>
          </w:tcPr>
          <w:p w:rsidR="00C946D3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946D3" w:rsidRPr="00875959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946D3" w:rsidRPr="00875959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612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61281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C946D3" w:rsidRPr="00875959" w:rsidTr="00A34A16">
        <w:tc>
          <w:tcPr>
            <w:tcW w:w="2880" w:type="dxa"/>
          </w:tcPr>
          <w:p w:rsidR="00C946D3" w:rsidRDefault="00C946D3" w:rsidP="00C946D3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”)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6341C2" w:rsidP="006341C2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6341C2" w:rsidP="006341C2">
            <w:pPr>
              <w:pStyle w:val="a4"/>
              <w:tabs>
                <w:tab w:val="clear" w:pos="720"/>
                <w:tab w:val="clear" w:pos="1080"/>
                <w:tab w:val="decimal" w:pos="360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272A01" w:rsidRDefault="00C946D3" w:rsidP="00C946D3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ล็อกซเล่ย์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อีโวลูชั่น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เทคโนโลยี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C946D3" w:rsidRPr="00875959" w:rsidTr="00A34A16">
        <w:tc>
          <w:tcPr>
            <w:tcW w:w="2880" w:type="dxa"/>
          </w:tcPr>
          <w:p w:rsidR="00C946D3" w:rsidRPr="00785F52" w:rsidRDefault="00C946D3" w:rsidP="00C946D3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  (เดิมชื่อ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“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ลอว์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เอ็นฟอร์ซเม้นท์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C946D3" w:rsidRPr="00875959" w:rsidTr="00A34A16">
        <w:tc>
          <w:tcPr>
            <w:tcW w:w="2880" w:type="dxa"/>
          </w:tcPr>
          <w:p w:rsidR="00C946D3" w:rsidRDefault="00C946D3" w:rsidP="00C946D3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เทคโนโลยี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โซลูชั่นส์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”)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BD1EC5" w:rsidRDefault="00C946D3" w:rsidP="00C946D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D1EC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541865" w:rsidRDefault="00C946D3" w:rsidP="00C946D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6222A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222A0">
              <w:rPr>
                <w:rFonts w:ascii="Angsana New" w:hAnsi="Angsana New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9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27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ไวร์เลส จำกัด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(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มหาชน)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(255)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(255)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กรีน เนเจอรัล โปรดักส์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แอล โซลาร์ 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541865" w:rsidRDefault="00C946D3" w:rsidP="00C946D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186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โกลบอล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(50)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541865" w:rsidRDefault="00C946D3" w:rsidP="00C946D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1865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แอลบี อีวี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92712" w:rsidRDefault="00C946D3" w:rsidP="00C946D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9271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เลโก </w:t>
            </w:r>
            <w:r w:rsidRPr="0089271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99 </w:t>
            </w:r>
            <w:r w:rsidRPr="0089271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6341C2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341C2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946D3" w:rsidRPr="006341C2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6341C2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6341C2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เทรดดิ้ง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การค้าลาว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4,135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4,135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(15)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(15)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186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เอ็นไวรอนเมนทอล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ไดนามิกส์ จำกัด</w:t>
            </w: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C946D3" w:rsidRPr="009B0330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946D3" w:rsidRPr="00875959" w:rsidTr="00A34A16">
        <w:tc>
          <w:tcPr>
            <w:tcW w:w="2880" w:type="dxa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21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2,681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2,551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(378)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2,311</w:t>
            </w:r>
          </w:p>
        </w:tc>
        <w:tc>
          <w:tcPr>
            <w:tcW w:w="270" w:type="dxa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2,173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946D3" w:rsidRPr="00875959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60544C" w:rsidRDefault="00C946D3" w:rsidP="00C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261</w:t>
            </w:r>
          </w:p>
        </w:tc>
        <w:tc>
          <w:tcPr>
            <w:tcW w:w="242" w:type="dxa"/>
            <w:shd w:val="clear" w:color="auto" w:fill="auto"/>
          </w:tcPr>
          <w:p w:rsidR="00C946D3" w:rsidRPr="00875959" w:rsidRDefault="00C946D3" w:rsidP="00C946D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6D3" w:rsidRPr="0047234C" w:rsidRDefault="00C946D3" w:rsidP="00C946D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7234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ab/>
            </w:r>
            <w:r w:rsidRPr="0047234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429</w:t>
            </w:r>
          </w:p>
        </w:tc>
      </w:tr>
    </w:tbl>
    <w:p w:rsidR="004D33BB" w:rsidRPr="00875959" w:rsidRDefault="004D33BB" w:rsidP="004D33BB">
      <w:pPr>
        <w:rPr>
          <w:rFonts w:ascii="Angsana New" w:hAnsi="Angsana New"/>
        </w:rPr>
        <w:sectPr w:rsidR="004D33BB" w:rsidRPr="00875959" w:rsidSect="00C946D3">
          <w:headerReference w:type="even" r:id="rId21"/>
          <w:headerReference w:type="default" r:id="rId22"/>
          <w:footerReference w:type="default" r:id="rId23"/>
          <w:headerReference w:type="first" r:id="rId24"/>
          <w:pgSz w:w="16834" w:h="11909" w:orient="landscape" w:code="9"/>
          <w:pgMar w:top="1152" w:right="691" w:bottom="1080" w:left="1080" w:header="475" w:footer="490" w:gutter="0"/>
          <w:cols w:space="720"/>
        </w:sectPr>
      </w:pPr>
    </w:p>
    <w:p w:rsidR="00A45AED" w:rsidRPr="004F1FC6" w:rsidRDefault="00A45AED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เงินลงทุนอื่น</w:t>
      </w:r>
    </w:p>
    <w:p w:rsidR="00A45AED" w:rsidRPr="00573D92" w:rsidRDefault="00A45AED" w:rsidP="0091448E">
      <w:pPr>
        <w:tabs>
          <w:tab w:val="clear" w:pos="227"/>
          <w:tab w:val="clear" w:pos="680"/>
          <w:tab w:val="clear" w:pos="907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6E2F48" w:rsidRDefault="006E2F48" w:rsidP="00CE23D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รายการเคลื่อนไหวสำหรับงวด</w:t>
      </w:r>
      <w:r w:rsidR="00CE23D2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CE23D2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67B2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30 </w:t>
      </w:r>
      <w:r w:rsidR="00CE23D2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467B28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เงินลงทุนอื่น</w:t>
      </w:r>
      <w:r w:rsidRPr="00467B2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E2F48" w:rsidRDefault="006E2F48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36"/>
        <w:gridCol w:w="934"/>
        <w:gridCol w:w="236"/>
        <w:gridCol w:w="663"/>
        <w:gridCol w:w="236"/>
        <w:gridCol w:w="665"/>
        <w:gridCol w:w="270"/>
        <w:gridCol w:w="1080"/>
        <w:gridCol w:w="270"/>
        <w:gridCol w:w="720"/>
        <w:gridCol w:w="236"/>
        <w:gridCol w:w="934"/>
        <w:gridCol w:w="236"/>
        <w:gridCol w:w="934"/>
      </w:tblGrid>
      <w:tr w:rsidR="009323C1" w:rsidRPr="003D0FBC" w:rsidTr="00CE23D2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4" w:type="dxa"/>
            <w:gridSpan w:val="13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3D3C" w:rsidRPr="003D0FBC" w:rsidTr="00CE23D2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</w:t>
            </w: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ซึ่งส่วนได้เสียในบริษัทย่อย</w:t>
            </w: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กลับรายการค่าเผื่อ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E23D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</w:tr>
      <w:tr w:rsidR="00933D3C" w:rsidRPr="003D0FBC" w:rsidTr="00CE23D2">
        <w:trPr>
          <w:tblHeader/>
        </w:trPr>
        <w:tc>
          <w:tcPr>
            <w:tcW w:w="180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D0FB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323C1" w:rsidRPr="003D0FBC" w:rsidTr="00CE23D2">
        <w:trPr>
          <w:tblHeader/>
        </w:trPr>
        <w:tc>
          <w:tcPr>
            <w:tcW w:w="1800" w:type="dxa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4" w:type="dxa"/>
            <w:gridSpan w:val="13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0FBC">
              <w:rPr>
                <w:rFonts w:ascii="Angsana New" w:hAnsi="Angsana New"/>
                <w:sz w:val="28"/>
                <w:szCs w:val="28"/>
                <w:cs/>
              </w:rPr>
              <w:t>เงินฝากระยะสั้นกับ</w:t>
            </w:r>
            <w:r w:rsidRPr="003D0FBC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3D0FBC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444D5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444D5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444D5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444D5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444D5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444D5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(1,36</w:t>
            </w:r>
            <w:r w:rsidR="00693B4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D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33D3C" w:rsidRPr="003D0FBC" w:rsidTr="00CE23D2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5444D5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</w:tr>
    </w:tbl>
    <w:p w:rsidR="00FA388E" w:rsidRDefault="00FA388E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36"/>
        <w:gridCol w:w="1025"/>
        <w:gridCol w:w="236"/>
        <w:gridCol w:w="844"/>
        <w:gridCol w:w="236"/>
        <w:gridCol w:w="851"/>
        <w:gridCol w:w="272"/>
        <w:gridCol w:w="810"/>
        <w:gridCol w:w="236"/>
        <w:gridCol w:w="1014"/>
        <w:gridCol w:w="236"/>
        <w:gridCol w:w="1016"/>
      </w:tblGrid>
      <w:tr w:rsidR="00B45ADB" w:rsidRPr="00A60905" w:rsidTr="00CE23D2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6" w:type="dxa"/>
            <w:gridSpan w:val="11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6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ADB" w:rsidRPr="00A60905" w:rsidTr="00CE23D2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E23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B45ADB" w:rsidRPr="00A60905" w:rsidTr="00CE23D2">
        <w:trPr>
          <w:tblHeader/>
        </w:trPr>
        <w:tc>
          <w:tcPr>
            <w:tcW w:w="1980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2F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45ADB" w:rsidRPr="00A60905" w:rsidTr="00CE23D2">
        <w:trPr>
          <w:tblHeader/>
        </w:trPr>
        <w:tc>
          <w:tcPr>
            <w:tcW w:w="1980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9"/>
          </w:tcPr>
          <w:p w:rsidR="00B45ADB" w:rsidRPr="005D6132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5ADB" w:rsidRPr="00A60905" w:rsidTr="00CE23D2">
        <w:tc>
          <w:tcPr>
            <w:tcW w:w="1980" w:type="dxa"/>
          </w:tcPr>
          <w:p w:rsidR="00B45ADB" w:rsidRPr="005D6132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DB" w:rsidRPr="00A60905" w:rsidTr="00CE23D2">
        <w:tc>
          <w:tcPr>
            <w:tcW w:w="1980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B45ADB" w:rsidRPr="002D05C0" w:rsidRDefault="005444D5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B45ADB" w:rsidRPr="002D05C0" w:rsidRDefault="005444D5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(1,030)</w:t>
            </w:r>
          </w:p>
        </w:tc>
        <w:tc>
          <w:tcPr>
            <w:tcW w:w="272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45ADB" w:rsidRPr="002D05C0" w:rsidRDefault="005444D5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B45ADB" w:rsidRPr="002D05C0" w:rsidRDefault="005444D5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B45ADB" w:rsidRPr="002D05C0" w:rsidRDefault="005444D5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33D3C" w:rsidRPr="00A60905" w:rsidTr="00CE23D2">
        <w:tc>
          <w:tcPr>
            <w:tcW w:w="1980" w:type="dxa"/>
          </w:tcPr>
          <w:p w:rsidR="00933D3C" w:rsidRPr="00805C1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33D3C" w:rsidRPr="005D6132" w:rsidTr="00CE23D2">
        <w:tc>
          <w:tcPr>
            <w:tcW w:w="1980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933D3C" w:rsidRPr="00990C46" w:rsidTr="00CE23D2">
        <w:tc>
          <w:tcPr>
            <w:tcW w:w="1980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D3C" w:rsidRPr="00A60905" w:rsidTr="00CE23D2">
        <w:tc>
          <w:tcPr>
            <w:tcW w:w="1980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D3C" w:rsidRPr="00A60905" w:rsidTr="00CE23D2">
        <w:tc>
          <w:tcPr>
            <w:tcW w:w="1980" w:type="dxa"/>
          </w:tcPr>
          <w:p w:rsidR="00933D3C" w:rsidRPr="005D6132" w:rsidRDefault="00933D3C" w:rsidP="00CE2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4FEC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933D3C" w:rsidRPr="00A60905" w:rsidTr="00CE23D2">
        <w:tc>
          <w:tcPr>
            <w:tcW w:w="1980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63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933D3C" w:rsidRPr="002D05C0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33D3C" w:rsidRPr="00A60905" w:rsidTr="00CE23D2">
        <w:tc>
          <w:tcPr>
            <w:tcW w:w="198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5444D5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:rsidR="004845B1" w:rsidRDefault="004845B1" w:rsidP="00C7663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C16A8" w:rsidRPr="004F1FC6" w:rsidRDefault="00AC16A8" w:rsidP="00CE23D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AC16A8" w:rsidRPr="000F7FEB" w:rsidRDefault="00AC16A8" w:rsidP="00AC16A8">
      <w:pPr>
        <w:rPr>
          <w:rFonts w:ascii="Angsana New" w:hAnsi="Angsana New"/>
          <w:sz w:val="24"/>
          <w:szCs w:val="24"/>
        </w:rPr>
      </w:pPr>
    </w:p>
    <w:p w:rsidR="008C4E8E" w:rsidRPr="00C81C4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8C4E8E" w:rsidRPr="008A35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576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ตามเงื่อนไขของสัญญาเงินกู้ยืมระยะสั้นบางฉบับ</w:t>
      </w:r>
      <w:r w:rsidRPr="008A3576">
        <w:rPr>
          <w:rFonts w:ascii="Angsana New" w:hAnsi="Angsana New"/>
          <w:sz w:val="30"/>
          <w:szCs w:val="30"/>
        </w:rPr>
        <w:t xml:space="preserve">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 w:hint="cs"/>
          <w:sz w:val="30"/>
          <w:szCs w:val="30"/>
          <w:cs/>
        </w:rPr>
        <w:t>ได้มีการมอบอำนาจการรับเงินจากลูกหนี้การค้า</w:t>
      </w:r>
      <w:r w:rsidR="00164F36">
        <w:rPr>
          <w:rFonts w:ascii="Angsana New" w:hAnsi="Angsana New" w:hint="cs"/>
          <w:sz w:val="30"/>
          <w:szCs w:val="30"/>
          <w:cs/>
        </w:rPr>
        <w:t>ตามสัญญา</w:t>
      </w:r>
      <w:r w:rsidRPr="008A3576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164F36">
        <w:rPr>
          <w:rFonts w:ascii="Angsana New" w:hAnsi="Angsana New" w:hint="cs"/>
          <w:sz w:val="30"/>
          <w:szCs w:val="30"/>
          <w:cs/>
        </w:rPr>
        <w:t>บางส่วน</w:t>
      </w:r>
      <w:r w:rsidRPr="008A3576">
        <w:rPr>
          <w:rFonts w:ascii="Angsana New" w:hAnsi="Angsana New" w:hint="cs"/>
          <w:sz w:val="30"/>
          <w:szCs w:val="30"/>
          <w:cs/>
        </w:rPr>
        <w:t>ให้กับ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8C4E8E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3576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บริษัทนำเข้าสินค้าที่สั่งเข้ามาภายใต้การใช้เครดิตของ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 xml:space="preserve"> ดังนั้น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>สำหรับสินค้าดังกล่าวทั้งที่คงเหลืออยู่หรือขายไป</w:t>
      </w:r>
    </w:p>
    <w:p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4845B1" w:rsidRDefault="00484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0621" w:rsidRPr="00C81C4B" w:rsidRDefault="00100621" w:rsidP="0010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="00374A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100621" w:rsidRDefault="00100621" w:rsidP="00CC08A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  <w:r w:rsidR="00BA7702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อสังหาริมทรัพย์เพื่อการลงทุนแห่งหนึ่ง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100621" w:rsidRPr="008C4E8E" w:rsidRDefault="00100621" w:rsidP="0010062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 w:rsidR="00DD0CE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ๆ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</w:t>
      </w:r>
    </w:p>
    <w:p w:rsidR="00E74FCF" w:rsidRDefault="00E74FCF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eastAsia="zh-CN" w:bidi="th-TH"/>
        </w:rPr>
      </w:pPr>
    </w:p>
    <w:p w:rsidR="00AC5B89" w:rsidRPr="00AC5B89" w:rsidRDefault="006242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eastAsia="zh-CN" w:bidi="th-TH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ใน</w:t>
      </w:r>
      <w:r w:rsidR="00AC5B89" w:rsidRP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เ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ดือนมิถุนายน 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t xml:space="preserve">2561 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บริษัทย่อยแห่งหนึ่งได้รับอนุมัติการขยายระยะเวลาการชำระหนี้เงินกู้ระยะยาวจากสถาบัน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br/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การเงินแห่งหนึ่ง จำนวนเงิน 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t xml:space="preserve">1,023 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ล้านบาท (แสดงรวมอยู่ในหนี้สินระยะยาว) จากกำหนดชำระคืนเดิมภายในเดือนเมษายน 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t xml:space="preserve">2563 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เป็นภายในเดือนธันวาคม </w:t>
      </w:r>
      <w:r w:rsidR="00AC5B89" w:rsidRPr="00981D2B">
        <w:rPr>
          <w:rFonts w:ascii="Angsana New" w:hAnsi="Angsana New"/>
          <w:spacing w:val="-4"/>
          <w:sz w:val="30"/>
          <w:szCs w:val="30"/>
          <w:lang w:val="en-US" w:eastAsia="zh-CN" w:bidi="th-TH"/>
        </w:rPr>
        <w:t>2566</w:t>
      </w:r>
      <w:r w:rsidR="00C41C01" w:rsidRPr="00981D2B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 ตามสัญญาการปรับปรุงโครงสร้างหนี้</w:t>
      </w:r>
      <w:r w:rsidR="007766D7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เงินกู้ยืมกับสถาบันการเงิน</w:t>
      </w:r>
      <w:r w:rsidR="00C41C01" w:rsidRPr="00981D2B">
        <w:rPr>
          <w:rFonts w:ascii="Angsana New" w:hAnsi="Angsana New"/>
          <w:spacing w:val="-4"/>
          <w:sz w:val="30"/>
          <w:szCs w:val="30"/>
          <w:cs/>
          <w:lang w:val="en-US" w:eastAsia="zh-CN" w:bidi="th-TH"/>
        </w:rPr>
        <w:t xml:space="preserve"> </w:t>
      </w:r>
    </w:p>
    <w:p w:rsidR="00AC5B89" w:rsidRDefault="00AC5B89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C41C01" w:rsidRPr="00CC6D31" w:rsidRDefault="007766D7" w:rsidP="00CC6D3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eastAsia="zh-CN" w:bidi="th-TH"/>
        </w:rPr>
      </w:pPr>
      <w:r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ต่อมา</w:t>
      </w:r>
      <w:r w:rsidR="00C41C01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ในเดือนพฤษภาคม </w:t>
      </w:r>
      <w:r w:rsidR="00C41C01" w:rsidRPr="000A4EA1">
        <w:rPr>
          <w:rFonts w:ascii="Angsana New" w:hAnsi="Angsana New"/>
          <w:sz w:val="30"/>
          <w:szCs w:val="30"/>
          <w:lang w:val="en-US" w:eastAsia="zh-CN" w:bidi="th-TH"/>
        </w:rPr>
        <w:t xml:space="preserve">2562 </w:t>
      </w:r>
      <w:r w:rsidR="00C41C01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ลูกหนี้ตามสัญญาปรับโครงสร้างหนี้</w:t>
      </w:r>
      <w:r w:rsidR="00981D2B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ซึ่งเป็นหลักประกันตามสัญญาการปรับโครงสร้างหนี้</w:t>
      </w:r>
      <w:r w:rsidR="00D92EFE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เงินกู้ยืมกับสถาบันการเงิน</w:t>
      </w:r>
      <w:r w:rsidR="00C41C01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ได้ขอ</w:t>
      </w:r>
      <w:r w:rsidR="00981D2B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แบ่งชำระ</w:t>
      </w:r>
      <w:r w:rsidR="00C41C01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การจ่ายเงินตามสัญญา</w:t>
      </w:r>
      <w:r w:rsidR="003A0B4A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>ประนีประนอมยอมความ</w:t>
      </w:r>
      <w:r w:rsidR="00C41C01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บางส่วน </w:t>
      </w:r>
      <w:r w:rsidR="00036399" w:rsidRPr="000A4EA1">
        <w:rPr>
          <w:rFonts w:ascii="Angsana New" w:hAnsi="Angsana New"/>
          <w:sz w:val="30"/>
          <w:szCs w:val="30"/>
          <w:cs/>
          <w:lang w:val="en-US" w:eastAsia="zh-CN" w:bidi="th-TH"/>
        </w:rPr>
        <w:br/>
      </w:r>
      <w:r w:rsidR="00C41C01" w:rsidRPr="000A4EA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(หมายเหตุ </w:t>
      </w:r>
      <w:r w:rsidR="00C41C01" w:rsidRPr="000A4EA1">
        <w:rPr>
          <w:rFonts w:ascii="Angsana New" w:hAnsi="Angsana New"/>
          <w:sz w:val="30"/>
          <w:szCs w:val="30"/>
          <w:lang w:val="en-US" w:eastAsia="zh-CN" w:bidi="th-TH"/>
        </w:rPr>
        <w:t>7</w:t>
      </w:r>
      <w:r w:rsidR="00C41C01" w:rsidRPr="00D51C17">
        <w:rPr>
          <w:rFonts w:ascii="Angsana New" w:hAnsi="Angsana New" w:hint="cs"/>
          <w:sz w:val="30"/>
          <w:szCs w:val="30"/>
          <w:cs/>
          <w:lang w:val="en-US" w:eastAsia="zh-CN" w:bidi="th-TH"/>
        </w:rPr>
        <w:t>)</w:t>
      </w:r>
      <w:r w:rsidR="00C41C01" w:rsidRPr="00D51C17">
        <w:rPr>
          <w:rFonts w:ascii="Angsana New" w:hAnsi="Angsana New"/>
          <w:sz w:val="30"/>
          <w:szCs w:val="30"/>
          <w:lang w:val="en-US" w:eastAsia="zh-CN" w:bidi="th-TH"/>
        </w:rPr>
        <w:t xml:space="preserve"> </w:t>
      </w:r>
      <w:r w:rsidR="00C41C01" w:rsidRPr="00D51C17">
        <w:rPr>
          <w:rFonts w:ascii="Angsana New" w:hAnsi="Angsana New" w:hint="cs"/>
          <w:sz w:val="30"/>
          <w:szCs w:val="30"/>
          <w:cs/>
          <w:lang w:val="en-US" w:eastAsia="zh-CN" w:bidi="th-TH"/>
        </w:rPr>
        <w:t>ทำให้บริษัทย่อยไม่สามารถ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ชำระหนี้ตามจำนวนและกำหนดเวลาที่ระบุไว้ในสัญญา</w:t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การ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ปรับปรุงโครงสร้างหนี้</w:t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เงินกู้ยืม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กับสถาบันการเงินดังกล่าว ส่งผลให้</w:t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 ณ วันที่ </w:t>
      </w:r>
      <w:r w:rsidRPr="00CC6D31">
        <w:rPr>
          <w:rFonts w:ascii="Angsana New" w:hAnsi="Angsana New"/>
          <w:sz w:val="30"/>
          <w:szCs w:val="30"/>
          <w:lang w:val="en-US" w:eastAsia="zh-CN" w:bidi="th-TH"/>
        </w:rPr>
        <w:t xml:space="preserve">30 </w:t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มิถุนายน </w:t>
      </w:r>
      <w:r w:rsidRPr="00CC6D31">
        <w:rPr>
          <w:rFonts w:ascii="Angsana New" w:hAnsi="Angsana New"/>
          <w:sz w:val="30"/>
          <w:szCs w:val="30"/>
          <w:lang w:val="en-US" w:eastAsia="zh-CN" w:bidi="th-TH"/>
        </w:rPr>
        <w:t xml:space="preserve">2562 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สถาบันการเงินมีสิทธิให้บริษัทย่อยชำระคืนเงินกู้ระยะยาวดังกล่า</w:t>
      </w:r>
      <w:r w:rsidR="00392389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วทั้งหมด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ตาม</w:t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กำหนดชำระคืนเดิม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ภายในเดือนเมษายน </w:t>
      </w:r>
      <w:r w:rsidR="00C41C01" w:rsidRPr="00CC6D31">
        <w:rPr>
          <w:rFonts w:ascii="Angsana New" w:hAnsi="Angsana New"/>
          <w:sz w:val="30"/>
          <w:szCs w:val="30"/>
          <w:lang w:val="en-US" w:eastAsia="zh-CN" w:bidi="th-TH"/>
        </w:rPr>
        <w:t xml:space="preserve">2563 </w:t>
      </w:r>
      <w:r w:rsidR="002F1DFA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ดังนั้น </w:t>
      </w:r>
      <w:r w:rsidR="00FB401F">
        <w:rPr>
          <w:rFonts w:ascii="Angsana New" w:hAnsi="Angsana New"/>
          <w:sz w:val="30"/>
          <w:szCs w:val="30"/>
          <w:lang w:val="en-US" w:eastAsia="zh-CN" w:bidi="th-TH"/>
        </w:rPr>
        <w:br/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กลุ่ม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บริษัท</w:t>
      </w:r>
      <w:r w:rsidR="00CD1E1C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จึง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ได้จัดประเภทเงินกู้ยืมระยะยาว</w:t>
      </w:r>
      <w:r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>ของบริษัทย่อย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ดังกล่าวจำนวน </w:t>
      </w:r>
      <w:r w:rsidR="00521F9D" w:rsidRPr="00CC6D31">
        <w:rPr>
          <w:rFonts w:ascii="Angsana New" w:hAnsi="Angsana New"/>
          <w:sz w:val="30"/>
          <w:szCs w:val="30"/>
          <w:lang w:val="en-US" w:eastAsia="zh-CN" w:bidi="th-TH"/>
        </w:rPr>
        <w:t>673</w:t>
      </w:r>
      <w:r w:rsidR="00C41C01" w:rsidRPr="00CC6D31">
        <w:rPr>
          <w:rFonts w:ascii="Angsana New" w:hAnsi="Angsana New"/>
          <w:sz w:val="30"/>
          <w:szCs w:val="30"/>
          <w:lang w:val="en-US" w:eastAsia="zh-CN" w:bidi="th-TH"/>
        </w:rPr>
        <w:t xml:space="preserve"> 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ล้านบาท เป็นส่วนหนึ่งของหนี้สินหมุนเวียน ณ วันที่ </w:t>
      </w:r>
      <w:r w:rsidR="00C41C01" w:rsidRPr="00CC6D31">
        <w:rPr>
          <w:rFonts w:ascii="Angsana New" w:hAnsi="Angsana New"/>
          <w:sz w:val="30"/>
          <w:szCs w:val="30"/>
          <w:lang w:val="en-US" w:eastAsia="zh-CN" w:bidi="th-TH"/>
        </w:rPr>
        <w:t xml:space="preserve">30 </w:t>
      </w:r>
      <w:r w:rsidR="00C41C01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มิถุนายน </w:t>
      </w:r>
      <w:r w:rsidR="00C41C01" w:rsidRPr="00CC6D31">
        <w:rPr>
          <w:rFonts w:ascii="Angsana New" w:hAnsi="Angsana New"/>
          <w:sz w:val="30"/>
          <w:szCs w:val="30"/>
          <w:lang w:val="en-US" w:eastAsia="zh-CN" w:bidi="th-TH"/>
        </w:rPr>
        <w:t>2562</w:t>
      </w:r>
      <w:r w:rsidR="00D767FB" w:rsidRPr="00CC6D31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 ในงบการเงินรวม</w:t>
      </w:r>
    </w:p>
    <w:p w:rsidR="00E74FCF" w:rsidRPr="00CC6D31" w:rsidRDefault="00E74FCF" w:rsidP="00C41C0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eastAsia="zh-CN" w:bidi="th-TH"/>
        </w:rPr>
      </w:pPr>
    </w:p>
    <w:p w:rsidR="00E74FCF" w:rsidRPr="00CC6D31" w:rsidRDefault="007766D7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CC6D31">
        <w:rPr>
          <w:rFonts w:ascii="Angsana New" w:hAnsi="Angsana New" w:hint="cs"/>
          <w:sz w:val="30"/>
          <w:szCs w:val="30"/>
          <w:cs/>
          <w:lang w:eastAsia="zh-CN"/>
        </w:rPr>
        <w:t xml:space="preserve">อย่างไรก็ตาม </w:t>
      </w:r>
      <w:r w:rsidR="00780E9B" w:rsidRPr="00CC6D31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EA6B98">
        <w:rPr>
          <w:rFonts w:ascii="Angsana New" w:hAnsi="Angsana New" w:hint="cs"/>
          <w:sz w:val="30"/>
          <w:szCs w:val="30"/>
          <w:cs/>
          <w:lang w:eastAsia="zh-CN"/>
        </w:rPr>
        <w:t>เดือน</w:t>
      </w:r>
      <w:r w:rsidR="00780E9B" w:rsidRPr="00CC6D31">
        <w:rPr>
          <w:rFonts w:ascii="Angsana New" w:hAnsi="Angsana New" w:hint="cs"/>
          <w:sz w:val="30"/>
          <w:szCs w:val="30"/>
          <w:cs/>
          <w:lang w:eastAsia="zh-CN"/>
        </w:rPr>
        <w:t>สิงหาคม</w:t>
      </w:r>
      <w:r w:rsidR="00780E9B" w:rsidRPr="00CC6D31">
        <w:rPr>
          <w:rFonts w:ascii="Angsana New" w:hAnsi="Angsana New"/>
          <w:sz w:val="30"/>
          <w:szCs w:val="30"/>
          <w:cs/>
          <w:lang w:eastAsia="zh-CN"/>
        </w:rPr>
        <w:t xml:space="preserve"> 2562 </w:t>
      </w:r>
      <w:r w:rsidR="00780E9B" w:rsidRPr="00CC6D31">
        <w:rPr>
          <w:rFonts w:ascii="Angsana New" w:hAnsi="Angsana New" w:hint="cs"/>
          <w:sz w:val="30"/>
          <w:szCs w:val="30"/>
          <w:cs/>
          <w:lang w:eastAsia="zh-CN"/>
        </w:rPr>
        <w:t>บริษัทย่อยได้ทำบันทึกข้อตกลงเพิ่มเติมต่อท้ายสัญญาการปรับปรุงโครงสร้างหนี้</w:t>
      </w:r>
      <w:r w:rsidR="00D767FB" w:rsidRPr="00CC6D31">
        <w:rPr>
          <w:rFonts w:ascii="Angsana New" w:hAnsi="Angsana New" w:hint="cs"/>
          <w:sz w:val="30"/>
          <w:szCs w:val="30"/>
          <w:cs/>
          <w:lang w:eastAsia="zh-CN"/>
        </w:rPr>
        <w:t>เงินกู้ยืม</w:t>
      </w:r>
      <w:r w:rsidR="00780E9B" w:rsidRPr="00CC6D31">
        <w:rPr>
          <w:rFonts w:ascii="Angsana New" w:hAnsi="Angsana New" w:hint="cs"/>
          <w:sz w:val="30"/>
          <w:szCs w:val="30"/>
          <w:cs/>
          <w:lang w:eastAsia="zh-CN"/>
        </w:rPr>
        <w:t>กับสถาบันการเงินเพื่อผ่อนผันการไม่ปฏิบัติตามเงื่อนไขในสัญญาดังกล่าว</w:t>
      </w:r>
      <w:r w:rsidR="00374A6E" w:rsidRPr="00CC6D31">
        <w:rPr>
          <w:rFonts w:ascii="Angsana New" w:hAnsi="Angsana New" w:hint="cs"/>
          <w:sz w:val="30"/>
          <w:szCs w:val="30"/>
          <w:cs/>
          <w:lang w:eastAsia="zh-CN"/>
        </w:rPr>
        <w:t>ข้างต้น</w:t>
      </w:r>
      <w:r w:rsidR="00780E9B" w:rsidRPr="00CC6D3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780E9B" w:rsidRPr="00CC6D31">
        <w:rPr>
          <w:rFonts w:ascii="Angsana New" w:hAnsi="Angsana New" w:hint="cs"/>
          <w:sz w:val="30"/>
          <w:szCs w:val="30"/>
          <w:cs/>
          <w:lang w:eastAsia="zh-CN"/>
        </w:rPr>
        <w:t>ส่งผลให้เงินกู้ยืมดังกล่าว</w:t>
      </w:r>
      <w:r w:rsidR="00C3613A" w:rsidRPr="00C3613A">
        <w:rPr>
          <w:rFonts w:ascii="Angsana New" w:hAnsi="Angsana New" w:hint="cs"/>
          <w:sz w:val="30"/>
          <w:szCs w:val="30"/>
          <w:cs/>
          <w:lang w:eastAsia="zh-CN"/>
        </w:rPr>
        <w:t xml:space="preserve">จำนวน </w:t>
      </w:r>
      <w:r w:rsidR="00C3613A" w:rsidRPr="00C3613A">
        <w:rPr>
          <w:rFonts w:ascii="Angsana New" w:hAnsi="Angsana New"/>
          <w:sz w:val="30"/>
          <w:szCs w:val="30"/>
          <w:lang w:eastAsia="zh-CN"/>
        </w:rPr>
        <w:t xml:space="preserve">609 </w:t>
      </w:r>
      <w:r w:rsidR="00C3613A" w:rsidRPr="00C3613A">
        <w:rPr>
          <w:rFonts w:ascii="Angsana New" w:hAnsi="Angsana New" w:hint="cs"/>
          <w:sz w:val="30"/>
          <w:szCs w:val="30"/>
          <w:cs/>
          <w:lang w:eastAsia="zh-CN"/>
        </w:rPr>
        <w:t xml:space="preserve">ล้านบาท </w:t>
      </w:r>
      <w:r w:rsidR="00780E9B" w:rsidRPr="00C3613A">
        <w:rPr>
          <w:rFonts w:ascii="Angsana New" w:hAnsi="Angsana New" w:hint="cs"/>
          <w:sz w:val="30"/>
          <w:szCs w:val="30"/>
          <w:cs/>
          <w:lang w:eastAsia="zh-CN"/>
        </w:rPr>
        <w:t>ถูกจัด</w:t>
      </w:r>
      <w:r w:rsidR="00780E9B" w:rsidRPr="00CC6D31">
        <w:rPr>
          <w:rFonts w:ascii="Angsana New" w:hAnsi="Angsana New" w:hint="cs"/>
          <w:sz w:val="30"/>
          <w:szCs w:val="30"/>
          <w:cs/>
          <w:lang w:eastAsia="zh-CN"/>
        </w:rPr>
        <w:t>ประเภทเป็นหนี้สินไม่หมุนเวียน</w:t>
      </w:r>
      <w:r w:rsidR="00CC6D31" w:rsidRPr="00CC6D31">
        <w:rPr>
          <w:rFonts w:ascii="Angsana New" w:hAnsi="Angsana New"/>
          <w:sz w:val="30"/>
          <w:szCs w:val="30"/>
          <w:lang w:eastAsia="zh-CN"/>
        </w:rPr>
        <w:t xml:space="preserve"> </w:t>
      </w:r>
      <w:r w:rsidR="00CC6D31" w:rsidRPr="00CC6D31">
        <w:rPr>
          <w:rFonts w:ascii="Angsana New" w:hAnsi="Angsana New" w:hint="cs"/>
          <w:sz w:val="30"/>
          <w:szCs w:val="30"/>
          <w:cs/>
          <w:lang w:eastAsia="zh-CN"/>
        </w:rPr>
        <w:t xml:space="preserve">ณ วันที่ </w:t>
      </w:r>
      <w:r w:rsidR="00CC6D31" w:rsidRPr="00CC6D31">
        <w:rPr>
          <w:rFonts w:ascii="Angsana New" w:hAnsi="Angsana New"/>
          <w:sz w:val="30"/>
          <w:szCs w:val="30"/>
          <w:lang w:eastAsia="zh-CN"/>
        </w:rPr>
        <w:t xml:space="preserve">30 </w:t>
      </w:r>
      <w:r w:rsidR="00CC6D31" w:rsidRPr="00CC6D31">
        <w:rPr>
          <w:rFonts w:ascii="Angsana New" w:hAnsi="Angsana New" w:hint="cs"/>
          <w:sz w:val="30"/>
          <w:szCs w:val="30"/>
          <w:cs/>
          <w:lang w:eastAsia="zh-CN"/>
        </w:rPr>
        <w:t xml:space="preserve">กันยายน </w:t>
      </w:r>
      <w:r w:rsidR="00CC6D31" w:rsidRPr="00CC6D31">
        <w:rPr>
          <w:rFonts w:ascii="Angsana New" w:hAnsi="Angsana New"/>
          <w:sz w:val="30"/>
          <w:szCs w:val="30"/>
          <w:lang w:eastAsia="zh-CN"/>
        </w:rPr>
        <w:t>2562</w:t>
      </w:r>
    </w:p>
    <w:p w:rsidR="00C41C01" w:rsidRPr="00C41C01" w:rsidRDefault="00C41C0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8C4E8E" w:rsidRPr="00BE1738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738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หุ้นกู้ระยะยาว</w:t>
      </w:r>
    </w:p>
    <w:p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8C4E8E" w:rsidRDefault="008C4E8E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D63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836D63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 ๆ ที่ระบุไว้ เช่น การรักษาอัตราส่วนทางการเงิน เป็นต้น</w:t>
      </w:r>
    </w:p>
    <w:p w:rsidR="00C41C01" w:rsidRDefault="00C41C01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45B1" w:rsidRDefault="00484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32F93" w:rsidRPr="00CC08A2" w:rsidRDefault="00032F93" w:rsidP="0003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C08A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</w:p>
    <w:p w:rsidR="00032F93" w:rsidRPr="00CC08A2" w:rsidRDefault="00032F93" w:rsidP="00032F93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C16A8" w:rsidRPr="00CC08A2" w:rsidRDefault="00AC16A8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CC08A2">
        <w:rPr>
          <w:rFonts w:ascii="Angsana New" w:hAnsi="Angsana New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EA6F12" w:rsidRPr="00CC08A2">
        <w:rPr>
          <w:rFonts w:ascii="Angsana New" w:hAnsi="Angsana New" w:hint="cs"/>
          <w:sz w:val="30"/>
          <w:szCs w:val="30"/>
          <w:cs/>
          <w:lang w:val="en-US" w:bidi="th-TH"/>
        </w:rPr>
        <w:t xml:space="preserve">30 </w:t>
      </w:r>
      <w:r w:rsidR="00CC08A2" w:rsidRPr="00CC08A2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EA6F12" w:rsidRPr="00CC08A2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 w:rsidRPr="00CC08A2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C08A2">
        <w:rPr>
          <w:rFonts w:ascii="Angsana New" w:hAnsi="Angsana New"/>
          <w:sz w:val="30"/>
          <w:szCs w:val="30"/>
          <w:lang w:val="en-US" w:bidi="th-TH"/>
        </w:rPr>
        <w:t>256</w:t>
      </w:r>
      <w:r w:rsidR="001D5CA6" w:rsidRPr="00CC08A2">
        <w:rPr>
          <w:rFonts w:ascii="Angsana New" w:hAnsi="Angsana New"/>
          <w:sz w:val="30"/>
          <w:szCs w:val="30"/>
          <w:lang w:val="en-US" w:bidi="th-TH"/>
        </w:rPr>
        <w:t>2</w:t>
      </w:r>
      <w:r w:rsidRPr="00CC08A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C08A2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CC08A2">
        <w:rPr>
          <w:rFonts w:ascii="Angsana New" w:hAnsi="Angsana New"/>
          <w:sz w:val="30"/>
          <w:szCs w:val="30"/>
          <w:cs/>
          <w:lang w:bidi="th-TH"/>
        </w:rPr>
        <w:t xml:space="preserve">31 ธันวาคม </w:t>
      </w:r>
      <w:r w:rsidRPr="00CC08A2">
        <w:rPr>
          <w:rFonts w:ascii="Angsana New" w:hAnsi="Angsana New"/>
          <w:sz w:val="30"/>
          <w:szCs w:val="30"/>
          <w:lang w:bidi="th-TH"/>
        </w:rPr>
        <w:t>256</w:t>
      </w:r>
      <w:r w:rsidR="001D5CA6" w:rsidRPr="00CC08A2">
        <w:rPr>
          <w:rFonts w:ascii="Angsana New" w:hAnsi="Angsana New"/>
          <w:sz w:val="30"/>
          <w:szCs w:val="30"/>
          <w:lang w:bidi="th-TH"/>
        </w:rPr>
        <w:t>1</w:t>
      </w:r>
      <w:r w:rsidRPr="00CC08A2">
        <w:rPr>
          <w:rFonts w:ascii="Angsana New" w:hAnsi="Angsana New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</w:t>
      </w:r>
      <w:r w:rsidRPr="00CC08A2">
        <w:rPr>
          <w:rFonts w:ascii="Angsana New" w:hAnsi="Angsana New" w:hint="cs"/>
          <w:sz w:val="30"/>
          <w:szCs w:val="30"/>
          <w:cs/>
          <w:lang w:bidi="th-TH"/>
        </w:rPr>
        <w:t xml:space="preserve">ตามมูลค่าทางบัญชี </w:t>
      </w:r>
      <w:r w:rsidRPr="00CC08A2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:rsidR="00AC16A8" w:rsidRPr="00CC08A2" w:rsidRDefault="00AC16A8" w:rsidP="00AC1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67"/>
        <w:gridCol w:w="993"/>
        <w:gridCol w:w="267"/>
        <w:gridCol w:w="1011"/>
      </w:tblGrid>
      <w:tr w:rsidR="00AC16A8" w:rsidRPr="00FD47E2" w:rsidTr="00CC08A2">
        <w:trPr>
          <w:trHeight w:val="443"/>
        </w:trPr>
        <w:tc>
          <w:tcPr>
            <w:tcW w:w="4500" w:type="dxa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8A2" w:rsidRPr="00FD47E2" w:rsidTr="00CC08A2">
        <w:tc>
          <w:tcPr>
            <w:tcW w:w="4500" w:type="dxa"/>
            <w:shd w:val="clear" w:color="auto" w:fill="auto"/>
          </w:tcPr>
          <w:p w:rsidR="00CC08A2" w:rsidRPr="00FD47E2" w:rsidRDefault="00CC08A2" w:rsidP="00CC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6A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267" w:type="dxa"/>
            <w:shd w:val="clear" w:color="auto" w:fill="auto"/>
          </w:tcPr>
          <w:p w:rsidR="00CC08A2" w:rsidRPr="00AC16A8" w:rsidRDefault="00CC08A2" w:rsidP="00CC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67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6A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</w:tr>
      <w:tr w:rsidR="00CC08A2" w:rsidRPr="00FD47E2" w:rsidTr="00CC08A2">
        <w:tc>
          <w:tcPr>
            <w:tcW w:w="4500" w:type="dxa"/>
            <w:shd w:val="clear" w:color="auto" w:fill="auto"/>
          </w:tcPr>
          <w:p w:rsidR="00CC08A2" w:rsidRPr="00FD47E2" w:rsidRDefault="00CC08A2" w:rsidP="00CC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7" w:type="dxa"/>
            <w:shd w:val="clear" w:color="auto" w:fill="auto"/>
          </w:tcPr>
          <w:p w:rsidR="00CC08A2" w:rsidRPr="00AC16A8" w:rsidRDefault="00CC08A2" w:rsidP="00CC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CC08A2" w:rsidRPr="00AC16A8" w:rsidRDefault="00CC08A2" w:rsidP="00CC08A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CC08A2" w:rsidRPr="00FD47E2" w:rsidTr="00CC08A2">
        <w:tc>
          <w:tcPr>
            <w:tcW w:w="4500" w:type="dxa"/>
          </w:tcPr>
          <w:p w:rsidR="00CC08A2" w:rsidRPr="00FD47E2" w:rsidRDefault="00CC08A2" w:rsidP="00CC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</w:tcPr>
          <w:p w:rsidR="00CC08A2" w:rsidRPr="00FD47E2" w:rsidRDefault="00CC08A2" w:rsidP="00CC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D47E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0209" w:rsidRPr="00FD47E2" w:rsidTr="00CC08A2">
        <w:tc>
          <w:tcPr>
            <w:tcW w:w="4500" w:type="dxa"/>
          </w:tcPr>
          <w:p w:rsidR="005B0209" w:rsidRPr="00554CF7" w:rsidRDefault="005B0209" w:rsidP="005B02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:rsidR="005B0209" w:rsidRPr="00554CF7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0209" w:rsidRPr="00554CF7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209" w:rsidRPr="00FD47E2" w:rsidTr="00CC08A2">
        <w:tc>
          <w:tcPr>
            <w:tcW w:w="4500" w:type="dxa"/>
          </w:tcPr>
          <w:p w:rsidR="005B0209" w:rsidRPr="00554CF7" w:rsidRDefault="005B0209" w:rsidP="005B02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5B0209" w:rsidRPr="00554CF7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239</w:t>
            </w:r>
          </w:p>
        </w:tc>
        <w:tc>
          <w:tcPr>
            <w:tcW w:w="270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0209" w:rsidRPr="00554CF7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234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209" w:rsidRPr="00FD47E2" w:rsidTr="00CC08A2">
        <w:tc>
          <w:tcPr>
            <w:tcW w:w="4500" w:type="dxa"/>
          </w:tcPr>
          <w:p w:rsidR="005B0209" w:rsidRPr="00554CF7" w:rsidRDefault="005B0209" w:rsidP="005B02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5B0209" w:rsidRPr="0094549C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70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B0209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944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209" w:rsidRPr="00FD47E2" w:rsidTr="00CC08A2">
        <w:trPr>
          <w:trHeight w:val="80"/>
        </w:trPr>
        <w:tc>
          <w:tcPr>
            <w:tcW w:w="4500" w:type="dxa"/>
          </w:tcPr>
          <w:p w:rsidR="005B0209" w:rsidRPr="00554CF7" w:rsidRDefault="005B0209" w:rsidP="005B02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B0209" w:rsidRPr="008B5B23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B0209" w:rsidRPr="008B5B23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209" w:rsidRPr="00FD5A03" w:rsidTr="00CC08A2">
        <w:tc>
          <w:tcPr>
            <w:tcW w:w="4500" w:type="dxa"/>
          </w:tcPr>
          <w:p w:rsidR="005B0209" w:rsidRPr="00FD47E2" w:rsidRDefault="005B0209" w:rsidP="005B02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7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0209" w:rsidRPr="00554CF7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0209" w:rsidRPr="00554CF7" w:rsidRDefault="005B0209" w:rsidP="005B020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1,533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5B0209" w:rsidRPr="007043A5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B0209" w:rsidRPr="00FD47E2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:rsidR="005B0209" w:rsidRPr="007043A5" w:rsidRDefault="005B0209" w:rsidP="005B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C5B89" w:rsidRPr="00CC08A2" w:rsidRDefault="00AC5B89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  <w:cs/>
        </w:rPr>
        <w:t xml:space="preserve">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</w:p>
    <w:p w:rsidR="001D5CA6" w:rsidRPr="00CC08A2" w:rsidRDefault="001D5CA6" w:rsidP="001D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="009E4BB9" w:rsidRPr="00CC08A2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CC08A2">
        <w:rPr>
          <w:rFonts w:ascii="Angsana New" w:hAnsi="Angsana New"/>
          <w:sz w:val="30"/>
          <w:szCs w:val="30"/>
          <w:cs/>
        </w:rPr>
        <w:t>ให้กับ</w:t>
      </w:r>
      <w:r w:rsidR="0094549C" w:rsidRPr="00CC08A2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4549C" w:rsidRPr="00CC08A2" w:rsidRDefault="0094549C" w:rsidP="009454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***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</w:t>
      </w:r>
      <w:r w:rsidRPr="00CC08A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:rsidR="0094549C" w:rsidRPr="00CC08A2" w:rsidRDefault="0094549C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</w:t>
      </w:r>
      <w:r w:rsidR="0094549C"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CC08A2">
        <w:rPr>
          <w:rFonts w:ascii="Angsana New" w:hAnsi="Angsana New"/>
          <w:sz w:val="30"/>
          <w:szCs w:val="30"/>
          <w:cs/>
        </w:rPr>
        <w:t>จดจำนอง</w:t>
      </w:r>
      <w:r w:rsidRPr="00CC08A2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CC08A2">
        <w:rPr>
          <w:rFonts w:ascii="Angsana New" w:hAnsi="Angsana New"/>
          <w:sz w:val="30"/>
          <w:szCs w:val="30"/>
          <w:cs/>
        </w:rPr>
        <w:t>เป็นหลักประกัน</w:t>
      </w:r>
      <w:r w:rsidRPr="00CC08A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CC08A2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:rsidR="00AC16A8" w:rsidRPr="0094549C" w:rsidRDefault="00AC16A8" w:rsidP="001D5CA6">
      <w:pPr>
        <w:ind w:left="540"/>
        <w:jc w:val="thaiDistribute"/>
        <w:rPr>
          <w:rFonts w:ascii="Angsana New" w:hAnsi="Angsana New"/>
          <w:color w:val="0000FF"/>
          <w:sz w:val="22"/>
          <w:szCs w:val="22"/>
          <w:highlight w:val="yellow"/>
        </w:rPr>
      </w:pPr>
    </w:p>
    <w:p w:rsidR="00CF3FE8" w:rsidRPr="00D46DE8" w:rsidRDefault="00C92C3C" w:rsidP="00D46DE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CF3FE8" w:rsidRPr="00D46D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</w:t>
      </w:r>
      <w:r w:rsidR="00792ECF" w:rsidRPr="00D46D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จ้าหนี้การค้า</w:t>
      </w:r>
    </w:p>
    <w:p w:rsidR="00B16EB0" w:rsidRPr="00D46DE8" w:rsidRDefault="00B16EB0" w:rsidP="00CF3FE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69"/>
        <w:gridCol w:w="991"/>
        <w:gridCol w:w="269"/>
        <w:gridCol w:w="1072"/>
        <w:gridCol w:w="269"/>
        <w:gridCol w:w="1000"/>
      </w:tblGrid>
      <w:tr w:rsidR="006D6A83" w:rsidRPr="00D46DE8" w:rsidTr="00F4501E">
        <w:tc>
          <w:tcPr>
            <w:tcW w:w="3420" w:type="dxa"/>
            <w:shd w:val="clear" w:color="auto" w:fill="auto"/>
          </w:tcPr>
          <w:p w:rsidR="006D6A83" w:rsidRPr="00D46DE8" w:rsidRDefault="006D6A83" w:rsidP="002E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D6A83" w:rsidRPr="00D46DE8" w:rsidRDefault="006D6A83" w:rsidP="002E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6D6A83" w:rsidRPr="00D46DE8" w:rsidRDefault="006D6A83" w:rsidP="002E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:rsidR="006D6A83" w:rsidRPr="00D46DE8" w:rsidRDefault="006D6A83" w:rsidP="002E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:rsidR="006D6A83" w:rsidRPr="00D46DE8" w:rsidRDefault="006D6A83" w:rsidP="002E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</w:t>
            </w: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</w:t>
            </w: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  <w:r w:rsidR="008377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2,39</w:t>
            </w:r>
            <w:r w:rsidR="008377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1,667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</w:tr>
      <w:tr w:rsidR="00D46DE8" w:rsidRPr="00D46DE8" w:rsidTr="00D46DE8">
        <w:trPr>
          <w:trHeight w:val="64"/>
        </w:trPr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2,660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1,867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1,006</w:t>
            </w:r>
          </w:p>
        </w:tc>
        <w:tc>
          <w:tcPr>
            <w:tcW w:w="269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</w:tr>
    </w:tbl>
    <w:p w:rsidR="00EB1F50" w:rsidRPr="00D46DE8" w:rsidRDefault="00EB1F50" w:rsidP="000C6FE9">
      <w:pPr>
        <w:rPr>
          <w:rFonts w:asciiTheme="majorBidi" w:hAnsiTheme="majorBidi" w:cstheme="majorBidi"/>
          <w:sz w:val="30"/>
          <w:szCs w:val="30"/>
        </w:rPr>
      </w:pPr>
    </w:p>
    <w:p w:rsidR="00792ECF" w:rsidRPr="00D46DE8" w:rsidRDefault="00792ECF" w:rsidP="00D46DE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6D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เจ้าหนี้อื่น</w:t>
      </w:r>
    </w:p>
    <w:p w:rsidR="00792ECF" w:rsidRPr="00D46DE8" w:rsidRDefault="00792ECF" w:rsidP="000C6F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62"/>
        <w:gridCol w:w="998"/>
        <w:gridCol w:w="262"/>
        <w:gridCol w:w="1088"/>
        <w:gridCol w:w="270"/>
        <w:gridCol w:w="990"/>
      </w:tblGrid>
      <w:tr w:rsidR="00792ECF" w:rsidRPr="00D46DE8" w:rsidTr="00F4501E">
        <w:trPr>
          <w:tblHeader/>
        </w:trPr>
        <w:tc>
          <w:tcPr>
            <w:tcW w:w="3420" w:type="dxa"/>
            <w:shd w:val="clear" w:color="auto" w:fill="auto"/>
          </w:tcPr>
          <w:p w:rsidR="00792ECF" w:rsidRPr="00D46DE8" w:rsidRDefault="00792ECF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92ECF" w:rsidRPr="00D46DE8" w:rsidRDefault="00792ECF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792ECF" w:rsidRPr="00D46DE8" w:rsidRDefault="00792ECF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792ECF" w:rsidRPr="00D46DE8" w:rsidRDefault="00792ECF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792ECF" w:rsidRPr="00D46DE8" w:rsidRDefault="00792ECF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DE8" w:rsidRPr="00D46DE8" w:rsidTr="00F4501E">
        <w:trPr>
          <w:trHeight w:val="74"/>
          <w:tblHeader/>
        </w:trPr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</w:t>
            </w: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</w:t>
            </w: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46D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46DE8" w:rsidRPr="00D46DE8" w:rsidTr="00F4501E">
        <w:trPr>
          <w:trHeight w:val="74"/>
          <w:tblHeader/>
        </w:trPr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46DE8" w:rsidRPr="00D46DE8" w:rsidTr="00F4501E">
        <w:trPr>
          <w:tblHeader/>
        </w:trPr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520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570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259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D46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D46DE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</w:tr>
      <w:tr w:rsidR="00D46DE8" w:rsidRPr="00D46DE8" w:rsidTr="00F4501E">
        <w:tc>
          <w:tcPr>
            <w:tcW w:w="342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00" w:type="dxa"/>
            <w:shd w:val="clear" w:color="auto" w:fill="auto"/>
          </w:tcPr>
          <w:p w:rsidR="00D46DE8" w:rsidRPr="00D46DE8" w:rsidRDefault="00D46DE8" w:rsidP="00D4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B2A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2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D46DE8" w:rsidRPr="00D46DE8" w:rsidRDefault="0023778E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D46DE8" w:rsidRPr="00D46DE8" w:rsidRDefault="00D46DE8" w:rsidP="00D46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46DE8" w:rsidRPr="00D46DE8" w:rsidRDefault="00D46DE8" w:rsidP="00D46D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966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992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275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956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984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275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90DD6" w:rsidRPr="00D46DE8" w:rsidTr="00F4501E">
        <w:tc>
          <w:tcPr>
            <w:tcW w:w="342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A90DD6" w:rsidRPr="00D46DE8" w:rsidRDefault="00A90DD6" w:rsidP="00A90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966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992</w:t>
            </w:r>
          </w:p>
        </w:tc>
        <w:tc>
          <w:tcPr>
            <w:tcW w:w="262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:rsidR="00A90DD6" w:rsidRPr="00D46DE8" w:rsidRDefault="00A90DD6" w:rsidP="00A9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0DD6" w:rsidRPr="00D46DE8" w:rsidRDefault="00A90DD6" w:rsidP="00A90DD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D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275</w:t>
            </w:r>
          </w:p>
        </w:tc>
      </w:tr>
    </w:tbl>
    <w:p w:rsidR="008B31C0" w:rsidRDefault="008B31C0" w:rsidP="0005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65508" w:rsidRDefault="00965508" w:rsidP="0005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965508" w:rsidRPr="00632943" w:rsidRDefault="00837729" w:rsidP="0096550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ประมาณการหนี้สิน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ผลขาดทุนของ</w:t>
      </w: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งาน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โครงการ</w:t>
      </w:r>
    </w:p>
    <w:p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02"/>
      </w:tblGrid>
      <w:tr w:rsidR="00965508" w:rsidRPr="00EA3831" w:rsidTr="00693B4E">
        <w:trPr>
          <w:tblHeader/>
        </w:trPr>
        <w:tc>
          <w:tcPr>
            <w:tcW w:w="4050" w:type="dxa"/>
            <w:shd w:val="clear" w:color="auto" w:fill="auto"/>
          </w:tcPr>
          <w:p w:rsidR="00965508" w:rsidRPr="00EA3831" w:rsidRDefault="00965508" w:rsidP="00693B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65508" w:rsidRPr="00A97B80" w:rsidTr="00693B4E">
        <w:trPr>
          <w:tblHeader/>
        </w:trPr>
        <w:tc>
          <w:tcPr>
            <w:tcW w:w="4050" w:type="dxa"/>
            <w:shd w:val="clear" w:color="auto" w:fill="auto"/>
          </w:tcPr>
          <w:p w:rsidR="00965508" w:rsidRPr="00EA3831" w:rsidRDefault="00965508" w:rsidP="006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5508" w:rsidRPr="00A97B80" w:rsidRDefault="00965508" w:rsidP="00693B4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65508" w:rsidRPr="00A97B80" w:rsidRDefault="00965508" w:rsidP="00693B4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65508" w:rsidRPr="00A97B80" w:rsidRDefault="00965508" w:rsidP="00693B4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65508" w:rsidRPr="00A97B80" w:rsidRDefault="00965508" w:rsidP="0069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965508" w:rsidRPr="00A97B80" w:rsidRDefault="00965508" w:rsidP="00693B4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965508" w:rsidRPr="00A97B80" w:rsidRDefault="00965508" w:rsidP="00693B4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:rsidR="00965508" w:rsidRPr="00A97B80" w:rsidRDefault="00965508" w:rsidP="00693B4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965508" w:rsidRPr="00EA3831" w:rsidTr="00693B4E">
        <w:trPr>
          <w:tblHeader/>
        </w:trPr>
        <w:tc>
          <w:tcPr>
            <w:tcW w:w="4050" w:type="dxa"/>
            <w:shd w:val="clear" w:color="auto" w:fill="auto"/>
          </w:tcPr>
          <w:p w:rsidR="00965508" w:rsidRPr="00EA3831" w:rsidRDefault="00965508" w:rsidP="006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965508" w:rsidRPr="00EA3831" w:rsidRDefault="00965508" w:rsidP="006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65508" w:rsidRPr="00EA3831" w:rsidTr="00693B4E">
        <w:tc>
          <w:tcPr>
            <w:tcW w:w="4050" w:type="dxa"/>
            <w:shd w:val="clear" w:color="auto" w:fill="auto"/>
          </w:tcPr>
          <w:p w:rsidR="00965508" w:rsidRPr="00EA3831" w:rsidRDefault="00965508" w:rsidP="00965508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508" w:rsidRPr="00EA3831" w:rsidTr="00693B4E">
        <w:tc>
          <w:tcPr>
            <w:tcW w:w="4050" w:type="dxa"/>
            <w:shd w:val="clear" w:color="auto" w:fill="auto"/>
          </w:tcPr>
          <w:p w:rsidR="00965508" w:rsidRPr="000E0185" w:rsidRDefault="00605F34" w:rsidP="0096550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965508"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965508" w:rsidRPr="00632943" w:rsidRDefault="0033168F" w:rsidP="009655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294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214D3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:rsidR="00965508" w:rsidRPr="00965508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5508" w:rsidRPr="00965508" w:rsidRDefault="00965508" w:rsidP="0096550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965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65508" w:rsidRPr="00965508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965508" w:rsidRPr="00965508" w:rsidRDefault="00487C6F" w:rsidP="009655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94B9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214D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C6F" w:rsidRPr="00EA3831" w:rsidTr="00693B4E">
        <w:tc>
          <w:tcPr>
            <w:tcW w:w="4050" w:type="dxa"/>
            <w:shd w:val="clear" w:color="auto" w:fill="auto"/>
          </w:tcPr>
          <w:p w:rsidR="00487C6F" w:rsidRPr="000E0185" w:rsidRDefault="00605F34" w:rsidP="0096550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:rsidR="00487C6F" w:rsidRPr="00632943" w:rsidRDefault="00632943" w:rsidP="009655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2943"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F214D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3D61F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3294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87C6F" w:rsidRPr="00965508" w:rsidRDefault="00487C6F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87C6F" w:rsidRPr="00965508" w:rsidRDefault="001B57C5" w:rsidP="0096550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87C6F" w:rsidRPr="00965508" w:rsidRDefault="00487C6F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487C6F" w:rsidRDefault="00605F34" w:rsidP="009655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C94B9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214D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87C6F" w:rsidRPr="00EA3831" w:rsidRDefault="00487C6F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487C6F" w:rsidRDefault="001B57C5" w:rsidP="0096550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508" w:rsidRPr="00EA3831" w:rsidTr="00965508">
        <w:tc>
          <w:tcPr>
            <w:tcW w:w="4050" w:type="dxa"/>
            <w:shd w:val="clear" w:color="auto" w:fill="auto"/>
          </w:tcPr>
          <w:p w:rsidR="00965508" w:rsidRPr="00EA3831" w:rsidRDefault="00965508" w:rsidP="00965508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EA38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="00E43F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965508" w:rsidRPr="00EA3831" w:rsidRDefault="00965508" w:rsidP="0096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5508" w:rsidRPr="00EA3831" w:rsidRDefault="00965508" w:rsidP="0096550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6A7A90" w:rsidRDefault="00414B56" w:rsidP="00B904E8">
      <w:pPr>
        <w:ind w:left="53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ประมาณการหนี้สินผลขาดทุนของงานโครงการเพิ่มขึ้น</w:t>
      </w:r>
      <w:r w:rsidRPr="00E15CFB"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E15CFB">
        <w:rPr>
          <w:rFonts w:ascii="Angsana New" w:hAnsi="Angsana New"/>
          <w:sz w:val="30"/>
          <w:szCs w:val="30"/>
          <w:cs/>
        </w:rPr>
        <w:t xml:space="preserve"> 30 </w:t>
      </w:r>
      <w:r w:rsidRPr="00E15CFB">
        <w:rPr>
          <w:rFonts w:ascii="Angsana New" w:hAnsi="Angsana New" w:hint="cs"/>
          <w:sz w:val="30"/>
          <w:szCs w:val="30"/>
          <w:cs/>
        </w:rPr>
        <w:t>กันยายน</w:t>
      </w:r>
      <w:r w:rsidRPr="00E15CFB">
        <w:rPr>
          <w:rFonts w:ascii="Angsana New" w:hAnsi="Angsana New"/>
          <w:sz w:val="30"/>
          <w:szCs w:val="30"/>
          <w:cs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จำนวนเงิน </w:t>
      </w:r>
      <w:r>
        <w:rPr>
          <w:rFonts w:ascii="Angsana New" w:hAnsi="Angsana New"/>
          <w:sz w:val="30"/>
          <w:szCs w:val="30"/>
        </w:rPr>
        <w:t xml:space="preserve">696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sz w:val="30"/>
          <w:szCs w:val="30"/>
        </w:rPr>
        <w:t xml:space="preserve">668 </w:t>
      </w:r>
      <w:r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ล้านบาทในงบการเงินรวมและงบการเงินเฉพาะกิจการ ตามลำดับ </w:t>
      </w:r>
      <w:r w:rsidR="002707A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="002707A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เกิดจาก</w:t>
      </w:r>
      <w:r w:rsidR="00E15CFB" w:rsidRPr="00E15CFB">
        <w:rPr>
          <w:rFonts w:ascii="Angsana New" w:hAnsi="Angsana New" w:hint="cs"/>
          <w:sz w:val="30"/>
          <w:szCs w:val="30"/>
          <w:cs/>
        </w:rPr>
        <w:t>งานโครงการ</w:t>
      </w:r>
      <w:r w:rsidRPr="00414B56">
        <w:rPr>
          <w:rFonts w:ascii="Angsana New" w:hAnsi="Angsana New" w:hint="cs"/>
          <w:sz w:val="30"/>
          <w:szCs w:val="30"/>
          <w:cs/>
        </w:rPr>
        <w:t>สายธุรกิจเน็ตเวิร์คโซลูชั่นส์</w:t>
      </w:r>
      <w:r w:rsidR="00E15CFB" w:rsidRPr="00414B56">
        <w:rPr>
          <w:rFonts w:ascii="Angsana New" w:hAnsi="Angsana New" w:hint="cs"/>
          <w:sz w:val="30"/>
          <w:szCs w:val="30"/>
          <w:cs/>
        </w:rPr>
        <w:t>กับหน่วยงานรัฐวิสาหกิจแห่งหนึ่ง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15CFB" w:rsidRPr="00E15CF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E15CFB" w:rsidRPr="00E15CFB">
        <w:rPr>
          <w:rFonts w:ascii="Angsana New" w:hAnsi="Angsana New"/>
          <w:sz w:val="30"/>
          <w:szCs w:val="30"/>
          <w:cs/>
        </w:rPr>
        <w:t xml:space="preserve"> 653 </w:t>
      </w:r>
      <w:r w:rsidR="00E15CFB" w:rsidRPr="00E15CFB">
        <w:rPr>
          <w:rFonts w:ascii="Angsana New" w:hAnsi="Angsana New" w:hint="cs"/>
          <w:sz w:val="30"/>
          <w:szCs w:val="30"/>
          <w:cs/>
        </w:rPr>
        <w:t>ล้านบาท</w:t>
      </w:r>
      <w:r w:rsidR="00E15CFB" w:rsidRPr="00E15CFB">
        <w:rPr>
          <w:rFonts w:ascii="Angsana New" w:hAnsi="Angsana New"/>
          <w:sz w:val="30"/>
          <w:szCs w:val="30"/>
          <w:cs/>
        </w:rPr>
        <w:t xml:space="preserve"> </w:t>
      </w:r>
      <w:r w:rsidR="00E15CFB" w:rsidRPr="00E15CFB">
        <w:rPr>
          <w:rFonts w:ascii="Angsana New" w:hAnsi="Angsana New" w:hint="cs"/>
          <w:sz w:val="30"/>
          <w:szCs w:val="30"/>
          <w:cs/>
        </w:rPr>
        <w:t>ผลขาดทุนดังกล่าวเกิดจากการเปลี่ยนแปลงแบบการก่อสร้าง</w:t>
      </w:r>
      <w:r w:rsidR="00E15CFB" w:rsidRPr="00E15CFB">
        <w:rPr>
          <w:rFonts w:ascii="Angsana New" w:hAnsi="Angsana New"/>
          <w:sz w:val="30"/>
          <w:szCs w:val="30"/>
          <w:cs/>
        </w:rPr>
        <w:t xml:space="preserve"> </w:t>
      </w:r>
      <w:r w:rsidR="00E15CFB" w:rsidRPr="00E15CFB">
        <w:rPr>
          <w:rFonts w:ascii="Angsana New" w:hAnsi="Angsana New" w:hint="cs"/>
          <w:sz w:val="30"/>
          <w:szCs w:val="30"/>
          <w:cs/>
        </w:rPr>
        <w:t>การเปลี่ยนแปลงอุปกรณ์หลักของงานโครงการที่มีนัยสำคัญ</w:t>
      </w:r>
      <w:r w:rsidR="00E15CFB" w:rsidRPr="00E15CFB">
        <w:rPr>
          <w:rFonts w:ascii="Angsana New" w:hAnsi="Angsana New"/>
          <w:sz w:val="30"/>
          <w:szCs w:val="30"/>
          <w:cs/>
        </w:rPr>
        <w:t xml:space="preserve"> </w:t>
      </w:r>
      <w:r w:rsidR="00E15CFB" w:rsidRPr="00E15CFB">
        <w:rPr>
          <w:rFonts w:ascii="Angsana New" w:hAnsi="Angsana New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ซึ่งเป็นปัจจัยภายนอกที่ไม่อาจควบคุมได้</w:t>
      </w:r>
      <w:r w:rsidR="00E15CFB" w:rsidRPr="00E15CFB">
        <w:rPr>
          <w:rFonts w:ascii="Angsana New" w:hAnsi="Angsana New"/>
          <w:sz w:val="30"/>
          <w:szCs w:val="30"/>
          <w:cs/>
        </w:rPr>
        <w:t xml:space="preserve"> </w:t>
      </w:r>
      <w:r w:rsidR="00E15CFB" w:rsidRPr="00E15CFB">
        <w:rPr>
          <w:rFonts w:ascii="Angsana New" w:hAnsi="Angsana New" w:hint="cs"/>
          <w:sz w:val="30"/>
          <w:szCs w:val="30"/>
          <w:cs/>
        </w:rPr>
        <w:t>ส่งผลให้บริษัททบทวนประมาณการต้นทุนของงานโครงการและเกิดผลขาดทุนจากงานโครงการดังกล่าว</w:t>
      </w:r>
      <w:r w:rsidR="00E15CFB" w:rsidRPr="00E15CFB">
        <w:rPr>
          <w:rFonts w:ascii="Angsana New" w:hAnsi="Angsana New"/>
          <w:sz w:val="30"/>
          <w:szCs w:val="30"/>
          <w:cs/>
        </w:rPr>
        <w:t xml:space="preserve">  </w:t>
      </w:r>
    </w:p>
    <w:p w:rsidR="009026C3" w:rsidRDefault="009026C3" w:rsidP="00B904E8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:rsidR="00E94C44" w:rsidRDefault="00E94C44" w:rsidP="00B904E8">
      <w:pPr>
        <w:ind w:left="53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นอกจากนี้ จากเหตุปัจจัยต่าง</w:t>
      </w:r>
      <w:r w:rsidR="006A4E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ๆ ข้างต้น ส่งผลกระทบต่อการทำงานให้สอดคล้องกับผังการเชื่อมประสานงาน </w:t>
      </w:r>
      <w:r w:rsidR="006A4EB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 xml:space="preserve">Key Dates: KD) </w:t>
      </w:r>
      <w:r>
        <w:rPr>
          <w:rFonts w:ascii="Angsana New" w:hAnsi="Angsana New" w:hint="cs"/>
          <w:sz w:val="30"/>
          <w:szCs w:val="30"/>
          <w:cs/>
        </w:rPr>
        <w:t xml:space="preserve">ให้แล้วเสร็จภายในเวลาที่กำหนดในสัญญาซึ่งประกอบด้วย ก) </w:t>
      </w:r>
      <w:r>
        <w:rPr>
          <w:rFonts w:ascii="Angsana New" w:hAnsi="Angsana New" w:hint="cs"/>
          <w:sz w:val="30"/>
          <w:szCs w:val="30"/>
        </w:rPr>
        <w:t xml:space="preserve">KD-01 </w:t>
      </w:r>
      <w:r>
        <w:rPr>
          <w:rFonts w:ascii="Angsana New" w:hAnsi="Angsana New" w:hint="cs"/>
          <w:sz w:val="30"/>
          <w:szCs w:val="30"/>
          <w:cs/>
        </w:rPr>
        <w:t xml:space="preserve">ส่งมอบงานบางส่วนภายในวันที่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 w:hint="cs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6A4E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ข) </w:t>
      </w:r>
      <w:r>
        <w:rPr>
          <w:rFonts w:ascii="Angsana New" w:hAnsi="Angsana New" w:hint="cs"/>
          <w:sz w:val="30"/>
          <w:szCs w:val="30"/>
        </w:rPr>
        <w:t xml:space="preserve">KD-02 </w:t>
      </w:r>
      <w:r>
        <w:rPr>
          <w:rFonts w:ascii="Angsana New" w:hAnsi="Angsana New" w:hint="cs"/>
          <w:sz w:val="30"/>
          <w:szCs w:val="30"/>
          <w:cs/>
        </w:rPr>
        <w:t xml:space="preserve">ส่งมอบงานทั้งหมดภายในวันที่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hint="cs"/>
          <w:sz w:val="30"/>
          <w:szCs w:val="30"/>
        </w:rPr>
        <w:t>2563</w:t>
      </w:r>
      <w:r w:rsidR="006A4EB2">
        <w:rPr>
          <w:rFonts w:ascii="Angsana New" w:hAnsi="Angsana New"/>
          <w:sz w:val="30"/>
          <w:szCs w:val="30"/>
        </w:rPr>
        <w:t xml:space="preserve"> (</w:t>
      </w:r>
      <w:r w:rsidR="006A4EB2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6A4EB2">
        <w:rPr>
          <w:rFonts w:ascii="Angsana New" w:hAnsi="Angsana New"/>
          <w:sz w:val="30"/>
          <w:szCs w:val="30"/>
        </w:rPr>
        <w:t xml:space="preserve">21 </w:t>
      </w:r>
      <w:r w:rsidR="006A4EB2">
        <w:rPr>
          <w:rFonts w:ascii="Angsana New" w:hAnsi="Angsana New" w:hint="cs"/>
          <w:sz w:val="30"/>
          <w:szCs w:val="30"/>
          <w:cs/>
        </w:rPr>
        <w:t>(ก))</w:t>
      </w:r>
    </w:p>
    <w:p w:rsidR="00E94C44" w:rsidRDefault="00E94C44" w:rsidP="00B904E8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:rsidR="009026C3" w:rsidRPr="00DB44F7" w:rsidRDefault="009026C3" w:rsidP="006A4EB2">
      <w:pPr>
        <w:jc w:val="thaiDistribute"/>
        <w:rPr>
          <w:rFonts w:ascii="Angsana New" w:hAnsi="Angsana New"/>
          <w:sz w:val="30"/>
          <w:szCs w:val="30"/>
          <w:cs/>
        </w:rPr>
        <w:sectPr w:rsidR="009026C3" w:rsidRPr="00DB44F7" w:rsidSect="0047234C">
          <w:headerReference w:type="default" r:id="rId25"/>
          <w:pgSz w:w="11909" w:h="16834" w:code="9"/>
          <w:pgMar w:top="691" w:right="1152" w:bottom="1080" w:left="1152" w:header="720" w:footer="720" w:gutter="0"/>
          <w:cols w:space="720"/>
        </w:sectPr>
      </w:pPr>
    </w:p>
    <w:p w:rsidR="004E362B" w:rsidRDefault="004E362B" w:rsidP="000A7EB7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A222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</w:t>
      </w:r>
      <w:r w:rsidR="006E22B6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ดำเนินงาน</w:t>
      </w:r>
      <w:r w:rsidR="00852FB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:rsidR="00FD51D6" w:rsidRDefault="00FD51D6" w:rsidP="00FD51D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14868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538"/>
        <w:gridCol w:w="630"/>
        <w:gridCol w:w="237"/>
        <w:gridCol w:w="573"/>
        <w:gridCol w:w="236"/>
        <w:gridCol w:w="664"/>
        <w:gridCol w:w="236"/>
        <w:gridCol w:w="664"/>
        <w:gridCol w:w="236"/>
        <w:gridCol w:w="14"/>
        <w:gridCol w:w="650"/>
        <w:gridCol w:w="236"/>
        <w:gridCol w:w="664"/>
        <w:gridCol w:w="236"/>
        <w:gridCol w:w="574"/>
        <w:gridCol w:w="236"/>
        <w:gridCol w:w="664"/>
        <w:gridCol w:w="258"/>
        <w:gridCol w:w="642"/>
        <w:gridCol w:w="236"/>
        <w:gridCol w:w="664"/>
        <w:gridCol w:w="236"/>
        <w:gridCol w:w="664"/>
        <w:gridCol w:w="270"/>
        <w:gridCol w:w="630"/>
        <w:gridCol w:w="270"/>
        <w:gridCol w:w="720"/>
        <w:gridCol w:w="270"/>
        <w:gridCol w:w="720"/>
      </w:tblGrid>
      <w:tr w:rsidR="00AF2718" w:rsidRPr="00A97B80" w:rsidTr="00AF2718">
        <w:trPr>
          <w:trHeight w:val="360"/>
          <w:tblHeader/>
        </w:trPr>
        <w:tc>
          <w:tcPr>
            <w:tcW w:w="14868" w:type="dxa"/>
            <w:gridSpan w:val="29"/>
            <w:vAlign w:val="bottom"/>
          </w:tcPr>
          <w:p w:rsidR="00AF2718" w:rsidRPr="001D3389" w:rsidRDefault="00AF2718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00CA1" w:rsidRPr="00A97B80" w:rsidTr="00AF2718">
        <w:trPr>
          <w:trHeight w:val="360"/>
          <w:tblHeader/>
        </w:trPr>
        <w:tc>
          <w:tcPr>
            <w:tcW w:w="2538" w:type="dxa"/>
            <w:vAlign w:val="bottom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6" w:firstLine="306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440" w:type="dxa"/>
            <w:gridSpan w:val="3"/>
            <w:vAlign w:val="bottom"/>
            <w:hideMark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  <w:hideMark/>
          </w:tcPr>
          <w:p w:rsidR="00600CA1" w:rsidRPr="005E5DEC" w:rsidRDefault="00600CA1" w:rsidP="00B17B96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บริการอาหารและ</w:t>
            </w:r>
            <w:r w:rsidRPr="001D338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การจัดจำหน่าย</w:t>
            </w:r>
          </w:p>
        </w:tc>
        <w:tc>
          <w:tcPr>
            <w:tcW w:w="236" w:type="dxa"/>
            <w:hideMark/>
          </w:tcPr>
          <w:p w:rsidR="00600CA1" w:rsidRPr="005E5DEC" w:rsidRDefault="00600CA1" w:rsidP="00B17B96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vAlign w:val="bottom"/>
            <w:hideMark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พลังงาน</w:t>
            </w:r>
          </w:p>
        </w:tc>
        <w:tc>
          <w:tcPr>
            <w:tcW w:w="236" w:type="dxa"/>
            <w:hideMark/>
          </w:tcPr>
          <w:p w:rsidR="00600CA1" w:rsidRPr="005E5DEC" w:rsidRDefault="00600CA1" w:rsidP="00B17B96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58" w:type="dxa"/>
          </w:tcPr>
          <w:p w:rsidR="00600CA1" w:rsidRPr="005E5DEC" w:rsidRDefault="00600CA1" w:rsidP="00B17B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42" w:type="dxa"/>
            <w:gridSpan w:val="3"/>
            <w:vAlign w:val="bottom"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</w:p>
        </w:tc>
        <w:tc>
          <w:tcPr>
            <w:tcW w:w="236" w:type="dxa"/>
          </w:tcPr>
          <w:p w:rsidR="00600CA1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0" w:type="dxa"/>
          </w:tcPr>
          <w:p w:rsidR="00600CA1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600CA1" w:rsidRPr="001D3389" w:rsidRDefault="00600CA1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600CA1" w:rsidRPr="00A97B80" w:rsidTr="00AF2718">
        <w:trPr>
          <w:trHeight w:val="360"/>
          <w:tblHeader/>
        </w:trPr>
        <w:tc>
          <w:tcPr>
            <w:tcW w:w="2538" w:type="dxa"/>
            <w:noWrap/>
            <w:vAlign w:val="bottom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30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630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7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58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42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</w:tr>
      <w:tr w:rsidR="00600CA1" w:rsidRPr="00A97B80" w:rsidTr="00AF2718">
        <w:trPr>
          <w:trHeight w:val="374"/>
          <w:tblHeader/>
        </w:trPr>
        <w:tc>
          <w:tcPr>
            <w:tcW w:w="2538" w:type="dxa"/>
            <w:vAlign w:val="bottom"/>
          </w:tcPr>
          <w:p w:rsidR="00600CA1" w:rsidRPr="005E5DEC" w:rsidRDefault="00600CA1" w:rsidP="00B17B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0" w:type="dxa"/>
            <w:gridSpan w:val="28"/>
            <w:vAlign w:val="center"/>
          </w:tcPr>
          <w:p w:rsidR="00600CA1" w:rsidRPr="00A424E8" w:rsidRDefault="00600CA1" w:rsidP="00AF2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AF2718" w:rsidRPr="00A97B80" w:rsidTr="00AF2718">
        <w:trPr>
          <w:trHeight w:val="374"/>
        </w:trPr>
        <w:tc>
          <w:tcPr>
            <w:tcW w:w="2538" w:type="dxa"/>
            <w:vAlign w:val="bottom"/>
          </w:tcPr>
          <w:p w:rsidR="00AF2718" w:rsidRPr="005E5DEC" w:rsidRDefault="00AF2718" w:rsidP="00B17B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852FB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12330" w:type="dxa"/>
            <w:gridSpan w:val="28"/>
          </w:tcPr>
          <w:p w:rsidR="00AF2718" w:rsidRPr="00A424E8" w:rsidRDefault="00AF2718" w:rsidP="00B17B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00CA1" w:rsidRPr="000E0185" w:rsidTr="00AF2718">
        <w:trPr>
          <w:trHeight w:val="374"/>
        </w:trPr>
        <w:tc>
          <w:tcPr>
            <w:tcW w:w="2538" w:type="dxa"/>
            <w:noWrap/>
            <w:vAlign w:val="bottom"/>
            <w:hideMark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E5DEC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3320FE" w:rsidRDefault="005B3104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320F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71</w:t>
            </w:r>
            <w:r w:rsidR="008A2974" w:rsidRPr="003320F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  <w:hideMark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834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734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501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359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600</w:t>
            </w:r>
          </w:p>
        </w:tc>
        <w:tc>
          <w:tcPr>
            <w:tcW w:w="258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605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651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153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197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3,326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3,440</w:t>
            </w:r>
          </w:p>
        </w:tc>
      </w:tr>
      <w:tr w:rsidR="00600CA1" w:rsidRPr="000E0185" w:rsidTr="00AF2718">
        <w:trPr>
          <w:trHeight w:val="374"/>
        </w:trPr>
        <w:tc>
          <w:tcPr>
            <w:tcW w:w="2538" w:type="dxa"/>
            <w:noWrap/>
            <w:vAlign w:val="bottom"/>
            <w:hideMark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E5DEC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3320FE" w:rsidRDefault="005B3104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320F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  <w:hideMark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58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  <w:r w:rsidR="003320F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127</w:t>
            </w:r>
          </w:p>
        </w:tc>
      </w:tr>
      <w:tr w:rsidR="00600CA1" w:rsidRPr="000E0185" w:rsidTr="00AF2718">
        <w:trPr>
          <w:trHeight w:val="374"/>
        </w:trPr>
        <w:tc>
          <w:tcPr>
            <w:tcW w:w="2538" w:type="dxa"/>
            <w:vAlign w:val="bottom"/>
            <w:hideMark/>
          </w:tcPr>
          <w:p w:rsidR="00600CA1" w:rsidRPr="005E5DEC" w:rsidRDefault="00EA7325" w:rsidP="00AF2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3320FE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320F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="003320FE" w:rsidRPr="003320F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vAlign w:val="bottom"/>
            <w:hideMark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832</w:t>
            </w:r>
          </w:p>
        </w:tc>
        <w:tc>
          <w:tcPr>
            <w:tcW w:w="250" w:type="dxa"/>
            <w:gridSpan w:val="2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535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370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622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608</w:t>
            </w:r>
          </w:p>
        </w:tc>
        <w:tc>
          <w:tcPr>
            <w:tcW w:w="258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697</w:t>
            </w:r>
          </w:p>
        </w:tc>
        <w:tc>
          <w:tcPr>
            <w:tcW w:w="236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216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0CA1" w:rsidRPr="005E5DEC" w:rsidRDefault="004B35C7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3,47</w:t>
            </w:r>
            <w:r w:rsidR="003320F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00CA1" w:rsidRPr="005E5DEC" w:rsidRDefault="00600CA1" w:rsidP="00AF2718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3,567</w:t>
            </w:r>
          </w:p>
        </w:tc>
      </w:tr>
      <w:tr w:rsidR="00600CA1" w:rsidRPr="00231EDB" w:rsidTr="00231EDB">
        <w:trPr>
          <w:trHeight w:val="188"/>
        </w:trPr>
        <w:tc>
          <w:tcPr>
            <w:tcW w:w="2538" w:type="dxa"/>
            <w:noWrap/>
            <w:vAlign w:val="bottom"/>
          </w:tcPr>
          <w:p w:rsidR="00600CA1" w:rsidRPr="00231EDB" w:rsidRDefault="00600CA1" w:rsidP="00AF27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00CA1" w:rsidRPr="00231EDB" w:rsidRDefault="00600CA1" w:rsidP="00600CA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AF2718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AF2718" w:rsidRPr="00A414B7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414B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AF2718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AF2718" w:rsidRPr="001D3389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7A62C4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7A62C4" w:rsidRPr="00BF7A67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30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705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</w:t>
            </w:r>
            <w:r w:rsidR="007133A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7A62C4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8" w:type="dxa"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7A62C4" w:rsidRPr="005E5DE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705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7A62C4" w:rsidRPr="005E5DE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792</w:t>
            </w:r>
          </w:p>
        </w:tc>
      </w:tr>
      <w:tr w:rsidR="00AF2718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AF2718" w:rsidRPr="00BF7A67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30" w:type="dxa"/>
            <w:noWrap/>
            <w:vAlign w:val="bottom"/>
          </w:tcPr>
          <w:p w:rsidR="00AF2718" w:rsidRPr="005E5DEC" w:rsidRDefault="005B651C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338</w:t>
            </w:r>
          </w:p>
        </w:tc>
        <w:tc>
          <w:tcPr>
            <w:tcW w:w="237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AF2718" w:rsidRPr="005E5DEC" w:rsidRDefault="005B651C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AF2718" w:rsidRPr="005E5DEC" w:rsidRDefault="00487C6F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58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AF2718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AF2718" w:rsidRPr="005E5DEC" w:rsidRDefault="00AF2718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463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AF2718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AF2718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:rsidR="00AF2718" w:rsidRPr="005E5DEC" w:rsidRDefault="005B651C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AF2718" w:rsidRPr="005E5DEC" w:rsidRDefault="005B651C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AF2718" w:rsidRPr="005E5DEC" w:rsidRDefault="00487C6F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</w:t>
            </w:r>
            <w:r w:rsidR="007133A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58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AF2718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AF2718" w:rsidRPr="005E5DEC" w:rsidRDefault="00AF2718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  <w:r w:rsidR="006368BE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1,11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1,10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7A62C4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7A62C4" w:rsidRPr="0081079E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7A62C4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8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7A62C4" w:rsidRPr="005E5DE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6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7A62C4" w:rsidRPr="005E5DE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426</w:t>
            </w:r>
          </w:p>
        </w:tc>
        <w:tc>
          <w:tcPr>
            <w:tcW w:w="236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7A62C4" w:rsidRPr="005E5DEC" w:rsidRDefault="00221056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7A62C4" w:rsidRPr="005E5DE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7A62C4" w:rsidRPr="005E5DE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426</w:t>
            </w:r>
          </w:p>
        </w:tc>
      </w:tr>
      <w:tr w:rsidR="00AF2718" w:rsidRPr="000E0185" w:rsidTr="00AF2718">
        <w:trPr>
          <w:trHeight w:val="374"/>
        </w:trPr>
        <w:tc>
          <w:tcPr>
            <w:tcW w:w="2538" w:type="dxa"/>
            <w:noWrap/>
            <w:vAlign w:val="bottom"/>
          </w:tcPr>
          <w:p w:rsidR="00AF2718" w:rsidRPr="0081079E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บำรุงรักษาและบริการอื่น</w:t>
            </w:r>
          </w:p>
        </w:tc>
        <w:tc>
          <w:tcPr>
            <w:tcW w:w="630" w:type="dxa"/>
            <w:noWrap/>
            <w:vAlign w:val="bottom"/>
          </w:tcPr>
          <w:p w:rsidR="00AF2718" w:rsidRPr="005E5DEC" w:rsidRDefault="005B651C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</w:t>
            </w:r>
            <w:r w:rsidR="007133A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AF2718" w:rsidRPr="005E5DEC" w:rsidRDefault="005B651C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3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487C6F" w:rsidP="003D4779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AF2718" w:rsidRPr="005E5DEC" w:rsidRDefault="00487C6F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7133A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noWrap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58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210</w:t>
            </w:r>
          </w:p>
        </w:tc>
        <w:tc>
          <w:tcPr>
            <w:tcW w:w="236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AF2718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51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:rsidR="00AF2718" w:rsidRPr="005E5DEC" w:rsidRDefault="00AF2718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AF2718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56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7A62C4" w:rsidRPr="000E0185" w:rsidTr="00E81C3A">
        <w:trPr>
          <w:trHeight w:val="374"/>
        </w:trPr>
        <w:tc>
          <w:tcPr>
            <w:tcW w:w="2538" w:type="dxa"/>
            <w:noWrap/>
            <w:vAlign w:val="bottom"/>
          </w:tcPr>
          <w:p w:rsidR="007A62C4" w:rsidRPr="00BF7A67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7133AD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7A62C4" w:rsidP="0022105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7133A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22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7133AD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7133AD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9D0BA0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7A62C4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8" w:type="dxa"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:rsidR="007A62C4" w:rsidRPr="005E5DEC" w:rsidRDefault="009D0BA0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7A62C4" w:rsidRPr="005E5DEC" w:rsidRDefault="00221056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7A62C4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7A62C4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A62C4" w:rsidRPr="005E5DEC" w:rsidRDefault="009D0BA0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70" w:type="dxa"/>
            <w:vAlign w:val="bottom"/>
          </w:tcPr>
          <w:p w:rsidR="007A62C4" w:rsidRPr="005E5DEC" w:rsidRDefault="007A62C4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7A62C4" w:rsidRPr="005E5DEC" w:rsidRDefault="006368BE" w:rsidP="00AF27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 w:rsidR="009D0BA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7A62C4" w:rsidRPr="00A97B80" w:rsidTr="00E81C3A">
        <w:trPr>
          <w:trHeight w:val="374"/>
        </w:trPr>
        <w:tc>
          <w:tcPr>
            <w:tcW w:w="2538" w:type="dxa"/>
            <w:noWrap/>
            <w:vAlign w:val="bottom"/>
            <w:hideMark/>
          </w:tcPr>
          <w:p w:rsidR="007A62C4" w:rsidRPr="001D3389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B651C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71</w:t>
            </w:r>
            <w:r w:rsidR="009D0BA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noWrap/>
            <w:vAlign w:val="bottom"/>
          </w:tcPr>
          <w:p w:rsidR="007A62C4" w:rsidRPr="005B651C" w:rsidRDefault="007A62C4" w:rsidP="007A62C4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834</w:t>
            </w:r>
          </w:p>
        </w:tc>
        <w:tc>
          <w:tcPr>
            <w:tcW w:w="236" w:type="dxa"/>
            <w:noWrap/>
            <w:vAlign w:val="bottom"/>
          </w:tcPr>
          <w:p w:rsidR="007A62C4" w:rsidRPr="005B651C" w:rsidRDefault="007A62C4" w:rsidP="007A62C4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7A62C4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62C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73</w:t>
            </w:r>
            <w:r w:rsidR="007133A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7A62C4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62C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799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7A62C4" w:rsidRPr="005E5DEC" w:rsidRDefault="007A62C4" w:rsidP="007A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5B651C" w:rsidRDefault="00487C6F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501</w:t>
            </w:r>
          </w:p>
        </w:tc>
        <w:tc>
          <w:tcPr>
            <w:tcW w:w="236" w:type="dxa"/>
            <w:noWrap/>
            <w:vAlign w:val="bottom"/>
          </w:tcPr>
          <w:p w:rsidR="007A62C4" w:rsidRPr="005B651C" w:rsidRDefault="007A62C4" w:rsidP="007A62C4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5B651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7133A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noWrap/>
            <w:vAlign w:val="bottom"/>
          </w:tcPr>
          <w:p w:rsidR="007A62C4" w:rsidRPr="005B651C" w:rsidRDefault="007A62C4" w:rsidP="007A62C4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5B651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="006368B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:rsidR="007A62C4" w:rsidRPr="005B651C" w:rsidRDefault="007A62C4" w:rsidP="007A62C4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7A62C4" w:rsidRPr="005B651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600</w:t>
            </w:r>
          </w:p>
        </w:tc>
        <w:tc>
          <w:tcPr>
            <w:tcW w:w="258" w:type="dxa"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62C4" w:rsidRPr="005B651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</w:t>
            </w:r>
            <w:r w:rsidR="009D0BA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:rsidR="007A62C4" w:rsidRPr="005B651C" w:rsidRDefault="007A62C4" w:rsidP="007A62C4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62C4" w:rsidRPr="005B651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651</w:t>
            </w:r>
          </w:p>
        </w:tc>
        <w:tc>
          <w:tcPr>
            <w:tcW w:w="236" w:type="dxa"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62C4" w:rsidRPr="005B651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368B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70" w:type="dxa"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62C4" w:rsidRPr="005B651C" w:rsidRDefault="00221056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368B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70" w:type="dxa"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62C4" w:rsidRPr="005B651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3,326</w:t>
            </w:r>
          </w:p>
        </w:tc>
        <w:tc>
          <w:tcPr>
            <w:tcW w:w="270" w:type="dxa"/>
            <w:vAlign w:val="bottom"/>
          </w:tcPr>
          <w:p w:rsidR="007A62C4" w:rsidRPr="005B651C" w:rsidRDefault="007A62C4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62C4" w:rsidRPr="005B651C" w:rsidRDefault="006368BE" w:rsidP="007A62C4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3,440</w:t>
            </w:r>
          </w:p>
        </w:tc>
      </w:tr>
      <w:tr w:rsidR="00231EDB" w:rsidRPr="00231EDB" w:rsidTr="00A3205F">
        <w:trPr>
          <w:trHeight w:val="116"/>
        </w:trPr>
        <w:tc>
          <w:tcPr>
            <w:tcW w:w="2538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231EDB" w:rsidRPr="00231EDB" w:rsidRDefault="00231EDB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231EDB" w:rsidRPr="00231EDB" w:rsidRDefault="00231EDB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10"/>
                <w:szCs w:val="10"/>
                <w:lang w:eastAsia="zh-CN"/>
              </w:rPr>
            </w:pPr>
          </w:p>
        </w:tc>
      </w:tr>
      <w:tr w:rsidR="00EA7325" w:rsidRPr="00A97B80" w:rsidTr="00231EDB">
        <w:trPr>
          <w:trHeight w:val="374"/>
        </w:trPr>
        <w:tc>
          <w:tcPr>
            <w:tcW w:w="2538" w:type="dxa"/>
            <w:noWrap/>
            <w:vAlign w:val="bottom"/>
          </w:tcPr>
          <w:p w:rsidR="00EA7325" w:rsidRPr="00BF7A67" w:rsidRDefault="00EA7325" w:rsidP="00EA7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EA7325" w:rsidRDefault="00EA7325" w:rsidP="00EA732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14885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114885" w:rsidRPr="001D3389" w:rsidRDefault="00114885" w:rsidP="0011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BF7A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335</w:t>
            </w:r>
          </w:p>
        </w:tc>
        <w:tc>
          <w:tcPr>
            <w:tcW w:w="237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726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790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8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7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1,203</w:t>
            </w:r>
          </w:p>
        </w:tc>
        <w:tc>
          <w:tcPr>
            <w:tcW w:w="27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1,326</w:t>
            </w:r>
          </w:p>
        </w:tc>
      </w:tr>
      <w:tr w:rsidR="00114885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114885" w:rsidRPr="00BF7A67" w:rsidRDefault="00114885" w:rsidP="0011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237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389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336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532</w:t>
            </w:r>
          </w:p>
        </w:tc>
        <w:tc>
          <w:tcPr>
            <w:tcW w:w="236" w:type="dxa"/>
            <w:noWrap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585</w:t>
            </w:r>
          </w:p>
        </w:tc>
        <w:tc>
          <w:tcPr>
            <w:tcW w:w="258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36" w:type="dxa"/>
            <w:vAlign w:val="bottom"/>
          </w:tcPr>
          <w:p w:rsidR="00114885" w:rsidRPr="005E5DEC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636</w:t>
            </w:r>
          </w:p>
        </w:tc>
        <w:tc>
          <w:tcPr>
            <w:tcW w:w="236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27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7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2,123</w:t>
            </w:r>
          </w:p>
        </w:tc>
        <w:tc>
          <w:tcPr>
            <w:tcW w:w="270" w:type="dxa"/>
            <w:vAlign w:val="bottom"/>
          </w:tcPr>
          <w:p w:rsidR="00114885" w:rsidRPr="005E5DEC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2,114</w:t>
            </w:r>
          </w:p>
        </w:tc>
      </w:tr>
      <w:tr w:rsidR="00114885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114885" w:rsidRPr="001D3389" w:rsidRDefault="00114885" w:rsidP="00114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37" w:type="dxa"/>
            <w:noWrap/>
            <w:vAlign w:val="bottom"/>
          </w:tcPr>
          <w:p w:rsidR="00114885" w:rsidRPr="00114885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834</w:t>
            </w:r>
          </w:p>
        </w:tc>
        <w:tc>
          <w:tcPr>
            <w:tcW w:w="236" w:type="dxa"/>
            <w:noWrap/>
            <w:vAlign w:val="bottom"/>
          </w:tcPr>
          <w:p w:rsidR="00114885" w:rsidRPr="00114885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734</w:t>
            </w:r>
          </w:p>
        </w:tc>
        <w:tc>
          <w:tcPr>
            <w:tcW w:w="236" w:type="dxa"/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799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501</w:t>
            </w:r>
          </w:p>
        </w:tc>
        <w:tc>
          <w:tcPr>
            <w:tcW w:w="236" w:type="dxa"/>
            <w:noWrap/>
            <w:vAlign w:val="bottom"/>
          </w:tcPr>
          <w:p w:rsidR="00114885" w:rsidRPr="00114885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359</w:t>
            </w:r>
          </w:p>
        </w:tc>
        <w:tc>
          <w:tcPr>
            <w:tcW w:w="236" w:type="dxa"/>
            <w:noWrap/>
            <w:vAlign w:val="bottom"/>
          </w:tcPr>
          <w:p w:rsidR="00114885" w:rsidRPr="00114885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36" w:type="dxa"/>
            <w:noWrap/>
            <w:vAlign w:val="bottom"/>
          </w:tcPr>
          <w:p w:rsidR="00114885" w:rsidRPr="00114885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114885" w:rsidRPr="00114885" w:rsidRDefault="008E5E5A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600</w:t>
            </w:r>
          </w:p>
        </w:tc>
        <w:tc>
          <w:tcPr>
            <w:tcW w:w="258" w:type="dxa"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605</w:t>
            </w:r>
          </w:p>
        </w:tc>
        <w:tc>
          <w:tcPr>
            <w:tcW w:w="236" w:type="dxa"/>
            <w:vAlign w:val="bottom"/>
          </w:tcPr>
          <w:p w:rsidR="00114885" w:rsidRPr="00114885" w:rsidRDefault="00114885" w:rsidP="0011488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651</w:t>
            </w:r>
          </w:p>
        </w:tc>
        <w:tc>
          <w:tcPr>
            <w:tcW w:w="236" w:type="dxa"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153</w:t>
            </w:r>
          </w:p>
        </w:tc>
        <w:tc>
          <w:tcPr>
            <w:tcW w:w="270" w:type="dxa"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197</w:t>
            </w:r>
          </w:p>
        </w:tc>
        <w:tc>
          <w:tcPr>
            <w:tcW w:w="270" w:type="dxa"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3,326</w:t>
            </w:r>
          </w:p>
        </w:tc>
        <w:tc>
          <w:tcPr>
            <w:tcW w:w="270" w:type="dxa"/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4885" w:rsidRPr="00114885" w:rsidRDefault="00114885" w:rsidP="0011488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3,440</w:t>
            </w:r>
          </w:p>
        </w:tc>
      </w:tr>
      <w:tr w:rsidR="00EA7325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Pr="005E5DEC" w:rsidRDefault="00EA7325" w:rsidP="00D100B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Default="00EA7325" w:rsidP="00EA732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EA7325" w:rsidRPr="005E5DEC" w:rsidRDefault="00EA7325" w:rsidP="00EA7325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EA7325" w:rsidRPr="005E5DEC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EA7325" w:rsidRDefault="00EA7325" w:rsidP="00EA732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E5E5A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8E5E5A" w:rsidRPr="00573D92" w:rsidRDefault="008E5E5A" w:rsidP="008E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:rsidR="008E5E5A" w:rsidRPr="00573D92" w:rsidRDefault="008E5E5A" w:rsidP="008E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ก่อนต้นทุนทางการ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เงิน</w:t>
            </w:r>
          </w:p>
          <w:p w:rsidR="008E5E5A" w:rsidRPr="00573D92" w:rsidRDefault="008E5E5A" w:rsidP="008E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  <w:t>ภาษีเงินได้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และต้นทุนบริการ</w:t>
            </w:r>
          </w:p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7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A424E8" w:rsidRDefault="008E5E5A" w:rsidP="008E5E5A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(6)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(714)</w:t>
            </w: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8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(55)</w:t>
            </w: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0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(693)</w:t>
            </w: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128</w:t>
            </w:r>
          </w:p>
        </w:tc>
      </w:tr>
      <w:tr w:rsidR="008E5E5A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E5E5A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E5E5A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E5E5A" w:rsidRPr="00A97B80" w:rsidTr="00EA7325">
        <w:trPr>
          <w:trHeight w:val="374"/>
        </w:trPr>
        <w:tc>
          <w:tcPr>
            <w:tcW w:w="2538" w:type="dxa"/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Default="008E5E5A" w:rsidP="008E5E5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907"/>
                <w:tab w:val="decimal" w:pos="609"/>
              </w:tabs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8E5E5A" w:rsidRPr="005E5DEC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A62B2C" w:rsidRDefault="00A62B2C" w:rsidP="0081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00CA1" w:rsidRDefault="00600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00CA1" w:rsidRPr="00C7075C" w:rsidRDefault="00600CA1" w:rsidP="00600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1488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547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3"/>
      </w:tblGrid>
      <w:tr w:rsidR="00EA7325" w:rsidRPr="00A97B80" w:rsidTr="006C327B">
        <w:trPr>
          <w:trHeight w:val="360"/>
          <w:tblHeader/>
        </w:trPr>
        <w:tc>
          <w:tcPr>
            <w:tcW w:w="14880" w:type="dxa"/>
            <w:gridSpan w:val="29"/>
            <w:vAlign w:val="bottom"/>
          </w:tcPr>
          <w:p w:rsidR="00EA7325" w:rsidRPr="001D3389" w:rsidRDefault="00EA7325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00CA1" w:rsidRPr="00A97B80" w:rsidTr="006C327B">
        <w:trPr>
          <w:trHeight w:val="360"/>
          <w:tblHeader/>
        </w:trPr>
        <w:tc>
          <w:tcPr>
            <w:tcW w:w="2547" w:type="dxa"/>
            <w:vAlign w:val="bottom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เก้า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บริการอาหารและ</w:t>
            </w:r>
            <w:r w:rsidRPr="001D338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การจัดจำหน่าย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vAlign w:val="bottom"/>
            <w:hideMark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พลังงาน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</w:p>
        </w:tc>
        <w:tc>
          <w:tcPr>
            <w:tcW w:w="270" w:type="dxa"/>
          </w:tcPr>
          <w:p w:rsidR="00600CA1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0" w:type="dxa"/>
          </w:tcPr>
          <w:p w:rsidR="00600CA1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3" w:type="dxa"/>
            <w:gridSpan w:val="3"/>
            <w:vAlign w:val="bottom"/>
          </w:tcPr>
          <w:p w:rsidR="00600CA1" w:rsidRPr="001D3389" w:rsidRDefault="00600CA1" w:rsidP="0060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600CA1" w:rsidRPr="00A97B80" w:rsidTr="007133AD">
        <w:trPr>
          <w:trHeight w:val="360"/>
          <w:tblHeader/>
        </w:trPr>
        <w:tc>
          <w:tcPr>
            <w:tcW w:w="2547" w:type="dxa"/>
            <w:noWrap/>
            <w:vAlign w:val="bottom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30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กันยายน</w:t>
            </w:r>
          </w:p>
        </w:tc>
        <w:tc>
          <w:tcPr>
            <w:tcW w:w="630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7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600CA1" w:rsidRPr="00A424E8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600CA1" w:rsidRPr="00A424E8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8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600CA1" w:rsidRPr="00A424E8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600CA1" w:rsidRPr="00A424E8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600CA1" w:rsidRPr="00A424E8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600CA1" w:rsidRPr="00A424E8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600CA1" w:rsidRPr="005E5DEC" w:rsidRDefault="00600CA1" w:rsidP="00600CA1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</w:tcPr>
          <w:p w:rsidR="00600CA1" w:rsidRPr="005E5DEC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</w:tr>
      <w:tr w:rsidR="00600CA1" w:rsidRPr="00A97B80" w:rsidTr="006C327B">
        <w:trPr>
          <w:trHeight w:val="360"/>
          <w:tblHeader/>
        </w:trPr>
        <w:tc>
          <w:tcPr>
            <w:tcW w:w="2547" w:type="dxa"/>
            <w:vAlign w:val="bottom"/>
          </w:tcPr>
          <w:p w:rsidR="00600CA1" w:rsidRPr="00A424E8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3" w:type="dxa"/>
            <w:gridSpan w:val="28"/>
          </w:tcPr>
          <w:p w:rsidR="00600CA1" w:rsidRPr="00A424E8" w:rsidRDefault="00600CA1" w:rsidP="0060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EA7325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EA7325" w:rsidRPr="00A424E8" w:rsidRDefault="00620480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52FB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EA7325" w:rsidRPr="00A424E8" w:rsidRDefault="00EA7325" w:rsidP="0037061D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A424E8" w:rsidRDefault="00EA7325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A424E8" w:rsidRDefault="00EA7325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EA7325" w:rsidRPr="00A424E8" w:rsidRDefault="00EA7325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:rsidR="00EA7325" w:rsidRPr="00A424E8" w:rsidRDefault="00EA7325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A424E8" w:rsidRDefault="00EA7325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EA7325" w:rsidRPr="00A424E8" w:rsidRDefault="00EA7325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EA7325" w:rsidRPr="00A424E8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bottom"/>
          </w:tcPr>
          <w:p w:rsidR="00EA7325" w:rsidRDefault="00EA7325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37061D" w:rsidRPr="00A97B80" w:rsidTr="007133AD">
        <w:trPr>
          <w:trHeight w:val="374"/>
        </w:trPr>
        <w:tc>
          <w:tcPr>
            <w:tcW w:w="2547" w:type="dxa"/>
            <w:noWrap/>
            <w:vAlign w:val="bottom"/>
            <w:hideMark/>
          </w:tcPr>
          <w:p w:rsidR="0037061D" w:rsidRPr="00A424E8" w:rsidRDefault="0037061D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2,2</w:t>
            </w:r>
            <w:r w:rsidR="0029657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237" w:type="dxa"/>
            <w:noWrap/>
            <w:vAlign w:val="bottom"/>
          </w:tcPr>
          <w:p w:rsidR="0037061D" w:rsidRPr="00A424E8" w:rsidRDefault="0037061D" w:rsidP="0037061D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2,580</w:t>
            </w:r>
          </w:p>
        </w:tc>
        <w:tc>
          <w:tcPr>
            <w:tcW w:w="236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2,301</w:t>
            </w:r>
          </w:p>
        </w:tc>
        <w:tc>
          <w:tcPr>
            <w:tcW w:w="236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2,189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960</w:t>
            </w:r>
          </w:p>
        </w:tc>
        <w:tc>
          <w:tcPr>
            <w:tcW w:w="238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1,130</w:t>
            </w:r>
          </w:p>
        </w:tc>
        <w:tc>
          <w:tcPr>
            <w:tcW w:w="236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1,775</w:t>
            </w:r>
          </w:p>
        </w:tc>
        <w:tc>
          <w:tcPr>
            <w:tcW w:w="236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1,671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1,769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9,385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9,926</w:t>
            </w:r>
          </w:p>
        </w:tc>
      </w:tr>
      <w:tr w:rsidR="0037061D" w:rsidRPr="00A97B80" w:rsidTr="007133AD">
        <w:trPr>
          <w:trHeight w:val="374"/>
        </w:trPr>
        <w:tc>
          <w:tcPr>
            <w:tcW w:w="2547" w:type="dxa"/>
            <w:noWrap/>
            <w:vAlign w:val="bottom"/>
            <w:hideMark/>
          </w:tcPr>
          <w:p w:rsidR="0037061D" w:rsidRPr="00A424E8" w:rsidRDefault="0037061D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7" w:type="dxa"/>
            <w:noWrap/>
            <w:vAlign w:val="bottom"/>
          </w:tcPr>
          <w:p w:rsidR="0037061D" w:rsidRPr="00A424E8" w:rsidRDefault="0037061D" w:rsidP="0037061D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noWrap/>
          </w:tcPr>
          <w:p w:rsidR="0037061D" w:rsidRPr="00A424E8" w:rsidRDefault="0037061D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236" w:type="dxa"/>
            <w:noWrap/>
          </w:tcPr>
          <w:p w:rsidR="0037061D" w:rsidRPr="00A424E8" w:rsidRDefault="0037061D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250" w:type="dxa"/>
            <w:gridSpan w:val="2"/>
            <w:noWrap/>
          </w:tcPr>
          <w:p w:rsidR="0037061D" w:rsidRPr="00A424E8" w:rsidRDefault="0037061D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238" w:type="dxa"/>
            <w:noWrap/>
          </w:tcPr>
          <w:p w:rsidR="0037061D" w:rsidRPr="00A424E8" w:rsidRDefault="0037061D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6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:rsidR="0037061D" w:rsidRPr="00A424E8" w:rsidRDefault="0037061D" w:rsidP="0037061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7061D" w:rsidRPr="00A424E8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46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7061D" w:rsidRPr="00A424E8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405</w:t>
            </w:r>
          </w:p>
        </w:tc>
      </w:tr>
      <w:tr w:rsidR="0037061D" w:rsidRPr="000E2A80" w:rsidTr="007133AD">
        <w:trPr>
          <w:trHeight w:val="374"/>
        </w:trPr>
        <w:tc>
          <w:tcPr>
            <w:tcW w:w="2547" w:type="dxa"/>
            <w:vAlign w:val="bottom"/>
            <w:hideMark/>
          </w:tcPr>
          <w:p w:rsidR="0037061D" w:rsidRPr="000E2A80" w:rsidRDefault="0037061D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2A8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2,2</w:t>
            </w:r>
            <w:r w:rsidR="00271D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7" w:type="dxa"/>
            <w:vAlign w:val="bottom"/>
          </w:tcPr>
          <w:p w:rsidR="0037061D" w:rsidRPr="000E2A80" w:rsidRDefault="0037061D" w:rsidP="0037061D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2,604</w:t>
            </w:r>
          </w:p>
        </w:tc>
        <w:tc>
          <w:tcPr>
            <w:tcW w:w="236" w:type="dxa"/>
          </w:tcPr>
          <w:p w:rsidR="0037061D" w:rsidRPr="000E2A80" w:rsidRDefault="0037061D" w:rsidP="0037061D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2,397</w:t>
            </w:r>
          </w:p>
        </w:tc>
        <w:tc>
          <w:tcPr>
            <w:tcW w:w="236" w:type="dxa"/>
          </w:tcPr>
          <w:p w:rsidR="0037061D" w:rsidRPr="000E2A80" w:rsidRDefault="0037061D" w:rsidP="0037061D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2,324</w:t>
            </w:r>
          </w:p>
        </w:tc>
        <w:tc>
          <w:tcPr>
            <w:tcW w:w="250" w:type="dxa"/>
            <w:gridSpan w:val="2"/>
          </w:tcPr>
          <w:p w:rsidR="0037061D" w:rsidRPr="000E2A80" w:rsidRDefault="0037061D" w:rsidP="0037061D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1,048</w:t>
            </w:r>
          </w:p>
        </w:tc>
        <w:tc>
          <w:tcPr>
            <w:tcW w:w="238" w:type="dxa"/>
          </w:tcPr>
          <w:p w:rsidR="0037061D" w:rsidRPr="000E2A80" w:rsidRDefault="0037061D" w:rsidP="0037061D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1,170</w:t>
            </w:r>
          </w:p>
        </w:tc>
        <w:tc>
          <w:tcPr>
            <w:tcW w:w="236" w:type="dxa"/>
            <w:vAlign w:val="bottom"/>
          </w:tcPr>
          <w:p w:rsidR="0037061D" w:rsidRPr="000E2A80" w:rsidRDefault="0037061D" w:rsidP="0037061D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1,787</w:t>
            </w:r>
          </w:p>
        </w:tc>
        <w:tc>
          <w:tcPr>
            <w:tcW w:w="236" w:type="dxa"/>
            <w:vAlign w:val="bottom"/>
          </w:tcPr>
          <w:p w:rsidR="0037061D" w:rsidRPr="000E2A80" w:rsidRDefault="0037061D" w:rsidP="0037061D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1,628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1,824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4B35C7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9,84</w:t>
            </w:r>
            <w:r w:rsidR="00271D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7061D" w:rsidRPr="000E2A80" w:rsidRDefault="0037061D" w:rsidP="0037061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10,331</w:t>
            </w:r>
          </w:p>
        </w:tc>
      </w:tr>
      <w:tr w:rsidR="0037061D" w:rsidRPr="0046126C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7061D" w:rsidRPr="0046126C" w:rsidRDefault="0037061D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8" w:type="dxa"/>
            <w:noWrap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37061D" w:rsidRPr="0046126C" w:rsidRDefault="0037061D" w:rsidP="0037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:rsidR="0037061D" w:rsidRPr="0046126C" w:rsidRDefault="0037061D" w:rsidP="0037061D">
            <w:pPr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A414B7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414B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1D3389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3B3854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B3854" w:rsidRPr="00BF7A67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30" w:type="dxa"/>
            <w:noWrap/>
            <w:vAlign w:val="bottom"/>
          </w:tcPr>
          <w:p w:rsidR="003B3854" w:rsidRPr="00A424E8" w:rsidRDefault="003B3854" w:rsidP="003B385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3B3854" w:rsidRPr="007D66FC" w:rsidRDefault="003B3854" w:rsidP="003B385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7D66FC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2,253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2,166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:rsidR="003B3854" w:rsidRPr="00A424E8" w:rsidRDefault="003B3854" w:rsidP="0087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87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87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2,253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2,166</w:t>
            </w:r>
          </w:p>
        </w:tc>
      </w:tr>
      <w:tr w:rsidR="003B3854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B3854" w:rsidRPr="00BF7A67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30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237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1,485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C53135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C4429C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12</w:t>
            </w:r>
          </w:p>
        </w:tc>
        <w:tc>
          <w:tcPr>
            <w:tcW w:w="238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271DDA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62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119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144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53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65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93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1,756</w:t>
            </w:r>
          </w:p>
        </w:tc>
      </w:tr>
      <w:tr w:rsidR="003B3854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B3854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54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205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C53135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C4429C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903</w:t>
            </w:r>
          </w:p>
        </w:tc>
        <w:tc>
          <w:tcPr>
            <w:tcW w:w="238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271DDA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1,020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1,575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1,351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207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333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3,233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2,909</w:t>
            </w:r>
          </w:p>
        </w:tc>
      </w:tr>
      <w:tr w:rsidR="003B3854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B3854" w:rsidRPr="0081079E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:rsidR="003B3854" w:rsidRPr="00A424E8" w:rsidRDefault="003B3854" w:rsidP="003B385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3B3854" w:rsidRPr="007D66FC" w:rsidRDefault="003B3854" w:rsidP="003B385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C53135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C4429C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:rsidR="003B3854" w:rsidRPr="00A424E8" w:rsidRDefault="003B3854" w:rsidP="0087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271DDA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87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87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1,356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1,256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1,356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1,256</w:t>
            </w:r>
          </w:p>
        </w:tc>
      </w:tr>
      <w:tr w:rsidR="003B3854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B3854" w:rsidRPr="0081079E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บำรุงรักษาและบริการอื่น</w:t>
            </w:r>
          </w:p>
        </w:tc>
        <w:tc>
          <w:tcPr>
            <w:tcW w:w="630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900</w:t>
            </w:r>
          </w:p>
        </w:tc>
        <w:tc>
          <w:tcPr>
            <w:tcW w:w="237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86</w:t>
            </w:r>
            <w:r w:rsidR="00833C93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C53135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C4429C" w:rsidP="00870904">
            <w:pPr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39</w:t>
            </w:r>
          </w:p>
        </w:tc>
        <w:tc>
          <w:tcPr>
            <w:tcW w:w="238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271DDA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37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51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30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306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437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106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103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1,40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1,47</w:t>
            </w:r>
            <w:r w:rsidR="008E5E5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</w:t>
            </w:r>
          </w:p>
        </w:tc>
      </w:tr>
      <w:tr w:rsidR="003B3854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3B3854" w:rsidRPr="00BF7A67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53</w:t>
            </w:r>
          </w:p>
        </w:tc>
        <w:tc>
          <w:tcPr>
            <w:tcW w:w="237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:rsidR="003B3854" w:rsidRPr="005B3104" w:rsidRDefault="00833C93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23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48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</w:t>
            </w:r>
            <w:r w:rsidR="007133AD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</w:t>
            </w:r>
          </w:p>
        </w:tc>
        <w:tc>
          <w:tcPr>
            <w:tcW w:w="238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3B3854" w:rsidRPr="00271DDA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</w:t>
            </w:r>
            <w:r w:rsidR="00271DDA" w:rsidRP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30</w:t>
            </w:r>
          </w:p>
        </w:tc>
        <w:tc>
          <w:tcPr>
            <w:tcW w:w="236" w:type="dxa"/>
            <w:noWrap/>
            <w:vAlign w:val="bottom"/>
          </w:tcPr>
          <w:p w:rsidR="003B3854" w:rsidRPr="00A424E8" w:rsidRDefault="003B3854" w:rsidP="003B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65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B3854" w:rsidRPr="00A424E8" w:rsidRDefault="00833C93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76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63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16</w:t>
            </w:r>
            <w:r w:rsidR="008E5E5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20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270" w:type="dxa"/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3B3854" w:rsidRPr="00A424E8" w:rsidRDefault="003B3854" w:rsidP="003B3854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</w:t>
            </w:r>
            <w:r w:rsidR="00833C93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</w:t>
            </w:r>
            <w:r w:rsidR="00271DD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1D3389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7A62C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7D66FC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2,2</w:t>
            </w:r>
            <w:r w:rsidR="00271DDA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49</w:t>
            </w:r>
          </w:p>
        </w:tc>
        <w:tc>
          <w:tcPr>
            <w:tcW w:w="237" w:type="dxa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7A62C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7D66FC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2,5</w:t>
            </w:r>
            <w:r w:rsidR="00114885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80</w:t>
            </w:r>
          </w:p>
        </w:tc>
        <w:tc>
          <w:tcPr>
            <w:tcW w:w="236" w:type="dxa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6D1F9A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2,301</w:t>
            </w:r>
          </w:p>
        </w:tc>
        <w:tc>
          <w:tcPr>
            <w:tcW w:w="236" w:type="dxa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3B385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2,18</w:t>
            </w:r>
            <w:r w:rsidR="007133AD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89487D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238" w:type="dxa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624B10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1,130</w:t>
            </w:r>
          </w:p>
        </w:tc>
        <w:tc>
          <w:tcPr>
            <w:tcW w:w="236" w:type="dxa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89487D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1,775</w:t>
            </w:r>
          </w:p>
        </w:tc>
        <w:tc>
          <w:tcPr>
            <w:tcW w:w="236" w:type="dxa"/>
            <w:noWrap/>
            <w:vAlign w:val="bottom"/>
          </w:tcPr>
          <w:p w:rsidR="006C327B" w:rsidRPr="007D66FC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C327B" w:rsidRPr="007D66FC" w:rsidRDefault="003B385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1,590</w:t>
            </w:r>
          </w:p>
        </w:tc>
        <w:tc>
          <w:tcPr>
            <w:tcW w:w="270" w:type="dxa"/>
            <w:vAlign w:val="bottom"/>
          </w:tcPr>
          <w:p w:rsidR="006C327B" w:rsidRPr="007D66FC" w:rsidRDefault="006C327B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27B" w:rsidRPr="007D66FC" w:rsidRDefault="0089487D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1,671</w:t>
            </w:r>
          </w:p>
        </w:tc>
        <w:tc>
          <w:tcPr>
            <w:tcW w:w="270" w:type="dxa"/>
            <w:vAlign w:val="bottom"/>
          </w:tcPr>
          <w:p w:rsidR="006C327B" w:rsidRPr="007D66FC" w:rsidRDefault="006C327B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27B" w:rsidRPr="007D66FC" w:rsidRDefault="003B385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1,76</w:t>
            </w:r>
            <w:r w:rsidR="00624B1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270" w:type="dxa"/>
            <w:vAlign w:val="bottom"/>
          </w:tcPr>
          <w:p w:rsidR="006C327B" w:rsidRPr="007D66FC" w:rsidRDefault="006C327B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27B" w:rsidRPr="007D66FC" w:rsidRDefault="0089487D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429</w:t>
            </w:r>
          </w:p>
        </w:tc>
        <w:tc>
          <w:tcPr>
            <w:tcW w:w="270" w:type="dxa"/>
            <w:vAlign w:val="bottom"/>
          </w:tcPr>
          <w:p w:rsidR="006C327B" w:rsidRPr="007D66FC" w:rsidRDefault="006C327B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27B" w:rsidRPr="007D66FC" w:rsidRDefault="003B385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270" w:type="dxa"/>
            <w:vAlign w:val="bottom"/>
          </w:tcPr>
          <w:p w:rsidR="006C327B" w:rsidRPr="007D66FC" w:rsidRDefault="006C327B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27B" w:rsidRPr="007D66FC" w:rsidRDefault="0089487D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9,385</w:t>
            </w:r>
          </w:p>
        </w:tc>
        <w:tc>
          <w:tcPr>
            <w:tcW w:w="270" w:type="dxa"/>
            <w:vAlign w:val="bottom"/>
          </w:tcPr>
          <w:p w:rsidR="006C327B" w:rsidRPr="007D66FC" w:rsidRDefault="006C327B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27B" w:rsidRPr="007D66FC" w:rsidRDefault="003B3854" w:rsidP="006C327B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9,9</w:t>
            </w:r>
            <w:r w:rsidR="00624B1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</w:t>
            </w:r>
            <w:r w:rsidR="00833C93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6</w:t>
            </w: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5E5DEC" w:rsidRDefault="006C327B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5E5DEC" w:rsidRDefault="006C327B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BF7A67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853A9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E853A9" w:rsidRPr="001D3389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BF7A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789</w:t>
            </w:r>
          </w:p>
        </w:tc>
        <w:tc>
          <w:tcPr>
            <w:tcW w:w="237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1,50</w:t>
            </w:r>
            <w:r w:rsidR="0087090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2,289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E853A9" w:rsidRPr="006368BE" w:rsidRDefault="00EE7F9A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2,1</w:t>
            </w:r>
            <w:r w:rsidR="00624B10"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76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</w:t>
            </w:r>
            <w:r w:rsidR="003B128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8</w:t>
            </w:r>
          </w:p>
        </w:tc>
        <w:tc>
          <w:tcPr>
            <w:tcW w:w="238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E853A9" w:rsidRPr="006368BE" w:rsidRDefault="006368BE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69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E853A9" w:rsidRPr="006368BE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144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20</w:t>
            </w:r>
            <w:r w:rsidR="00870904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E853A9" w:rsidRPr="00A424E8" w:rsidRDefault="006368BE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76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80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3,32</w:t>
            </w:r>
            <w:r w:rsidR="003B128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4,2</w:t>
            </w:r>
            <w:r w:rsid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27</w:t>
            </w:r>
          </w:p>
        </w:tc>
      </w:tr>
      <w:tr w:rsidR="00E853A9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E853A9" w:rsidRPr="00BF7A67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1,460</w:t>
            </w:r>
          </w:p>
        </w:tc>
        <w:tc>
          <w:tcPr>
            <w:tcW w:w="237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1,074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E853A9" w:rsidRPr="006368BE" w:rsidRDefault="00EE7F9A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13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94</w:t>
            </w:r>
            <w:r w:rsidR="003B128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E853A9" w:rsidRPr="006368BE" w:rsidRDefault="00EE7F9A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1,061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E853A9" w:rsidRPr="006368BE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1,63</w:t>
            </w:r>
            <w:r w:rsidR="006368BE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:rsidR="00E853A9" w:rsidRPr="00A424E8" w:rsidRDefault="00E853A9" w:rsidP="00E8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1,385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1,666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1,693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349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473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6,06</w:t>
            </w:r>
            <w:r w:rsidR="008E5E5A"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0</w:t>
            </w:r>
          </w:p>
        </w:tc>
        <w:tc>
          <w:tcPr>
            <w:tcW w:w="270" w:type="dxa"/>
            <w:vAlign w:val="bottom"/>
          </w:tcPr>
          <w:p w:rsidR="00E853A9" w:rsidRPr="00A424E8" w:rsidRDefault="00E853A9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E853A9" w:rsidRPr="00A424E8" w:rsidRDefault="00624B10" w:rsidP="00E853A9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  <w:t>5,699</w:t>
            </w:r>
          </w:p>
        </w:tc>
      </w:tr>
      <w:tr w:rsidR="00624B10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24B10" w:rsidRPr="001D3389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7D66FC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2,2</w:t>
            </w:r>
            <w:r w:rsidR="0087090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49</w:t>
            </w:r>
          </w:p>
        </w:tc>
        <w:tc>
          <w:tcPr>
            <w:tcW w:w="237" w:type="dxa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7D66FC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2,5</w:t>
            </w:r>
            <w:r w:rsidR="0087090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80</w:t>
            </w:r>
          </w:p>
        </w:tc>
        <w:tc>
          <w:tcPr>
            <w:tcW w:w="236" w:type="dxa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2,301</w:t>
            </w:r>
          </w:p>
        </w:tc>
        <w:tc>
          <w:tcPr>
            <w:tcW w:w="236" w:type="dxa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2,18</w:t>
            </w:r>
            <w:r w:rsidR="006368B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238" w:type="dxa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1,13</w:t>
            </w:r>
            <w:r w:rsidR="006368B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0</w:t>
            </w:r>
          </w:p>
        </w:tc>
        <w:tc>
          <w:tcPr>
            <w:tcW w:w="236" w:type="dxa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1,775</w:t>
            </w:r>
          </w:p>
        </w:tc>
        <w:tc>
          <w:tcPr>
            <w:tcW w:w="236" w:type="dxa"/>
            <w:noWrap/>
            <w:vAlign w:val="bottom"/>
          </w:tcPr>
          <w:p w:rsidR="00624B10" w:rsidRPr="007D66FC" w:rsidRDefault="00624B10" w:rsidP="0062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1,590</w:t>
            </w:r>
          </w:p>
        </w:tc>
        <w:tc>
          <w:tcPr>
            <w:tcW w:w="270" w:type="dxa"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1,671</w:t>
            </w:r>
          </w:p>
        </w:tc>
        <w:tc>
          <w:tcPr>
            <w:tcW w:w="270" w:type="dxa"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1,76</w:t>
            </w:r>
            <w:r w:rsidR="00870904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</w:t>
            </w:r>
          </w:p>
        </w:tc>
        <w:tc>
          <w:tcPr>
            <w:tcW w:w="270" w:type="dxa"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429</w:t>
            </w:r>
          </w:p>
        </w:tc>
        <w:tc>
          <w:tcPr>
            <w:tcW w:w="270" w:type="dxa"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270" w:type="dxa"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9,385</w:t>
            </w:r>
          </w:p>
        </w:tc>
        <w:tc>
          <w:tcPr>
            <w:tcW w:w="270" w:type="dxa"/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4B10" w:rsidRPr="007D66FC" w:rsidRDefault="00624B10" w:rsidP="00624B10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9,9</w:t>
            </w:r>
            <w:r w:rsidR="006368B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  <w:t>26</w:t>
            </w: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</w:tcPr>
          <w:p w:rsidR="006C327B" w:rsidRPr="005E5DEC" w:rsidRDefault="006C327B" w:rsidP="006C3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6C327B" w:rsidRPr="00512417" w:rsidTr="007133AD">
        <w:trPr>
          <w:trHeight w:val="374"/>
        </w:trPr>
        <w:tc>
          <w:tcPr>
            <w:tcW w:w="2547" w:type="dxa"/>
            <w:noWrap/>
            <w:vAlign w:val="bottom"/>
            <w:hideMark/>
          </w:tcPr>
          <w:p w:rsidR="0085568D" w:rsidRPr="00573D92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:rsidR="0085568D" w:rsidRPr="00573D92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ก่อนต้นทุนทางการ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เงิน</w:t>
            </w:r>
          </w:p>
          <w:p w:rsidR="0085568D" w:rsidRPr="00573D92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  <w:t>ภาษีเงินได้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และต้นทุนบริการ</w:t>
            </w:r>
          </w:p>
          <w:p w:rsidR="0085568D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:rsidR="006C327B" w:rsidRPr="005E5DEC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(22)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8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(726)</w:t>
            </w: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(2</w:t>
            </w:r>
            <w:r w:rsidR="008E5E5A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C327B" w:rsidRPr="00A424E8" w:rsidRDefault="004B35C7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(532)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324</w:t>
            </w: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vAlign w:val="bottom"/>
            <w:hideMark/>
          </w:tcPr>
          <w:p w:rsidR="006C327B" w:rsidRPr="00A424E8" w:rsidRDefault="006C327B" w:rsidP="006C327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568D" w:rsidRPr="00512417" w:rsidTr="007133AD">
        <w:trPr>
          <w:trHeight w:val="374"/>
        </w:trPr>
        <w:tc>
          <w:tcPr>
            <w:tcW w:w="2547" w:type="dxa"/>
            <w:noWrap/>
            <w:vAlign w:val="bottom"/>
            <w:hideMark/>
          </w:tcPr>
          <w:p w:rsidR="0085568D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</w:t>
            </w:r>
          </w:p>
          <w:p w:rsidR="0085568D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</w:p>
          <w:p w:rsidR="0085568D" w:rsidRPr="00A424E8" w:rsidRDefault="0085568D" w:rsidP="008556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กันยา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ยน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/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A424E8" w:rsidRDefault="004B35C7" w:rsidP="0085568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3,591</w:t>
            </w:r>
          </w:p>
        </w:tc>
        <w:tc>
          <w:tcPr>
            <w:tcW w:w="237" w:type="dxa"/>
            <w:noWrap/>
            <w:vAlign w:val="bottom"/>
          </w:tcPr>
          <w:p w:rsidR="0085568D" w:rsidRPr="00A424E8" w:rsidRDefault="0085568D" w:rsidP="0085568D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291</w:t>
            </w:r>
          </w:p>
        </w:tc>
        <w:tc>
          <w:tcPr>
            <w:tcW w:w="236" w:type="dxa"/>
            <w:noWrap/>
          </w:tcPr>
          <w:p w:rsidR="0085568D" w:rsidRPr="003A2300" w:rsidRDefault="0085568D" w:rsidP="0085568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4B35C7" w:rsidP="0085568D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1,340</w:t>
            </w:r>
          </w:p>
        </w:tc>
        <w:tc>
          <w:tcPr>
            <w:tcW w:w="236" w:type="dxa"/>
            <w:noWrap/>
          </w:tcPr>
          <w:p w:rsidR="0085568D" w:rsidRPr="003A2300" w:rsidRDefault="0085568D" w:rsidP="0085568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2300"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539</w:t>
            </w:r>
          </w:p>
        </w:tc>
        <w:tc>
          <w:tcPr>
            <w:tcW w:w="250" w:type="dxa"/>
            <w:gridSpan w:val="2"/>
            <w:noWrap/>
          </w:tcPr>
          <w:p w:rsidR="0085568D" w:rsidRPr="003A2300" w:rsidRDefault="0085568D" w:rsidP="0085568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4B35C7" w:rsidP="0085568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1,145</w:t>
            </w:r>
          </w:p>
        </w:tc>
        <w:tc>
          <w:tcPr>
            <w:tcW w:w="238" w:type="dxa"/>
            <w:noWrap/>
          </w:tcPr>
          <w:p w:rsidR="0085568D" w:rsidRPr="003A2300" w:rsidRDefault="0085568D" w:rsidP="0085568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36" w:type="dxa"/>
            <w:noWrap/>
            <w:vAlign w:val="bottom"/>
          </w:tcPr>
          <w:p w:rsidR="0085568D" w:rsidRPr="003A2300" w:rsidRDefault="0085568D" w:rsidP="0085568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4B35C7" w:rsidP="0085568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2,474</w:t>
            </w:r>
          </w:p>
        </w:tc>
        <w:tc>
          <w:tcPr>
            <w:tcW w:w="236" w:type="dxa"/>
            <w:noWrap/>
            <w:vAlign w:val="bottom"/>
          </w:tcPr>
          <w:p w:rsidR="0085568D" w:rsidRPr="003A2300" w:rsidRDefault="0085568D" w:rsidP="0085568D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568D" w:rsidRPr="003A2300" w:rsidRDefault="0085568D" w:rsidP="0085568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568D" w:rsidRPr="003A2300" w:rsidRDefault="004B35C7" w:rsidP="0085568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1,963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568D" w:rsidRPr="003A2300" w:rsidRDefault="0085568D" w:rsidP="0085568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568D" w:rsidRPr="003A2300" w:rsidRDefault="0085568D" w:rsidP="0085568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568D" w:rsidRPr="003A2300" w:rsidRDefault="004B35C7" w:rsidP="0085568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1,220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568D" w:rsidRPr="003A2300" w:rsidRDefault="0085568D" w:rsidP="0085568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568D" w:rsidRPr="003A2300" w:rsidRDefault="0085568D" w:rsidP="0085568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568D" w:rsidRPr="003A2300" w:rsidRDefault="004B35C7" w:rsidP="0085568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11,733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568D" w:rsidRPr="003A2300" w:rsidRDefault="0085568D" w:rsidP="0085568D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568D" w:rsidRPr="003A2300" w:rsidRDefault="0085568D" w:rsidP="0085568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550</w:t>
            </w:r>
          </w:p>
        </w:tc>
      </w:tr>
      <w:tr w:rsidR="006C327B" w:rsidRPr="00A97B80" w:rsidTr="007133AD">
        <w:trPr>
          <w:trHeight w:val="374"/>
        </w:trPr>
        <w:tc>
          <w:tcPr>
            <w:tcW w:w="2547" w:type="dxa"/>
            <w:noWrap/>
            <w:hideMark/>
          </w:tcPr>
          <w:p w:rsidR="006C327B" w:rsidRPr="00A424E8" w:rsidRDefault="006C327B" w:rsidP="006C32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bottom"/>
          </w:tcPr>
          <w:p w:rsidR="006C327B" w:rsidRPr="00A424E8" w:rsidRDefault="006C327B" w:rsidP="006C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600CA1" w:rsidRPr="00651D4A" w:rsidRDefault="00600CA1" w:rsidP="00600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p w:rsidR="00600CA1" w:rsidRPr="00C154BD" w:rsidRDefault="00600CA1" w:rsidP="00600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12"/>
          <w:szCs w:val="12"/>
          <w:highlight w:val="cyan"/>
        </w:rPr>
      </w:pPr>
    </w:p>
    <w:p w:rsidR="00600CA1" w:rsidRDefault="00600CA1" w:rsidP="00600CA1">
      <w:pPr>
        <w:spacing w:line="240" w:lineRule="auto"/>
        <w:rPr>
          <w:rFonts w:ascii="Angsana New" w:hAnsi="Angsana New"/>
          <w:cs/>
        </w:rPr>
        <w:sectPr w:rsidR="00600CA1" w:rsidSect="00B17B96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7C655D" w:rsidRPr="00DC37B2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เดือนสิ้นสุดวันที่</w:t>
            </w:r>
            <w:r w:rsidRPr="003C70F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30 </w:t>
            </w:r>
            <w:r w:rsidR="008751BB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2561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24533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533" w:rsidRPr="00A24533" w:rsidRDefault="00A24533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A24533" w:rsidRPr="003C70F7" w:rsidRDefault="00A24533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247</w:t>
            </w:r>
          </w:p>
        </w:tc>
      </w:tr>
      <w:tr w:rsidR="007C1957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57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1957" w:rsidRDefault="008E5E5A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:rsidR="007C1957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195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665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</w:t>
            </w:r>
            <w:r w:rsidR="008E5E5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8E5E5A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</w:t>
            </w:r>
            <w:r w:rsidR="008E5E5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</w:t>
            </w:r>
            <w:r w:rsidR="008E5E5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1,251</w:t>
            </w:r>
          </w:p>
        </w:tc>
      </w:tr>
      <w:tr w:rsidR="007C655D" w:rsidRPr="00E40796" w:rsidTr="00E4079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8E5E5A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8E5E5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87FC6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732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1,238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1,251</w:t>
            </w:r>
          </w:p>
        </w:tc>
      </w:tr>
      <w:tr w:rsidR="008E5E5A" w:rsidRPr="00E40796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8E5E5A" w:rsidRPr="00DC37B2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เก้า</w:t>
            </w: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เดือนสิ้นสุดวันที่</w:t>
            </w:r>
            <w:r w:rsidRPr="003C70F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30 กันยายน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2561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8E5E5A" w:rsidRPr="003C70F7" w:rsidTr="001419C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A24533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737</w:t>
            </w:r>
          </w:p>
        </w:tc>
      </w:tr>
      <w:tr w:rsidR="008E5E5A" w:rsidRPr="003C70F7" w:rsidTr="007766D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259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1,782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1,694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526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290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3,295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3,506</w:t>
            </w:r>
          </w:p>
        </w:tc>
      </w:tr>
      <w:tr w:rsidR="008E5E5A" w:rsidRPr="00E40796" w:rsidTr="00E4079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5E5A" w:rsidRPr="00E40796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1,321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1,635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1,974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1,871</w:t>
            </w:r>
          </w:p>
        </w:tc>
      </w:tr>
      <w:tr w:rsidR="008E5E5A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3,295</w:t>
            </w:r>
          </w:p>
        </w:tc>
        <w:tc>
          <w:tcPr>
            <w:tcW w:w="270" w:type="dxa"/>
            <w:shd w:val="clear" w:color="auto" w:fill="auto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5E5A" w:rsidRPr="003C70F7" w:rsidRDefault="008E5E5A" w:rsidP="008E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3,506</w:t>
            </w:r>
          </w:p>
        </w:tc>
      </w:tr>
    </w:tbl>
    <w:p w:rsidR="00802910" w:rsidRPr="003C630D" w:rsidRDefault="00802910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63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การกระทบยอดกำไรหรือขาดทุนตามส่วนงาน</w:t>
      </w:r>
      <w:r w:rsidR="00762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</w:t>
      </w:r>
      <w:r w:rsidR="008557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์</w:t>
      </w:r>
      <w:r w:rsidR="00762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ตามส่วนงาน</w:t>
      </w:r>
      <w:r w:rsidRPr="003C630D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p w:rsidR="00802910" w:rsidRDefault="00802910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5"/>
        <w:gridCol w:w="269"/>
        <w:gridCol w:w="1350"/>
        <w:gridCol w:w="247"/>
        <w:gridCol w:w="1344"/>
      </w:tblGrid>
      <w:tr w:rsidR="0085568D" w:rsidRPr="00A97B80" w:rsidTr="00484055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3" w:name="_Hlk24065036"/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568D" w:rsidRDefault="0085568D" w:rsidP="00B17B9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3"/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B2D" w:rsidRPr="00A97B80" w:rsidTr="002C7B2D">
        <w:trPr>
          <w:trHeight w:val="74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="001323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231C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จากส่วนงานที่รายงานก่อนต้นทุนทางการเงิน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</w:t>
            </w:r>
            <w:r w:rsidR="00855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8D" w:rsidRPr="002B5F7C">
              <w:rPr>
                <w:rFonts w:ascii="Angsana New" w:hAnsi="Angsana New" w:hint="cs"/>
                <w:sz w:val="30"/>
                <w:szCs w:val="30"/>
                <w:cs/>
              </w:rPr>
              <w:t>และต้นทุนบริการในอดีต</w:t>
            </w:r>
            <w:r w:rsidR="0085568D" w:rsidRPr="00573D92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50E8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50E8">
              <w:rPr>
                <w:rFonts w:ascii="Angsana New" w:hAnsi="Angsana New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8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2C7B2D" w:rsidRPr="00EA5FE1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รวมก่อนต้นทุนทางการเงินและภาษีเงินได้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7B2D" w:rsidRPr="00EA5FE1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650E8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EA5FE1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2C7B2D" w:rsidRPr="00EA5FE1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D20" w:rsidRPr="00A97B80" w:rsidTr="00B032EA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AB3D20" w:rsidRPr="00A97B80" w:rsidRDefault="00AB3D20" w:rsidP="00B032E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AB3D20" w:rsidRPr="00A97B80" w:rsidRDefault="00AB3D20" w:rsidP="00B032E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3D20" w:rsidRDefault="00AB3D20" w:rsidP="00B032E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C7B2D" w:rsidRPr="00AE75CD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7B2D" w:rsidRPr="00AE75CD" w:rsidRDefault="002C7B2D" w:rsidP="002C7B2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68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="0013231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จากส่วนงานที่รายงานก่อนต้นทุนทางการเงิน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68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และต้นทุนบริการในอดีต</w:t>
            </w:r>
            <w:r w:rsidRPr="00573D92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4B35C7" w:rsidP="00855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650E8">
              <w:rPr>
                <w:rFonts w:ascii="Angsana New" w:hAnsi="Angsana New"/>
                <w:sz w:val="30"/>
                <w:szCs w:val="30"/>
              </w:rPr>
              <w:t>532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5568D" w:rsidRPr="00A97B80" w:rsidTr="00484055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  <w:r w:rsidRPr="00573D92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4B35C7" w:rsidP="00855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5568D" w:rsidRPr="00A97B80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68D" w:rsidRDefault="0085568D" w:rsidP="008556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D650E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CA180F" w:rsidRDefault="002C7B2D" w:rsidP="002C7B2D">
            <w:pPr>
              <w:tabs>
                <w:tab w:val="clear" w:pos="680"/>
                <w:tab w:val="left" w:pos="54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2C7B2D" w:rsidRPr="00A97B80" w:rsidTr="002C7B2D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523099" w:rsidRDefault="002C7B2D" w:rsidP="002C7B2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0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13231C" w:rsidRPr="005230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230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รวมก่อนต้นทุนทางการเงินและภาษีเงินได้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7B2D" w:rsidRPr="00A97B80" w:rsidRDefault="004B35C7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650E8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C7B2D" w:rsidRPr="00A97B80" w:rsidRDefault="002C7B2D" w:rsidP="002C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7B2D" w:rsidRPr="00A97B80" w:rsidRDefault="002C7B2D" w:rsidP="002C7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</w:tr>
    </w:tbl>
    <w:p w:rsidR="002C7B2D" w:rsidRDefault="002C7B2D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C7B2D" w:rsidRDefault="002C7B2D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C7B2D" w:rsidRDefault="002C7B2D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B35C7" w:rsidRDefault="004B35C7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267"/>
        <w:gridCol w:w="1353"/>
        <w:gridCol w:w="275"/>
        <w:gridCol w:w="1345"/>
      </w:tblGrid>
      <w:tr w:rsidR="00650F7A" w:rsidRPr="00A97B80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D21D9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D21D9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0F7A" w:rsidRPr="00650F7A" w:rsidRDefault="00650F7A" w:rsidP="00D21D9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2140C" w:rsidRDefault="002C4AE7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2140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140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690063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F3838" w:rsidRDefault="004B35C7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10,550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63187C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3187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F3838" w:rsidRDefault="004B35C7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2,750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63187C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F7C" w:rsidRPr="000F3838" w:rsidRDefault="004B35C7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1,18</w:t>
            </w:r>
            <w:r w:rsidR="00D650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1,797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F7C" w:rsidRPr="000E0185" w:rsidRDefault="004B35C7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15,752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15,097</w:t>
            </w: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B5F7C" w:rsidRPr="000E0185" w:rsidTr="00B52C3F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B5F7C" w:rsidRPr="000E0185" w:rsidRDefault="004B35C7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10,604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9,097</w:t>
            </w:r>
          </w:p>
        </w:tc>
      </w:tr>
    </w:tbl>
    <w:p w:rsidR="00B566DF" w:rsidRDefault="00B566DF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471B3" w:rsidRPr="007043A5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Cs w:val="30"/>
          <w:cs/>
        </w:rPr>
      </w:pPr>
      <w:r w:rsidRPr="007043A5">
        <w:rPr>
          <w:b/>
          <w:bCs/>
          <w:i/>
          <w:iCs/>
          <w:szCs w:val="30"/>
          <w:cs/>
        </w:rPr>
        <w:t>ส่วนงานภูมิศาสตร์</w:t>
      </w:r>
      <w:r w:rsidRPr="007043A5">
        <w:rPr>
          <w:b/>
          <w:bCs/>
          <w:i/>
          <w:iCs/>
          <w:szCs w:val="30"/>
        </w:rPr>
        <w:t xml:space="preserve"> </w:t>
      </w:r>
    </w:p>
    <w:p w:rsidR="00F471B3" w:rsidRPr="00A378C9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:rsidR="006C1601" w:rsidRDefault="00F471B3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1C8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ทศเท่านั้น</w:t>
      </w:r>
      <w:r w:rsidRPr="00581C8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7C655D" w:rsidRDefault="007C655D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:rsidR="007C655D" w:rsidRDefault="007C655D" w:rsidP="007C655D">
      <w:pPr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A270A1">
        <w:rPr>
          <w:rFonts w:ascii="Angsana New" w:hAnsi="Angsana New"/>
          <w:i/>
          <w:iCs/>
          <w:sz w:val="30"/>
          <w:szCs w:val="30"/>
          <w:cs/>
          <w:lang w:val="en-AU"/>
        </w:rPr>
        <w:t>ยอดคงเหลือของสัญญา</w:t>
      </w:r>
    </w:p>
    <w:p w:rsidR="007C655D" w:rsidRPr="00DC37B2" w:rsidRDefault="007C655D" w:rsidP="007C655D">
      <w:pPr>
        <w:ind w:left="540"/>
        <w:rPr>
          <w:rFonts w:ascii="Angsana New" w:hAnsi="Angsana New"/>
          <w:sz w:val="24"/>
          <w:szCs w:val="24"/>
          <w:lang w:val="en-AU"/>
        </w:rPr>
      </w:pPr>
    </w:p>
    <w:p w:rsidR="007C655D" w:rsidRPr="00ED5507" w:rsidRDefault="007C655D" w:rsidP="007C655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ED5507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ED5507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7C655D" w:rsidRPr="00DC37B2" w:rsidRDefault="007C655D" w:rsidP="007C655D">
      <w:pPr>
        <w:ind w:left="540"/>
        <w:rPr>
          <w:rFonts w:ascii="Angsana New" w:hAnsi="Angsana New"/>
          <w:sz w:val="24"/>
          <w:szCs w:val="24"/>
          <w:lang w:val="en-AU"/>
        </w:rPr>
      </w:pPr>
    </w:p>
    <w:tbl>
      <w:tblPr>
        <w:tblW w:w="919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1"/>
        <w:gridCol w:w="990"/>
        <w:gridCol w:w="1080"/>
        <w:gridCol w:w="180"/>
        <w:gridCol w:w="1080"/>
        <w:gridCol w:w="180"/>
        <w:gridCol w:w="1080"/>
        <w:gridCol w:w="180"/>
        <w:gridCol w:w="1083"/>
      </w:tblGrid>
      <w:tr w:rsidR="007C655D" w:rsidRPr="001B0394" w:rsidTr="00B711C2">
        <w:trPr>
          <w:cantSplit/>
          <w:tblHeader/>
        </w:trPr>
        <w:tc>
          <w:tcPr>
            <w:tcW w:w="3341" w:type="dxa"/>
          </w:tcPr>
          <w:p w:rsidR="007C655D" w:rsidRPr="00ED5507" w:rsidRDefault="007C655D" w:rsidP="00B711C2">
            <w:pPr>
              <w:ind w:left="10" w:hanging="10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990" w:type="dxa"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:rsidR="007C655D" w:rsidRPr="003801D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3801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C655D" w:rsidRPr="003801D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3" w:type="dxa"/>
            <w:gridSpan w:val="3"/>
            <w:hideMark/>
          </w:tcPr>
          <w:p w:rsidR="007C655D" w:rsidRPr="003801D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3801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B711C2" w:rsidRPr="001B0394" w:rsidTr="00B711C2">
        <w:trPr>
          <w:cantSplit/>
          <w:trHeight w:val="103"/>
          <w:tblHeader/>
        </w:trPr>
        <w:tc>
          <w:tcPr>
            <w:tcW w:w="3341" w:type="dxa"/>
          </w:tcPr>
          <w:p w:rsidR="00B711C2" w:rsidRPr="00ED5507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990" w:type="dxa"/>
          </w:tcPr>
          <w:p w:rsidR="00B711C2" w:rsidRPr="008B0A0A" w:rsidRDefault="00B711C2" w:rsidP="00B711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B711C2" w:rsidRPr="008B0A0A" w:rsidRDefault="00B711C2" w:rsidP="00B711C2">
            <w:pPr>
              <w:pStyle w:val="acctmergecolhdg"/>
              <w:spacing w:line="240" w:lineRule="atLeast"/>
              <w:ind w:left="-66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30 กันยายน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B711C2" w:rsidRPr="008B0A0A" w:rsidRDefault="00B711C2" w:rsidP="00B711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B711C2" w:rsidRPr="008B0A0A" w:rsidRDefault="00B711C2" w:rsidP="00B711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B711C2" w:rsidRPr="008B0A0A" w:rsidRDefault="00B711C2" w:rsidP="00B711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B711C2" w:rsidRPr="008B0A0A" w:rsidRDefault="00B711C2" w:rsidP="00B711C2">
            <w:pPr>
              <w:pStyle w:val="acctmergecolhdg"/>
              <w:spacing w:line="240" w:lineRule="atLeast"/>
              <w:ind w:left="-66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30 กันยายน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B711C2" w:rsidRPr="008B0A0A" w:rsidRDefault="00B711C2" w:rsidP="00B711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hideMark/>
          </w:tcPr>
          <w:p w:rsidR="00B711C2" w:rsidRPr="008B0A0A" w:rsidRDefault="00B711C2" w:rsidP="00B711C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B711C2" w:rsidRPr="001B0394" w:rsidTr="00B711C2">
        <w:trPr>
          <w:cantSplit/>
          <w:tblHeader/>
        </w:trPr>
        <w:tc>
          <w:tcPr>
            <w:tcW w:w="3341" w:type="dxa"/>
          </w:tcPr>
          <w:p w:rsidR="00B711C2" w:rsidRPr="008B0A0A" w:rsidRDefault="00B711C2" w:rsidP="00B711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B711C2" w:rsidRPr="008B0A0A" w:rsidRDefault="00B711C2" w:rsidP="00B711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863" w:type="dxa"/>
            <w:gridSpan w:val="7"/>
            <w:hideMark/>
          </w:tcPr>
          <w:p w:rsidR="00B711C2" w:rsidRPr="008B0A0A" w:rsidRDefault="00B711C2" w:rsidP="00B711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8B0A0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B0A0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8B0A0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11C2" w:rsidRPr="001B0394" w:rsidTr="00B711C2">
        <w:trPr>
          <w:cantSplit/>
        </w:trPr>
        <w:tc>
          <w:tcPr>
            <w:tcW w:w="3341" w:type="dxa"/>
            <w:vAlign w:val="bottom"/>
            <w:hideMark/>
          </w:tcPr>
          <w:p w:rsidR="00B711C2" w:rsidRPr="00DC37B2" w:rsidRDefault="00B711C2" w:rsidP="00B711C2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:rsidR="00B711C2" w:rsidRPr="00DC37B2" w:rsidRDefault="00B711C2" w:rsidP="00B711C2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DC37B2" w:rsidRDefault="00AA1318" w:rsidP="00B711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2,738</w:t>
            </w:r>
          </w:p>
        </w:tc>
        <w:tc>
          <w:tcPr>
            <w:tcW w:w="180" w:type="dxa"/>
            <w:vAlign w:val="bottom"/>
          </w:tcPr>
          <w:p w:rsidR="00B711C2" w:rsidRPr="00DC37B2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B711C2" w:rsidRPr="00DC37B2" w:rsidRDefault="00B711C2" w:rsidP="00B711C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>3,007</w:t>
            </w:r>
          </w:p>
        </w:tc>
        <w:tc>
          <w:tcPr>
            <w:tcW w:w="180" w:type="dxa"/>
            <w:vAlign w:val="bottom"/>
          </w:tcPr>
          <w:p w:rsidR="00B711C2" w:rsidRPr="00DC37B2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DC37B2" w:rsidRDefault="00AA1318" w:rsidP="00B711C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961</w:t>
            </w:r>
          </w:p>
        </w:tc>
        <w:tc>
          <w:tcPr>
            <w:tcW w:w="180" w:type="dxa"/>
            <w:vAlign w:val="bottom"/>
          </w:tcPr>
          <w:p w:rsidR="00B711C2" w:rsidRPr="00DC37B2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B711C2" w:rsidRPr="00DC37B2" w:rsidRDefault="00B711C2" w:rsidP="00B711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>982</w:t>
            </w:r>
          </w:p>
        </w:tc>
      </w:tr>
      <w:tr w:rsidR="00B711C2" w:rsidRPr="001B0394" w:rsidTr="00B711C2">
        <w:trPr>
          <w:cantSplit/>
        </w:trPr>
        <w:tc>
          <w:tcPr>
            <w:tcW w:w="3341" w:type="dxa"/>
            <w:vAlign w:val="bottom"/>
            <w:hideMark/>
          </w:tcPr>
          <w:p w:rsidR="00B711C2" w:rsidRPr="009E3C40" w:rsidRDefault="00B711C2" w:rsidP="00B711C2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  <w:p w:rsidR="00B711C2" w:rsidRPr="009E3C40" w:rsidRDefault="00B711C2" w:rsidP="00B711C2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9E3C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9E3C40" w:rsidRDefault="00AA1318" w:rsidP="00B711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1,472</w:t>
            </w:r>
          </w:p>
        </w:tc>
        <w:tc>
          <w:tcPr>
            <w:tcW w:w="180" w:type="dxa"/>
            <w:vAlign w:val="bottom"/>
          </w:tcPr>
          <w:p w:rsidR="00B711C2" w:rsidRPr="009E3C40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1,302</w:t>
            </w:r>
          </w:p>
        </w:tc>
        <w:tc>
          <w:tcPr>
            <w:tcW w:w="180" w:type="dxa"/>
            <w:vAlign w:val="bottom"/>
          </w:tcPr>
          <w:p w:rsidR="00B711C2" w:rsidRPr="009E3C40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9E3C40" w:rsidRDefault="00AA1318" w:rsidP="00B711C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713</w:t>
            </w:r>
          </w:p>
        </w:tc>
        <w:tc>
          <w:tcPr>
            <w:tcW w:w="180" w:type="dxa"/>
            <w:vAlign w:val="bottom"/>
          </w:tcPr>
          <w:p w:rsidR="00B711C2" w:rsidRPr="009E3C40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496</w:t>
            </w:r>
          </w:p>
        </w:tc>
      </w:tr>
      <w:tr w:rsidR="00B711C2" w:rsidRPr="001B0394" w:rsidTr="00B711C2">
        <w:trPr>
          <w:cantSplit/>
        </w:trPr>
        <w:tc>
          <w:tcPr>
            <w:tcW w:w="3341" w:type="dxa"/>
            <w:vAlign w:val="bottom"/>
            <w:hideMark/>
          </w:tcPr>
          <w:p w:rsidR="00B711C2" w:rsidRPr="00DC37B2" w:rsidRDefault="00B711C2" w:rsidP="00B711C2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DC37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:rsidR="00B711C2" w:rsidRPr="00ED5507" w:rsidRDefault="00B711C2" w:rsidP="00B711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9E3C40" w:rsidRDefault="00AA1318" w:rsidP="00B711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282</w:t>
            </w:r>
          </w:p>
        </w:tc>
        <w:tc>
          <w:tcPr>
            <w:tcW w:w="180" w:type="dxa"/>
            <w:vAlign w:val="bottom"/>
          </w:tcPr>
          <w:p w:rsidR="00B711C2" w:rsidRPr="00ED5507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365</w:t>
            </w:r>
          </w:p>
        </w:tc>
        <w:tc>
          <w:tcPr>
            <w:tcW w:w="180" w:type="dxa"/>
            <w:vAlign w:val="bottom"/>
          </w:tcPr>
          <w:p w:rsidR="00B711C2" w:rsidRPr="00ED5507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9E3C40" w:rsidRDefault="00AA1318" w:rsidP="00B711C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263</w:t>
            </w:r>
          </w:p>
        </w:tc>
        <w:tc>
          <w:tcPr>
            <w:tcW w:w="180" w:type="dxa"/>
            <w:vAlign w:val="bottom"/>
          </w:tcPr>
          <w:p w:rsidR="00B711C2" w:rsidRPr="00ED5507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346</w:t>
            </w:r>
          </w:p>
        </w:tc>
      </w:tr>
      <w:tr w:rsidR="00B711C2" w:rsidRPr="001B0394" w:rsidTr="00B711C2">
        <w:trPr>
          <w:cantSplit/>
        </w:trPr>
        <w:tc>
          <w:tcPr>
            <w:tcW w:w="3341" w:type="dxa"/>
            <w:vAlign w:val="bottom"/>
            <w:hideMark/>
          </w:tcPr>
          <w:p w:rsidR="00B711C2" w:rsidRPr="00DC37B2" w:rsidRDefault="00B711C2" w:rsidP="00B711C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  <w:p w:rsidR="00B711C2" w:rsidRPr="00DC37B2" w:rsidRDefault="00B711C2" w:rsidP="00B711C2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DC37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B711C2" w:rsidRPr="00ED5507" w:rsidRDefault="00B711C2" w:rsidP="00B711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9E3C40" w:rsidRDefault="00AA1318" w:rsidP="00B711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(1,188)</w:t>
            </w:r>
          </w:p>
        </w:tc>
        <w:tc>
          <w:tcPr>
            <w:tcW w:w="180" w:type="dxa"/>
            <w:vAlign w:val="bottom"/>
          </w:tcPr>
          <w:p w:rsidR="00B711C2" w:rsidRPr="00ED5507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(1,372)</w:t>
            </w:r>
          </w:p>
        </w:tc>
        <w:tc>
          <w:tcPr>
            <w:tcW w:w="180" w:type="dxa"/>
            <w:vAlign w:val="bottom"/>
          </w:tcPr>
          <w:p w:rsidR="00B711C2" w:rsidRPr="00ED5507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B711C2" w:rsidRPr="009E3C40" w:rsidRDefault="00AA1318" w:rsidP="00B711C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(489)</w:t>
            </w:r>
          </w:p>
        </w:tc>
        <w:tc>
          <w:tcPr>
            <w:tcW w:w="180" w:type="dxa"/>
            <w:vAlign w:val="bottom"/>
          </w:tcPr>
          <w:p w:rsidR="00B711C2" w:rsidRPr="009E3C40" w:rsidRDefault="00B711C2" w:rsidP="00B711C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B711C2" w:rsidRPr="009E3C40" w:rsidRDefault="00B711C2" w:rsidP="00B711C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(532)</w:t>
            </w:r>
          </w:p>
        </w:tc>
      </w:tr>
    </w:tbl>
    <w:p w:rsidR="007C655D" w:rsidRPr="007545DD" w:rsidRDefault="007C655D" w:rsidP="007C655D">
      <w:pPr>
        <w:ind w:left="540"/>
        <w:rPr>
          <w:rFonts w:ascii="Angsana New" w:hAnsi="Angsana New"/>
          <w:sz w:val="30"/>
          <w:szCs w:val="30"/>
        </w:rPr>
      </w:pPr>
    </w:p>
    <w:p w:rsidR="007C655D" w:rsidRPr="00950FD8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950FD8">
        <w:rPr>
          <w:rFonts w:ascii="Angsana New" w:hAnsi="Angsana New"/>
          <w:sz w:val="30"/>
          <w:szCs w:val="30"/>
          <w:cs/>
          <w:lang w:val="en-AU"/>
        </w:rPr>
        <w:lastRenderedPageBreak/>
        <w:t>สินทรัพย์ที่เกิดจากสัญญา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950FD8">
        <w:rPr>
          <w:rFonts w:ascii="Angsana New" w:hAnsi="Angsana New"/>
          <w:sz w:val="30"/>
          <w:szCs w:val="30"/>
          <w:cs/>
          <w:lang w:val="en-AU"/>
        </w:rPr>
        <w:t>แสดงถึงสิทธิของกลุ่มบริษัท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บริษัทในการได้รับสิ่งตอบแทน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7D7D34">
        <w:rPr>
          <w:rFonts w:ascii="Angsana New" w:hAnsi="Angsana New"/>
          <w:sz w:val="30"/>
          <w:szCs w:val="30"/>
          <w:cs/>
        </w:rPr>
        <w:t>กลุ่ม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950FD8">
        <w:rPr>
          <w:rFonts w:ascii="Angsana New" w:hAnsi="Angsana New"/>
          <w:sz w:val="30"/>
          <w:szCs w:val="30"/>
          <w:cs/>
          <w:lang w:val="en-AU"/>
        </w:rPr>
        <w:t>สิทธิในการได้รับสิ่งตอบแทน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โดยไม่มีเงื่อนไข</w:t>
      </w:r>
      <w:r w:rsidRPr="00950FD8">
        <w:rPr>
          <w:rFonts w:ascii="Angsana New" w:hAnsi="Angsana New"/>
          <w:sz w:val="30"/>
          <w:szCs w:val="30"/>
          <w:cs/>
          <w:lang w:val="en-AU"/>
        </w:rPr>
        <w:t xml:space="preserve"> ซึ่งโดย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ทั่วไป</w:t>
      </w:r>
      <w:r w:rsidRPr="00950FD8">
        <w:rPr>
          <w:rFonts w:ascii="Angsana New" w:hAnsi="Angsana New"/>
          <w:sz w:val="30"/>
          <w:szCs w:val="30"/>
          <w:cs/>
          <w:lang w:val="en-AU"/>
        </w:rPr>
        <w:t xml:space="preserve">เกิดขึ้นเมื่อออกใบแจ้งหนี้ </w:t>
      </w:r>
    </w:p>
    <w:p w:rsidR="007C655D" w:rsidRPr="00950FD8" w:rsidRDefault="007C655D" w:rsidP="007C655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7C655D" w:rsidRPr="00950FD8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950FD8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950FD8">
        <w:rPr>
          <w:rFonts w:ascii="Angsana New" w:hAnsi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 xml:space="preserve"> โดย</w:t>
      </w:r>
      <w:r w:rsidRPr="00950FD8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>
        <w:rPr>
          <w:rFonts w:ascii="Angsana New" w:hAnsi="Angsana New"/>
          <w:sz w:val="30"/>
          <w:szCs w:val="30"/>
          <w:cs/>
          <w:lang w:val="en-AU"/>
        </w:rPr>
        <w:br/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:rsidR="007C655D" w:rsidRDefault="007C655D" w:rsidP="007C655D">
      <w:pPr>
        <w:ind w:left="540"/>
        <w:rPr>
          <w:rFonts w:ascii="Angsana New" w:hAnsi="Angsana New"/>
          <w:sz w:val="30"/>
          <w:szCs w:val="30"/>
          <w:shd w:val="clear" w:color="auto" w:fill="D9D9D9"/>
        </w:rPr>
      </w:pPr>
    </w:p>
    <w:p w:rsidR="00592ED8" w:rsidRPr="004F1FC6" w:rsidRDefault="00592ED8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:rsidR="00592ED8" w:rsidRPr="00E14C3F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:rsidR="00592ED8" w:rsidRPr="00860813" w:rsidRDefault="00592ED8" w:rsidP="007D7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4C3F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</w:t>
      </w:r>
      <w:r w:rsidRPr="00E14C3F">
        <w:rPr>
          <w:rFonts w:ascii="Angsana New" w:hAnsi="Angsana New" w:hint="cs"/>
          <w:sz w:val="30"/>
          <w:szCs w:val="30"/>
          <w:cs/>
        </w:rPr>
        <w:t>รวมและของ</w:t>
      </w:r>
      <w:r w:rsidRPr="00E14C3F">
        <w:rPr>
          <w:rFonts w:ascii="Angsana New" w:hAnsi="Angsana New"/>
          <w:sz w:val="30"/>
          <w:szCs w:val="30"/>
          <w:cs/>
        </w:rPr>
        <w:t>เฉพาะกิจการ</w:t>
      </w:r>
      <w:r w:rsidR="00B63094">
        <w:rPr>
          <w:rFonts w:ascii="Angsana New" w:hAnsi="Angsana New" w:hint="cs"/>
          <w:sz w:val="30"/>
          <w:szCs w:val="30"/>
          <w:cs/>
        </w:rPr>
        <w:t>มากกว่า</w:t>
      </w:r>
      <w:r w:rsidR="00B63094">
        <w:rPr>
          <w:rFonts w:ascii="Angsana New" w:hAnsi="Angsana New"/>
          <w:sz w:val="30"/>
          <w:szCs w:val="30"/>
        </w:rPr>
        <w:t>/</w:t>
      </w:r>
      <w:r w:rsidRPr="00E14C3F">
        <w:rPr>
          <w:rFonts w:ascii="Angsana New" w:hAnsi="Angsana New" w:hint="cs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E14C3F">
        <w:rPr>
          <w:rFonts w:ascii="Angsana New" w:hAnsi="Angsana New" w:hint="cs"/>
          <w:sz w:val="30"/>
          <w:szCs w:val="30"/>
          <w:cs/>
        </w:rPr>
        <w:t>งวด</w:t>
      </w:r>
      <w:r w:rsidRPr="00E14C3F">
        <w:rPr>
          <w:rFonts w:ascii="Angsana New" w:hAnsi="Angsana New" w:hint="cs"/>
          <w:sz w:val="30"/>
          <w:szCs w:val="30"/>
          <w:cs/>
        </w:rPr>
        <w:t>เนื่องจาก</w:t>
      </w:r>
    </w:p>
    <w:p w:rsidR="00A61BF1" w:rsidRPr="0095250E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30"/>
          <w:szCs w:val="30"/>
        </w:rPr>
      </w:pPr>
    </w:p>
    <w:p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860813">
        <w:rPr>
          <w:rFonts w:ascii="Angsana New" w:hAnsi="Angsana New"/>
          <w:sz w:val="30"/>
          <w:szCs w:val="30"/>
          <w:cs/>
        </w:rPr>
        <w:t>(</w:t>
      </w:r>
      <w:r w:rsidRPr="00860813">
        <w:rPr>
          <w:rFonts w:ascii="Angsana New" w:hAnsi="Angsana New" w:hint="cs"/>
          <w:sz w:val="30"/>
          <w:szCs w:val="30"/>
          <w:cs/>
        </w:rPr>
        <w:t>ก</w:t>
      </w:r>
      <w:r w:rsidRPr="00860813">
        <w:rPr>
          <w:rFonts w:ascii="Angsana New" w:hAnsi="Angsana New"/>
          <w:sz w:val="30"/>
          <w:szCs w:val="30"/>
          <w:cs/>
        </w:rPr>
        <w:t>)</w:t>
      </w:r>
      <w:r w:rsidRPr="00860813">
        <w:rPr>
          <w:rFonts w:ascii="Angsana New" w:hAnsi="Angsana New" w:hint="cs"/>
          <w:sz w:val="30"/>
          <w:szCs w:val="30"/>
          <w:cs/>
        </w:rPr>
        <w:tab/>
      </w:r>
      <w:r w:rsidRPr="00860813">
        <w:rPr>
          <w:rFonts w:ascii="Angsana New" w:hAnsi="Angsana New"/>
          <w:sz w:val="30"/>
          <w:szCs w:val="30"/>
          <w:cs/>
        </w:rPr>
        <w:t>กลุ่มบริษัท</w:t>
      </w:r>
      <w:r w:rsidR="00EB492C">
        <w:rPr>
          <w:rFonts w:ascii="Angsana New" w:hAnsi="Angsana New" w:hint="cs"/>
          <w:sz w:val="30"/>
          <w:szCs w:val="30"/>
          <w:cs/>
        </w:rPr>
        <w:t>/บริษัท</w:t>
      </w:r>
      <w:r w:rsidRPr="00860813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>
        <w:rPr>
          <w:rFonts w:ascii="Angsana New" w:hAnsi="Angsana New"/>
          <w:sz w:val="30"/>
          <w:szCs w:val="30"/>
          <w:cs/>
        </w:rPr>
        <w:t>งวด</w:t>
      </w:r>
      <w:r w:rsidRPr="00860813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>
        <w:rPr>
          <w:rFonts w:ascii="Angsana New" w:hAnsi="Angsana New"/>
          <w:sz w:val="30"/>
          <w:szCs w:val="30"/>
          <w:cs/>
        </w:rPr>
        <w:t>งวด</w:t>
      </w:r>
      <w:r w:rsidRPr="00860813">
        <w:rPr>
          <w:rFonts w:ascii="Angsana New" w:hAnsi="Angsana New"/>
          <w:sz w:val="30"/>
          <w:szCs w:val="30"/>
          <w:cs/>
        </w:rPr>
        <w:t>ปัจจุบัน</w:t>
      </w:r>
    </w:p>
    <w:p w:rsidR="007B28EE" w:rsidRPr="0095250E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:rsidR="00592ED8" w:rsidRPr="00860813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860813">
        <w:rPr>
          <w:rFonts w:ascii="Angsana New" w:hAnsi="Angsana New"/>
          <w:sz w:val="30"/>
          <w:szCs w:val="30"/>
          <w:cs/>
        </w:rPr>
        <w:t>(</w:t>
      </w:r>
      <w:r w:rsidRPr="00860813">
        <w:rPr>
          <w:rFonts w:ascii="Angsana New" w:hAnsi="Angsana New" w:hint="cs"/>
          <w:sz w:val="30"/>
          <w:szCs w:val="30"/>
          <w:cs/>
        </w:rPr>
        <w:t>ข</w:t>
      </w:r>
      <w:r w:rsidRPr="00860813">
        <w:rPr>
          <w:rFonts w:ascii="Angsana New" w:hAnsi="Angsana New"/>
          <w:sz w:val="30"/>
          <w:szCs w:val="30"/>
          <w:cs/>
        </w:rPr>
        <w:t>)</w:t>
      </w:r>
      <w:r w:rsidRPr="00860813">
        <w:rPr>
          <w:rFonts w:ascii="Angsana New" w:hAnsi="Angsana New" w:hint="cs"/>
          <w:sz w:val="30"/>
          <w:szCs w:val="30"/>
          <w:cs/>
        </w:rPr>
        <w:tab/>
      </w:r>
      <w:r w:rsidRPr="00860813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860813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60813">
        <w:rPr>
          <w:rFonts w:ascii="Angsana New" w:hAnsi="Angsana New"/>
          <w:sz w:val="30"/>
          <w:szCs w:val="30"/>
          <w:cs/>
        </w:rPr>
        <w:t>ทางบัญชีกับ</w:t>
      </w:r>
      <w:r w:rsidRPr="00860813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60813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Pr="00860813">
        <w:rPr>
          <w:rFonts w:ascii="Angsana New" w:hAnsi="Angsana New" w:hint="cs"/>
          <w:sz w:val="30"/>
          <w:szCs w:val="30"/>
          <w:cs/>
        </w:rPr>
        <w:t>สำรองหนี้สงสัยจะสูญ และสำรองต่าง ๆ</w:t>
      </w:r>
    </w:p>
    <w:p w:rsidR="00592ED8" w:rsidRPr="0095250E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:rsidR="00592ED8" w:rsidRPr="00860813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  <w:cs/>
        </w:rPr>
      </w:pPr>
      <w:r w:rsidRPr="00860813">
        <w:rPr>
          <w:rFonts w:ascii="Angsana New" w:hAnsi="Angsana New"/>
          <w:sz w:val="30"/>
          <w:szCs w:val="30"/>
          <w:cs/>
        </w:rPr>
        <w:t>(</w:t>
      </w:r>
      <w:r w:rsidRPr="00860813">
        <w:rPr>
          <w:rFonts w:ascii="Angsana New" w:hAnsi="Angsana New" w:hint="cs"/>
          <w:sz w:val="30"/>
          <w:szCs w:val="30"/>
          <w:cs/>
        </w:rPr>
        <w:t>ค</w:t>
      </w:r>
      <w:r w:rsidRPr="00860813">
        <w:rPr>
          <w:rFonts w:ascii="Angsana New" w:hAnsi="Angsana New"/>
          <w:sz w:val="30"/>
          <w:szCs w:val="30"/>
          <w:cs/>
        </w:rPr>
        <w:t>)</w:t>
      </w:r>
      <w:r w:rsidRPr="00860813">
        <w:rPr>
          <w:rFonts w:ascii="Angsana New" w:hAnsi="Angsana New" w:hint="cs"/>
          <w:sz w:val="30"/>
          <w:szCs w:val="30"/>
          <w:cs/>
        </w:rPr>
        <w:tab/>
      </w:r>
      <w:r w:rsidRPr="00860813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>
        <w:rPr>
          <w:rFonts w:ascii="Angsana New" w:hAnsi="Angsana New" w:hint="cs"/>
          <w:sz w:val="30"/>
          <w:szCs w:val="30"/>
          <w:cs/>
        </w:rPr>
        <w:t>/บริษัท</w:t>
      </w:r>
      <w:r w:rsidRPr="00860813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860813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:rsidR="00592ED8" w:rsidRDefault="00592ED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C655D" w:rsidRDefault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A695F" w:rsidRPr="00E171A7" w:rsidRDefault="00D52D81" w:rsidP="00B711C2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171A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</w:t>
      </w:r>
      <w:r w:rsidR="000224A4" w:rsidRPr="00E171A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(ขาดทุน) </w:t>
      </w:r>
      <w:r w:rsidRPr="00E171A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ต่อหุ้น</w:t>
      </w:r>
      <w:r w:rsidR="007B28EE" w:rsidRPr="00E171A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ขั้นพื้นฐาน</w:t>
      </w:r>
    </w:p>
    <w:p w:rsidR="008E12CC" w:rsidRPr="00E171A7" w:rsidRDefault="00D52D81" w:rsidP="007B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171A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A695F" w:rsidRPr="00E171A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C64989" w:rsidRPr="00E171A7" w:rsidRDefault="00C64989" w:rsidP="00C64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171A7">
        <w:rPr>
          <w:rFonts w:asciiTheme="majorBidi" w:hAnsiTheme="majorBidi" w:cstheme="majorBidi"/>
          <w:sz w:val="30"/>
          <w:szCs w:val="30"/>
          <w:cs/>
        </w:rPr>
        <w:t>กำไร</w:t>
      </w:r>
      <w:r w:rsidR="000224A4" w:rsidRPr="00E171A7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E171A7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ต่อหุ้นขั้นพื้นฐานสำหรับงวดสามเดือนและ</w:t>
      </w:r>
      <w:r w:rsidR="0037396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171A7">
        <w:rPr>
          <w:rFonts w:asciiTheme="majorBidi" w:hAnsiTheme="majorBidi" w:cstheme="majorBidi"/>
          <w:sz w:val="30"/>
          <w:szCs w:val="30"/>
          <w:cs/>
        </w:rPr>
        <w:t>ก</w:t>
      </w:r>
      <w:r w:rsidR="00373969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E171A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="0037396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E171A7">
        <w:rPr>
          <w:rFonts w:asciiTheme="majorBidi" w:hAnsiTheme="majorBidi" w:cstheme="majorBidi"/>
          <w:sz w:val="30"/>
          <w:szCs w:val="30"/>
          <w:cs/>
        </w:rPr>
        <w:t>ยน 2562 และ</w:t>
      </w:r>
      <w:r w:rsidRPr="00E171A7">
        <w:rPr>
          <w:rFonts w:asciiTheme="majorBidi" w:hAnsiTheme="majorBidi" w:cstheme="majorBidi"/>
          <w:sz w:val="30"/>
          <w:szCs w:val="30"/>
        </w:rPr>
        <w:t xml:space="preserve"> 25</w:t>
      </w:r>
      <w:r w:rsidRPr="00E171A7">
        <w:rPr>
          <w:rFonts w:asciiTheme="majorBidi" w:hAnsiTheme="majorBidi" w:cstheme="majorBidi"/>
          <w:sz w:val="30"/>
          <w:szCs w:val="30"/>
          <w:cs/>
        </w:rPr>
        <w:t>61</w:t>
      </w:r>
      <w:r w:rsidRPr="00E171A7">
        <w:rPr>
          <w:rFonts w:asciiTheme="majorBidi" w:hAnsiTheme="majorBidi" w:cstheme="majorBidi"/>
          <w:sz w:val="30"/>
          <w:szCs w:val="30"/>
        </w:rPr>
        <w:t xml:space="preserve"> </w:t>
      </w:r>
      <w:r w:rsidRPr="00E171A7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0224A4" w:rsidRPr="00E171A7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E171A7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โดยวิธีถัวเฉลี่ยถ่วงน้ำหนักแสดงการคำนวณดังนี้</w:t>
      </w:r>
    </w:p>
    <w:p w:rsidR="00C64989" w:rsidRPr="00E171A7" w:rsidRDefault="00C64989" w:rsidP="00E17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1E0" w:firstRow="1" w:lastRow="1" w:firstColumn="1" w:lastColumn="1" w:noHBand="0" w:noVBand="0"/>
      </w:tblPr>
      <w:tblGrid>
        <w:gridCol w:w="3870"/>
        <w:gridCol w:w="309"/>
        <w:gridCol w:w="1041"/>
        <w:gridCol w:w="274"/>
        <w:gridCol w:w="18"/>
        <w:gridCol w:w="1059"/>
        <w:gridCol w:w="291"/>
        <w:gridCol w:w="1059"/>
        <w:gridCol w:w="291"/>
        <w:gridCol w:w="1005"/>
      </w:tblGrid>
      <w:tr w:rsidR="00E171A7" w:rsidRPr="00E171A7" w:rsidTr="00E171A7">
        <w:tc>
          <w:tcPr>
            <w:tcW w:w="3870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09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969" w:rsidRPr="00E171A7" w:rsidTr="00E171A7">
        <w:tc>
          <w:tcPr>
            <w:tcW w:w="3870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7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17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17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E171A7" w:rsidRPr="00E171A7" w:rsidTr="00E171A7">
        <w:tc>
          <w:tcPr>
            <w:tcW w:w="3870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8" w:type="dxa"/>
            <w:gridSpan w:val="8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85568D" w:rsidRPr="00E171A7" w:rsidTr="00E171A7">
        <w:tc>
          <w:tcPr>
            <w:tcW w:w="3870" w:type="dxa"/>
            <w:shd w:val="clear" w:color="auto" w:fill="auto"/>
          </w:tcPr>
          <w:p w:rsidR="0085568D" w:rsidRPr="00A97B80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 ที่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เป็นส่วนของ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</w:p>
        </w:tc>
        <w:tc>
          <w:tcPr>
            <w:tcW w:w="309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85568D" w:rsidRPr="00E171A7" w:rsidRDefault="0085568D" w:rsidP="00855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AEC" w:rsidRPr="00E171A7" w:rsidTr="00E171A7">
        <w:tc>
          <w:tcPr>
            <w:tcW w:w="3870" w:type="dxa"/>
            <w:shd w:val="clear" w:color="auto" w:fill="auto"/>
          </w:tcPr>
          <w:p w:rsidR="00085AEC" w:rsidRPr="000E0185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09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(729.44)</w:t>
            </w:r>
          </w:p>
        </w:tc>
        <w:tc>
          <w:tcPr>
            <w:tcW w:w="274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25.43</w:t>
            </w:r>
          </w:p>
        </w:tc>
        <w:tc>
          <w:tcPr>
            <w:tcW w:w="291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5E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(795.09)</w:t>
            </w:r>
          </w:p>
        </w:tc>
        <w:tc>
          <w:tcPr>
            <w:tcW w:w="291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6.09</w:t>
            </w:r>
          </w:p>
        </w:tc>
      </w:tr>
      <w:tr w:rsidR="0085568D" w:rsidRPr="00E171A7" w:rsidTr="0085568D">
        <w:tc>
          <w:tcPr>
            <w:tcW w:w="3870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9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3969" w:rsidRPr="00E171A7" w:rsidTr="0085568D">
        <w:tc>
          <w:tcPr>
            <w:tcW w:w="3870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085AEC" w:rsidP="005E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2" w:type="dxa"/>
            <w:gridSpan w:val="2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085AEC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</w:tr>
      <w:tr w:rsidR="0085568D" w:rsidRPr="00E171A7" w:rsidTr="0085568D">
        <w:tc>
          <w:tcPr>
            <w:tcW w:w="3870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9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85568D" w:rsidRPr="0085568D" w:rsidRDefault="0085568D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3969" w:rsidRPr="00E171A7" w:rsidTr="00E171A7">
        <w:trPr>
          <w:trHeight w:val="425"/>
        </w:trPr>
        <w:tc>
          <w:tcPr>
            <w:tcW w:w="3870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E171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(0.32)</w:t>
            </w:r>
          </w:p>
        </w:tc>
        <w:tc>
          <w:tcPr>
            <w:tcW w:w="292" w:type="dxa"/>
            <w:gridSpan w:val="2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(0.35)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E43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</w:tr>
    </w:tbl>
    <w:p w:rsidR="00E171A7" w:rsidRPr="00E171A7" w:rsidRDefault="00E171A7" w:rsidP="00E17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1E0" w:firstRow="1" w:lastRow="1" w:firstColumn="1" w:lastColumn="1" w:noHBand="0" w:noVBand="0"/>
      </w:tblPr>
      <w:tblGrid>
        <w:gridCol w:w="3870"/>
        <w:gridCol w:w="309"/>
        <w:gridCol w:w="1041"/>
        <w:gridCol w:w="274"/>
        <w:gridCol w:w="18"/>
        <w:gridCol w:w="1059"/>
        <w:gridCol w:w="291"/>
        <w:gridCol w:w="1059"/>
        <w:gridCol w:w="291"/>
        <w:gridCol w:w="1005"/>
      </w:tblGrid>
      <w:tr w:rsidR="00E171A7" w:rsidRPr="00E171A7" w:rsidTr="00E171A7">
        <w:tc>
          <w:tcPr>
            <w:tcW w:w="3870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</w:t>
            </w:r>
            <w:r w:rsidRPr="00E171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09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:rsidR="00E171A7" w:rsidRPr="00E171A7" w:rsidRDefault="00E171A7" w:rsidP="00B1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969" w:rsidRPr="00E171A7" w:rsidTr="00E171A7">
        <w:tc>
          <w:tcPr>
            <w:tcW w:w="3870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71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วันที่ 30 กันยายน </w:t>
            </w:r>
          </w:p>
        </w:tc>
        <w:tc>
          <w:tcPr>
            <w:tcW w:w="30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91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373969" w:rsidRPr="00E171A7" w:rsidTr="00E171A7">
        <w:trPr>
          <w:trHeight w:val="234"/>
        </w:trPr>
        <w:tc>
          <w:tcPr>
            <w:tcW w:w="3870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8" w:type="dxa"/>
            <w:gridSpan w:val="8"/>
            <w:shd w:val="clear" w:color="auto" w:fill="auto"/>
          </w:tcPr>
          <w:p w:rsidR="00373969" w:rsidRPr="00E171A7" w:rsidRDefault="00373969" w:rsidP="0037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085AEC" w:rsidRPr="00E171A7" w:rsidTr="00E171A7">
        <w:tc>
          <w:tcPr>
            <w:tcW w:w="3870" w:type="dxa"/>
            <w:shd w:val="clear" w:color="auto" w:fill="auto"/>
          </w:tcPr>
          <w:p w:rsidR="00085AEC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ที่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เป็นส่วนของ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</w:p>
          <w:p w:rsidR="00085AEC" w:rsidRPr="000E0185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09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085AEC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(830.03)</w:t>
            </w:r>
          </w:p>
        </w:tc>
        <w:tc>
          <w:tcPr>
            <w:tcW w:w="274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840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840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92.25</w:t>
            </w:r>
          </w:p>
        </w:tc>
        <w:tc>
          <w:tcPr>
            <w:tcW w:w="291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085AEC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(828.05)</w:t>
            </w:r>
          </w:p>
        </w:tc>
        <w:tc>
          <w:tcPr>
            <w:tcW w:w="291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840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840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106.50</w:t>
            </w:r>
          </w:p>
        </w:tc>
      </w:tr>
      <w:tr w:rsidR="00715C78" w:rsidRPr="00E171A7" w:rsidTr="0085568D">
        <w:tc>
          <w:tcPr>
            <w:tcW w:w="3870" w:type="dxa"/>
            <w:shd w:val="clear" w:color="auto" w:fill="auto"/>
          </w:tcPr>
          <w:p w:rsidR="00715C78" w:rsidRPr="000E0185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9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1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15C78" w:rsidRPr="00E171A7" w:rsidTr="0085568D">
        <w:tc>
          <w:tcPr>
            <w:tcW w:w="3870" w:type="dxa"/>
            <w:shd w:val="clear" w:color="auto" w:fill="auto"/>
          </w:tcPr>
          <w:p w:rsidR="00715C78" w:rsidRPr="000E0185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309" w:type="dxa"/>
            <w:shd w:val="clear" w:color="auto" w:fill="auto"/>
          </w:tcPr>
          <w:p w:rsidR="00715C78" w:rsidRPr="00E171A7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715C78" w:rsidRPr="00E171A7" w:rsidRDefault="00085AEC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2" w:type="dxa"/>
            <w:gridSpan w:val="2"/>
            <w:shd w:val="clear" w:color="auto" w:fill="auto"/>
          </w:tcPr>
          <w:p w:rsidR="00715C78" w:rsidRPr="00E171A7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715C78" w:rsidRPr="00E171A7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1" w:type="dxa"/>
            <w:shd w:val="clear" w:color="auto" w:fill="auto"/>
          </w:tcPr>
          <w:p w:rsidR="00715C78" w:rsidRPr="00E171A7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715C78" w:rsidRPr="00E171A7" w:rsidRDefault="00085AEC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1" w:type="dxa"/>
            <w:shd w:val="clear" w:color="auto" w:fill="auto"/>
          </w:tcPr>
          <w:p w:rsidR="00715C78" w:rsidRPr="00E171A7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715C78" w:rsidRPr="00E171A7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63"/>
              </w:tabs>
              <w:ind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2,264.95</w:t>
            </w:r>
          </w:p>
        </w:tc>
      </w:tr>
      <w:tr w:rsidR="00715C78" w:rsidRPr="00E171A7" w:rsidTr="00E171A7">
        <w:tc>
          <w:tcPr>
            <w:tcW w:w="3870" w:type="dxa"/>
            <w:shd w:val="clear" w:color="auto" w:fill="auto"/>
          </w:tcPr>
          <w:p w:rsidR="00715C78" w:rsidRPr="000E0185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9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715C78" w:rsidRPr="0085568D" w:rsidRDefault="00715C78" w:rsidP="0071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85AEC" w:rsidRPr="00E171A7" w:rsidTr="00E171A7">
        <w:tc>
          <w:tcPr>
            <w:tcW w:w="3870" w:type="dxa"/>
            <w:shd w:val="clear" w:color="auto" w:fill="auto"/>
          </w:tcPr>
          <w:p w:rsidR="00085AEC" w:rsidRPr="000E0185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937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9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(0.37)</w:t>
            </w:r>
          </w:p>
        </w:tc>
        <w:tc>
          <w:tcPr>
            <w:tcW w:w="292" w:type="dxa"/>
            <w:gridSpan w:val="2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91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88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(0.37)</w:t>
            </w:r>
          </w:p>
        </w:tc>
        <w:tc>
          <w:tcPr>
            <w:tcW w:w="291" w:type="dxa"/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085AEC" w:rsidRPr="00E171A7" w:rsidRDefault="00085AEC" w:rsidP="0008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</w:tr>
    </w:tbl>
    <w:p w:rsidR="00C64989" w:rsidRPr="00E171A7" w:rsidRDefault="00C64989" w:rsidP="007B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7C655D" w:rsidRPr="00E171A7" w:rsidRDefault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171A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580AE7" w:rsidRPr="004F1FC6" w:rsidRDefault="00580AE7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7B28EE" w:rsidRPr="008D3635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580AE7" w:rsidRPr="00100621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10062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580AE7" w:rsidRPr="00580AE7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C92C3C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80AE7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580AE7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80AE7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580AE7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80AE7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92C3C" w:rsidRDefault="00C92C3C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801DA" w:rsidRPr="00705384" w:rsidTr="0013231C">
        <w:trPr>
          <w:cantSplit/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:rsidR="003801DA" w:rsidRPr="00705384" w:rsidRDefault="003801DA" w:rsidP="007053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:rsidR="003801DA" w:rsidRPr="00705384" w:rsidRDefault="003801DA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53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80AE7" w:rsidRPr="00705384" w:rsidTr="0013231C">
        <w:trPr>
          <w:cantSplit/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80AE7" w:rsidRPr="00705384" w:rsidTr="0013231C">
        <w:trPr>
          <w:cantSplit/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0538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0538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0538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80AE7" w:rsidRPr="00705384" w:rsidTr="0013231C">
        <w:trPr>
          <w:cantSplit/>
          <w:tblHeader/>
        </w:trPr>
        <w:tc>
          <w:tcPr>
            <w:tcW w:w="3330" w:type="dxa"/>
            <w:shd w:val="clear" w:color="auto" w:fill="auto"/>
          </w:tcPr>
          <w:p w:rsidR="00580AE7" w:rsidRPr="00705384" w:rsidRDefault="00580AE7" w:rsidP="0070538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7053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0AE7" w:rsidRPr="00B02F81" w:rsidTr="0013231C">
        <w:tc>
          <w:tcPr>
            <w:tcW w:w="3330" w:type="dxa"/>
            <w:shd w:val="clear" w:color="auto" w:fill="auto"/>
          </w:tcPr>
          <w:p w:rsidR="00580AE7" w:rsidRPr="00B02F81" w:rsidRDefault="00586F4B" w:rsidP="00DF11B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37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80AE7" w:rsidRPr="00B02F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80AE7" w:rsidRPr="00B02F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F11BC" w:rsidRPr="00B02F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4510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AE7" w:rsidRPr="00B02F81" w:rsidTr="0013231C">
        <w:tc>
          <w:tcPr>
            <w:tcW w:w="3330" w:type="dxa"/>
            <w:shd w:val="clear" w:color="auto" w:fill="auto"/>
          </w:tcPr>
          <w:p w:rsidR="00580AE7" w:rsidRPr="00B02F81" w:rsidRDefault="00580AE7" w:rsidP="0070538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2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63B" w:rsidRPr="00B02F81" w:rsidTr="0013231C">
        <w:tc>
          <w:tcPr>
            <w:tcW w:w="3330" w:type="dxa"/>
            <w:shd w:val="clear" w:color="auto" w:fill="auto"/>
          </w:tcPr>
          <w:p w:rsidR="00F9363B" w:rsidRPr="00B02F81" w:rsidRDefault="00F9363B" w:rsidP="00F936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2F81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78" w:type="dxa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A70D16" w:rsidRPr="00B02F81" w:rsidTr="0013231C">
        <w:tc>
          <w:tcPr>
            <w:tcW w:w="3330" w:type="dxa"/>
            <w:shd w:val="clear" w:color="auto" w:fill="auto"/>
          </w:tcPr>
          <w:p w:rsidR="00A70D16" w:rsidRPr="00B02F81" w:rsidRDefault="00A70D16" w:rsidP="00A70D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63B" w:rsidRPr="008249F0" w:rsidTr="0013231C">
        <w:tc>
          <w:tcPr>
            <w:tcW w:w="3330" w:type="dxa"/>
            <w:shd w:val="clear" w:color="auto" w:fill="auto"/>
          </w:tcPr>
          <w:p w:rsidR="00F9363B" w:rsidRPr="00B02F81" w:rsidRDefault="00F9363B" w:rsidP="00F936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2F81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78" w:type="dxa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F9363B" w:rsidRPr="007E2092" w:rsidRDefault="00F9363B" w:rsidP="00F9363B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A70D16" w:rsidRPr="00705384" w:rsidTr="0013231C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D16" w:rsidRPr="00705384" w:rsidTr="0013231C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05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53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D16" w:rsidRPr="00705384" w:rsidTr="0013231C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5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D16" w:rsidRPr="00705384" w:rsidTr="0013231C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575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575</w:t>
            </w:r>
          </w:p>
        </w:tc>
      </w:tr>
      <w:tr w:rsidR="00A70D16" w:rsidRPr="00705384" w:rsidTr="0013231C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D16" w:rsidRPr="00705384" w:rsidTr="0013231C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  <w:t>409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  <w:t>409</w:t>
            </w:r>
          </w:p>
        </w:tc>
      </w:tr>
    </w:tbl>
    <w:p w:rsidR="008D3635" w:rsidRDefault="008D3635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73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3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3801DA" w:rsidRPr="00705384" w:rsidTr="00864EFE">
        <w:trPr>
          <w:cantSplit/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:rsidR="003801DA" w:rsidRPr="00035052" w:rsidRDefault="003801DA" w:rsidP="004510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3" w:type="dxa"/>
            <w:gridSpan w:val="9"/>
          </w:tcPr>
          <w:p w:rsidR="003801DA" w:rsidRPr="00035052" w:rsidRDefault="003801DA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505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96518" w:rsidRPr="00705384" w:rsidTr="00864EFE">
        <w:trPr>
          <w:cantSplit/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6518" w:rsidRPr="00705384" w:rsidTr="00864EFE">
        <w:trPr>
          <w:cantSplit/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3505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3505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3505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6518" w:rsidRPr="00705384" w:rsidTr="00864EFE">
        <w:trPr>
          <w:cantSplit/>
          <w:tblHeader/>
        </w:trPr>
        <w:tc>
          <w:tcPr>
            <w:tcW w:w="3330" w:type="dxa"/>
            <w:shd w:val="clear" w:color="auto" w:fill="auto"/>
          </w:tcPr>
          <w:p w:rsidR="00396518" w:rsidRPr="00035052" w:rsidRDefault="00396518" w:rsidP="00451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03505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96518" w:rsidRPr="00B02F81" w:rsidTr="00864EFE">
        <w:trPr>
          <w:tblHeader/>
        </w:trPr>
        <w:tc>
          <w:tcPr>
            <w:tcW w:w="3330" w:type="dxa"/>
            <w:shd w:val="clear" w:color="auto" w:fill="auto"/>
          </w:tcPr>
          <w:p w:rsidR="00396518" w:rsidRPr="00035052" w:rsidRDefault="00586F4B" w:rsidP="00451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864E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396518" w:rsidRPr="000350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96518" w:rsidRPr="0003505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F11BC" w:rsidRPr="000350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4510F6" w:rsidRPr="0003505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518" w:rsidRPr="00B02F81" w:rsidTr="00864EFE">
        <w:trPr>
          <w:tblHeader/>
        </w:trPr>
        <w:tc>
          <w:tcPr>
            <w:tcW w:w="3330" w:type="dxa"/>
            <w:shd w:val="clear" w:color="auto" w:fill="auto"/>
          </w:tcPr>
          <w:p w:rsidR="00396518" w:rsidRPr="00035052" w:rsidRDefault="00396518" w:rsidP="00451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63B" w:rsidRPr="00B02F81" w:rsidTr="00864EFE">
        <w:trPr>
          <w:tblHeader/>
        </w:trPr>
        <w:tc>
          <w:tcPr>
            <w:tcW w:w="3330" w:type="dxa"/>
            <w:shd w:val="clear" w:color="auto" w:fill="auto"/>
          </w:tcPr>
          <w:p w:rsidR="00F9363B" w:rsidRPr="00035052" w:rsidRDefault="00F9363B" w:rsidP="00F9363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3</w:t>
            </w:r>
          </w:p>
        </w:tc>
      </w:tr>
      <w:tr w:rsidR="00EE4A46" w:rsidRPr="00B02F81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63B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F9363B" w:rsidRPr="00035052" w:rsidRDefault="00F9363B" w:rsidP="00F9363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00"/>
                <w:tab w:val="right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36</w:t>
            </w:r>
            <w:r w:rsidR="00040D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040D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63B" w:rsidRPr="00035052" w:rsidRDefault="00F9363B" w:rsidP="00F936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040D9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4A46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E4A46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50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505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503</w:t>
            </w:r>
          </w:p>
        </w:tc>
      </w:tr>
      <w:tr w:rsidR="00EE4A46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864EFE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00"/>
                <w:tab w:val="right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394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</w:tbl>
    <w:p w:rsidR="00396518" w:rsidRDefault="00396518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74A6E" w:rsidRPr="00474634" w:rsidRDefault="00374A6E" w:rsidP="00374A6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374A6E" w:rsidRDefault="00374A6E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74A6E" w:rsidRPr="00374A6E" w:rsidRDefault="00374A6E" w:rsidP="00374A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74A6E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74A6E">
        <w:rPr>
          <w:rFonts w:ascii="Angsana New" w:hAnsi="Angsana New"/>
          <w:sz w:val="30"/>
          <w:szCs w:val="30"/>
          <w:cs/>
        </w:rPr>
        <w:t>กลุ่มบริษัท/บริษัทได้</w:t>
      </w:r>
      <w:r w:rsidRPr="00374A6E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374A6E">
        <w:rPr>
          <w:rFonts w:asciiTheme="majorBidi" w:hAnsiTheme="majorBidi" w:cstheme="majorBidi"/>
          <w:sz w:val="30"/>
          <w:szCs w:val="30"/>
        </w:rPr>
        <w:t xml:space="preserve"> </w:t>
      </w:r>
      <w:r w:rsidRPr="00374A6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374A6E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374A6E" w:rsidRPr="00374A6E" w:rsidRDefault="00374A6E" w:rsidP="00374A6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374A6E" w:rsidRPr="00374A6E" w:rsidRDefault="00374A6E" w:rsidP="00374A6E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374A6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74A6E">
        <w:rPr>
          <w:rFonts w:asciiTheme="majorBidi" w:hAnsiTheme="majorBidi" w:cstheme="majorBidi"/>
          <w:sz w:val="30"/>
          <w:szCs w:val="30"/>
        </w:rPr>
        <w:t xml:space="preserve">  </w:t>
      </w:r>
      <w:r w:rsidRPr="00374A6E">
        <w:rPr>
          <w:rFonts w:asciiTheme="majorBidi" w:hAnsiTheme="majorBidi" w:cstheme="majorBidi"/>
          <w:sz w:val="30"/>
          <w:szCs w:val="30"/>
          <w:cs/>
        </w:rPr>
        <w:t>เป็น</w:t>
      </w:r>
      <w:r w:rsidRPr="00374A6E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374A6E">
        <w:rPr>
          <w:rFonts w:asciiTheme="majorBidi" w:hAnsiTheme="majorBidi" w:cstheme="majorBidi"/>
          <w:sz w:val="30"/>
          <w:szCs w:val="30"/>
        </w:rPr>
        <w:t>(</w:t>
      </w:r>
      <w:r w:rsidRPr="00374A6E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374A6E">
        <w:rPr>
          <w:rFonts w:asciiTheme="majorBidi" w:hAnsiTheme="majorBidi" w:cstheme="majorBidi"/>
          <w:sz w:val="30"/>
          <w:szCs w:val="30"/>
        </w:rPr>
        <w:t xml:space="preserve">) </w:t>
      </w:r>
      <w:r w:rsidRPr="00374A6E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374A6E" w:rsidRPr="00374A6E" w:rsidRDefault="00374A6E" w:rsidP="00374A6E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374A6E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374A6E">
        <w:rPr>
          <w:rFonts w:asciiTheme="majorBidi" w:hAnsiTheme="majorBidi" w:cstheme="majorBidi"/>
          <w:sz w:val="30"/>
          <w:szCs w:val="30"/>
        </w:rPr>
        <w:t xml:space="preserve">  </w:t>
      </w:r>
      <w:r w:rsidRPr="00374A6E">
        <w:rPr>
          <w:rFonts w:asciiTheme="majorBidi" w:hAnsiTheme="majorBidi" w:cstheme="majorBidi"/>
          <w:sz w:val="30"/>
          <w:szCs w:val="30"/>
          <w:cs/>
        </w:rPr>
        <w:t>เป็น</w:t>
      </w:r>
      <w:r w:rsidRPr="00374A6E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374A6E">
        <w:rPr>
          <w:rFonts w:asciiTheme="majorBidi" w:hAnsiTheme="majorBidi"/>
          <w:sz w:val="30"/>
          <w:szCs w:val="30"/>
        </w:rPr>
        <w:t>(</w:t>
      </w:r>
      <w:r w:rsidRPr="00374A6E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74A6E">
        <w:rPr>
          <w:rFonts w:asciiTheme="majorBidi" w:hAnsiTheme="majorBidi" w:cstheme="majorBidi"/>
          <w:sz w:val="30"/>
          <w:szCs w:val="30"/>
        </w:rPr>
        <w:t>1</w:t>
      </w:r>
    </w:p>
    <w:p w:rsidR="00374A6E" w:rsidRPr="00374A6E" w:rsidRDefault="00374A6E" w:rsidP="00374A6E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374A6E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374A6E">
        <w:rPr>
          <w:rFonts w:asciiTheme="majorBidi" w:hAnsiTheme="majorBidi" w:cstheme="majorBidi"/>
          <w:sz w:val="30"/>
          <w:szCs w:val="30"/>
        </w:rPr>
        <w:t xml:space="preserve">  </w:t>
      </w:r>
      <w:r w:rsidRPr="00374A6E">
        <w:rPr>
          <w:rFonts w:asciiTheme="majorBidi" w:hAnsiTheme="majorBidi" w:cstheme="majorBidi"/>
          <w:sz w:val="30"/>
          <w:szCs w:val="30"/>
          <w:cs/>
        </w:rPr>
        <w:t>เป็น</w:t>
      </w:r>
      <w:r w:rsidRPr="00374A6E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374A6E" w:rsidRPr="00374A6E" w:rsidRDefault="00374A6E" w:rsidP="00374A6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374A6E" w:rsidRPr="00374A6E" w:rsidRDefault="00374A6E" w:rsidP="00374A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74A6E" w:rsidRDefault="00374A6E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8C3629" w:rsidRPr="00100621" w:rsidRDefault="008C3629" w:rsidP="008C3629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10062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มูลค่าตามบัญชีและมูลค่ายุติธรรม</w:t>
      </w:r>
      <w:r w:rsidRPr="0010062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ของเครื่องมือทางการเงินที่ไม่ได้วัดมูลค่าด้วยมูลค่ายุติธรรม</w:t>
      </w:r>
    </w:p>
    <w:p w:rsidR="00792185" w:rsidRPr="00343623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 w:hanging="54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  <w:r w:rsidRPr="00E216F2">
        <w:rPr>
          <w:rFonts w:ascii="Angsana New" w:hAnsi="Angsana New" w:cs="Angsana New"/>
          <w:sz w:val="30"/>
          <w:szCs w:val="30"/>
          <w:lang w:val="en-GB"/>
        </w:rPr>
        <w:t>-</w:t>
      </w:r>
      <w:r w:rsidRPr="00E216F2">
        <w:rPr>
          <w:rFonts w:ascii="Angsana New" w:hAnsi="Angsana New" w:cs="Angsana New"/>
          <w:sz w:val="30"/>
          <w:szCs w:val="30"/>
          <w:lang w:val="en-GB"/>
        </w:rPr>
        <w:tab/>
      </w:r>
      <w:r w:rsidRPr="00E907CF">
        <w:rPr>
          <w:rFonts w:ascii="Angsana New" w:hAnsi="Angsana New" w:cs="Angsana New"/>
          <w:sz w:val="30"/>
          <w:szCs w:val="30"/>
          <w:cs/>
        </w:rPr>
        <w:t>เงินสดและ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เงินลงทุนชั่วคราว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108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ab/>
      </w:r>
      <w:r w:rsidRPr="00E907CF">
        <w:rPr>
          <w:rFonts w:ascii="Angsana New" w:hAnsi="Angsana New"/>
          <w:spacing w:val="-2"/>
          <w:sz w:val="30"/>
          <w:szCs w:val="30"/>
          <w:cs/>
        </w:rPr>
        <w:t>มูลค่า</w:t>
      </w:r>
      <w:r w:rsidR="008D3635" w:rsidRPr="00E907CF">
        <w:rPr>
          <w:rFonts w:ascii="Angsana New" w:hAnsi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/>
          <w:spacing w:val="-2"/>
          <w:sz w:val="30"/>
          <w:szCs w:val="30"/>
          <w:cs/>
        </w:rPr>
        <w:t>มีจำนวนใกล้เคียงกับมูลค่ายุติธรรม เนื่องจากมีกำหนดรับชำระในระยะเวลาอันสั้น</w:t>
      </w:r>
    </w:p>
    <w:p w:rsidR="008C3629" w:rsidRPr="00E907CF" w:rsidRDefault="008C3629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62013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jc w:val="both"/>
        <w:rPr>
          <w:rFonts w:ascii="Angsana New" w:hAnsi="Angsana New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>ลูกหนี้</w:t>
      </w:r>
      <w:r w:rsidR="0075261E" w:rsidRPr="00E907CF">
        <w:rPr>
          <w:rFonts w:ascii="Angsana New" w:hAnsi="Angsana New"/>
          <w:sz w:val="30"/>
          <w:szCs w:val="30"/>
          <w:cs/>
        </w:rPr>
        <w:t>และ</w:t>
      </w:r>
      <w:r w:rsidR="000C7A19" w:rsidRPr="00E907CF">
        <w:rPr>
          <w:rFonts w:ascii="Angsana New" w:hAnsi="Angsana New"/>
          <w:sz w:val="30"/>
          <w:szCs w:val="30"/>
          <w:cs/>
        </w:rPr>
        <w:t>เจ้าหนี้การค้า</w:t>
      </w:r>
      <w:r w:rsidR="0075261E" w:rsidRPr="00E907CF">
        <w:rPr>
          <w:rFonts w:ascii="Angsana New" w:hAnsi="Angsana New"/>
          <w:sz w:val="30"/>
          <w:szCs w:val="30"/>
          <w:cs/>
        </w:rPr>
        <w:t xml:space="preserve"> </w:t>
      </w:r>
      <w:r w:rsidR="000C7A19" w:rsidRPr="00E907CF">
        <w:rPr>
          <w:rFonts w:ascii="Angsana New" w:hAnsi="Angsana New"/>
          <w:sz w:val="30"/>
          <w:szCs w:val="30"/>
          <w:cs/>
        </w:rPr>
        <w:t>ลูกหนี้</w:t>
      </w:r>
      <w:r w:rsidRPr="00E907CF">
        <w:rPr>
          <w:rFonts w:ascii="Angsana New" w:hAnsi="Angsana New"/>
          <w:sz w:val="30"/>
          <w:szCs w:val="30"/>
          <w:cs/>
        </w:rPr>
        <w:t>และเจ้าหนี้อื่น</w:t>
      </w:r>
      <w:r w:rsidR="001F33A5" w:rsidRPr="00E907CF">
        <w:rPr>
          <w:rFonts w:ascii="Angsana New" w:hAnsi="Angsana New"/>
          <w:sz w:val="30"/>
          <w:szCs w:val="30"/>
          <w:cs/>
        </w:rPr>
        <w:t>หมุนเวียน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>มูลค่าที่</w:t>
      </w:r>
      <w:r w:rsidR="008D3635" w:rsidRPr="00E907CF">
        <w:rPr>
          <w:rFonts w:ascii="Angsana New" w:hAnsi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/>
          <w:sz w:val="30"/>
          <w:szCs w:val="30"/>
          <w:cs/>
        </w:rPr>
        <w:t>มีจำนวนใกล้เคียงกับมูลค่ายุติธรรม เนื่องจากมีกำหนดการรับชำระ หรือจ่ายชำระในระยะเวลาอันสั้น</w:t>
      </w:r>
    </w:p>
    <w:p w:rsidR="00A05F45" w:rsidRPr="00E907CF" w:rsidRDefault="00A05F45" w:rsidP="00A05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A05F4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jc w:val="both"/>
        <w:rPr>
          <w:rFonts w:ascii="Angsana New" w:hAnsi="Angsana New"/>
          <w:sz w:val="30"/>
          <w:szCs w:val="30"/>
          <w:cs/>
        </w:rPr>
      </w:pPr>
      <w:r w:rsidRPr="00E907CF">
        <w:rPr>
          <w:rFonts w:ascii="Angsana New" w:hAnsi="Angsana New"/>
          <w:sz w:val="30"/>
          <w:szCs w:val="30"/>
          <w:cs/>
        </w:rPr>
        <w:t xml:space="preserve">เงินให้กู้ยืมและเงินกู้ยืมจากบุคคลหรือกิจการที่เกี่ยวข้องกันและกิจการอื่น </w:t>
      </w:r>
      <w:r w:rsidR="00305C4D" w:rsidRPr="00E907CF">
        <w:rPr>
          <w:rFonts w:ascii="Angsana New" w:hAnsi="Angsana New"/>
          <w:sz w:val="30"/>
          <w:szCs w:val="30"/>
          <w:cs/>
        </w:rPr>
        <w:t>และลูกหนี้</w:t>
      </w:r>
      <w:r w:rsidR="00900740" w:rsidRPr="00E907CF">
        <w:rPr>
          <w:rFonts w:ascii="Angsana New" w:hAnsi="Angsana New"/>
          <w:sz w:val="30"/>
          <w:szCs w:val="30"/>
          <w:cs/>
        </w:rPr>
        <w:t>ไม่หมุนเวียน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D3635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80"/>
        </w:tabs>
        <w:spacing w:line="216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>มูลค่า</w:t>
      </w:r>
      <w:r w:rsidRPr="00E907CF">
        <w:rPr>
          <w:rFonts w:ascii="Angsana New" w:hAnsi="Angsana New"/>
          <w:spacing w:val="-2"/>
          <w:sz w:val="30"/>
          <w:szCs w:val="30"/>
          <w:cs/>
        </w:rPr>
        <w:t>ตามบัญชี</w:t>
      </w:r>
      <w:r w:rsidR="008C3629" w:rsidRPr="00E907CF">
        <w:rPr>
          <w:rFonts w:ascii="Angsana New" w:hAnsi="Angsana New"/>
          <w:sz w:val="30"/>
          <w:szCs w:val="30"/>
          <w:cs/>
        </w:rPr>
        <w:t>มีจำนวนใกล้เคียงกับมูลค่ายุติธรรม เนื่องจากส่วนใหญ่ของเครื่องมือทางการเงินเหล่านี้มีดอกเบี้ย</w:t>
      </w:r>
      <w:r w:rsidR="00305C4D" w:rsidRPr="00E907CF">
        <w:rPr>
          <w:rFonts w:ascii="Angsana New" w:hAnsi="Angsana New"/>
          <w:sz w:val="30"/>
          <w:szCs w:val="30"/>
          <w:cs/>
        </w:rPr>
        <w:t>ในอัตราที่</w:t>
      </w:r>
      <w:r w:rsidR="0075261E" w:rsidRPr="00E907CF">
        <w:rPr>
          <w:rFonts w:ascii="Angsana New" w:hAnsi="Angsana New"/>
          <w:sz w:val="30"/>
          <w:szCs w:val="30"/>
          <w:cs/>
        </w:rPr>
        <w:t>ใกล้เคียง</w:t>
      </w:r>
      <w:r w:rsidR="00305C4D" w:rsidRPr="00E907CF">
        <w:rPr>
          <w:rFonts w:ascii="Angsana New" w:hAnsi="Angsana New"/>
          <w:sz w:val="30"/>
          <w:szCs w:val="30"/>
          <w:cs/>
        </w:rPr>
        <w:t>กับ</w:t>
      </w:r>
      <w:r w:rsidR="008C3629" w:rsidRPr="00E907CF">
        <w:rPr>
          <w:rFonts w:ascii="Angsana New" w:hAnsi="Angsana New"/>
          <w:sz w:val="30"/>
          <w:szCs w:val="30"/>
          <w:cs/>
        </w:rPr>
        <w:t>อัตราตลาด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620138">
      <w:pPr>
        <w:pStyle w:val="a0"/>
        <w:numPr>
          <w:ilvl w:val="0"/>
          <w:numId w:val="18"/>
        </w:numPr>
        <w:tabs>
          <w:tab w:val="clear" w:pos="360"/>
          <w:tab w:val="clear" w:pos="720"/>
          <w:tab w:val="left" w:pos="540"/>
        </w:tabs>
        <w:spacing w:line="216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cs/>
        </w:rPr>
        <w:t>เงินลงทุนในหุ้นทุน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907CF">
        <w:rPr>
          <w:rFonts w:ascii="Angsana New" w:hAnsi="Angsana New" w:cs="Angsana New"/>
          <w:sz w:val="30"/>
          <w:szCs w:val="30"/>
          <w:cs/>
        </w:rPr>
        <w:t>ในกรณีเงินลงทุนในหุ้นทุน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ที่ไม่มีราคาตลาดรองรับ ฝ่ายบริหารเชื่อว่ามูล</w:t>
      </w:r>
      <w:r w:rsidR="00D650E8">
        <w:rPr>
          <w:rFonts w:ascii="Angsana New" w:hAnsi="Angsana New" w:cs="Angsana New" w:hint="cs"/>
          <w:sz w:val="30"/>
          <w:szCs w:val="30"/>
          <w:cs/>
          <w:lang w:val="en-US"/>
        </w:rPr>
        <w:t>ค่า</w:t>
      </w:r>
      <w:r w:rsidR="00233020"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มีจำนวนใกล้เคียงกับมูลค่ายุติธรรม โดยยึดถือตามมูลค่าสินทรัพย์สุทธิของเงินลงทุนนั้น มูลค่ายุติธรรมของเงินลงทุนในหลักทรัพย์เผื่อขายคำนวณจากราคาเสนอซื้อ ณ วันที่รายงาน</w:t>
      </w:r>
    </w:p>
    <w:p w:rsidR="0046577E" w:rsidRPr="00E907CF" w:rsidRDefault="0046577E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 w:hanging="540"/>
        <w:jc w:val="both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lang w:val="en-GB"/>
        </w:rPr>
        <w:t>-</w:t>
      </w:r>
      <w:r w:rsidRPr="00E907CF">
        <w:rPr>
          <w:rFonts w:ascii="Angsana New" w:hAnsi="Angsana New" w:cs="Angsana New"/>
          <w:sz w:val="30"/>
          <w:szCs w:val="30"/>
          <w:cs/>
        </w:rPr>
        <w:tab/>
        <w:t>เงินเบิกเกินบัญชี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ธนาคาร</w:t>
      </w:r>
      <w:r w:rsidRPr="00E907CF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และเงินกู้ยืมระยะสั้นจากสถาบันการเงิน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907CF">
        <w:rPr>
          <w:rFonts w:ascii="Angsana New" w:hAnsi="Angsana New" w:cs="Angsana New"/>
          <w:sz w:val="30"/>
          <w:szCs w:val="30"/>
          <w:cs/>
        </w:rPr>
        <w:t>มูลค่า</w:t>
      </w:r>
      <w:r w:rsidR="00233020"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 w:cs="Angsana New"/>
          <w:sz w:val="30"/>
          <w:szCs w:val="30"/>
          <w:cs/>
        </w:rPr>
        <w:t xml:space="preserve">มีจำนวนใกล้เคียงกับมูลค่ายุติธรรม เนื่องจากเครื่องมือทางการเงินเหล่านี้จะถึงกำหนดชำระในระยะเวลาอันสั้น 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lang w:val="en-GB"/>
        </w:rPr>
        <w:t>-</w:t>
      </w:r>
      <w:r w:rsidRPr="00E907CF">
        <w:rPr>
          <w:rFonts w:ascii="Angsana New" w:hAnsi="Angsana New" w:cs="Angsana New"/>
          <w:sz w:val="30"/>
          <w:szCs w:val="30"/>
          <w:cs/>
        </w:rPr>
        <w:tab/>
        <w:t>เงินกู้ยืมระยะยาว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233020" w:rsidP="008C3629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cs/>
        </w:rPr>
        <w:t>มูลค่า</w:t>
      </w:r>
      <w:r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="008C3629" w:rsidRPr="00E907CF">
        <w:rPr>
          <w:rFonts w:ascii="Angsana New" w:hAnsi="Angsana New" w:cs="Angsana New"/>
          <w:sz w:val="30"/>
          <w:szCs w:val="30"/>
          <w:cs/>
        </w:rPr>
        <w:t>มีจำนวนใกล้เคียงกับมูลค่ายุติธรรม เนื่องจากส่วนใหญ่ของเครื่องมือทางการเงินเหล่านี้มีดอกเบี้ย</w:t>
      </w:r>
      <w:r w:rsidR="00305C4D" w:rsidRPr="00E907CF">
        <w:rPr>
          <w:rFonts w:ascii="Angsana New" w:hAnsi="Angsana New" w:cs="Angsana New"/>
          <w:sz w:val="30"/>
          <w:szCs w:val="30"/>
          <w:cs/>
        </w:rPr>
        <w:t>ในอัตราที่ใกล้เคียงกับอัตราตลาด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  <w:cs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lang w:val="en-GB"/>
        </w:rPr>
        <w:t>-</w:t>
      </w:r>
      <w:r w:rsidRPr="00E907CF">
        <w:rPr>
          <w:rFonts w:ascii="Angsana New" w:hAnsi="Angsana New" w:cs="Angsana New"/>
          <w:sz w:val="30"/>
          <w:szCs w:val="30"/>
          <w:cs/>
        </w:rPr>
        <w:tab/>
        <w:t>หุ้นกู้ระยะยาว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792185" w:rsidRPr="00E907CF" w:rsidRDefault="008C3629" w:rsidP="00DB690E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907CF">
        <w:rPr>
          <w:rFonts w:ascii="Angsana New" w:hAnsi="Angsana New" w:cs="Angsana New"/>
          <w:sz w:val="30"/>
          <w:szCs w:val="30"/>
          <w:cs/>
        </w:rPr>
        <w:t>มูลค่า</w:t>
      </w:r>
      <w:r w:rsidR="00233020"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 w:cs="Angsana New"/>
          <w:sz w:val="30"/>
          <w:szCs w:val="30"/>
          <w:cs/>
        </w:rPr>
        <w:t>มีจำนวนใกล้เคียงกับมูลค่ายุติธรรม เนื่องจากหุ้นกู้ระยะยาวดังกล่าวมีดอกเบี้ย</w:t>
      </w:r>
      <w:r w:rsidR="00305C4D" w:rsidRPr="00E907CF">
        <w:rPr>
          <w:rFonts w:ascii="Angsana New" w:hAnsi="Angsana New" w:cs="Angsana New"/>
          <w:sz w:val="30"/>
          <w:szCs w:val="30"/>
          <w:cs/>
        </w:rPr>
        <w:t>ในอัตราที่ใกล้เคียงกับอัตราตลาด</w:t>
      </w:r>
    </w:p>
    <w:p w:rsidR="0047234C" w:rsidRDefault="0047234C" w:rsidP="00DB690E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FF1FEA" w:rsidRDefault="00FF1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F4DEB" w:rsidRDefault="00913400" w:rsidP="00D80EE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82FAF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:rsidR="007F4DEB" w:rsidRPr="007F4DEB" w:rsidRDefault="007F4DEB" w:rsidP="007F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70"/>
        <w:gridCol w:w="994"/>
        <w:gridCol w:w="274"/>
        <w:gridCol w:w="996"/>
        <w:gridCol w:w="268"/>
        <w:gridCol w:w="1050"/>
      </w:tblGrid>
      <w:tr w:rsidR="00CA617B" w:rsidRPr="00482580" w:rsidTr="00864EFE">
        <w:trPr>
          <w:tblHeader/>
        </w:trPr>
        <w:tc>
          <w:tcPr>
            <w:tcW w:w="1703" w:type="pct"/>
          </w:tcPr>
          <w:p w:rsidR="00CA617B" w:rsidRPr="00035E47" w:rsidRDefault="00CA617B" w:rsidP="00F1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CA617B" w:rsidRPr="00035E47" w:rsidRDefault="00CA617B" w:rsidP="00F1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3"/>
          </w:tcPr>
          <w:p w:rsidR="00CA617B" w:rsidRPr="00482580" w:rsidRDefault="00CA617B" w:rsidP="00F10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CA617B" w:rsidRPr="00482580" w:rsidRDefault="00CA617B" w:rsidP="00F10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:rsidR="00CA617B" w:rsidRPr="00482580" w:rsidRDefault="00CA617B" w:rsidP="00F10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EFE" w:rsidRPr="00482580" w:rsidTr="00864EFE">
        <w:trPr>
          <w:trHeight w:val="333"/>
          <w:tblHeader/>
        </w:trPr>
        <w:tc>
          <w:tcPr>
            <w:tcW w:w="1703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825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5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825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5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64EFE" w:rsidRPr="00482580" w:rsidTr="00864EFE">
        <w:trPr>
          <w:trHeight w:val="254"/>
          <w:tblHeader/>
        </w:trPr>
        <w:tc>
          <w:tcPr>
            <w:tcW w:w="1703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64EFE" w:rsidRPr="00482580" w:rsidTr="00864EFE">
        <w:trPr>
          <w:tblHeader/>
        </w:trPr>
        <w:tc>
          <w:tcPr>
            <w:tcW w:w="1703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25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4825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34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4" w:type="pct"/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6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8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34" w:type="pct"/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6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8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34" w:type="pct"/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46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8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64EF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46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148" w:type="pct"/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4EFE" w:rsidRPr="00525D10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4EFE" w:rsidRPr="00525D1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34" w:type="pct"/>
            <w:shd w:val="clear" w:color="auto" w:fill="auto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6" w:type="pct"/>
            <w:shd w:val="clear" w:color="auto" w:fill="auto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537" w:type="pct"/>
            <w:shd w:val="clear" w:color="auto" w:fill="auto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538" w:type="pct"/>
            <w:shd w:val="clear" w:color="auto" w:fill="auto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45" w:type="pct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567" w:type="pct"/>
            <w:shd w:val="clear" w:color="auto" w:fill="auto"/>
          </w:tcPr>
          <w:p w:rsidR="00864EFE" w:rsidRPr="0095250E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534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  <w:tc>
          <w:tcPr>
            <w:tcW w:w="146" w:type="pct"/>
          </w:tcPr>
          <w:p w:rsidR="00864EFE" w:rsidRPr="003F033D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  <w:tc>
          <w:tcPr>
            <w:tcW w:w="148" w:type="pct"/>
          </w:tcPr>
          <w:p w:rsidR="00864EFE" w:rsidRPr="003F033D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3F033D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145" w:type="pct"/>
          </w:tcPr>
          <w:p w:rsidR="00864EFE" w:rsidRPr="003F033D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3F033D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3,384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34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34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825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34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5,269</w:t>
            </w: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3,145</w:t>
            </w:r>
          </w:p>
        </w:tc>
      </w:tr>
      <w:tr w:rsidR="00864EFE" w:rsidRPr="00482580" w:rsidTr="00864EFE">
        <w:tc>
          <w:tcPr>
            <w:tcW w:w="2385" w:type="pct"/>
            <w:gridSpan w:val="2"/>
          </w:tcPr>
          <w:p w:rsidR="00864EFE" w:rsidRPr="00482580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10,009</w:t>
            </w:r>
          </w:p>
        </w:tc>
        <w:tc>
          <w:tcPr>
            <w:tcW w:w="146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9,844</w:t>
            </w:r>
          </w:p>
        </w:tc>
        <w:tc>
          <w:tcPr>
            <w:tcW w:w="148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864EFE" w:rsidRPr="00035E47" w:rsidRDefault="00040D99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6,127</w:t>
            </w:r>
          </w:p>
        </w:tc>
        <w:tc>
          <w:tcPr>
            <w:tcW w:w="145" w:type="pct"/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864EFE" w:rsidRPr="00035E47" w:rsidRDefault="00864EFE" w:rsidP="00864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6,957</w:t>
            </w:r>
          </w:p>
        </w:tc>
      </w:tr>
    </w:tbl>
    <w:p w:rsidR="004E0B00" w:rsidRPr="00B97409" w:rsidRDefault="004E0B00" w:rsidP="00125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5FEE" w:rsidRPr="00482580" w:rsidRDefault="00125FEE" w:rsidP="000A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2580">
        <w:rPr>
          <w:rFonts w:ascii="Angsana New" w:hAnsi="Angsana New"/>
          <w:spacing w:val="12"/>
          <w:sz w:val="30"/>
          <w:szCs w:val="30"/>
          <w:cs/>
        </w:rPr>
        <w:t>สัญญาซื้อขาย</w:t>
      </w:r>
      <w:r w:rsidRPr="000A0D33">
        <w:rPr>
          <w:rFonts w:ascii="Angsana New" w:hAnsi="Angsana New"/>
          <w:sz w:val="30"/>
          <w:szCs w:val="30"/>
          <w:cs/>
        </w:rPr>
        <w:t>เงินตรา</w:t>
      </w:r>
      <w:r w:rsidRPr="00482580">
        <w:rPr>
          <w:rFonts w:ascii="Angsana New" w:hAnsi="Angsana New"/>
          <w:spacing w:val="12"/>
          <w:sz w:val="30"/>
          <w:szCs w:val="30"/>
          <w:cs/>
        </w:rPr>
        <w:t>ต่างประเทศล่วงหน้า</w:t>
      </w:r>
      <w:r w:rsidR="00003F05" w:rsidRPr="00482580">
        <w:rPr>
          <w:rFonts w:ascii="Angsana New" w:hAnsi="Angsana New"/>
          <w:spacing w:val="12"/>
          <w:sz w:val="30"/>
          <w:szCs w:val="30"/>
        </w:rPr>
        <w:t xml:space="preserve"> </w:t>
      </w:r>
      <w:r w:rsidR="00003F05" w:rsidRPr="00482580">
        <w:rPr>
          <w:rFonts w:ascii="Angsana New" w:hAnsi="Angsana New" w:hint="cs"/>
          <w:spacing w:val="12"/>
          <w:sz w:val="30"/>
          <w:szCs w:val="30"/>
          <w:cs/>
        </w:rPr>
        <w:t xml:space="preserve">ณ วันที่ </w:t>
      </w:r>
      <w:r w:rsidR="00586F4B">
        <w:rPr>
          <w:rFonts w:ascii="Angsana New" w:hAnsi="Angsana New" w:hint="cs"/>
          <w:spacing w:val="12"/>
          <w:sz w:val="30"/>
          <w:szCs w:val="30"/>
          <w:cs/>
        </w:rPr>
        <w:t xml:space="preserve">30 </w:t>
      </w:r>
      <w:r w:rsidR="00864EFE">
        <w:rPr>
          <w:rFonts w:ascii="Angsana New" w:hAnsi="Angsana New" w:hint="cs"/>
          <w:spacing w:val="12"/>
          <w:sz w:val="30"/>
          <w:szCs w:val="30"/>
          <w:cs/>
        </w:rPr>
        <w:t>กันยา</w:t>
      </w:r>
      <w:r w:rsidR="00586F4B">
        <w:rPr>
          <w:rFonts w:ascii="Angsana New" w:hAnsi="Angsana New" w:hint="cs"/>
          <w:spacing w:val="12"/>
          <w:sz w:val="30"/>
          <w:szCs w:val="30"/>
          <w:cs/>
        </w:rPr>
        <w:t>ยน</w:t>
      </w:r>
      <w:r w:rsidR="00003F05" w:rsidRPr="00482580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8446B3" w:rsidRPr="00482580">
        <w:rPr>
          <w:rFonts w:ascii="Angsana New" w:hAnsi="Angsana New"/>
          <w:spacing w:val="12"/>
          <w:sz w:val="30"/>
          <w:szCs w:val="30"/>
        </w:rPr>
        <w:t>25</w:t>
      </w:r>
      <w:r w:rsidR="006A1020">
        <w:rPr>
          <w:rFonts w:ascii="Angsana New" w:hAnsi="Angsana New"/>
          <w:spacing w:val="12"/>
          <w:sz w:val="30"/>
          <w:szCs w:val="30"/>
        </w:rPr>
        <w:t>62</w:t>
      </w:r>
      <w:r w:rsidR="00003F05" w:rsidRPr="00482580">
        <w:rPr>
          <w:rFonts w:ascii="Angsana New" w:hAnsi="Angsana New"/>
          <w:spacing w:val="12"/>
          <w:sz w:val="30"/>
          <w:szCs w:val="30"/>
        </w:rPr>
        <w:t xml:space="preserve"> </w:t>
      </w:r>
      <w:r w:rsidRPr="00482580">
        <w:rPr>
          <w:rFonts w:ascii="Angsana New" w:hAnsi="Angsana New"/>
          <w:sz w:val="30"/>
          <w:szCs w:val="30"/>
          <w:cs/>
        </w:rPr>
        <w:t>ดังกล่าวข้างต้นหมดอายุภายในเดือน</w:t>
      </w:r>
      <w:r w:rsidR="00040D99">
        <w:rPr>
          <w:rFonts w:ascii="Angsana New" w:hAnsi="Angsana New" w:hint="cs"/>
          <w:sz w:val="30"/>
          <w:szCs w:val="30"/>
          <w:cs/>
        </w:rPr>
        <w:t>กันยายน</w:t>
      </w:r>
      <w:r w:rsidR="002F24AA" w:rsidRPr="00F239D5">
        <w:rPr>
          <w:rFonts w:ascii="Angsana New" w:hAnsi="Angsana New" w:hint="cs"/>
          <w:sz w:val="30"/>
          <w:szCs w:val="30"/>
          <w:cs/>
        </w:rPr>
        <w:t xml:space="preserve"> </w:t>
      </w:r>
      <w:r w:rsidR="008446B3" w:rsidRPr="00F239D5">
        <w:rPr>
          <w:rFonts w:ascii="Angsana New" w:hAnsi="Angsana New"/>
          <w:sz w:val="30"/>
          <w:szCs w:val="30"/>
        </w:rPr>
        <w:t>256</w:t>
      </w:r>
      <w:r w:rsidR="00F239D5" w:rsidRPr="00F239D5">
        <w:rPr>
          <w:rFonts w:ascii="Angsana New" w:hAnsi="Angsana New"/>
          <w:sz w:val="30"/>
          <w:szCs w:val="30"/>
        </w:rPr>
        <w:t>3</w:t>
      </w:r>
      <w:r w:rsidR="008446B3"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="008446B3" w:rsidRPr="00482580">
        <w:rPr>
          <w:rFonts w:ascii="Angsana New" w:hAnsi="Angsana New"/>
          <w:sz w:val="30"/>
          <w:szCs w:val="30"/>
        </w:rPr>
        <w:t>(</w:t>
      </w:r>
      <w:r w:rsidR="008446B3" w:rsidRPr="00482580">
        <w:rPr>
          <w:rFonts w:ascii="Angsana New" w:hAnsi="Angsana New"/>
          <w:i/>
          <w:iCs/>
          <w:sz w:val="30"/>
          <w:szCs w:val="30"/>
        </w:rPr>
        <w:t xml:space="preserve">31 </w:t>
      </w:r>
      <w:r w:rsidR="008446B3"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22837">
        <w:rPr>
          <w:rFonts w:ascii="Angsana New" w:hAnsi="Angsana New"/>
          <w:i/>
          <w:iCs/>
          <w:sz w:val="30"/>
          <w:szCs w:val="30"/>
        </w:rPr>
        <w:t>256</w:t>
      </w:r>
      <w:r w:rsidR="006A1020">
        <w:rPr>
          <w:rFonts w:ascii="Angsana New" w:hAnsi="Angsana New"/>
          <w:i/>
          <w:iCs/>
          <w:sz w:val="30"/>
          <w:szCs w:val="30"/>
        </w:rPr>
        <w:t>1</w:t>
      </w:r>
      <w:r w:rsidR="00E22837">
        <w:rPr>
          <w:rFonts w:ascii="Angsana New" w:hAnsi="Angsana New"/>
          <w:i/>
          <w:iCs/>
          <w:sz w:val="30"/>
          <w:szCs w:val="30"/>
        </w:rPr>
        <w:t>:</w:t>
      </w:r>
      <w:r w:rsidR="00E30F84">
        <w:rPr>
          <w:rFonts w:ascii="Angsana New" w:hAnsi="Angsana New"/>
          <w:i/>
          <w:iCs/>
          <w:sz w:val="30"/>
          <w:szCs w:val="30"/>
        </w:rPr>
        <w:t xml:space="preserve"> </w:t>
      </w:r>
      <w:r w:rsidR="0023302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8446B3"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446B3" w:rsidRPr="00482580">
        <w:rPr>
          <w:rFonts w:ascii="Angsana New" w:hAnsi="Angsana New"/>
          <w:i/>
          <w:iCs/>
          <w:sz w:val="30"/>
          <w:szCs w:val="30"/>
        </w:rPr>
        <w:t>256</w:t>
      </w:r>
      <w:r w:rsidR="00233020">
        <w:rPr>
          <w:rFonts w:ascii="Angsana New" w:hAnsi="Angsana New"/>
          <w:i/>
          <w:iCs/>
          <w:sz w:val="30"/>
          <w:szCs w:val="30"/>
        </w:rPr>
        <w:t>2</w:t>
      </w:r>
      <w:r w:rsidR="008446B3" w:rsidRPr="00482580">
        <w:rPr>
          <w:rFonts w:ascii="Angsana New" w:hAnsi="Angsana New"/>
          <w:sz w:val="30"/>
          <w:szCs w:val="30"/>
        </w:rPr>
        <w:t>)</w:t>
      </w:r>
    </w:p>
    <w:p w:rsidR="00CB6729" w:rsidRPr="00B97409" w:rsidRDefault="00CB6729" w:rsidP="00B97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6FD5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5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6F4B">
        <w:rPr>
          <w:rFonts w:ascii="Angsana New" w:hAnsi="Angsana New" w:hint="cs"/>
          <w:sz w:val="30"/>
          <w:szCs w:val="30"/>
          <w:cs/>
        </w:rPr>
        <w:t xml:space="preserve">30 </w:t>
      </w:r>
      <w:r w:rsidR="00864EFE">
        <w:rPr>
          <w:rFonts w:ascii="Angsana New" w:hAnsi="Angsana New" w:hint="cs"/>
          <w:sz w:val="30"/>
          <w:szCs w:val="30"/>
          <w:cs/>
        </w:rPr>
        <w:t>กันยา</w:t>
      </w:r>
      <w:r w:rsidR="00586F4B">
        <w:rPr>
          <w:rFonts w:ascii="Angsana New" w:hAnsi="Angsana New" w:hint="cs"/>
          <w:sz w:val="30"/>
          <w:szCs w:val="30"/>
          <w:cs/>
        </w:rPr>
        <w:t>ยน</w:t>
      </w:r>
      <w:r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Pr="00482580">
        <w:rPr>
          <w:rFonts w:ascii="Angsana New" w:hAnsi="Angsana New"/>
          <w:sz w:val="30"/>
          <w:szCs w:val="30"/>
        </w:rPr>
        <w:t>25</w:t>
      </w:r>
      <w:r w:rsidR="008446B3" w:rsidRPr="00482580">
        <w:rPr>
          <w:rFonts w:ascii="Angsana New" w:hAnsi="Angsana New" w:hint="cs"/>
          <w:sz w:val="30"/>
          <w:szCs w:val="30"/>
          <w:cs/>
        </w:rPr>
        <w:t>6</w:t>
      </w:r>
      <w:r w:rsidR="006A1020">
        <w:rPr>
          <w:rFonts w:ascii="Angsana New" w:hAnsi="Angsana New"/>
          <w:sz w:val="30"/>
          <w:szCs w:val="30"/>
        </w:rPr>
        <w:t>2</w:t>
      </w:r>
      <w:r w:rsidRPr="00482580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บริษัทมีภาระผูกพันจากการค้ำประกันวงเงินสินเชื่อให้กับบริษัทร่วมแห่งหนึ่งจำนวน </w:t>
      </w:r>
      <w:r w:rsidR="00040D99">
        <w:rPr>
          <w:rFonts w:ascii="Angsana New" w:hAnsi="Angsana New"/>
          <w:sz w:val="30"/>
          <w:szCs w:val="30"/>
        </w:rPr>
        <w:t>375</w:t>
      </w:r>
      <w:r w:rsidRPr="0048258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34765" w:rsidRPr="00482580">
        <w:rPr>
          <w:rFonts w:ascii="Angsana New" w:hAnsi="Angsana New"/>
          <w:i/>
          <w:iCs/>
          <w:sz w:val="30"/>
          <w:szCs w:val="30"/>
        </w:rPr>
        <w:t xml:space="preserve">31 </w:t>
      </w:r>
      <w:r w:rsidR="00934765"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84AA5">
        <w:rPr>
          <w:rFonts w:ascii="Angsana New" w:hAnsi="Angsana New"/>
          <w:i/>
          <w:iCs/>
          <w:sz w:val="30"/>
          <w:szCs w:val="30"/>
        </w:rPr>
        <w:t>256</w:t>
      </w:r>
      <w:r w:rsidR="006A1020">
        <w:rPr>
          <w:rFonts w:ascii="Angsana New" w:hAnsi="Angsana New"/>
          <w:i/>
          <w:iCs/>
          <w:sz w:val="30"/>
          <w:szCs w:val="30"/>
        </w:rPr>
        <w:t>1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: </w:t>
      </w:r>
      <w:r w:rsidR="00A907FE" w:rsidRPr="00482580">
        <w:rPr>
          <w:rFonts w:ascii="Angsana New" w:hAnsi="Angsana New"/>
          <w:i/>
          <w:iCs/>
          <w:sz w:val="30"/>
          <w:szCs w:val="30"/>
        </w:rPr>
        <w:t>375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233020" w:rsidRDefault="00233020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3020" w:rsidRPr="00482580" w:rsidRDefault="00233020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25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6F4B">
        <w:rPr>
          <w:rFonts w:ascii="Angsana New" w:hAnsi="Angsana New"/>
          <w:sz w:val="30"/>
          <w:szCs w:val="30"/>
        </w:rPr>
        <w:t xml:space="preserve">30 </w:t>
      </w:r>
      <w:r w:rsidR="00864EFE">
        <w:rPr>
          <w:rFonts w:ascii="Angsana New" w:hAnsi="Angsana New" w:hint="cs"/>
          <w:sz w:val="30"/>
          <w:szCs w:val="30"/>
          <w:cs/>
        </w:rPr>
        <w:t>กันยา</w:t>
      </w:r>
      <w:r w:rsidR="00586F4B">
        <w:rPr>
          <w:rFonts w:ascii="Angsana New" w:hAnsi="Angsana New" w:hint="cs"/>
          <w:sz w:val="30"/>
          <w:szCs w:val="30"/>
          <w:cs/>
        </w:rPr>
        <w:t>ยน</w:t>
      </w:r>
      <w:r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Pr="00482580">
        <w:rPr>
          <w:rFonts w:ascii="Angsana New" w:hAnsi="Angsana New"/>
          <w:sz w:val="30"/>
          <w:szCs w:val="30"/>
        </w:rPr>
        <w:t>25</w:t>
      </w:r>
      <w:r w:rsidRPr="0048258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482580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>บริษัทมีภาระผูกพันจากการค้ำประกันวงเงินสินเชื่อให้กับบริษัท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82580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และบริษัทย่อยทางอ้อมอีกแห่งหนึ่ง </w:t>
      </w:r>
      <w:r w:rsidRPr="00482580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="00040D99">
        <w:rPr>
          <w:rFonts w:ascii="Angsana New" w:hAnsi="Angsana New"/>
          <w:sz w:val="30"/>
          <w:szCs w:val="30"/>
        </w:rPr>
        <w:t>90</w:t>
      </w:r>
      <w:r w:rsidR="00586F4B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>2561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90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CF6FD5" w:rsidRPr="009B116F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F6FD5" w:rsidRPr="00DC150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258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สัญญาต่าง</w:t>
      </w:r>
      <w:r w:rsidR="00DD0CE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ๆ</w:t>
      </w:r>
    </w:p>
    <w:p w:rsidR="00CF6FD5" w:rsidRPr="009B116F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CF6FD5" w:rsidRDefault="00CF6F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603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ย่อยแห่งหนึ่ง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26039E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26039E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สัญญาดังกล่าว</w:t>
      </w:r>
      <w:r w:rsidR="0026039E">
        <w:rPr>
          <w:rFonts w:ascii="Angsana New" w:hAnsi="Angsana New"/>
          <w:spacing w:val="-2"/>
          <w:sz w:val="30"/>
          <w:szCs w:val="30"/>
        </w:rPr>
        <w:br/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มีอายุ </w:t>
      </w:r>
      <w:r w:rsidRPr="0026039E">
        <w:rPr>
          <w:rFonts w:ascii="Angsana New" w:hAnsi="Angsana New"/>
          <w:spacing w:val="-2"/>
          <w:sz w:val="30"/>
          <w:szCs w:val="30"/>
        </w:rPr>
        <w:t xml:space="preserve">12 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Pr="0026039E">
        <w:rPr>
          <w:rFonts w:ascii="Angsana New" w:hAnsi="Angsana New"/>
          <w:spacing w:val="-2"/>
          <w:sz w:val="30"/>
          <w:szCs w:val="30"/>
        </w:rPr>
        <w:t>2557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6039E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="00233020">
        <w:rPr>
          <w:rFonts w:ascii="Angsana New" w:hAnsi="Angsana New"/>
          <w:spacing w:val="-2"/>
          <w:sz w:val="30"/>
          <w:szCs w:val="30"/>
          <w:cs/>
        </w:rPr>
        <w:br/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31E9F">
        <w:rPr>
          <w:rFonts w:ascii="Angsana New" w:hAnsi="Angsana New"/>
          <w:spacing w:val="-2"/>
          <w:sz w:val="30"/>
          <w:szCs w:val="30"/>
        </w:rPr>
        <w:t xml:space="preserve">30 </w:t>
      </w:r>
      <w:r w:rsidR="00864EFE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831E9F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="00562D8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62D8F">
        <w:rPr>
          <w:rFonts w:ascii="Angsana New" w:hAnsi="Angsana New"/>
          <w:spacing w:val="-2"/>
          <w:sz w:val="30"/>
          <w:szCs w:val="30"/>
        </w:rPr>
        <w:t>2562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>
        <w:rPr>
          <w:rFonts w:ascii="Angsana New" w:hAnsi="Angsana New" w:hint="cs"/>
          <w:spacing w:val="-2"/>
          <w:sz w:val="30"/>
          <w:szCs w:val="30"/>
          <w:cs/>
        </w:rPr>
        <w:t xml:space="preserve"> ๆ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:rsidR="005D2645" w:rsidRDefault="005D264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5D2645" w:rsidRPr="005D2645" w:rsidRDefault="00E455D8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5D2645" w:rsidRPr="005D264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5D2645" w:rsidRPr="005D2645">
        <w:rPr>
          <w:rFonts w:ascii="Angsana New" w:hAnsi="Angsana New" w:hint="cs"/>
          <w:spacing w:val="-2"/>
          <w:sz w:val="30"/>
          <w:szCs w:val="30"/>
        </w:rPr>
        <w:t xml:space="preserve">2559 </w:t>
      </w:r>
      <w:r w:rsidR="005D2645" w:rsidRPr="005D264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5D2645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D2645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="005D2645" w:rsidRPr="005D2645">
        <w:rPr>
          <w:rFonts w:ascii="Angsana New" w:hAnsi="Angsana New" w:hint="cs"/>
          <w:spacing w:val="-2"/>
          <w:sz w:val="30"/>
          <w:szCs w:val="30"/>
          <w:cs/>
        </w:rPr>
        <w:t xml:space="preserve">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5D2645" w:rsidRPr="005D2645">
        <w:rPr>
          <w:rFonts w:ascii="Angsana New" w:hAnsi="Angsana New" w:hint="cs"/>
          <w:spacing w:val="-2"/>
          <w:sz w:val="30"/>
          <w:szCs w:val="30"/>
        </w:rPr>
        <w:t xml:space="preserve">30 </w:t>
      </w:r>
      <w:r w:rsidR="005D2645" w:rsidRPr="005D2645">
        <w:rPr>
          <w:rFonts w:ascii="Angsana New" w:hAnsi="Angsana New" w:hint="cs"/>
          <w:spacing w:val="-2"/>
          <w:sz w:val="30"/>
          <w:szCs w:val="30"/>
          <w:cs/>
        </w:rPr>
        <w:t>ปี บริษัท</w:t>
      </w:r>
      <w:r w:rsidR="005760A2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5D2645" w:rsidRPr="005D2645">
        <w:rPr>
          <w:rFonts w:ascii="Angsana New" w:hAnsi="Angsana New" w:hint="cs"/>
          <w:spacing w:val="-2"/>
          <w:sz w:val="30"/>
          <w:szCs w:val="30"/>
          <w:cs/>
        </w:rPr>
        <w:t xml:space="preserve">จ่ายค่าเช่าเป็นรายปี โดยอัตราค่าเช่าเสาโทรเลขมีรายละเอียดดังต่อไปนี้ </w:t>
      </w:r>
    </w:p>
    <w:p w:rsidR="005D2645" w:rsidRPr="005D2645" w:rsidRDefault="005D2645" w:rsidP="00E94C44">
      <w:pPr>
        <w:pStyle w:val="a0"/>
        <w:numPr>
          <w:ilvl w:val="0"/>
          <w:numId w:val="18"/>
        </w:numPr>
        <w:tabs>
          <w:tab w:val="clear" w:pos="360"/>
          <w:tab w:val="clear" w:pos="720"/>
          <w:tab w:val="clear" w:pos="1080"/>
        </w:tabs>
        <w:spacing w:line="216" w:lineRule="auto"/>
        <w:ind w:hanging="450"/>
        <w:jc w:val="both"/>
        <w:rPr>
          <w:rFonts w:asciiTheme="majorBidi" w:hAnsiTheme="majorBidi" w:cstheme="majorBidi"/>
          <w:sz w:val="30"/>
          <w:szCs w:val="30"/>
        </w:rPr>
      </w:pPr>
      <w:r w:rsidRPr="005D2645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1   </w:t>
      </w:r>
      <w:r w:rsidR="008F04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Pr="005D2645">
        <w:rPr>
          <w:rFonts w:asciiTheme="majorBidi" w:hAnsiTheme="majorBidi" w:cstheme="majorBidi"/>
          <w:sz w:val="30"/>
          <w:szCs w:val="30"/>
        </w:rPr>
        <w:t>5      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5D2645">
        <w:rPr>
          <w:rFonts w:asciiTheme="majorBidi" w:hAnsiTheme="majorBidi" w:cstheme="majorBidi"/>
          <w:sz w:val="30"/>
          <w:szCs w:val="30"/>
        </w:rPr>
        <w:t>  </w:t>
      </w:r>
      <w:r w:rsidR="00576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</w:rPr>
        <w:t xml:space="preserve">5.79   </w:t>
      </w:r>
      <w:r w:rsidRPr="005D2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5D2645" w:rsidRPr="005D2645" w:rsidRDefault="005D2645" w:rsidP="00E94C44">
      <w:pPr>
        <w:pStyle w:val="a0"/>
        <w:numPr>
          <w:ilvl w:val="0"/>
          <w:numId w:val="18"/>
        </w:numPr>
        <w:tabs>
          <w:tab w:val="clear" w:pos="360"/>
          <w:tab w:val="clear" w:pos="720"/>
          <w:tab w:val="clear" w:pos="1080"/>
        </w:tabs>
        <w:spacing w:line="216" w:lineRule="auto"/>
        <w:ind w:hanging="450"/>
        <w:jc w:val="both"/>
        <w:rPr>
          <w:rFonts w:asciiTheme="majorBidi" w:hAnsiTheme="majorBidi" w:cstheme="majorBidi"/>
          <w:sz w:val="30"/>
          <w:szCs w:val="30"/>
        </w:rPr>
      </w:pPr>
      <w:r w:rsidRPr="005D2645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6   </w:t>
      </w:r>
      <w:r w:rsidR="008F04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10   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5D2645">
        <w:rPr>
          <w:rFonts w:asciiTheme="majorBidi" w:hAnsiTheme="majorBidi" w:cstheme="majorBidi"/>
          <w:sz w:val="30"/>
          <w:szCs w:val="30"/>
        </w:rPr>
        <w:t>  </w:t>
      </w:r>
      <w:r w:rsidR="00576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</w:rPr>
        <w:t xml:space="preserve">6.66   </w:t>
      </w:r>
      <w:r w:rsidRPr="005D2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5D2645" w:rsidRPr="005D2645" w:rsidRDefault="005D2645" w:rsidP="00E94C44">
      <w:pPr>
        <w:pStyle w:val="a0"/>
        <w:numPr>
          <w:ilvl w:val="0"/>
          <w:numId w:val="18"/>
        </w:numPr>
        <w:tabs>
          <w:tab w:val="clear" w:pos="360"/>
          <w:tab w:val="clear" w:pos="720"/>
          <w:tab w:val="clear" w:pos="1080"/>
        </w:tabs>
        <w:spacing w:line="216" w:lineRule="auto"/>
        <w:ind w:hanging="450"/>
        <w:jc w:val="both"/>
        <w:rPr>
          <w:rFonts w:asciiTheme="majorBidi" w:hAnsiTheme="majorBidi" w:cstheme="majorBidi"/>
          <w:sz w:val="30"/>
          <w:szCs w:val="30"/>
        </w:rPr>
      </w:pPr>
      <w:r w:rsidRPr="005D2645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11 </w:t>
      </w:r>
      <w:r w:rsidR="008F04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15   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5D2645">
        <w:rPr>
          <w:rFonts w:asciiTheme="majorBidi" w:hAnsiTheme="majorBidi" w:cstheme="majorBidi"/>
          <w:sz w:val="30"/>
          <w:szCs w:val="30"/>
        </w:rPr>
        <w:t>  </w:t>
      </w:r>
      <w:r w:rsidR="00576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</w:rPr>
        <w:t xml:space="preserve">7.66   </w:t>
      </w:r>
      <w:r w:rsidRPr="005D2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5D2645" w:rsidRPr="005D2645" w:rsidRDefault="005D2645" w:rsidP="00E94C44">
      <w:pPr>
        <w:pStyle w:val="a0"/>
        <w:numPr>
          <w:ilvl w:val="0"/>
          <w:numId w:val="18"/>
        </w:numPr>
        <w:tabs>
          <w:tab w:val="clear" w:pos="360"/>
          <w:tab w:val="clear" w:pos="720"/>
          <w:tab w:val="clear" w:pos="1080"/>
        </w:tabs>
        <w:spacing w:line="216" w:lineRule="auto"/>
        <w:ind w:hanging="450"/>
        <w:jc w:val="both"/>
        <w:rPr>
          <w:rFonts w:asciiTheme="majorBidi" w:hAnsiTheme="majorBidi" w:cstheme="majorBidi"/>
          <w:sz w:val="30"/>
          <w:szCs w:val="30"/>
        </w:rPr>
      </w:pPr>
      <w:r w:rsidRPr="005D2645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16 </w:t>
      </w:r>
      <w:r w:rsidR="008F04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20   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5D2645">
        <w:rPr>
          <w:rFonts w:asciiTheme="majorBidi" w:hAnsiTheme="majorBidi" w:cstheme="majorBidi"/>
          <w:sz w:val="30"/>
          <w:szCs w:val="30"/>
        </w:rPr>
        <w:t> </w:t>
      </w:r>
      <w:r w:rsidR="00576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</w:rPr>
        <w:t xml:space="preserve"> 8.81   </w:t>
      </w:r>
      <w:r w:rsidRPr="005D2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5D2645" w:rsidRPr="005D2645" w:rsidRDefault="005D2645" w:rsidP="00E94C44">
      <w:pPr>
        <w:pStyle w:val="a0"/>
        <w:numPr>
          <w:ilvl w:val="0"/>
          <w:numId w:val="18"/>
        </w:numPr>
        <w:tabs>
          <w:tab w:val="clear" w:pos="360"/>
          <w:tab w:val="clear" w:pos="720"/>
          <w:tab w:val="clear" w:pos="1080"/>
        </w:tabs>
        <w:spacing w:line="216" w:lineRule="auto"/>
        <w:ind w:hanging="450"/>
        <w:jc w:val="both"/>
        <w:rPr>
          <w:rFonts w:asciiTheme="majorBidi" w:hAnsiTheme="majorBidi" w:cstheme="majorBidi"/>
          <w:sz w:val="30"/>
          <w:szCs w:val="30"/>
        </w:rPr>
      </w:pPr>
      <w:r w:rsidRPr="005D2645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21 </w:t>
      </w:r>
      <w:r w:rsidR="008F04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25   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5D2645">
        <w:rPr>
          <w:rFonts w:asciiTheme="majorBidi" w:hAnsiTheme="majorBidi" w:cstheme="majorBidi"/>
          <w:sz w:val="30"/>
          <w:szCs w:val="30"/>
        </w:rPr>
        <w:t> 10.13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</w:rPr>
        <w:t xml:space="preserve">  </w:t>
      </w:r>
      <w:r w:rsidRPr="005D2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5D2645" w:rsidRPr="005D2645" w:rsidRDefault="005D2645" w:rsidP="00E94C44">
      <w:pPr>
        <w:pStyle w:val="a0"/>
        <w:numPr>
          <w:ilvl w:val="0"/>
          <w:numId w:val="18"/>
        </w:numPr>
        <w:tabs>
          <w:tab w:val="clear" w:pos="360"/>
          <w:tab w:val="clear" w:pos="720"/>
          <w:tab w:val="clear" w:pos="1080"/>
        </w:tabs>
        <w:spacing w:line="216" w:lineRule="auto"/>
        <w:ind w:hanging="450"/>
        <w:jc w:val="both"/>
        <w:rPr>
          <w:rFonts w:asciiTheme="majorBidi" w:hAnsiTheme="majorBidi" w:cstheme="majorBidi"/>
          <w:sz w:val="30"/>
          <w:szCs w:val="30"/>
        </w:rPr>
      </w:pPr>
      <w:r w:rsidRPr="005D2645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26 </w:t>
      </w:r>
      <w:r w:rsidR="008F04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Pr="005D2645">
        <w:rPr>
          <w:rFonts w:asciiTheme="majorBidi" w:hAnsiTheme="majorBidi" w:cstheme="majorBidi"/>
          <w:sz w:val="30"/>
          <w:szCs w:val="30"/>
        </w:rPr>
        <w:t xml:space="preserve">30    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5D2645">
        <w:rPr>
          <w:rFonts w:asciiTheme="majorBidi" w:hAnsiTheme="majorBidi" w:cstheme="majorBidi"/>
          <w:sz w:val="30"/>
          <w:szCs w:val="30"/>
        </w:rPr>
        <w:t> 11.65</w:t>
      </w:r>
      <w:r w:rsidRPr="005D26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2645">
        <w:rPr>
          <w:rFonts w:asciiTheme="majorBidi" w:hAnsiTheme="majorBidi" w:cstheme="majorBidi"/>
          <w:sz w:val="30"/>
          <w:szCs w:val="30"/>
        </w:rPr>
        <w:t xml:space="preserve">  </w:t>
      </w:r>
      <w:r w:rsidRPr="005D2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2D52D5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C33D59" w:rsidRDefault="00C33D59" w:rsidP="00C33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33D59">
        <w:rPr>
          <w:rFonts w:ascii="Angsana New" w:hAnsi="Angsana New" w:hint="cs"/>
          <w:spacing w:val="-2"/>
          <w:sz w:val="30"/>
          <w:szCs w:val="30"/>
          <w:cs/>
        </w:rPr>
        <w:t>ในเดือนกรกฎาคม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/>
          <w:spacing w:val="-2"/>
          <w:sz w:val="30"/>
          <w:szCs w:val="30"/>
        </w:rPr>
        <w:t>2562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บริษัทย่อยได้รับอนุญาตจากการรถไฟแห่งประเทศไทยให้โอนสิทธิการเช่า</w:t>
      </w:r>
      <w:r w:rsidR="00E455D8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ให้กับกิจการที่ไม่เกี่ยวข้องกันแห่งหนึ่ง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55D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/>
          <w:spacing w:val="-2"/>
          <w:sz w:val="30"/>
          <w:szCs w:val="30"/>
        </w:rPr>
        <w:t xml:space="preserve">30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C33D5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33D59">
        <w:rPr>
          <w:rFonts w:ascii="Angsana New" w:hAnsi="Angsana New"/>
          <w:spacing w:val="-2"/>
          <w:sz w:val="30"/>
          <w:szCs w:val="30"/>
        </w:rPr>
        <w:t xml:space="preserve">2562 </w:t>
      </w:r>
      <w:r w:rsidRPr="00C33D59">
        <w:rPr>
          <w:rFonts w:ascii="Angsana New" w:hAnsi="Angsana New" w:hint="cs"/>
          <w:spacing w:val="-2"/>
          <w:sz w:val="30"/>
          <w:szCs w:val="30"/>
          <w:cs/>
        </w:rPr>
        <w:t>การโอนสิทธิการเช่าดังกล่าวอยู่ในระหว่างดำเนินการ</w:t>
      </w:r>
    </w:p>
    <w:p w:rsidR="00C33D59" w:rsidRDefault="00C33D59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D52D5" w:rsidRPr="00981D2B" w:rsidRDefault="002D52D5" w:rsidP="002D52D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bookmarkStart w:id="4" w:name="_Hlk23297510"/>
      <w:r w:rsidRPr="00981D2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:rsidR="002D52D5" w:rsidRPr="00981D2B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D52D5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บริษัทย่อยแห่งหนึ่งได้ถูกผู้รับเหมาช่วงรายหนึ่งฟ้องร้องเป็นจำเลยร่วมกับลูกค้า โดยถูกเรียกร้องค่าเสียหายในคดีความกรณีผิดสัญญา เป็นจำนวนรวม </w:t>
      </w:r>
      <w:r w:rsidRPr="00981D2B">
        <w:rPr>
          <w:rFonts w:asciiTheme="majorBidi" w:hAnsiTheme="majorBidi" w:cstheme="majorBidi"/>
          <w:sz w:val="30"/>
          <w:szCs w:val="30"/>
        </w:rPr>
        <w:t>19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981D2B">
        <w:rPr>
          <w:rFonts w:asciiTheme="majorBidi" w:hAnsiTheme="majorBidi" w:cstheme="majorBidi"/>
          <w:sz w:val="30"/>
          <w:szCs w:val="30"/>
        </w:rPr>
        <w:t xml:space="preserve">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 w:rsidRPr="00981D2B">
        <w:rPr>
          <w:rFonts w:asciiTheme="majorBidi" w:hAnsiTheme="majorBidi" w:cstheme="majorBidi"/>
          <w:sz w:val="30"/>
          <w:szCs w:val="30"/>
        </w:rPr>
        <w:t>2562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บริษัทย่อยได้มีการยื่นคำฟ้องแย้งต่อศาลแพ่ง โดยเรียกร้องค่าเสียหาย เป็นจำนวนรวม </w:t>
      </w:r>
      <w:r w:rsidRPr="00981D2B">
        <w:rPr>
          <w:rFonts w:asciiTheme="majorBidi" w:hAnsiTheme="majorBidi" w:cstheme="majorBidi"/>
          <w:sz w:val="30"/>
          <w:szCs w:val="30"/>
        </w:rPr>
        <w:t xml:space="preserve">24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และดอกเบี้ยในอัตราร้อยละ </w:t>
      </w:r>
      <w:r w:rsidRPr="00981D2B">
        <w:rPr>
          <w:rFonts w:asciiTheme="majorBidi" w:hAnsiTheme="majorBidi" w:cstheme="majorBidi"/>
          <w:sz w:val="30"/>
          <w:szCs w:val="30"/>
        </w:rPr>
        <w:t xml:space="preserve">7.5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ต่อปีนับแต่วันฟ้องแย้ง เป็นต้นไปจนกว่าผู้รับเหมาดังกล่าวจะชำระให้แก่บริษัทย่อยเสร็จสิ้น  ณ วันที่ </w:t>
      </w:r>
      <w:r w:rsidR="00831E9F" w:rsidRPr="00981D2B">
        <w:rPr>
          <w:rFonts w:asciiTheme="majorBidi" w:hAnsiTheme="majorBidi" w:cstheme="majorBidi"/>
          <w:sz w:val="30"/>
          <w:szCs w:val="30"/>
        </w:rPr>
        <w:t xml:space="preserve">30 </w:t>
      </w:r>
      <w:r w:rsidR="00040D9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1D2B">
        <w:rPr>
          <w:rFonts w:asciiTheme="majorBidi" w:hAnsiTheme="majorBidi" w:cstheme="majorBidi"/>
          <w:sz w:val="30"/>
          <w:szCs w:val="30"/>
        </w:rPr>
        <w:t xml:space="preserve">2562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>คดีความดังกล่าวอยู่ใน</w:t>
      </w:r>
      <w:r w:rsidR="00831E9F" w:rsidRPr="00981D2B">
        <w:rPr>
          <w:rFonts w:asciiTheme="majorBidi" w:hAnsiTheme="majorBidi" w:cstheme="majorBidi" w:hint="cs"/>
          <w:sz w:val="30"/>
          <w:szCs w:val="30"/>
          <w:cs/>
        </w:rPr>
        <w:t>กระบวนการของศาล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ผู้บริหารของบริษัทและบริษัทย่อยเชื่อว่า บริษัท</w:t>
      </w:r>
      <w:r w:rsidR="00561F36" w:rsidRPr="00981D2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>ไม่มีภาระที่จะต้องจ่ายค่าเสียหายจากการฟ้องร้องดังกล่าว จึงไม่ได้ตั้งประมาณการหนี้สินจากคดีความดังกล่าวไว้ในงบการเงิน</w:t>
      </w:r>
    </w:p>
    <w:p w:rsidR="000B789C" w:rsidRDefault="000B789C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760A2" w:rsidRDefault="00576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B789C" w:rsidRDefault="000B789C" w:rsidP="000B789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B789C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0B789C" w:rsidRDefault="000B789C" w:rsidP="000B7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E94C44" w:rsidRDefault="00E94C44" w:rsidP="00E94C44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94C44">
        <w:rPr>
          <w:rFonts w:asciiTheme="majorBidi" w:hAnsiTheme="majorBidi" w:hint="cs"/>
          <w:sz w:val="30"/>
          <w:szCs w:val="30"/>
          <w:cs/>
        </w:rPr>
        <w:t>ตามที่กล่าวไว้ในหมายเหตุข้อ</w:t>
      </w:r>
      <w:r w:rsidRPr="00E94C44">
        <w:rPr>
          <w:rFonts w:asciiTheme="majorBidi" w:hAnsiTheme="majorBidi"/>
          <w:sz w:val="30"/>
          <w:szCs w:val="30"/>
          <w:cs/>
        </w:rPr>
        <w:t xml:space="preserve"> 14 </w:t>
      </w:r>
      <w:r w:rsidRPr="00E94C44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4C44">
        <w:rPr>
          <w:rFonts w:asciiTheme="majorBidi" w:hAnsiTheme="majorBidi"/>
          <w:sz w:val="30"/>
          <w:szCs w:val="30"/>
          <w:cs/>
        </w:rPr>
        <w:t xml:space="preserve"> 1 </w:t>
      </w:r>
      <w:r w:rsidRPr="00E94C44">
        <w:rPr>
          <w:rFonts w:asciiTheme="majorBidi" w:hAnsiTheme="majorBidi" w:hint="cs"/>
          <w:sz w:val="30"/>
          <w:szCs w:val="30"/>
          <w:cs/>
        </w:rPr>
        <w:t>ตุลาคม</w:t>
      </w:r>
      <w:r w:rsidRPr="00E94C44">
        <w:rPr>
          <w:rFonts w:asciiTheme="majorBidi" w:hAnsiTheme="majorBidi"/>
          <w:sz w:val="30"/>
          <w:szCs w:val="30"/>
          <w:cs/>
        </w:rPr>
        <w:t xml:space="preserve"> 2562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ซึ่งเป็นกำหนดการส่งมอบกิจกรรม </w:t>
      </w:r>
      <w:r>
        <w:rPr>
          <w:rFonts w:asciiTheme="majorBidi" w:hAnsiTheme="majorBidi"/>
          <w:sz w:val="30"/>
          <w:szCs w:val="30"/>
        </w:rPr>
        <w:t>KD-01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 w:hint="cs"/>
          <w:sz w:val="30"/>
          <w:szCs w:val="30"/>
          <w:cs/>
        </w:rPr>
        <w:t>บริษัท</w:t>
      </w:r>
      <w:r w:rsidR="007F0E77">
        <w:rPr>
          <w:rFonts w:asciiTheme="majorBidi" w:hAnsiTheme="majorBidi"/>
          <w:sz w:val="30"/>
          <w:szCs w:val="30"/>
        </w:rPr>
        <w:br/>
      </w:r>
      <w:r w:rsidR="008A0A00">
        <w:rPr>
          <w:rFonts w:asciiTheme="majorBidi" w:hAnsiTheme="majorBidi" w:hint="cs"/>
          <w:sz w:val="30"/>
          <w:szCs w:val="30"/>
          <w:cs/>
        </w:rPr>
        <w:t>ยัง</w:t>
      </w:r>
      <w:r w:rsidRPr="00E94C44">
        <w:rPr>
          <w:rFonts w:asciiTheme="majorBidi" w:hAnsiTheme="majorBidi" w:hint="cs"/>
          <w:sz w:val="30"/>
          <w:szCs w:val="30"/>
          <w:cs/>
        </w:rPr>
        <w:t>ไม่ได้ส่งมอบงานบางส่วนตามกำหนดการในสัญญา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 w:hint="cs"/>
          <w:sz w:val="30"/>
          <w:szCs w:val="30"/>
          <w:cs/>
        </w:rPr>
        <w:t>และในระหว่างเดือนตุลาคม</w:t>
      </w:r>
      <w:r w:rsidRPr="00E94C44">
        <w:rPr>
          <w:rFonts w:asciiTheme="majorBidi" w:hAnsiTheme="majorBidi"/>
          <w:sz w:val="30"/>
          <w:szCs w:val="30"/>
          <w:cs/>
        </w:rPr>
        <w:t xml:space="preserve"> 2562 </w:t>
      </w:r>
      <w:r w:rsidRPr="00E94C44">
        <w:rPr>
          <w:rFonts w:asciiTheme="majorBidi" w:hAnsiTheme="majorBidi" w:hint="cs"/>
          <w:sz w:val="30"/>
          <w:szCs w:val="30"/>
          <w:cs/>
        </w:rPr>
        <w:t>บริษัทได้ทำหนังสือเพิ่มเติมถึงผู้ว่าจ้างเพื่อขอขยายเวลาปฏิบัติงานตามสัญญาออกไปอันเนื่องจากปัจจัยที่ไม่สามารถควบคุมได้ตามมูลเหตุข้อสงวนสิทธิต่าง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 w:hint="cs"/>
          <w:sz w:val="30"/>
          <w:szCs w:val="30"/>
          <w:cs/>
        </w:rPr>
        <w:t>ๆ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 w:hint="cs"/>
          <w:sz w:val="30"/>
          <w:szCs w:val="30"/>
          <w:cs/>
        </w:rPr>
        <w:t>ทั้งนี้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 w:hint="cs"/>
          <w:sz w:val="30"/>
          <w:szCs w:val="30"/>
          <w:cs/>
        </w:rPr>
        <w:t>บริษัทอยู่ในระหว่างการชี้แจงสาเหตุของความล่าช้าและเจรจาขอขยายระยะเวลาส่งมอบงานตามกิจกรรม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/>
          <w:sz w:val="30"/>
          <w:szCs w:val="30"/>
        </w:rPr>
        <w:t>KD-</w:t>
      </w:r>
      <w:r w:rsidRPr="00E94C44">
        <w:rPr>
          <w:rFonts w:asciiTheme="majorBidi" w:hAnsiTheme="majorBidi"/>
          <w:sz w:val="30"/>
          <w:szCs w:val="30"/>
          <w:cs/>
        </w:rPr>
        <w:t xml:space="preserve">01 </w:t>
      </w:r>
      <w:r w:rsidRPr="00E94C44">
        <w:rPr>
          <w:rFonts w:asciiTheme="majorBidi" w:hAnsiTheme="majorBidi" w:hint="cs"/>
          <w:sz w:val="30"/>
          <w:szCs w:val="30"/>
          <w:cs/>
        </w:rPr>
        <w:t>และ</w:t>
      </w:r>
      <w:r w:rsidRPr="00E94C44">
        <w:rPr>
          <w:rFonts w:asciiTheme="majorBidi" w:hAnsiTheme="majorBidi"/>
          <w:sz w:val="30"/>
          <w:szCs w:val="30"/>
          <w:cs/>
        </w:rPr>
        <w:t xml:space="preserve"> </w:t>
      </w:r>
      <w:r w:rsidRPr="00E94C44">
        <w:rPr>
          <w:rFonts w:asciiTheme="majorBidi" w:hAnsiTheme="majorBidi"/>
          <w:sz w:val="30"/>
          <w:szCs w:val="30"/>
        </w:rPr>
        <w:t>KD-</w:t>
      </w:r>
      <w:r w:rsidRPr="00E94C44">
        <w:rPr>
          <w:rFonts w:asciiTheme="majorBidi" w:hAnsiTheme="majorBidi"/>
          <w:sz w:val="30"/>
          <w:szCs w:val="30"/>
          <w:cs/>
        </w:rPr>
        <w:t xml:space="preserve">02 </w:t>
      </w:r>
      <w:r w:rsidRPr="00E94C44">
        <w:rPr>
          <w:rFonts w:asciiTheme="majorBidi" w:hAnsiTheme="majorBidi" w:hint="cs"/>
          <w:sz w:val="30"/>
          <w:szCs w:val="30"/>
          <w:cs/>
        </w:rPr>
        <w:t>ซึ่งผู้บริหารของบริษัทคาดว่าจะได้รับการอนุมัติการขยายระยะเวลางานโครงการและไม่มีค่าปรับที่อาจเกิดขึ้นจากความล่าช้าของงานโครงการดังกล่าว</w:t>
      </w:r>
    </w:p>
    <w:p w:rsidR="00E94C44" w:rsidRDefault="00E94C44" w:rsidP="00E94C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15400D" w:rsidRDefault="000B789C" w:rsidP="0015400D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5400D">
        <w:rPr>
          <w:rFonts w:asciiTheme="majorBidi" w:hAnsiTheme="majorBidi" w:cstheme="majorBidi" w:hint="cs"/>
          <w:sz w:val="30"/>
          <w:szCs w:val="30"/>
          <w:cs/>
        </w:rPr>
        <w:t>ในเดือนตุลาคม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/>
          <w:sz w:val="30"/>
          <w:szCs w:val="30"/>
        </w:rPr>
        <w:t xml:space="preserve">2562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บริษัทย่อยแห่งหนึ่งได้ลงทุนในบริษัท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รักษาความปลอดภัย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ท่าอากาศยานไทย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/>
          <w:sz w:val="30"/>
          <w:szCs w:val="30"/>
        </w:rPr>
        <w:t xml:space="preserve">36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บริษัทดังกล่าวมีทุนจดทะเบียน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/>
          <w:sz w:val="30"/>
          <w:szCs w:val="30"/>
        </w:rPr>
        <w:t xml:space="preserve">350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และมีทุนชำระแล้วร้อยละ</w:t>
      </w:r>
      <w:r w:rsidRPr="001540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400D">
        <w:rPr>
          <w:rFonts w:asciiTheme="majorBidi" w:hAnsiTheme="majorBidi" w:cstheme="majorBidi"/>
          <w:sz w:val="30"/>
          <w:szCs w:val="30"/>
        </w:rPr>
        <w:t xml:space="preserve">25 </w:t>
      </w:r>
      <w:r w:rsidRPr="0015400D">
        <w:rPr>
          <w:rFonts w:asciiTheme="majorBidi" w:hAnsiTheme="majorBidi" w:cstheme="majorBidi" w:hint="cs"/>
          <w:sz w:val="30"/>
          <w:szCs w:val="30"/>
          <w:cs/>
        </w:rPr>
        <w:t>บริษัทดังกล่าวประกอบ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ธุรกิจให้บริการรักษาความปลอดภัยในท่าอากาศยานและสถานที่อื่นใด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บริษัทย่อยได้ถือหุ้นในบริษัทดังกล่าว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41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เป็นหุ้นสามัญ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1.33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ล้านหุ้นและหุ้นบุริมสิทธิ์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0.11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สัดส่วนการถือหุ้นทางอ้อมของกลุ่มบริษัทร้อยละ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41)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และมีสิทธิออกเสียงในบริษัทร่วมดังกล่าวร้อยละ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>40 (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เป็นสิทธิออกเสียงจากหุ้นสามัญ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1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หุ้นต่อ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1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เสียงและหุ้นบุริมสิทธิ์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10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หุ้นต่อ</w:t>
      </w:r>
      <w:r w:rsidRPr="00020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0522">
        <w:rPr>
          <w:rFonts w:asciiTheme="majorBidi" w:hAnsiTheme="majorBidi" w:cstheme="majorBidi"/>
          <w:sz w:val="30"/>
          <w:szCs w:val="30"/>
        </w:rPr>
        <w:t xml:space="preserve">1 </w:t>
      </w:r>
      <w:r w:rsidRPr="00020522">
        <w:rPr>
          <w:rFonts w:asciiTheme="majorBidi" w:hAnsiTheme="majorBidi" w:cstheme="majorBidi" w:hint="cs"/>
          <w:sz w:val="30"/>
          <w:szCs w:val="30"/>
          <w:cs/>
        </w:rPr>
        <w:t>เสียง</w:t>
      </w:r>
      <w:r w:rsidRPr="00020522">
        <w:rPr>
          <w:rFonts w:asciiTheme="majorBidi" w:hAnsiTheme="majorBidi" w:cstheme="majorBidi"/>
          <w:sz w:val="30"/>
          <w:szCs w:val="30"/>
          <w:cs/>
        </w:rPr>
        <w:t>)</w:t>
      </w:r>
    </w:p>
    <w:p w:rsidR="0015400D" w:rsidRDefault="0015400D" w:rsidP="001540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B5699A" w:rsidRPr="00A517BA" w:rsidRDefault="00B5699A" w:rsidP="0015400D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9612A">
        <w:rPr>
          <w:rFonts w:asciiTheme="majorBidi" w:hAnsiTheme="majorBidi" w:cstheme="majorBidi" w:hint="cs"/>
          <w:sz w:val="30"/>
          <w:szCs w:val="30"/>
          <w:cs/>
        </w:rPr>
        <w:t>ในเดือนตุลาคม</w:t>
      </w:r>
      <w:r w:rsidRPr="007961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612A">
        <w:rPr>
          <w:rFonts w:asciiTheme="majorBidi" w:hAnsiTheme="majorBidi" w:cstheme="majorBidi"/>
          <w:sz w:val="30"/>
          <w:szCs w:val="30"/>
        </w:rPr>
        <w:t>2562</w:t>
      </w:r>
      <w:r w:rsidRPr="0079612A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บริษัทได้จำหน่ายเงินลงทุน</w:t>
      </w:r>
      <w:r w:rsidR="0080128C" w:rsidRPr="0079612A">
        <w:rPr>
          <w:rFonts w:asciiTheme="majorBidi" w:hAnsiTheme="majorBidi" w:cstheme="majorBidi" w:hint="cs"/>
          <w:sz w:val="30"/>
          <w:szCs w:val="30"/>
          <w:cs/>
        </w:rPr>
        <w:t>ทั้งหมดของ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บริษัท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เมืองไทยประกันภัย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จำกัด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(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มหาชน</w:t>
      </w:r>
      <w:r w:rsidR="0080128C" w:rsidRPr="0079612A">
        <w:rPr>
          <w:rFonts w:asciiTheme="majorBidi" w:hAnsiTheme="majorBidi"/>
          <w:sz w:val="30"/>
          <w:szCs w:val="30"/>
          <w:cs/>
        </w:rPr>
        <w:t>)</w:t>
      </w:r>
      <w:r w:rsidR="0080128C" w:rsidRPr="0079612A">
        <w:rPr>
          <w:rFonts w:asciiTheme="majorBidi" w:hAnsiTheme="majorBidi" w:cstheme="majorBidi"/>
          <w:sz w:val="30"/>
          <w:szCs w:val="30"/>
        </w:rPr>
        <w:t> 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ซึ่งเป็นเงินลงทุนใน</w:t>
      </w:r>
      <w:r w:rsidR="0080128C" w:rsidRPr="0079612A">
        <w:rPr>
          <w:rFonts w:asciiTheme="majorBidi" w:hAnsiTheme="majorBidi" w:cstheme="majorBidi" w:hint="cs"/>
          <w:sz w:val="30"/>
          <w:szCs w:val="30"/>
          <w:cs/>
        </w:rPr>
        <w:t>หลักทรัพย์เผื่อขาย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ให้กับบุคคลที่เกี่ยวข้องกันเป็นจำนวนเงิน</w:t>
      </w:r>
      <w:r w:rsidR="00DD7A84">
        <w:rPr>
          <w:rFonts w:asciiTheme="majorBidi" w:hAnsiTheme="majorBidi"/>
          <w:sz w:val="30"/>
          <w:szCs w:val="30"/>
        </w:rPr>
        <w:t xml:space="preserve"> </w:t>
      </w:r>
      <w:r w:rsidR="0080128C" w:rsidRPr="0079612A">
        <w:rPr>
          <w:rFonts w:asciiTheme="majorBidi" w:hAnsiTheme="majorBidi" w:cstheme="majorBidi"/>
          <w:sz w:val="30"/>
          <w:szCs w:val="30"/>
        </w:rPr>
        <w:t>146</w:t>
      </w:r>
      <w:r w:rsidR="00DD7A84">
        <w:rPr>
          <w:rFonts w:asciiTheme="majorBidi" w:hAnsiTheme="majorBidi" w:cstheme="majorBidi"/>
          <w:sz w:val="30"/>
          <w:szCs w:val="30"/>
        </w:rPr>
        <w:t xml:space="preserve"> 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ล้านบาท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และบุคคลที่ไม่เกี่ยวข้องกันเป็นจำนวนเงิน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</w:t>
      </w:r>
      <w:r w:rsidR="0080128C" w:rsidRPr="0079612A">
        <w:rPr>
          <w:rFonts w:asciiTheme="majorBidi" w:hAnsiTheme="majorBidi" w:cstheme="majorBidi"/>
          <w:sz w:val="30"/>
          <w:szCs w:val="30"/>
        </w:rPr>
        <w:t xml:space="preserve">135 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ล้านบาท โดย</w:t>
      </w:r>
      <w:r w:rsidR="0079612A" w:rsidRPr="0079612A">
        <w:rPr>
          <w:rFonts w:asciiTheme="majorBidi" w:hAnsiTheme="majorBidi" w:hint="cs"/>
          <w:sz w:val="30"/>
          <w:szCs w:val="30"/>
          <w:cs/>
        </w:rPr>
        <w:t>บริษัท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มีกำไรจากการจำหน่ายเงินลงทุนดังกล่าวเป็นจำนวนเงิน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24</w:t>
      </w:r>
      <w:r w:rsidR="0009137F">
        <w:rPr>
          <w:rFonts w:asciiTheme="majorBidi" w:hAnsiTheme="majorBidi"/>
          <w:sz w:val="30"/>
          <w:szCs w:val="30"/>
        </w:rPr>
        <w:t>5</w:t>
      </w:r>
      <w:r w:rsidR="0080128C" w:rsidRPr="0079612A">
        <w:rPr>
          <w:rFonts w:asciiTheme="majorBidi" w:hAnsiTheme="majorBidi"/>
          <w:sz w:val="30"/>
          <w:szCs w:val="30"/>
          <w:cs/>
        </w:rPr>
        <w:t xml:space="preserve"> </w:t>
      </w:r>
      <w:r w:rsidR="0080128C" w:rsidRPr="0079612A">
        <w:rPr>
          <w:rFonts w:asciiTheme="majorBidi" w:hAnsiTheme="majorBidi" w:hint="cs"/>
          <w:sz w:val="30"/>
          <w:szCs w:val="30"/>
          <w:cs/>
        </w:rPr>
        <w:t>ล้านบาท</w:t>
      </w:r>
    </w:p>
    <w:p w:rsidR="00A517BA" w:rsidRPr="00A517BA" w:rsidRDefault="00A517BA" w:rsidP="00A517BA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:rsidR="00A517BA" w:rsidRPr="0079612A" w:rsidRDefault="00A517BA" w:rsidP="0015400D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517BA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ในการประชุมคณะกรรมการบริหารของบริษัท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517BA">
        <w:rPr>
          <w:rFonts w:asciiTheme="majorBidi" w:hAnsiTheme="majorBidi"/>
          <w:sz w:val="30"/>
          <w:szCs w:val="30"/>
          <w:cs/>
        </w:rPr>
        <w:t xml:space="preserve"> 8 </w:t>
      </w:r>
      <w:r w:rsidRPr="00A517BA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517BA">
        <w:rPr>
          <w:rFonts w:asciiTheme="majorBidi" w:hAnsiTheme="majorBidi"/>
          <w:sz w:val="30"/>
          <w:szCs w:val="30"/>
          <w:cs/>
        </w:rPr>
        <w:t xml:space="preserve"> 2562 </w:t>
      </w:r>
      <w:r w:rsidRPr="00A517BA">
        <w:rPr>
          <w:rFonts w:asciiTheme="majorBidi" w:hAnsiTheme="majorBidi" w:hint="cs"/>
          <w:sz w:val="30"/>
          <w:szCs w:val="30"/>
          <w:cs/>
        </w:rPr>
        <w:t>คณะกรรมการบริหารมีมติอนุมัติการเพิ่มทุนจดทะเบียนของบริษัท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ล็อกซเล่ย์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ดีเวลลอปเม้นท์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จำกัด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="007526D9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ซึ่งเป็นบริษัทย่อยของบริษัท </w:t>
      </w:r>
      <w:r w:rsidRPr="00A517BA">
        <w:rPr>
          <w:rFonts w:asciiTheme="majorBidi" w:hAnsiTheme="majorBidi" w:hint="cs"/>
          <w:sz w:val="30"/>
          <w:szCs w:val="30"/>
          <w:cs/>
        </w:rPr>
        <w:t>จากจำนวน</w:t>
      </w:r>
      <w:r w:rsidRPr="00A517BA">
        <w:rPr>
          <w:rFonts w:asciiTheme="majorBidi" w:hAnsiTheme="majorBidi"/>
          <w:sz w:val="30"/>
          <w:szCs w:val="30"/>
          <w:cs/>
        </w:rPr>
        <w:t xml:space="preserve"> 300 </w:t>
      </w:r>
      <w:r w:rsidRPr="00A517BA">
        <w:rPr>
          <w:rFonts w:asciiTheme="majorBidi" w:hAnsiTheme="majorBidi" w:hint="cs"/>
          <w:sz w:val="30"/>
          <w:szCs w:val="30"/>
          <w:cs/>
        </w:rPr>
        <w:t>ล้านบาท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A517BA">
        <w:rPr>
          <w:rFonts w:asciiTheme="majorBidi" w:hAnsiTheme="majorBidi"/>
          <w:sz w:val="30"/>
          <w:szCs w:val="30"/>
          <w:cs/>
        </w:rPr>
        <w:t xml:space="preserve"> 350 </w:t>
      </w:r>
      <w:r w:rsidRPr="00A517BA">
        <w:rPr>
          <w:rFonts w:asciiTheme="majorBidi" w:hAnsiTheme="majorBidi" w:hint="cs"/>
          <w:sz w:val="30"/>
          <w:szCs w:val="30"/>
          <w:cs/>
        </w:rPr>
        <w:t>ล้านบาท</w:t>
      </w:r>
      <w:r w:rsidRPr="00A517BA">
        <w:rPr>
          <w:rFonts w:asciiTheme="majorBidi" w:hAnsiTheme="majorBidi"/>
          <w:sz w:val="30"/>
          <w:szCs w:val="30"/>
          <w:cs/>
        </w:rPr>
        <w:t xml:space="preserve"> </w:t>
      </w:r>
      <w:r w:rsidRPr="00A517BA">
        <w:rPr>
          <w:rFonts w:asciiTheme="majorBidi" w:hAnsiTheme="majorBidi" w:hint="cs"/>
          <w:sz w:val="30"/>
          <w:szCs w:val="30"/>
          <w:cs/>
        </w:rPr>
        <w:t>ส่งผลให้สัดส่วนการถือหุ้น</w:t>
      </w:r>
      <w:r w:rsidR="007526D9">
        <w:rPr>
          <w:rFonts w:asciiTheme="majorBidi" w:hAnsiTheme="majorBidi" w:hint="cs"/>
          <w:sz w:val="30"/>
          <w:szCs w:val="30"/>
          <w:cs/>
        </w:rPr>
        <w:t>ในบริษัทย่อย</w:t>
      </w:r>
      <w:r w:rsidRPr="00A517BA">
        <w:rPr>
          <w:rFonts w:asciiTheme="majorBidi" w:hAnsiTheme="majorBidi" w:hint="cs"/>
          <w:sz w:val="30"/>
          <w:szCs w:val="30"/>
          <w:cs/>
        </w:rPr>
        <w:t>เพิ่มขึ้นจากเดิมร้อยละ</w:t>
      </w:r>
      <w:r w:rsidRPr="00A517BA">
        <w:rPr>
          <w:rFonts w:asciiTheme="majorBidi" w:hAnsiTheme="majorBidi"/>
          <w:sz w:val="30"/>
          <w:szCs w:val="30"/>
          <w:cs/>
        </w:rPr>
        <w:t xml:space="preserve"> 92 </w:t>
      </w:r>
      <w:r w:rsidRPr="00A517BA">
        <w:rPr>
          <w:rFonts w:asciiTheme="majorBidi" w:hAnsiTheme="majorBidi" w:hint="cs"/>
          <w:sz w:val="30"/>
          <w:szCs w:val="30"/>
          <w:cs/>
        </w:rPr>
        <w:t>เป็นร้อยละ</w:t>
      </w:r>
      <w:r w:rsidRPr="00A517BA">
        <w:rPr>
          <w:rFonts w:asciiTheme="majorBidi" w:hAnsiTheme="majorBidi"/>
          <w:sz w:val="30"/>
          <w:szCs w:val="30"/>
          <w:cs/>
        </w:rPr>
        <w:t xml:space="preserve"> 93</w:t>
      </w:r>
    </w:p>
    <w:bookmarkEnd w:id="4"/>
    <w:p w:rsidR="005B7CD6" w:rsidRPr="009855AF" w:rsidRDefault="005B7CD6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6A5CB3" w:rsidRDefault="006A5CB3" w:rsidP="006A5CB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6A5CB3" w:rsidRDefault="006A5CB3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A5CB3" w:rsidRDefault="006A5CB3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A5CB3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6A5CB3">
        <w:rPr>
          <w:rFonts w:ascii="Angsana New" w:hAnsi="Angsana New"/>
          <w:spacing w:val="-2"/>
          <w:sz w:val="30"/>
          <w:szCs w:val="30"/>
          <w:cs/>
        </w:rPr>
        <w:t>/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ซึ่งคาดว่า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จะมีผลกระทบที่มีสาระสำคัญต่อ</w:t>
      </w:r>
      <w:r>
        <w:rPr>
          <w:rFonts w:ascii="Angsana New" w:hAnsi="Angsana New"/>
          <w:spacing w:val="-2"/>
          <w:sz w:val="30"/>
          <w:szCs w:val="30"/>
          <w:cs/>
        </w:rPr>
        <w:t>ง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บการเงินรวมและ</w:t>
      </w:r>
      <w:r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งบการเงินเฉพาะกิจการ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เมื่อนำมาถือปฏิบัติเป็นครั้งแรก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1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2563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ซึ่งมีดังต่อไปนี้</w:t>
      </w:r>
    </w:p>
    <w:p w:rsidR="005B7CD6" w:rsidRPr="006A5CB3" w:rsidRDefault="005B7CD6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95" w:type="dxa"/>
        <w:tblInd w:w="450" w:type="dxa"/>
        <w:tblLook w:val="04A0" w:firstRow="1" w:lastRow="0" w:firstColumn="1" w:lastColumn="0" w:noHBand="0" w:noVBand="1"/>
      </w:tblPr>
      <w:tblGrid>
        <w:gridCol w:w="4140"/>
        <w:gridCol w:w="4955"/>
      </w:tblGrid>
      <w:tr w:rsidR="005D6B1C" w:rsidRPr="007D527D" w:rsidTr="00FD4609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D6B1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D6B1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D6B1C" w:rsidRPr="004A797F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D6B1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D6B1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D6B1C" w:rsidRPr="004A797F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D6B1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D6B1C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D6B1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D6B1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FD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FD46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FD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FD46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868E5" w:rsidRPr="00FF1FEA" w:rsidRDefault="00C868E5" w:rsidP="0059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:rsidR="006A5CB3" w:rsidRDefault="006A5CB3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5CB3">
        <w:rPr>
          <w:rFonts w:ascii="Angsana New" w:hAnsi="Angsana New"/>
          <w:i/>
          <w:iCs/>
          <w:sz w:val="30"/>
          <w:szCs w:val="30"/>
        </w:rPr>
        <w:t xml:space="preserve">* </w:t>
      </w:r>
      <w:r w:rsidRPr="006A5CB3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C655D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6A5CB3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87FC6" w:rsidRPr="00235151" w:rsidRDefault="00787FC6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7C655D" w:rsidRPr="006A5CB3" w:rsidRDefault="007C655D" w:rsidP="007C655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5CB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C655D" w:rsidRPr="00235151" w:rsidRDefault="007C655D" w:rsidP="0023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7C655D" w:rsidRPr="006A5CB3" w:rsidRDefault="007C655D" w:rsidP="007C6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A5CB3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23092D" w:rsidRPr="0023092D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="0023092D" w:rsidRPr="0023092D">
        <w:rPr>
          <w:rFonts w:ascii="Angsana New" w:hAnsi="Angsana New"/>
          <w:sz w:val="30"/>
          <w:szCs w:val="30"/>
          <w:cs/>
        </w:rPr>
        <w:t xml:space="preserve"> </w:t>
      </w:r>
      <w:r w:rsidR="0023092D" w:rsidRPr="0023092D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="0023092D" w:rsidRPr="0023092D">
        <w:rPr>
          <w:rFonts w:ascii="Angsana New" w:hAnsi="Angsana New"/>
          <w:sz w:val="30"/>
          <w:szCs w:val="30"/>
          <w:cs/>
        </w:rPr>
        <w:t xml:space="preserve"> </w:t>
      </w:r>
      <w:r w:rsidR="0023092D" w:rsidRPr="0023092D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7C655D" w:rsidRPr="00235151" w:rsidRDefault="007C655D" w:rsidP="0023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7C655D" w:rsidRPr="006A5CB3" w:rsidRDefault="007C655D" w:rsidP="007C6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A5CB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A5CB3">
        <w:rPr>
          <w:rFonts w:ascii="Angsana New" w:hAnsi="Angsana New"/>
          <w:sz w:val="30"/>
          <w:szCs w:val="30"/>
        </w:rPr>
        <w:t>/</w:t>
      </w:r>
      <w:r w:rsidRPr="006A5CB3">
        <w:rPr>
          <w:rFonts w:ascii="Angsana New" w:hAnsi="Angsana New" w:hint="cs"/>
          <w:sz w:val="30"/>
          <w:szCs w:val="30"/>
          <w:cs/>
        </w:rPr>
        <w:t>บริษัทได้ประเมิน</w:t>
      </w:r>
      <w:r w:rsidRPr="006A5CB3">
        <w:rPr>
          <w:rFonts w:ascii="Angsana New" w:hAnsi="Angsana New"/>
          <w:sz w:val="30"/>
          <w:szCs w:val="30"/>
          <w:cs/>
        </w:rPr>
        <w:t>ผลกระทบ</w:t>
      </w:r>
      <w:r w:rsidRPr="006A5CB3">
        <w:rPr>
          <w:rFonts w:ascii="Angsana New" w:hAnsi="Angsana New" w:hint="cs"/>
          <w:sz w:val="30"/>
          <w:szCs w:val="30"/>
          <w:cs/>
        </w:rPr>
        <w:t>เบื้องต้น</w:t>
      </w:r>
      <w:r w:rsidRPr="006A5CB3">
        <w:rPr>
          <w:rFonts w:ascii="Angsana New" w:hAnsi="Angsana New"/>
          <w:sz w:val="30"/>
          <w:szCs w:val="30"/>
          <w:cs/>
        </w:rPr>
        <w:t>ที่อาจเกิดขึ้นจากการถือปฏิบัติตามมาตรฐานการรายงาน</w:t>
      </w:r>
      <w:r>
        <w:rPr>
          <w:rFonts w:ascii="Angsana New" w:hAnsi="Angsana New"/>
          <w:sz w:val="30"/>
          <w:szCs w:val="30"/>
          <w:cs/>
        </w:rPr>
        <w:br/>
      </w:r>
      <w:r w:rsidRPr="006A5CB3">
        <w:rPr>
          <w:rFonts w:ascii="Angsana New" w:hAnsi="Angsana New"/>
          <w:sz w:val="30"/>
          <w:szCs w:val="30"/>
          <w:cs/>
        </w:rPr>
        <w:t>ทางการเงิน</w:t>
      </w:r>
      <w:r w:rsidRPr="006A5CB3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A5CB3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6A5CB3">
        <w:rPr>
          <w:rFonts w:ascii="Angsana New" w:hAnsi="Angsana New" w:hint="cs"/>
          <w:sz w:val="30"/>
          <w:szCs w:val="30"/>
          <w:cs/>
        </w:rPr>
        <w:t>และ</w:t>
      </w:r>
      <w:r w:rsidRPr="006A5CB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A5CB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A5CB3">
        <w:rPr>
          <w:rFonts w:ascii="Angsana New" w:hAnsi="Angsana New" w:hint="cs"/>
          <w:sz w:val="30"/>
          <w:szCs w:val="30"/>
          <w:cs/>
        </w:rPr>
        <w:t>ซึ่ง</w:t>
      </w:r>
      <w:r w:rsidRPr="006A5CB3">
        <w:rPr>
          <w:rFonts w:ascii="Angsana New" w:hAnsi="Angsana New"/>
          <w:sz w:val="30"/>
          <w:szCs w:val="30"/>
          <w:cs/>
        </w:rPr>
        <w:t>คาดว่า</w:t>
      </w:r>
      <w:r w:rsidRPr="006A5CB3">
        <w:rPr>
          <w:rFonts w:ascii="Angsana New" w:hAnsi="Angsana New" w:hint="cs"/>
          <w:sz w:val="30"/>
          <w:szCs w:val="30"/>
          <w:cs/>
        </w:rPr>
        <w:t>ไม่</w:t>
      </w:r>
      <w:r w:rsidRPr="006A5CB3">
        <w:rPr>
          <w:rFonts w:ascii="Angsana New" w:hAnsi="Angsana New"/>
          <w:sz w:val="30"/>
          <w:szCs w:val="30"/>
          <w:cs/>
        </w:rPr>
        <w:t>มีผลกระทบ</w:t>
      </w:r>
      <w:r w:rsidRPr="006A5CB3">
        <w:rPr>
          <w:rFonts w:ascii="Angsana New" w:hAnsi="Angsana New" w:hint="cs"/>
          <w:sz w:val="30"/>
          <w:szCs w:val="30"/>
          <w:cs/>
        </w:rPr>
        <w:t>ที่มี</w:t>
      </w:r>
      <w:r w:rsidRPr="006A5CB3">
        <w:rPr>
          <w:rFonts w:ascii="Angsana New" w:hAnsi="Angsana New"/>
          <w:sz w:val="30"/>
          <w:szCs w:val="30"/>
          <w:cs/>
        </w:rPr>
        <w:t>สาระสำคัญต่องบการเงินรวม</w:t>
      </w:r>
      <w:r w:rsidRPr="006A5CB3">
        <w:rPr>
          <w:rFonts w:ascii="Angsana New" w:hAnsi="Angsana New" w:hint="cs"/>
          <w:sz w:val="30"/>
          <w:szCs w:val="30"/>
          <w:cs/>
        </w:rPr>
        <w:t>และ</w:t>
      </w:r>
      <w:r w:rsidRPr="006A5CB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A5CB3">
        <w:rPr>
          <w:rFonts w:ascii="Angsana New" w:hAnsi="Angsana New" w:hint="cs"/>
          <w:sz w:val="30"/>
          <w:szCs w:val="30"/>
          <w:cs/>
        </w:rPr>
        <w:t>ในงวดแรกที่ถือปฏิบัติ</w:t>
      </w:r>
    </w:p>
    <w:p w:rsidR="007C655D" w:rsidRPr="00235151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7C655D" w:rsidRPr="006A5CB3" w:rsidRDefault="007C655D" w:rsidP="007C655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6A5C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A5C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A5C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C655D" w:rsidRPr="00235151" w:rsidRDefault="007C655D" w:rsidP="0023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7C655D" w:rsidRPr="006A5CB3" w:rsidRDefault="000F2543" w:rsidP="007C6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F254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ฉบับที่</w:t>
      </w:r>
      <w:r w:rsidRPr="000F2543">
        <w:rPr>
          <w:rFonts w:ascii="Angsana New" w:hAnsi="Angsana New"/>
          <w:sz w:val="30"/>
          <w:szCs w:val="30"/>
          <w:cs/>
        </w:rPr>
        <w:t xml:space="preserve"> 16 </w:t>
      </w:r>
      <w:r w:rsidRPr="000F2543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เช่น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="007C655D" w:rsidRPr="006A5CB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C655D" w:rsidRPr="006A5CB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7C655D" w:rsidRPr="00235151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  <w:r w:rsidRPr="00235151">
        <w:rPr>
          <w:rFonts w:ascii="Angsana New" w:hAnsi="Angsana New"/>
          <w:i/>
          <w:iCs/>
          <w:sz w:val="26"/>
          <w:szCs w:val="26"/>
          <w:cs/>
        </w:rPr>
        <w:tab/>
      </w:r>
    </w:p>
    <w:p w:rsidR="007C655D" w:rsidRDefault="007C655D" w:rsidP="0023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C7CC2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1C7CC2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 w:rsidRPr="001C7CC2">
        <w:rPr>
          <w:rFonts w:ascii="Angsana New" w:hAnsi="Angsana New"/>
          <w:color w:val="000000"/>
          <w:sz w:val="30"/>
          <w:szCs w:val="30"/>
        </w:rPr>
        <w:t>16</w:t>
      </w:r>
      <w:r w:rsidRPr="001C7C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C7CC2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เป็นครั้งแรกต่องบการเงินรวม</w:t>
      </w:r>
      <w:r w:rsidRPr="001C7CC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C7CC2">
        <w:rPr>
          <w:rFonts w:ascii="Angsana New" w:hAnsi="Angsana New"/>
          <w:color w:val="000000"/>
          <w:sz w:val="30"/>
          <w:szCs w:val="30"/>
          <w:cs/>
        </w:rPr>
        <w:t>งบการเงินเฉพาะกิจการ</w:t>
      </w:r>
    </w:p>
    <w:sectPr w:rsidR="007C655D" w:rsidSect="0047234C">
      <w:headerReference w:type="even" r:id="rId27"/>
      <w:headerReference w:type="default" r:id="rId28"/>
      <w:footerReference w:type="default" r:id="rId29"/>
      <w:headerReference w:type="first" r:id="rId30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2EA" w:rsidRDefault="00B032EA" w:rsidP="00900EE2">
      <w:r>
        <w:separator/>
      </w:r>
    </w:p>
  </w:endnote>
  <w:endnote w:type="continuationSeparator" w:id="0">
    <w:p w:rsidR="00B032EA" w:rsidRDefault="00B032E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EC9" w:rsidRPr="007E2578" w:rsidRDefault="00F15EC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F15EC9" w:rsidRPr="00B411AC" w:rsidRDefault="00F15EC9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F15EC9">
      <w:rPr>
        <w:rStyle w:val="PageNumber"/>
        <w:rFonts w:ascii="Angsana New" w:hAnsi="Angsana New"/>
        <w:noProof/>
        <w:sz w:val="30"/>
        <w:szCs w:val="30"/>
      </w:rPr>
      <w:t>loxleyt3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7E2578" w:rsidRDefault="00B032EA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B032EA" w:rsidRPr="00821FCC" w:rsidRDefault="00B032EA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7E2578" w:rsidRDefault="00B032EA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B032EA" w:rsidRPr="00984B6E" w:rsidRDefault="00B032EA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2EA" w:rsidRDefault="00B032EA" w:rsidP="00900EE2">
      <w:r>
        <w:separator/>
      </w:r>
    </w:p>
  </w:footnote>
  <w:footnote w:type="continuationSeparator" w:id="0">
    <w:p w:rsidR="00B032EA" w:rsidRDefault="00B032E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  <w:p w:rsidR="00B032EA" w:rsidRDefault="00B032EA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461F0B" w:rsidRDefault="00B032EA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461F0B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461F0B">
      <w:rPr>
        <w:rFonts w:ascii="Angsana New" w:hAnsi="Angsana New" w:cs="Angsana New"/>
        <w:sz w:val="32"/>
        <w:szCs w:val="32"/>
      </w:rPr>
      <w:t>(</w:t>
    </w:r>
    <w:r w:rsidRPr="00461F0B">
      <w:rPr>
        <w:rFonts w:ascii="Angsana New" w:hAnsi="Angsana New" w:cs="Angsana New"/>
        <w:sz w:val="32"/>
        <w:szCs w:val="32"/>
        <w:cs/>
      </w:rPr>
      <w:t>มหาชน</w:t>
    </w:r>
    <w:r w:rsidRPr="00461F0B">
      <w:rPr>
        <w:rFonts w:ascii="Angsana New" w:hAnsi="Angsana New" w:cs="Angsana New"/>
        <w:sz w:val="32"/>
        <w:szCs w:val="32"/>
      </w:rPr>
      <w:t xml:space="preserve">) </w:t>
    </w:r>
    <w:r w:rsidRPr="00461F0B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461F0B" w:rsidRDefault="00B032EA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032EA" w:rsidRDefault="00B032EA" w:rsidP="00F23AA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F23A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F23AAC" w:rsidRDefault="00B032EA" w:rsidP="00BE6579">
    <w:pPr>
      <w:pStyle w:val="Header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032EA" w:rsidRDefault="00B032E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605EF6" w:rsidRDefault="00B032E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9C135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9A1E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032EA" w:rsidRDefault="00B032EA" w:rsidP="00BA373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 xml:space="preserve">62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BA3736" w:rsidRDefault="00B032E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B17B9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B17B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032EA" w:rsidRDefault="00B032EA" w:rsidP="00B17B9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600C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8C6A03" w:rsidRDefault="00B032EA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032EA" w:rsidRDefault="00B032EA" w:rsidP="00DE6A9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DE6A98" w:rsidRDefault="00B032EA" w:rsidP="00BE6579">
    <w:pPr>
      <w:pStyle w:val="Header"/>
      <w:rPr>
        <w:rFonts w:ascii="Angsana New" w:hAnsi="Angsana New"/>
        <w:sz w:val="32"/>
        <w:szCs w:val="3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032EA" w:rsidRDefault="00B032EA" w:rsidP="00DE6A9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C84247" w:rsidRDefault="00B032E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:rsidR="00B032EA" w:rsidRDefault="00B032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  <w:p w:rsidR="00B032EA" w:rsidRDefault="00B032E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  <w:p w:rsidR="00B032EA" w:rsidRDefault="00B032E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Pr="005A1AF1" w:rsidRDefault="00B032EA" w:rsidP="00C709F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B032EA" w:rsidRPr="003C763B" w:rsidRDefault="00B032EA" w:rsidP="00C709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032EA" w:rsidRDefault="00B032EA" w:rsidP="00C709F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กันยายน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F23A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B032EA" w:rsidRPr="00C709FB" w:rsidRDefault="00B032EA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  <w:p w:rsidR="00B032EA" w:rsidRDefault="00B032EA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2EA" w:rsidRDefault="00B032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AC42A67"/>
    <w:multiLevelType w:val="hybridMultilevel"/>
    <w:tmpl w:val="2D325C66"/>
    <w:lvl w:ilvl="0" w:tplc="1FB4BC1E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2B24823"/>
    <w:multiLevelType w:val="hybridMultilevel"/>
    <w:tmpl w:val="EC668226"/>
    <w:lvl w:ilvl="0" w:tplc="8AFC4BF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805E8C"/>
    <w:multiLevelType w:val="hybridMultilevel"/>
    <w:tmpl w:val="C33A137C"/>
    <w:lvl w:ilvl="0" w:tplc="5E58B63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 w15:restartNumberingAfterBreak="0">
    <w:nsid w:val="2C7079F0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8150B"/>
    <w:multiLevelType w:val="hybridMultilevel"/>
    <w:tmpl w:val="C9C04C8E"/>
    <w:lvl w:ilvl="0" w:tplc="3E4C346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7139C9"/>
    <w:multiLevelType w:val="hybridMultilevel"/>
    <w:tmpl w:val="4D484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6"/>
  </w:num>
  <w:num w:numId="14">
    <w:abstractNumId w:val="25"/>
  </w:num>
  <w:num w:numId="15">
    <w:abstractNumId w:val="27"/>
  </w:num>
  <w:num w:numId="16">
    <w:abstractNumId w:val="41"/>
  </w:num>
  <w:num w:numId="17">
    <w:abstractNumId w:val="12"/>
  </w:num>
  <w:num w:numId="18">
    <w:abstractNumId w:val="30"/>
  </w:num>
  <w:num w:numId="19">
    <w:abstractNumId w:val="23"/>
  </w:num>
  <w:num w:numId="20">
    <w:abstractNumId w:val="38"/>
  </w:num>
  <w:num w:numId="21">
    <w:abstractNumId w:val="29"/>
  </w:num>
  <w:num w:numId="22">
    <w:abstractNumId w:val="16"/>
  </w:num>
  <w:num w:numId="23">
    <w:abstractNumId w:val="39"/>
  </w:num>
  <w:num w:numId="24">
    <w:abstractNumId w:val="17"/>
  </w:num>
  <w:num w:numId="25">
    <w:abstractNumId w:val="40"/>
  </w:num>
  <w:num w:numId="26">
    <w:abstractNumId w:val="11"/>
  </w:num>
  <w:num w:numId="27">
    <w:abstractNumId w:val="28"/>
  </w:num>
  <w:num w:numId="28">
    <w:abstractNumId w:val="24"/>
  </w:num>
  <w:num w:numId="29">
    <w:abstractNumId w:val="34"/>
  </w:num>
  <w:num w:numId="30">
    <w:abstractNumId w:val="15"/>
  </w:num>
  <w:num w:numId="31">
    <w:abstractNumId w:val="10"/>
  </w:num>
  <w:num w:numId="32">
    <w:abstractNumId w:val="13"/>
  </w:num>
  <w:num w:numId="33">
    <w:abstractNumId w:val="32"/>
  </w:num>
  <w:num w:numId="34">
    <w:abstractNumId w:val="35"/>
  </w:num>
  <w:num w:numId="35">
    <w:abstractNumId w:val="19"/>
  </w:num>
  <w:num w:numId="36">
    <w:abstractNumId w:val="37"/>
  </w:num>
  <w:num w:numId="37">
    <w:abstractNumId w:val="43"/>
  </w:num>
  <w:num w:numId="38">
    <w:abstractNumId w:val="14"/>
  </w:num>
  <w:num w:numId="39">
    <w:abstractNumId w:val="18"/>
  </w:num>
  <w:num w:numId="40">
    <w:abstractNumId w:val="42"/>
  </w:num>
  <w:num w:numId="41">
    <w:abstractNumId w:val="22"/>
  </w:num>
  <w:num w:numId="42">
    <w:abstractNumId w:val="31"/>
  </w:num>
  <w:num w:numId="43">
    <w:abstractNumId w:val="33"/>
  </w:num>
  <w:num w:numId="44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93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36F9"/>
    <w:rsid w:val="00003A8F"/>
    <w:rsid w:val="00003D90"/>
    <w:rsid w:val="00003F05"/>
    <w:rsid w:val="00004681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5034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7D7"/>
    <w:rsid w:val="00081898"/>
    <w:rsid w:val="00081BBB"/>
    <w:rsid w:val="0008241A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2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B0B"/>
    <w:rsid w:val="001A7D31"/>
    <w:rsid w:val="001B03ED"/>
    <w:rsid w:val="001B0491"/>
    <w:rsid w:val="001B0716"/>
    <w:rsid w:val="001B08FF"/>
    <w:rsid w:val="001B0974"/>
    <w:rsid w:val="001B097C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D3"/>
    <w:rsid w:val="002577B2"/>
    <w:rsid w:val="0025792D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A38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4DD"/>
    <w:rsid w:val="002A25CC"/>
    <w:rsid w:val="002A283B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F3"/>
    <w:rsid w:val="002A75BD"/>
    <w:rsid w:val="002A763C"/>
    <w:rsid w:val="002A7AF6"/>
    <w:rsid w:val="002B006F"/>
    <w:rsid w:val="002B0554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95D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5E9"/>
    <w:rsid w:val="00344689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959"/>
    <w:rsid w:val="00385DC3"/>
    <w:rsid w:val="00386B84"/>
    <w:rsid w:val="00386DF6"/>
    <w:rsid w:val="003870CB"/>
    <w:rsid w:val="00387855"/>
    <w:rsid w:val="00390474"/>
    <w:rsid w:val="003904C2"/>
    <w:rsid w:val="00390FDA"/>
    <w:rsid w:val="00391301"/>
    <w:rsid w:val="003913B1"/>
    <w:rsid w:val="00391515"/>
    <w:rsid w:val="00391EE1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B4A"/>
    <w:rsid w:val="003A11F7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DEC"/>
    <w:rsid w:val="004C2E0D"/>
    <w:rsid w:val="004C2EDF"/>
    <w:rsid w:val="004C338B"/>
    <w:rsid w:val="004C3A24"/>
    <w:rsid w:val="004C4B1E"/>
    <w:rsid w:val="004C4B45"/>
    <w:rsid w:val="004C4E09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88E"/>
    <w:rsid w:val="00507B39"/>
    <w:rsid w:val="00507BD9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6AB"/>
    <w:rsid w:val="00555ACA"/>
    <w:rsid w:val="00555B9A"/>
    <w:rsid w:val="00555CB4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843"/>
    <w:rsid w:val="006D1A7D"/>
    <w:rsid w:val="006D1D3A"/>
    <w:rsid w:val="006D1D6A"/>
    <w:rsid w:val="006D1F9A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8CD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A5D"/>
    <w:rsid w:val="007E5C3C"/>
    <w:rsid w:val="007E5EDA"/>
    <w:rsid w:val="007E5F6A"/>
    <w:rsid w:val="007E609A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9EE"/>
    <w:rsid w:val="007F7FDA"/>
    <w:rsid w:val="0080014C"/>
    <w:rsid w:val="00800482"/>
    <w:rsid w:val="00800A7C"/>
    <w:rsid w:val="0080128C"/>
    <w:rsid w:val="0080143C"/>
    <w:rsid w:val="00801808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1BB"/>
    <w:rsid w:val="0087565E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CE"/>
    <w:rsid w:val="008F7A7A"/>
    <w:rsid w:val="008F7D4E"/>
    <w:rsid w:val="008F7EAE"/>
    <w:rsid w:val="008F7FB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60FA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A0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EDE"/>
    <w:rsid w:val="00A3205F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A01A6"/>
    <w:rsid w:val="00AA0718"/>
    <w:rsid w:val="00AA0799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90"/>
    <w:rsid w:val="00B01620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61D0"/>
    <w:rsid w:val="00B16453"/>
    <w:rsid w:val="00B16E51"/>
    <w:rsid w:val="00B16EB0"/>
    <w:rsid w:val="00B16FA7"/>
    <w:rsid w:val="00B17463"/>
    <w:rsid w:val="00B17767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537C"/>
    <w:rsid w:val="00B454C6"/>
    <w:rsid w:val="00B454EC"/>
    <w:rsid w:val="00B456C6"/>
    <w:rsid w:val="00B45ADB"/>
    <w:rsid w:val="00B45C8F"/>
    <w:rsid w:val="00B46494"/>
    <w:rsid w:val="00B46550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FF2"/>
    <w:rsid w:val="00C2730E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3135"/>
    <w:rsid w:val="00C53276"/>
    <w:rsid w:val="00C536DE"/>
    <w:rsid w:val="00C5378A"/>
    <w:rsid w:val="00C537A2"/>
    <w:rsid w:val="00C53E91"/>
    <w:rsid w:val="00C5450A"/>
    <w:rsid w:val="00C54CCB"/>
    <w:rsid w:val="00C55233"/>
    <w:rsid w:val="00C5537D"/>
    <w:rsid w:val="00C553B2"/>
    <w:rsid w:val="00C55E65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7C9"/>
    <w:rsid w:val="00CB09BD"/>
    <w:rsid w:val="00CB0B02"/>
    <w:rsid w:val="00CB14FB"/>
    <w:rsid w:val="00CB15B0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D7C7A"/>
    <w:rsid w:val="00CE0213"/>
    <w:rsid w:val="00CE0718"/>
    <w:rsid w:val="00CE0842"/>
    <w:rsid w:val="00CE16E3"/>
    <w:rsid w:val="00CE183C"/>
    <w:rsid w:val="00CE1BFA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4448"/>
    <w:rsid w:val="00D344D3"/>
    <w:rsid w:val="00D3479E"/>
    <w:rsid w:val="00D3491F"/>
    <w:rsid w:val="00D34C22"/>
    <w:rsid w:val="00D34ECB"/>
    <w:rsid w:val="00D35021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DE0"/>
    <w:rsid w:val="00D45B54"/>
    <w:rsid w:val="00D45D7A"/>
    <w:rsid w:val="00D45FDC"/>
    <w:rsid w:val="00D46057"/>
    <w:rsid w:val="00D4644B"/>
    <w:rsid w:val="00D46DE8"/>
    <w:rsid w:val="00D471FC"/>
    <w:rsid w:val="00D4764F"/>
    <w:rsid w:val="00D47DDB"/>
    <w:rsid w:val="00D501A6"/>
    <w:rsid w:val="00D501C0"/>
    <w:rsid w:val="00D506DA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9FE"/>
    <w:rsid w:val="00DF237E"/>
    <w:rsid w:val="00DF24CD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C5F"/>
    <w:rsid w:val="00E91D94"/>
    <w:rsid w:val="00E92536"/>
    <w:rsid w:val="00E92A5B"/>
    <w:rsid w:val="00E92A98"/>
    <w:rsid w:val="00E92ADB"/>
    <w:rsid w:val="00E9309B"/>
    <w:rsid w:val="00E932DA"/>
    <w:rsid w:val="00E93B8D"/>
    <w:rsid w:val="00E94066"/>
    <w:rsid w:val="00E9441F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CFF"/>
    <w:rsid w:val="00EC5E80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E0078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5EC9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1E"/>
    <w:rsid w:val="00F4509D"/>
    <w:rsid w:val="00F45161"/>
    <w:rsid w:val="00F45570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9C2"/>
    <w:rsid w:val="00F90D99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B5E"/>
    <w:rsid w:val="00FB2D75"/>
    <w:rsid w:val="00FB3420"/>
    <w:rsid w:val="00FB357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A07"/>
    <w:rsid w:val="00FE2BA7"/>
    <w:rsid w:val="00FE33E6"/>
    <w:rsid w:val="00FE34FB"/>
    <w:rsid w:val="00FE3768"/>
    <w:rsid w:val="00FE3D6C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B81"/>
    <w:rsid w:val="00FF1BAB"/>
    <w:rsid w:val="00FF1E38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footer" Target="footer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3.xml"/><Relationship Id="rId27" Type="http://schemas.openxmlformats.org/officeDocument/2006/relationships/header" Target="header17.xml"/><Relationship Id="rId30" Type="http://schemas.openxmlformats.org/officeDocument/2006/relationships/header" Target="header1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A4BA0-0E4E-4E09-965C-49DB3B5E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923</TotalTime>
  <Pages>1</Pages>
  <Words>10905</Words>
  <Characters>62165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72925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Kornsiri, Chongaksorn</cp:lastModifiedBy>
  <cp:revision>102</cp:revision>
  <cp:lastPrinted>2019-11-09T09:07:00Z</cp:lastPrinted>
  <dcterms:created xsi:type="dcterms:W3CDTF">2019-10-30T14:30:00Z</dcterms:created>
  <dcterms:modified xsi:type="dcterms:W3CDTF">2019-11-11T03:07:00Z</dcterms:modified>
</cp:coreProperties>
</file>