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F65D0A" w:rsidRPr="00204AA9" w:rsidRDefault="00F764D3" w:rsidP="00F65D0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โลหะกิจ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เม็ททอล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F65D0A" w:rsidRPr="00204AA9" w:rsidRDefault="00F65D0A" w:rsidP="00F65D0A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375C6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F65D0A" w:rsidP="00F65D0A">
            <w:pPr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679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6A37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E679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679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52573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D5CCF" w:rsidRDefault="00AD5CC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654D38" w:rsidRDefault="00654D38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AA5F37" w:rsidRPr="006309A6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654D38" w:rsidRPr="007047CA" w:rsidRDefault="00654D38" w:rsidP="00654D38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เสนอต่อผู้ถือหุ้นของบริษัท โลหะกิจ เม็ททอล จำกัด (มหาชน)</w:t>
      </w:r>
    </w:p>
    <w:p w:rsidR="00654D38" w:rsidRPr="007047CA" w:rsidRDefault="00654D38" w:rsidP="00346FB5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ข้าพเจ้าได้สอบทาน</w:t>
      </w:r>
      <w:r w:rsidR="00545D51" w:rsidRPr="007047CA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งบแสดงฐานะการเงินรวม ณ วันที่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 xml:space="preserve"> </w:t>
      </w:r>
      <w:r w:rsidR="00695B49">
        <w:rPr>
          <w:rFonts w:ascii="Angsana New" w:hAnsi="Angsana New" w:cs="Angsana New"/>
          <w:spacing w:val="-2"/>
          <w:sz w:val="32"/>
          <w:szCs w:val="32"/>
        </w:rPr>
        <w:t>30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67920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04BC6">
        <w:rPr>
          <w:rFonts w:ascii="Angsana New" w:hAnsi="Angsana New" w:cs="Angsana New"/>
          <w:spacing w:val="-2"/>
          <w:sz w:val="32"/>
          <w:szCs w:val="32"/>
        </w:rPr>
        <w:t>2562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645CD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</w:t>
      </w:r>
      <w:r w:rsidR="005B5727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</w:t>
      </w:r>
      <w:r w:rsidR="00346FB5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="00652CD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13B3B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A3756">
        <w:rPr>
          <w:rFonts w:ascii="Angsana New" w:hAnsi="Angsana New" w:cs="Angsana New" w:hint="cs"/>
          <w:sz w:val="32"/>
          <w:szCs w:val="32"/>
          <w:cs/>
        </w:rPr>
        <w:t>หก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7047C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แ</w:t>
      </w:r>
      <w:r w:rsidR="00D6010A">
        <w:rPr>
          <w:rFonts w:ascii="Angsana New" w:hAnsi="Angsana New" w:cs="Angsana New"/>
          <w:sz w:val="32"/>
          <w:szCs w:val="32"/>
          <w:cs/>
        </w:rPr>
        <w:t>ละหมายเหตุประกอบงบการเงิน</w:t>
      </w:r>
      <w:r w:rsidR="00DC4DEA">
        <w:rPr>
          <w:rFonts w:ascii="Angsana New" w:hAnsi="Angsana New" w:cs="Angsana New" w:hint="cs"/>
          <w:sz w:val="32"/>
          <w:szCs w:val="32"/>
          <w:cs/>
        </w:rPr>
        <w:t>รวม</w:t>
      </w:r>
      <w:r w:rsidR="00D6010A">
        <w:rPr>
          <w:rFonts w:ascii="Angsana New" w:hAnsi="Angsana New" w:cs="Angsana New"/>
          <w:sz w:val="32"/>
          <w:szCs w:val="32"/>
          <w:cs/>
        </w:rPr>
        <w:t>แบบย่อ</w:t>
      </w:r>
      <w:r w:rsidR="00545D51" w:rsidRPr="007047CA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โลหะกิจ เม็ททอล</w:t>
      </w:r>
      <w:r w:rsidR="00545D51" w:rsidRPr="007047CA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</w:t>
      </w:r>
      <w:r w:rsidR="00545D5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627923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และบริษัทย่อย </w:t>
      </w:r>
      <w:r w:rsidRPr="007047CA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545D51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7047CA">
        <w:rPr>
          <w:rFonts w:ascii="Angsana New" w:hAnsi="Angsana New" w:cs="Angsana New"/>
          <w:sz w:val="32"/>
          <w:szCs w:val="32"/>
          <w:cs/>
        </w:rPr>
        <w:t>การเงินเฉพาะกิจการของบริษัท โลหะกิจ เม็ททอล</w:t>
      </w:r>
      <w:r w:rsidR="00545D51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FF35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047CA">
        <w:rPr>
          <w:rFonts w:ascii="Angsana New" w:hAnsi="Angsana New" w:cs="Angsana New"/>
          <w:sz w:val="32"/>
          <w:szCs w:val="32"/>
        </w:rPr>
        <w:t>34</w:t>
      </w:r>
      <w:r w:rsidR="00375C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CD1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652CD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B36B6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bookmarkStart w:id="0" w:name="_GoBack"/>
      <w:bookmarkEnd w:id="0"/>
      <w:r w:rsidRPr="007047CA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:rsidR="00654D38" w:rsidRPr="007047CA" w:rsidRDefault="00654D38" w:rsidP="00654D3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654D38" w:rsidRPr="007047CA" w:rsidRDefault="00654D38" w:rsidP="00654D3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95B49">
        <w:rPr>
          <w:rFonts w:ascii="Angsana New" w:hAnsi="Angsana New" w:cs="Angsana New"/>
          <w:sz w:val="32"/>
          <w:szCs w:val="32"/>
        </w:rPr>
        <w:t xml:space="preserve">2410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654D38" w:rsidRPr="007047CA" w:rsidRDefault="00654D38" w:rsidP="00654D3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654D38" w:rsidRDefault="00654D38" w:rsidP="00654D3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C41E9">
        <w:rPr>
          <w:rFonts w:ascii="Angsana New" w:hAnsi="Angsana New" w:cs="Angsana New"/>
          <w:sz w:val="32"/>
          <w:szCs w:val="32"/>
        </w:rPr>
        <w:t>34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4F122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654D38" w:rsidRDefault="00654D38" w:rsidP="00654D38"/>
    <w:p w:rsidR="00654D38" w:rsidRDefault="00654D38" w:rsidP="00654D38">
      <w:pPr>
        <w:rPr>
          <w:rFonts w:ascii="Angsana New" w:hAnsi="Angsana New"/>
        </w:rPr>
      </w:pPr>
    </w:p>
    <w:p w:rsidR="00654D38" w:rsidRDefault="00654D38" w:rsidP="00654D38">
      <w:pPr>
        <w:rPr>
          <w:rFonts w:ascii="Angsana New" w:hAnsi="Angsana New"/>
        </w:rPr>
      </w:pPr>
    </w:p>
    <w:p w:rsidR="00654D38" w:rsidRPr="007047CA" w:rsidRDefault="00A34960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:rsidR="00654D38" w:rsidRPr="007047CA" w:rsidRDefault="00654D38" w:rsidP="00831E4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ผู้สอบบัญชีรับอนุญาต เลข</w:t>
      </w:r>
      <w:r w:rsidRPr="00795CEC">
        <w:rPr>
          <w:rFonts w:ascii="Angsana New" w:hAnsi="Angsana New"/>
          <w:sz w:val="32"/>
          <w:szCs w:val="32"/>
          <w:cs/>
        </w:rPr>
        <w:t>ทะเบียน</w:t>
      </w:r>
      <w:r w:rsidRPr="007047CA">
        <w:rPr>
          <w:rFonts w:ascii="Angsana New" w:hAnsi="Angsana New"/>
          <w:sz w:val="32"/>
          <w:szCs w:val="32"/>
          <w:cs/>
        </w:rPr>
        <w:t xml:space="preserve"> </w:t>
      </w:r>
      <w:r w:rsidR="00FD3E93">
        <w:rPr>
          <w:rFonts w:ascii="Angsana New" w:hAnsi="Angsana New"/>
          <w:sz w:val="32"/>
          <w:szCs w:val="32"/>
        </w:rPr>
        <w:t>4496</w:t>
      </w:r>
    </w:p>
    <w:p w:rsidR="00654D38" w:rsidRPr="007047CA" w:rsidRDefault="00654D38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F60E43"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AD5CCF" w:rsidRDefault="00654D38" w:rsidP="00654D38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กรุงเทพฯ</w:t>
      </w:r>
      <w:r w:rsidRPr="007047CA">
        <w:rPr>
          <w:rFonts w:ascii="Angsana New" w:hAnsi="Angsana New"/>
          <w:sz w:val="32"/>
          <w:szCs w:val="32"/>
        </w:rPr>
        <w:t xml:space="preserve">: </w:t>
      </w:r>
      <w:r w:rsidR="00CF2A49">
        <w:rPr>
          <w:rFonts w:ascii="Angsana New" w:hAnsi="Angsana New"/>
          <w:sz w:val="32"/>
          <w:szCs w:val="32"/>
        </w:rPr>
        <w:t xml:space="preserve">11 </w:t>
      </w:r>
      <w:r w:rsidR="00CF2A49">
        <w:rPr>
          <w:rFonts w:ascii="Angsana New" w:hAnsi="Angsana New" w:hint="cs"/>
          <w:sz w:val="32"/>
          <w:szCs w:val="32"/>
          <w:cs/>
        </w:rPr>
        <w:t>พฤศจิกายน</w:t>
      </w:r>
      <w:r w:rsidR="000469F2">
        <w:rPr>
          <w:rFonts w:ascii="Angsana New" w:hAnsi="Angsana New"/>
          <w:sz w:val="32"/>
          <w:szCs w:val="32"/>
        </w:rPr>
        <w:t xml:space="preserve"> </w:t>
      </w:r>
      <w:r w:rsidR="00D04BC6">
        <w:rPr>
          <w:rFonts w:ascii="Angsana New" w:hAnsi="Angsana New"/>
          <w:sz w:val="32"/>
          <w:szCs w:val="32"/>
        </w:rPr>
        <w:t>2562</w:t>
      </w:r>
    </w:p>
    <w:sectPr w:rsidR="00900CA2" w:rsidRPr="00AD5CCF" w:rsidSect="00140AAC">
      <w:headerReference w:type="first" r:id="rId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255" w:rsidRDefault="00B73255" w:rsidP="0077481E">
      <w:r>
        <w:separator/>
      </w:r>
    </w:p>
  </w:endnote>
  <w:endnote w:type="continuationSeparator" w:id="0">
    <w:p w:rsidR="00B73255" w:rsidRDefault="00B7325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255" w:rsidRDefault="00B73255" w:rsidP="0077481E">
      <w:r>
        <w:separator/>
      </w:r>
    </w:p>
  </w:footnote>
  <w:footnote w:type="continuationSeparator" w:id="0">
    <w:p w:rsidR="00B73255" w:rsidRDefault="00B7325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69F2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F67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573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F90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6FB5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5C63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3B3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759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B79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22F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16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D5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5B65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727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923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2CD1"/>
    <w:rsid w:val="006531A3"/>
    <w:rsid w:val="006534C0"/>
    <w:rsid w:val="006538D2"/>
    <w:rsid w:val="00653C59"/>
    <w:rsid w:val="00654D38"/>
    <w:rsid w:val="006559DA"/>
    <w:rsid w:val="00655D54"/>
    <w:rsid w:val="0065601E"/>
    <w:rsid w:val="00657BAE"/>
    <w:rsid w:val="00662898"/>
    <w:rsid w:val="00663A08"/>
    <w:rsid w:val="00664307"/>
    <w:rsid w:val="006645CD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B49"/>
    <w:rsid w:val="00695CF7"/>
    <w:rsid w:val="006969B2"/>
    <w:rsid w:val="0069766A"/>
    <w:rsid w:val="0069771C"/>
    <w:rsid w:val="006A158E"/>
    <w:rsid w:val="006A1960"/>
    <w:rsid w:val="006A1D0D"/>
    <w:rsid w:val="006A3756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CE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1E41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B7E2B"/>
    <w:rsid w:val="008C1A52"/>
    <w:rsid w:val="008C2086"/>
    <w:rsid w:val="008C3BFB"/>
    <w:rsid w:val="008C41E9"/>
    <w:rsid w:val="008C49C8"/>
    <w:rsid w:val="008C4AC8"/>
    <w:rsid w:val="008C5740"/>
    <w:rsid w:val="008C5FFC"/>
    <w:rsid w:val="008C6DCF"/>
    <w:rsid w:val="008C6F96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B93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3DC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960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CD2"/>
    <w:rsid w:val="00AD1D7C"/>
    <w:rsid w:val="00AD25A2"/>
    <w:rsid w:val="00AD4798"/>
    <w:rsid w:val="00AD5A99"/>
    <w:rsid w:val="00AD5C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2E3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B64"/>
    <w:rsid w:val="00B405F8"/>
    <w:rsid w:val="00B40977"/>
    <w:rsid w:val="00B40FB3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55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F3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C32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A49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4BC6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0A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4C1F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4DEA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92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02C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E43"/>
    <w:rsid w:val="00F621FA"/>
    <w:rsid w:val="00F62963"/>
    <w:rsid w:val="00F64640"/>
    <w:rsid w:val="00F648B5"/>
    <w:rsid w:val="00F65D0A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4D3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3E93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5E4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495A99"/>
  <w15:docId w15:val="{D60F92DE-18FA-4D41-B3D8-DE886CC7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30111</vt:lpwstr>
  </property>
  <property fmtid="{D5CDD505-2E9C-101B-9397-08002B2CF9AE}" pid="4" name="OptimizationTime">
    <vt:lpwstr>20191111_1212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2</Pages>
  <Words>382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6</cp:revision>
  <cp:lastPrinted>2019-10-29T10:44:00Z</cp:lastPrinted>
  <dcterms:created xsi:type="dcterms:W3CDTF">2019-10-24T03:10:00Z</dcterms:created>
  <dcterms:modified xsi:type="dcterms:W3CDTF">2019-10-29T10:44:00Z</dcterms:modified>
</cp:coreProperties>
</file>