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4E5950" w:rsidRPr="00B10F95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E41B2" w:rsidRPr="00E6049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E6049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6049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:rsidR="008E41B2" w:rsidRPr="00CC69D2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706568" w:rsidRDefault="00706568" w:rsidP="007065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706568" w:rsidRPr="00B10F95" w:rsidRDefault="00706568" w:rsidP="007065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936FF1" w:rsidRDefault="00936FF1" w:rsidP="00936F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062018" w:rsidRPr="006175B8" w:rsidRDefault="00936FF1" w:rsidP="00936FF1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 w:rsidR="000C4A31"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:rsidR="004956B4" w:rsidRPr="00CC69D2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4956B4" w:rsidRPr="00B10F95" w:rsidRDefault="004956B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10F95">
        <w:rPr>
          <w:rFonts w:ascii="Angsana New" w:hAnsi="Angsana New" w:cs="Angsana New"/>
          <w:sz w:val="30"/>
          <w:szCs w:val="30"/>
        </w:rPr>
        <w:br w:type="page"/>
      </w:r>
    </w:p>
    <w:p w:rsidR="004956B4" w:rsidRPr="00B10F95" w:rsidRDefault="004956B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956B4" w:rsidRDefault="004956B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C1634" w:rsidRDefault="00AC163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C1634" w:rsidRDefault="00AC1634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615087" w:rsidRDefault="00615087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956B4" w:rsidRPr="00B10F95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 w:rsidR="00BF5F35"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:rsidR="004956B4" w:rsidRPr="00CE7151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956B4" w:rsidRPr="00CE7151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936FF1"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83AC6"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293CA3" w:rsidRPr="00CE7151">
        <w:rPr>
          <w:rFonts w:ascii="Angsana New" w:hAnsi="Angsana New" w:cs="Angsana New"/>
          <w:b/>
          <w:bCs/>
          <w:sz w:val="30"/>
          <w:szCs w:val="30"/>
          <w:cs/>
        </w:rPr>
        <w:t>อิชิตัน กรุ๊ป จำกัด</w:t>
      </w:r>
      <w:r w:rsidR="00EE615F"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E615F"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:rsidR="00C07584" w:rsidRPr="00CE7151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706568" w:rsidRPr="00624CB5" w:rsidRDefault="00706568" w:rsidP="00706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3</w:t>
      </w:r>
      <w:r>
        <w:rPr>
          <w:rFonts w:ascii="Angsana New" w:hAnsi="Angsana New" w:cs="Angsana New"/>
          <w:sz w:val="30"/>
          <w:szCs w:val="30"/>
        </w:rPr>
        <w:t>0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5A1EAC">
        <w:rPr>
          <w:rFonts w:ascii="Angsana New" w:hAnsi="Angsana New" w:cs="Angsana New"/>
          <w:sz w:val="30"/>
          <w:szCs w:val="30"/>
        </w:rPr>
        <w:t xml:space="preserve">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A2DF4">
        <w:rPr>
          <w:rFonts w:ascii="Angsana New" w:hAnsi="Angsana New" w:cs="Angsana New"/>
          <w:spacing w:val="-4"/>
          <w:sz w:val="30"/>
          <w:szCs w:val="30"/>
          <w:cs/>
        </w:rPr>
        <w:t>และงบกระแสเงินสด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2A2DF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>เก้าเดือน</w:t>
      </w:r>
      <w:r w:rsidRPr="002A2DF4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Pr="002A2DF4">
        <w:rPr>
          <w:rFonts w:ascii="Angsana New" w:hAnsi="Angsana New" w:cs="Angsana New"/>
          <w:spacing w:val="-4"/>
          <w:sz w:val="30"/>
          <w:szCs w:val="30"/>
        </w:rPr>
        <w:t>3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2A2DF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ยน </w:t>
      </w:r>
      <w:r w:rsidRPr="002A2DF4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2</w:t>
      </w:r>
      <w:r w:rsidRPr="002A2DF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และหมายเหตุ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ประกอบงบการเงินแบบย่อ </w:t>
      </w:r>
      <w:r w:rsidRPr="00294BD0">
        <w:rPr>
          <w:rFonts w:ascii="Angsana New" w:hAnsi="Angsana New" w:cs="Angsana New"/>
          <w:spacing w:val="-4"/>
          <w:sz w:val="30"/>
          <w:szCs w:val="30"/>
        </w:rPr>
        <w:t>(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294BD0">
        <w:rPr>
          <w:rFonts w:ascii="Angsana New" w:hAnsi="Angsana New" w:cs="Angsana New"/>
          <w:spacing w:val="-4"/>
          <w:sz w:val="30"/>
          <w:szCs w:val="30"/>
          <w:cs/>
        </w:rPr>
        <w:t xml:space="preserve"> ของบริษัท</w:t>
      </w:r>
      <w:r w:rsidRPr="00294BD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>อิชิตัน กรุ๊ป</w:t>
      </w:r>
      <w:r w:rsidRPr="00294BD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94BD0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Pr="00294BD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F33A06">
        <w:rPr>
          <w:rFonts w:ascii="Angsana New" w:hAnsi="Angsana New" w:cs="Angsana New" w:hint="cs"/>
          <w:sz w:val="30"/>
          <w:szCs w:val="30"/>
          <w:cs/>
        </w:rPr>
        <w:t xml:space="preserve">ของเฉพาะบริษัท อิชิตัน กรุ๊ป จำกัด (มหาชน) ตามลำดับ </w:t>
      </w:r>
      <w:r w:rsidRPr="00F33A06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F33A06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F33A06">
        <w:rPr>
          <w:rFonts w:ascii="Angsana New" w:hAnsi="Angsana New" w:cs="Angsana New"/>
          <w:sz w:val="30"/>
          <w:szCs w:val="30"/>
          <w:cs/>
        </w:rPr>
        <w:t>ข้อมูล</w:t>
      </w:r>
      <w:r w:rsidRPr="00F33A06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F33A06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F33A06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24CB5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F33A06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33A06">
        <w:rPr>
          <w:rFonts w:ascii="Angsana New" w:hAnsi="Angsana New" w:cs="Angsana New" w:hint="cs"/>
          <w:sz w:val="30"/>
          <w:szCs w:val="30"/>
          <w:cs/>
        </w:rPr>
        <w:t>ให้</w:t>
      </w:r>
      <w:r w:rsidRPr="00F33A06">
        <w:rPr>
          <w:rFonts w:ascii="Angsana New" w:hAnsi="Angsana New" w:cs="Angsana New"/>
          <w:sz w:val="30"/>
          <w:szCs w:val="30"/>
          <w:cs/>
        </w:rPr>
        <w:t>ข้อสรุป</w:t>
      </w:r>
      <w:r w:rsidRPr="00F33A06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F33A0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CA7B1F">
        <w:rPr>
          <w:rFonts w:ascii="Angsana New" w:hAnsi="Angsana New" w:cs="Angsana New"/>
          <w:sz w:val="30"/>
          <w:szCs w:val="30"/>
        </w:rPr>
        <w:t xml:space="preserve">          </w:t>
      </w:r>
      <w:r w:rsidRPr="00F33A06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:rsidR="008D7234" w:rsidRPr="00CE7151" w:rsidRDefault="008D7234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36FF1" w:rsidRPr="00CE7151" w:rsidRDefault="00936FF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2410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E7151" w:rsidRDefault="00CE715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CE7151" w:rsidSect="002459E8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CE7151" w:rsidRDefault="00CE715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7E4E59" w:rsidRDefault="007E4E59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936FF1" w:rsidRPr="00CE7151" w:rsidRDefault="00936FF1" w:rsidP="00936F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936FF1" w:rsidRPr="00CE7151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1" w:name="_GoBack"/>
      <w:bookmarkEnd w:id="1"/>
    </w:p>
    <w:p w:rsidR="007B39DE" w:rsidRDefault="00936FF1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34</w:t>
      </w:r>
      <w:r w:rsidR="00DA32B0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7E4E59">
        <w:rPr>
          <w:rFonts w:ascii="Angsana New" w:hAnsi="Angsana New" w:cs="Angsana New" w:hint="cs"/>
          <w:sz w:val="30"/>
          <w:szCs w:val="30"/>
          <w:cs/>
        </w:rPr>
        <w:t>การ</w:t>
      </w:r>
      <w:r w:rsidR="00DA32B0">
        <w:rPr>
          <w:rFonts w:ascii="Angsana New" w:hAnsi="Angsana New" w:cs="Angsana New" w:hint="cs"/>
          <w:sz w:val="30"/>
          <w:szCs w:val="30"/>
          <w:cs/>
        </w:rPr>
        <w:t>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197256" w:rsidRDefault="00197256" w:rsidP="0093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D7234" w:rsidRDefault="008D7234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CE7151" w:rsidRPr="00CE7151" w:rsidRDefault="00CE7151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1536A9" w:rsidRPr="00732338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="00732338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="00732338"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32338"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:rsidR="001536A9" w:rsidRPr="00732338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="00347B73"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2338" w:rsidRPr="00732338">
        <w:rPr>
          <w:rFonts w:ascii="Angsana New" w:hAnsi="Angsana New" w:cs="Angsana New"/>
          <w:sz w:val="30"/>
          <w:szCs w:val="30"/>
        </w:rPr>
        <w:t>9219</w:t>
      </w:r>
    </w:p>
    <w:p w:rsidR="001536A9" w:rsidRPr="00CE7151" w:rsidRDefault="001536A9" w:rsidP="005938F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sectPr w:rsidR="001536A9" w:rsidRPr="00CE7151" w:rsidSect="00C606BF">
      <w:headerReference w:type="default" r:id="rId9"/>
      <w:footerReference w:type="default" r:id="rId10"/>
      <w:pgSz w:w="11909" w:h="16834" w:code="9"/>
      <w:pgMar w:top="691" w:right="115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09C" w:rsidRDefault="007E009C" w:rsidP="004956B4">
      <w:r>
        <w:separator/>
      </w:r>
    </w:p>
  </w:endnote>
  <w:endnote w:type="continuationSeparator" w:id="0">
    <w:p w:rsidR="007E009C" w:rsidRDefault="007E009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09C" w:rsidRPr="00107788" w:rsidRDefault="007E009C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09C" w:rsidRPr="00361B1C" w:rsidRDefault="007E009C" w:rsidP="00361B1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361B1C">
      <w:rPr>
        <w:rFonts w:ascii="Angsana New" w:hAnsi="Angsana New" w:hint="cs"/>
        <w:caps/>
        <w:sz w:val="30"/>
        <w:szCs w:val="30"/>
      </w:rPr>
      <w:fldChar w:fldCharType="begin"/>
    </w:r>
    <w:r w:rsidRPr="00361B1C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361B1C">
      <w:rPr>
        <w:rFonts w:ascii="Angsana New" w:hAnsi="Angsana New" w:hint="cs"/>
        <w:caps/>
        <w:sz w:val="30"/>
        <w:szCs w:val="30"/>
      </w:rPr>
      <w:fldChar w:fldCharType="separate"/>
    </w:r>
    <w:r w:rsidRPr="00361B1C">
      <w:rPr>
        <w:rFonts w:ascii="Angsana New" w:hAnsi="Angsana New" w:hint="cs"/>
        <w:caps/>
        <w:noProof/>
        <w:sz w:val="30"/>
        <w:szCs w:val="30"/>
      </w:rPr>
      <w:t>2</w:t>
    </w:r>
    <w:r w:rsidRPr="00361B1C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09C" w:rsidRDefault="007E009C" w:rsidP="004956B4">
      <w:r>
        <w:separator/>
      </w:r>
    </w:p>
  </w:footnote>
  <w:footnote w:type="continuationSeparator" w:id="0">
    <w:p w:rsidR="007E009C" w:rsidRDefault="007E009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009C" w:rsidRDefault="007E009C" w:rsidP="0015018C">
    <w:pPr>
      <w:rPr>
        <w:rFonts w:ascii="Angsana New" w:hAnsi="Angsana New" w:cs="Angsana New"/>
        <w:b/>
        <w:bCs/>
        <w:sz w:val="32"/>
        <w:szCs w:val="32"/>
      </w:rPr>
    </w:pPr>
  </w:p>
  <w:p w:rsidR="002459E8" w:rsidRPr="0015018C" w:rsidRDefault="002459E8" w:rsidP="0015018C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C448B5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3EF4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C004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09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402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FE7D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7EB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9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D6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36F250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4C62F9E"/>
    <w:multiLevelType w:val="hybridMultilevel"/>
    <w:tmpl w:val="10887438"/>
    <w:lvl w:ilvl="0" w:tplc="AB74EB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21"/>
  </w:num>
  <w:num w:numId="18">
    <w:abstractNumId w:val="16"/>
  </w:num>
  <w:num w:numId="19">
    <w:abstractNumId w:val="18"/>
  </w:num>
  <w:num w:numId="20">
    <w:abstractNumId w:val="11"/>
  </w:num>
  <w:num w:numId="21">
    <w:abstractNumId w:val="10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B0"/>
    <w:rsid w:val="00001386"/>
    <w:rsid w:val="0000189E"/>
    <w:rsid w:val="000019C7"/>
    <w:rsid w:val="000020A3"/>
    <w:rsid w:val="00002354"/>
    <w:rsid w:val="000024BB"/>
    <w:rsid w:val="0000260E"/>
    <w:rsid w:val="00002E6E"/>
    <w:rsid w:val="0000325F"/>
    <w:rsid w:val="000035C5"/>
    <w:rsid w:val="00003BF5"/>
    <w:rsid w:val="00005754"/>
    <w:rsid w:val="0000598A"/>
    <w:rsid w:val="0000630B"/>
    <w:rsid w:val="000067EA"/>
    <w:rsid w:val="00006CB7"/>
    <w:rsid w:val="00006EA8"/>
    <w:rsid w:val="00007B0D"/>
    <w:rsid w:val="00010F6F"/>
    <w:rsid w:val="000115C7"/>
    <w:rsid w:val="000117D5"/>
    <w:rsid w:val="00011902"/>
    <w:rsid w:val="00011D6F"/>
    <w:rsid w:val="000128E4"/>
    <w:rsid w:val="00013356"/>
    <w:rsid w:val="0001388D"/>
    <w:rsid w:val="000139ED"/>
    <w:rsid w:val="00013CC3"/>
    <w:rsid w:val="00015EBC"/>
    <w:rsid w:val="00015FE5"/>
    <w:rsid w:val="00016556"/>
    <w:rsid w:val="000166BF"/>
    <w:rsid w:val="00016DFA"/>
    <w:rsid w:val="00016EDD"/>
    <w:rsid w:val="00017083"/>
    <w:rsid w:val="0001741F"/>
    <w:rsid w:val="00017AFD"/>
    <w:rsid w:val="00017D9D"/>
    <w:rsid w:val="00017FE0"/>
    <w:rsid w:val="000208B0"/>
    <w:rsid w:val="000209D5"/>
    <w:rsid w:val="000217CE"/>
    <w:rsid w:val="00021B6C"/>
    <w:rsid w:val="0002275D"/>
    <w:rsid w:val="00022964"/>
    <w:rsid w:val="000229B0"/>
    <w:rsid w:val="00023E11"/>
    <w:rsid w:val="000241A5"/>
    <w:rsid w:val="0002460E"/>
    <w:rsid w:val="000246AA"/>
    <w:rsid w:val="000251B2"/>
    <w:rsid w:val="00025C34"/>
    <w:rsid w:val="00025DB7"/>
    <w:rsid w:val="00026473"/>
    <w:rsid w:val="0002698A"/>
    <w:rsid w:val="000301D2"/>
    <w:rsid w:val="00030B93"/>
    <w:rsid w:val="00030C38"/>
    <w:rsid w:val="00030F16"/>
    <w:rsid w:val="0003147E"/>
    <w:rsid w:val="00031A09"/>
    <w:rsid w:val="00031E1B"/>
    <w:rsid w:val="0003239E"/>
    <w:rsid w:val="000323B8"/>
    <w:rsid w:val="00032713"/>
    <w:rsid w:val="00033075"/>
    <w:rsid w:val="0003337D"/>
    <w:rsid w:val="0003380D"/>
    <w:rsid w:val="000339B8"/>
    <w:rsid w:val="00033E6A"/>
    <w:rsid w:val="000347F7"/>
    <w:rsid w:val="00034E21"/>
    <w:rsid w:val="000358DB"/>
    <w:rsid w:val="00035AA5"/>
    <w:rsid w:val="00035E55"/>
    <w:rsid w:val="00035ECC"/>
    <w:rsid w:val="00036016"/>
    <w:rsid w:val="0003607B"/>
    <w:rsid w:val="00036331"/>
    <w:rsid w:val="00036350"/>
    <w:rsid w:val="00037006"/>
    <w:rsid w:val="000374B2"/>
    <w:rsid w:val="000376C3"/>
    <w:rsid w:val="00037738"/>
    <w:rsid w:val="00037B04"/>
    <w:rsid w:val="00037C12"/>
    <w:rsid w:val="00040536"/>
    <w:rsid w:val="00040A6E"/>
    <w:rsid w:val="000411D1"/>
    <w:rsid w:val="000411DD"/>
    <w:rsid w:val="00042564"/>
    <w:rsid w:val="00042835"/>
    <w:rsid w:val="00042A9F"/>
    <w:rsid w:val="00042ECD"/>
    <w:rsid w:val="00043076"/>
    <w:rsid w:val="00043D08"/>
    <w:rsid w:val="00043DE3"/>
    <w:rsid w:val="00043E11"/>
    <w:rsid w:val="000444F4"/>
    <w:rsid w:val="00045718"/>
    <w:rsid w:val="00045D3C"/>
    <w:rsid w:val="00046CF1"/>
    <w:rsid w:val="00046CF5"/>
    <w:rsid w:val="00046EFA"/>
    <w:rsid w:val="00047143"/>
    <w:rsid w:val="0004760F"/>
    <w:rsid w:val="00047953"/>
    <w:rsid w:val="000479F8"/>
    <w:rsid w:val="00047D14"/>
    <w:rsid w:val="00050254"/>
    <w:rsid w:val="0005054B"/>
    <w:rsid w:val="000509FB"/>
    <w:rsid w:val="00050A00"/>
    <w:rsid w:val="00050ED5"/>
    <w:rsid w:val="000511AA"/>
    <w:rsid w:val="00051245"/>
    <w:rsid w:val="00051448"/>
    <w:rsid w:val="00051BA5"/>
    <w:rsid w:val="00051DE7"/>
    <w:rsid w:val="00052D8D"/>
    <w:rsid w:val="00054082"/>
    <w:rsid w:val="00054118"/>
    <w:rsid w:val="000542CF"/>
    <w:rsid w:val="000546CC"/>
    <w:rsid w:val="000546D0"/>
    <w:rsid w:val="000557F1"/>
    <w:rsid w:val="00055960"/>
    <w:rsid w:val="00055AED"/>
    <w:rsid w:val="00055C1D"/>
    <w:rsid w:val="00055D63"/>
    <w:rsid w:val="000567FA"/>
    <w:rsid w:val="00056FBB"/>
    <w:rsid w:val="000574DA"/>
    <w:rsid w:val="00057A9F"/>
    <w:rsid w:val="000602BF"/>
    <w:rsid w:val="000604AB"/>
    <w:rsid w:val="0006088D"/>
    <w:rsid w:val="00060AFE"/>
    <w:rsid w:val="000615D9"/>
    <w:rsid w:val="00061FAE"/>
    <w:rsid w:val="00062018"/>
    <w:rsid w:val="000620F1"/>
    <w:rsid w:val="000622B0"/>
    <w:rsid w:val="000627FA"/>
    <w:rsid w:val="0006325D"/>
    <w:rsid w:val="0006372F"/>
    <w:rsid w:val="0006385D"/>
    <w:rsid w:val="00063913"/>
    <w:rsid w:val="00064291"/>
    <w:rsid w:val="00064598"/>
    <w:rsid w:val="000646A7"/>
    <w:rsid w:val="00064A25"/>
    <w:rsid w:val="00064A87"/>
    <w:rsid w:val="00064C1D"/>
    <w:rsid w:val="000651DF"/>
    <w:rsid w:val="000655AA"/>
    <w:rsid w:val="000656E1"/>
    <w:rsid w:val="00065C80"/>
    <w:rsid w:val="00066456"/>
    <w:rsid w:val="00066C93"/>
    <w:rsid w:val="00066E02"/>
    <w:rsid w:val="00067502"/>
    <w:rsid w:val="00067807"/>
    <w:rsid w:val="00067D22"/>
    <w:rsid w:val="000701CB"/>
    <w:rsid w:val="000707AB"/>
    <w:rsid w:val="0007090D"/>
    <w:rsid w:val="00070A5A"/>
    <w:rsid w:val="00070EE3"/>
    <w:rsid w:val="0007195B"/>
    <w:rsid w:val="00071A52"/>
    <w:rsid w:val="00071A9B"/>
    <w:rsid w:val="00071DAF"/>
    <w:rsid w:val="00071E86"/>
    <w:rsid w:val="000720A2"/>
    <w:rsid w:val="0007262D"/>
    <w:rsid w:val="00072882"/>
    <w:rsid w:val="00072A07"/>
    <w:rsid w:val="00072CEB"/>
    <w:rsid w:val="000730CF"/>
    <w:rsid w:val="000733C5"/>
    <w:rsid w:val="00073A84"/>
    <w:rsid w:val="00073DFD"/>
    <w:rsid w:val="000744FA"/>
    <w:rsid w:val="000746E6"/>
    <w:rsid w:val="0007509B"/>
    <w:rsid w:val="000751B4"/>
    <w:rsid w:val="000754D3"/>
    <w:rsid w:val="00075D1B"/>
    <w:rsid w:val="0007673F"/>
    <w:rsid w:val="00076882"/>
    <w:rsid w:val="00076BD5"/>
    <w:rsid w:val="0007719F"/>
    <w:rsid w:val="0007722B"/>
    <w:rsid w:val="0007788F"/>
    <w:rsid w:val="000802D8"/>
    <w:rsid w:val="0008064F"/>
    <w:rsid w:val="0008091F"/>
    <w:rsid w:val="0008093E"/>
    <w:rsid w:val="00080951"/>
    <w:rsid w:val="00080C6B"/>
    <w:rsid w:val="000814EA"/>
    <w:rsid w:val="000818EA"/>
    <w:rsid w:val="00081E66"/>
    <w:rsid w:val="000824B2"/>
    <w:rsid w:val="00082617"/>
    <w:rsid w:val="000829ED"/>
    <w:rsid w:val="00082F02"/>
    <w:rsid w:val="0008356D"/>
    <w:rsid w:val="000835AA"/>
    <w:rsid w:val="00083A5C"/>
    <w:rsid w:val="00083D2B"/>
    <w:rsid w:val="0008473C"/>
    <w:rsid w:val="00084C37"/>
    <w:rsid w:val="000850FA"/>
    <w:rsid w:val="00085139"/>
    <w:rsid w:val="000857D6"/>
    <w:rsid w:val="00085E2E"/>
    <w:rsid w:val="00086020"/>
    <w:rsid w:val="00086493"/>
    <w:rsid w:val="000865C6"/>
    <w:rsid w:val="00086CF8"/>
    <w:rsid w:val="00086F05"/>
    <w:rsid w:val="000871C6"/>
    <w:rsid w:val="00087C94"/>
    <w:rsid w:val="00087C9A"/>
    <w:rsid w:val="00087F52"/>
    <w:rsid w:val="0009090A"/>
    <w:rsid w:val="00090AEC"/>
    <w:rsid w:val="00091012"/>
    <w:rsid w:val="000910F1"/>
    <w:rsid w:val="00091BA6"/>
    <w:rsid w:val="00092DB4"/>
    <w:rsid w:val="00092DE2"/>
    <w:rsid w:val="0009301E"/>
    <w:rsid w:val="00093518"/>
    <w:rsid w:val="000939DE"/>
    <w:rsid w:val="00093D51"/>
    <w:rsid w:val="00093F3A"/>
    <w:rsid w:val="00093F94"/>
    <w:rsid w:val="0009449F"/>
    <w:rsid w:val="00094B7D"/>
    <w:rsid w:val="00095B60"/>
    <w:rsid w:val="0009744D"/>
    <w:rsid w:val="0009756E"/>
    <w:rsid w:val="000977BB"/>
    <w:rsid w:val="00097B06"/>
    <w:rsid w:val="00097C35"/>
    <w:rsid w:val="000A023B"/>
    <w:rsid w:val="000A07C2"/>
    <w:rsid w:val="000A0CB9"/>
    <w:rsid w:val="000A1096"/>
    <w:rsid w:val="000A114E"/>
    <w:rsid w:val="000A195D"/>
    <w:rsid w:val="000A2230"/>
    <w:rsid w:val="000A2E14"/>
    <w:rsid w:val="000A3372"/>
    <w:rsid w:val="000A3A8F"/>
    <w:rsid w:val="000A3C37"/>
    <w:rsid w:val="000A41CC"/>
    <w:rsid w:val="000A453C"/>
    <w:rsid w:val="000A4A52"/>
    <w:rsid w:val="000A540D"/>
    <w:rsid w:val="000A54B0"/>
    <w:rsid w:val="000A5989"/>
    <w:rsid w:val="000A5B0C"/>
    <w:rsid w:val="000A5E2E"/>
    <w:rsid w:val="000A65DC"/>
    <w:rsid w:val="000A670C"/>
    <w:rsid w:val="000A6AB3"/>
    <w:rsid w:val="000A6C35"/>
    <w:rsid w:val="000A717A"/>
    <w:rsid w:val="000B05E8"/>
    <w:rsid w:val="000B067D"/>
    <w:rsid w:val="000B0E74"/>
    <w:rsid w:val="000B1A92"/>
    <w:rsid w:val="000B1B44"/>
    <w:rsid w:val="000B1B4D"/>
    <w:rsid w:val="000B1F39"/>
    <w:rsid w:val="000B2289"/>
    <w:rsid w:val="000B2649"/>
    <w:rsid w:val="000B321E"/>
    <w:rsid w:val="000B3695"/>
    <w:rsid w:val="000B3C38"/>
    <w:rsid w:val="000B4055"/>
    <w:rsid w:val="000B47B9"/>
    <w:rsid w:val="000B4CAC"/>
    <w:rsid w:val="000B525F"/>
    <w:rsid w:val="000B5904"/>
    <w:rsid w:val="000B5A57"/>
    <w:rsid w:val="000B65AA"/>
    <w:rsid w:val="000B686F"/>
    <w:rsid w:val="000B7097"/>
    <w:rsid w:val="000B74AA"/>
    <w:rsid w:val="000B789D"/>
    <w:rsid w:val="000B78AD"/>
    <w:rsid w:val="000B7A60"/>
    <w:rsid w:val="000B7B06"/>
    <w:rsid w:val="000C0696"/>
    <w:rsid w:val="000C07C2"/>
    <w:rsid w:val="000C0946"/>
    <w:rsid w:val="000C09B1"/>
    <w:rsid w:val="000C1CA3"/>
    <w:rsid w:val="000C250F"/>
    <w:rsid w:val="000C27C3"/>
    <w:rsid w:val="000C2868"/>
    <w:rsid w:val="000C2A04"/>
    <w:rsid w:val="000C2E7C"/>
    <w:rsid w:val="000C3312"/>
    <w:rsid w:val="000C384D"/>
    <w:rsid w:val="000C3A16"/>
    <w:rsid w:val="000C3F87"/>
    <w:rsid w:val="000C4106"/>
    <w:rsid w:val="000C4A31"/>
    <w:rsid w:val="000C4D46"/>
    <w:rsid w:val="000C582D"/>
    <w:rsid w:val="000C5E50"/>
    <w:rsid w:val="000C5EA8"/>
    <w:rsid w:val="000C65A5"/>
    <w:rsid w:val="000C660F"/>
    <w:rsid w:val="000C66A9"/>
    <w:rsid w:val="000C681B"/>
    <w:rsid w:val="000C6C59"/>
    <w:rsid w:val="000C6D34"/>
    <w:rsid w:val="000C7315"/>
    <w:rsid w:val="000C7485"/>
    <w:rsid w:val="000C74E8"/>
    <w:rsid w:val="000D008C"/>
    <w:rsid w:val="000D048B"/>
    <w:rsid w:val="000D0890"/>
    <w:rsid w:val="000D119D"/>
    <w:rsid w:val="000D15B7"/>
    <w:rsid w:val="000D1774"/>
    <w:rsid w:val="000D1814"/>
    <w:rsid w:val="000D1AB9"/>
    <w:rsid w:val="000D1B87"/>
    <w:rsid w:val="000D1D63"/>
    <w:rsid w:val="000D212C"/>
    <w:rsid w:val="000D24AE"/>
    <w:rsid w:val="000D34EF"/>
    <w:rsid w:val="000D3EAB"/>
    <w:rsid w:val="000D4097"/>
    <w:rsid w:val="000D41FB"/>
    <w:rsid w:val="000D428C"/>
    <w:rsid w:val="000D48DB"/>
    <w:rsid w:val="000D4F53"/>
    <w:rsid w:val="000D5CEE"/>
    <w:rsid w:val="000D60F1"/>
    <w:rsid w:val="000D6A75"/>
    <w:rsid w:val="000D79DC"/>
    <w:rsid w:val="000E06E7"/>
    <w:rsid w:val="000E082F"/>
    <w:rsid w:val="000E0D72"/>
    <w:rsid w:val="000E153B"/>
    <w:rsid w:val="000E164C"/>
    <w:rsid w:val="000E20B6"/>
    <w:rsid w:val="000E2820"/>
    <w:rsid w:val="000E2E74"/>
    <w:rsid w:val="000E38E4"/>
    <w:rsid w:val="000E3B9F"/>
    <w:rsid w:val="000E48A6"/>
    <w:rsid w:val="000E5368"/>
    <w:rsid w:val="000E579F"/>
    <w:rsid w:val="000E58BE"/>
    <w:rsid w:val="000E5977"/>
    <w:rsid w:val="000E5E40"/>
    <w:rsid w:val="000E68BB"/>
    <w:rsid w:val="000E68D5"/>
    <w:rsid w:val="000E6CEA"/>
    <w:rsid w:val="000E6EF8"/>
    <w:rsid w:val="000E746C"/>
    <w:rsid w:val="000E74E0"/>
    <w:rsid w:val="000E7E13"/>
    <w:rsid w:val="000E7EAF"/>
    <w:rsid w:val="000E7FB0"/>
    <w:rsid w:val="000F0A19"/>
    <w:rsid w:val="000F0E7D"/>
    <w:rsid w:val="000F1D59"/>
    <w:rsid w:val="000F1F86"/>
    <w:rsid w:val="000F2B79"/>
    <w:rsid w:val="000F2E5F"/>
    <w:rsid w:val="000F3060"/>
    <w:rsid w:val="000F3191"/>
    <w:rsid w:val="000F31D2"/>
    <w:rsid w:val="000F3369"/>
    <w:rsid w:val="000F37A7"/>
    <w:rsid w:val="000F406B"/>
    <w:rsid w:val="000F411B"/>
    <w:rsid w:val="000F45B3"/>
    <w:rsid w:val="000F4F97"/>
    <w:rsid w:val="000F5658"/>
    <w:rsid w:val="000F606A"/>
    <w:rsid w:val="000F6218"/>
    <w:rsid w:val="000F6274"/>
    <w:rsid w:val="000F6CBE"/>
    <w:rsid w:val="0010017D"/>
    <w:rsid w:val="001008FA"/>
    <w:rsid w:val="001012FE"/>
    <w:rsid w:val="00101F99"/>
    <w:rsid w:val="001024A7"/>
    <w:rsid w:val="00102911"/>
    <w:rsid w:val="00102A9B"/>
    <w:rsid w:val="001034AA"/>
    <w:rsid w:val="00103A30"/>
    <w:rsid w:val="0010414B"/>
    <w:rsid w:val="00104528"/>
    <w:rsid w:val="00104B0C"/>
    <w:rsid w:val="00104CBE"/>
    <w:rsid w:val="00104EA2"/>
    <w:rsid w:val="001051A0"/>
    <w:rsid w:val="001052C0"/>
    <w:rsid w:val="00105A94"/>
    <w:rsid w:val="00105CB6"/>
    <w:rsid w:val="00106526"/>
    <w:rsid w:val="00106FF3"/>
    <w:rsid w:val="001072F9"/>
    <w:rsid w:val="00107314"/>
    <w:rsid w:val="0010748C"/>
    <w:rsid w:val="0010750C"/>
    <w:rsid w:val="00107788"/>
    <w:rsid w:val="001077C4"/>
    <w:rsid w:val="00107B90"/>
    <w:rsid w:val="00107C28"/>
    <w:rsid w:val="00107DDB"/>
    <w:rsid w:val="001108D3"/>
    <w:rsid w:val="00110EF7"/>
    <w:rsid w:val="00110FCB"/>
    <w:rsid w:val="00111DD2"/>
    <w:rsid w:val="00111F58"/>
    <w:rsid w:val="00112281"/>
    <w:rsid w:val="00112903"/>
    <w:rsid w:val="00112A20"/>
    <w:rsid w:val="00112C51"/>
    <w:rsid w:val="00112E81"/>
    <w:rsid w:val="00113BF7"/>
    <w:rsid w:val="001148F2"/>
    <w:rsid w:val="001153C1"/>
    <w:rsid w:val="001161D1"/>
    <w:rsid w:val="0011747F"/>
    <w:rsid w:val="001174A5"/>
    <w:rsid w:val="00117FF0"/>
    <w:rsid w:val="00120302"/>
    <w:rsid w:val="00120992"/>
    <w:rsid w:val="00120B1A"/>
    <w:rsid w:val="001232B7"/>
    <w:rsid w:val="00123466"/>
    <w:rsid w:val="00123501"/>
    <w:rsid w:val="00123A97"/>
    <w:rsid w:val="00123B16"/>
    <w:rsid w:val="00124623"/>
    <w:rsid w:val="001249E8"/>
    <w:rsid w:val="001254D6"/>
    <w:rsid w:val="001256EA"/>
    <w:rsid w:val="00125D21"/>
    <w:rsid w:val="00126233"/>
    <w:rsid w:val="00126C10"/>
    <w:rsid w:val="00126C9D"/>
    <w:rsid w:val="0012702F"/>
    <w:rsid w:val="00127299"/>
    <w:rsid w:val="00127C9A"/>
    <w:rsid w:val="00130E23"/>
    <w:rsid w:val="00130F68"/>
    <w:rsid w:val="00131479"/>
    <w:rsid w:val="00131542"/>
    <w:rsid w:val="00132190"/>
    <w:rsid w:val="00132296"/>
    <w:rsid w:val="001327F7"/>
    <w:rsid w:val="00132A5C"/>
    <w:rsid w:val="00133143"/>
    <w:rsid w:val="0013336A"/>
    <w:rsid w:val="00133444"/>
    <w:rsid w:val="001335FD"/>
    <w:rsid w:val="00133A76"/>
    <w:rsid w:val="00134237"/>
    <w:rsid w:val="00134420"/>
    <w:rsid w:val="0013458B"/>
    <w:rsid w:val="00134A68"/>
    <w:rsid w:val="00134D81"/>
    <w:rsid w:val="00135187"/>
    <w:rsid w:val="001351E3"/>
    <w:rsid w:val="00135AD2"/>
    <w:rsid w:val="001366DC"/>
    <w:rsid w:val="001366F0"/>
    <w:rsid w:val="0013676B"/>
    <w:rsid w:val="001376B4"/>
    <w:rsid w:val="00137A90"/>
    <w:rsid w:val="00137CCD"/>
    <w:rsid w:val="00137ED7"/>
    <w:rsid w:val="001404B8"/>
    <w:rsid w:val="00140C10"/>
    <w:rsid w:val="00140FB7"/>
    <w:rsid w:val="00141346"/>
    <w:rsid w:val="00141D9A"/>
    <w:rsid w:val="00142117"/>
    <w:rsid w:val="001422E0"/>
    <w:rsid w:val="00142A7D"/>
    <w:rsid w:val="0014403C"/>
    <w:rsid w:val="00144632"/>
    <w:rsid w:val="001455B6"/>
    <w:rsid w:val="001455D3"/>
    <w:rsid w:val="001458A7"/>
    <w:rsid w:val="00146187"/>
    <w:rsid w:val="001461DC"/>
    <w:rsid w:val="00146BF8"/>
    <w:rsid w:val="00146C88"/>
    <w:rsid w:val="00146FA4"/>
    <w:rsid w:val="001471DE"/>
    <w:rsid w:val="001472BD"/>
    <w:rsid w:val="001478C2"/>
    <w:rsid w:val="00147C2A"/>
    <w:rsid w:val="0015017C"/>
    <w:rsid w:val="0015018C"/>
    <w:rsid w:val="00150196"/>
    <w:rsid w:val="00150738"/>
    <w:rsid w:val="00150A2B"/>
    <w:rsid w:val="00150CCB"/>
    <w:rsid w:val="00150FC1"/>
    <w:rsid w:val="001511D0"/>
    <w:rsid w:val="00151876"/>
    <w:rsid w:val="00151C7C"/>
    <w:rsid w:val="00151D84"/>
    <w:rsid w:val="00152B69"/>
    <w:rsid w:val="001536A9"/>
    <w:rsid w:val="00154055"/>
    <w:rsid w:val="00154468"/>
    <w:rsid w:val="00154BBE"/>
    <w:rsid w:val="00154F5D"/>
    <w:rsid w:val="0015506F"/>
    <w:rsid w:val="001553E3"/>
    <w:rsid w:val="001555D6"/>
    <w:rsid w:val="00156466"/>
    <w:rsid w:val="00156E9B"/>
    <w:rsid w:val="001570EB"/>
    <w:rsid w:val="00157325"/>
    <w:rsid w:val="0015797C"/>
    <w:rsid w:val="0015799B"/>
    <w:rsid w:val="00157B67"/>
    <w:rsid w:val="00157BB8"/>
    <w:rsid w:val="00160107"/>
    <w:rsid w:val="00160114"/>
    <w:rsid w:val="0016012B"/>
    <w:rsid w:val="00160198"/>
    <w:rsid w:val="001604C7"/>
    <w:rsid w:val="00160852"/>
    <w:rsid w:val="00160CDD"/>
    <w:rsid w:val="00160E84"/>
    <w:rsid w:val="00160FCF"/>
    <w:rsid w:val="00161335"/>
    <w:rsid w:val="001615AC"/>
    <w:rsid w:val="001616E2"/>
    <w:rsid w:val="00161A9E"/>
    <w:rsid w:val="00161D24"/>
    <w:rsid w:val="001620C9"/>
    <w:rsid w:val="00162114"/>
    <w:rsid w:val="001623D4"/>
    <w:rsid w:val="0016262C"/>
    <w:rsid w:val="00164C0C"/>
    <w:rsid w:val="00164E46"/>
    <w:rsid w:val="0016546E"/>
    <w:rsid w:val="001656E6"/>
    <w:rsid w:val="001661F6"/>
    <w:rsid w:val="00166673"/>
    <w:rsid w:val="0016708A"/>
    <w:rsid w:val="0016711F"/>
    <w:rsid w:val="00167C51"/>
    <w:rsid w:val="00167F3D"/>
    <w:rsid w:val="001703B0"/>
    <w:rsid w:val="0017099D"/>
    <w:rsid w:val="00170C09"/>
    <w:rsid w:val="00170F1C"/>
    <w:rsid w:val="001710A3"/>
    <w:rsid w:val="00171CAF"/>
    <w:rsid w:val="00171D05"/>
    <w:rsid w:val="00171D75"/>
    <w:rsid w:val="00171DAA"/>
    <w:rsid w:val="00171E80"/>
    <w:rsid w:val="00172239"/>
    <w:rsid w:val="00172B37"/>
    <w:rsid w:val="001731EE"/>
    <w:rsid w:val="001733A0"/>
    <w:rsid w:val="00173D00"/>
    <w:rsid w:val="00173F05"/>
    <w:rsid w:val="00174DDA"/>
    <w:rsid w:val="00174E25"/>
    <w:rsid w:val="0017620C"/>
    <w:rsid w:val="001762F1"/>
    <w:rsid w:val="00176362"/>
    <w:rsid w:val="00176837"/>
    <w:rsid w:val="00176E6A"/>
    <w:rsid w:val="00177277"/>
    <w:rsid w:val="0017740B"/>
    <w:rsid w:val="00177B7F"/>
    <w:rsid w:val="00177DAB"/>
    <w:rsid w:val="00177FF2"/>
    <w:rsid w:val="001801A0"/>
    <w:rsid w:val="001805A7"/>
    <w:rsid w:val="001808C6"/>
    <w:rsid w:val="0018159A"/>
    <w:rsid w:val="001817CB"/>
    <w:rsid w:val="0018244F"/>
    <w:rsid w:val="001825B3"/>
    <w:rsid w:val="001829C5"/>
    <w:rsid w:val="00183199"/>
    <w:rsid w:val="001831D4"/>
    <w:rsid w:val="001833FE"/>
    <w:rsid w:val="0018342E"/>
    <w:rsid w:val="00183906"/>
    <w:rsid w:val="00183F7E"/>
    <w:rsid w:val="001846BA"/>
    <w:rsid w:val="00184878"/>
    <w:rsid w:val="00184DF0"/>
    <w:rsid w:val="00184E0C"/>
    <w:rsid w:val="001853ED"/>
    <w:rsid w:val="001853F3"/>
    <w:rsid w:val="001854F3"/>
    <w:rsid w:val="00185BC0"/>
    <w:rsid w:val="00186164"/>
    <w:rsid w:val="00186CED"/>
    <w:rsid w:val="001873FA"/>
    <w:rsid w:val="00187796"/>
    <w:rsid w:val="0019029E"/>
    <w:rsid w:val="00190BBC"/>
    <w:rsid w:val="00190ED2"/>
    <w:rsid w:val="00191529"/>
    <w:rsid w:val="001915A5"/>
    <w:rsid w:val="00191B63"/>
    <w:rsid w:val="00192018"/>
    <w:rsid w:val="00192266"/>
    <w:rsid w:val="00192398"/>
    <w:rsid w:val="00192BA2"/>
    <w:rsid w:val="00192DE7"/>
    <w:rsid w:val="0019312C"/>
    <w:rsid w:val="0019338D"/>
    <w:rsid w:val="001938AD"/>
    <w:rsid w:val="001942D5"/>
    <w:rsid w:val="001943B2"/>
    <w:rsid w:val="00194B3C"/>
    <w:rsid w:val="00194BD3"/>
    <w:rsid w:val="00195293"/>
    <w:rsid w:val="001954A4"/>
    <w:rsid w:val="00195A28"/>
    <w:rsid w:val="00195BBD"/>
    <w:rsid w:val="001962E8"/>
    <w:rsid w:val="001967DE"/>
    <w:rsid w:val="00197256"/>
    <w:rsid w:val="001972A1"/>
    <w:rsid w:val="00197460"/>
    <w:rsid w:val="00197867"/>
    <w:rsid w:val="00197EC9"/>
    <w:rsid w:val="00197F31"/>
    <w:rsid w:val="001A032E"/>
    <w:rsid w:val="001A0417"/>
    <w:rsid w:val="001A04C7"/>
    <w:rsid w:val="001A0BB9"/>
    <w:rsid w:val="001A1AD9"/>
    <w:rsid w:val="001A2081"/>
    <w:rsid w:val="001A2331"/>
    <w:rsid w:val="001A28C3"/>
    <w:rsid w:val="001A30AB"/>
    <w:rsid w:val="001A325E"/>
    <w:rsid w:val="001A348A"/>
    <w:rsid w:val="001A3552"/>
    <w:rsid w:val="001A3C18"/>
    <w:rsid w:val="001A41A2"/>
    <w:rsid w:val="001A4270"/>
    <w:rsid w:val="001A4413"/>
    <w:rsid w:val="001A4A7F"/>
    <w:rsid w:val="001A5104"/>
    <w:rsid w:val="001A5C80"/>
    <w:rsid w:val="001A5EB3"/>
    <w:rsid w:val="001A6030"/>
    <w:rsid w:val="001A7328"/>
    <w:rsid w:val="001A744C"/>
    <w:rsid w:val="001A788A"/>
    <w:rsid w:val="001B06EC"/>
    <w:rsid w:val="001B0ABD"/>
    <w:rsid w:val="001B0C5E"/>
    <w:rsid w:val="001B1491"/>
    <w:rsid w:val="001B1C98"/>
    <w:rsid w:val="001B2056"/>
    <w:rsid w:val="001B25B0"/>
    <w:rsid w:val="001B2CEA"/>
    <w:rsid w:val="001B2F76"/>
    <w:rsid w:val="001B30B9"/>
    <w:rsid w:val="001B337F"/>
    <w:rsid w:val="001B37E8"/>
    <w:rsid w:val="001B3FEE"/>
    <w:rsid w:val="001B5DC8"/>
    <w:rsid w:val="001B5F90"/>
    <w:rsid w:val="001B6335"/>
    <w:rsid w:val="001B6F32"/>
    <w:rsid w:val="001B78A4"/>
    <w:rsid w:val="001C0A81"/>
    <w:rsid w:val="001C0E9B"/>
    <w:rsid w:val="001C1152"/>
    <w:rsid w:val="001C14E2"/>
    <w:rsid w:val="001C1562"/>
    <w:rsid w:val="001C16DA"/>
    <w:rsid w:val="001C1E63"/>
    <w:rsid w:val="001C2373"/>
    <w:rsid w:val="001C290F"/>
    <w:rsid w:val="001C371E"/>
    <w:rsid w:val="001C445F"/>
    <w:rsid w:val="001C4685"/>
    <w:rsid w:val="001C48B9"/>
    <w:rsid w:val="001C493F"/>
    <w:rsid w:val="001C4C90"/>
    <w:rsid w:val="001C4E4D"/>
    <w:rsid w:val="001C5564"/>
    <w:rsid w:val="001C5821"/>
    <w:rsid w:val="001C5E19"/>
    <w:rsid w:val="001C612D"/>
    <w:rsid w:val="001C6207"/>
    <w:rsid w:val="001C697B"/>
    <w:rsid w:val="001C6AAF"/>
    <w:rsid w:val="001C78A0"/>
    <w:rsid w:val="001C7C61"/>
    <w:rsid w:val="001C7DF8"/>
    <w:rsid w:val="001C7E9D"/>
    <w:rsid w:val="001D03FA"/>
    <w:rsid w:val="001D0562"/>
    <w:rsid w:val="001D0899"/>
    <w:rsid w:val="001D140B"/>
    <w:rsid w:val="001D1B96"/>
    <w:rsid w:val="001D231E"/>
    <w:rsid w:val="001D26BB"/>
    <w:rsid w:val="001D2C35"/>
    <w:rsid w:val="001D3706"/>
    <w:rsid w:val="001D3B53"/>
    <w:rsid w:val="001D3E7B"/>
    <w:rsid w:val="001D4635"/>
    <w:rsid w:val="001D5853"/>
    <w:rsid w:val="001D64D0"/>
    <w:rsid w:val="001D6BC4"/>
    <w:rsid w:val="001D6D9A"/>
    <w:rsid w:val="001D6FCC"/>
    <w:rsid w:val="001D7310"/>
    <w:rsid w:val="001D7728"/>
    <w:rsid w:val="001D7C08"/>
    <w:rsid w:val="001E03F2"/>
    <w:rsid w:val="001E0A62"/>
    <w:rsid w:val="001E18AB"/>
    <w:rsid w:val="001E1AA2"/>
    <w:rsid w:val="001E1C75"/>
    <w:rsid w:val="001E20CE"/>
    <w:rsid w:val="001E2672"/>
    <w:rsid w:val="001E33BD"/>
    <w:rsid w:val="001E3D6B"/>
    <w:rsid w:val="001E3E06"/>
    <w:rsid w:val="001E3E26"/>
    <w:rsid w:val="001E4C89"/>
    <w:rsid w:val="001E4F3B"/>
    <w:rsid w:val="001E4FBC"/>
    <w:rsid w:val="001E592A"/>
    <w:rsid w:val="001E60FD"/>
    <w:rsid w:val="001E6CA3"/>
    <w:rsid w:val="001E75C6"/>
    <w:rsid w:val="001E789C"/>
    <w:rsid w:val="001E7D86"/>
    <w:rsid w:val="001F0293"/>
    <w:rsid w:val="001F02EF"/>
    <w:rsid w:val="001F096F"/>
    <w:rsid w:val="001F0B27"/>
    <w:rsid w:val="001F0E79"/>
    <w:rsid w:val="001F0FD7"/>
    <w:rsid w:val="001F0FE3"/>
    <w:rsid w:val="001F1A7B"/>
    <w:rsid w:val="001F1C62"/>
    <w:rsid w:val="001F2FDF"/>
    <w:rsid w:val="001F3E9F"/>
    <w:rsid w:val="001F429E"/>
    <w:rsid w:val="001F4A05"/>
    <w:rsid w:val="001F50FA"/>
    <w:rsid w:val="001F57CF"/>
    <w:rsid w:val="001F5975"/>
    <w:rsid w:val="001F5C62"/>
    <w:rsid w:val="001F600D"/>
    <w:rsid w:val="001F610E"/>
    <w:rsid w:val="001F6311"/>
    <w:rsid w:val="001F669A"/>
    <w:rsid w:val="001F6FF4"/>
    <w:rsid w:val="001F74F5"/>
    <w:rsid w:val="002006A9"/>
    <w:rsid w:val="00200793"/>
    <w:rsid w:val="00200B9B"/>
    <w:rsid w:val="0020178D"/>
    <w:rsid w:val="00201953"/>
    <w:rsid w:val="00202650"/>
    <w:rsid w:val="002026FC"/>
    <w:rsid w:val="00202FB4"/>
    <w:rsid w:val="00203AEB"/>
    <w:rsid w:val="002040F7"/>
    <w:rsid w:val="00204B6D"/>
    <w:rsid w:val="00204D9D"/>
    <w:rsid w:val="00204EA0"/>
    <w:rsid w:val="00204F22"/>
    <w:rsid w:val="00204F23"/>
    <w:rsid w:val="00205549"/>
    <w:rsid w:val="0020569D"/>
    <w:rsid w:val="00205856"/>
    <w:rsid w:val="002058C4"/>
    <w:rsid w:val="00205CD7"/>
    <w:rsid w:val="00205D06"/>
    <w:rsid w:val="0020731A"/>
    <w:rsid w:val="00207A73"/>
    <w:rsid w:val="0021056F"/>
    <w:rsid w:val="00210FB4"/>
    <w:rsid w:val="00211566"/>
    <w:rsid w:val="00211981"/>
    <w:rsid w:val="00211E97"/>
    <w:rsid w:val="00212167"/>
    <w:rsid w:val="002137E7"/>
    <w:rsid w:val="00213D42"/>
    <w:rsid w:val="002149D8"/>
    <w:rsid w:val="00215568"/>
    <w:rsid w:val="0021580B"/>
    <w:rsid w:val="0021584F"/>
    <w:rsid w:val="00215EB8"/>
    <w:rsid w:val="0021601A"/>
    <w:rsid w:val="0021699A"/>
    <w:rsid w:val="00216BA2"/>
    <w:rsid w:val="00217029"/>
    <w:rsid w:val="00217072"/>
    <w:rsid w:val="00217432"/>
    <w:rsid w:val="00217F75"/>
    <w:rsid w:val="00220A96"/>
    <w:rsid w:val="00220E27"/>
    <w:rsid w:val="00221929"/>
    <w:rsid w:val="0022192C"/>
    <w:rsid w:val="002221F8"/>
    <w:rsid w:val="002225FF"/>
    <w:rsid w:val="00222BB0"/>
    <w:rsid w:val="00223252"/>
    <w:rsid w:val="002232D0"/>
    <w:rsid w:val="00223312"/>
    <w:rsid w:val="0022343F"/>
    <w:rsid w:val="002248A1"/>
    <w:rsid w:val="00224C40"/>
    <w:rsid w:val="00224D68"/>
    <w:rsid w:val="00225766"/>
    <w:rsid w:val="002259E3"/>
    <w:rsid w:val="00225E36"/>
    <w:rsid w:val="002267B0"/>
    <w:rsid w:val="00227AD1"/>
    <w:rsid w:val="0023032A"/>
    <w:rsid w:val="002303B0"/>
    <w:rsid w:val="0023098B"/>
    <w:rsid w:val="002309A9"/>
    <w:rsid w:val="00230A38"/>
    <w:rsid w:val="00230CCF"/>
    <w:rsid w:val="00230D2F"/>
    <w:rsid w:val="00231242"/>
    <w:rsid w:val="00232149"/>
    <w:rsid w:val="00232242"/>
    <w:rsid w:val="00232273"/>
    <w:rsid w:val="00232C02"/>
    <w:rsid w:val="00232F0E"/>
    <w:rsid w:val="00232FDA"/>
    <w:rsid w:val="0023329F"/>
    <w:rsid w:val="00233375"/>
    <w:rsid w:val="002338FB"/>
    <w:rsid w:val="00233E3F"/>
    <w:rsid w:val="002342E9"/>
    <w:rsid w:val="0023442A"/>
    <w:rsid w:val="00234892"/>
    <w:rsid w:val="00235235"/>
    <w:rsid w:val="00235800"/>
    <w:rsid w:val="002358A4"/>
    <w:rsid w:val="00236512"/>
    <w:rsid w:val="00237C56"/>
    <w:rsid w:val="00240217"/>
    <w:rsid w:val="00240639"/>
    <w:rsid w:val="00240C04"/>
    <w:rsid w:val="0024107E"/>
    <w:rsid w:val="0024165F"/>
    <w:rsid w:val="00241682"/>
    <w:rsid w:val="002417A1"/>
    <w:rsid w:val="002417F3"/>
    <w:rsid w:val="002418B9"/>
    <w:rsid w:val="002418BE"/>
    <w:rsid w:val="002418FD"/>
    <w:rsid w:val="00241D03"/>
    <w:rsid w:val="00242393"/>
    <w:rsid w:val="00242C4E"/>
    <w:rsid w:val="00242F4F"/>
    <w:rsid w:val="0024311E"/>
    <w:rsid w:val="00243EBF"/>
    <w:rsid w:val="00243FA1"/>
    <w:rsid w:val="0024462F"/>
    <w:rsid w:val="002448B1"/>
    <w:rsid w:val="00244940"/>
    <w:rsid w:val="00244ADB"/>
    <w:rsid w:val="002451C8"/>
    <w:rsid w:val="002459E8"/>
    <w:rsid w:val="00245C87"/>
    <w:rsid w:val="0024656D"/>
    <w:rsid w:val="002471E5"/>
    <w:rsid w:val="002476F9"/>
    <w:rsid w:val="00247A3D"/>
    <w:rsid w:val="00247E42"/>
    <w:rsid w:val="00250076"/>
    <w:rsid w:val="00250612"/>
    <w:rsid w:val="00250C18"/>
    <w:rsid w:val="00251175"/>
    <w:rsid w:val="0025125F"/>
    <w:rsid w:val="002516FF"/>
    <w:rsid w:val="002519CD"/>
    <w:rsid w:val="00251B8D"/>
    <w:rsid w:val="00251F3D"/>
    <w:rsid w:val="00252004"/>
    <w:rsid w:val="00252690"/>
    <w:rsid w:val="00252981"/>
    <w:rsid w:val="00252AE0"/>
    <w:rsid w:val="00252BE0"/>
    <w:rsid w:val="00254FDD"/>
    <w:rsid w:val="00254FE5"/>
    <w:rsid w:val="002553A4"/>
    <w:rsid w:val="002555ED"/>
    <w:rsid w:val="0025574B"/>
    <w:rsid w:val="00255CAC"/>
    <w:rsid w:val="00256260"/>
    <w:rsid w:val="00256315"/>
    <w:rsid w:val="0025658F"/>
    <w:rsid w:val="002565CD"/>
    <w:rsid w:val="002566F1"/>
    <w:rsid w:val="00256746"/>
    <w:rsid w:val="00256999"/>
    <w:rsid w:val="00256F73"/>
    <w:rsid w:val="002570C5"/>
    <w:rsid w:val="00257279"/>
    <w:rsid w:val="00257AC3"/>
    <w:rsid w:val="00257C1A"/>
    <w:rsid w:val="00257E2F"/>
    <w:rsid w:val="002605D8"/>
    <w:rsid w:val="00261320"/>
    <w:rsid w:val="00261720"/>
    <w:rsid w:val="00261A53"/>
    <w:rsid w:val="00261BED"/>
    <w:rsid w:val="00261F1B"/>
    <w:rsid w:val="00263CB5"/>
    <w:rsid w:val="00263D28"/>
    <w:rsid w:val="00265129"/>
    <w:rsid w:val="002652D1"/>
    <w:rsid w:val="00265515"/>
    <w:rsid w:val="0026574A"/>
    <w:rsid w:val="00265A63"/>
    <w:rsid w:val="00265CBD"/>
    <w:rsid w:val="00265E56"/>
    <w:rsid w:val="0026650D"/>
    <w:rsid w:val="00266AAB"/>
    <w:rsid w:val="00266BE4"/>
    <w:rsid w:val="002674F4"/>
    <w:rsid w:val="00267C46"/>
    <w:rsid w:val="00267E7B"/>
    <w:rsid w:val="00270017"/>
    <w:rsid w:val="002703C8"/>
    <w:rsid w:val="00270CCA"/>
    <w:rsid w:val="00270CDE"/>
    <w:rsid w:val="00271180"/>
    <w:rsid w:val="0027132C"/>
    <w:rsid w:val="00271782"/>
    <w:rsid w:val="00271A78"/>
    <w:rsid w:val="00271AEB"/>
    <w:rsid w:val="00271B96"/>
    <w:rsid w:val="00271EFD"/>
    <w:rsid w:val="00272521"/>
    <w:rsid w:val="00272D68"/>
    <w:rsid w:val="002732A1"/>
    <w:rsid w:val="00273916"/>
    <w:rsid w:val="00274476"/>
    <w:rsid w:val="00275011"/>
    <w:rsid w:val="002755B2"/>
    <w:rsid w:val="002756CC"/>
    <w:rsid w:val="00275788"/>
    <w:rsid w:val="00275E9B"/>
    <w:rsid w:val="00275F65"/>
    <w:rsid w:val="002768F7"/>
    <w:rsid w:val="0027711B"/>
    <w:rsid w:val="002777F5"/>
    <w:rsid w:val="00277BBC"/>
    <w:rsid w:val="0028023A"/>
    <w:rsid w:val="00280704"/>
    <w:rsid w:val="0028117E"/>
    <w:rsid w:val="0028118A"/>
    <w:rsid w:val="00281245"/>
    <w:rsid w:val="002814CD"/>
    <w:rsid w:val="0028161B"/>
    <w:rsid w:val="00281C47"/>
    <w:rsid w:val="00281D2D"/>
    <w:rsid w:val="00282EFF"/>
    <w:rsid w:val="00282F2D"/>
    <w:rsid w:val="00283CE2"/>
    <w:rsid w:val="0028424C"/>
    <w:rsid w:val="00284ABF"/>
    <w:rsid w:val="002855D8"/>
    <w:rsid w:val="002863A1"/>
    <w:rsid w:val="00286CAF"/>
    <w:rsid w:val="00286D24"/>
    <w:rsid w:val="00286EF0"/>
    <w:rsid w:val="00286F9A"/>
    <w:rsid w:val="002872E9"/>
    <w:rsid w:val="0028757A"/>
    <w:rsid w:val="002876F6"/>
    <w:rsid w:val="00287EC0"/>
    <w:rsid w:val="0029023E"/>
    <w:rsid w:val="002906AD"/>
    <w:rsid w:val="00290C6E"/>
    <w:rsid w:val="00290CCF"/>
    <w:rsid w:val="00290EE6"/>
    <w:rsid w:val="002913B6"/>
    <w:rsid w:val="00291E91"/>
    <w:rsid w:val="00292BCB"/>
    <w:rsid w:val="002930C7"/>
    <w:rsid w:val="002933E4"/>
    <w:rsid w:val="002934A0"/>
    <w:rsid w:val="00293905"/>
    <w:rsid w:val="00293CA3"/>
    <w:rsid w:val="002942DC"/>
    <w:rsid w:val="002949DA"/>
    <w:rsid w:val="00294BB1"/>
    <w:rsid w:val="002961CC"/>
    <w:rsid w:val="002968AE"/>
    <w:rsid w:val="00297190"/>
    <w:rsid w:val="002976EE"/>
    <w:rsid w:val="00297E00"/>
    <w:rsid w:val="002A0CA3"/>
    <w:rsid w:val="002A16EC"/>
    <w:rsid w:val="002A1DCE"/>
    <w:rsid w:val="002A2204"/>
    <w:rsid w:val="002A25FE"/>
    <w:rsid w:val="002A2B0B"/>
    <w:rsid w:val="002A32B9"/>
    <w:rsid w:val="002A3760"/>
    <w:rsid w:val="002A3885"/>
    <w:rsid w:val="002A3D9E"/>
    <w:rsid w:val="002A47DD"/>
    <w:rsid w:val="002A5350"/>
    <w:rsid w:val="002A56B4"/>
    <w:rsid w:val="002A5CF3"/>
    <w:rsid w:val="002A617F"/>
    <w:rsid w:val="002A63F5"/>
    <w:rsid w:val="002A7600"/>
    <w:rsid w:val="002A79AB"/>
    <w:rsid w:val="002A7B57"/>
    <w:rsid w:val="002B0228"/>
    <w:rsid w:val="002B06BB"/>
    <w:rsid w:val="002B0CE8"/>
    <w:rsid w:val="002B117B"/>
    <w:rsid w:val="002B2576"/>
    <w:rsid w:val="002B270C"/>
    <w:rsid w:val="002B28E0"/>
    <w:rsid w:val="002B28F3"/>
    <w:rsid w:val="002B3537"/>
    <w:rsid w:val="002B3B3B"/>
    <w:rsid w:val="002B48DA"/>
    <w:rsid w:val="002B4F4F"/>
    <w:rsid w:val="002B5796"/>
    <w:rsid w:val="002B608F"/>
    <w:rsid w:val="002B6A9F"/>
    <w:rsid w:val="002B6ACD"/>
    <w:rsid w:val="002B6F1E"/>
    <w:rsid w:val="002B6FCE"/>
    <w:rsid w:val="002B7512"/>
    <w:rsid w:val="002C01F5"/>
    <w:rsid w:val="002C0666"/>
    <w:rsid w:val="002C0C93"/>
    <w:rsid w:val="002C0DB3"/>
    <w:rsid w:val="002C13BE"/>
    <w:rsid w:val="002C140D"/>
    <w:rsid w:val="002C16B3"/>
    <w:rsid w:val="002C1833"/>
    <w:rsid w:val="002C1A22"/>
    <w:rsid w:val="002C1A62"/>
    <w:rsid w:val="002C1EDF"/>
    <w:rsid w:val="002C2179"/>
    <w:rsid w:val="002C286C"/>
    <w:rsid w:val="002C2986"/>
    <w:rsid w:val="002C2BC5"/>
    <w:rsid w:val="002C30C8"/>
    <w:rsid w:val="002C314E"/>
    <w:rsid w:val="002C364B"/>
    <w:rsid w:val="002C3926"/>
    <w:rsid w:val="002C3A3F"/>
    <w:rsid w:val="002C40ED"/>
    <w:rsid w:val="002C4494"/>
    <w:rsid w:val="002C4BD5"/>
    <w:rsid w:val="002C4EC5"/>
    <w:rsid w:val="002C515C"/>
    <w:rsid w:val="002C5232"/>
    <w:rsid w:val="002C63B5"/>
    <w:rsid w:val="002C649E"/>
    <w:rsid w:val="002C6538"/>
    <w:rsid w:val="002C670A"/>
    <w:rsid w:val="002D001E"/>
    <w:rsid w:val="002D0288"/>
    <w:rsid w:val="002D0361"/>
    <w:rsid w:val="002D0543"/>
    <w:rsid w:val="002D058E"/>
    <w:rsid w:val="002D0EC8"/>
    <w:rsid w:val="002D17EE"/>
    <w:rsid w:val="002D185E"/>
    <w:rsid w:val="002D1927"/>
    <w:rsid w:val="002D1F45"/>
    <w:rsid w:val="002D2CF1"/>
    <w:rsid w:val="002D4457"/>
    <w:rsid w:val="002D48C1"/>
    <w:rsid w:val="002D4E0C"/>
    <w:rsid w:val="002D5498"/>
    <w:rsid w:val="002D63BA"/>
    <w:rsid w:val="002D642B"/>
    <w:rsid w:val="002D661A"/>
    <w:rsid w:val="002D6CD6"/>
    <w:rsid w:val="002D72DC"/>
    <w:rsid w:val="002D7503"/>
    <w:rsid w:val="002D7884"/>
    <w:rsid w:val="002E10D2"/>
    <w:rsid w:val="002E138F"/>
    <w:rsid w:val="002E15E2"/>
    <w:rsid w:val="002E1ACD"/>
    <w:rsid w:val="002E1D78"/>
    <w:rsid w:val="002E2301"/>
    <w:rsid w:val="002E2783"/>
    <w:rsid w:val="002E2BBD"/>
    <w:rsid w:val="002E2BFB"/>
    <w:rsid w:val="002E2FB9"/>
    <w:rsid w:val="002E30E6"/>
    <w:rsid w:val="002E3319"/>
    <w:rsid w:val="002E359E"/>
    <w:rsid w:val="002E364B"/>
    <w:rsid w:val="002E36DF"/>
    <w:rsid w:val="002E3E55"/>
    <w:rsid w:val="002E41B8"/>
    <w:rsid w:val="002E4B25"/>
    <w:rsid w:val="002E595B"/>
    <w:rsid w:val="002E59B6"/>
    <w:rsid w:val="002E63D1"/>
    <w:rsid w:val="002E6F0A"/>
    <w:rsid w:val="002E7250"/>
    <w:rsid w:val="002E747C"/>
    <w:rsid w:val="002E765B"/>
    <w:rsid w:val="002E7887"/>
    <w:rsid w:val="002F0B2D"/>
    <w:rsid w:val="002F0C2D"/>
    <w:rsid w:val="002F18A6"/>
    <w:rsid w:val="002F18A7"/>
    <w:rsid w:val="002F1A0A"/>
    <w:rsid w:val="002F1BC6"/>
    <w:rsid w:val="002F1CD1"/>
    <w:rsid w:val="002F30C5"/>
    <w:rsid w:val="002F31B8"/>
    <w:rsid w:val="002F3217"/>
    <w:rsid w:val="002F32E6"/>
    <w:rsid w:val="002F3961"/>
    <w:rsid w:val="002F3E36"/>
    <w:rsid w:val="002F452A"/>
    <w:rsid w:val="002F4A63"/>
    <w:rsid w:val="002F5269"/>
    <w:rsid w:val="002F54D9"/>
    <w:rsid w:val="002F632B"/>
    <w:rsid w:val="002F668F"/>
    <w:rsid w:val="002F69C4"/>
    <w:rsid w:val="002F71AC"/>
    <w:rsid w:val="002F7F64"/>
    <w:rsid w:val="00300121"/>
    <w:rsid w:val="00300ACC"/>
    <w:rsid w:val="00300CE4"/>
    <w:rsid w:val="00300EC5"/>
    <w:rsid w:val="003010B2"/>
    <w:rsid w:val="00301EFA"/>
    <w:rsid w:val="00302038"/>
    <w:rsid w:val="0030208F"/>
    <w:rsid w:val="00302266"/>
    <w:rsid w:val="0030243F"/>
    <w:rsid w:val="00302C0F"/>
    <w:rsid w:val="00302F93"/>
    <w:rsid w:val="003030FC"/>
    <w:rsid w:val="003038F6"/>
    <w:rsid w:val="00303EAD"/>
    <w:rsid w:val="003040B3"/>
    <w:rsid w:val="00304EF1"/>
    <w:rsid w:val="00304FAF"/>
    <w:rsid w:val="00305033"/>
    <w:rsid w:val="003055C4"/>
    <w:rsid w:val="003057D6"/>
    <w:rsid w:val="00305820"/>
    <w:rsid w:val="00305961"/>
    <w:rsid w:val="00306A3B"/>
    <w:rsid w:val="00306CFA"/>
    <w:rsid w:val="00306F9A"/>
    <w:rsid w:val="0030704E"/>
    <w:rsid w:val="0030751A"/>
    <w:rsid w:val="00307563"/>
    <w:rsid w:val="003078E9"/>
    <w:rsid w:val="003104FB"/>
    <w:rsid w:val="003105B1"/>
    <w:rsid w:val="00310BA8"/>
    <w:rsid w:val="00310E10"/>
    <w:rsid w:val="00310E93"/>
    <w:rsid w:val="0031100B"/>
    <w:rsid w:val="003110B2"/>
    <w:rsid w:val="00311211"/>
    <w:rsid w:val="00311378"/>
    <w:rsid w:val="00311607"/>
    <w:rsid w:val="0031186A"/>
    <w:rsid w:val="00311B09"/>
    <w:rsid w:val="003120A8"/>
    <w:rsid w:val="0031453C"/>
    <w:rsid w:val="00314AF9"/>
    <w:rsid w:val="00314DA1"/>
    <w:rsid w:val="00314DE7"/>
    <w:rsid w:val="00315BF1"/>
    <w:rsid w:val="00315C44"/>
    <w:rsid w:val="0031634C"/>
    <w:rsid w:val="00317455"/>
    <w:rsid w:val="00317552"/>
    <w:rsid w:val="00317668"/>
    <w:rsid w:val="0031778F"/>
    <w:rsid w:val="003204EC"/>
    <w:rsid w:val="00320784"/>
    <w:rsid w:val="00320A6D"/>
    <w:rsid w:val="00320AEA"/>
    <w:rsid w:val="00320B40"/>
    <w:rsid w:val="003215F4"/>
    <w:rsid w:val="00321B07"/>
    <w:rsid w:val="00321C93"/>
    <w:rsid w:val="00322E96"/>
    <w:rsid w:val="00323BAD"/>
    <w:rsid w:val="00324CBA"/>
    <w:rsid w:val="0032504B"/>
    <w:rsid w:val="003252F2"/>
    <w:rsid w:val="00325604"/>
    <w:rsid w:val="00325AD0"/>
    <w:rsid w:val="00326060"/>
    <w:rsid w:val="003264C2"/>
    <w:rsid w:val="003265FD"/>
    <w:rsid w:val="003266FA"/>
    <w:rsid w:val="0032679C"/>
    <w:rsid w:val="00326C74"/>
    <w:rsid w:val="003271F2"/>
    <w:rsid w:val="00327CE3"/>
    <w:rsid w:val="00327D39"/>
    <w:rsid w:val="00327E9E"/>
    <w:rsid w:val="00327EC3"/>
    <w:rsid w:val="00330101"/>
    <w:rsid w:val="0033047F"/>
    <w:rsid w:val="00330769"/>
    <w:rsid w:val="00330924"/>
    <w:rsid w:val="00330C02"/>
    <w:rsid w:val="00331106"/>
    <w:rsid w:val="003314CD"/>
    <w:rsid w:val="00332147"/>
    <w:rsid w:val="0033214D"/>
    <w:rsid w:val="00332601"/>
    <w:rsid w:val="003330E3"/>
    <w:rsid w:val="00333C41"/>
    <w:rsid w:val="003348FB"/>
    <w:rsid w:val="003351CB"/>
    <w:rsid w:val="00335DA8"/>
    <w:rsid w:val="00335E62"/>
    <w:rsid w:val="00336054"/>
    <w:rsid w:val="003363F6"/>
    <w:rsid w:val="003367CA"/>
    <w:rsid w:val="00337998"/>
    <w:rsid w:val="00337E8B"/>
    <w:rsid w:val="0034049F"/>
    <w:rsid w:val="0034098D"/>
    <w:rsid w:val="00341EE6"/>
    <w:rsid w:val="00342178"/>
    <w:rsid w:val="0034284B"/>
    <w:rsid w:val="00342DE8"/>
    <w:rsid w:val="00342F81"/>
    <w:rsid w:val="00343033"/>
    <w:rsid w:val="0034339D"/>
    <w:rsid w:val="00343E5D"/>
    <w:rsid w:val="0034431D"/>
    <w:rsid w:val="00344735"/>
    <w:rsid w:val="003447AF"/>
    <w:rsid w:val="0034514C"/>
    <w:rsid w:val="0034527F"/>
    <w:rsid w:val="00345527"/>
    <w:rsid w:val="0034556C"/>
    <w:rsid w:val="00345E34"/>
    <w:rsid w:val="00345EF3"/>
    <w:rsid w:val="00346B32"/>
    <w:rsid w:val="00347B73"/>
    <w:rsid w:val="00347CE0"/>
    <w:rsid w:val="00347EF8"/>
    <w:rsid w:val="00350299"/>
    <w:rsid w:val="00350781"/>
    <w:rsid w:val="0035087F"/>
    <w:rsid w:val="00350B0A"/>
    <w:rsid w:val="003514CB"/>
    <w:rsid w:val="0035197F"/>
    <w:rsid w:val="00351ADA"/>
    <w:rsid w:val="00351E06"/>
    <w:rsid w:val="00352670"/>
    <w:rsid w:val="0035267D"/>
    <w:rsid w:val="0035300D"/>
    <w:rsid w:val="0035378D"/>
    <w:rsid w:val="003539F8"/>
    <w:rsid w:val="0035432B"/>
    <w:rsid w:val="0035472E"/>
    <w:rsid w:val="00354EC6"/>
    <w:rsid w:val="003550EF"/>
    <w:rsid w:val="00355A24"/>
    <w:rsid w:val="00355AD2"/>
    <w:rsid w:val="00355D86"/>
    <w:rsid w:val="00355E7A"/>
    <w:rsid w:val="0035645C"/>
    <w:rsid w:val="00356838"/>
    <w:rsid w:val="003569AB"/>
    <w:rsid w:val="00356A46"/>
    <w:rsid w:val="00356C53"/>
    <w:rsid w:val="00356C86"/>
    <w:rsid w:val="0035727D"/>
    <w:rsid w:val="00357BDA"/>
    <w:rsid w:val="00357C07"/>
    <w:rsid w:val="003603F0"/>
    <w:rsid w:val="003617B3"/>
    <w:rsid w:val="0036183B"/>
    <w:rsid w:val="00361B1C"/>
    <w:rsid w:val="00362F94"/>
    <w:rsid w:val="00363154"/>
    <w:rsid w:val="003631EE"/>
    <w:rsid w:val="0036379E"/>
    <w:rsid w:val="00363D03"/>
    <w:rsid w:val="00364C1C"/>
    <w:rsid w:val="00364ED8"/>
    <w:rsid w:val="00365002"/>
    <w:rsid w:val="0036521A"/>
    <w:rsid w:val="00365260"/>
    <w:rsid w:val="00365967"/>
    <w:rsid w:val="00365A86"/>
    <w:rsid w:val="003663EE"/>
    <w:rsid w:val="00366466"/>
    <w:rsid w:val="00366981"/>
    <w:rsid w:val="00366DC9"/>
    <w:rsid w:val="00367292"/>
    <w:rsid w:val="003702BD"/>
    <w:rsid w:val="00370351"/>
    <w:rsid w:val="003703FD"/>
    <w:rsid w:val="003705CE"/>
    <w:rsid w:val="00370900"/>
    <w:rsid w:val="003711A5"/>
    <w:rsid w:val="003712DA"/>
    <w:rsid w:val="003716AD"/>
    <w:rsid w:val="00371A95"/>
    <w:rsid w:val="00373957"/>
    <w:rsid w:val="0037399C"/>
    <w:rsid w:val="00373C16"/>
    <w:rsid w:val="00373D38"/>
    <w:rsid w:val="00374268"/>
    <w:rsid w:val="0037459D"/>
    <w:rsid w:val="00374A94"/>
    <w:rsid w:val="00374C95"/>
    <w:rsid w:val="00374D1A"/>
    <w:rsid w:val="003753B4"/>
    <w:rsid w:val="00375649"/>
    <w:rsid w:val="00376028"/>
    <w:rsid w:val="003762B9"/>
    <w:rsid w:val="00377205"/>
    <w:rsid w:val="00377609"/>
    <w:rsid w:val="003776C4"/>
    <w:rsid w:val="00377FA6"/>
    <w:rsid w:val="0038030A"/>
    <w:rsid w:val="0038030F"/>
    <w:rsid w:val="00381044"/>
    <w:rsid w:val="00381EDF"/>
    <w:rsid w:val="003821BA"/>
    <w:rsid w:val="003825C3"/>
    <w:rsid w:val="0038390C"/>
    <w:rsid w:val="00384607"/>
    <w:rsid w:val="00384751"/>
    <w:rsid w:val="00385489"/>
    <w:rsid w:val="0038621C"/>
    <w:rsid w:val="003865EE"/>
    <w:rsid w:val="00387265"/>
    <w:rsid w:val="00387278"/>
    <w:rsid w:val="003873D5"/>
    <w:rsid w:val="00387935"/>
    <w:rsid w:val="00387FB3"/>
    <w:rsid w:val="003900AD"/>
    <w:rsid w:val="003904D0"/>
    <w:rsid w:val="0039079C"/>
    <w:rsid w:val="003911E4"/>
    <w:rsid w:val="003912AB"/>
    <w:rsid w:val="00391932"/>
    <w:rsid w:val="00391CA4"/>
    <w:rsid w:val="00391D76"/>
    <w:rsid w:val="00391FA3"/>
    <w:rsid w:val="00392577"/>
    <w:rsid w:val="00392650"/>
    <w:rsid w:val="00392C78"/>
    <w:rsid w:val="003931CD"/>
    <w:rsid w:val="0039323E"/>
    <w:rsid w:val="00393453"/>
    <w:rsid w:val="003938A0"/>
    <w:rsid w:val="003939DA"/>
    <w:rsid w:val="00393F8C"/>
    <w:rsid w:val="0039455D"/>
    <w:rsid w:val="00395BAD"/>
    <w:rsid w:val="00396A2A"/>
    <w:rsid w:val="0039711C"/>
    <w:rsid w:val="00397226"/>
    <w:rsid w:val="003974D1"/>
    <w:rsid w:val="00397748"/>
    <w:rsid w:val="00397BCF"/>
    <w:rsid w:val="00397DE5"/>
    <w:rsid w:val="00397F91"/>
    <w:rsid w:val="003A09E6"/>
    <w:rsid w:val="003A1006"/>
    <w:rsid w:val="003A112E"/>
    <w:rsid w:val="003A13B1"/>
    <w:rsid w:val="003A15E0"/>
    <w:rsid w:val="003A357F"/>
    <w:rsid w:val="003A36FA"/>
    <w:rsid w:val="003A42AC"/>
    <w:rsid w:val="003A442E"/>
    <w:rsid w:val="003A452B"/>
    <w:rsid w:val="003A4A94"/>
    <w:rsid w:val="003A5139"/>
    <w:rsid w:val="003A5CA3"/>
    <w:rsid w:val="003A5E4D"/>
    <w:rsid w:val="003A5F65"/>
    <w:rsid w:val="003A5FAD"/>
    <w:rsid w:val="003A605B"/>
    <w:rsid w:val="003A631F"/>
    <w:rsid w:val="003A64FE"/>
    <w:rsid w:val="003A66B2"/>
    <w:rsid w:val="003A691F"/>
    <w:rsid w:val="003A695A"/>
    <w:rsid w:val="003A6988"/>
    <w:rsid w:val="003A6D92"/>
    <w:rsid w:val="003A7034"/>
    <w:rsid w:val="003A7AA2"/>
    <w:rsid w:val="003A7BCB"/>
    <w:rsid w:val="003B05E1"/>
    <w:rsid w:val="003B1275"/>
    <w:rsid w:val="003B1612"/>
    <w:rsid w:val="003B1A0E"/>
    <w:rsid w:val="003B2004"/>
    <w:rsid w:val="003B22FF"/>
    <w:rsid w:val="003B24F3"/>
    <w:rsid w:val="003B2AAE"/>
    <w:rsid w:val="003B2B7F"/>
    <w:rsid w:val="003B2C16"/>
    <w:rsid w:val="003B3097"/>
    <w:rsid w:val="003B3C7D"/>
    <w:rsid w:val="003B3E01"/>
    <w:rsid w:val="003B464F"/>
    <w:rsid w:val="003B4785"/>
    <w:rsid w:val="003B485D"/>
    <w:rsid w:val="003B4D85"/>
    <w:rsid w:val="003B4E8C"/>
    <w:rsid w:val="003B5D0E"/>
    <w:rsid w:val="003B617D"/>
    <w:rsid w:val="003B6528"/>
    <w:rsid w:val="003B65C0"/>
    <w:rsid w:val="003B741A"/>
    <w:rsid w:val="003B758F"/>
    <w:rsid w:val="003C0152"/>
    <w:rsid w:val="003C03A3"/>
    <w:rsid w:val="003C0B51"/>
    <w:rsid w:val="003C17D0"/>
    <w:rsid w:val="003C1B77"/>
    <w:rsid w:val="003C1DB3"/>
    <w:rsid w:val="003C1E75"/>
    <w:rsid w:val="003C23B0"/>
    <w:rsid w:val="003C23EB"/>
    <w:rsid w:val="003C25B9"/>
    <w:rsid w:val="003C27B9"/>
    <w:rsid w:val="003C2BBB"/>
    <w:rsid w:val="003C2EEC"/>
    <w:rsid w:val="003C301C"/>
    <w:rsid w:val="003C3352"/>
    <w:rsid w:val="003C37BB"/>
    <w:rsid w:val="003C3DFE"/>
    <w:rsid w:val="003C4107"/>
    <w:rsid w:val="003C415B"/>
    <w:rsid w:val="003C4205"/>
    <w:rsid w:val="003C44E0"/>
    <w:rsid w:val="003C4CD3"/>
    <w:rsid w:val="003C50B0"/>
    <w:rsid w:val="003C511D"/>
    <w:rsid w:val="003C5480"/>
    <w:rsid w:val="003C59FE"/>
    <w:rsid w:val="003C5F6B"/>
    <w:rsid w:val="003C6421"/>
    <w:rsid w:val="003C6D5A"/>
    <w:rsid w:val="003C726B"/>
    <w:rsid w:val="003D0AAE"/>
    <w:rsid w:val="003D14A2"/>
    <w:rsid w:val="003D1F0B"/>
    <w:rsid w:val="003D2309"/>
    <w:rsid w:val="003D24B5"/>
    <w:rsid w:val="003D250C"/>
    <w:rsid w:val="003D29A9"/>
    <w:rsid w:val="003D30A5"/>
    <w:rsid w:val="003D3461"/>
    <w:rsid w:val="003D393F"/>
    <w:rsid w:val="003D39C2"/>
    <w:rsid w:val="003D5360"/>
    <w:rsid w:val="003D5BEE"/>
    <w:rsid w:val="003D603B"/>
    <w:rsid w:val="003D66C4"/>
    <w:rsid w:val="003D7D4A"/>
    <w:rsid w:val="003E026E"/>
    <w:rsid w:val="003E0A2C"/>
    <w:rsid w:val="003E0B8C"/>
    <w:rsid w:val="003E1488"/>
    <w:rsid w:val="003E18AF"/>
    <w:rsid w:val="003E23B6"/>
    <w:rsid w:val="003E2473"/>
    <w:rsid w:val="003E2603"/>
    <w:rsid w:val="003E26F4"/>
    <w:rsid w:val="003E2ACC"/>
    <w:rsid w:val="003E3238"/>
    <w:rsid w:val="003E40CC"/>
    <w:rsid w:val="003E41F1"/>
    <w:rsid w:val="003E4D59"/>
    <w:rsid w:val="003E522E"/>
    <w:rsid w:val="003E54AD"/>
    <w:rsid w:val="003E5DF0"/>
    <w:rsid w:val="003E7008"/>
    <w:rsid w:val="003E72DF"/>
    <w:rsid w:val="003E76AA"/>
    <w:rsid w:val="003E7796"/>
    <w:rsid w:val="003E78EE"/>
    <w:rsid w:val="003F094C"/>
    <w:rsid w:val="003F0C5C"/>
    <w:rsid w:val="003F0F33"/>
    <w:rsid w:val="003F20A7"/>
    <w:rsid w:val="003F288C"/>
    <w:rsid w:val="003F33AD"/>
    <w:rsid w:val="003F388D"/>
    <w:rsid w:val="003F3C4A"/>
    <w:rsid w:val="003F435C"/>
    <w:rsid w:val="003F5006"/>
    <w:rsid w:val="003F51E7"/>
    <w:rsid w:val="003F5777"/>
    <w:rsid w:val="003F5BE3"/>
    <w:rsid w:val="003F637B"/>
    <w:rsid w:val="003F64EF"/>
    <w:rsid w:val="003F65E4"/>
    <w:rsid w:val="003F6E5B"/>
    <w:rsid w:val="003F7BAC"/>
    <w:rsid w:val="004009B0"/>
    <w:rsid w:val="004010BF"/>
    <w:rsid w:val="004013AF"/>
    <w:rsid w:val="004016DD"/>
    <w:rsid w:val="00401741"/>
    <w:rsid w:val="00401CBD"/>
    <w:rsid w:val="00401EE8"/>
    <w:rsid w:val="0040238F"/>
    <w:rsid w:val="004023B1"/>
    <w:rsid w:val="004023DB"/>
    <w:rsid w:val="00402694"/>
    <w:rsid w:val="00402947"/>
    <w:rsid w:val="00403012"/>
    <w:rsid w:val="00403266"/>
    <w:rsid w:val="0040353F"/>
    <w:rsid w:val="004036D9"/>
    <w:rsid w:val="00403AC0"/>
    <w:rsid w:val="00403F95"/>
    <w:rsid w:val="004042B4"/>
    <w:rsid w:val="00404852"/>
    <w:rsid w:val="0040589D"/>
    <w:rsid w:val="004065D6"/>
    <w:rsid w:val="00406BB2"/>
    <w:rsid w:val="00406C28"/>
    <w:rsid w:val="00406DA7"/>
    <w:rsid w:val="0041078E"/>
    <w:rsid w:val="00410BE1"/>
    <w:rsid w:val="00410D89"/>
    <w:rsid w:val="00410EAA"/>
    <w:rsid w:val="004110B1"/>
    <w:rsid w:val="00411250"/>
    <w:rsid w:val="00411A21"/>
    <w:rsid w:val="00412261"/>
    <w:rsid w:val="0041246F"/>
    <w:rsid w:val="004127A6"/>
    <w:rsid w:val="00412D81"/>
    <w:rsid w:val="004130C9"/>
    <w:rsid w:val="00413374"/>
    <w:rsid w:val="004133A5"/>
    <w:rsid w:val="00413596"/>
    <w:rsid w:val="004137EA"/>
    <w:rsid w:val="004141A4"/>
    <w:rsid w:val="00414628"/>
    <w:rsid w:val="004148AB"/>
    <w:rsid w:val="00414946"/>
    <w:rsid w:val="00415DC5"/>
    <w:rsid w:val="0041721B"/>
    <w:rsid w:val="0042024C"/>
    <w:rsid w:val="004208A0"/>
    <w:rsid w:val="00420FBD"/>
    <w:rsid w:val="00421A49"/>
    <w:rsid w:val="00421E41"/>
    <w:rsid w:val="00422001"/>
    <w:rsid w:val="004221A4"/>
    <w:rsid w:val="00422492"/>
    <w:rsid w:val="0042265F"/>
    <w:rsid w:val="00422968"/>
    <w:rsid w:val="00422B40"/>
    <w:rsid w:val="00422F19"/>
    <w:rsid w:val="00422FB3"/>
    <w:rsid w:val="0042343D"/>
    <w:rsid w:val="00423640"/>
    <w:rsid w:val="00423F03"/>
    <w:rsid w:val="004246BD"/>
    <w:rsid w:val="00424AEB"/>
    <w:rsid w:val="00425E17"/>
    <w:rsid w:val="004261D9"/>
    <w:rsid w:val="00426436"/>
    <w:rsid w:val="004267D6"/>
    <w:rsid w:val="004272F7"/>
    <w:rsid w:val="0042768F"/>
    <w:rsid w:val="00427A2E"/>
    <w:rsid w:val="00427BF3"/>
    <w:rsid w:val="00427D3B"/>
    <w:rsid w:val="00427E80"/>
    <w:rsid w:val="004302B8"/>
    <w:rsid w:val="00430355"/>
    <w:rsid w:val="00430C26"/>
    <w:rsid w:val="00430C81"/>
    <w:rsid w:val="00430EBA"/>
    <w:rsid w:val="004317CA"/>
    <w:rsid w:val="00431806"/>
    <w:rsid w:val="004319F8"/>
    <w:rsid w:val="00431AE9"/>
    <w:rsid w:val="00431E16"/>
    <w:rsid w:val="00432C77"/>
    <w:rsid w:val="00432D5F"/>
    <w:rsid w:val="00432FE6"/>
    <w:rsid w:val="004343ED"/>
    <w:rsid w:val="00434678"/>
    <w:rsid w:val="004355EA"/>
    <w:rsid w:val="00435946"/>
    <w:rsid w:val="00435EC8"/>
    <w:rsid w:val="004361AD"/>
    <w:rsid w:val="004367BE"/>
    <w:rsid w:val="00437174"/>
    <w:rsid w:val="00437247"/>
    <w:rsid w:val="004375C4"/>
    <w:rsid w:val="004377C6"/>
    <w:rsid w:val="00437B65"/>
    <w:rsid w:val="00440532"/>
    <w:rsid w:val="004407D8"/>
    <w:rsid w:val="0044081C"/>
    <w:rsid w:val="0044213A"/>
    <w:rsid w:val="00442437"/>
    <w:rsid w:val="004425E7"/>
    <w:rsid w:val="00442B78"/>
    <w:rsid w:val="00442DF7"/>
    <w:rsid w:val="004433C2"/>
    <w:rsid w:val="00443848"/>
    <w:rsid w:val="00444068"/>
    <w:rsid w:val="00444509"/>
    <w:rsid w:val="00444C4B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737"/>
    <w:rsid w:val="00446FAC"/>
    <w:rsid w:val="004479B7"/>
    <w:rsid w:val="00447BF9"/>
    <w:rsid w:val="00447EFF"/>
    <w:rsid w:val="0045004B"/>
    <w:rsid w:val="004500DC"/>
    <w:rsid w:val="00450115"/>
    <w:rsid w:val="0045013E"/>
    <w:rsid w:val="0045015F"/>
    <w:rsid w:val="004506E8"/>
    <w:rsid w:val="004514E1"/>
    <w:rsid w:val="00451990"/>
    <w:rsid w:val="004519DF"/>
    <w:rsid w:val="00451B7C"/>
    <w:rsid w:val="00452E74"/>
    <w:rsid w:val="004530CB"/>
    <w:rsid w:val="004532DB"/>
    <w:rsid w:val="004534B1"/>
    <w:rsid w:val="00453DAF"/>
    <w:rsid w:val="00453DE1"/>
    <w:rsid w:val="00453FCA"/>
    <w:rsid w:val="004540A3"/>
    <w:rsid w:val="00454D30"/>
    <w:rsid w:val="0045536C"/>
    <w:rsid w:val="0045545D"/>
    <w:rsid w:val="00455C0B"/>
    <w:rsid w:val="004562E2"/>
    <w:rsid w:val="00457073"/>
    <w:rsid w:val="0045709B"/>
    <w:rsid w:val="0045734B"/>
    <w:rsid w:val="004575C8"/>
    <w:rsid w:val="00457CFE"/>
    <w:rsid w:val="00460259"/>
    <w:rsid w:val="00460BCC"/>
    <w:rsid w:val="00460C30"/>
    <w:rsid w:val="00461620"/>
    <w:rsid w:val="00462282"/>
    <w:rsid w:val="00462306"/>
    <w:rsid w:val="0046244E"/>
    <w:rsid w:val="00462BCF"/>
    <w:rsid w:val="00463248"/>
    <w:rsid w:val="004638EC"/>
    <w:rsid w:val="00463A82"/>
    <w:rsid w:val="00464041"/>
    <w:rsid w:val="00464166"/>
    <w:rsid w:val="004642F9"/>
    <w:rsid w:val="0046458B"/>
    <w:rsid w:val="00465099"/>
    <w:rsid w:val="00465117"/>
    <w:rsid w:val="00465586"/>
    <w:rsid w:val="00465816"/>
    <w:rsid w:val="00465A9B"/>
    <w:rsid w:val="00465D50"/>
    <w:rsid w:val="00466355"/>
    <w:rsid w:val="0046660A"/>
    <w:rsid w:val="004669AE"/>
    <w:rsid w:val="00466A5B"/>
    <w:rsid w:val="00466C07"/>
    <w:rsid w:val="00466E3D"/>
    <w:rsid w:val="00466F05"/>
    <w:rsid w:val="00466F9E"/>
    <w:rsid w:val="00467CC0"/>
    <w:rsid w:val="00467F62"/>
    <w:rsid w:val="0047088F"/>
    <w:rsid w:val="004710DF"/>
    <w:rsid w:val="004714A4"/>
    <w:rsid w:val="00471556"/>
    <w:rsid w:val="004715F8"/>
    <w:rsid w:val="0047195F"/>
    <w:rsid w:val="00471C5F"/>
    <w:rsid w:val="00472181"/>
    <w:rsid w:val="004726EF"/>
    <w:rsid w:val="004736A8"/>
    <w:rsid w:val="00473E1A"/>
    <w:rsid w:val="004748FA"/>
    <w:rsid w:val="00474B36"/>
    <w:rsid w:val="00474CBA"/>
    <w:rsid w:val="00474D51"/>
    <w:rsid w:val="00474E68"/>
    <w:rsid w:val="00474FE7"/>
    <w:rsid w:val="004755CF"/>
    <w:rsid w:val="004756A7"/>
    <w:rsid w:val="004758DA"/>
    <w:rsid w:val="00475B03"/>
    <w:rsid w:val="0047793B"/>
    <w:rsid w:val="00477BD5"/>
    <w:rsid w:val="00477F18"/>
    <w:rsid w:val="00480E51"/>
    <w:rsid w:val="00480ECA"/>
    <w:rsid w:val="00481099"/>
    <w:rsid w:val="00481306"/>
    <w:rsid w:val="0048174C"/>
    <w:rsid w:val="00482C4B"/>
    <w:rsid w:val="00482D28"/>
    <w:rsid w:val="004830A0"/>
    <w:rsid w:val="0048331A"/>
    <w:rsid w:val="004837DD"/>
    <w:rsid w:val="00483A9D"/>
    <w:rsid w:val="00484FBA"/>
    <w:rsid w:val="00485E66"/>
    <w:rsid w:val="004864AE"/>
    <w:rsid w:val="00486E45"/>
    <w:rsid w:val="00487356"/>
    <w:rsid w:val="00487A80"/>
    <w:rsid w:val="00487CAE"/>
    <w:rsid w:val="00487DB9"/>
    <w:rsid w:val="00490227"/>
    <w:rsid w:val="00490523"/>
    <w:rsid w:val="004906F0"/>
    <w:rsid w:val="004908AB"/>
    <w:rsid w:val="00490B0C"/>
    <w:rsid w:val="00490EC3"/>
    <w:rsid w:val="004911F6"/>
    <w:rsid w:val="004912B5"/>
    <w:rsid w:val="00491B1D"/>
    <w:rsid w:val="00492159"/>
    <w:rsid w:val="004922EB"/>
    <w:rsid w:val="00492B5A"/>
    <w:rsid w:val="00492BF1"/>
    <w:rsid w:val="00493055"/>
    <w:rsid w:val="00493345"/>
    <w:rsid w:val="00493636"/>
    <w:rsid w:val="00493947"/>
    <w:rsid w:val="00493FA4"/>
    <w:rsid w:val="00494131"/>
    <w:rsid w:val="00494425"/>
    <w:rsid w:val="00494D9E"/>
    <w:rsid w:val="004956B4"/>
    <w:rsid w:val="00495DE4"/>
    <w:rsid w:val="00496472"/>
    <w:rsid w:val="00496664"/>
    <w:rsid w:val="00496BBF"/>
    <w:rsid w:val="004976BF"/>
    <w:rsid w:val="00497A3F"/>
    <w:rsid w:val="004A11D2"/>
    <w:rsid w:val="004A159B"/>
    <w:rsid w:val="004A16EB"/>
    <w:rsid w:val="004A18A1"/>
    <w:rsid w:val="004A244E"/>
    <w:rsid w:val="004A33E0"/>
    <w:rsid w:val="004A35CC"/>
    <w:rsid w:val="004A3B8B"/>
    <w:rsid w:val="004A4314"/>
    <w:rsid w:val="004A438F"/>
    <w:rsid w:val="004A451B"/>
    <w:rsid w:val="004A45ED"/>
    <w:rsid w:val="004A4701"/>
    <w:rsid w:val="004A506A"/>
    <w:rsid w:val="004A52FF"/>
    <w:rsid w:val="004A5C31"/>
    <w:rsid w:val="004A5EC8"/>
    <w:rsid w:val="004A6A7D"/>
    <w:rsid w:val="004A6B2C"/>
    <w:rsid w:val="004A6CEE"/>
    <w:rsid w:val="004A7D21"/>
    <w:rsid w:val="004B0411"/>
    <w:rsid w:val="004B068E"/>
    <w:rsid w:val="004B06E3"/>
    <w:rsid w:val="004B098F"/>
    <w:rsid w:val="004B139C"/>
    <w:rsid w:val="004B15C8"/>
    <w:rsid w:val="004B19F7"/>
    <w:rsid w:val="004B1B32"/>
    <w:rsid w:val="004B2794"/>
    <w:rsid w:val="004B2C00"/>
    <w:rsid w:val="004B2E5B"/>
    <w:rsid w:val="004B3E4F"/>
    <w:rsid w:val="004B439F"/>
    <w:rsid w:val="004B4A6B"/>
    <w:rsid w:val="004B4AB9"/>
    <w:rsid w:val="004B5492"/>
    <w:rsid w:val="004B591B"/>
    <w:rsid w:val="004B59E6"/>
    <w:rsid w:val="004B5EB6"/>
    <w:rsid w:val="004B6AA6"/>
    <w:rsid w:val="004B6E9D"/>
    <w:rsid w:val="004B7597"/>
    <w:rsid w:val="004C0463"/>
    <w:rsid w:val="004C07C8"/>
    <w:rsid w:val="004C0B8E"/>
    <w:rsid w:val="004C1BE4"/>
    <w:rsid w:val="004C1F4A"/>
    <w:rsid w:val="004C20D9"/>
    <w:rsid w:val="004C24D2"/>
    <w:rsid w:val="004C24F2"/>
    <w:rsid w:val="004C25DE"/>
    <w:rsid w:val="004C2F0A"/>
    <w:rsid w:val="004C30AE"/>
    <w:rsid w:val="004C3D7F"/>
    <w:rsid w:val="004C3EE2"/>
    <w:rsid w:val="004C473E"/>
    <w:rsid w:val="004C474D"/>
    <w:rsid w:val="004C49BB"/>
    <w:rsid w:val="004C4F62"/>
    <w:rsid w:val="004C52E5"/>
    <w:rsid w:val="004C5337"/>
    <w:rsid w:val="004C6798"/>
    <w:rsid w:val="004C7D29"/>
    <w:rsid w:val="004D0A8B"/>
    <w:rsid w:val="004D0AFE"/>
    <w:rsid w:val="004D0FB2"/>
    <w:rsid w:val="004D15A0"/>
    <w:rsid w:val="004D2480"/>
    <w:rsid w:val="004D2517"/>
    <w:rsid w:val="004D2A89"/>
    <w:rsid w:val="004D3A74"/>
    <w:rsid w:val="004D3B30"/>
    <w:rsid w:val="004D3C09"/>
    <w:rsid w:val="004D3D1E"/>
    <w:rsid w:val="004D3E1A"/>
    <w:rsid w:val="004D4B47"/>
    <w:rsid w:val="004D4E85"/>
    <w:rsid w:val="004D4FDD"/>
    <w:rsid w:val="004D5169"/>
    <w:rsid w:val="004D5A79"/>
    <w:rsid w:val="004D5FC5"/>
    <w:rsid w:val="004D64A7"/>
    <w:rsid w:val="004D6875"/>
    <w:rsid w:val="004D6F95"/>
    <w:rsid w:val="004D6FA5"/>
    <w:rsid w:val="004D70CA"/>
    <w:rsid w:val="004D7266"/>
    <w:rsid w:val="004D765B"/>
    <w:rsid w:val="004D7C72"/>
    <w:rsid w:val="004D7F52"/>
    <w:rsid w:val="004E0203"/>
    <w:rsid w:val="004E03DC"/>
    <w:rsid w:val="004E08EA"/>
    <w:rsid w:val="004E0A8F"/>
    <w:rsid w:val="004E1011"/>
    <w:rsid w:val="004E134F"/>
    <w:rsid w:val="004E16A0"/>
    <w:rsid w:val="004E16B7"/>
    <w:rsid w:val="004E182D"/>
    <w:rsid w:val="004E1EE7"/>
    <w:rsid w:val="004E222B"/>
    <w:rsid w:val="004E23F3"/>
    <w:rsid w:val="004E27FA"/>
    <w:rsid w:val="004E2A4D"/>
    <w:rsid w:val="004E2B36"/>
    <w:rsid w:val="004E2D13"/>
    <w:rsid w:val="004E35FA"/>
    <w:rsid w:val="004E3A8C"/>
    <w:rsid w:val="004E3C86"/>
    <w:rsid w:val="004E3D6A"/>
    <w:rsid w:val="004E426A"/>
    <w:rsid w:val="004E42CD"/>
    <w:rsid w:val="004E49BE"/>
    <w:rsid w:val="004E4AE8"/>
    <w:rsid w:val="004E4E7E"/>
    <w:rsid w:val="004E4F2D"/>
    <w:rsid w:val="004E50F1"/>
    <w:rsid w:val="004E5950"/>
    <w:rsid w:val="004E5AD2"/>
    <w:rsid w:val="004E5FE8"/>
    <w:rsid w:val="004E6706"/>
    <w:rsid w:val="004E785E"/>
    <w:rsid w:val="004E7DF4"/>
    <w:rsid w:val="004F0689"/>
    <w:rsid w:val="004F1146"/>
    <w:rsid w:val="004F1975"/>
    <w:rsid w:val="004F26F9"/>
    <w:rsid w:val="004F28C9"/>
    <w:rsid w:val="004F31EF"/>
    <w:rsid w:val="004F398B"/>
    <w:rsid w:val="004F3A98"/>
    <w:rsid w:val="004F3FBB"/>
    <w:rsid w:val="004F4656"/>
    <w:rsid w:val="004F514A"/>
    <w:rsid w:val="004F5841"/>
    <w:rsid w:val="004F5BCB"/>
    <w:rsid w:val="004F5C51"/>
    <w:rsid w:val="004F5FFD"/>
    <w:rsid w:val="004F63D5"/>
    <w:rsid w:val="004F778B"/>
    <w:rsid w:val="00500015"/>
    <w:rsid w:val="005003CA"/>
    <w:rsid w:val="00500CE0"/>
    <w:rsid w:val="00500EAE"/>
    <w:rsid w:val="0050125F"/>
    <w:rsid w:val="00501266"/>
    <w:rsid w:val="00501536"/>
    <w:rsid w:val="0050168F"/>
    <w:rsid w:val="00502847"/>
    <w:rsid w:val="00502A58"/>
    <w:rsid w:val="00502B01"/>
    <w:rsid w:val="00502B1A"/>
    <w:rsid w:val="00503C4D"/>
    <w:rsid w:val="00503C55"/>
    <w:rsid w:val="00504C46"/>
    <w:rsid w:val="005054C9"/>
    <w:rsid w:val="00505AE5"/>
    <w:rsid w:val="00505E8B"/>
    <w:rsid w:val="005069A7"/>
    <w:rsid w:val="00506E3E"/>
    <w:rsid w:val="00507959"/>
    <w:rsid w:val="00507D3A"/>
    <w:rsid w:val="0051039A"/>
    <w:rsid w:val="005116C1"/>
    <w:rsid w:val="005116F8"/>
    <w:rsid w:val="005118D6"/>
    <w:rsid w:val="00511933"/>
    <w:rsid w:val="00511A40"/>
    <w:rsid w:val="00513A05"/>
    <w:rsid w:val="00513A86"/>
    <w:rsid w:val="00513EE9"/>
    <w:rsid w:val="00514314"/>
    <w:rsid w:val="005146C7"/>
    <w:rsid w:val="00514776"/>
    <w:rsid w:val="005147A3"/>
    <w:rsid w:val="00514BF1"/>
    <w:rsid w:val="00514EEF"/>
    <w:rsid w:val="00515038"/>
    <w:rsid w:val="005159AD"/>
    <w:rsid w:val="00515D19"/>
    <w:rsid w:val="00516034"/>
    <w:rsid w:val="005166B5"/>
    <w:rsid w:val="00516BA2"/>
    <w:rsid w:val="00516E02"/>
    <w:rsid w:val="005173A1"/>
    <w:rsid w:val="00517DF8"/>
    <w:rsid w:val="00517E96"/>
    <w:rsid w:val="005202CE"/>
    <w:rsid w:val="00520351"/>
    <w:rsid w:val="00520466"/>
    <w:rsid w:val="00520821"/>
    <w:rsid w:val="00520992"/>
    <w:rsid w:val="00520E71"/>
    <w:rsid w:val="00521564"/>
    <w:rsid w:val="0052295B"/>
    <w:rsid w:val="00522FA9"/>
    <w:rsid w:val="005230DD"/>
    <w:rsid w:val="00523A80"/>
    <w:rsid w:val="00523FA6"/>
    <w:rsid w:val="0052449C"/>
    <w:rsid w:val="00524832"/>
    <w:rsid w:val="005251B4"/>
    <w:rsid w:val="00525621"/>
    <w:rsid w:val="00525A92"/>
    <w:rsid w:val="00525BED"/>
    <w:rsid w:val="00525F53"/>
    <w:rsid w:val="0052667F"/>
    <w:rsid w:val="00526BAB"/>
    <w:rsid w:val="00526CB0"/>
    <w:rsid w:val="00526CF5"/>
    <w:rsid w:val="00526D20"/>
    <w:rsid w:val="00527341"/>
    <w:rsid w:val="0052781E"/>
    <w:rsid w:val="0053070D"/>
    <w:rsid w:val="00530779"/>
    <w:rsid w:val="0053094A"/>
    <w:rsid w:val="005309E1"/>
    <w:rsid w:val="005313B5"/>
    <w:rsid w:val="0053180A"/>
    <w:rsid w:val="00531CCA"/>
    <w:rsid w:val="00531DF4"/>
    <w:rsid w:val="00531F05"/>
    <w:rsid w:val="00532397"/>
    <w:rsid w:val="005329C5"/>
    <w:rsid w:val="00532DBF"/>
    <w:rsid w:val="00532E1B"/>
    <w:rsid w:val="00533232"/>
    <w:rsid w:val="0053326D"/>
    <w:rsid w:val="00533605"/>
    <w:rsid w:val="005336C4"/>
    <w:rsid w:val="00533A13"/>
    <w:rsid w:val="00533C23"/>
    <w:rsid w:val="00534246"/>
    <w:rsid w:val="00534E83"/>
    <w:rsid w:val="0053578A"/>
    <w:rsid w:val="005361E1"/>
    <w:rsid w:val="0053640B"/>
    <w:rsid w:val="005371AE"/>
    <w:rsid w:val="00537259"/>
    <w:rsid w:val="005379C2"/>
    <w:rsid w:val="00537D6A"/>
    <w:rsid w:val="00537F5F"/>
    <w:rsid w:val="0054001B"/>
    <w:rsid w:val="00540138"/>
    <w:rsid w:val="005408BC"/>
    <w:rsid w:val="00540B35"/>
    <w:rsid w:val="00541245"/>
    <w:rsid w:val="0054176F"/>
    <w:rsid w:val="00541C70"/>
    <w:rsid w:val="00541F68"/>
    <w:rsid w:val="005422EE"/>
    <w:rsid w:val="005426BE"/>
    <w:rsid w:val="00542854"/>
    <w:rsid w:val="00542B41"/>
    <w:rsid w:val="00542D03"/>
    <w:rsid w:val="005432C3"/>
    <w:rsid w:val="00543BD5"/>
    <w:rsid w:val="00543CB5"/>
    <w:rsid w:val="00543CF6"/>
    <w:rsid w:val="00544340"/>
    <w:rsid w:val="0054449F"/>
    <w:rsid w:val="0054477B"/>
    <w:rsid w:val="0054495E"/>
    <w:rsid w:val="00544C6B"/>
    <w:rsid w:val="00545029"/>
    <w:rsid w:val="00545396"/>
    <w:rsid w:val="005456C4"/>
    <w:rsid w:val="0054583C"/>
    <w:rsid w:val="0054597E"/>
    <w:rsid w:val="005460B5"/>
    <w:rsid w:val="005467A1"/>
    <w:rsid w:val="00546990"/>
    <w:rsid w:val="00546A3C"/>
    <w:rsid w:val="00546F31"/>
    <w:rsid w:val="0055031C"/>
    <w:rsid w:val="0055067F"/>
    <w:rsid w:val="005506E2"/>
    <w:rsid w:val="005508B9"/>
    <w:rsid w:val="005509C8"/>
    <w:rsid w:val="005514F3"/>
    <w:rsid w:val="00551E25"/>
    <w:rsid w:val="00552A8E"/>
    <w:rsid w:val="00553844"/>
    <w:rsid w:val="00553930"/>
    <w:rsid w:val="00553D54"/>
    <w:rsid w:val="005551C4"/>
    <w:rsid w:val="00555AA1"/>
    <w:rsid w:val="005560F4"/>
    <w:rsid w:val="0055693C"/>
    <w:rsid w:val="00556A9A"/>
    <w:rsid w:val="00556BF1"/>
    <w:rsid w:val="00556E14"/>
    <w:rsid w:val="00556FB3"/>
    <w:rsid w:val="00557799"/>
    <w:rsid w:val="00557937"/>
    <w:rsid w:val="00557E47"/>
    <w:rsid w:val="00557EFA"/>
    <w:rsid w:val="00557F44"/>
    <w:rsid w:val="005602D5"/>
    <w:rsid w:val="00560445"/>
    <w:rsid w:val="0056046D"/>
    <w:rsid w:val="00561379"/>
    <w:rsid w:val="00562498"/>
    <w:rsid w:val="0056392D"/>
    <w:rsid w:val="00563A8A"/>
    <w:rsid w:val="00563C9F"/>
    <w:rsid w:val="0056419F"/>
    <w:rsid w:val="00564824"/>
    <w:rsid w:val="00564C5F"/>
    <w:rsid w:val="00565278"/>
    <w:rsid w:val="00565517"/>
    <w:rsid w:val="00566399"/>
    <w:rsid w:val="00567017"/>
    <w:rsid w:val="005675BD"/>
    <w:rsid w:val="00567F40"/>
    <w:rsid w:val="00570320"/>
    <w:rsid w:val="00571835"/>
    <w:rsid w:val="0057258E"/>
    <w:rsid w:val="00572611"/>
    <w:rsid w:val="00572796"/>
    <w:rsid w:val="00572B2F"/>
    <w:rsid w:val="00572BA9"/>
    <w:rsid w:val="00573449"/>
    <w:rsid w:val="00573653"/>
    <w:rsid w:val="005739D4"/>
    <w:rsid w:val="00574520"/>
    <w:rsid w:val="00575BFF"/>
    <w:rsid w:val="00576229"/>
    <w:rsid w:val="0057633B"/>
    <w:rsid w:val="005767E7"/>
    <w:rsid w:val="005769E7"/>
    <w:rsid w:val="00576E1F"/>
    <w:rsid w:val="00576E24"/>
    <w:rsid w:val="0057739F"/>
    <w:rsid w:val="005776D5"/>
    <w:rsid w:val="00577928"/>
    <w:rsid w:val="0058000D"/>
    <w:rsid w:val="00580222"/>
    <w:rsid w:val="00580B72"/>
    <w:rsid w:val="00580BC4"/>
    <w:rsid w:val="00580F65"/>
    <w:rsid w:val="0058129F"/>
    <w:rsid w:val="00582580"/>
    <w:rsid w:val="00582EEF"/>
    <w:rsid w:val="0058390B"/>
    <w:rsid w:val="00583FD7"/>
    <w:rsid w:val="00584291"/>
    <w:rsid w:val="005846BE"/>
    <w:rsid w:val="005849A5"/>
    <w:rsid w:val="0058554A"/>
    <w:rsid w:val="00585974"/>
    <w:rsid w:val="005859E0"/>
    <w:rsid w:val="00586331"/>
    <w:rsid w:val="0058651E"/>
    <w:rsid w:val="00586F07"/>
    <w:rsid w:val="005879D9"/>
    <w:rsid w:val="005900A1"/>
    <w:rsid w:val="00590644"/>
    <w:rsid w:val="00590D69"/>
    <w:rsid w:val="00591359"/>
    <w:rsid w:val="005918D3"/>
    <w:rsid w:val="005920EA"/>
    <w:rsid w:val="00592302"/>
    <w:rsid w:val="00592544"/>
    <w:rsid w:val="0059258E"/>
    <w:rsid w:val="005925D9"/>
    <w:rsid w:val="00592BAC"/>
    <w:rsid w:val="00592D54"/>
    <w:rsid w:val="00593406"/>
    <w:rsid w:val="005938FA"/>
    <w:rsid w:val="005940EB"/>
    <w:rsid w:val="005942D2"/>
    <w:rsid w:val="00594860"/>
    <w:rsid w:val="00594A8D"/>
    <w:rsid w:val="00594C44"/>
    <w:rsid w:val="00594D32"/>
    <w:rsid w:val="00594EFF"/>
    <w:rsid w:val="005961AF"/>
    <w:rsid w:val="00596507"/>
    <w:rsid w:val="00596540"/>
    <w:rsid w:val="00596833"/>
    <w:rsid w:val="00596C0F"/>
    <w:rsid w:val="00596E52"/>
    <w:rsid w:val="0059760C"/>
    <w:rsid w:val="0059797C"/>
    <w:rsid w:val="005979ED"/>
    <w:rsid w:val="00597B6B"/>
    <w:rsid w:val="00597D34"/>
    <w:rsid w:val="005A0850"/>
    <w:rsid w:val="005A0CE1"/>
    <w:rsid w:val="005A1EAC"/>
    <w:rsid w:val="005A2018"/>
    <w:rsid w:val="005A237A"/>
    <w:rsid w:val="005A2619"/>
    <w:rsid w:val="005A364F"/>
    <w:rsid w:val="005A36DC"/>
    <w:rsid w:val="005A37A4"/>
    <w:rsid w:val="005A3860"/>
    <w:rsid w:val="005A3EDF"/>
    <w:rsid w:val="005A4273"/>
    <w:rsid w:val="005A4C62"/>
    <w:rsid w:val="005A5302"/>
    <w:rsid w:val="005A554C"/>
    <w:rsid w:val="005A5848"/>
    <w:rsid w:val="005A5C08"/>
    <w:rsid w:val="005A5D4C"/>
    <w:rsid w:val="005A5E8B"/>
    <w:rsid w:val="005A6531"/>
    <w:rsid w:val="005A6614"/>
    <w:rsid w:val="005A68A2"/>
    <w:rsid w:val="005A68B6"/>
    <w:rsid w:val="005A7203"/>
    <w:rsid w:val="005A7B5A"/>
    <w:rsid w:val="005A7C24"/>
    <w:rsid w:val="005A7DB8"/>
    <w:rsid w:val="005A7E65"/>
    <w:rsid w:val="005A7ED0"/>
    <w:rsid w:val="005B099A"/>
    <w:rsid w:val="005B0D96"/>
    <w:rsid w:val="005B1206"/>
    <w:rsid w:val="005B17E1"/>
    <w:rsid w:val="005B1922"/>
    <w:rsid w:val="005B1A62"/>
    <w:rsid w:val="005B1E97"/>
    <w:rsid w:val="005B245D"/>
    <w:rsid w:val="005B250B"/>
    <w:rsid w:val="005B2BDE"/>
    <w:rsid w:val="005B32A7"/>
    <w:rsid w:val="005B407E"/>
    <w:rsid w:val="005B4514"/>
    <w:rsid w:val="005B53BE"/>
    <w:rsid w:val="005B5D3C"/>
    <w:rsid w:val="005B63A7"/>
    <w:rsid w:val="005B68CB"/>
    <w:rsid w:val="005B73F5"/>
    <w:rsid w:val="005C0429"/>
    <w:rsid w:val="005C15D9"/>
    <w:rsid w:val="005C1BDC"/>
    <w:rsid w:val="005C1F9C"/>
    <w:rsid w:val="005C2135"/>
    <w:rsid w:val="005C215A"/>
    <w:rsid w:val="005C21AE"/>
    <w:rsid w:val="005C22D8"/>
    <w:rsid w:val="005C2310"/>
    <w:rsid w:val="005C23BD"/>
    <w:rsid w:val="005C263A"/>
    <w:rsid w:val="005C2C28"/>
    <w:rsid w:val="005C31B6"/>
    <w:rsid w:val="005C3AE2"/>
    <w:rsid w:val="005C3B99"/>
    <w:rsid w:val="005C471F"/>
    <w:rsid w:val="005C4771"/>
    <w:rsid w:val="005C48E4"/>
    <w:rsid w:val="005C4EAC"/>
    <w:rsid w:val="005C5317"/>
    <w:rsid w:val="005C5BF2"/>
    <w:rsid w:val="005C5D2A"/>
    <w:rsid w:val="005C6264"/>
    <w:rsid w:val="005C63AB"/>
    <w:rsid w:val="005C646B"/>
    <w:rsid w:val="005C6608"/>
    <w:rsid w:val="005C6C33"/>
    <w:rsid w:val="005C711F"/>
    <w:rsid w:val="005C7D60"/>
    <w:rsid w:val="005C7E85"/>
    <w:rsid w:val="005D0388"/>
    <w:rsid w:val="005D0474"/>
    <w:rsid w:val="005D0C4D"/>
    <w:rsid w:val="005D0E39"/>
    <w:rsid w:val="005D0EF7"/>
    <w:rsid w:val="005D109B"/>
    <w:rsid w:val="005D1629"/>
    <w:rsid w:val="005D166C"/>
    <w:rsid w:val="005D220D"/>
    <w:rsid w:val="005D2252"/>
    <w:rsid w:val="005D246A"/>
    <w:rsid w:val="005D2F2C"/>
    <w:rsid w:val="005D3689"/>
    <w:rsid w:val="005D3704"/>
    <w:rsid w:val="005D3AE3"/>
    <w:rsid w:val="005D40B6"/>
    <w:rsid w:val="005D4653"/>
    <w:rsid w:val="005D47C2"/>
    <w:rsid w:val="005D4BD6"/>
    <w:rsid w:val="005D4E64"/>
    <w:rsid w:val="005D51CD"/>
    <w:rsid w:val="005D64A0"/>
    <w:rsid w:val="005D65BB"/>
    <w:rsid w:val="005D66C9"/>
    <w:rsid w:val="005D676E"/>
    <w:rsid w:val="005D707B"/>
    <w:rsid w:val="005D74F9"/>
    <w:rsid w:val="005D7AF6"/>
    <w:rsid w:val="005D7EEA"/>
    <w:rsid w:val="005E0AE7"/>
    <w:rsid w:val="005E105A"/>
    <w:rsid w:val="005E1352"/>
    <w:rsid w:val="005E1356"/>
    <w:rsid w:val="005E17FF"/>
    <w:rsid w:val="005E2240"/>
    <w:rsid w:val="005E2E9B"/>
    <w:rsid w:val="005E2F87"/>
    <w:rsid w:val="005E362A"/>
    <w:rsid w:val="005E3B08"/>
    <w:rsid w:val="005E3CEB"/>
    <w:rsid w:val="005E4AC6"/>
    <w:rsid w:val="005E4ADB"/>
    <w:rsid w:val="005E5732"/>
    <w:rsid w:val="005E5A9C"/>
    <w:rsid w:val="005E5AC2"/>
    <w:rsid w:val="005E69E1"/>
    <w:rsid w:val="005E6D1F"/>
    <w:rsid w:val="005E734A"/>
    <w:rsid w:val="005E7C1D"/>
    <w:rsid w:val="005F009B"/>
    <w:rsid w:val="005F0256"/>
    <w:rsid w:val="005F025E"/>
    <w:rsid w:val="005F0A9E"/>
    <w:rsid w:val="005F0EBD"/>
    <w:rsid w:val="005F1064"/>
    <w:rsid w:val="005F1236"/>
    <w:rsid w:val="005F14AA"/>
    <w:rsid w:val="005F1CE4"/>
    <w:rsid w:val="005F26C3"/>
    <w:rsid w:val="005F3AFE"/>
    <w:rsid w:val="005F3D05"/>
    <w:rsid w:val="005F40C3"/>
    <w:rsid w:val="005F41FE"/>
    <w:rsid w:val="005F59FB"/>
    <w:rsid w:val="005F6554"/>
    <w:rsid w:val="005F75E9"/>
    <w:rsid w:val="00600225"/>
    <w:rsid w:val="00600594"/>
    <w:rsid w:val="00600809"/>
    <w:rsid w:val="00600E67"/>
    <w:rsid w:val="00601138"/>
    <w:rsid w:val="00601212"/>
    <w:rsid w:val="006016CD"/>
    <w:rsid w:val="00601BD3"/>
    <w:rsid w:val="00602EDA"/>
    <w:rsid w:val="006030D0"/>
    <w:rsid w:val="006034AB"/>
    <w:rsid w:val="00603F88"/>
    <w:rsid w:val="0060442C"/>
    <w:rsid w:val="00604726"/>
    <w:rsid w:val="00604822"/>
    <w:rsid w:val="00604913"/>
    <w:rsid w:val="00604B69"/>
    <w:rsid w:val="00605576"/>
    <w:rsid w:val="0060560D"/>
    <w:rsid w:val="00605ECE"/>
    <w:rsid w:val="00606B60"/>
    <w:rsid w:val="00606C88"/>
    <w:rsid w:val="00607061"/>
    <w:rsid w:val="00607259"/>
    <w:rsid w:val="00607657"/>
    <w:rsid w:val="006104D4"/>
    <w:rsid w:val="00610A37"/>
    <w:rsid w:val="00610B40"/>
    <w:rsid w:val="00610B8B"/>
    <w:rsid w:val="00610F35"/>
    <w:rsid w:val="0061136F"/>
    <w:rsid w:val="006115BA"/>
    <w:rsid w:val="00611835"/>
    <w:rsid w:val="006118D6"/>
    <w:rsid w:val="00611D39"/>
    <w:rsid w:val="00612D9B"/>
    <w:rsid w:val="006131FE"/>
    <w:rsid w:val="00613202"/>
    <w:rsid w:val="00613DFB"/>
    <w:rsid w:val="00613E2A"/>
    <w:rsid w:val="00614405"/>
    <w:rsid w:val="00614DC0"/>
    <w:rsid w:val="00614F36"/>
    <w:rsid w:val="00614F92"/>
    <w:rsid w:val="00615087"/>
    <w:rsid w:val="006154D9"/>
    <w:rsid w:val="00615AE1"/>
    <w:rsid w:val="00615BA1"/>
    <w:rsid w:val="006162E1"/>
    <w:rsid w:val="0061630F"/>
    <w:rsid w:val="00616F95"/>
    <w:rsid w:val="00617302"/>
    <w:rsid w:val="006174BC"/>
    <w:rsid w:val="006175B8"/>
    <w:rsid w:val="00617931"/>
    <w:rsid w:val="00620195"/>
    <w:rsid w:val="006202B3"/>
    <w:rsid w:val="006204FE"/>
    <w:rsid w:val="00620589"/>
    <w:rsid w:val="00620CE2"/>
    <w:rsid w:val="006212E2"/>
    <w:rsid w:val="00621430"/>
    <w:rsid w:val="00621B12"/>
    <w:rsid w:val="0062233D"/>
    <w:rsid w:val="006226A2"/>
    <w:rsid w:val="00622FA6"/>
    <w:rsid w:val="00622FF7"/>
    <w:rsid w:val="00623082"/>
    <w:rsid w:val="006230F3"/>
    <w:rsid w:val="0062327F"/>
    <w:rsid w:val="00623410"/>
    <w:rsid w:val="00623A3B"/>
    <w:rsid w:val="00624CB5"/>
    <w:rsid w:val="00624EA0"/>
    <w:rsid w:val="006264CF"/>
    <w:rsid w:val="00626608"/>
    <w:rsid w:val="00626A53"/>
    <w:rsid w:val="0062726E"/>
    <w:rsid w:val="006310B1"/>
    <w:rsid w:val="00631410"/>
    <w:rsid w:val="0063196E"/>
    <w:rsid w:val="00632426"/>
    <w:rsid w:val="006333FD"/>
    <w:rsid w:val="00634330"/>
    <w:rsid w:val="00635170"/>
    <w:rsid w:val="0063528A"/>
    <w:rsid w:val="00635737"/>
    <w:rsid w:val="00635926"/>
    <w:rsid w:val="00635ACB"/>
    <w:rsid w:val="00635CC2"/>
    <w:rsid w:val="00635D49"/>
    <w:rsid w:val="00636AA5"/>
    <w:rsid w:val="00636F68"/>
    <w:rsid w:val="0063702F"/>
    <w:rsid w:val="006373DD"/>
    <w:rsid w:val="00637503"/>
    <w:rsid w:val="00637D2D"/>
    <w:rsid w:val="00637F9C"/>
    <w:rsid w:val="00640BB7"/>
    <w:rsid w:val="00641889"/>
    <w:rsid w:val="00641D33"/>
    <w:rsid w:val="00641E1A"/>
    <w:rsid w:val="0064296C"/>
    <w:rsid w:val="0064298F"/>
    <w:rsid w:val="00642AA5"/>
    <w:rsid w:val="00642B29"/>
    <w:rsid w:val="00643730"/>
    <w:rsid w:val="00643782"/>
    <w:rsid w:val="0064380D"/>
    <w:rsid w:val="00643D2F"/>
    <w:rsid w:val="00643F05"/>
    <w:rsid w:val="0064411B"/>
    <w:rsid w:val="006443B7"/>
    <w:rsid w:val="006443BC"/>
    <w:rsid w:val="00644C1E"/>
    <w:rsid w:val="006450FE"/>
    <w:rsid w:val="006450FF"/>
    <w:rsid w:val="00645446"/>
    <w:rsid w:val="00645E44"/>
    <w:rsid w:val="00645EDD"/>
    <w:rsid w:val="00646A52"/>
    <w:rsid w:val="00646AF6"/>
    <w:rsid w:val="00646B66"/>
    <w:rsid w:val="00646EF8"/>
    <w:rsid w:val="006505C6"/>
    <w:rsid w:val="00651DD7"/>
    <w:rsid w:val="006531A3"/>
    <w:rsid w:val="00654590"/>
    <w:rsid w:val="00654C82"/>
    <w:rsid w:val="00654CF7"/>
    <w:rsid w:val="00654E1B"/>
    <w:rsid w:val="0065502F"/>
    <w:rsid w:val="0065563E"/>
    <w:rsid w:val="006559EB"/>
    <w:rsid w:val="00655A90"/>
    <w:rsid w:val="006560E5"/>
    <w:rsid w:val="006566FA"/>
    <w:rsid w:val="00656F1E"/>
    <w:rsid w:val="0065713A"/>
    <w:rsid w:val="00657773"/>
    <w:rsid w:val="00657928"/>
    <w:rsid w:val="00657982"/>
    <w:rsid w:val="006602C1"/>
    <w:rsid w:val="00660C9C"/>
    <w:rsid w:val="00661157"/>
    <w:rsid w:val="00661E58"/>
    <w:rsid w:val="00662036"/>
    <w:rsid w:val="00662FB8"/>
    <w:rsid w:val="006631D6"/>
    <w:rsid w:val="006631DF"/>
    <w:rsid w:val="0066335F"/>
    <w:rsid w:val="00663820"/>
    <w:rsid w:val="00663DEB"/>
    <w:rsid w:val="00664174"/>
    <w:rsid w:val="00664999"/>
    <w:rsid w:val="00664A47"/>
    <w:rsid w:val="00664BC8"/>
    <w:rsid w:val="00665CC7"/>
    <w:rsid w:val="00665ED4"/>
    <w:rsid w:val="006664C6"/>
    <w:rsid w:val="00666D6B"/>
    <w:rsid w:val="00667205"/>
    <w:rsid w:val="006677CA"/>
    <w:rsid w:val="00670179"/>
    <w:rsid w:val="0067035C"/>
    <w:rsid w:val="006703DD"/>
    <w:rsid w:val="006704E3"/>
    <w:rsid w:val="00670A25"/>
    <w:rsid w:val="00670C1C"/>
    <w:rsid w:val="00670D24"/>
    <w:rsid w:val="00670D39"/>
    <w:rsid w:val="00671066"/>
    <w:rsid w:val="0067151A"/>
    <w:rsid w:val="00671549"/>
    <w:rsid w:val="006716B8"/>
    <w:rsid w:val="00672857"/>
    <w:rsid w:val="00672A50"/>
    <w:rsid w:val="00673249"/>
    <w:rsid w:val="00674065"/>
    <w:rsid w:val="006742DC"/>
    <w:rsid w:val="00674385"/>
    <w:rsid w:val="006749DA"/>
    <w:rsid w:val="00675231"/>
    <w:rsid w:val="00675A68"/>
    <w:rsid w:val="006765B0"/>
    <w:rsid w:val="0067694A"/>
    <w:rsid w:val="00676E38"/>
    <w:rsid w:val="0067769D"/>
    <w:rsid w:val="006802B9"/>
    <w:rsid w:val="0068041B"/>
    <w:rsid w:val="006805BB"/>
    <w:rsid w:val="006806B0"/>
    <w:rsid w:val="00680CA3"/>
    <w:rsid w:val="00680E45"/>
    <w:rsid w:val="00680F63"/>
    <w:rsid w:val="00681048"/>
    <w:rsid w:val="006811C7"/>
    <w:rsid w:val="00681A91"/>
    <w:rsid w:val="00681E09"/>
    <w:rsid w:val="00682201"/>
    <w:rsid w:val="00682DA9"/>
    <w:rsid w:val="00683821"/>
    <w:rsid w:val="00683B27"/>
    <w:rsid w:val="00683CB6"/>
    <w:rsid w:val="00684C56"/>
    <w:rsid w:val="00685444"/>
    <w:rsid w:val="006854FF"/>
    <w:rsid w:val="00685C0F"/>
    <w:rsid w:val="0068608C"/>
    <w:rsid w:val="0068691D"/>
    <w:rsid w:val="00686F8D"/>
    <w:rsid w:val="00690174"/>
    <w:rsid w:val="00691959"/>
    <w:rsid w:val="00691B2F"/>
    <w:rsid w:val="00691C34"/>
    <w:rsid w:val="00691CFA"/>
    <w:rsid w:val="006924BE"/>
    <w:rsid w:val="006926DC"/>
    <w:rsid w:val="00692ABA"/>
    <w:rsid w:val="00692EA7"/>
    <w:rsid w:val="00692EEF"/>
    <w:rsid w:val="00693933"/>
    <w:rsid w:val="00693BA5"/>
    <w:rsid w:val="00693F40"/>
    <w:rsid w:val="00694B8F"/>
    <w:rsid w:val="00694D2E"/>
    <w:rsid w:val="006958CA"/>
    <w:rsid w:val="006961D5"/>
    <w:rsid w:val="00696613"/>
    <w:rsid w:val="00696B23"/>
    <w:rsid w:val="00696DF0"/>
    <w:rsid w:val="006972E5"/>
    <w:rsid w:val="00697A07"/>
    <w:rsid w:val="00697D07"/>
    <w:rsid w:val="006A0390"/>
    <w:rsid w:val="006A0681"/>
    <w:rsid w:val="006A0708"/>
    <w:rsid w:val="006A0D6C"/>
    <w:rsid w:val="006A0F87"/>
    <w:rsid w:val="006A101F"/>
    <w:rsid w:val="006A11E6"/>
    <w:rsid w:val="006A1D1D"/>
    <w:rsid w:val="006A1FAC"/>
    <w:rsid w:val="006A39E1"/>
    <w:rsid w:val="006A4065"/>
    <w:rsid w:val="006A431E"/>
    <w:rsid w:val="006A4667"/>
    <w:rsid w:val="006A4904"/>
    <w:rsid w:val="006A51CA"/>
    <w:rsid w:val="006A562C"/>
    <w:rsid w:val="006A59B4"/>
    <w:rsid w:val="006A6373"/>
    <w:rsid w:val="006A66BB"/>
    <w:rsid w:val="006A6890"/>
    <w:rsid w:val="006A6D4C"/>
    <w:rsid w:val="006A7432"/>
    <w:rsid w:val="006B042B"/>
    <w:rsid w:val="006B0991"/>
    <w:rsid w:val="006B1232"/>
    <w:rsid w:val="006B12D3"/>
    <w:rsid w:val="006B183F"/>
    <w:rsid w:val="006B2043"/>
    <w:rsid w:val="006B20FB"/>
    <w:rsid w:val="006B2A30"/>
    <w:rsid w:val="006B2B83"/>
    <w:rsid w:val="006B331D"/>
    <w:rsid w:val="006B340B"/>
    <w:rsid w:val="006B3672"/>
    <w:rsid w:val="006B3C03"/>
    <w:rsid w:val="006B4413"/>
    <w:rsid w:val="006B5F26"/>
    <w:rsid w:val="006B6B46"/>
    <w:rsid w:val="006B795C"/>
    <w:rsid w:val="006C07E3"/>
    <w:rsid w:val="006C0D4F"/>
    <w:rsid w:val="006C147F"/>
    <w:rsid w:val="006C1A92"/>
    <w:rsid w:val="006C2179"/>
    <w:rsid w:val="006C24D9"/>
    <w:rsid w:val="006C35A9"/>
    <w:rsid w:val="006C3DBB"/>
    <w:rsid w:val="006C4733"/>
    <w:rsid w:val="006C5ABA"/>
    <w:rsid w:val="006C60C7"/>
    <w:rsid w:val="006C6595"/>
    <w:rsid w:val="006C6721"/>
    <w:rsid w:val="006C69F2"/>
    <w:rsid w:val="006C6B0D"/>
    <w:rsid w:val="006C6C70"/>
    <w:rsid w:val="006C6D6D"/>
    <w:rsid w:val="006C6E1D"/>
    <w:rsid w:val="006C6E49"/>
    <w:rsid w:val="006C6FF7"/>
    <w:rsid w:val="006C730D"/>
    <w:rsid w:val="006D0100"/>
    <w:rsid w:val="006D10CE"/>
    <w:rsid w:val="006D1770"/>
    <w:rsid w:val="006D1DBC"/>
    <w:rsid w:val="006D1DFD"/>
    <w:rsid w:val="006D2749"/>
    <w:rsid w:val="006D3093"/>
    <w:rsid w:val="006D31E2"/>
    <w:rsid w:val="006D338E"/>
    <w:rsid w:val="006D3F59"/>
    <w:rsid w:val="006D40F4"/>
    <w:rsid w:val="006D44F7"/>
    <w:rsid w:val="006D47AF"/>
    <w:rsid w:val="006D488F"/>
    <w:rsid w:val="006D5587"/>
    <w:rsid w:val="006D694B"/>
    <w:rsid w:val="006D6C75"/>
    <w:rsid w:val="006D7262"/>
    <w:rsid w:val="006D782B"/>
    <w:rsid w:val="006D7E9B"/>
    <w:rsid w:val="006E11AE"/>
    <w:rsid w:val="006E15A8"/>
    <w:rsid w:val="006E21CC"/>
    <w:rsid w:val="006E271A"/>
    <w:rsid w:val="006E2781"/>
    <w:rsid w:val="006E2B8F"/>
    <w:rsid w:val="006E3024"/>
    <w:rsid w:val="006E3C7A"/>
    <w:rsid w:val="006E4799"/>
    <w:rsid w:val="006E4BF2"/>
    <w:rsid w:val="006E4E7F"/>
    <w:rsid w:val="006E55EC"/>
    <w:rsid w:val="006E569C"/>
    <w:rsid w:val="006E57C8"/>
    <w:rsid w:val="006E62BE"/>
    <w:rsid w:val="006E62C5"/>
    <w:rsid w:val="006E6E23"/>
    <w:rsid w:val="006E6F8A"/>
    <w:rsid w:val="006E7920"/>
    <w:rsid w:val="006F001C"/>
    <w:rsid w:val="006F0C8F"/>
    <w:rsid w:val="006F0CAB"/>
    <w:rsid w:val="006F0F9E"/>
    <w:rsid w:val="006F10F1"/>
    <w:rsid w:val="006F13B9"/>
    <w:rsid w:val="006F1983"/>
    <w:rsid w:val="006F2514"/>
    <w:rsid w:val="006F2A58"/>
    <w:rsid w:val="006F3B41"/>
    <w:rsid w:val="006F3B5C"/>
    <w:rsid w:val="006F3B5D"/>
    <w:rsid w:val="006F3D83"/>
    <w:rsid w:val="006F40B2"/>
    <w:rsid w:val="006F4623"/>
    <w:rsid w:val="006F54FA"/>
    <w:rsid w:val="006F59EC"/>
    <w:rsid w:val="006F5C15"/>
    <w:rsid w:val="006F5F6C"/>
    <w:rsid w:val="006F6885"/>
    <w:rsid w:val="006F708D"/>
    <w:rsid w:val="006F73C8"/>
    <w:rsid w:val="006F7B62"/>
    <w:rsid w:val="006F7D0B"/>
    <w:rsid w:val="006F7E34"/>
    <w:rsid w:val="006F7FE6"/>
    <w:rsid w:val="00700018"/>
    <w:rsid w:val="007000AE"/>
    <w:rsid w:val="00701343"/>
    <w:rsid w:val="00701867"/>
    <w:rsid w:val="007024E1"/>
    <w:rsid w:val="00702703"/>
    <w:rsid w:val="0070280E"/>
    <w:rsid w:val="00703076"/>
    <w:rsid w:val="0070328B"/>
    <w:rsid w:val="00703793"/>
    <w:rsid w:val="00704050"/>
    <w:rsid w:val="007045F3"/>
    <w:rsid w:val="007047EA"/>
    <w:rsid w:val="007054F8"/>
    <w:rsid w:val="007055E1"/>
    <w:rsid w:val="00705EE4"/>
    <w:rsid w:val="0070650B"/>
    <w:rsid w:val="00706568"/>
    <w:rsid w:val="00706B58"/>
    <w:rsid w:val="00706D13"/>
    <w:rsid w:val="00707447"/>
    <w:rsid w:val="00707505"/>
    <w:rsid w:val="00707E55"/>
    <w:rsid w:val="00710EAC"/>
    <w:rsid w:val="00711008"/>
    <w:rsid w:val="00711EE6"/>
    <w:rsid w:val="007126C1"/>
    <w:rsid w:val="007127C1"/>
    <w:rsid w:val="00712D2A"/>
    <w:rsid w:val="007131F6"/>
    <w:rsid w:val="007132F9"/>
    <w:rsid w:val="00713964"/>
    <w:rsid w:val="00713D58"/>
    <w:rsid w:val="00713F16"/>
    <w:rsid w:val="007142C7"/>
    <w:rsid w:val="007143E5"/>
    <w:rsid w:val="007148B3"/>
    <w:rsid w:val="0071494E"/>
    <w:rsid w:val="0071508E"/>
    <w:rsid w:val="007155C3"/>
    <w:rsid w:val="00715A29"/>
    <w:rsid w:val="00716052"/>
    <w:rsid w:val="00716E36"/>
    <w:rsid w:val="00716EAB"/>
    <w:rsid w:val="0071736D"/>
    <w:rsid w:val="00720732"/>
    <w:rsid w:val="00720F08"/>
    <w:rsid w:val="00721025"/>
    <w:rsid w:val="0072192A"/>
    <w:rsid w:val="00721B18"/>
    <w:rsid w:val="00721FC2"/>
    <w:rsid w:val="0072292C"/>
    <w:rsid w:val="007239C7"/>
    <w:rsid w:val="00724038"/>
    <w:rsid w:val="007241BE"/>
    <w:rsid w:val="0072461D"/>
    <w:rsid w:val="00724720"/>
    <w:rsid w:val="00724E68"/>
    <w:rsid w:val="00724ED9"/>
    <w:rsid w:val="007250E3"/>
    <w:rsid w:val="00725327"/>
    <w:rsid w:val="00725548"/>
    <w:rsid w:val="00725771"/>
    <w:rsid w:val="0072618F"/>
    <w:rsid w:val="0072663E"/>
    <w:rsid w:val="0073013A"/>
    <w:rsid w:val="00730594"/>
    <w:rsid w:val="00731221"/>
    <w:rsid w:val="00731D02"/>
    <w:rsid w:val="00731D20"/>
    <w:rsid w:val="00732338"/>
    <w:rsid w:val="007328D2"/>
    <w:rsid w:val="00732C16"/>
    <w:rsid w:val="00732C1A"/>
    <w:rsid w:val="0073320D"/>
    <w:rsid w:val="007332D3"/>
    <w:rsid w:val="0073374D"/>
    <w:rsid w:val="007342B7"/>
    <w:rsid w:val="0073458C"/>
    <w:rsid w:val="00734603"/>
    <w:rsid w:val="00735875"/>
    <w:rsid w:val="007359AD"/>
    <w:rsid w:val="00735B4B"/>
    <w:rsid w:val="007360CA"/>
    <w:rsid w:val="0073743E"/>
    <w:rsid w:val="00741066"/>
    <w:rsid w:val="00741147"/>
    <w:rsid w:val="007417DB"/>
    <w:rsid w:val="00742805"/>
    <w:rsid w:val="00742D24"/>
    <w:rsid w:val="00742D51"/>
    <w:rsid w:val="00742E3D"/>
    <w:rsid w:val="0074305A"/>
    <w:rsid w:val="00743A53"/>
    <w:rsid w:val="00743AB3"/>
    <w:rsid w:val="00743C5E"/>
    <w:rsid w:val="00743E7F"/>
    <w:rsid w:val="00743F06"/>
    <w:rsid w:val="00744922"/>
    <w:rsid w:val="007451C9"/>
    <w:rsid w:val="007453B1"/>
    <w:rsid w:val="0074576E"/>
    <w:rsid w:val="00745BA6"/>
    <w:rsid w:val="00745D39"/>
    <w:rsid w:val="0074638F"/>
    <w:rsid w:val="007466E8"/>
    <w:rsid w:val="00746ED0"/>
    <w:rsid w:val="007470E5"/>
    <w:rsid w:val="0074723E"/>
    <w:rsid w:val="007472BC"/>
    <w:rsid w:val="00747B6E"/>
    <w:rsid w:val="00747C81"/>
    <w:rsid w:val="00747CC4"/>
    <w:rsid w:val="007503F3"/>
    <w:rsid w:val="00750F5A"/>
    <w:rsid w:val="007510C1"/>
    <w:rsid w:val="00751387"/>
    <w:rsid w:val="00751964"/>
    <w:rsid w:val="00751A53"/>
    <w:rsid w:val="00751D43"/>
    <w:rsid w:val="00751E2B"/>
    <w:rsid w:val="0075297A"/>
    <w:rsid w:val="00752AB4"/>
    <w:rsid w:val="00752C2E"/>
    <w:rsid w:val="00752CAE"/>
    <w:rsid w:val="00753322"/>
    <w:rsid w:val="00753463"/>
    <w:rsid w:val="007540C0"/>
    <w:rsid w:val="0075414F"/>
    <w:rsid w:val="007546AF"/>
    <w:rsid w:val="00754A80"/>
    <w:rsid w:val="00754CD0"/>
    <w:rsid w:val="00754EA1"/>
    <w:rsid w:val="007553E9"/>
    <w:rsid w:val="00755563"/>
    <w:rsid w:val="00755CCE"/>
    <w:rsid w:val="00755F55"/>
    <w:rsid w:val="007561C6"/>
    <w:rsid w:val="00756369"/>
    <w:rsid w:val="0075715B"/>
    <w:rsid w:val="00757696"/>
    <w:rsid w:val="00757836"/>
    <w:rsid w:val="007600BD"/>
    <w:rsid w:val="00760E27"/>
    <w:rsid w:val="00760FF2"/>
    <w:rsid w:val="00761F60"/>
    <w:rsid w:val="007626AF"/>
    <w:rsid w:val="00762BF4"/>
    <w:rsid w:val="00763088"/>
    <w:rsid w:val="0076376E"/>
    <w:rsid w:val="00763865"/>
    <w:rsid w:val="00763935"/>
    <w:rsid w:val="00763B01"/>
    <w:rsid w:val="00763DCA"/>
    <w:rsid w:val="00764F71"/>
    <w:rsid w:val="007658F4"/>
    <w:rsid w:val="0076598B"/>
    <w:rsid w:val="00765CE3"/>
    <w:rsid w:val="007662B6"/>
    <w:rsid w:val="00766434"/>
    <w:rsid w:val="007666EE"/>
    <w:rsid w:val="00766709"/>
    <w:rsid w:val="00770146"/>
    <w:rsid w:val="007704CF"/>
    <w:rsid w:val="00770557"/>
    <w:rsid w:val="00770608"/>
    <w:rsid w:val="00770885"/>
    <w:rsid w:val="00770928"/>
    <w:rsid w:val="00770948"/>
    <w:rsid w:val="00770F97"/>
    <w:rsid w:val="00771010"/>
    <w:rsid w:val="00771800"/>
    <w:rsid w:val="00771912"/>
    <w:rsid w:val="00771ACB"/>
    <w:rsid w:val="007726DC"/>
    <w:rsid w:val="00772D19"/>
    <w:rsid w:val="0077393F"/>
    <w:rsid w:val="00773F15"/>
    <w:rsid w:val="00774506"/>
    <w:rsid w:val="007746D5"/>
    <w:rsid w:val="007746F5"/>
    <w:rsid w:val="007748B4"/>
    <w:rsid w:val="00774AEE"/>
    <w:rsid w:val="00774B54"/>
    <w:rsid w:val="00774EE7"/>
    <w:rsid w:val="00774F6F"/>
    <w:rsid w:val="00775072"/>
    <w:rsid w:val="00775BA3"/>
    <w:rsid w:val="00776A7B"/>
    <w:rsid w:val="00776B82"/>
    <w:rsid w:val="007779A6"/>
    <w:rsid w:val="00777A51"/>
    <w:rsid w:val="00781436"/>
    <w:rsid w:val="00781A22"/>
    <w:rsid w:val="00781CB6"/>
    <w:rsid w:val="0078236C"/>
    <w:rsid w:val="0078336D"/>
    <w:rsid w:val="0078372D"/>
    <w:rsid w:val="00783B79"/>
    <w:rsid w:val="00783C89"/>
    <w:rsid w:val="00783E79"/>
    <w:rsid w:val="0078414B"/>
    <w:rsid w:val="007849C5"/>
    <w:rsid w:val="00784C6B"/>
    <w:rsid w:val="00784F07"/>
    <w:rsid w:val="007850DF"/>
    <w:rsid w:val="00785479"/>
    <w:rsid w:val="007868C3"/>
    <w:rsid w:val="007875A8"/>
    <w:rsid w:val="00787C34"/>
    <w:rsid w:val="00787E8D"/>
    <w:rsid w:val="0079069A"/>
    <w:rsid w:val="00790DBF"/>
    <w:rsid w:val="00790F95"/>
    <w:rsid w:val="00791029"/>
    <w:rsid w:val="0079107F"/>
    <w:rsid w:val="007913CB"/>
    <w:rsid w:val="007915C9"/>
    <w:rsid w:val="00791B11"/>
    <w:rsid w:val="00791B88"/>
    <w:rsid w:val="00792069"/>
    <w:rsid w:val="007924CB"/>
    <w:rsid w:val="007927AE"/>
    <w:rsid w:val="00792C4C"/>
    <w:rsid w:val="00793188"/>
    <w:rsid w:val="0079415A"/>
    <w:rsid w:val="00794293"/>
    <w:rsid w:val="0079430A"/>
    <w:rsid w:val="00794629"/>
    <w:rsid w:val="007948BA"/>
    <w:rsid w:val="00794C87"/>
    <w:rsid w:val="00794CD5"/>
    <w:rsid w:val="00795455"/>
    <w:rsid w:val="007955EA"/>
    <w:rsid w:val="00795D5E"/>
    <w:rsid w:val="00795DBA"/>
    <w:rsid w:val="00795FF4"/>
    <w:rsid w:val="00796048"/>
    <w:rsid w:val="00796547"/>
    <w:rsid w:val="00796716"/>
    <w:rsid w:val="0079683A"/>
    <w:rsid w:val="007969A2"/>
    <w:rsid w:val="00796C67"/>
    <w:rsid w:val="0079743D"/>
    <w:rsid w:val="00797450"/>
    <w:rsid w:val="00797851"/>
    <w:rsid w:val="0079792C"/>
    <w:rsid w:val="00797AD6"/>
    <w:rsid w:val="00797DD2"/>
    <w:rsid w:val="007A01F2"/>
    <w:rsid w:val="007A0E2C"/>
    <w:rsid w:val="007A127F"/>
    <w:rsid w:val="007A13C4"/>
    <w:rsid w:val="007A1AA0"/>
    <w:rsid w:val="007A2474"/>
    <w:rsid w:val="007A2588"/>
    <w:rsid w:val="007A312B"/>
    <w:rsid w:val="007A3712"/>
    <w:rsid w:val="007A3C71"/>
    <w:rsid w:val="007A4656"/>
    <w:rsid w:val="007A46C8"/>
    <w:rsid w:val="007A4895"/>
    <w:rsid w:val="007A4B77"/>
    <w:rsid w:val="007A54CF"/>
    <w:rsid w:val="007A5528"/>
    <w:rsid w:val="007A5E55"/>
    <w:rsid w:val="007A601A"/>
    <w:rsid w:val="007A63B1"/>
    <w:rsid w:val="007A6409"/>
    <w:rsid w:val="007A64DF"/>
    <w:rsid w:val="007A68FB"/>
    <w:rsid w:val="007A6C11"/>
    <w:rsid w:val="007A6E52"/>
    <w:rsid w:val="007A7678"/>
    <w:rsid w:val="007A788D"/>
    <w:rsid w:val="007A7C12"/>
    <w:rsid w:val="007A7CA8"/>
    <w:rsid w:val="007B0301"/>
    <w:rsid w:val="007B0414"/>
    <w:rsid w:val="007B09EE"/>
    <w:rsid w:val="007B1539"/>
    <w:rsid w:val="007B1693"/>
    <w:rsid w:val="007B1C6E"/>
    <w:rsid w:val="007B1CBD"/>
    <w:rsid w:val="007B1CCF"/>
    <w:rsid w:val="007B2448"/>
    <w:rsid w:val="007B2A95"/>
    <w:rsid w:val="007B3213"/>
    <w:rsid w:val="007B37B3"/>
    <w:rsid w:val="007B39DE"/>
    <w:rsid w:val="007B3B92"/>
    <w:rsid w:val="007B3D8E"/>
    <w:rsid w:val="007B40AF"/>
    <w:rsid w:val="007B4C54"/>
    <w:rsid w:val="007B6258"/>
    <w:rsid w:val="007B62E1"/>
    <w:rsid w:val="007B63E5"/>
    <w:rsid w:val="007B6496"/>
    <w:rsid w:val="007B7B7D"/>
    <w:rsid w:val="007B7F14"/>
    <w:rsid w:val="007C089C"/>
    <w:rsid w:val="007C1395"/>
    <w:rsid w:val="007C16C4"/>
    <w:rsid w:val="007C2378"/>
    <w:rsid w:val="007C31CB"/>
    <w:rsid w:val="007C3521"/>
    <w:rsid w:val="007C3633"/>
    <w:rsid w:val="007C4596"/>
    <w:rsid w:val="007C48EB"/>
    <w:rsid w:val="007C49BF"/>
    <w:rsid w:val="007C4BFF"/>
    <w:rsid w:val="007C4C62"/>
    <w:rsid w:val="007C536A"/>
    <w:rsid w:val="007C54CC"/>
    <w:rsid w:val="007C5CA2"/>
    <w:rsid w:val="007C5E3E"/>
    <w:rsid w:val="007C626D"/>
    <w:rsid w:val="007C63DD"/>
    <w:rsid w:val="007C64F3"/>
    <w:rsid w:val="007C79E6"/>
    <w:rsid w:val="007C7C1A"/>
    <w:rsid w:val="007C7DC2"/>
    <w:rsid w:val="007D07EC"/>
    <w:rsid w:val="007D088E"/>
    <w:rsid w:val="007D1105"/>
    <w:rsid w:val="007D1218"/>
    <w:rsid w:val="007D125A"/>
    <w:rsid w:val="007D19BD"/>
    <w:rsid w:val="007D2024"/>
    <w:rsid w:val="007D2165"/>
    <w:rsid w:val="007D23F3"/>
    <w:rsid w:val="007D2EF9"/>
    <w:rsid w:val="007D316F"/>
    <w:rsid w:val="007D3D5C"/>
    <w:rsid w:val="007D40ED"/>
    <w:rsid w:val="007D4B2C"/>
    <w:rsid w:val="007D4C19"/>
    <w:rsid w:val="007D4C47"/>
    <w:rsid w:val="007D4CF1"/>
    <w:rsid w:val="007D5606"/>
    <w:rsid w:val="007D566C"/>
    <w:rsid w:val="007D570A"/>
    <w:rsid w:val="007D5717"/>
    <w:rsid w:val="007D5B9F"/>
    <w:rsid w:val="007D5C63"/>
    <w:rsid w:val="007D5D60"/>
    <w:rsid w:val="007D6228"/>
    <w:rsid w:val="007D69FA"/>
    <w:rsid w:val="007D7123"/>
    <w:rsid w:val="007D72B2"/>
    <w:rsid w:val="007E009C"/>
    <w:rsid w:val="007E0331"/>
    <w:rsid w:val="007E08F1"/>
    <w:rsid w:val="007E0D64"/>
    <w:rsid w:val="007E0EC3"/>
    <w:rsid w:val="007E10B0"/>
    <w:rsid w:val="007E10FF"/>
    <w:rsid w:val="007E16AC"/>
    <w:rsid w:val="007E1CAA"/>
    <w:rsid w:val="007E23DC"/>
    <w:rsid w:val="007E279B"/>
    <w:rsid w:val="007E33DE"/>
    <w:rsid w:val="007E345A"/>
    <w:rsid w:val="007E3B19"/>
    <w:rsid w:val="007E4712"/>
    <w:rsid w:val="007E4E59"/>
    <w:rsid w:val="007E5226"/>
    <w:rsid w:val="007E562D"/>
    <w:rsid w:val="007E57AE"/>
    <w:rsid w:val="007E5FD2"/>
    <w:rsid w:val="007E66E7"/>
    <w:rsid w:val="007E690B"/>
    <w:rsid w:val="007E6ABC"/>
    <w:rsid w:val="007E7534"/>
    <w:rsid w:val="007E783E"/>
    <w:rsid w:val="007E7B97"/>
    <w:rsid w:val="007E7E5D"/>
    <w:rsid w:val="007F0103"/>
    <w:rsid w:val="007F0298"/>
    <w:rsid w:val="007F058F"/>
    <w:rsid w:val="007F0D39"/>
    <w:rsid w:val="007F121C"/>
    <w:rsid w:val="007F1583"/>
    <w:rsid w:val="007F1967"/>
    <w:rsid w:val="007F1DC9"/>
    <w:rsid w:val="007F1E61"/>
    <w:rsid w:val="007F1ED3"/>
    <w:rsid w:val="007F35A1"/>
    <w:rsid w:val="007F3615"/>
    <w:rsid w:val="007F3D23"/>
    <w:rsid w:val="007F40AB"/>
    <w:rsid w:val="007F4701"/>
    <w:rsid w:val="007F4D3D"/>
    <w:rsid w:val="007F4E27"/>
    <w:rsid w:val="007F4F6A"/>
    <w:rsid w:val="007F63D7"/>
    <w:rsid w:val="007F6669"/>
    <w:rsid w:val="007F6FDE"/>
    <w:rsid w:val="007F77A7"/>
    <w:rsid w:val="007F77D4"/>
    <w:rsid w:val="007F7C49"/>
    <w:rsid w:val="007F7E67"/>
    <w:rsid w:val="00800275"/>
    <w:rsid w:val="0080094E"/>
    <w:rsid w:val="0080103A"/>
    <w:rsid w:val="008021BA"/>
    <w:rsid w:val="008021CB"/>
    <w:rsid w:val="00802A43"/>
    <w:rsid w:val="00802D60"/>
    <w:rsid w:val="00803930"/>
    <w:rsid w:val="00804418"/>
    <w:rsid w:val="008047A8"/>
    <w:rsid w:val="00804D90"/>
    <w:rsid w:val="0080522B"/>
    <w:rsid w:val="008052DF"/>
    <w:rsid w:val="00805401"/>
    <w:rsid w:val="00805867"/>
    <w:rsid w:val="0080594B"/>
    <w:rsid w:val="00805A17"/>
    <w:rsid w:val="00805A5F"/>
    <w:rsid w:val="0080616B"/>
    <w:rsid w:val="008065A3"/>
    <w:rsid w:val="00806A85"/>
    <w:rsid w:val="00807AE8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30FC"/>
    <w:rsid w:val="008132B2"/>
    <w:rsid w:val="0081355B"/>
    <w:rsid w:val="008137DB"/>
    <w:rsid w:val="008141CD"/>
    <w:rsid w:val="0081434D"/>
    <w:rsid w:val="00814408"/>
    <w:rsid w:val="00814556"/>
    <w:rsid w:val="008147E6"/>
    <w:rsid w:val="00814818"/>
    <w:rsid w:val="00814881"/>
    <w:rsid w:val="00814895"/>
    <w:rsid w:val="008152EB"/>
    <w:rsid w:val="00815CD7"/>
    <w:rsid w:val="00815F1B"/>
    <w:rsid w:val="008160EF"/>
    <w:rsid w:val="008168B8"/>
    <w:rsid w:val="00816ABC"/>
    <w:rsid w:val="00816E5A"/>
    <w:rsid w:val="00817073"/>
    <w:rsid w:val="008172DA"/>
    <w:rsid w:val="00817310"/>
    <w:rsid w:val="0081754C"/>
    <w:rsid w:val="00817B1E"/>
    <w:rsid w:val="00817D70"/>
    <w:rsid w:val="00817F6B"/>
    <w:rsid w:val="008207A9"/>
    <w:rsid w:val="008212F0"/>
    <w:rsid w:val="00821361"/>
    <w:rsid w:val="00822B13"/>
    <w:rsid w:val="00825CD2"/>
    <w:rsid w:val="008268F9"/>
    <w:rsid w:val="00827303"/>
    <w:rsid w:val="00827453"/>
    <w:rsid w:val="008276D7"/>
    <w:rsid w:val="00827A0D"/>
    <w:rsid w:val="00827C40"/>
    <w:rsid w:val="00830036"/>
    <w:rsid w:val="008300A4"/>
    <w:rsid w:val="008311B5"/>
    <w:rsid w:val="00831559"/>
    <w:rsid w:val="00831885"/>
    <w:rsid w:val="0083192A"/>
    <w:rsid w:val="00831C93"/>
    <w:rsid w:val="00831DC6"/>
    <w:rsid w:val="0083298D"/>
    <w:rsid w:val="008331B7"/>
    <w:rsid w:val="00833BAB"/>
    <w:rsid w:val="00834205"/>
    <w:rsid w:val="00834497"/>
    <w:rsid w:val="0083461B"/>
    <w:rsid w:val="00834703"/>
    <w:rsid w:val="00834DBD"/>
    <w:rsid w:val="00835113"/>
    <w:rsid w:val="0083517D"/>
    <w:rsid w:val="00835186"/>
    <w:rsid w:val="008357C8"/>
    <w:rsid w:val="00835ACB"/>
    <w:rsid w:val="00837323"/>
    <w:rsid w:val="0083761E"/>
    <w:rsid w:val="00837F6A"/>
    <w:rsid w:val="00840170"/>
    <w:rsid w:val="008402B2"/>
    <w:rsid w:val="0084037A"/>
    <w:rsid w:val="0084039A"/>
    <w:rsid w:val="00840609"/>
    <w:rsid w:val="00840A0B"/>
    <w:rsid w:val="00840E3B"/>
    <w:rsid w:val="00840F3C"/>
    <w:rsid w:val="0084147E"/>
    <w:rsid w:val="00841651"/>
    <w:rsid w:val="00841D31"/>
    <w:rsid w:val="00842435"/>
    <w:rsid w:val="00842680"/>
    <w:rsid w:val="00842AC0"/>
    <w:rsid w:val="0084355D"/>
    <w:rsid w:val="00843724"/>
    <w:rsid w:val="0084424A"/>
    <w:rsid w:val="008443B9"/>
    <w:rsid w:val="0084483B"/>
    <w:rsid w:val="00844B47"/>
    <w:rsid w:val="00844EE6"/>
    <w:rsid w:val="00844F5F"/>
    <w:rsid w:val="00844F74"/>
    <w:rsid w:val="008450F7"/>
    <w:rsid w:val="00847052"/>
    <w:rsid w:val="008473F2"/>
    <w:rsid w:val="00847859"/>
    <w:rsid w:val="00851521"/>
    <w:rsid w:val="00851A74"/>
    <w:rsid w:val="00851BA6"/>
    <w:rsid w:val="00851EA4"/>
    <w:rsid w:val="008527EA"/>
    <w:rsid w:val="00852863"/>
    <w:rsid w:val="00852DD1"/>
    <w:rsid w:val="00852ED8"/>
    <w:rsid w:val="00852EE2"/>
    <w:rsid w:val="00853D2C"/>
    <w:rsid w:val="00854192"/>
    <w:rsid w:val="00854543"/>
    <w:rsid w:val="0085460D"/>
    <w:rsid w:val="00854729"/>
    <w:rsid w:val="00854CB2"/>
    <w:rsid w:val="008553F5"/>
    <w:rsid w:val="00855A96"/>
    <w:rsid w:val="00856063"/>
    <w:rsid w:val="00856E3A"/>
    <w:rsid w:val="00856EE2"/>
    <w:rsid w:val="0085704D"/>
    <w:rsid w:val="0085743D"/>
    <w:rsid w:val="00857784"/>
    <w:rsid w:val="008600FF"/>
    <w:rsid w:val="008604A5"/>
    <w:rsid w:val="008608A2"/>
    <w:rsid w:val="00860D1A"/>
    <w:rsid w:val="00860D28"/>
    <w:rsid w:val="00861553"/>
    <w:rsid w:val="00861DD4"/>
    <w:rsid w:val="00862044"/>
    <w:rsid w:val="00862840"/>
    <w:rsid w:val="00862D14"/>
    <w:rsid w:val="00862DDD"/>
    <w:rsid w:val="00862EC1"/>
    <w:rsid w:val="00863635"/>
    <w:rsid w:val="008637D4"/>
    <w:rsid w:val="008639CF"/>
    <w:rsid w:val="00864130"/>
    <w:rsid w:val="00864493"/>
    <w:rsid w:val="00864FCC"/>
    <w:rsid w:val="0086528C"/>
    <w:rsid w:val="00865DF8"/>
    <w:rsid w:val="0086606C"/>
    <w:rsid w:val="008664EA"/>
    <w:rsid w:val="00866901"/>
    <w:rsid w:val="00866A0C"/>
    <w:rsid w:val="00866EB1"/>
    <w:rsid w:val="00867AB7"/>
    <w:rsid w:val="00867AE3"/>
    <w:rsid w:val="00867CC8"/>
    <w:rsid w:val="00867CCA"/>
    <w:rsid w:val="0087050D"/>
    <w:rsid w:val="008708A6"/>
    <w:rsid w:val="008709F0"/>
    <w:rsid w:val="00870EF1"/>
    <w:rsid w:val="00870F8C"/>
    <w:rsid w:val="0087116F"/>
    <w:rsid w:val="008712C9"/>
    <w:rsid w:val="008716B4"/>
    <w:rsid w:val="00871709"/>
    <w:rsid w:val="00871AA8"/>
    <w:rsid w:val="00871CB4"/>
    <w:rsid w:val="00871D39"/>
    <w:rsid w:val="00872AD9"/>
    <w:rsid w:val="00872F0A"/>
    <w:rsid w:val="00873FB4"/>
    <w:rsid w:val="008740EE"/>
    <w:rsid w:val="008744C0"/>
    <w:rsid w:val="00875229"/>
    <w:rsid w:val="008752F1"/>
    <w:rsid w:val="00875EBE"/>
    <w:rsid w:val="008772C9"/>
    <w:rsid w:val="00877300"/>
    <w:rsid w:val="008777AA"/>
    <w:rsid w:val="00877A7D"/>
    <w:rsid w:val="00877AA7"/>
    <w:rsid w:val="00877AB0"/>
    <w:rsid w:val="00877AD5"/>
    <w:rsid w:val="00877E6E"/>
    <w:rsid w:val="008800A8"/>
    <w:rsid w:val="00880278"/>
    <w:rsid w:val="00881FC4"/>
    <w:rsid w:val="008821C8"/>
    <w:rsid w:val="00882F73"/>
    <w:rsid w:val="00883637"/>
    <w:rsid w:val="008839C8"/>
    <w:rsid w:val="00883B1A"/>
    <w:rsid w:val="00883E5C"/>
    <w:rsid w:val="0088422F"/>
    <w:rsid w:val="008842ED"/>
    <w:rsid w:val="00884A64"/>
    <w:rsid w:val="00885009"/>
    <w:rsid w:val="008854D6"/>
    <w:rsid w:val="00885754"/>
    <w:rsid w:val="008859FF"/>
    <w:rsid w:val="00885E25"/>
    <w:rsid w:val="00886177"/>
    <w:rsid w:val="008861D7"/>
    <w:rsid w:val="008863F9"/>
    <w:rsid w:val="0088661E"/>
    <w:rsid w:val="008867FC"/>
    <w:rsid w:val="00886B30"/>
    <w:rsid w:val="00886D50"/>
    <w:rsid w:val="00886FD4"/>
    <w:rsid w:val="00887045"/>
    <w:rsid w:val="00887271"/>
    <w:rsid w:val="00887508"/>
    <w:rsid w:val="00887647"/>
    <w:rsid w:val="008879E7"/>
    <w:rsid w:val="00887AFD"/>
    <w:rsid w:val="00887CD1"/>
    <w:rsid w:val="00887DD0"/>
    <w:rsid w:val="0089006A"/>
    <w:rsid w:val="008909D7"/>
    <w:rsid w:val="0089129A"/>
    <w:rsid w:val="008915B5"/>
    <w:rsid w:val="0089169D"/>
    <w:rsid w:val="0089184D"/>
    <w:rsid w:val="00891BA3"/>
    <w:rsid w:val="00892242"/>
    <w:rsid w:val="0089224B"/>
    <w:rsid w:val="00892F6D"/>
    <w:rsid w:val="008932AD"/>
    <w:rsid w:val="0089336A"/>
    <w:rsid w:val="008934C7"/>
    <w:rsid w:val="0089394D"/>
    <w:rsid w:val="00893C75"/>
    <w:rsid w:val="00893DAB"/>
    <w:rsid w:val="008947F4"/>
    <w:rsid w:val="008951EC"/>
    <w:rsid w:val="00895401"/>
    <w:rsid w:val="008955D5"/>
    <w:rsid w:val="00895DBA"/>
    <w:rsid w:val="008960C0"/>
    <w:rsid w:val="00896379"/>
    <w:rsid w:val="00896F2F"/>
    <w:rsid w:val="008972D5"/>
    <w:rsid w:val="008979C6"/>
    <w:rsid w:val="00897EDC"/>
    <w:rsid w:val="008A02D6"/>
    <w:rsid w:val="008A037B"/>
    <w:rsid w:val="008A06C6"/>
    <w:rsid w:val="008A09C2"/>
    <w:rsid w:val="008A1344"/>
    <w:rsid w:val="008A234E"/>
    <w:rsid w:val="008A2B7D"/>
    <w:rsid w:val="008A3104"/>
    <w:rsid w:val="008A31D3"/>
    <w:rsid w:val="008A35E3"/>
    <w:rsid w:val="008A4345"/>
    <w:rsid w:val="008A44FD"/>
    <w:rsid w:val="008A4EAC"/>
    <w:rsid w:val="008A4F82"/>
    <w:rsid w:val="008A509B"/>
    <w:rsid w:val="008A51B6"/>
    <w:rsid w:val="008A5B09"/>
    <w:rsid w:val="008A6329"/>
    <w:rsid w:val="008A6434"/>
    <w:rsid w:val="008A6F6F"/>
    <w:rsid w:val="008A728E"/>
    <w:rsid w:val="008B0B79"/>
    <w:rsid w:val="008B0DF7"/>
    <w:rsid w:val="008B198A"/>
    <w:rsid w:val="008B1AE7"/>
    <w:rsid w:val="008B1C36"/>
    <w:rsid w:val="008B2348"/>
    <w:rsid w:val="008B3332"/>
    <w:rsid w:val="008B33B6"/>
    <w:rsid w:val="008B376D"/>
    <w:rsid w:val="008B3A38"/>
    <w:rsid w:val="008B3FA2"/>
    <w:rsid w:val="008B4BED"/>
    <w:rsid w:val="008B549F"/>
    <w:rsid w:val="008B59AC"/>
    <w:rsid w:val="008B5C85"/>
    <w:rsid w:val="008B62F8"/>
    <w:rsid w:val="008B6454"/>
    <w:rsid w:val="008B67E5"/>
    <w:rsid w:val="008B6C80"/>
    <w:rsid w:val="008B6E98"/>
    <w:rsid w:val="008B7C1F"/>
    <w:rsid w:val="008B7C3F"/>
    <w:rsid w:val="008B7C61"/>
    <w:rsid w:val="008B7FD8"/>
    <w:rsid w:val="008C0275"/>
    <w:rsid w:val="008C0A64"/>
    <w:rsid w:val="008C0BE5"/>
    <w:rsid w:val="008C16D6"/>
    <w:rsid w:val="008C31B3"/>
    <w:rsid w:val="008C3644"/>
    <w:rsid w:val="008C4231"/>
    <w:rsid w:val="008C4555"/>
    <w:rsid w:val="008C4B41"/>
    <w:rsid w:val="008C4DD2"/>
    <w:rsid w:val="008C4FEB"/>
    <w:rsid w:val="008C501B"/>
    <w:rsid w:val="008C5361"/>
    <w:rsid w:val="008C589E"/>
    <w:rsid w:val="008C5D99"/>
    <w:rsid w:val="008C60F0"/>
    <w:rsid w:val="008C6551"/>
    <w:rsid w:val="008C69C0"/>
    <w:rsid w:val="008C6B48"/>
    <w:rsid w:val="008C700D"/>
    <w:rsid w:val="008C77FD"/>
    <w:rsid w:val="008C7875"/>
    <w:rsid w:val="008C7892"/>
    <w:rsid w:val="008D00F2"/>
    <w:rsid w:val="008D053E"/>
    <w:rsid w:val="008D06BE"/>
    <w:rsid w:val="008D0F25"/>
    <w:rsid w:val="008D1837"/>
    <w:rsid w:val="008D20AA"/>
    <w:rsid w:val="008D2B00"/>
    <w:rsid w:val="008D3692"/>
    <w:rsid w:val="008D4730"/>
    <w:rsid w:val="008D4967"/>
    <w:rsid w:val="008D4B14"/>
    <w:rsid w:val="008D5234"/>
    <w:rsid w:val="008D538C"/>
    <w:rsid w:val="008D5D03"/>
    <w:rsid w:val="008D64B5"/>
    <w:rsid w:val="008D67FB"/>
    <w:rsid w:val="008D6D99"/>
    <w:rsid w:val="008D7234"/>
    <w:rsid w:val="008E0072"/>
    <w:rsid w:val="008E2C95"/>
    <w:rsid w:val="008E2FFE"/>
    <w:rsid w:val="008E353A"/>
    <w:rsid w:val="008E364D"/>
    <w:rsid w:val="008E3932"/>
    <w:rsid w:val="008E3FB0"/>
    <w:rsid w:val="008E41B2"/>
    <w:rsid w:val="008E5151"/>
    <w:rsid w:val="008E55AA"/>
    <w:rsid w:val="008E7659"/>
    <w:rsid w:val="008E7666"/>
    <w:rsid w:val="008E77D1"/>
    <w:rsid w:val="008E7BF7"/>
    <w:rsid w:val="008F0ACA"/>
    <w:rsid w:val="008F0CA6"/>
    <w:rsid w:val="008F11F4"/>
    <w:rsid w:val="008F13E6"/>
    <w:rsid w:val="008F1BBB"/>
    <w:rsid w:val="008F1CAE"/>
    <w:rsid w:val="008F1CD9"/>
    <w:rsid w:val="008F2B8D"/>
    <w:rsid w:val="008F3335"/>
    <w:rsid w:val="008F3372"/>
    <w:rsid w:val="008F3756"/>
    <w:rsid w:val="008F3DD0"/>
    <w:rsid w:val="008F4108"/>
    <w:rsid w:val="008F4D5E"/>
    <w:rsid w:val="008F515B"/>
    <w:rsid w:val="008F53BE"/>
    <w:rsid w:val="008F56FE"/>
    <w:rsid w:val="008F616A"/>
    <w:rsid w:val="008F65C3"/>
    <w:rsid w:val="008F6ACB"/>
    <w:rsid w:val="008F731A"/>
    <w:rsid w:val="008F73F8"/>
    <w:rsid w:val="008F749E"/>
    <w:rsid w:val="008F7FF0"/>
    <w:rsid w:val="00900336"/>
    <w:rsid w:val="00900565"/>
    <w:rsid w:val="00900704"/>
    <w:rsid w:val="00901CBE"/>
    <w:rsid w:val="00902784"/>
    <w:rsid w:val="00902F8D"/>
    <w:rsid w:val="00903082"/>
    <w:rsid w:val="0090341A"/>
    <w:rsid w:val="009037E4"/>
    <w:rsid w:val="00903836"/>
    <w:rsid w:val="0090396B"/>
    <w:rsid w:val="00903DD1"/>
    <w:rsid w:val="00904234"/>
    <w:rsid w:val="00904757"/>
    <w:rsid w:val="00904A4B"/>
    <w:rsid w:val="00904EDF"/>
    <w:rsid w:val="0090509B"/>
    <w:rsid w:val="00905357"/>
    <w:rsid w:val="00906912"/>
    <w:rsid w:val="00906999"/>
    <w:rsid w:val="00906C70"/>
    <w:rsid w:val="00906D48"/>
    <w:rsid w:val="00907166"/>
    <w:rsid w:val="009072AA"/>
    <w:rsid w:val="00910044"/>
    <w:rsid w:val="00910572"/>
    <w:rsid w:val="009106F4"/>
    <w:rsid w:val="0091071C"/>
    <w:rsid w:val="00910ABB"/>
    <w:rsid w:val="00910AED"/>
    <w:rsid w:val="00910B36"/>
    <w:rsid w:val="00910CC1"/>
    <w:rsid w:val="00911950"/>
    <w:rsid w:val="00911E6D"/>
    <w:rsid w:val="00912031"/>
    <w:rsid w:val="00912E6E"/>
    <w:rsid w:val="00913A62"/>
    <w:rsid w:val="00913EEE"/>
    <w:rsid w:val="0091423C"/>
    <w:rsid w:val="0091440A"/>
    <w:rsid w:val="0091497F"/>
    <w:rsid w:val="009155C4"/>
    <w:rsid w:val="00915770"/>
    <w:rsid w:val="00915C7E"/>
    <w:rsid w:val="00916110"/>
    <w:rsid w:val="00916117"/>
    <w:rsid w:val="00916A5C"/>
    <w:rsid w:val="00916E41"/>
    <w:rsid w:val="009172CA"/>
    <w:rsid w:val="0091741D"/>
    <w:rsid w:val="0091764F"/>
    <w:rsid w:val="00917F93"/>
    <w:rsid w:val="00920011"/>
    <w:rsid w:val="009202AC"/>
    <w:rsid w:val="0092033E"/>
    <w:rsid w:val="009206E1"/>
    <w:rsid w:val="00920F68"/>
    <w:rsid w:val="00921718"/>
    <w:rsid w:val="009219B1"/>
    <w:rsid w:val="009219E5"/>
    <w:rsid w:val="00921C4F"/>
    <w:rsid w:val="00921D3C"/>
    <w:rsid w:val="00921E8C"/>
    <w:rsid w:val="009226C6"/>
    <w:rsid w:val="00922A31"/>
    <w:rsid w:val="00922E05"/>
    <w:rsid w:val="00922EB2"/>
    <w:rsid w:val="00923038"/>
    <w:rsid w:val="00923452"/>
    <w:rsid w:val="0092355C"/>
    <w:rsid w:val="00923C11"/>
    <w:rsid w:val="00923F93"/>
    <w:rsid w:val="00924211"/>
    <w:rsid w:val="00924345"/>
    <w:rsid w:val="00924FF8"/>
    <w:rsid w:val="00925D7C"/>
    <w:rsid w:val="00925FDC"/>
    <w:rsid w:val="0092667F"/>
    <w:rsid w:val="00926C99"/>
    <w:rsid w:val="009274C2"/>
    <w:rsid w:val="009275D7"/>
    <w:rsid w:val="009279C2"/>
    <w:rsid w:val="00927DB3"/>
    <w:rsid w:val="009307C0"/>
    <w:rsid w:val="009310BD"/>
    <w:rsid w:val="009312EE"/>
    <w:rsid w:val="0093167A"/>
    <w:rsid w:val="00931B9E"/>
    <w:rsid w:val="00932307"/>
    <w:rsid w:val="0093237D"/>
    <w:rsid w:val="009326FE"/>
    <w:rsid w:val="00932CEF"/>
    <w:rsid w:val="00932D14"/>
    <w:rsid w:val="00932DBB"/>
    <w:rsid w:val="009330A9"/>
    <w:rsid w:val="0093313B"/>
    <w:rsid w:val="009331E6"/>
    <w:rsid w:val="0093351B"/>
    <w:rsid w:val="00933E25"/>
    <w:rsid w:val="00934028"/>
    <w:rsid w:val="009341F5"/>
    <w:rsid w:val="009343BC"/>
    <w:rsid w:val="00934E7C"/>
    <w:rsid w:val="0093519D"/>
    <w:rsid w:val="00935390"/>
    <w:rsid w:val="009354B6"/>
    <w:rsid w:val="0093599F"/>
    <w:rsid w:val="00935ACB"/>
    <w:rsid w:val="00936DC2"/>
    <w:rsid w:val="00936F97"/>
    <w:rsid w:val="00936FF1"/>
    <w:rsid w:val="00937232"/>
    <w:rsid w:val="0093745A"/>
    <w:rsid w:val="00937F93"/>
    <w:rsid w:val="009407BC"/>
    <w:rsid w:val="00940D68"/>
    <w:rsid w:val="00941280"/>
    <w:rsid w:val="00941F6F"/>
    <w:rsid w:val="0094230F"/>
    <w:rsid w:val="009429B7"/>
    <w:rsid w:val="00942DC2"/>
    <w:rsid w:val="0094306B"/>
    <w:rsid w:val="0094367B"/>
    <w:rsid w:val="009436BF"/>
    <w:rsid w:val="00943A3E"/>
    <w:rsid w:val="009446A4"/>
    <w:rsid w:val="00944D40"/>
    <w:rsid w:val="009451BD"/>
    <w:rsid w:val="00945237"/>
    <w:rsid w:val="00945A97"/>
    <w:rsid w:val="00946235"/>
    <w:rsid w:val="00946302"/>
    <w:rsid w:val="00946521"/>
    <w:rsid w:val="00946C8B"/>
    <w:rsid w:val="00947819"/>
    <w:rsid w:val="00947835"/>
    <w:rsid w:val="00947C06"/>
    <w:rsid w:val="00947E07"/>
    <w:rsid w:val="009503F6"/>
    <w:rsid w:val="00950AF3"/>
    <w:rsid w:val="00951BC7"/>
    <w:rsid w:val="009525F4"/>
    <w:rsid w:val="00952713"/>
    <w:rsid w:val="009527AE"/>
    <w:rsid w:val="00952933"/>
    <w:rsid w:val="009537CD"/>
    <w:rsid w:val="00953F71"/>
    <w:rsid w:val="00954030"/>
    <w:rsid w:val="0095439C"/>
    <w:rsid w:val="00954526"/>
    <w:rsid w:val="00954966"/>
    <w:rsid w:val="00954AB5"/>
    <w:rsid w:val="00954C48"/>
    <w:rsid w:val="0095592B"/>
    <w:rsid w:val="009559BA"/>
    <w:rsid w:val="00955BD5"/>
    <w:rsid w:val="00956030"/>
    <w:rsid w:val="00956543"/>
    <w:rsid w:val="00956723"/>
    <w:rsid w:val="0095689D"/>
    <w:rsid w:val="00956963"/>
    <w:rsid w:val="00956CF4"/>
    <w:rsid w:val="0096040A"/>
    <w:rsid w:val="009608F1"/>
    <w:rsid w:val="009615E3"/>
    <w:rsid w:val="00961654"/>
    <w:rsid w:val="00961D52"/>
    <w:rsid w:val="00961F26"/>
    <w:rsid w:val="00962093"/>
    <w:rsid w:val="00962316"/>
    <w:rsid w:val="009623ED"/>
    <w:rsid w:val="00962ADE"/>
    <w:rsid w:val="00962B1C"/>
    <w:rsid w:val="00962D2E"/>
    <w:rsid w:val="00962DC7"/>
    <w:rsid w:val="0096304D"/>
    <w:rsid w:val="0096393B"/>
    <w:rsid w:val="00963D1B"/>
    <w:rsid w:val="00964198"/>
    <w:rsid w:val="009643BC"/>
    <w:rsid w:val="00965F93"/>
    <w:rsid w:val="009662B3"/>
    <w:rsid w:val="009664A6"/>
    <w:rsid w:val="0096668B"/>
    <w:rsid w:val="009666DB"/>
    <w:rsid w:val="00966B7D"/>
    <w:rsid w:val="00966ECB"/>
    <w:rsid w:val="00967DF3"/>
    <w:rsid w:val="00967F87"/>
    <w:rsid w:val="00970539"/>
    <w:rsid w:val="00970755"/>
    <w:rsid w:val="00970828"/>
    <w:rsid w:val="00970839"/>
    <w:rsid w:val="00970B27"/>
    <w:rsid w:val="00970B49"/>
    <w:rsid w:val="0097138A"/>
    <w:rsid w:val="0097144B"/>
    <w:rsid w:val="009715AD"/>
    <w:rsid w:val="00971D63"/>
    <w:rsid w:val="00971EB9"/>
    <w:rsid w:val="009721F6"/>
    <w:rsid w:val="00972965"/>
    <w:rsid w:val="0097316B"/>
    <w:rsid w:val="00973352"/>
    <w:rsid w:val="0097388C"/>
    <w:rsid w:val="00973BF9"/>
    <w:rsid w:val="00973C5A"/>
    <w:rsid w:val="00973FA8"/>
    <w:rsid w:val="00974509"/>
    <w:rsid w:val="00974FC5"/>
    <w:rsid w:val="009752E7"/>
    <w:rsid w:val="00975676"/>
    <w:rsid w:val="0097591C"/>
    <w:rsid w:val="00975FCA"/>
    <w:rsid w:val="0097614B"/>
    <w:rsid w:val="00976CAF"/>
    <w:rsid w:val="00976FBA"/>
    <w:rsid w:val="009774A5"/>
    <w:rsid w:val="0097778D"/>
    <w:rsid w:val="0098096C"/>
    <w:rsid w:val="009812D6"/>
    <w:rsid w:val="0098131C"/>
    <w:rsid w:val="00981391"/>
    <w:rsid w:val="00981451"/>
    <w:rsid w:val="00981F73"/>
    <w:rsid w:val="009822F6"/>
    <w:rsid w:val="0098260C"/>
    <w:rsid w:val="00983211"/>
    <w:rsid w:val="0098346F"/>
    <w:rsid w:val="0098353E"/>
    <w:rsid w:val="0098364E"/>
    <w:rsid w:val="00983B44"/>
    <w:rsid w:val="00983B87"/>
    <w:rsid w:val="00983F2A"/>
    <w:rsid w:val="00983F6B"/>
    <w:rsid w:val="0098449E"/>
    <w:rsid w:val="00984DC4"/>
    <w:rsid w:val="00984F12"/>
    <w:rsid w:val="009851A2"/>
    <w:rsid w:val="00985300"/>
    <w:rsid w:val="00985BEC"/>
    <w:rsid w:val="00985DF6"/>
    <w:rsid w:val="009860BC"/>
    <w:rsid w:val="0098633F"/>
    <w:rsid w:val="009863C3"/>
    <w:rsid w:val="00986CF8"/>
    <w:rsid w:val="00986D7F"/>
    <w:rsid w:val="00987712"/>
    <w:rsid w:val="009879AB"/>
    <w:rsid w:val="00990072"/>
    <w:rsid w:val="00990E8B"/>
    <w:rsid w:val="00991B0A"/>
    <w:rsid w:val="00991B24"/>
    <w:rsid w:val="0099365D"/>
    <w:rsid w:val="00993940"/>
    <w:rsid w:val="00993A14"/>
    <w:rsid w:val="00993C21"/>
    <w:rsid w:val="009940C0"/>
    <w:rsid w:val="00994DA9"/>
    <w:rsid w:val="009953B8"/>
    <w:rsid w:val="00995BEB"/>
    <w:rsid w:val="0099634A"/>
    <w:rsid w:val="009964B4"/>
    <w:rsid w:val="009967AB"/>
    <w:rsid w:val="009969B2"/>
    <w:rsid w:val="0099701A"/>
    <w:rsid w:val="00997317"/>
    <w:rsid w:val="00997393"/>
    <w:rsid w:val="00997626"/>
    <w:rsid w:val="009A0166"/>
    <w:rsid w:val="009A07E4"/>
    <w:rsid w:val="009A089D"/>
    <w:rsid w:val="009A0B1A"/>
    <w:rsid w:val="009A1323"/>
    <w:rsid w:val="009A1770"/>
    <w:rsid w:val="009A1B26"/>
    <w:rsid w:val="009A1B9B"/>
    <w:rsid w:val="009A1ED0"/>
    <w:rsid w:val="009A276D"/>
    <w:rsid w:val="009A280B"/>
    <w:rsid w:val="009A2CFE"/>
    <w:rsid w:val="009A3636"/>
    <w:rsid w:val="009A3A68"/>
    <w:rsid w:val="009A3FD0"/>
    <w:rsid w:val="009A412C"/>
    <w:rsid w:val="009A478F"/>
    <w:rsid w:val="009A5333"/>
    <w:rsid w:val="009A5354"/>
    <w:rsid w:val="009A5CC1"/>
    <w:rsid w:val="009A5E8C"/>
    <w:rsid w:val="009A690A"/>
    <w:rsid w:val="009A6A93"/>
    <w:rsid w:val="009A7663"/>
    <w:rsid w:val="009A77FF"/>
    <w:rsid w:val="009B01EC"/>
    <w:rsid w:val="009B0415"/>
    <w:rsid w:val="009B07A4"/>
    <w:rsid w:val="009B0C93"/>
    <w:rsid w:val="009B16CA"/>
    <w:rsid w:val="009B1A2B"/>
    <w:rsid w:val="009B22CA"/>
    <w:rsid w:val="009B2B86"/>
    <w:rsid w:val="009B38A2"/>
    <w:rsid w:val="009B3CFA"/>
    <w:rsid w:val="009B471B"/>
    <w:rsid w:val="009B4B22"/>
    <w:rsid w:val="009B4B24"/>
    <w:rsid w:val="009B4DAD"/>
    <w:rsid w:val="009B5002"/>
    <w:rsid w:val="009B509A"/>
    <w:rsid w:val="009B52AB"/>
    <w:rsid w:val="009B5711"/>
    <w:rsid w:val="009B59FE"/>
    <w:rsid w:val="009B5C93"/>
    <w:rsid w:val="009B5DEA"/>
    <w:rsid w:val="009B647D"/>
    <w:rsid w:val="009B66E0"/>
    <w:rsid w:val="009B679B"/>
    <w:rsid w:val="009B6C06"/>
    <w:rsid w:val="009B7183"/>
    <w:rsid w:val="009B71E1"/>
    <w:rsid w:val="009B7332"/>
    <w:rsid w:val="009B76DC"/>
    <w:rsid w:val="009B7B43"/>
    <w:rsid w:val="009B7F00"/>
    <w:rsid w:val="009C002F"/>
    <w:rsid w:val="009C053E"/>
    <w:rsid w:val="009C0AD0"/>
    <w:rsid w:val="009C0BAB"/>
    <w:rsid w:val="009C0DC0"/>
    <w:rsid w:val="009C0EAF"/>
    <w:rsid w:val="009C127E"/>
    <w:rsid w:val="009C1A1E"/>
    <w:rsid w:val="009C1B92"/>
    <w:rsid w:val="009C1EF1"/>
    <w:rsid w:val="009C34AB"/>
    <w:rsid w:val="009C3CEA"/>
    <w:rsid w:val="009C4171"/>
    <w:rsid w:val="009C4B02"/>
    <w:rsid w:val="009C52DC"/>
    <w:rsid w:val="009C54C9"/>
    <w:rsid w:val="009C707E"/>
    <w:rsid w:val="009C7A6D"/>
    <w:rsid w:val="009C7EEC"/>
    <w:rsid w:val="009D0524"/>
    <w:rsid w:val="009D0664"/>
    <w:rsid w:val="009D0B90"/>
    <w:rsid w:val="009D12D1"/>
    <w:rsid w:val="009D156D"/>
    <w:rsid w:val="009D19CB"/>
    <w:rsid w:val="009D1B63"/>
    <w:rsid w:val="009D2276"/>
    <w:rsid w:val="009D2465"/>
    <w:rsid w:val="009D2C6D"/>
    <w:rsid w:val="009D2EB7"/>
    <w:rsid w:val="009D344B"/>
    <w:rsid w:val="009D355F"/>
    <w:rsid w:val="009D3663"/>
    <w:rsid w:val="009D37BC"/>
    <w:rsid w:val="009D3821"/>
    <w:rsid w:val="009D38F9"/>
    <w:rsid w:val="009D441A"/>
    <w:rsid w:val="009D4933"/>
    <w:rsid w:val="009D4D2B"/>
    <w:rsid w:val="009D51BB"/>
    <w:rsid w:val="009D57B2"/>
    <w:rsid w:val="009D65AB"/>
    <w:rsid w:val="009D67CB"/>
    <w:rsid w:val="009D6A97"/>
    <w:rsid w:val="009E014A"/>
    <w:rsid w:val="009E05E5"/>
    <w:rsid w:val="009E0671"/>
    <w:rsid w:val="009E090F"/>
    <w:rsid w:val="009E1348"/>
    <w:rsid w:val="009E15F0"/>
    <w:rsid w:val="009E18F6"/>
    <w:rsid w:val="009E1B37"/>
    <w:rsid w:val="009E1C3F"/>
    <w:rsid w:val="009E1F29"/>
    <w:rsid w:val="009E205D"/>
    <w:rsid w:val="009E2F98"/>
    <w:rsid w:val="009E3B47"/>
    <w:rsid w:val="009E4EF6"/>
    <w:rsid w:val="009E5371"/>
    <w:rsid w:val="009E5AF5"/>
    <w:rsid w:val="009E5F80"/>
    <w:rsid w:val="009E6228"/>
    <w:rsid w:val="009E6D6C"/>
    <w:rsid w:val="009E70C2"/>
    <w:rsid w:val="009E77A5"/>
    <w:rsid w:val="009E79A5"/>
    <w:rsid w:val="009E79CA"/>
    <w:rsid w:val="009E7D21"/>
    <w:rsid w:val="009F0294"/>
    <w:rsid w:val="009F0895"/>
    <w:rsid w:val="009F0B70"/>
    <w:rsid w:val="009F1A46"/>
    <w:rsid w:val="009F1F5D"/>
    <w:rsid w:val="009F2431"/>
    <w:rsid w:val="009F290E"/>
    <w:rsid w:val="009F2EAE"/>
    <w:rsid w:val="009F3363"/>
    <w:rsid w:val="009F33C7"/>
    <w:rsid w:val="009F373B"/>
    <w:rsid w:val="009F4136"/>
    <w:rsid w:val="009F421F"/>
    <w:rsid w:val="009F441D"/>
    <w:rsid w:val="009F493C"/>
    <w:rsid w:val="009F5977"/>
    <w:rsid w:val="009F5B93"/>
    <w:rsid w:val="009F6870"/>
    <w:rsid w:val="009F6956"/>
    <w:rsid w:val="009F6F89"/>
    <w:rsid w:val="009F70A7"/>
    <w:rsid w:val="009F716E"/>
    <w:rsid w:val="009F717C"/>
    <w:rsid w:val="009F732F"/>
    <w:rsid w:val="009F777F"/>
    <w:rsid w:val="009F78AE"/>
    <w:rsid w:val="00A006FA"/>
    <w:rsid w:val="00A008A4"/>
    <w:rsid w:val="00A0090C"/>
    <w:rsid w:val="00A00C89"/>
    <w:rsid w:val="00A00DD1"/>
    <w:rsid w:val="00A011A5"/>
    <w:rsid w:val="00A015A1"/>
    <w:rsid w:val="00A0228B"/>
    <w:rsid w:val="00A022FB"/>
    <w:rsid w:val="00A029B3"/>
    <w:rsid w:val="00A02B34"/>
    <w:rsid w:val="00A03123"/>
    <w:rsid w:val="00A0324F"/>
    <w:rsid w:val="00A032F8"/>
    <w:rsid w:val="00A044F2"/>
    <w:rsid w:val="00A04663"/>
    <w:rsid w:val="00A04BC4"/>
    <w:rsid w:val="00A04FF9"/>
    <w:rsid w:val="00A0512F"/>
    <w:rsid w:val="00A05256"/>
    <w:rsid w:val="00A059FC"/>
    <w:rsid w:val="00A06891"/>
    <w:rsid w:val="00A0696A"/>
    <w:rsid w:val="00A07157"/>
    <w:rsid w:val="00A0780E"/>
    <w:rsid w:val="00A07DF2"/>
    <w:rsid w:val="00A07E9D"/>
    <w:rsid w:val="00A10045"/>
    <w:rsid w:val="00A1026A"/>
    <w:rsid w:val="00A1066D"/>
    <w:rsid w:val="00A108A4"/>
    <w:rsid w:val="00A11239"/>
    <w:rsid w:val="00A11292"/>
    <w:rsid w:val="00A1147A"/>
    <w:rsid w:val="00A1156B"/>
    <w:rsid w:val="00A11F39"/>
    <w:rsid w:val="00A11F99"/>
    <w:rsid w:val="00A12AB4"/>
    <w:rsid w:val="00A12F85"/>
    <w:rsid w:val="00A13531"/>
    <w:rsid w:val="00A13AF4"/>
    <w:rsid w:val="00A13FF9"/>
    <w:rsid w:val="00A1424F"/>
    <w:rsid w:val="00A143C6"/>
    <w:rsid w:val="00A147B0"/>
    <w:rsid w:val="00A14FA6"/>
    <w:rsid w:val="00A15066"/>
    <w:rsid w:val="00A1547C"/>
    <w:rsid w:val="00A1570C"/>
    <w:rsid w:val="00A15C66"/>
    <w:rsid w:val="00A164EF"/>
    <w:rsid w:val="00A16DDC"/>
    <w:rsid w:val="00A17004"/>
    <w:rsid w:val="00A172EB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83E"/>
    <w:rsid w:val="00A23C2C"/>
    <w:rsid w:val="00A2445C"/>
    <w:rsid w:val="00A24C54"/>
    <w:rsid w:val="00A256BD"/>
    <w:rsid w:val="00A25805"/>
    <w:rsid w:val="00A261D9"/>
    <w:rsid w:val="00A26458"/>
    <w:rsid w:val="00A265F6"/>
    <w:rsid w:val="00A2688C"/>
    <w:rsid w:val="00A26CFB"/>
    <w:rsid w:val="00A3004D"/>
    <w:rsid w:val="00A30222"/>
    <w:rsid w:val="00A30440"/>
    <w:rsid w:val="00A3045E"/>
    <w:rsid w:val="00A309B1"/>
    <w:rsid w:val="00A30B6E"/>
    <w:rsid w:val="00A30F54"/>
    <w:rsid w:val="00A3109B"/>
    <w:rsid w:val="00A311DA"/>
    <w:rsid w:val="00A31BFC"/>
    <w:rsid w:val="00A32147"/>
    <w:rsid w:val="00A3231E"/>
    <w:rsid w:val="00A32433"/>
    <w:rsid w:val="00A33232"/>
    <w:rsid w:val="00A33F27"/>
    <w:rsid w:val="00A33FC1"/>
    <w:rsid w:val="00A34373"/>
    <w:rsid w:val="00A350C2"/>
    <w:rsid w:val="00A351B4"/>
    <w:rsid w:val="00A35B55"/>
    <w:rsid w:val="00A35CCE"/>
    <w:rsid w:val="00A36FAB"/>
    <w:rsid w:val="00A37017"/>
    <w:rsid w:val="00A37C79"/>
    <w:rsid w:val="00A4071E"/>
    <w:rsid w:val="00A41496"/>
    <w:rsid w:val="00A42120"/>
    <w:rsid w:val="00A42301"/>
    <w:rsid w:val="00A4260D"/>
    <w:rsid w:val="00A42778"/>
    <w:rsid w:val="00A42D37"/>
    <w:rsid w:val="00A4313A"/>
    <w:rsid w:val="00A43481"/>
    <w:rsid w:val="00A43D7A"/>
    <w:rsid w:val="00A447F4"/>
    <w:rsid w:val="00A44B04"/>
    <w:rsid w:val="00A45518"/>
    <w:rsid w:val="00A4674D"/>
    <w:rsid w:val="00A46860"/>
    <w:rsid w:val="00A46DA9"/>
    <w:rsid w:val="00A472F1"/>
    <w:rsid w:val="00A47865"/>
    <w:rsid w:val="00A47BD8"/>
    <w:rsid w:val="00A47DC5"/>
    <w:rsid w:val="00A50CD8"/>
    <w:rsid w:val="00A513F0"/>
    <w:rsid w:val="00A517BD"/>
    <w:rsid w:val="00A521B6"/>
    <w:rsid w:val="00A5223D"/>
    <w:rsid w:val="00A5229B"/>
    <w:rsid w:val="00A526D8"/>
    <w:rsid w:val="00A52CE5"/>
    <w:rsid w:val="00A5322A"/>
    <w:rsid w:val="00A532E2"/>
    <w:rsid w:val="00A53627"/>
    <w:rsid w:val="00A54515"/>
    <w:rsid w:val="00A545F7"/>
    <w:rsid w:val="00A54668"/>
    <w:rsid w:val="00A558A9"/>
    <w:rsid w:val="00A55CE2"/>
    <w:rsid w:val="00A56477"/>
    <w:rsid w:val="00A56944"/>
    <w:rsid w:val="00A575CE"/>
    <w:rsid w:val="00A57B1D"/>
    <w:rsid w:val="00A57CCD"/>
    <w:rsid w:val="00A602E5"/>
    <w:rsid w:val="00A603C3"/>
    <w:rsid w:val="00A606DB"/>
    <w:rsid w:val="00A60E61"/>
    <w:rsid w:val="00A614A5"/>
    <w:rsid w:val="00A61546"/>
    <w:rsid w:val="00A6165B"/>
    <w:rsid w:val="00A61B95"/>
    <w:rsid w:val="00A6232F"/>
    <w:rsid w:val="00A62523"/>
    <w:rsid w:val="00A62A33"/>
    <w:rsid w:val="00A62FED"/>
    <w:rsid w:val="00A63542"/>
    <w:rsid w:val="00A63707"/>
    <w:rsid w:val="00A63802"/>
    <w:rsid w:val="00A64025"/>
    <w:rsid w:val="00A64268"/>
    <w:rsid w:val="00A6546B"/>
    <w:rsid w:val="00A6594C"/>
    <w:rsid w:val="00A65B00"/>
    <w:rsid w:val="00A65CC9"/>
    <w:rsid w:val="00A65EF6"/>
    <w:rsid w:val="00A660B2"/>
    <w:rsid w:val="00A66216"/>
    <w:rsid w:val="00A6691C"/>
    <w:rsid w:val="00A672D1"/>
    <w:rsid w:val="00A675D1"/>
    <w:rsid w:val="00A7075D"/>
    <w:rsid w:val="00A70D4A"/>
    <w:rsid w:val="00A70DB8"/>
    <w:rsid w:val="00A710DA"/>
    <w:rsid w:val="00A71522"/>
    <w:rsid w:val="00A7157D"/>
    <w:rsid w:val="00A71F46"/>
    <w:rsid w:val="00A7245E"/>
    <w:rsid w:val="00A72B7F"/>
    <w:rsid w:val="00A72C9D"/>
    <w:rsid w:val="00A72CE3"/>
    <w:rsid w:val="00A73017"/>
    <w:rsid w:val="00A731FB"/>
    <w:rsid w:val="00A7365D"/>
    <w:rsid w:val="00A73BB0"/>
    <w:rsid w:val="00A73F15"/>
    <w:rsid w:val="00A7461B"/>
    <w:rsid w:val="00A746EC"/>
    <w:rsid w:val="00A748E6"/>
    <w:rsid w:val="00A74AF9"/>
    <w:rsid w:val="00A74FD9"/>
    <w:rsid w:val="00A7557E"/>
    <w:rsid w:val="00A75C1D"/>
    <w:rsid w:val="00A75F98"/>
    <w:rsid w:val="00A7692B"/>
    <w:rsid w:val="00A76CC2"/>
    <w:rsid w:val="00A76CE5"/>
    <w:rsid w:val="00A772E8"/>
    <w:rsid w:val="00A7742B"/>
    <w:rsid w:val="00A7760F"/>
    <w:rsid w:val="00A77FA9"/>
    <w:rsid w:val="00A803F3"/>
    <w:rsid w:val="00A803F9"/>
    <w:rsid w:val="00A82394"/>
    <w:rsid w:val="00A82FEC"/>
    <w:rsid w:val="00A837C9"/>
    <w:rsid w:val="00A83B01"/>
    <w:rsid w:val="00A84055"/>
    <w:rsid w:val="00A84282"/>
    <w:rsid w:val="00A8433E"/>
    <w:rsid w:val="00A84887"/>
    <w:rsid w:val="00A84DAB"/>
    <w:rsid w:val="00A86526"/>
    <w:rsid w:val="00A86CD6"/>
    <w:rsid w:val="00A86EBF"/>
    <w:rsid w:val="00A87CA1"/>
    <w:rsid w:val="00A90145"/>
    <w:rsid w:val="00A909C8"/>
    <w:rsid w:val="00A91523"/>
    <w:rsid w:val="00A916C6"/>
    <w:rsid w:val="00A9206D"/>
    <w:rsid w:val="00A92B0E"/>
    <w:rsid w:val="00A933A5"/>
    <w:rsid w:val="00A93D26"/>
    <w:rsid w:val="00A93DD4"/>
    <w:rsid w:val="00A9472E"/>
    <w:rsid w:val="00A948A7"/>
    <w:rsid w:val="00A950CA"/>
    <w:rsid w:val="00A95233"/>
    <w:rsid w:val="00A961D4"/>
    <w:rsid w:val="00A96857"/>
    <w:rsid w:val="00A96B80"/>
    <w:rsid w:val="00A96F4C"/>
    <w:rsid w:val="00A970F6"/>
    <w:rsid w:val="00A97164"/>
    <w:rsid w:val="00A971F1"/>
    <w:rsid w:val="00A97A1E"/>
    <w:rsid w:val="00A97D45"/>
    <w:rsid w:val="00A97FCB"/>
    <w:rsid w:val="00AA036B"/>
    <w:rsid w:val="00AA141B"/>
    <w:rsid w:val="00AA17CC"/>
    <w:rsid w:val="00AA1ED3"/>
    <w:rsid w:val="00AA2141"/>
    <w:rsid w:val="00AA2514"/>
    <w:rsid w:val="00AA36AC"/>
    <w:rsid w:val="00AA3959"/>
    <w:rsid w:val="00AA44F3"/>
    <w:rsid w:val="00AA4A91"/>
    <w:rsid w:val="00AA4E1B"/>
    <w:rsid w:val="00AA54FB"/>
    <w:rsid w:val="00AA5854"/>
    <w:rsid w:val="00AA60F2"/>
    <w:rsid w:val="00AA7001"/>
    <w:rsid w:val="00AA7119"/>
    <w:rsid w:val="00AA7856"/>
    <w:rsid w:val="00AA7D03"/>
    <w:rsid w:val="00AB1CC2"/>
    <w:rsid w:val="00AB21D1"/>
    <w:rsid w:val="00AB22C4"/>
    <w:rsid w:val="00AB2995"/>
    <w:rsid w:val="00AB304C"/>
    <w:rsid w:val="00AB3142"/>
    <w:rsid w:val="00AB3CD2"/>
    <w:rsid w:val="00AB46F5"/>
    <w:rsid w:val="00AB4AD5"/>
    <w:rsid w:val="00AB56B2"/>
    <w:rsid w:val="00AB5731"/>
    <w:rsid w:val="00AB62DC"/>
    <w:rsid w:val="00AB6CAE"/>
    <w:rsid w:val="00AB7060"/>
    <w:rsid w:val="00AB713D"/>
    <w:rsid w:val="00AB72DF"/>
    <w:rsid w:val="00AB740C"/>
    <w:rsid w:val="00AB7A08"/>
    <w:rsid w:val="00AB7E41"/>
    <w:rsid w:val="00AC0491"/>
    <w:rsid w:val="00AC0F06"/>
    <w:rsid w:val="00AC1423"/>
    <w:rsid w:val="00AC1634"/>
    <w:rsid w:val="00AC1648"/>
    <w:rsid w:val="00AC1751"/>
    <w:rsid w:val="00AC1DD8"/>
    <w:rsid w:val="00AC2341"/>
    <w:rsid w:val="00AC2516"/>
    <w:rsid w:val="00AC2BD2"/>
    <w:rsid w:val="00AC3202"/>
    <w:rsid w:val="00AC3BA8"/>
    <w:rsid w:val="00AC4090"/>
    <w:rsid w:val="00AC422D"/>
    <w:rsid w:val="00AC4670"/>
    <w:rsid w:val="00AC4BBC"/>
    <w:rsid w:val="00AC4EC9"/>
    <w:rsid w:val="00AC527C"/>
    <w:rsid w:val="00AC55CC"/>
    <w:rsid w:val="00AC55FD"/>
    <w:rsid w:val="00AC58FB"/>
    <w:rsid w:val="00AC5A7F"/>
    <w:rsid w:val="00AC5AF9"/>
    <w:rsid w:val="00AC5F92"/>
    <w:rsid w:val="00AC5FD1"/>
    <w:rsid w:val="00AC6326"/>
    <w:rsid w:val="00AC6933"/>
    <w:rsid w:val="00AC6C82"/>
    <w:rsid w:val="00AC6D62"/>
    <w:rsid w:val="00AC6F2E"/>
    <w:rsid w:val="00AC7063"/>
    <w:rsid w:val="00AC71E0"/>
    <w:rsid w:val="00AC775C"/>
    <w:rsid w:val="00AC7909"/>
    <w:rsid w:val="00AC7AA1"/>
    <w:rsid w:val="00AD03B7"/>
    <w:rsid w:val="00AD0681"/>
    <w:rsid w:val="00AD1C9C"/>
    <w:rsid w:val="00AD1D41"/>
    <w:rsid w:val="00AD2332"/>
    <w:rsid w:val="00AD2409"/>
    <w:rsid w:val="00AD2699"/>
    <w:rsid w:val="00AD27FB"/>
    <w:rsid w:val="00AD2950"/>
    <w:rsid w:val="00AD34CE"/>
    <w:rsid w:val="00AD3C52"/>
    <w:rsid w:val="00AD419E"/>
    <w:rsid w:val="00AD4EE6"/>
    <w:rsid w:val="00AD5057"/>
    <w:rsid w:val="00AD53D9"/>
    <w:rsid w:val="00AD54B4"/>
    <w:rsid w:val="00AD5704"/>
    <w:rsid w:val="00AD6FFE"/>
    <w:rsid w:val="00AD7114"/>
    <w:rsid w:val="00AD7272"/>
    <w:rsid w:val="00AD72B1"/>
    <w:rsid w:val="00AE005E"/>
    <w:rsid w:val="00AE03E9"/>
    <w:rsid w:val="00AE06BA"/>
    <w:rsid w:val="00AE0941"/>
    <w:rsid w:val="00AE0FE8"/>
    <w:rsid w:val="00AE1752"/>
    <w:rsid w:val="00AE184C"/>
    <w:rsid w:val="00AE1852"/>
    <w:rsid w:val="00AE199A"/>
    <w:rsid w:val="00AE19B6"/>
    <w:rsid w:val="00AE2B39"/>
    <w:rsid w:val="00AE2C47"/>
    <w:rsid w:val="00AE2D80"/>
    <w:rsid w:val="00AE3252"/>
    <w:rsid w:val="00AE3356"/>
    <w:rsid w:val="00AE368A"/>
    <w:rsid w:val="00AE4485"/>
    <w:rsid w:val="00AE4561"/>
    <w:rsid w:val="00AE4BB6"/>
    <w:rsid w:val="00AE505A"/>
    <w:rsid w:val="00AE5141"/>
    <w:rsid w:val="00AE5631"/>
    <w:rsid w:val="00AE59B5"/>
    <w:rsid w:val="00AE5BC4"/>
    <w:rsid w:val="00AE5D12"/>
    <w:rsid w:val="00AE5F32"/>
    <w:rsid w:val="00AE60FD"/>
    <w:rsid w:val="00AE6194"/>
    <w:rsid w:val="00AE75D6"/>
    <w:rsid w:val="00AE764B"/>
    <w:rsid w:val="00AF022B"/>
    <w:rsid w:val="00AF0803"/>
    <w:rsid w:val="00AF1176"/>
    <w:rsid w:val="00AF1523"/>
    <w:rsid w:val="00AF182C"/>
    <w:rsid w:val="00AF1BFB"/>
    <w:rsid w:val="00AF2691"/>
    <w:rsid w:val="00AF27CC"/>
    <w:rsid w:val="00AF28A7"/>
    <w:rsid w:val="00AF28DD"/>
    <w:rsid w:val="00AF2FBD"/>
    <w:rsid w:val="00AF32CA"/>
    <w:rsid w:val="00AF3B93"/>
    <w:rsid w:val="00AF4A6D"/>
    <w:rsid w:val="00AF4EF3"/>
    <w:rsid w:val="00AF539E"/>
    <w:rsid w:val="00AF560D"/>
    <w:rsid w:val="00AF61FA"/>
    <w:rsid w:val="00AF6256"/>
    <w:rsid w:val="00AF6713"/>
    <w:rsid w:val="00AF6AEC"/>
    <w:rsid w:val="00AF6C62"/>
    <w:rsid w:val="00AF7780"/>
    <w:rsid w:val="00AF7A10"/>
    <w:rsid w:val="00AF7CB4"/>
    <w:rsid w:val="00AF7D81"/>
    <w:rsid w:val="00AF7E13"/>
    <w:rsid w:val="00B002A1"/>
    <w:rsid w:val="00B0035E"/>
    <w:rsid w:val="00B00AEB"/>
    <w:rsid w:val="00B00D06"/>
    <w:rsid w:val="00B01537"/>
    <w:rsid w:val="00B01948"/>
    <w:rsid w:val="00B019A5"/>
    <w:rsid w:val="00B01C2D"/>
    <w:rsid w:val="00B01D2D"/>
    <w:rsid w:val="00B0268A"/>
    <w:rsid w:val="00B02931"/>
    <w:rsid w:val="00B02BE0"/>
    <w:rsid w:val="00B030BC"/>
    <w:rsid w:val="00B03387"/>
    <w:rsid w:val="00B0370E"/>
    <w:rsid w:val="00B0387E"/>
    <w:rsid w:val="00B03C82"/>
    <w:rsid w:val="00B03F6D"/>
    <w:rsid w:val="00B0410D"/>
    <w:rsid w:val="00B04B4D"/>
    <w:rsid w:val="00B04FC0"/>
    <w:rsid w:val="00B051FF"/>
    <w:rsid w:val="00B05325"/>
    <w:rsid w:val="00B05488"/>
    <w:rsid w:val="00B05772"/>
    <w:rsid w:val="00B05C59"/>
    <w:rsid w:val="00B0623E"/>
    <w:rsid w:val="00B06463"/>
    <w:rsid w:val="00B0654C"/>
    <w:rsid w:val="00B06E1F"/>
    <w:rsid w:val="00B06F1D"/>
    <w:rsid w:val="00B06F85"/>
    <w:rsid w:val="00B07279"/>
    <w:rsid w:val="00B073A9"/>
    <w:rsid w:val="00B07534"/>
    <w:rsid w:val="00B075E3"/>
    <w:rsid w:val="00B108AB"/>
    <w:rsid w:val="00B10A68"/>
    <w:rsid w:val="00B10AFC"/>
    <w:rsid w:val="00B10BF1"/>
    <w:rsid w:val="00B10ED0"/>
    <w:rsid w:val="00B10F95"/>
    <w:rsid w:val="00B11152"/>
    <w:rsid w:val="00B11778"/>
    <w:rsid w:val="00B117C7"/>
    <w:rsid w:val="00B11AC0"/>
    <w:rsid w:val="00B123FE"/>
    <w:rsid w:val="00B126A2"/>
    <w:rsid w:val="00B12EC2"/>
    <w:rsid w:val="00B130EA"/>
    <w:rsid w:val="00B1366C"/>
    <w:rsid w:val="00B13B24"/>
    <w:rsid w:val="00B13EF3"/>
    <w:rsid w:val="00B1414B"/>
    <w:rsid w:val="00B141E2"/>
    <w:rsid w:val="00B1473A"/>
    <w:rsid w:val="00B14C80"/>
    <w:rsid w:val="00B14E31"/>
    <w:rsid w:val="00B15507"/>
    <w:rsid w:val="00B15825"/>
    <w:rsid w:val="00B15E55"/>
    <w:rsid w:val="00B160AA"/>
    <w:rsid w:val="00B162AC"/>
    <w:rsid w:val="00B16945"/>
    <w:rsid w:val="00B173DE"/>
    <w:rsid w:val="00B17ACB"/>
    <w:rsid w:val="00B17F85"/>
    <w:rsid w:val="00B20268"/>
    <w:rsid w:val="00B20327"/>
    <w:rsid w:val="00B2044A"/>
    <w:rsid w:val="00B205B2"/>
    <w:rsid w:val="00B20B9F"/>
    <w:rsid w:val="00B20EBC"/>
    <w:rsid w:val="00B217EC"/>
    <w:rsid w:val="00B21802"/>
    <w:rsid w:val="00B21933"/>
    <w:rsid w:val="00B21BC1"/>
    <w:rsid w:val="00B21E37"/>
    <w:rsid w:val="00B22B3A"/>
    <w:rsid w:val="00B22D4E"/>
    <w:rsid w:val="00B236A4"/>
    <w:rsid w:val="00B23B71"/>
    <w:rsid w:val="00B23E8C"/>
    <w:rsid w:val="00B24093"/>
    <w:rsid w:val="00B24D7D"/>
    <w:rsid w:val="00B25661"/>
    <w:rsid w:val="00B267C3"/>
    <w:rsid w:val="00B269A8"/>
    <w:rsid w:val="00B26A91"/>
    <w:rsid w:val="00B26F02"/>
    <w:rsid w:val="00B274C7"/>
    <w:rsid w:val="00B27559"/>
    <w:rsid w:val="00B27962"/>
    <w:rsid w:val="00B27DC7"/>
    <w:rsid w:val="00B27E0F"/>
    <w:rsid w:val="00B30369"/>
    <w:rsid w:val="00B3059A"/>
    <w:rsid w:val="00B30688"/>
    <w:rsid w:val="00B3077F"/>
    <w:rsid w:val="00B308ED"/>
    <w:rsid w:val="00B31235"/>
    <w:rsid w:val="00B31A17"/>
    <w:rsid w:val="00B31EC2"/>
    <w:rsid w:val="00B328EB"/>
    <w:rsid w:val="00B33179"/>
    <w:rsid w:val="00B336CA"/>
    <w:rsid w:val="00B33783"/>
    <w:rsid w:val="00B33A2A"/>
    <w:rsid w:val="00B340BD"/>
    <w:rsid w:val="00B34278"/>
    <w:rsid w:val="00B34A64"/>
    <w:rsid w:val="00B34B24"/>
    <w:rsid w:val="00B35397"/>
    <w:rsid w:val="00B35510"/>
    <w:rsid w:val="00B35646"/>
    <w:rsid w:val="00B35743"/>
    <w:rsid w:val="00B3588B"/>
    <w:rsid w:val="00B35B51"/>
    <w:rsid w:val="00B35C52"/>
    <w:rsid w:val="00B36078"/>
    <w:rsid w:val="00B368C6"/>
    <w:rsid w:val="00B370CF"/>
    <w:rsid w:val="00B374C0"/>
    <w:rsid w:val="00B37F06"/>
    <w:rsid w:val="00B37FAD"/>
    <w:rsid w:val="00B409DF"/>
    <w:rsid w:val="00B415F7"/>
    <w:rsid w:val="00B417CD"/>
    <w:rsid w:val="00B41C68"/>
    <w:rsid w:val="00B41D95"/>
    <w:rsid w:val="00B41FB5"/>
    <w:rsid w:val="00B4340D"/>
    <w:rsid w:val="00B43929"/>
    <w:rsid w:val="00B43A60"/>
    <w:rsid w:val="00B43E07"/>
    <w:rsid w:val="00B44A43"/>
    <w:rsid w:val="00B44F3C"/>
    <w:rsid w:val="00B452DF"/>
    <w:rsid w:val="00B45528"/>
    <w:rsid w:val="00B45601"/>
    <w:rsid w:val="00B45E12"/>
    <w:rsid w:val="00B466C4"/>
    <w:rsid w:val="00B468CA"/>
    <w:rsid w:val="00B47249"/>
    <w:rsid w:val="00B475BF"/>
    <w:rsid w:val="00B47A2A"/>
    <w:rsid w:val="00B47A8F"/>
    <w:rsid w:val="00B47B24"/>
    <w:rsid w:val="00B50445"/>
    <w:rsid w:val="00B508AA"/>
    <w:rsid w:val="00B50CFF"/>
    <w:rsid w:val="00B50E4D"/>
    <w:rsid w:val="00B50EBB"/>
    <w:rsid w:val="00B5316D"/>
    <w:rsid w:val="00B53C5F"/>
    <w:rsid w:val="00B53C86"/>
    <w:rsid w:val="00B54545"/>
    <w:rsid w:val="00B546A4"/>
    <w:rsid w:val="00B54C7F"/>
    <w:rsid w:val="00B5591D"/>
    <w:rsid w:val="00B55C07"/>
    <w:rsid w:val="00B55D33"/>
    <w:rsid w:val="00B55F8B"/>
    <w:rsid w:val="00B568A7"/>
    <w:rsid w:val="00B56E87"/>
    <w:rsid w:val="00B56F0F"/>
    <w:rsid w:val="00B57B19"/>
    <w:rsid w:val="00B57BA9"/>
    <w:rsid w:val="00B60640"/>
    <w:rsid w:val="00B60822"/>
    <w:rsid w:val="00B60D9D"/>
    <w:rsid w:val="00B61050"/>
    <w:rsid w:val="00B62607"/>
    <w:rsid w:val="00B626EF"/>
    <w:rsid w:val="00B6288A"/>
    <w:rsid w:val="00B62BCE"/>
    <w:rsid w:val="00B63A3C"/>
    <w:rsid w:val="00B640A4"/>
    <w:rsid w:val="00B64EE8"/>
    <w:rsid w:val="00B655C1"/>
    <w:rsid w:val="00B65B39"/>
    <w:rsid w:val="00B65FCD"/>
    <w:rsid w:val="00B66413"/>
    <w:rsid w:val="00B66AF2"/>
    <w:rsid w:val="00B66E2F"/>
    <w:rsid w:val="00B67E66"/>
    <w:rsid w:val="00B701E8"/>
    <w:rsid w:val="00B7027A"/>
    <w:rsid w:val="00B70EC4"/>
    <w:rsid w:val="00B710B7"/>
    <w:rsid w:val="00B71F6E"/>
    <w:rsid w:val="00B720BD"/>
    <w:rsid w:val="00B723BE"/>
    <w:rsid w:val="00B72CA9"/>
    <w:rsid w:val="00B73134"/>
    <w:rsid w:val="00B7336B"/>
    <w:rsid w:val="00B737C4"/>
    <w:rsid w:val="00B7390E"/>
    <w:rsid w:val="00B7402B"/>
    <w:rsid w:val="00B74903"/>
    <w:rsid w:val="00B74B57"/>
    <w:rsid w:val="00B755EC"/>
    <w:rsid w:val="00B757D8"/>
    <w:rsid w:val="00B75A45"/>
    <w:rsid w:val="00B75B65"/>
    <w:rsid w:val="00B75CAF"/>
    <w:rsid w:val="00B75CBC"/>
    <w:rsid w:val="00B75E63"/>
    <w:rsid w:val="00B76143"/>
    <w:rsid w:val="00B767F0"/>
    <w:rsid w:val="00B76C53"/>
    <w:rsid w:val="00B76F4F"/>
    <w:rsid w:val="00B775E5"/>
    <w:rsid w:val="00B7788D"/>
    <w:rsid w:val="00B77C3C"/>
    <w:rsid w:val="00B77F6D"/>
    <w:rsid w:val="00B77FD4"/>
    <w:rsid w:val="00B806B5"/>
    <w:rsid w:val="00B80844"/>
    <w:rsid w:val="00B810E6"/>
    <w:rsid w:val="00B817A8"/>
    <w:rsid w:val="00B81C03"/>
    <w:rsid w:val="00B81D38"/>
    <w:rsid w:val="00B8220B"/>
    <w:rsid w:val="00B82334"/>
    <w:rsid w:val="00B82AC6"/>
    <w:rsid w:val="00B82DDF"/>
    <w:rsid w:val="00B82F9A"/>
    <w:rsid w:val="00B830AA"/>
    <w:rsid w:val="00B838E7"/>
    <w:rsid w:val="00B83AB2"/>
    <w:rsid w:val="00B8458B"/>
    <w:rsid w:val="00B84705"/>
    <w:rsid w:val="00B850A3"/>
    <w:rsid w:val="00B85179"/>
    <w:rsid w:val="00B85277"/>
    <w:rsid w:val="00B852C0"/>
    <w:rsid w:val="00B85429"/>
    <w:rsid w:val="00B85679"/>
    <w:rsid w:val="00B8576A"/>
    <w:rsid w:val="00B860B6"/>
    <w:rsid w:val="00B86F57"/>
    <w:rsid w:val="00B87CA9"/>
    <w:rsid w:val="00B909FB"/>
    <w:rsid w:val="00B91964"/>
    <w:rsid w:val="00B919F8"/>
    <w:rsid w:val="00B932D8"/>
    <w:rsid w:val="00B93855"/>
    <w:rsid w:val="00B9436F"/>
    <w:rsid w:val="00B94F91"/>
    <w:rsid w:val="00B9552C"/>
    <w:rsid w:val="00B95B96"/>
    <w:rsid w:val="00B96338"/>
    <w:rsid w:val="00BA0338"/>
    <w:rsid w:val="00BA0788"/>
    <w:rsid w:val="00BA0963"/>
    <w:rsid w:val="00BA0DB3"/>
    <w:rsid w:val="00BA1A55"/>
    <w:rsid w:val="00BA2330"/>
    <w:rsid w:val="00BA24B1"/>
    <w:rsid w:val="00BA2ADE"/>
    <w:rsid w:val="00BA33D5"/>
    <w:rsid w:val="00BA38ED"/>
    <w:rsid w:val="00BA3AB4"/>
    <w:rsid w:val="00BA3B0A"/>
    <w:rsid w:val="00BA3B2B"/>
    <w:rsid w:val="00BA3FAB"/>
    <w:rsid w:val="00BA426B"/>
    <w:rsid w:val="00BA451E"/>
    <w:rsid w:val="00BA5797"/>
    <w:rsid w:val="00BA5F30"/>
    <w:rsid w:val="00BA5FE8"/>
    <w:rsid w:val="00BA62F4"/>
    <w:rsid w:val="00BA6514"/>
    <w:rsid w:val="00BA6B06"/>
    <w:rsid w:val="00BA7813"/>
    <w:rsid w:val="00BA7A8F"/>
    <w:rsid w:val="00BB018A"/>
    <w:rsid w:val="00BB0288"/>
    <w:rsid w:val="00BB04B6"/>
    <w:rsid w:val="00BB0A3C"/>
    <w:rsid w:val="00BB0E66"/>
    <w:rsid w:val="00BB0FB1"/>
    <w:rsid w:val="00BB1287"/>
    <w:rsid w:val="00BB1795"/>
    <w:rsid w:val="00BB1A3A"/>
    <w:rsid w:val="00BB1C8F"/>
    <w:rsid w:val="00BB2195"/>
    <w:rsid w:val="00BB2831"/>
    <w:rsid w:val="00BB3190"/>
    <w:rsid w:val="00BB378B"/>
    <w:rsid w:val="00BB3C71"/>
    <w:rsid w:val="00BB3E36"/>
    <w:rsid w:val="00BB4278"/>
    <w:rsid w:val="00BB4C4A"/>
    <w:rsid w:val="00BB4EF1"/>
    <w:rsid w:val="00BB50CC"/>
    <w:rsid w:val="00BB535B"/>
    <w:rsid w:val="00BB54FB"/>
    <w:rsid w:val="00BB688B"/>
    <w:rsid w:val="00BB6ABA"/>
    <w:rsid w:val="00BB6CDA"/>
    <w:rsid w:val="00BB6FF8"/>
    <w:rsid w:val="00BB70A6"/>
    <w:rsid w:val="00BB77BD"/>
    <w:rsid w:val="00BB790E"/>
    <w:rsid w:val="00BC004B"/>
    <w:rsid w:val="00BC0143"/>
    <w:rsid w:val="00BC0999"/>
    <w:rsid w:val="00BC0EF9"/>
    <w:rsid w:val="00BC1120"/>
    <w:rsid w:val="00BC1A59"/>
    <w:rsid w:val="00BC1EE5"/>
    <w:rsid w:val="00BC29B1"/>
    <w:rsid w:val="00BC2C7A"/>
    <w:rsid w:val="00BC3160"/>
    <w:rsid w:val="00BC3389"/>
    <w:rsid w:val="00BC3944"/>
    <w:rsid w:val="00BC3A07"/>
    <w:rsid w:val="00BC3E42"/>
    <w:rsid w:val="00BC482A"/>
    <w:rsid w:val="00BC499B"/>
    <w:rsid w:val="00BC503B"/>
    <w:rsid w:val="00BC559C"/>
    <w:rsid w:val="00BC5B04"/>
    <w:rsid w:val="00BC6329"/>
    <w:rsid w:val="00BC67B4"/>
    <w:rsid w:val="00BC6B0A"/>
    <w:rsid w:val="00BC7330"/>
    <w:rsid w:val="00BC7B55"/>
    <w:rsid w:val="00BC7E8D"/>
    <w:rsid w:val="00BD075C"/>
    <w:rsid w:val="00BD0819"/>
    <w:rsid w:val="00BD0A2F"/>
    <w:rsid w:val="00BD0CCF"/>
    <w:rsid w:val="00BD0DC0"/>
    <w:rsid w:val="00BD0F4F"/>
    <w:rsid w:val="00BD15AC"/>
    <w:rsid w:val="00BD2216"/>
    <w:rsid w:val="00BD2A90"/>
    <w:rsid w:val="00BD3228"/>
    <w:rsid w:val="00BD34FA"/>
    <w:rsid w:val="00BD3808"/>
    <w:rsid w:val="00BD3D67"/>
    <w:rsid w:val="00BD429C"/>
    <w:rsid w:val="00BD445E"/>
    <w:rsid w:val="00BD447E"/>
    <w:rsid w:val="00BD46E1"/>
    <w:rsid w:val="00BD4C79"/>
    <w:rsid w:val="00BD4F74"/>
    <w:rsid w:val="00BD569B"/>
    <w:rsid w:val="00BD5DD1"/>
    <w:rsid w:val="00BD6306"/>
    <w:rsid w:val="00BD71C7"/>
    <w:rsid w:val="00BD75B1"/>
    <w:rsid w:val="00BD7AD9"/>
    <w:rsid w:val="00BD7EE3"/>
    <w:rsid w:val="00BD7FFB"/>
    <w:rsid w:val="00BE1000"/>
    <w:rsid w:val="00BE1573"/>
    <w:rsid w:val="00BE1747"/>
    <w:rsid w:val="00BE18C1"/>
    <w:rsid w:val="00BE1B77"/>
    <w:rsid w:val="00BE1E1A"/>
    <w:rsid w:val="00BE1E6B"/>
    <w:rsid w:val="00BE1EB1"/>
    <w:rsid w:val="00BE27B6"/>
    <w:rsid w:val="00BE30EA"/>
    <w:rsid w:val="00BE321C"/>
    <w:rsid w:val="00BE3345"/>
    <w:rsid w:val="00BE34CE"/>
    <w:rsid w:val="00BE5111"/>
    <w:rsid w:val="00BE597B"/>
    <w:rsid w:val="00BE5AC5"/>
    <w:rsid w:val="00BE6232"/>
    <w:rsid w:val="00BE6432"/>
    <w:rsid w:val="00BE6999"/>
    <w:rsid w:val="00BE6C72"/>
    <w:rsid w:val="00BE6DC7"/>
    <w:rsid w:val="00BE70F0"/>
    <w:rsid w:val="00BE7ABC"/>
    <w:rsid w:val="00BE7FA9"/>
    <w:rsid w:val="00BF06D6"/>
    <w:rsid w:val="00BF0CDB"/>
    <w:rsid w:val="00BF1B21"/>
    <w:rsid w:val="00BF1BC8"/>
    <w:rsid w:val="00BF26A0"/>
    <w:rsid w:val="00BF3561"/>
    <w:rsid w:val="00BF397C"/>
    <w:rsid w:val="00BF3CCB"/>
    <w:rsid w:val="00BF41AD"/>
    <w:rsid w:val="00BF461D"/>
    <w:rsid w:val="00BF4747"/>
    <w:rsid w:val="00BF5143"/>
    <w:rsid w:val="00BF51AB"/>
    <w:rsid w:val="00BF54B0"/>
    <w:rsid w:val="00BF5C4C"/>
    <w:rsid w:val="00BF5D7C"/>
    <w:rsid w:val="00BF5F35"/>
    <w:rsid w:val="00BF6027"/>
    <w:rsid w:val="00BF6556"/>
    <w:rsid w:val="00BF6777"/>
    <w:rsid w:val="00BF6B38"/>
    <w:rsid w:val="00BF72BE"/>
    <w:rsid w:val="00BF7793"/>
    <w:rsid w:val="00BF780D"/>
    <w:rsid w:val="00BF7C47"/>
    <w:rsid w:val="00C010AF"/>
    <w:rsid w:val="00C0118F"/>
    <w:rsid w:val="00C0200F"/>
    <w:rsid w:val="00C0283B"/>
    <w:rsid w:val="00C02D59"/>
    <w:rsid w:val="00C03215"/>
    <w:rsid w:val="00C0363B"/>
    <w:rsid w:val="00C037D0"/>
    <w:rsid w:val="00C03E12"/>
    <w:rsid w:val="00C04B97"/>
    <w:rsid w:val="00C0526C"/>
    <w:rsid w:val="00C05A89"/>
    <w:rsid w:val="00C05C6D"/>
    <w:rsid w:val="00C05F9F"/>
    <w:rsid w:val="00C05FBC"/>
    <w:rsid w:val="00C065B3"/>
    <w:rsid w:val="00C0691D"/>
    <w:rsid w:val="00C06C14"/>
    <w:rsid w:val="00C06CFF"/>
    <w:rsid w:val="00C06F36"/>
    <w:rsid w:val="00C07174"/>
    <w:rsid w:val="00C07584"/>
    <w:rsid w:val="00C07729"/>
    <w:rsid w:val="00C1048D"/>
    <w:rsid w:val="00C10622"/>
    <w:rsid w:val="00C10872"/>
    <w:rsid w:val="00C10989"/>
    <w:rsid w:val="00C11FFF"/>
    <w:rsid w:val="00C133BB"/>
    <w:rsid w:val="00C13B39"/>
    <w:rsid w:val="00C13BC3"/>
    <w:rsid w:val="00C148D1"/>
    <w:rsid w:val="00C14AF2"/>
    <w:rsid w:val="00C14CAB"/>
    <w:rsid w:val="00C15315"/>
    <w:rsid w:val="00C15827"/>
    <w:rsid w:val="00C15995"/>
    <w:rsid w:val="00C160C4"/>
    <w:rsid w:val="00C16208"/>
    <w:rsid w:val="00C16268"/>
    <w:rsid w:val="00C1698A"/>
    <w:rsid w:val="00C16DB2"/>
    <w:rsid w:val="00C16E53"/>
    <w:rsid w:val="00C16EA3"/>
    <w:rsid w:val="00C17286"/>
    <w:rsid w:val="00C174FD"/>
    <w:rsid w:val="00C17568"/>
    <w:rsid w:val="00C1771F"/>
    <w:rsid w:val="00C21154"/>
    <w:rsid w:val="00C215A9"/>
    <w:rsid w:val="00C21AEA"/>
    <w:rsid w:val="00C21EE4"/>
    <w:rsid w:val="00C21F64"/>
    <w:rsid w:val="00C221E1"/>
    <w:rsid w:val="00C222C7"/>
    <w:rsid w:val="00C237C7"/>
    <w:rsid w:val="00C242BF"/>
    <w:rsid w:val="00C24425"/>
    <w:rsid w:val="00C24561"/>
    <w:rsid w:val="00C25D60"/>
    <w:rsid w:val="00C26896"/>
    <w:rsid w:val="00C26A59"/>
    <w:rsid w:val="00C27EBE"/>
    <w:rsid w:val="00C30C05"/>
    <w:rsid w:val="00C30C3A"/>
    <w:rsid w:val="00C30F34"/>
    <w:rsid w:val="00C3129E"/>
    <w:rsid w:val="00C3143B"/>
    <w:rsid w:val="00C315FB"/>
    <w:rsid w:val="00C31905"/>
    <w:rsid w:val="00C31BF8"/>
    <w:rsid w:val="00C31D64"/>
    <w:rsid w:val="00C32824"/>
    <w:rsid w:val="00C338C5"/>
    <w:rsid w:val="00C33D30"/>
    <w:rsid w:val="00C34008"/>
    <w:rsid w:val="00C35439"/>
    <w:rsid w:val="00C35993"/>
    <w:rsid w:val="00C365B4"/>
    <w:rsid w:val="00C36692"/>
    <w:rsid w:val="00C369C2"/>
    <w:rsid w:val="00C37796"/>
    <w:rsid w:val="00C37A73"/>
    <w:rsid w:val="00C37ADB"/>
    <w:rsid w:val="00C37FD9"/>
    <w:rsid w:val="00C408EC"/>
    <w:rsid w:val="00C409AF"/>
    <w:rsid w:val="00C40B4F"/>
    <w:rsid w:val="00C40D84"/>
    <w:rsid w:val="00C40FEF"/>
    <w:rsid w:val="00C41769"/>
    <w:rsid w:val="00C41CFA"/>
    <w:rsid w:val="00C4271D"/>
    <w:rsid w:val="00C42C2F"/>
    <w:rsid w:val="00C42F2D"/>
    <w:rsid w:val="00C436FC"/>
    <w:rsid w:val="00C43D64"/>
    <w:rsid w:val="00C44260"/>
    <w:rsid w:val="00C443DF"/>
    <w:rsid w:val="00C44880"/>
    <w:rsid w:val="00C448A5"/>
    <w:rsid w:val="00C449B2"/>
    <w:rsid w:val="00C449DB"/>
    <w:rsid w:val="00C44A7A"/>
    <w:rsid w:val="00C454C3"/>
    <w:rsid w:val="00C4568B"/>
    <w:rsid w:val="00C45C85"/>
    <w:rsid w:val="00C45CAC"/>
    <w:rsid w:val="00C460D1"/>
    <w:rsid w:val="00C4642E"/>
    <w:rsid w:val="00C46710"/>
    <w:rsid w:val="00C46E60"/>
    <w:rsid w:val="00C4713B"/>
    <w:rsid w:val="00C50142"/>
    <w:rsid w:val="00C5033A"/>
    <w:rsid w:val="00C50882"/>
    <w:rsid w:val="00C51067"/>
    <w:rsid w:val="00C51091"/>
    <w:rsid w:val="00C513A6"/>
    <w:rsid w:val="00C515C6"/>
    <w:rsid w:val="00C51934"/>
    <w:rsid w:val="00C51FAC"/>
    <w:rsid w:val="00C52322"/>
    <w:rsid w:val="00C523FA"/>
    <w:rsid w:val="00C529C0"/>
    <w:rsid w:val="00C52C73"/>
    <w:rsid w:val="00C52DA0"/>
    <w:rsid w:val="00C52DCF"/>
    <w:rsid w:val="00C52F27"/>
    <w:rsid w:val="00C52FA4"/>
    <w:rsid w:val="00C53141"/>
    <w:rsid w:val="00C53522"/>
    <w:rsid w:val="00C539A5"/>
    <w:rsid w:val="00C5435D"/>
    <w:rsid w:val="00C544DE"/>
    <w:rsid w:val="00C54615"/>
    <w:rsid w:val="00C55863"/>
    <w:rsid w:val="00C55C16"/>
    <w:rsid w:val="00C55E15"/>
    <w:rsid w:val="00C55F29"/>
    <w:rsid w:val="00C572D3"/>
    <w:rsid w:val="00C57515"/>
    <w:rsid w:val="00C578BB"/>
    <w:rsid w:val="00C57CF6"/>
    <w:rsid w:val="00C60187"/>
    <w:rsid w:val="00C606BF"/>
    <w:rsid w:val="00C607E3"/>
    <w:rsid w:val="00C60986"/>
    <w:rsid w:val="00C60B0B"/>
    <w:rsid w:val="00C61B84"/>
    <w:rsid w:val="00C61C39"/>
    <w:rsid w:val="00C61F81"/>
    <w:rsid w:val="00C620C7"/>
    <w:rsid w:val="00C622DF"/>
    <w:rsid w:val="00C622E9"/>
    <w:rsid w:val="00C626CB"/>
    <w:rsid w:val="00C62A9B"/>
    <w:rsid w:val="00C62F30"/>
    <w:rsid w:val="00C633D2"/>
    <w:rsid w:val="00C63457"/>
    <w:rsid w:val="00C63C13"/>
    <w:rsid w:val="00C643AE"/>
    <w:rsid w:val="00C64655"/>
    <w:rsid w:val="00C648CD"/>
    <w:rsid w:val="00C64900"/>
    <w:rsid w:val="00C64E61"/>
    <w:rsid w:val="00C65007"/>
    <w:rsid w:val="00C6505C"/>
    <w:rsid w:val="00C652F5"/>
    <w:rsid w:val="00C65565"/>
    <w:rsid w:val="00C65766"/>
    <w:rsid w:val="00C65B81"/>
    <w:rsid w:val="00C65E04"/>
    <w:rsid w:val="00C66939"/>
    <w:rsid w:val="00C669C9"/>
    <w:rsid w:val="00C66AEC"/>
    <w:rsid w:val="00C66BFE"/>
    <w:rsid w:val="00C671A1"/>
    <w:rsid w:val="00C671BE"/>
    <w:rsid w:val="00C67ED9"/>
    <w:rsid w:val="00C702F6"/>
    <w:rsid w:val="00C72256"/>
    <w:rsid w:val="00C72431"/>
    <w:rsid w:val="00C7245A"/>
    <w:rsid w:val="00C7260A"/>
    <w:rsid w:val="00C72712"/>
    <w:rsid w:val="00C727FD"/>
    <w:rsid w:val="00C7340B"/>
    <w:rsid w:val="00C73468"/>
    <w:rsid w:val="00C73A8F"/>
    <w:rsid w:val="00C73B05"/>
    <w:rsid w:val="00C7400D"/>
    <w:rsid w:val="00C742DA"/>
    <w:rsid w:val="00C74E00"/>
    <w:rsid w:val="00C74F8F"/>
    <w:rsid w:val="00C75F04"/>
    <w:rsid w:val="00C77510"/>
    <w:rsid w:val="00C7766E"/>
    <w:rsid w:val="00C77EED"/>
    <w:rsid w:val="00C80115"/>
    <w:rsid w:val="00C8070F"/>
    <w:rsid w:val="00C80966"/>
    <w:rsid w:val="00C80FEC"/>
    <w:rsid w:val="00C812EB"/>
    <w:rsid w:val="00C81E24"/>
    <w:rsid w:val="00C823E9"/>
    <w:rsid w:val="00C82B86"/>
    <w:rsid w:val="00C82C8A"/>
    <w:rsid w:val="00C82FA3"/>
    <w:rsid w:val="00C83855"/>
    <w:rsid w:val="00C83AC6"/>
    <w:rsid w:val="00C83D8B"/>
    <w:rsid w:val="00C83FDD"/>
    <w:rsid w:val="00C84B07"/>
    <w:rsid w:val="00C850AE"/>
    <w:rsid w:val="00C850FC"/>
    <w:rsid w:val="00C85518"/>
    <w:rsid w:val="00C85682"/>
    <w:rsid w:val="00C85756"/>
    <w:rsid w:val="00C85987"/>
    <w:rsid w:val="00C85B18"/>
    <w:rsid w:val="00C85F28"/>
    <w:rsid w:val="00C8633B"/>
    <w:rsid w:val="00C865AF"/>
    <w:rsid w:val="00C86F06"/>
    <w:rsid w:val="00C86FD7"/>
    <w:rsid w:val="00C87308"/>
    <w:rsid w:val="00C87908"/>
    <w:rsid w:val="00C87D7D"/>
    <w:rsid w:val="00C90B34"/>
    <w:rsid w:val="00C91206"/>
    <w:rsid w:val="00C91860"/>
    <w:rsid w:val="00C91D65"/>
    <w:rsid w:val="00C92231"/>
    <w:rsid w:val="00C92FFD"/>
    <w:rsid w:val="00C931E2"/>
    <w:rsid w:val="00C93586"/>
    <w:rsid w:val="00C9376E"/>
    <w:rsid w:val="00C93DFA"/>
    <w:rsid w:val="00C93E50"/>
    <w:rsid w:val="00C93ED9"/>
    <w:rsid w:val="00C94374"/>
    <w:rsid w:val="00C94645"/>
    <w:rsid w:val="00C94BFA"/>
    <w:rsid w:val="00C950D1"/>
    <w:rsid w:val="00C95E4A"/>
    <w:rsid w:val="00C96382"/>
    <w:rsid w:val="00C96799"/>
    <w:rsid w:val="00C9690B"/>
    <w:rsid w:val="00C97582"/>
    <w:rsid w:val="00C97766"/>
    <w:rsid w:val="00C97767"/>
    <w:rsid w:val="00CA020D"/>
    <w:rsid w:val="00CA0549"/>
    <w:rsid w:val="00CA0702"/>
    <w:rsid w:val="00CA079C"/>
    <w:rsid w:val="00CA07E8"/>
    <w:rsid w:val="00CA0F80"/>
    <w:rsid w:val="00CA1265"/>
    <w:rsid w:val="00CA1397"/>
    <w:rsid w:val="00CA2A0F"/>
    <w:rsid w:val="00CA38B1"/>
    <w:rsid w:val="00CA3BB4"/>
    <w:rsid w:val="00CA3CCA"/>
    <w:rsid w:val="00CA48B8"/>
    <w:rsid w:val="00CA5C20"/>
    <w:rsid w:val="00CA65BD"/>
    <w:rsid w:val="00CA7068"/>
    <w:rsid w:val="00CA7208"/>
    <w:rsid w:val="00CA7863"/>
    <w:rsid w:val="00CA7AC4"/>
    <w:rsid w:val="00CA7B1F"/>
    <w:rsid w:val="00CA7CCF"/>
    <w:rsid w:val="00CA7F5B"/>
    <w:rsid w:val="00CB0B03"/>
    <w:rsid w:val="00CB0E54"/>
    <w:rsid w:val="00CB15DE"/>
    <w:rsid w:val="00CB19C7"/>
    <w:rsid w:val="00CB2A80"/>
    <w:rsid w:val="00CB2CB0"/>
    <w:rsid w:val="00CB2CF4"/>
    <w:rsid w:val="00CB31D8"/>
    <w:rsid w:val="00CB3268"/>
    <w:rsid w:val="00CB3C29"/>
    <w:rsid w:val="00CB3F94"/>
    <w:rsid w:val="00CB40EF"/>
    <w:rsid w:val="00CB44AE"/>
    <w:rsid w:val="00CB4AA1"/>
    <w:rsid w:val="00CB5040"/>
    <w:rsid w:val="00CB51A6"/>
    <w:rsid w:val="00CB555B"/>
    <w:rsid w:val="00CB5E3E"/>
    <w:rsid w:val="00CB5F37"/>
    <w:rsid w:val="00CB67A0"/>
    <w:rsid w:val="00CB6D35"/>
    <w:rsid w:val="00CB6DAD"/>
    <w:rsid w:val="00CB75DE"/>
    <w:rsid w:val="00CB77DD"/>
    <w:rsid w:val="00CB7A72"/>
    <w:rsid w:val="00CC0431"/>
    <w:rsid w:val="00CC08BD"/>
    <w:rsid w:val="00CC0BE4"/>
    <w:rsid w:val="00CC11AE"/>
    <w:rsid w:val="00CC14A5"/>
    <w:rsid w:val="00CC1527"/>
    <w:rsid w:val="00CC1F9C"/>
    <w:rsid w:val="00CC25B2"/>
    <w:rsid w:val="00CC2A14"/>
    <w:rsid w:val="00CC2E15"/>
    <w:rsid w:val="00CC3045"/>
    <w:rsid w:val="00CC3EF1"/>
    <w:rsid w:val="00CC41ED"/>
    <w:rsid w:val="00CC44DE"/>
    <w:rsid w:val="00CC4941"/>
    <w:rsid w:val="00CC500C"/>
    <w:rsid w:val="00CC59CC"/>
    <w:rsid w:val="00CC5E1A"/>
    <w:rsid w:val="00CC6065"/>
    <w:rsid w:val="00CC6216"/>
    <w:rsid w:val="00CC6462"/>
    <w:rsid w:val="00CC694C"/>
    <w:rsid w:val="00CC69D2"/>
    <w:rsid w:val="00CC6F25"/>
    <w:rsid w:val="00CC74FC"/>
    <w:rsid w:val="00CC7970"/>
    <w:rsid w:val="00CC7E5B"/>
    <w:rsid w:val="00CC7E93"/>
    <w:rsid w:val="00CC7FCC"/>
    <w:rsid w:val="00CC7FE3"/>
    <w:rsid w:val="00CD04A7"/>
    <w:rsid w:val="00CD0585"/>
    <w:rsid w:val="00CD05D2"/>
    <w:rsid w:val="00CD05E5"/>
    <w:rsid w:val="00CD06A4"/>
    <w:rsid w:val="00CD0BEE"/>
    <w:rsid w:val="00CD0D1F"/>
    <w:rsid w:val="00CD10ED"/>
    <w:rsid w:val="00CD2819"/>
    <w:rsid w:val="00CD2932"/>
    <w:rsid w:val="00CD2B51"/>
    <w:rsid w:val="00CD33C1"/>
    <w:rsid w:val="00CD385E"/>
    <w:rsid w:val="00CD3F09"/>
    <w:rsid w:val="00CD3F4E"/>
    <w:rsid w:val="00CD5129"/>
    <w:rsid w:val="00CD525B"/>
    <w:rsid w:val="00CD5A12"/>
    <w:rsid w:val="00CD5ED7"/>
    <w:rsid w:val="00CD63EC"/>
    <w:rsid w:val="00CD6A3A"/>
    <w:rsid w:val="00CD6E80"/>
    <w:rsid w:val="00CD7333"/>
    <w:rsid w:val="00CD7460"/>
    <w:rsid w:val="00CD79CF"/>
    <w:rsid w:val="00CD7B4D"/>
    <w:rsid w:val="00CD7D4B"/>
    <w:rsid w:val="00CE0240"/>
    <w:rsid w:val="00CE05FA"/>
    <w:rsid w:val="00CE176D"/>
    <w:rsid w:val="00CE1C59"/>
    <w:rsid w:val="00CE1CF2"/>
    <w:rsid w:val="00CE2423"/>
    <w:rsid w:val="00CE256F"/>
    <w:rsid w:val="00CE2635"/>
    <w:rsid w:val="00CE2CD1"/>
    <w:rsid w:val="00CE3184"/>
    <w:rsid w:val="00CE34F3"/>
    <w:rsid w:val="00CE3601"/>
    <w:rsid w:val="00CE4118"/>
    <w:rsid w:val="00CE5167"/>
    <w:rsid w:val="00CE5971"/>
    <w:rsid w:val="00CE628E"/>
    <w:rsid w:val="00CE65C5"/>
    <w:rsid w:val="00CE6E70"/>
    <w:rsid w:val="00CE7151"/>
    <w:rsid w:val="00CE7647"/>
    <w:rsid w:val="00CE7B78"/>
    <w:rsid w:val="00CF00E9"/>
    <w:rsid w:val="00CF06AC"/>
    <w:rsid w:val="00CF09BB"/>
    <w:rsid w:val="00CF0E86"/>
    <w:rsid w:val="00CF1879"/>
    <w:rsid w:val="00CF1BEC"/>
    <w:rsid w:val="00CF1CBF"/>
    <w:rsid w:val="00CF1D8F"/>
    <w:rsid w:val="00CF21DA"/>
    <w:rsid w:val="00CF2574"/>
    <w:rsid w:val="00CF2863"/>
    <w:rsid w:val="00CF30CE"/>
    <w:rsid w:val="00CF3BD3"/>
    <w:rsid w:val="00CF3DBD"/>
    <w:rsid w:val="00CF4E99"/>
    <w:rsid w:val="00CF5168"/>
    <w:rsid w:val="00CF5729"/>
    <w:rsid w:val="00CF5883"/>
    <w:rsid w:val="00CF5A64"/>
    <w:rsid w:val="00CF5B2F"/>
    <w:rsid w:val="00CF5EC2"/>
    <w:rsid w:val="00CF620C"/>
    <w:rsid w:val="00CF62D6"/>
    <w:rsid w:val="00CF650C"/>
    <w:rsid w:val="00CF6759"/>
    <w:rsid w:val="00CF6977"/>
    <w:rsid w:val="00CF6D67"/>
    <w:rsid w:val="00CF7430"/>
    <w:rsid w:val="00CF799B"/>
    <w:rsid w:val="00D013A9"/>
    <w:rsid w:val="00D01B58"/>
    <w:rsid w:val="00D01C60"/>
    <w:rsid w:val="00D01FD3"/>
    <w:rsid w:val="00D028E9"/>
    <w:rsid w:val="00D02E7A"/>
    <w:rsid w:val="00D0305F"/>
    <w:rsid w:val="00D038CC"/>
    <w:rsid w:val="00D040FE"/>
    <w:rsid w:val="00D046CB"/>
    <w:rsid w:val="00D04BA3"/>
    <w:rsid w:val="00D04EB2"/>
    <w:rsid w:val="00D054A0"/>
    <w:rsid w:val="00D06A54"/>
    <w:rsid w:val="00D06BE4"/>
    <w:rsid w:val="00D07010"/>
    <w:rsid w:val="00D0703A"/>
    <w:rsid w:val="00D07AFD"/>
    <w:rsid w:val="00D07BB0"/>
    <w:rsid w:val="00D105DB"/>
    <w:rsid w:val="00D1079F"/>
    <w:rsid w:val="00D10D46"/>
    <w:rsid w:val="00D11090"/>
    <w:rsid w:val="00D113DE"/>
    <w:rsid w:val="00D113F8"/>
    <w:rsid w:val="00D114D5"/>
    <w:rsid w:val="00D117CC"/>
    <w:rsid w:val="00D11A1D"/>
    <w:rsid w:val="00D11F92"/>
    <w:rsid w:val="00D1225A"/>
    <w:rsid w:val="00D126DC"/>
    <w:rsid w:val="00D128E5"/>
    <w:rsid w:val="00D12B45"/>
    <w:rsid w:val="00D134A5"/>
    <w:rsid w:val="00D138DC"/>
    <w:rsid w:val="00D13CE6"/>
    <w:rsid w:val="00D15644"/>
    <w:rsid w:val="00D1572D"/>
    <w:rsid w:val="00D15AB5"/>
    <w:rsid w:val="00D15EB0"/>
    <w:rsid w:val="00D16258"/>
    <w:rsid w:val="00D162CF"/>
    <w:rsid w:val="00D162F3"/>
    <w:rsid w:val="00D163CB"/>
    <w:rsid w:val="00D169EF"/>
    <w:rsid w:val="00D17468"/>
    <w:rsid w:val="00D17903"/>
    <w:rsid w:val="00D17E2D"/>
    <w:rsid w:val="00D203D4"/>
    <w:rsid w:val="00D20835"/>
    <w:rsid w:val="00D20A57"/>
    <w:rsid w:val="00D21A66"/>
    <w:rsid w:val="00D220CB"/>
    <w:rsid w:val="00D22D1A"/>
    <w:rsid w:val="00D22D39"/>
    <w:rsid w:val="00D22E1E"/>
    <w:rsid w:val="00D23474"/>
    <w:rsid w:val="00D2393C"/>
    <w:rsid w:val="00D23D72"/>
    <w:rsid w:val="00D24493"/>
    <w:rsid w:val="00D25013"/>
    <w:rsid w:val="00D25899"/>
    <w:rsid w:val="00D26313"/>
    <w:rsid w:val="00D267A8"/>
    <w:rsid w:val="00D26AE4"/>
    <w:rsid w:val="00D26F98"/>
    <w:rsid w:val="00D27269"/>
    <w:rsid w:val="00D27D94"/>
    <w:rsid w:val="00D27F9D"/>
    <w:rsid w:val="00D3004A"/>
    <w:rsid w:val="00D302CC"/>
    <w:rsid w:val="00D30919"/>
    <w:rsid w:val="00D30CA2"/>
    <w:rsid w:val="00D310FC"/>
    <w:rsid w:val="00D31312"/>
    <w:rsid w:val="00D316A1"/>
    <w:rsid w:val="00D32C22"/>
    <w:rsid w:val="00D33735"/>
    <w:rsid w:val="00D33DB3"/>
    <w:rsid w:val="00D34001"/>
    <w:rsid w:val="00D34470"/>
    <w:rsid w:val="00D358F8"/>
    <w:rsid w:val="00D35A29"/>
    <w:rsid w:val="00D35D36"/>
    <w:rsid w:val="00D3735B"/>
    <w:rsid w:val="00D377C6"/>
    <w:rsid w:val="00D37B41"/>
    <w:rsid w:val="00D37F0B"/>
    <w:rsid w:val="00D400F3"/>
    <w:rsid w:val="00D4064C"/>
    <w:rsid w:val="00D40C80"/>
    <w:rsid w:val="00D40F22"/>
    <w:rsid w:val="00D413FF"/>
    <w:rsid w:val="00D4172B"/>
    <w:rsid w:val="00D41D13"/>
    <w:rsid w:val="00D4229F"/>
    <w:rsid w:val="00D43512"/>
    <w:rsid w:val="00D43B59"/>
    <w:rsid w:val="00D43B6A"/>
    <w:rsid w:val="00D44492"/>
    <w:rsid w:val="00D447EF"/>
    <w:rsid w:val="00D45244"/>
    <w:rsid w:val="00D452B8"/>
    <w:rsid w:val="00D466D6"/>
    <w:rsid w:val="00D475E7"/>
    <w:rsid w:val="00D47A35"/>
    <w:rsid w:val="00D47E9F"/>
    <w:rsid w:val="00D506D4"/>
    <w:rsid w:val="00D51776"/>
    <w:rsid w:val="00D517C7"/>
    <w:rsid w:val="00D51B1A"/>
    <w:rsid w:val="00D51F84"/>
    <w:rsid w:val="00D5205C"/>
    <w:rsid w:val="00D5247C"/>
    <w:rsid w:val="00D52606"/>
    <w:rsid w:val="00D54028"/>
    <w:rsid w:val="00D5424E"/>
    <w:rsid w:val="00D54AB4"/>
    <w:rsid w:val="00D54D80"/>
    <w:rsid w:val="00D55D5A"/>
    <w:rsid w:val="00D5616F"/>
    <w:rsid w:val="00D56733"/>
    <w:rsid w:val="00D5686A"/>
    <w:rsid w:val="00D56EBF"/>
    <w:rsid w:val="00D56FC9"/>
    <w:rsid w:val="00D57102"/>
    <w:rsid w:val="00D57BB3"/>
    <w:rsid w:val="00D602AF"/>
    <w:rsid w:val="00D605BE"/>
    <w:rsid w:val="00D60F01"/>
    <w:rsid w:val="00D60F44"/>
    <w:rsid w:val="00D6102C"/>
    <w:rsid w:val="00D61080"/>
    <w:rsid w:val="00D61ED4"/>
    <w:rsid w:val="00D6270E"/>
    <w:rsid w:val="00D62DF0"/>
    <w:rsid w:val="00D62DF5"/>
    <w:rsid w:val="00D6355D"/>
    <w:rsid w:val="00D6372A"/>
    <w:rsid w:val="00D638F2"/>
    <w:rsid w:val="00D6396F"/>
    <w:rsid w:val="00D63F8F"/>
    <w:rsid w:val="00D646C4"/>
    <w:rsid w:val="00D64C0C"/>
    <w:rsid w:val="00D65494"/>
    <w:rsid w:val="00D66DEB"/>
    <w:rsid w:val="00D67FD3"/>
    <w:rsid w:val="00D7013A"/>
    <w:rsid w:val="00D708A8"/>
    <w:rsid w:val="00D70C7F"/>
    <w:rsid w:val="00D70D07"/>
    <w:rsid w:val="00D70D7B"/>
    <w:rsid w:val="00D70F8E"/>
    <w:rsid w:val="00D71539"/>
    <w:rsid w:val="00D7168C"/>
    <w:rsid w:val="00D716AF"/>
    <w:rsid w:val="00D71998"/>
    <w:rsid w:val="00D71FD5"/>
    <w:rsid w:val="00D72465"/>
    <w:rsid w:val="00D72D3A"/>
    <w:rsid w:val="00D7304E"/>
    <w:rsid w:val="00D73785"/>
    <w:rsid w:val="00D73C4C"/>
    <w:rsid w:val="00D7468C"/>
    <w:rsid w:val="00D74C1E"/>
    <w:rsid w:val="00D74D02"/>
    <w:rsid w:val="00D7555C"/>
    <w:rsid w:val="00D75691"/>
    <w:rsid w:val="00D75964"/>
    <w:rsid w:val="00D76CFE"/>
    <w:rsid w:val="00D76ECE"/>
    <w:rsid w:val="00D77C35"/>
    <w:rsid w:val="00D77CB3"/>
    <w:rsid w:val="00D80173"/>
    <w:rsid w:val="00D80282"/>
    <w:rsid w:val="00D80624"/>
    <w:rsid w:val="00D8092F"/>
    <w:rsid w:val="00D80AAE"/>
    <w:rsid w:val="00D813EC"/>
    <w:rsid w:val="00D814DB"/>
    <w:rsid w:val="00D81D40"/>
    <w:rsid w:val="00D8218D"/>
    <w:rsid w:val="00D825E9"/>
    <w:rsid w:val="00D82635"/>
    <w:rsid w:val="00D837C1"/>
    <w:rsid w:val="00D83BCD"/>
    <w:rsid w:val="00D83F43"/>
    <w:rsid w:val="00D83FF5"/>
    <w:rsid w:val="00D845D7"/>
    <w:rsid w:val="00D85C5F"/>
    <w:rsid w:val="00D85FA2"/>
    <w:rsid w:val="00D865E6"/>
    <w:rsid w:val="00D86639"/>
    <w:rsid w:val="00D86A37"/>
    <w:rsid w:val="00D86A84"/>
    <w:rsid w:val="00D86BA6"/>
    <w:rsid w:val="00D8776D"/>
    <w:rsid w:val="00D90055"/>
    <w:rsid w:val="00D905CE"/>
    <w:rsid w:val="00D92A78"/>
    <w:rsid w:val="00D92C73"/>
    <w:rsid w:val="00D935CA"/>
    <w:rsid w:val="00D93874"/>
    <w:rsid w:val="00D94303"/>
    <w:rsid w:val="00D944CD"/>
    <w:rsid w:val="00D9559A"/>
    <w:rsid w:val="00D95C0B"/>
    <w:rsid w:val="00D95C71"/>
    <w:rsid w:val="00D9664B"/>
    <w:rsid w:val="00D9786B"/>
    <w:rsid w:val="00D9787D"/>
    <w:rsid w:val="00D97DE2"/>
    <w:rsid w:val="00DA0235"/>
    <w:rsid w:val="00DA1385"/>
    <w:rsid w:val="00DA1692"/>
    <w:rsid w:val="00DA1EC6"/>
    <w:rsid w:val="00DA24A7"/>
    <w:rsid w:val="00DA24BD"/>
    <w:rsid w:val="00DA28D7"/>
    <w:rsid w:val="00DA2FA4"/>
    <w:rsid w:val="00DA31BE"/>
    <w:rsid w:val="00DA32B0"/>
    <w:rsid w:val="00DA3375"/>
    <w:rsid w:val="00DA3462"/>
    <w:rsid w:val="00DA35E2"/>
    <w:rsid w:val="00DA546C"/>
    <w:rsid w:val="00DA553D"/>
    <w:rsid w:val="00DA5D10"/>
    <w:rsid w:val="00DA5D91"/>
    <w:rsid w:val="00DA615F"/>
    <w:rsid w:val="00DA61BF"/>
    <w:rsid w:val="00DA6659"/>
    <w:rsid w:val="00DA695C"/>
    <w:rsid w:val="00DA699F"/>
    <w:rsid w:val="00DA6F0F"/>
    <w:rsid w:val="00DA70C2"/>
    <w:rsid w:val="00DA71FA"/>
    <w:rsid w:val="00DA7EDA"/>
    <w:rsid w:val="00DB048B"/>
    <w:rsid w:val="00DB0C4A"/>
    <w:rsid w:val="00DB121F"/>
    <w:rsid w:val="00DB1870"/>
    <w:rsid w:val="00DB1DAD"/>
    <w:rsid w:val="00DB1DE5"/>
    <w:rsid w:val="00DB22B4"/>
    <w:rsid w:val="00DB3A4A"/>
    <w:rsid w:val="00DB41F5"/>
    <w:rsid w:val="00DB47A3"/>
    <w:rsid w:val="00DB49DA"/>
    <w:rsid w:val="00DB53FC"/>
    <w:rsid w:val="00DB5943"/>
    <w:rsid w:val="00DB5993"/>
    <w:rsid w:val="00DB63CE"/>
    <w:rsid w:val="00DB642D"/>
    <w:rsid w:val="00DB66EF"/>
    <w:rsid w:val="00DB68FA"/>
    <w:rsid w:val="00DB69B0"/>
    <w:rsid w:val="00DB6B27"/>
    <w:rsid w:val="00DB77A1"/>
    <w:rsid w:val="00DB7CFE"/>
    <w:rsid w:val="00DB7D3E"/>
    <w:rsid w:val="00DC05B4"/>
    <w:rsid w:val="00DC075C"/>
    <w:rsid w:val="00DC0AF6"/>
    <w:rsid w:val="00DC0FCB"/>
    <w:rsid w:val="00DC15B8"/>
    <w:rsid w:val="00DC19B2"/>
    <w:rsid w:val="00DC228C"/>
    <w:rsid w:val="00DC2A3C"/>
    <w:rsid w:val="00DC2E21"/>
    <w:rsid w:val="00DC31D4"/>
    <w:rsid w:val="00DC34E2"/>
    <w:rsid w:val="00DC36EA"/>
    <w:rsid w:val="00DC3880"/>
    <w:rsid w:val="00DC5134"/>
    <w:rsid w:val="00DC5459"/>
    <w:rsid w:val="00DC5893"/>
    <w:rsid w:val="00DC60CA"/>
    <w:rsid w:val="00DC6B02"/>
    <w:rsid w:val="00DC7661"/>
    <w:rsid w:val="00DC781E"/>
    <w:rsid w:val="00DC7B82"/>
    <w:rsid w:val="00DC7C35"/>
    <w:rsid w:val="00DC7EBD"/>
    <w:rsid w:val="00DD039D"/>
    <w:rsid w:val="00DD067E"/>
    <w:rsid w:val="00DD06D0"/>
    <w:rsid w:val="00DD0D78"/>
    <w:rsid w:val="00DD113D"/>
    <w:rsid w:val="00DD115A"/>
    <w:rsid w:val="00DD1887"/>
    <w:rsid w:val="00DD248D"/>
    <w:rsid w:val="00DD28AB"/>
    <w:rsid w:val="00DD3619"/>
    <w:rsid w:val="00DD3901"/>
    <w:rsid w:val="00DD3917"/>
    <w:rsid w:val="00DD3C78"/>
    <w:rsid w:val="00DD4418"/>
    <w:rsid w:val="00DD4471"/>
    <w:rsid w:val="00DD448B"/>
    <w:rsid w:val="00DD48B0"/>
    <w:rsid w:val="00DD499E"/>
    <w:rsid w:val="00DD54B0"/>
    <w:rsid w:val="00DD58B9"/>
    <w:rsid w:val="00DD6D33"/>
    <w:rsid w:val="00DD7093"/>
    <w:rsid w:val="00DD739A"/>
    <w:rsid w:val="00DD7981"/>
    <w:rsid w:val="00DD7A4B"/>
    <w:rsid w:val="00DE0FDF"/>
    <w:rsid w:val="00DE175F"/>
    <w:rsid w:val="00DE1BA4"/>
    <w:rsid w:val="00DE1FDE"/>
    <w:rsid w:val="00DE20FE"/>
    <w:rsid w:val="00DE262D"/>
    <w:rsid w:val="00DE2971"/>
    <w:rsid w:val="00DE2BF1"/>
    <w:rsid w:val="00DE2CCC"/>
    <w:rsid w:val="00DE3310"/>
    <w:rsid w:val="00DE3575"/>
    <w:rsid w:val="00DE450F"/>
    <w:rsid w:val="00DE46F1"/>
    <w:rsid w:val="00DE4868"/>
    <w:rsid w:val="00DE4A5F"/>
    <w:rsid w:val="00DE5130"/>
    <w:rsid w:val="00DE552C"/>
    <w:rsid w:val="00DE55E6"/>
    <w:rsid w:val="00DE5D70"/>
    <w:rsid w:val="00DE6110"/>
    <w:rsid w:val="00DE62D7"/>
    <w:rsid w:val="00DE6EC2"/>
    <w:rsid w:val="00DE709A"/>
    <w:rsid w:val="00DE7C65"/>
    <w:rsid w:val="00DE7E62"/>
    <w:rsid w:val="00DF0939"/>
    <w:rsid w:val="00DF0A88"/>
    <w:rsid w:val="00DF118E"/>
    <w:rsid w:val="00DF13D4"/>
    <w:rsid w:val="00DF1414"/>
    <w:rsid w:val="00DF193D"/>
    <w:rsid w:val="00DF1B87"/>
    <w:rsid w:val="00DF1ECC"/>
    <w:rsid w:val="00DF2BF7"/>
    <w:rsid w:val="00DF2C3D"/>
    <w:rsid w:val="00DF2E5A"/>
    <w:rsid w:val="00DF2FA4"/>
    <w:rsid w:val="00DF347C"/>
    <w:rsid w:val="00DF414F"/>
    <w:rsid w:val="00DF4AD7"/>
    <w:rsid w:val="00DF4F2C"/>
    <w:rsid w:val="00DF5090"/>
    <w:rsid w:val="00DF5368"/>
    <w:rsid w:val="00DF547E"/>
    <w:rsid w:val="00DF58B1"/>
    <w:rsid w:val="00DF5A71"/>
    <w:rsid w:val="00DF5E3D"/>
    <w:rsid w:val="00DF5F55"/>
    <w:rsid w:val="00DF6D5F"/>
    <w:rsid w:val="00DF7374"/>
    <w:rsid w:val="00DF7546"/>
    <w:rsid w:val="00DF758E"/>
    <w:rsid w:val="00DF77ED"/>
    <w:rsid w:val="00DF7B69"/>
    <w:rsid w:val="00E0045C"/>
    <w:rsid w:val="00E006B1"/>
    <w:rsid w:val="00E0085B"/>
    <w:rsid w:val="00E00926"/>
    <w:rsid w:val="00E00E17"/>
    <w:rsid w:val="00E012BD"/>
    <w:rsid w:val="00E01482"/>
    <w:rsid w:val="00E01694"/>
    <w:rsid w:val="00E01A42"/>
    <w:rsid w:val="00E01CBB"/>
    <w:rsid w:val="00E01CFC"/>
    <w:rsid w:val="00E01F36"/>
    <w:rsid w:val="00E021C3"/>
    <w:rsid w:val="00E03010"/>
    <w:rsid w:val="00E03348"/>
    <w:rsid w:val="00E03D2F"/>
    <w:rsid w:val="00E03F2C"/>
    <w:rsid w:val="00E049D0"/>
    <w:rsid w:val="00E05438"/>
    <w:rsid w:val="00E056D1"/>
    <w:rsid w:val="00E056F8"/>
    <w:rsid w:val="00E05745"/>
    <w:rsid w:val="00E0586D"/>
    <w:rsid w:val="00E05C3E"/>
    <w:rsid w:val="00E05D8B"/>
    <w:rsid w:val="00E061AA"/>
    <w:rsid w:val="00E066E5"/>
    <w:rsid w:val="00E0716E"/>
    <w:rsid w:val="00E079D9"/>
    <w:rsid w:val="00E1015A"/>
    <w:rsid w:val="00E10A10"/>
    <w:rsid w:val="00E10A13"/>
    <w:rsid w:val="00E11A3F"/>
    <w:rsid w:val="00E11E35"/>
    <w:rsid w:val="00E11F35"/>
    <w:rsid w:val="00E1223C"/>
    <w:rsid w:val="00E12349"/>
    <w:rsid w:val="00E12FB1"/>
    <w:rsid w:val="00E12FD2"/>
    <w:rsid w:val="00E1315B"/>
    <w:rsid w:val="00E133D5"/>
    <w:rsid w:val="00E1354F"/>
    <w:rsid w:val="00E1372C"/>
    <w:rsid w:val="00E13A78"/>
    <w:rsid w:val="00E13C1E"/>
    <w:rsid w:val="00E14B8A"/>
    <w:rsid w:val="00E14BE2"/>
    <w:rsid w:val="00E14D2C"/>
    <w:rsid w:val="00E150C5"/>
    <w:rsid w:val="00E152AB"/>
    <w:rsid w:val="00E15423"/>
    <w:rsid w:val="00E15893"/>
    <w:rsid w:val="00E164C8"/>
    <w:rsid w:val="00E164F7"/>
    <w:rsid w:val="00E16ABF"/>
    <w:rsid w:val="00E16E03"/>
    <w:rsid w:val="00E204BE"/>
    <w:rsid w:val="00E2273B"/>
    <w:rsid w:val="00E23584"/>
    <w:rsid w:val="00E23684"/>
    <w:rsid w:val="00E23CFF"/>
    <w:rsid w:val="00E23D85"/>
    <w:rsid w:val="00E24B6D"/>
    <w:rsid w:val="00E24D19"/>
    <w:rsid w:val="00E250F7"/>
    <w:rsid w:val="00E2567B"/>
    <w:rsid w:val="00E256D8"/>
    <w:rsid w:val="00E257FB"/>
    <w:rsid w:val="00E25CBE"/>
    <w:rsid w:val="00E26452"/>
    <w:rsid w:val="00E27059"/>
    <w:rsid w:val="00E27072"/>
    <w:rsid w:val="00E27C81"/>
    <w:rsid w:val="00E307B9"/>
    <w:rsid w:val="00E307E4"/>
    <w:rsid w:val="00E30D08"/>
    <w:rsid w:val="00E31909"/>
    <w:rsid w:val="00E31AF5"/>
    <w:rsid w:val="00E31FEA"/>
    <w:rsid w:val="00E322DE"/>
    <w:rsid w:val="00E327F3"/>
    <w:rsid w:val="00E3367E"/>
    <w:rsid w:val="00E3375D"/>
    <w:rsid w:val="00E33A63"/>
    <w:rsid w:val="00E342F2"/>
    <w:rsid w:val="00E34BC7"/>
    <w:rsid w:val="00E34E6C"/>
    <w:rsid w:val="00E35060"/>
    <w:rsid w:val="00E35C8F"/>
    <w:rsid w:val="00E360F3"/>
    <w:rsid w:val="00E361D3"/>
    <w:rsid w:val="00E36C6E"/>
    <w:rsid w:val="00E373C7"/>
    <w:rsid w:val="00E37653"/>
    <w:rsid w:val="00E37D7C"/>
    <w:rsid w:val="00E37EBA"/>
    <w:rsid w:val="00E37EE5"/>
    <w:rsid w:val="00E40D42"/>
    <w:rsid w:val="00E40D80"/>
    <w:rsid w:val="00E40F8A"/>
    <w:rsid w:val="00E4175E"/>
    <w:rsid w:val="00E41D61"/>
    <w:rsid w:val="00E42053"/>
    <w:rsid w:val="00E42EA1"/>
    <w:rsid w:val="00E43000"/>
    <w:rsid w:val="00E43312"/>
    <w:rsid w:val="00E433A8"/>
    <w:rsid w:val="00E44248"/>
    <w:rsid w:val="00E444C9"/>
    <w:rsid w:val="00E44713"/>
    <w:rsid w:val="00E4479D"/>
    <w:rsid w:val="00E45177"/>
    <w:rsid w:val="00E452E6"/>
    <w:rsid w:val="00E458E3"/>
    <w:rsid w:val="00E45E54"/>
    <w:rsid w:val="00E46550"/>
    <w:rsid w:val="00E46F75"/>
    <w:rsid w:val="00E47673"/>
    <w:rsid w:val="00E47D91"/>
    <w:rsid w:val="00E505DF"/>
    <w:rsid w:val="00E50E6F"/>
    <w:rsid w:val="00E50EF8"/>
    <w:rsid w:val="00E511BA"/>
    <w:rsid w:val="00E514E6"/>
    <w:rsid w:val="00E517B9"/>
    <w:rsid w:val="00E517D5"/>
    <w:rsid w:val="00E51EB7"/>
    <w:rsid w:val="00E53379"/>
    <w:rsid w:val="00E54D2E"/>
    <w:rsid w:val="00E55149"/>
    <w:rsid w:val="00E55A2E"/>
    <w:rsid w:val="00E56364"/>
    <w:rsid w:val="00E5663C"/>
    <w:rsid w:val="00E567C0"/>
    <w:rsid w:val="00E56A82"/>
    <w:rsid w:val="00E57A2B"/>
    <w:rsid w:val="00E57AD6"/>
    <w:rsid w:val="00E57BE3"/>
    <w:rsid w:val="00E6049A"/>
    <w:rsid w:val="00E60D36"/>
    <w:rsid w:val="00E611B3"/>
    <w:rsid w:val="00E6190A"/>
    <w:rsid w:val="00E6243F"/>
    <w:rsid w:val="00E6377E"/>
    <w:rsid w:val="00E63964"/>
    <w:rsid w:val="00E64C4E"/>
    <w:rsid w:val="00E64EE6"/>
    <w:rsid w:val="00E651C5"/>
    <w:rsid w:val="00E656E0"/>
    <w:rsid w:val="00E659EA"/>
    <w:rsid w:val="00E65E99"/>
    <w:rsid w:val="00E65ED4"/>
    <w:rsid w:val="00E65F57"/>
    <w:rsid w:val="00E66505"/>
    <w:rsid w:val="00E66A75"/>
    <w:rsid w:val="00E66D34"/>
    <w:rsid w:val="00E674D2"/>
    <w:rsid w:val="00E67A77"/>
    <w:rsid w:val="00E70351"/>
    <w:rsid w:val="00E70802"/>
    <w:rsid w:val="00E70D8D"/>
    <w:rsid w:val="00E710FB"/>
    <w:rsid w:val="00E71172"/>
    <w:rsid w:val="00E71A36"/>
    <w:rsid w:val="00E71B38"/>
    <w:rsid w:val="00E71B72"/>
    <w:rsid w:val="00E71DF7"/>
    <w:rsid w:val="00E720FC"/>
    <w:rsid w:val="00E72415"/>
    <w:rsid w:val="00E7284C"/>
    <w:rsid w:val="00E72FF8"/>
    <w:rsid w:val="00E73A75"/>
    <w:rsid w:val="00E73EF4"/>
    <w:rsid w:val="00E74A41"/>
    <w:rsid w:val="00E75777"/>
    <w:rsid w:val="00E75B64"/>
    <w:rsid w:val="00E75C82"/>
    <w:rsid w:val="00E75DE8"/>
    <w:rsid w:val="00E76A09"/>
    <w:rsid w:val="00E76A41"/>
    <w:rsid w:val="00E76C67"/>
    <w:rsid w:val="00E80170"/>
    <w:rsid w:val="00E80A75"/>
    <w:rsid w:val="00E80AED"/>
    <w:rsid w:val="00E81221"/>
    <w:rsid w:val="00E81534"/>
    <w:rsid w:val="00E81949"/>
    <w:rsid w:val="00E819B2"/>
    <w:rsid w:val="00E81ADF"/>
    <w:rsid w:val="00E81DB8"/>
    <w:rsid w:val="00E839BA"/>
    <w:rsid w:val="00E83BCC"/>
    <w:rsid w:val="00E83EDF"/>
    <w:rsid w:val="00E8400C"/>
    <w:rsid w:val="00E8421D"/>
    <w:rsid w:val="00E85728"/>
    <w:rsid w:val="00E85A29"/>
    <w:rsid w:val="00E85B65"/>
    <w:rsid w:val="00E85F7C"/>
    <w:rsid w:val="00E86E8D"/>
    <w:rsid w:val="00E86FDB"/>
    <w:rsid w:val="00E871F5"/>
    <w:rsid w:val="00E8746A"/>
    <w:rsid w:val="00E87F96"/>
    <w:rsid w:val="00E90083"/>
    <w:rsid w:val="00E90153"/>
    <w:rsid w:val="00E90329"/>
    <w:rsid w:val="00E904EA"/>
    <w:rsid w:val="00E90520"/>
    <w:rsid w:val="00E90903"/>
    <w:rsid w:val="00E91197"/>
    <w:rsid w:val="00E911D0"/>
    <w:rsid w:val="00E91D55"/>
    <w:rsid w:val="00E91EC4"/>
    <w:rsid w:val="00E92192"/>
    <w:rsid w:val="00E92457"/>
    <w:rsid w:val="00E92552"/>
    <w:rsid w:val="00E92BF3"/>
    <w:rsid w:val="00E934E0"/>
    <w:rsid w:val="00E935ED"/>
    <w:rsid w:val="00E93699"/>
    <w:rsid w:val="00E93999"/>
    <w:rsid w:val="00E94270"/>
    <w:rsid w:val="00E95160"/>
    <w:rsid w:val="00E95196"/>
    <w:rsid w:val="00E95A64"/>
    <w:rsid w:val="00E95B9E"/>
    <w:rsid w:val="00E95E00"/>
    <w:rsid w:val="00E95F85"/>
    <w:rsid w:val="00E96083"/>
    <w:rsid w:val="00E96E5B"/>
    <w:rsid w:val="00E96F4E"/>
    <w:rsid w:val="00E97686"/>
    <w:rsid w:val="00E97CD2"/>
    <w:rsid w:val="00EA1159"/>
    <w:rsid w:val="00EA123B"/>
    <w:rsid w:val="00EA1555"/>
    <w:rsid w:val="00EA1D50"/>
    <w:rsid w:val="00EA1DAA"/>
    <w:rsid w:val="00EA2548"/>
    <w:rsid w:val="00EA2707"/>
    <w:rsid w:val="00EA2758"/>
    <w:rsid w:val="00EA306B"/>
    <w:rsid w:val="00EA3458"/>
    <w:rsid w:val="00EA3823"/>
    <w:rsid w:val="00EA400E"/>
    <w:rsid w:val="00EA49B6"/>
    <w:rsid w:val="00EA4B4A"/>
    <w:rsid w:val="00EA5151"/>
    <w:rsid w:val="00EA538A"/>
    <w:rsid w:val="00EA5709"/>
    <w:rsid w:val="00EA5B63"/>
    <w:rsid w:val="00EA5F05"/>
    <w:rsid w:val="00EA6FA1"/>
    <w:rsid w:val="00EA7038"/>
    <w:rsid w:val="00EA744B"/>
    <w:rsid w:val="00EA78C8"/>
    <w:rsid w:val="00EA7905"/>
    <w:rsid w:val="00EA7A0D"/>
    <w:rsid w:val="00EB02C0"/>
    <w:rsid w:val="00EB0E6D"/>
    <w:rsid w:val="00EB0F5C"/>
    <w:rsid w:val="00EB135B"/>
    <w:rsid w:val="00EB1478"/>
    <w:rsid w:val="00EB16B8"/>
    <w:rsid w:val="00EB1AF5"/>
    <w:rsid w:val="00EB2138"/>
    <w:rsid w:val="00EB26B1"/>
    <w:rsid w:val="00EB276B"/>
    <w:rsid w:val="00EB2A6D"/>
    <w:rsid w:val="00EB2AAF"/>
    <w:rsid w:val="00EB36F1"/>
    <w:rsid w:val="00EB3F02"/>
    <w:rsid w:val="00EB4453"/>
    <w:rsid w:val="00EB479D"/>
    <w:rsid w:val="00EB5A5A"/>
    <w:rsid w:val="00EB5DBD"/>
    <w:rsid w:val="00EB5DC5"/>
    <w:rsid w:val="00EB6469"/>
    <w:rsid w:val="00EB6A21"/>
    <w:rsid w:val="00EB6C05"/>
    <w:rsid w:val="00EB7277"/>
    <w:rsid w:val="00EC035D"/>
    <w:rsid w:val="00EC0C08"/>
    <w:rsid w:val="00EC1112"/>
    <w:rsid w:val="00EC1F92"/>
    <w:rsid w:val="00EC28F3"/>
    <w:rsid w:val="00EC2A8A"/>
    <w:rsid w:val="00EC2B57"/>
    <w:rsid w:val="00EC2DD1"/>
    <w:rsid w:val="00EC3256"/>
    <w:rsid w:val="00EC331D"/>
    <w:rsid w:val="00EC4128"/>
    <w:rsid w:val="00EC42D0"/>
    <w:rsid w:val="00EC4B95"/>
    <w:rsid w:val="00EC52CD"/>
    <w:rsid w:val="00EC5C51"/>
    <w:rsid w:val="00EC5E82"/>
    <w:rsid w:val="00EC6290"/>
    <w:rsid w:val="00EC66B2"/>
    <w:rsid w:val="00EC6E0E"/>
    <w:rsid w:val="00EC7344"/>
    <w:rsid w:val="00EC750E"/>
    <w:rsid w:val="00ED0249"/>
    <w:rsid w:val="00ED0385"/>
    <w:rsid w:val="00ED0847"/>
    <w:rsid w:val="00ED092D"/>
    <w:rsid w:val="00ED0F7C"/>
    <w:rsid w:val="00ED152F"/>
    <w:rsid w:val="00ED1533"/>
    <w:rsid w:val="00ED1835"/>
    <w:rsid w:val="00ED2008"/>
    <w:rsid w:val="00ED209E"/>
    <w:rsid w:val="00ED224E"/>
    <w:rsid w:val="00ED2358"/>
    <w:rsid w:val="00ED24C6"/>
    <w:rsid w:val="00ED2829"/>
    <w:rsid w:val="00ED28F9"/>
    <w:rsid w:val="00ED2CAE"/>
    <w:rsid w:val="00ED2EA2"/>
    <w:rsid w:val="00ED3682"/>
    <w:rsid w:val="00ED382C"/>
    <w:rsid w:val="00ED3F9E"/>
    <w:rsid w:val="00ED4101"/>
    <w:rsid w:val="00ED4276"/>
    <w:rsid w:val="00ED59A9"/>
    <w:rsid w:val="00ED5A6C"/>
    <w:rsid w:val="00ED6049"/>
    <w:rsid w:val="00ED641E"/>
    <w:rsid w:val="00ED6FB8"/>
    <w:rsid w:val="00ED6FE7"/>
    <w:rsid w:val="00ED73FA"/>
    <w:rsid w:val="00ED74C5"/>
    <w:rsid w:val="00EE02AE"/>
    <w:rsid w:val="00EE0515"/>
    <w:rsid w:val="00EE0DC2"/>
    <w:rsid w:val="00EE1904"/>
    <w:rsid w:val="00EE20D9"/>
    <w:rsid w:val="00EE260B"/>
    <w:rsid w:val="00EE2B83"/>
    <w:rsid w:val="00EE3A22"/>
    <w:rsid w:val="00EE3E62"/>
    <w:rsid w:val="00EE4235"/>
    <w:rsid w:val="00EE43BE"/>
    <w:rsid w:val="00EE43C8"/>
    <w:rsid w:val="00EE4AC7"/>
    <w:rsid w:val="00EE5089"/>
    <w:rsid w:val="00EE53BB"/>
    <w:rsid w:val="00EE53DC"/>
    <w:rsid w:val="00EE5F6F"/>
    <w:rsid w:val="00EE615F"/>
    <w:rsid w:val="00EE6868"/>
    <w:rsid w:val="00EE70AC"/>
    <w:rsid w:val="00EE7657"/>
    <w:rsid w:val="00EE7B03"/>
    <w:rsid w:val="00EE7BDC"/>
    <w:rsid w:val="00EE7DE0"/>
    <w:rsid w:val="00EE7E72"/>
    <w:rsid w:val="00EF0053"/>
    <w:rsid w:val="00EF00D2"/>
    <w:rsid w:val="00EF0543"/>
    <w:rsid w:val="00EF05F9"/>
    <w:rsid w:val="00EF06FB"/>
    <w:rsid w:val="00EF13A3"/>
    <w:rsid w:val="00EF17F9"/>
    <w:rsid w:val="00EF1A40"/>
    <w:rsid w:val="00EF1D23"/>
    <w:rsid w:val="00EF2866"/>
    <w:rsid w:val="00EF29E8"/>
    <w:rsid w:val="00EF2CF7"/>
    <w:rsid w:val="00EF3A63"/>
    <w:rsid w:val="00EF3CAA"/>
    <w:rsid w:val="00EF3FC4"/>
    <w:rsid w:val="00EF42EA"/>
    <w:rsid w:val="00EF4785"/>
    <w:rsid w:val="00EF4A94"/>
    <w:rsid w:val="00EF5282"/>
    <w:rsid w:val="00EF531F"/>
    <w:rsid w:val="00EF5692"/>
    <w:rsid w:val="00EF59B6"/>
    <w:rsid w:val="00EF5C3B"/>
    <w:rsid w:val="00EF6040"/>
    <w:rsid w:val="00EF66C3"/>
    <w:rsid w:val="00EF7135"/>
    <w:rsid w:val="00F0030D"/>
    <w:rsid w:val="00F01251"/>
    <w:rsid w:val="00F0220E"/>
    <w:rsid w:val="00F022B0"/>
    <w:rsid w:val="00F02A96"/>
    <w:rsid w:val="00F02FD2"/>
    <w:rsid w:val="00F0410F"/>
    <w:rsid w:val="00F04F5E"/>
    <w:rsid w:val="00F04F6F"/>
    <w:rsid w:val="00F05AE0"/>
    <w:rsid w:val="00F05C48"/>
    <w:rsid w:val="00F06042"/>
    <w:rsid w:val="00F06627"/>
    <w:rsid w:val="00F067E2"/>
    <w:rsid w:val="00F075F8"/>
    <w:rsid w:val="00F07659"/>
    <w:rsid w:val="00F07789"/>
    <w:rsid w:val="00F07B8F"/>
    <w:rsid w:val="00F07B9F"/>
    <w:rsid w:val="00F07C40"/>
    <w:rsid w:val="00F07D01"/>
    <w:rsid w:val="00F07F1C"/>
    <w:rsid w:val="00F07FA9"/>
    <w:rsid w:val="00F10079"/>
    <w:rsid w:val="00F10A9F"/>
    <w:rsid w:val="00F10BB4"/>
    <w:rsid w:val="00F113A4"/>
    <w:rsid w:val="00F11BB2"/>
    <w:rsid w:val="00F11C21"/>
    <w:rsid w:val="00F11FDF"/>
    <w:rsid w:val="00F1211F"/>
    <w:rsid w:val="00F1215C"/>
    <w:rsid w:val="00F121AD"/>
    <w:rsid w:val="00F1251C"/>
    <w:rsid w:val="00F131EB"/>
    <w:rsid w:val="00F132C3"/>
    <w:rsid w:val="00F13E71"/>
    <w:rsid w:val="00F13F7D"/>
    <w:rsid w:val="00F13FED"/>
    <w:rsid w:val="00F148CC"/>
    <w:rsid w:val="00F14CEC"/>
    <w:rsid w:val="00F156C6"/>
    <w:rsid w:val="00F15992"/>
    <w:rsid w:val="00F15C16"/>
    <w:rsid w:val="00F15C94"/>
    <w:rsid w:val="00F161EC"/>
    <w:rsid w:val="00F16D8A"/>
    <w:rsid w:val="00F170EC"/>
    <w:rsid w:val="00F17DB5"/>
    <w:rsid w:val="00F2010C"/>
    <w:rsid w:val="00F2026E"/>
    <w:rsid w:val="00F209B9"/>
    <w:rsid w:val="00F20AFF"/>
    <w:rsid w:val="00F20E27"/>
    <w:rsid w:val="00F21167"/>
    <w:rsid w:val="00F2172B"/>
    <w:rsid w:val="00F21C80"/>
    <w:rsid w:val="00F21F46"/>
    <w:rsid w:val="00F227E0"/>
    <w:rsid w:val="00F22AE1"/>
    <w:rsid w:val="00F22B10"/>
    <w:rsid w:val="00F23141"/>
    <w:rsid w:val="00F231F9"/>
    <w:rsid w:val="00F235A0"/>
    <w:rsid w:val="00F235C7"/>
    <w:rsid w:val="00F23D2A"/>
    <w:rsid w:val="00F247A5"/>
    <w:rsid w:val="00F248AA"/>
    <w:rsid w:val="00F24F7E"/>
    <w:rsid w:val="00F251F7"/>
    <w:rsid w:val="00F25291"/>
    <w:rsid w:val="00F25341"/>
    <w:rsid w:val="00F25D91"/>
    <w:rsid w:val="00F260DF"/>
    <w:rsid w:val="00F261C3"/>
    <w:rsid w:val="00F2693D"/>
    <w:rsid w:val="00F26A32"/>
    <w:rsid w:val="00F27AFA"/>
    <w:rsid w:val="00F27E01"/>
    <w:rsid w:val="00F27E95"/>
    <w:rsid w:val="00F309AB"/>
    <w:rsid w:val="00F30CFA"/>
    <w:rsid w:val="00F31AFB"/>
    <w:rsid w:val="00F3247B"/>
    <w:rsid w:val="00F327CE"/>
    <w:rsid w:val="00F3292B"/>
    <w:rsid w:val="00F33A06"/>
    <w:rsid w:val="00F33C0E"/>
    <w:rsid w:val="00F34422"/>
    <w:rsid w:val="00F346E4"/>
    <w:rsid w:val="00F34BAD"/>
    <w:rsid w:val="00F34BE7"/>
    <w:rsid w:val="00F351DE"/>
    <w:rsid w:val="00F353C4"/>
    <w:rsid w:val="00F35B32"/>
    <w:rsid w:val="00F3626C"/>
    <w:rsid w:val="00F36623"/>
    <w:rsid w:val="00F36BD8"/>
    <w:rsid w:val="00F37023"/>
    <w:rsid w:val="00F373B5"/>
    <w:rsid w:val="00F41175"/>
    <w:rsid w:val="00F412C4"/>
    <w:rsid w:val="00F412F7"/>
    <w:rsid w:val="00F41AE9"/>
    <w:rsid w:val="00F41C8B"/>
    <w:rsid w:val="00F41EA9"/>
    <w:rsid w:val="00F424FA"/>
    <w:rsid w:val="00F42E42"/>
    <w:rsid w:val="00F4333D"/>
    <w:rsid w:val="00F4356D"/>
    <w:rsid w:val="00F43C65"/>
    <w:rsid w:val="00F44FBF"/>
    <w:rsid w:val="00F450E3"/>
    <w:rsid w:val="00F45380"/>
    <w:rsid w:val="00F454C1"/>
    <w:rsid w:val="00F4617E"/>
    <w:rsid w:val="00F476F5"/>
    <w:rsid w:val="00F47A37"/>
    <w:rsid w:val="00F47E20"/>
    <w:rsid w:val="00F47F70"/>
    <w:rsid w:val="00F5005C"/>
    <w:rsid w:val="00F50A8A"/>
    <w:rsid w:val="00F5173F"/>
    <w:rsid w:val="00F5320C"/>
    <w:rsid w:val="00F53578"/>
    <w:rsid w:val="00F535A6"/>
    <w:rsid w:val="00F5440C"/>
    <w:rsid w:val="00F54BDD"/>
    <w:rsid w:val="00F552AD"/>
    <w:rsid w:val="00F553CA"/>
    <w:rsid w:val="00F553EC"/>
    <w:rsid w:val="00F555F8"/>
    <w:rsid w:val="00F55A74"/>
    <w:rsid w:val="00F56469"/>
    <w:rsid w:val="00F571A8"/>
    <w:rsid w:val="00F57816"/>
    <w:rsid w:val="00F57B83"/>
    <w:rsid w:val="00F601F4"/>
    <w:rsid w:val="00F603D1"/>
    <w:rsid w:val="00F60816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2BFC"/>
    <w:rsid w:val="00F63B54"/>
    <w:rsid w:val="00F63F26"/>
    <w:rsid w:val="00F64514"/>
    <w:rsid w:val="00F64B89"/>
    <w:rsid w:val="00F651FA"/>
    <w:rsid w:val="00F65892"/>
    <w:rsid w:val="00F66045"/>
    <w:rsid w:val="00F66382"/>
    <w:rsid w:val="00F66587"/>
    <w:rsid w:val="00F66ED3"/>
    <w:rsid w:val="00F67433"/>
    <w:rsid w:val="00F70219"/>
    <w:rsid w:val="00F70943"/>
    <w:rsid w:val="00F7107C"/>
    <w:rsid w:val="00F71449"/>
    <w:rsid w:val="00F714D5"/>
    <w:rsid w:val="00F71CC2"/>
    <w:rsid w:val="00F71D08"/>
    <w:rsid w:val="00F72EC7"/>
    <w:rsid w:val="00F7334A"/>
    <w:rsid w:val="00F7334D"/>
    <w:rsid w:val="00F74195"/>
    <w:rsid w:val="00F74480"/>
    <w:rsid w:val="00F74A2D"/>
    <w:rsid w:val="00F74B40"/>
    <w:rsid w:val="00F751C9"/>
    <w:rsid w:val="00F75306"/>
    <w:rsid w:val="00F75B81"/>
    <w:rsid w:val="00F762AC"/>
    <w:rsid w:val="00F768EC"/>
    <w:rsid w:val="00F76F9E"/>
    <w:rsid w:val="00F773A4"/>
    <w:rsid w:val="00F77418"/>
    <w:rsid w:val="00F80DF0"/>
    <w:rsid w:val="00F80F36"/>
    <w:rsid w:val="00F81374"/>
    <w:rsid w:val="00F819B9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5397"/>
    <w:rsid w:val="00F8548C"/>
    <w:rsid w:val="00F85704"/>
    <w:rsid w:val="00F85CC7"/>
    <w:rsid w:val="00F85FAA"/>
    <w:rsid w:val="00F86407"/>
    <w:rsid w:val="00F86F30"/>
    <w:rsid w:val="00F87125"/>
    <w:rsid w:val="00F87870"/>
    <w:rsid w:val="00F87FCB"/>
    <w:rsid w:val="00F87FFB"/>
    <w:rsid w:val="00F90207"/>
    <w:rsid w:val="00F9020A"/>
    <w:rsid w:val="00F90C2D"/>
    <w:rsid w:val="00F916B0"/>
    <w:rsid w:val="00F919C7"/>
    <w:rsid w:val="00F91B0C"/>
    <w:rsid w:val="00F932CF"/>
    <w:rsid w:val="00F93528"/>
    <w:rsid w:val="00F9356D"/>
    <w:rsid w:val="00F937FA"/>
    <w:rsid w:val="00F939B3"/>
    <w:rsid w:val="00F93F44"/>
    <w:rsid w:val="00F944FB"/>
    <w:rsid w:val="00F95519"/>
    <w:rsid w:val="00F960DF"/>
    <w:rsid w:val="00F962AE"/>
    <w:rsid w:val="00F965F1"/>
    <w:rsid w:val="00F966E4"/>
    <w:rsid w:val="00F96E3C"/>
    <w:rsid w:val="00F96FCF"/>
    <w:rsid w:val="00F97F0A"/>
    <w:rsid w:val="00FA0642"/>
    <w:rsid w:val="00FA0969"/>
    <w:rsid w:val="00FA1EB4"/>
    <w:rsid w:val="00FA2EF8"/>
    <w:rsid w:val="00FA3960"/>
    <w:rsid w:val="00FA4034"/>
    <w:rsid w:val="00FA429C"/>
    <w:rsid w:val="00FA43BE"/>
    <w:rsid w:val="00FA45DA"/>
    <w:rsid w:val="00FA473A"/>
    <w:rsid w:val="00FA482B"/>
    <w:rsid w:val="00FA4B6B"/>
    <w:rsid w:val="00FA4BB4"/>
    <w:rsid w:val="00FA4F11"/>
    <w:rsid w:val="00FA5387"/>
    <w:rsid w:val="00FA53AD"/>
    <w:rsid w:val="00FA5AB5"/>
    <w:rsid w:val="00FA6085"/>
    <w:rsid w:val="00FA6474"/>
    <w:rsid w:val="00FA653D"/>
    <w:rsid w:val="00FA6DFE"/>
    <w:rsid w:val="00FB048C"/>
    <w:rsid w:val="00FB0F05"/>
    <w:rsid w:val="00FB0F63"/>
    <w:rsid w:val="00FB100F"/>
    <w:rsid w:val="00FB10EC"/>
    <w:rsid w:val="00FB20B3"/>
    <w:rsid w:val="00FB2661"/>
    <w:rsid w:val="00FB2BA7"/>
    <w:rsid w:val="00FB3114"/>
    <w:rsid w:val="00FB342E"/>
    <w:rsid w:val="00FB346C"/>
    <w:rsid w:val="00FB361C"/>
    <w:rsid w:val="00FB3CA2"/>
    <w:rsid w:val="00FB3EDA"/>
    <w:rsid w:val="00FB3F40"/>
    <w:rsid w:val="00FB424B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B97"/>
    <w:rsid w:val="00FC0955"/>
    <w:rsid w:val="00FC196E"/>
    <w:rsid w:val="00FC1E21"/>
    <w:rsid w:val="00FC237B"/>
    <w:rsid w:val="00FC2475"/>
    <w:rsid w:val="00FC27DB"/>
    <w:rsid w:val="00FC2DB5"/>
    <w:rsid w:val="00FC3B6F"/>
    <w:rsid w:val="00FC405B"/>
    <w:rsid w:val="00FC4A49"/>
    <w:rsid w:val="00FC4AFD"/>
    <w:rsid w:val="00FC557F"/>
    <w:rsid w:val="00FC57DE"/>
    <w:rsid w:val="00FC5B34"/>
    <w:rsid w:val="00FC5E2C"/>
    <w:rsid w:val="00FC63BD"/>
    <w:rsid w:val="00FC7780"/>
    <w:rsid w:val="00FC7831"/>
    <w:rsid w:val="00FC7835"/>
    <w:rsid w:val="00FC7D3C"/>
    <w:rsid w:val="00FC7E7B"/>
    <w:rsid w:val="00FD013F"/>
    <w:rsid w:val="00FD0226"/>
    <w:rsid w:val="00FD05BE"/>
    <w:rsid w:val="00FD0B46"/>
    <w:rsid w:val="00FD0D75"/>
    <w:rsid w:val="00FD13E6"/>
    <w:rsid w:val="00FD1400"/>
    <w:rsid w:val="00FD1799"/>
    <w:rsid w:val="00FD1B70"/>
    <w:rsid w:val="00FD2290"/>
    <w:rsid w:val="00FD26EE"/>
    <w:rsid w:val="00FD31EA"/>
    <w:rsid w:val="00FD3879"/>
    <w:rsid w:val="00FD3C1A"/>
    <w:rsid w:val="00FD3D7B"/>
    <w:rsid w:val="00FD4002"/>
    <w:rsid w:val="00FD4335"/>
    <w:rsid w:val="00FD4429"/>
    <w:rsid w:val="00FD4817"/>
    <w:rsid w:val="00FD490C"/>
    <w:rsid w:val="00FD5044"/>
    <w:rsid w:val="00FD5491"/>
    <w:rsid w:val="00FD67A7"/>
    <w:rsid w:val="00FD718E"/>
    <w:rsid w:val="00FD776C"/>
    <w:rsid w:val="00FD7C08"/>
    <w:rsid w:val="00FD7C42"/>
    <w:rsid w:val="00FD7C8B"/>
    <w:rsid w:val="00FE0341"/>
    <w:rsid w:val="00FE05AC"/>
    <w:rsid w:val="00FE05C3"/>
    <w:rsid w:val="00FE0A60"/>
    <w:rsid w:val="00FE0AF7"/>
    <w:rsid w:val="00FE12DD"/>
    <w:rsid w:val="00FE1415"/>
    <w:rsid w:val="00FE26D7"/>
    <w:rsid w:val="00FE2A98"/>
    <w:rsid w:val="00FE2ACA"/>
    <w:rsid w:val="00FE2F44"/>
    <w:rsid w:val="00FE330A"/>
    <w:rsid w:val="00FE3356"/>
    <w:rsid w:val="00FE3491"/>
    <w:rsid w:val="00FE3819"/>
    <w:rsid w:val="00FE3D10"/>
    <w:rsid w:val="00FE49B1"/>
    <w:rsid w:val="00FE5185"/>
    <w:rsid w:val="00FE6040"/>
    <w:rsid w:val="00FE606D"/>
    <w:rsid w:val="00FE6461"/>
    <w:rsid w:val="00FE697A"/>
    <w:rsid w:val="00FE69EB"/>
    <w:rsid w:val="00FE6A80"/>
    <w:rsid w:val="00FE717F"/>
    <w:rsid w:val="00FE76A9"/>
    <w:rsid w:val="00FE76BA"/>
    <w:rsid w:val="00FE7729"/>
    <w:rsid w:val="00FE7832"/>
    <w:rsid w:val="00FE795E"/>
    <w:rsid w:val="00FE7B6F"/>
    <w:rsid w:val="00FE7E87"/>
    <w:rsid w:val="00FE7FD7"/>
    <w:rsid w:val="00FF0073"/>
    <w:rsid w:val="00FF060A"/>
    <w:rsid w:val="00FF0DEA"/>
    <w:rsid w:val="00FF0F86"/>
    <w:rsid w:val="00FF0F90"/>
    <w:rsid w:val="00FF1A9B"/>
    <w:rsid w:val="00FF1CFB"/>
    <w:rsid w:val="00FF258C"/>
    <w:rsid w:val="00FF269A"/>
    <w:rsid w:val="00FF278D"/>
    <w:rsid w:val="00FF28BF"/>
    <w:rsid w:val="00FF2972"/>
    <w:rsid w:val="00FF299C"/>
    <w:rsid w:val="00FF29E7"/>
    <w:rsid w:val="00FF2B9F"/>
    <w:rsid w:val="00FF302B"/>
    <w:rsid w:val="00FF39E2"/>
    <w:rsid w:val="00FF4261"/>
    <w:rsid w:val="00FF430C"/>
    <w:rsid w:val="00FF4FEA"/>
    <w:rsid w:val="00FF5097"/>
    <w:rsid w:val="00FF5286"/>
    <w:rsid w:val="00FF5852"/>
    <w:rsid w:val="00FF5CD4"/>
    <w:rsid w:val="00FF60CC"/>
    <w:rsid w:val="00FF61D2"/>
    <w:rsid w:val="00FF6511"/>
    <w:rsid w:val="00FF65C3"/>
    <w:rsid w:val="00FF6C9F"/>
    <w:rsid w:val="00FF718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0948EF"/>
  <w15:chartTrackingRefBased/>
  <w15:docId w15:val="{EFF9C49C-1926-4224-91D7-89D6EDEEA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14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54AB4"/>
    <w:pPr>
      <w:ind w:left="540"/>
    </w:pPr>
    <w:rPr>
      <w:rFonts w:ascii="Angsana New" w:hAnsi="Angsana New" w:cs="Angsana New"/>
      <w:b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D54AB4"/>
    <w:rPr>
      <w:rFonts w:ascii="Angsana New" w:hAnsi="Angsana New" w:cs="Angsana New"/>
      <w:b/>
      <w:bCs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semiHidden/>
    <w:rsid w:val="009B4B24"/>
    <w:rPr>
      <w:sz w:val="16"/>
      <w:szCs w:val="16"/>
    </w:rPr>
  </w:style>
  <w:style w:type="paragraph" w:styleId="CommentText">
    <w:name w:val="annotation text"/>
    <w:basedOn w:val="Normal"/>
    <w:semiHidden/>
    <w:rsid w:val="009B4B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B4B24"/>
    <w:rPr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190BBC"/>
    <w:rPr>
      <w:rFonts w:ascii="Arial" w:hAnsi="Arial" w:cs="Angsana New"/>
      <w:sz w:val="22"/>
      <w:szCs w:val="22"/>
    </w:rPr>
  </w:style>
  <w:style w:type="character" w:customStyle="1" w:styleId="Heading6Char">
    <w:name w:val="Heading 6 Char"/>
    <w:link w:val="Heading6"/>
    <w:rsid w:val="001B78A4"/>
    <w:rPr>
      <w:rFonts w:cs="EucrosiaUPC"/>
      <w:b/>
      <w:bCs/>
      <w:sz w:val="32"/>
      <w:szCs w:val="32"/>
      <w:u w:val="single"/>
    </w:rPr>
  </w:style>
  <w:style w:type="character" w:customStyle="1" w:styleId="Heading6Char1">
    <w:name w:val="Heading 6 Char1"/>
    <w:rsid w:val="0015506F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uiPriority w:val="99"/>
    <w:rsid w:val="0015018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842B7-0DAB-4D23-ABC4-429ED018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400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2019-11-08T10:36:00Z</cp:lastPrinted>
  <dcterms:created xsi:type="dcterms:W3CDTF">2019-11-11T03:23:00Z</dcterms:created>
  <dcterms:modified xsi:type="dcterms:W3CDTF">2019-11-11T03:31:00Z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