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:rsidR="00AF3B93" w:rsidRPr="00B10F95" w:rsidRDefault="00C44260" w:rsidP="004361AD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:rsidR="004D4FDD" w:rsidRDefault="00C44260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B755E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D54AB4" w:rsidRPr="00B10F95" w:rsidRDefault="00483A9D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C002F" w:rsidRPr="00B10F95" w:rsidRDefault="00483A9D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:rsidR="00AF3B93" w:rsidRDefault="00B755EC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="00377609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:rsidR="000D4F53" w:rsidRPr="009A57B8" w:rsidRDefault="000D4F53" w:rsidP="000D4F53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AF3B93" w:rsidRDefault="00483A9D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B7788D" w:rsidRDefault="002040F7" w:rsidP="00C4426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871709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7546A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B7788D" w:rsidRDefault="00B7788D" w:rsidP="00C4426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261320" w:rsidRDefault="00261320" w:rsidP="0026132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79743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60442C" w:rsidRPr="0060442C" w:rsidRDefault="0060442C" w:rsidP="0060442C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747B6E" w:rsidRDefault="00261320" w:rsidP="00157325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118D6" w:rsidRPr="00A36FAB" w:rsidRDefault="006118D6" w:rsidP="001D1B96">
      <w:pPr>
        <w:pStyle w:val="index"/>
        <w:numPr>
          <w:ilvl w:val="0"/>
          <w:numId w:val="18"/>
        </w:numPr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6FAB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741147" w:rsidRPr="00157325" w:rsidRDefault="00741147" w:rsidP="00580BC4">
      <w:pPr>
        <w:pStyle w:val="index"/>
        <w:tabs>
          <w:tab w:val="clear" w:pos="1134"/>
        </w:tabs>
        <w:spacing w:after="0"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057D6" w:rsidRPr="00B10F95" w:rsidRDefault="00117FF0" w:rsidP="006175B8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Cs w:val="22"/>
          <w:lang w:bidi="th-TH"/>
        </w:rPr>
        <w:br w:type="page"/>
      </w:r>
      <w:r w:rsidR="003057D6" w:rsidRPr="00B10F9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6175B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3057D6" w:rsidRPr="00B10F95">
        <w:rPr>
          <w:rFonts w:ascii="Angsana New" w:hAnsi="Angsana New" w:cs="Angsana New"/>
          <w:sz w:val="30"/>
          <w:szCs w:val="30"/>
          <w:cs/>
        </w:rPr>
        <w:t>นี้</w:t>
      </w:r>
    </w:p>
    <w:p w:rsidR="0083298D" w:rsidRPr="00700018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3298D" w:rsidRPr="007047EA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B10F95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B10F9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175B8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6175B8" w:rsidRPr="00590644">
        <w:rPr>
          <w:rFonts w:ascii="Angsana New" w:hAnsi="Angsana New" w:cs="Angsana New" w:hint="cs"/>
          <w:sz w:val="30"/>
          <w:szCs w:val="30"/>
          <w:cs/>
        </w:rPr>
        <w:t>กาล</w:t>
      </w:r>
      <w:r w:rsidR="0083298D" w:rsidRPr="001461DC">
        <w:rPr>
          <w:rFonts w:ascii="Angsana New" w:hAnsi="Angsana New" w:cs="Angsana New"/>
          <w:sz w:val="30"/>
          <w:szCs w:val="30"/>
          <w:cs/>
        </w:rPr>
        <w:t>นี้เมื่อวันที่</w:t>
      </w:r>
      <w:r w:rsidR="001461DC">
        <w:rPr>
          <w:rFonts w:ascii="Angsana New" w:hAnsi="Angsana New" w:cs="Angsana New"/>
          <w:sz w:val="30"/>
          <w:szCs w:val="30"/>
        </w:rPr>
        <w:t xml:space="preserve"> </w:t>
      </w:r>
      <w:r w:rsidR="0054495E">
        <w:rPr>
          <w:rFonts w:ascii="Angsana New" w:hAnsi="Angsana New" w:cs="Angsana New"/>
          <w:sz w:val="30"/>
          <w:szCs w:val="30"/>
        </w:rPr>
        <w:t>11</w:t>
      </w:r>
      <w:r w:rsidR="001461DC">
        <w:rPr>
          <w:rFonts w:ascii="Angsana New" w:hAnsi="Angsana New" w:cs="Angsana New"/>
          <w:sz w:val="30"/>
          <w:szCs w:val="30"/>
        </w:rPr>
        <w:t xml:space="preserve"> </w:t>
      </w:r>
      <w:r w:rsidR="0054495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1461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67D6" w:rsidRPr="001461DC">
        <w:rPr>
          <w:rFonts w:ascii="Angsana New" w:hAnsi="Angsana New" w:cs="Angsana New"/>
          <w:sz w:val="30"/>
          <w:szCs w:val="30"/>
        </w:rPr>
        <w:t>2562</w:t>
      </w:r>
    </w:p>
    <w:p w:rsidR="0083298D" w:rsidRPr="00D55D5A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057D6" w:rsidRPr="00B10F95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3298D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F87FFB" w:rsidRDefault="007546AF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7FFB" w:rsidRPr="0089184D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89184D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:rsidR="003038F6" w:rsidRDefault="003038F6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3038F6" w:rsidRDefault="003038F6" w:rsidP="0031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="009A5E8C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90523">
        <w:rPr>
          <w:rFonts w:ascii="Angsana New" w:hAnsi="Angsana New" w:cs="Angsana New" w:hint="cs"/>
          <w:sz w:val="30"/>
          <w:szCs w:val="30"/>
          <w:cs/>
        </w:rPr>
        <w:t>มีการเปลี่ยนแปลงที่อยู่จดทะเบียนใหม่ของ</w:t>
      </w:r>
      <w:r>
        <w:rPr>
          <w:rFonts w:ascii="Angsana New" w:hAnsi="Angsana New" w:cs="Angsana New" w:hint="cs"/>
          <w:sz w:val="30"/>
          <w:szCs w:val="30"/>
          <w:cs/>
        </w:rPr>
        <w:t>สำนักงานใหญ่เป็น</w:t>
      </w:r>
      <w:r w:rsidRPr="00967F87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7F87">
        <w:rPr>
          <w:rFonts w:ascii="Angsana New" w:hAnsi="Angsana New" w:cs="Angsana New"/>
          <w:sz w:val="30"/>
          <w:szCs w:val="30"/>
        </w:rPr>
        <w:t>8</w:t>
      </w:r>
      <w:r w:rsidR="0031778F">
        <w:rPr>
          <w:rFonts w:ascii="Angsana New" w:hAnsi="Angsana New" w:cs="Angsana New"/>
          <w:sz w:val="30"/>
          <w:szCs w:val="30"/>
        </w:rPr>
        <w:t xml:space="preserve"> </w:t>
      </w:r>
      <w:r w:rsidRPr="00967F87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490523">
        <w:rPr>
          <w:rFonts w:ascii="Angsana New" w:hAnsi="Angsana New" w:cs="Angsana New"/>
          <w:sz w:val="30"/>
          <w:szCs w:val="30"/>
          <w:cs/>
        </w:rPr>
        <w:br/>
      </w:r>
      <w:r w:rsidRPr="00967F87">
        <w:rPr>
          <w:rFonts w:ascii="Angsana New" w:hAnsi="Angsana New" w:cs="Angsana New" w:hint="cs"/>
          <w:sz w:val="30"/>
          <w:szCs w:val="30"/>
          <w:cs/>
        </w:rPr>
        <w:t>ทีวัน ชั้น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7F87">
        <w:rPr>
          <w:rFonts w:ascii="Angsana New" w:hAnsi="Angsana New" w:cs="Angsana New"/>
          <w:sz w:val="30"/>
          <w:szCs w:val="30"/>
        </w:rPr>
        <w:t>42-44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7F87">
        <w:rPr>
          <w:rFonts w:ascii="Angsana New" w:hAnsi="Angsana New" w:cs="Angsana New" w:hint="cs"/>
          <w:sz w:val="30"/>
          <w:szCs w:val="30"/>
          <w:cs/>
        </w:rPr>
        <w:t xml:space="preserve">ซอยสุขุมวิท </w:t>
      </w:r>
      <w:r w:rsidRPr="00967F87">
        <w:rPr>
          <w:rFonts w:ascii="Angsana New" w:hAnsi="Angsana New" w:cs="Angsana New"/>
          <w:sz w:val="30"/>
          <w:szCs w:val="30"/>
        </w:rPr>
        <w:t>40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7F87">
        <w:rPr>
          <w:rFonts w:ascii="Angsana New" w:hAnsi="Angsana New" w:cs="Angsana New" w:hint="cs"/>
          <w:sz w:val="30"/>
          <w:szCs w:val="30"/>
          <w:cs/>
        </w:rPr>
        <w:t>แขวงพระโขนง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7F87">
        <w:rPr>
          <w:rFonts w:ascii="Angsana New" w:hAnsi="Angsana New" w:cs="Angsana New" w:hint="cs"/>
          <w:sz w:val="30"/>
          <w:szCs w:val="30"/>
          <w:cs/>
        </w:rPr>
        <w:t>เขตคลองเตย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7F87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 10</w:t>
      </w:r>
      <w:r w:rsidRPr="00967F87">
        <w:rPr>
          <w:rFonts w:ascii="Angsana New" w:hAnsi="Angsana New" w:cs="Angsana New"/>
          <w:sz w:val="30"/>
          <w:szCs w:val="30"/>
        </w:rPr>
        <w:t>11</w:t>
      </w:r>
      <w:r w:rsidRPr="00967F87">
        <w:rPr>
          <w:rFonts w:ascii="Angsana New" w:hAnsi="Angsana New" w:cs="Angsana New"/>
          <w:sz w:val="30"/>
          <w:szCs w:val="30"/>
          <w:cs/>
        </w:rPr>
        <w:t xml:space="preserve">0 </w:t>
      </w:r>
      <w:r w:rsidRPr="00967F87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p w:rsidR="00ED153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871709" w:rsidRPr="00CC41ED" w:rsidRDefault="00871709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FB3">
        <w:rPr>
          <w:rFonts w:ascii="Angsana New" w:hAnsi="Angsana New" w:cs="Angsana New" w:hint="cs"/>
          <w:sz w:val="30"/>
          <w:szCs w:val="30"/>
          <w:cs/>
        </w:rPr>
        <w:t>รายละเอียดของ</w:t>
      </w:r>
      <w:r w:rsidR="00377609" w:rsidRPr="00556FB3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CC41ED" w:rsidRPr="00556FB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CF620C" w:rsidRPr="00556FB3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06568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EB6A21" w:rsidRPr="00DE709A">
        <w:rPr>
          <w:rFonts w:ascii="Angsana New" w:hAnsi="Angsana New" w:cs="Angsana New"/>
          <w:sz w:val="30"/>
          <w:szCs w:val="30"/>
        </w:rPr>
        <w:t>62</w:t>
      </w:r>
      <w:r w:rsidR="00AB740C" w:rsidRPr="00DE709A">
        <w:rPr>
          <w:rFonts w:ascii="Angsana New" w:hAnsi="Angsana New" w:cs="Angsana New"/>
          <w:sz w:val="30"/>
          <w:szCs w:val="30"/>
        </w:rPr>
        <w:t xml:space="preserve"> 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>และ</w:t>
      </w:r>
      <w:r w:rsidR="00556FB3" w:rsidRPr="00DE709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 xml:space="preserve"> 31 ธันวาคม 25</w:t>
      </w:r>
      <w:r w:rsidR="00EB6A21" w:rsidRPr="00DE709A">
        <w:rPr>
          <w:rFonts w:ascii="Angsana New" w:hAnsi="Angsana New" w:cs="Angsana New"/>
          <w:sz w:val="30"/>
          <w:szCs w:val="30"/>
        </w:rPr>
        <w:t>61</w:t>
      </w:r>
      <w:r w:rsidRPr="00DE709A">
        <w:rPr>
          <w:rFonts w:ascii="Angsana New" w:hAnsi="Angsana New" w:cs="Angsana New" w:hint="cs"/>
          <w:sz w:val="30"/>
          <w:szCs w:val="30"/>
          <w:cs/>
        </w:rPr>
        <w:t xml:space="preserve"> ได้</w:t>
      </w:r>
      <w:r w:rsidRPr="00556FB3">
        <w:rPr>
          <w:rFonts w:ascii="Angsana New" w:hAnsi="Angsana New" w:cs="Angsana New" w:hint="cs"/>
          <w:sz w:val="30"/>
          <w:szCs w:val="30"/>
          <w:cs/>
        </w:rPr>
        <w:t>เปิดเผยไว้ในหมายเหตุ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D27D94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งบการเงินระหว่างกาลข้อ </w:t>
      </w:r>
      <w:r w:rsidR="006D1DBC">
        <w:rPr>
          <w:rFonts w:ascii="Angsana New" w:hAnsi="Angsana New" w:cs="Angsana New"/>
          <w:sz w:val="30"/>
          <w:szCs w:val="30"/>
        </w:rPr>
        <w:t>5</w:t>
      </w:r>
      <w:r w:rsidR="00CC41E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C41ED">
        <w:rPr>
          <w:rFonts w:ascii="Angsana New" w:hAnsi="Angsana New" w:cs="Angsana New"/>
          <w:sz w:val="30"/>
          <w:szCs w:val="30"/>
        </w:rPr>
        <w:t xml:space="preserve">6 </w:t>
      </w:r>
      <w:r w:rsidR="00CC41ED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D27D94" w:rsidRDefault="00D27D94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D4FDD" w:rsidRPr="0089184D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184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6175B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D54AB4" w:rsidRPr="00700018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794629" w:rsidRPr="0089184D" w:rsidRDefault="00794629" w:rsidP="00B41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89184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794629" w:rsidRPr="00700018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DC19B2" w:rsidRDefault="001C4C90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งบการเงินระหว่างกาลนี้</w:t>
      </w:r>
      <w:r w:rsidR="007546AF" w:rsidRPr="00A42301">
        <w:rPr>
          <w:rFonts w:ascii="Angsana New" w:hAnsi="Angsana New" w:cs="Angsana New" w:hint="cs"/>
          <w:spacing w:val="1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939DA"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 w:rsidR="003939DA">
        <w:rPr>
          <w:rFonts w:ascii="Angsana New" w:hAnsi="Angsana New" w:cs="Angsana New"/>
          <w:spacing w:val="1"/>
          <w:sz w:val="30"/>
          <w:szCs w:val="30"/>
        </w:rPr>
        <w:t>“</w:t>
      </w:r>
      <w:r w:rsidR="003939DA"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 w:rsidR="003939DA">
        <w:rPr>
          <w:rFonts w:ascii="Angsana New" w:hAnsi="Angsana New" w:cs="Angsana New"/>
          <w:spacing w:val="1"/>
          <w:sz w:val="30"/>
          <w:szCs w:val="30"/>
        </w:rPr>
        <w:t>”</w:t>
      </w:r>
      <w:r w:rsidR="003939DA"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="006175B8"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ฉบับที</w:t>
      </w:r>
      <w:r w:rsidR="007546AF"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="00A42301"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34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="004E5AD2"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1553E3"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</w:t>
      </w:r>
      <w:r w:rsidR="00A64025"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D70F8E" w:rsidRPr="00A42301">
        <w:rPr>
          <w:rFonts w:ascii="Angsana New" w:hAnsi="Angsana New" w:cs="Angsana New"/>
          <w:spacing w:val="1"/>
          <w:sz w:val="30"/>
          <w:szCs w:val="30"/>
          <w:cs/>
        </w:rPr>
        <w:t xml:space="preserve">ฯ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E92BF3" w:rsidRPr="00A42301" w:rsidRDefault="00E92BF3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</w:p>
    <w:p w:rsidR="002A2204" w:rsidRPr="00700018" w:rsidRDefault="001C4C90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00018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D4172B">
        <w:rPr>
          <w:rFonts w:ascii="Angsana New" w:hAnsi="Angsana New" w:cs="Angsana New"/>
          <w:sz w:val="30"/>
          <w:szCs w:val="30"/>
          <w:cs/>
        </w:rPr>
        <w:t>บปีสิ้นสุ</w:t>
      </w:r>
      <w:r w:rsidR="00D4172B" w:rsidRPr="00265515">
        <w:rPr>
          <w:rFonts w:ascii="Angsana New" w:hAnsi="Angsana New" w:cs="Angsana New"/>
          <w:sz w:val="30"/>
          <w:szCs w:val="30"/>
          <w:cs/>
        </w:rPr>
        <w:t>ดวั</w:t>
      </w:r>
      <w:r w:rsidR="00D4172B" w:rsidRPr="009F6956">
        <w:rPr>
          <w:rFonts w:ascii="Angsana New" w:hAnsi="Angsana New" w:cs="Angsana New"/>
          <w:sz w:val="30"/>
          <w:szCs w:val="30"/>
          <w:cs/>
        </w:rPr>
        <w:t xml:space="preserve">นที่ 31 ธันวาคม </w:t>
      </w:r>
      <w:r w:rsidR="00265515" w:rsidRPr="009F6956">
        <w:rPr>
          <w:rFonts w:ascii="Angsana New" w:hAnsi="Angsana New" w:cs="Angsana New"/>
          <w:sz w:val="30"/>
          <w:szCs w:val="30"/>
          <w:cs/>
        </w:rPr>
        <w:t>25</w:t>
      </w:r>
      <w:r w:rsidR="006B4413" w:rsidRPr="009F6956">
        <w:rPr>
          <w:rFonts w:ascii="Angsana New" w:hAnsi="Angsana New" w:cs="Angsana New"/>
          <w:sz w:val="30"/>
          <w:szCs w:val="30"/>
        </w:rPr>
        <w:t>61</w:t>
      </w:r>
      <w:r w:rsidRPr="00700018">
        <w:rPr>
          <w:rFonts w:ascii="Angsana New" w:hAnsi="Angsana New" w:cs="Angsana New"/>
          <w:sz w:val="30"/>
          <w:szCs w:val="30"/>
        </w:rPr>
        <w:t xml:space="preserve"> </w:t>
      </w:r>
      <w:r w:rsidR="00A64025">
        <w:rPr>
          <w:rFonts w:ascii="Angsana New" w:hAnsi="Angsana New" w:cs="Angsana New"/>
          <w:sz w:val="30"/>
          <w:szCs w:val="30"/>
        </w:rPr>
        <w:br/>
      </w:r>
      <w:r w:rsidRPr="00700018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EA400E">
        <w:rPr>
          <w:rFonts w:ascii="Angsana New" w:hAnsi="Angsana New" w:cs="Angsana New"/>
          <w:sz w:val="30"/>
          <w:szCs w:val="30"/>
          <w:cs/>
        </w:rPr>
        <w:t>ที่ได้เคยนำเสนอรายงานไปแล้ว</w:t>
      </w:r>
      <w:r w:rsidR="00EA400E">
        <w:rPr>
          <w:rFonts w:ascii="Angsana New" w:hAnsi="Angsana New" w:cs="Angsana New"/>
          <w:sz w:val="30"/>
          <w:szCs w:val="30"/>
        </w:rPr>
        <w:br/>
      </w:r>
      <w:r w:rsidRPr="00EA400E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26551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EA400E">
        <w:rPr>
          <w:rFonts w:ascii="Angsana New" w:hAnsi="Angsana New" w:cs="Angsana New"/>
          <w:sz w:val="30"/>
          <w:szCs w:val="30"/>
          <w:cs/>
        </w:rPr>
        <w:t>สำหรั</w:t>
      </w:r>
      <w:r w:rsidR="00265515">
        <w:rPr>
          <w:rFonts w:ascii="Angsana New" w:hAnsi="Angsana New" w:cs="Angsana New"/>
          <w:sz w:val="30"/>
          <w:szCs w:val="30"/>
          <w:cs/>
        </w:rPr>
        <w:t>บปีสิ้นสุด</w:t>
      </w:r>
      <w:r w:rsidR="00265515" w:rsidRPr="00471556">
        <w:rPr>
          <w:rFonts w:ascii="Angsana New" w:hAnsi="Angsana New" w:cs="Angsana New"/>
          <w:sz w:val="30"/>
          <w:szCs w:val="30"/>
          <w:cs/>
        </w:rPr>
        <w:t>วันที่ 31 ธันวาคม 25</w:t>
      </w:r>
      <w:r w:rsidR="006B4413" w:rsidRPr="00471556">
        <w:rPr>
          <w:rFonts w:ascii="Angsana New" w:hAnsi="Angsana New" w:cs="Angsana New"/>
          <w:sz w:val="30"/>
          <w:szCs w:val="30"/>
        </w:rPr>
        <w:t>61</w:t>
      </w: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753322" w:rsidRDefault="00753322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F70A7" w:rsidRPr="009F70A7" w:rsidRDefault="009F70A7" w:rsidP="009F70A7">
      <w:pPr>
        <w:rPr>
          <w:rFonts w:ascii="Angsana New" w:hAnsi="Angsana New" w:cs="Angsana New"/>
          <w:sz w:val="30"/>
          <w:szCs w:val="30"/>
        </w:rPr>
      </w:pP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DE262D" w:rsidRPr="003D24B5" w:rsidRDefault="00DE262D" w:rsidP="00B41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D24B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การใช้วิจารณญาณ</w:t>
      </w:r>
      <w:r w:rsidRPr="003D24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3D24B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การประมาณการและนโยบายการบัญชี</w:t>
      </w:r>
      <w:r w:rsidRPr="003D24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:rsidR="00DE262D" w:rsidRPr="00DE262D" w:rsidRDefault="00DE262D" w:rsidP="00DE2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DE262D" w:rsidRPr="007047EA" w:rsidRDefault="00DE262D" w:rsidP="00DE2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E262D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457073">
        <w:rPr>
          <w:rFonts w:ascii="Angsana New" w:hAnsi="Angsana New" w:cs="Angsana New"/>
          <w:sz w:val="30"/>
          <w:szCs w:val="30"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DE262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ณ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เวลาใดเวลาหนึ่งหรือ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รับรู้ตลอดช่วงเวลาหนึ่งตามข้อกำหนดของมาตรฐานการรายงานทางการเงินฉบับที่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15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396B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90396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/>
          <w:sz w:val="30"/>
          <w:szCs w:val="30"/>
          <w:cs/>
        </w:rPr>
        <w:t>(“</w:t>
      </w:r>
      <w:r w:rsidRPr="00DE262D">
        <w:rPr>
          <w:rFonts w:ascii="Angsana New" w:hAnsi="Angsana New" w:cs="Angsana New"/>
          <w:sz w:val="30"/>
          <w:szCs w:val="30"/>
        </w:rPr>
        <w:t xml:space="preserve">TFRS 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15”) </w:t>
      </w:r>
      <w:r w:rsidRPr="00DE262D">
        <w:rPr>
          <w:rFonts w:ascii="Angsana New" w:hAnsi="Angsana New" w:cs="Angsana New" w:hint="cs"/>
          <w:sz w:val="30"/>
          <w:szCs w:val="30"/>
          <w:cs/>
        </w:rPr>
        <w:t>ที่กลุ่มบริษัทถือปฏิบัติเป็นครั้งแรกแทนมาตรฐานการบัญชีฉบับที่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18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37D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126C9D">
        <w:rPr>
          <w:rFonts w:ascii="Angsana New" w:hAnsi="Angsana New" w:cs="Angsana New"/>
          <w:i/>
          <w:iCs/>
          <w:sz w:val="30"/>
          <w:szCs w:val="30"/>
        </w:rPr>
        <w:br/>
      </w:r>
      <w:r w:rsidRPr="00DE262D">
        <w:rPr>
          <w:rFonts w:ascii="Angsana New" w:hAnsi="Angsana New" w:cs="Angsana New"/>
          <w:sz w:val="30"/>
          <w:szCs w:val="30"/>
          <w:cs/>
        </w:rPr>
        <w:t>(“</w:t>
      </w:r>
      <w:r w:rsidRPr="00DE262D">
        <w:rPr>
          <w:rFonts w:ascii="Angsana New" w:hAnsi="Angsana New" w:cs="Angsana New"/>
          <w:sz w:val="30"/>
          <w:szCs w:val="30"/>
        </w:rPr>
        <w:t xml:space="preserve">TAS 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18”) </w:t>
      </w:r>
      <w:r w:rsidRPr="00DE262D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254D6" w:rsidRDefault="001254D6" w:rsidP="0012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85BEC" w:rsidRPr="00985BEC" w:rsidRDefault="00985BEC" w:rsidP="0098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5BEC">
        <w:rPr>
          <w:rFonts w:ascii="Angsana New" w:hAnsi="Angsana New"/>
          <w:sz w:val="30"/>
          <w:szCs w:val="30"/>
          <w:cs/>
        </w:rPr>
        <w:t>ตาม</w:t>
      </w:r>
      <w:r w:rsidRPr="00985BEC">
        <w:rPr>
          <w:rFonts w:ascii="Angsana New" w:hAnsi="Angsana New"/>
          <w:sz w:val="30"/>
          <w:szCs w:val="30"/>
        </w:rPr>
        <w:t xml:space="preserve"> TFRS 15</w:t>
      </w:r>
      <w:r w:rsidRPr="00985BEC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985BEC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985BEC">
        <w:rPr>
          <w:rFonts w:ascii="Angsana New" w:hAnsi="Angsana New"/>
          <w:sz w:val="30"/>
          <w:szCs w:val="30"/>
          <w:cs/>
        </w:rPr>
        <w:t>ควบคุม</w:t>
      </w:r>
      <w:r w:rsidRPr="00985BEC">
        <w:rPr>
          <w:rFonts w:ascii="Angsana New" w:hAnsi="Angsana New" w:hint="cs"/>
          <w:sz w:val="30"/>
          <w:szCs w:val="30"/>
          <w:cs/>
        </w:rPr>
        <w:t>ใน</w:t>
      </w:r>
      <w:r w:rsidRPr="00985BEC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985BEC">
        <w:rPr>
          <w:rFonts w:ascii="Angsana New" w:hAnsi="Angsana New"/>
          <w:sz w:val="30"/>
          <w:szCs w:val="30"/>
        </w:rPr>
        <w:t xml:space="preserve"> </w:t>
      </w:r>
      <w:r w:rsidRPr="00985BEC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985BEC">
        <w:rPr>
          <w:rFonts w:ascii="Angsana New" w:hAnsi="Angsana New"/>
          <w:sz w:val="30"/>
          <w:szCs w:val="30"/>
          <w:cs/>
        </w:rPr>
        <w:t>กลุ่มบริษัท</w:t>
      </w:r>
      <w:r w:rsidRPr="00985BEC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985BEC">
        <w:rPr>
          <w:rFonts w:ascii="Angsana New" w:hAnsi="Angsana New"/>
          <w:sz w:val="30"/>
          <w:szCs w:val="30"/>
          <w:cs/>
        </w:rPr>
        <w:t>และมีการใช้</w:t>
      </w:r>
      <w:r w:rsidRPr="00985BEC">
        <w:rPr>
          <w:rFonts w:ascii="Angsana New" w:hAnsi="Angsana New" w:hint="cs"/>
          <w:sz w:val="30"/>
          <w:szCs w:val="30"/>
          <w:cs/>
        </w:rPr>
        <w:t>วิจารณญาณ</w:t>
      </w:r>
      <w:r w:rsidRPr="00985BEC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985BEC">
        <w:rPr>
          <w:rFonts w:ascii="Angsana New" w:hAnsi="Angsana New" w:hint="cs"/>
          <w:sz w:val="30"/>
          <w:szCs w:val="30"/>
          <w:cs/>
        </w:rPr>
        <w:t xml:space="preserve"> </w:t>
      </w:r>
      <w:r w:rsidRPr="00985BEC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985BEC">
        <w:rPr>
          <w:rFonts w:ascii="Angsana New" w:hAnsi="Angsana New"/>
          <w:sz w:val="30"/>
          <w:szCs w:val="30"/>
        </w:rPr>
        <w:t>TAS 18</w:t>
      </w:r>
      <w:r w:rsidR="007626AF">
        <w:rPr>
          <w:rFonts w:ascii="Angsana New" w:hAnsi="Angsana New"/>
          <w:sz w:val="30"/>
          <w:szCs w:val="30"/>
        </w:rPr>
        <w:br/>
      </w:r>
      <w:r w:rsidRPr="00985BEC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985BEC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985BEC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7626AF">
        <w:rPr>
          <w:rFonts w:ascii="Angsana New" w:hAnsi="Angsana New"/>
          <w:sz w:val="30"/>
          <w:szCs w:val="30"/>
        </w:rPr>
        <w:t xml:space="preserve"> </w:t>
      </w:r>
      <w:r w:rsidRPr="00985BEC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BE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BEC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254D6" w:rsidRDefault="001254D6" w:rsidP="0012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41D95" w:rsidRPr="00B41D95" w:rsidRDefault="003939DA" w:rsidP="0012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39DA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3939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39D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มาตรฐานการรายงานทางการเงินที่ออกใหม่ที่เกี่ยวกับการดำเนินงานของกลุ่มบริษั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939DA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126C9D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3939DA">
        <w:rPr>
          <w:rFonts w:ascii="Angsana New" w:hAnsi="Angsana New" w:cs="Angsana New" w:hint="cs"/>
          <w:sz w:val="30"/>
          <w:szCs w:val="30"/>
          <w:cs/>
        </w:rPr>
        <w:t>ข้อ</w:t>
      </w:r>
      <w:r w:rsidRPr="003939DA">
        <w:rPr>
          <w:rFonts w:ascii="Angsana New" w:hAnsi="Angsana New" w:cs="Angsana New"/>
          <w:sz w:val="30"/>
          <w:szCs w:val="30"/>
          <w:cs/>
        </w:rPr>
        <w:t xml:space="preserve"> </w:t>
      </w:r>
      <w:r w:rsidR="00C578BB">
        <w:rPr>
          <w:rFonts w:ascii="Angsana New" w:hAnsi="Angsana New" w:cs="Angsana New"/>
          <w:sz w:val="30"/>
          <w:szCs w:val="30"/>
        </w:rPr>
        <w:t>1</w:t>
      </w:r>
      <w:r w:rsidR="00F33A06">
        <w:rPr>
          <w:rFonts w:ascii="Angsana New" w:hAnsi="Angsana New" w:cs="Angsana New"/>
          <w:sz w:val="30"/>
          <w:szCs w:val="30"/>
        </w:rPr>
        <w:t>3</w:t>
      </w:r>
    </w:p>
    <w:p w:rsidR="00F33A06" w:rsidRDefault="00F33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:rsidR="00C315FB" w:rsidRPr="00F02A96" w:rsidRDefault="00C315FB" w:rsidP="00C315F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F02A9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1C7DF8" w:rsidRPr="007F7E67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0"/>
          <w:szCs w:val="20"/>
        </w:rPr>
      </w:pPr>
    </w:p>
    <w:p w:rsidR="0015018C" w:rsidRDefault="000B789D" w:rsidP="00DA3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0B789D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D1079F" w:rsidRPr="000B789D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D1079F" w:rsidRPr="000B789D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</w:t>
      </w:r>
      <w:r w:rsidR="0096668B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ประกอบงบการเงินระหว่างกาล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ข้อ</w:t>
      </w:r>
      <w:r w:rsidRPr="000B789D">
        <w:rPr>
          <w:rFonts w:ascii="Angsana New" w:hAnsi="Angsana New" w:cs="Angsana New"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Cs/>
          <w:sz w:val="30"/>
          <w:szCs w:val="30"/>
        </w:rPr>
        <w:t>5</w:t>
      </w:r>
      <w:r w:rsidRPr="000B789D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0B789D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0B789D">
        <w:rPr>
          <w:rFonts w:ascii="Angsana New" w:hAnsi="Angsana New" w:cs="Angsana New"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Cs/>
          <w:sz w:val="30"/>
          <w:szCs w:val="30"/>
        </w:rPr>
        <w:t>6</w:t>
      </w:r>
      <w:r w:rsidRPr="000B789D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="00C648CD">
        <w:rPr>
          <w:rFonts w:ascii="Angsana New" w:hAnsi="Angsana New" w:cs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Pr="000B789D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กันที่มีนัยสำคัญในระหว่างงวดมีดังต่อไปนี้</w:t>
      </w:r>
    </w:p>
    <w:p w:rsidR="000B789D" w:rsidRPr="007F7E67" w:rsidRDefault="000B789D" w:rsidP="00150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20"/>
          <w:szCs w:val="20"/>
        </w:rPr>
      </w:pPr>
    </w:p>
    <w:tbl>
      <w:tblPr>
        <w:tblW w:w="9306" w:type="dxa"/>
        <w:tblInd w:w="414" w:type="dxa"/>
        <w:tblLook w:val="04A0" w:firstRow="1" w:lastRow="0" w:firstColumn="1" w:lastColumn="0" w:noHBand="0" w:noVBand="1"/>
      </w:tblPr>
      <w:tblGrid>
        <w:gridCol w:w="3744"/>
        <w:gridCol w:w="1440"/>
        <w:gridCol w:w="4122"/>
      </w:tblGrid>
      <w:tr w:rsidR="00A731FB" w:rsidRPr="00B55F8B" w:rsidTr="00DA3375">
        <w:trPr>
          <w:trHeight w:val="434"/>
          <w:tblHeader/>
        </w:trPr>
        <w:tc>
          <w:tcPr>
            <w:tcW w:w="3744" w:type="dxa"/>
          </w:tcPr>
          <w:p w:rsidR="00A731FB" w:rsidRPr="00B55F8B" w:rsidRDefault="0015018C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A731FB"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  <w:r w:rsidR="00A731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หรือบุคคล</w:t>
            </w:r>
          </w:p>
        </w:tc>
        <w:tc>
          <w:tcPr>
            <w:tcW w:w="1440" w:type="dxa"/>
          </w:tcPr>
          <w:p w:rsidR="00A731FB" w:rsidRPr="00B55F8B" w:rsidRDefault="00A731FB" w:rsidP="00F962AE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22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A731FB" w:rsidRPr="00B55F8B" w:rsidTr="00DA3375">
        <w:trPr>
          <w:trHeight w:val="434"/>
          <w:tblHeader/>
        </w:trPr>
        <w:tc>
          <w:tcPr>
            <w:tcW w:w="3744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:rsidR="00A731FB" w:rsidRPr="00B55F8B" w:rsidRDefault="00A731FB" w:rsidP="00F962AE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22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A731FB" w:rsidRPr="00CA18EA" w:rsidTr="00DA3375">
        <w:tc>
          <w:tcPr>
            <w:tcW w:w="3744" w:type="dxa"/>
          </w:tcPr>
          <w:p w:rsidR="00A731FB" w:rsidRPr="00CA18EA" w:rsidRDefault="00A731FB" w:rsidP="00DA337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9F33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9F33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A731FB" w:rsidRPr="00250612" w:rsidTr="00DA3375">
        <w:tc>
          <w:tcPr>
            <w:tcW w:w="3744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:rsidR="00A731FB" w:rsidRPr="00250612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250612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เป็นผู้ถือหุ้นรายใหญ่และเป็นกรรมการของบริษัท</w:t>
            </w:r>
          </w:p>
        </w:tc>
      </w:tr>
      <w:tr w:rsidR="00A731FB" w:rsidRPr="00CA18EA" w:rsidTr="00DA3375">
        <w:tc>
          <w:tcPr>
            <w:tcW w:w="3744" w:type="dxa"/>
          </w:tcPr>
          <w:p w:rsidR="00A731FB" w:rsidRPr="00CA18EA" w:rsidRDefault="00A731FB" w:rsidP="00DA3375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7F7E67" w:rsidRPr="00CA18EA" w:rsidTr="00DA3375">
        <w:tc>
          <w:tcPr>
            <w:tcW w:w="3744" w:type="dxa"/>
          </w:tcPr>
          <w:p w:rsidR="007F7E67" w:rsidRPr="00CA18EA" w:rsidRDefault="007F7E67" w:rsidP="00DA3375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:rsidR="007F7E67" w:rsidRPr="00CA18EA" w:rsidRDefault="007F7E67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:rsidR="007F7E67" w:rsidRPr="00CA18EA" w:rsidRDefault="007F7E67" w:rsidP="00F962A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:rsidR="000B789D" w:rsidRPr="007F7E67" w:rsidRDefault="000B789D" w:rsidP="00A7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sz w:val="20"/>
          <w:szCs w:val="20"/>
          <w:lang w:val="x-none" w:eastAsia="x-none"/>
        </w:rPr>
      </w:pPr>
    </w:p>
    <w:p w:rsidR="0052781E" w:rsidRPr="0052781E" w:rsidRDefault="0052781E" w:rsidP="0052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รายการที่สำคัญกับบุคคลหรือกิจการที่เกี่ยวข้องกันสำหรับงวดสามเดือน</w:t>
      </w:r>
      <w:r w:rsidRPr="0052781E">
        <w:rPr>
          <w:rFonts w:ascii="Angsana New" w:hAnsi="Angsana New" w:cs="Angsana New" w:hint="cs"/>
          <w:sz w:val="30"/>
          <w:szCs w:val="30"/>
          <w:cs/>
          <w:lang w:eastAsia="x-none"/>
        </w:rPr>
        <w:t>และ</w:t>
      </w:r>
      <w:r w:rsidR="00E63964">
        <w:rPr>
          <w:rFonts w:ascii="Angsana New" w:hAnsi="Angsana New" w:cs="Angsana New" w:hint="cs"/>
          <w:sz w:val="30"/>
          <w:szCs w:val="30"/>
          <w:cs/>
          <w:lang w:eastAsia="x-none"/>
        </w:rPr>
        <w:t>เก้าเดือน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E63964">
        <w:rPr>
          <w:rFonts w:ascii="Angsana New" w:hAnsi="Angsana New" w:cs="Angsana New"/>
          <w:sz w:val="30"/>
          <w:szCs w:val="30"/>
          <w:lang w:eastAsia="x-none"/>
        </w:rPr>
        <w:t xml:space="preserve">30 </w:t>
      </w:r>
      <w:r w:rsidR="00E63964">
        <w:rPr>
          <w:rFonts w:ascii="Angsana New" w:hAnsi="Angsana New" w:cs="Angsana New"/>
          <w:sz w:val="30"/>
          <w:szCs w:val="30"/>
          <w:cs/>
          <w:lang w:eastAsia="x-none"/>
        </w:rPr>
        <w:t>กันยายน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52781E">
        <w:rPr>
          <w:rFonts w:ascii="Angsana New" w:hAnsi="Angsana New" w:cs="Angsana New"/>
          <w:sz w:val="30"/>
          <w:szCs w:val="30"/>
          <w:lang w:val="x-none" w:eastAsia="x-none"/>
        </w:rPr>
        <w:t>25</w:t>
      </w:r>
      <w:r w:rsidRPr="0052781E">
        <w:rPr>
          <w:rFonts w:ascii="Angsana New" w:hAnsi="Angsana New" w:cs="Angsana New" w:hint="cs"/>
          <w:sz w:val="30"/>
          <w:szCs w:val="30"/>
          <w:cs/>
          <w:lang w:val="x-none" w:eastAsia="x-none"/>
        </w:rPr>
        <w:t>6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2</w:t>
      </w:r>
      <w:r w:rsidRPr="0052781E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และ </w:t>
      </w:r>
      <w:r w:rsidRPr="0052781E">
        <w:rPr>
          <w:rFonts w:ascii="Angsana New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x-none" w:eastAsia="x-none"/>
        </w:rPr>
        <w:t>1</w:t>
      </w:r>
      <w:r w:rsidRPr="0052781E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>สรุปได้ดังนี้</w:t>
      </w:r>
    </w:p>
    <w:p w:rsidR="00545396" w:rsidRPr="007F7E67" w:rsidRDefault="00545396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041"/>
        <w:gridCol w:w="1080"/>
        <w:gridCol w:w="270"/>
        <w:gridCol w:w="1170"/>
        <w:gridCol w:w="270"/>
        <w:gridCol w:w="1170"/>
        <w:gridCol w:w="270"/>
        <w:gridCol w:w="972"/>
      </w:tblGrid>
      <w:tr w:rsidR="00E63964" w:rsidRPr="005D0474" w:rsidTr="00DA3375">
        <w:trPr>
          <w:tblHeader/>
        </w:trPr>
        <w:tc>
          <w:tcPr>
            <w:tcW w:w="4041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63964" w:rsidRPr="0002275D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E63964" w:rsidRPr="00D26AE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64" w:rsidRPr="005D0474" w:rsidTr="00DA3375">
        <w:trPr>
          <w:tblHeader/>
        </w:trPr>
        <w:tc>
          <w:tcPr>
            <w:tcW w:w="4041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63964" w:rsidRPr="005D0474" w:rsidTr="00DA3375">
        <w:trPr>
          <w:tblHeader/>
        </w:trPr>
        <w:tc>
          <w:tcPr>
            <w:tcW w:w="4041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2" w:type="dxa"/>
            <w:gridSpan w:val="7"/>
          </w:tcPr>
          <w:p w:rsidR="00E63964" w:rsidRPr="005D0474" w:rsidRDefault="00E63964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63964" w:rsidRPr="005D0474" w:rsidTr="00DA3375">
        <w:tc>
          <w:tcPr>
            <w:tcW w:w="4041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E63964" w:rsidRPr="005D0474" w:rsidRDefault="00E63964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3964" w:rsidRPr="005D0474" w:rsidRDefault="00E63964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64" w:rsidRPr="005D0474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3964" w:rsidRPr="005D0474" w:rsidRDefault="00E63964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64" w:rsidRPr="0072618F" w:rsidRDefault="00E63964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E63964" w:rsidRPr="0072618F" w:rsidRDefault="00E63964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49A5" w:rsidRPr="005D0474" w:rsidTr="00DA3375">
        <w:tc>
          <w:tcPr>
            <w:tcW w:w="4041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5D0474" w:rsidRDefault="0034339D" w:rsidP="00AF1B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369,660</w:t>
            </w: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849A5" w:rsidRPr="00463956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5,931</w:t>
            </w:r>
          </w:p>
        </w:tc>
      </w:tr>
      <w:tr w:rsidR="005849A5" w:rsidRPr="005D0474" w:rsidTr="00DA3375">
        <w:tc>
          <w:tcPr>
            <w:tcW w:w="4041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849A5" w:rsidRPr="00463956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5849A5" w:rsidRPr="005D0474" w:rsidTr="00DA3375">
        <w:tc>
          <w:tcPr>
            <w:tcW w:w="4041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463956" w:rsidRDefault="004F5FFD" w:rsidP="00AF1B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1,260</w:t>
            </w: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849A5" w:rsidRPr="00463956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1,260</w:t>
            </w:r>
          </w:p>
        </w:tc>
      </w:tr>
      <w:tr w:rsidR="005849A5" w:rsidRPr="005D0474" w:rsidTr="004534B1">
        <w:trPr>
          <w:trHeight w:val="263"/>
        </w:trPr>
        <w:tc>
          <w:tcPr>
            <w:tcW w:w="4041" w:type="dxa"/>
          </w:tcPr>
          <w:p w:rsidR="005849A5" w:rsidRPr="004534B1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849A5" w:rsidRPr="004534B1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849A5" w:rsidRPr="004534B1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4534B1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5849A5" w:rsidRPr="004534B1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4534B1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5849A5" w:rsidRPr="004534B1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auto"/>
          </w:tcPr>
          <w:p w:rsidR="005849A5" w:rsidRPr="004534B1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849A5" w:rsidRPr="005D0474" w:rsidTr="00DA3375">
        <w:tc>
          <w:tcPr>
            <w:tcW w:w="4041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849A5" w:rsidRPr="00463956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49A5" w:rsidRPr="00463956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849A5" w:rsidRPr="00463956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5FFD" w:rsidRPr="005D0474" w:rsidTr="00DA3375">
        <w:tc>
          <w:tcPr>
            <w:tcW w:w="4041" w:type="dxa"/>
          </w:tcPr>
          <w:p w:rsidR="004F5FFD" w:rsidRPr="005D0474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4F5FFD" w:rsidRPr="005D0474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63,459</w:t>
            </w:r>
          </w:p>
        </w:tc>
        <w:tc>
          <w:tcPr>
            <w:tcW w:w="270" w:type="dxa"/>
          </w:tcPr>
          <w:p w:rsidR="004F5FFD" w:rsidRPr="005D0474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5FFD" w:rsidRPr="005D0474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91,177</w:t>
            </w:r>
          </w:p>
        </w:tc>
        <w:tc>
          <w:tcPr>
            <w:tcW w:w="270" w:type="dxa"/>
            <w:shd w:val="clear" w:color="auto" w:fill="auto"/>
          </w:tcPr>
          <w:p w:rsidR="004F5FFD" w:rsidRPr="00463956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5FFD" w:rsidRPr="005D0474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63,459</w:t>
            </w:r>
          </w:p>
        </w:tc>
        <w:tc>
          <w:tcPr>
            <w:tcW w:w="270" w:type="dxa"/>
            <w:shd w:val="clear" w:color="auto" w:fill="auto"/>
          </w:tcPr>
          <w:p w:rsidR="004F5FFD" w:rsidRPr="00463956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4F5FFD" w:rsidRPr="00463956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91,251</w:t>
            </w:r>
          </w:p>
        </w:tc>
      </w:tr>
      <w:tr w:rsidR="004F5FFD" w:rsidRPr="005D0474" w:rsidTr="00DA3375">
        <w:tc>
          <w:tcPr>
            <w:tcW w:w="4041" w:type="dxa"/>
          </w:tcPr>
          <w:p w:rsidR="004F5FFD" w:rsidRPr="005D0474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4F5FFD" w:rsidRPr="00E13A78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F5FFD" w:rsidRPr="00E13A78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5FFD" w:rsidRPr="00E13A78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4F5FFD" w:rsidRPr="00463956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5FFD" w:rsidRPr="00E13A78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4F5FFD" w:rsidRPr="00463956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4F5FFD" w:rsidRPr="00463956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4F5FFD" w:rsidRPr="005D0474" w:rsidTr="00DA3375">
        <w:tc>
          <w:tcPr>
            <w:tcW w:w="4041" w:type="dxa"/>
          </w:tcPr>
          <w:p w:rsidR="004F5FFD" w:rsidRPr="005D0474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4F5FFD" w:rsidRPr="005D0474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</w:tcPr>
          <w:p w:rsidR="004F5FFD" w:rsidRPr="005D0474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5FFD" w:rsidRPr="005D0474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:rsidR="004F5FFD" w:rsidRPr="00463956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5FFD" w:rsidRPr="005D0474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  <w:shd w:val="clear" w:color="auto" w:fill="auto"/>
          </w:tcPr>
          <w:p w:rsidR="004F5FFD" w:rsidRPr="00463956" w:rsidRDefault="004F5FFD" w:rsidP="004F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4F5FFD" w:rsidRPr="00463956" w:rsidRDefault="004F5FFD" w:rsidP="004F5F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5849A5" w:rsidRPr="005D0474" w:rsidTr="00DA3375">
        <w:tc>
          <w:tcPr>
            <w:tcW w:w="4041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:rsidR="005849A5" w:rsidRPr="009F2EAE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49A5" w:rsidRPr="009F2EAE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49A5" w:rsidRPr="009F2EAE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72618F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5849A5" w:rsidRPr="009F2EAE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49A5" w:rsidRPr="005D0474" w:rsidTr="00DA3375">
        <w:tc>
          <w:tcPr>
            <w:tcW w:w="4041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5D0474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9A5" w:rsidRPr="0072618F" w:rsidRDefault="005849A5" w:rsidP="0058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5849A5" w:rsidRPr="005D0474" w:rsidRDefault="005849A5" w:rsidP="005849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FFF" w:rsidRPr="00463956" w:rsidTr="00DA3375">
        <w:tc>
          <w:tcPr>
            <w:tcW w:w="4041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6395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7,982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7,848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7,982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7,848</w:t>
            </w:r>
          </w:p>
        </w:tc>
      </w:tr>
      <w:tr w:rsidR="00C11FFF" w:rsidRPr="00463956" w:rsidTr="00DA3375">
        <w:tc>
          <w:tcPr>
            <w:tcW w:w="4041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</w:tr>
      <w:tr w:rsidR="00C11FFF" w:rsidRPr="005D0474" w:rsidTr="00DA3375">
        <w:tc>
          <w:tcPr>
            <w:tcW w:w="4041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9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8,304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8,262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8,304</w:t>
            </w:r>
          </w:p>
        </w:tc>
        <w:tc>
          <w:tcPr>
            <w:tcW w:w="270" w:type="dxa"/>
          </w:tcPr>
          <w:p w:rsidR="00C11FFF" w:rsidRPr="00463956" w:rsidRDefault="00C11FFF" w:rsidP="00C1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C11FFF" w:rsidRPr="00463956" w:rsidRDefault="00C11FFF" w:rsidP="00C11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8,262</w:t>
            </w:r>
          </w:p>
        </w:tc>
      </w:tr>
    </w:tbl>
    <w:p w:rsidR="00E63964" w:rsidRDefault="00E63964"/>
    <w:tbl>
      <w:tblPr>
        <w:tblW w:w="942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23"/>
        <w:gridCol w:w="1080"/>
        <w:gridCol w:w="270"/>
        <w:gridCol w:w="1170"/>
        <w:gridCol w:w="270"/>
        <w:gridCol w:w="1170"/>
        <w:gridCol w:w="270"/>
        <w:gridCol w:w="1170"/>
      </w:tblGrid>
      <w:tr w:rsidR="0084037A" w:rsidRPr="005D0474" w:rsidTr="0065563E">
        <w:trPr>
          <w:tblHeader/>
        </w:trPr>
        <w:tc>
          <w:tcPr>
            <w:tcW w:w="4023" w:type="dxa"/>
          </w:tcPr>
          <w:p w:rsidR="0084037A" w:rsidRPr="005D0474" w:rsidRDefault="0084037A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4037A" w:rsidRPr="005D0474" w:rsidRDefault="0084037A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4037A" w:rsidRPr="005D0474" w:rsidRDefault="0084037A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4037A" w:rsidRPr="005D0474" w:rsidRDefault="0084037A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37A" w:rsidRPr="005D0474" w:rsidTr="0065563E">
        <w:trPr>
          <w:tblHeader/>
        </w:trPr>
        <w:tc>
          <w:tcPr>
            <w:tcW w:w="4023" w:type="dxa"/>
          </w:tcPr>
          <w:p w:rsidR="0084037A" w:rsidRPr="00CE23D6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4037A" w:rsidRPr="005D0474" w:rsidRDefault="0084037A" w:rsidP="0084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63964" w:rsidRPr="005D0474" w:rsidTr="0065563E">
        <w:trPr>
          <w:tblHeader/>
        </w:trPr>
        <w:tc>
          <w:tcPr>
            <w:tcW w:w="4023" w:type="dxa"/>
          </w:tcPr>
          <w:p w:rsidR="00E63964" w:rsidRPr="005D0474" w:rsidRDefault="00E63964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E63964" w:rsidRPr="005D0474" w:rsidRDefault="0084037A" w:rsidP="00E639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63964" w:rsidRPr="005D0474" w:rsidTr="0065563E">
        <w:tc>
          <w:tcPr>
            <w:tcW w:w="4023" w:type="dxa"/>
          </w:tcPr>
          <w:p w:rsidR="00E63964" w:rsidRPr="005D0474" w:rsidRDefault="00E63964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E63964" w:rsidRPr="005D0474" w:rsidRDefault="00E63964" w:rsidP="00E639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64" w:rsidRPr="005D0474" w:rsidRDefault="00E63964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3964" w:rsidRPr="005D0474" w:rsidRDefault="00E63964" w:rsidP="00E639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64" w:rsidRPr="005D0474" w:rsidRDefault="00E63964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63964" w:rsidRPr="005D0474" w:rsidRDefault="00E63964" w:rsidP="00E639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64" w:rsidRPr="0072618F" w:rsidRDefault="00E63964" w:rsidP="00E6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63964" w:rsidRPr="0072618F" w:rsidRDefault="00E63964" w:rsidP="00E639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5054C9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369,660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38,174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C52322" w:rsidP="00AF1B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322">
              <w:rPr>
                <w:rFonts w:ascii="Angsana New" w:hAnsi="Angsana New" w:cs="Angsana New"/>
                <w:sz w:val="30"/>
                <w:szCs w:val="30"/>
              </w:rPr>
              <w:t>3,740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5,771</w:t>
            </w:r>
          </w:p>
        </w:tc>
      </w:tr>
      <w:tr w:rsidR="00A47DC5" w:rsidRPr="00C16268" w:rsidTr="0065563E">
        <w:tc>
          <w:tcPr>
            <w:tcW w:w="4023" w:type="dxa"/>
          </w:tcPr>
          <w:p w:rsidR="00A47DC5" w:rsidRPr="00C16268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47DC5" w:rsidRPr="00C16268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DC5" w:rsidRPr="00C16268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C16268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236,027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295,719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427A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236,027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266,940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A47DC5" w:rsidRPr="00E13A78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A47DC5" w:rsidRPr="00E13A78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E13A78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E13A78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4,108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4,108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A47DC5" w:rsidRPr="009F2EAE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9F2EAE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25,089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25,654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25,089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25,654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1,241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47DC5" w:rsidRPr="005D0474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1,241</w:t>
            </w:r>
          </w:p>
        </w:tc>
      </w:tr>
      <w:tr w:rsidR="00A47DC5" w:rsidRPr="005D0474" w:rsidTr="0065563E">
        <w:tc>
          <w:tcPr>
            <w:tcW w:w="4023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47DC5" w:rsidRPr="009F2EAE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26,055</w:t>
            </w:r>
          </w:p>
        </w:tc>
        <w:tc>
          <w:tcPr>
            <w:tcW w:w="270" w:type="dxa"/>
          </w:tcPr>
          <w:p w:rsidR="00A47DC5" w:rsidRPr="005D0474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C5" w:rsidRPr="009F2EAE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26,895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C5" w:rsidRPr="009F2EAE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26,055</w:t>
            </w:r>
          </w:p>
        </w:tc>
        <w:tc>
          <w:tcPr>
            <w:tcW w:w="270" w:type="dxa"/>
            <w:shd w:val="clear" w:color="auto" w:fill="auto"/>
          </w:tcPr>
          <w:p w:rsidR="00A47DC5" w:rsidRPr="00463956" w:rsidRDefault="00A47DC5" w:rsidP="00A4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7DC5" w:rsidRPr="00463956" w:rsidRDefault="00A47DC5" w:rsidP="00A47D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26,895</w:t>
            </w:r>
          </w:p>
        </w:tc>
      </w:tr>
    </w:tbl>
    <w:p w:rsidR="00F33A06" w:rsidRDefault="00F33A06" w:rsidP="00A950C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F33A06" w:rsidRDefault="00F33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5D51CD" w:rsidRDefault="00190BBC" w:rsidP="00AC6D62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700018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00018">
        <w:rPr>
          <w:rFonts w:ascii="Angsana New" w:hAnsi="Angsana New"/>
          <w:sz w:val="30"/>
          <w:szCs w:val="30"/>
        </w:rPr>
        <w:t xml:space="preserve"> </w:t>
      </w:r>
      <w:r w:rsidR="00E63964">
        <w:rPr>
          <w:rFonts w:ascii="Angsana New" w:hAnsi="Angsana New"/>
          <w:sz w:val="30"/>
          <w:szCs w:val="30"/>
        </w:rPr>
        <w:t xml:space="preserve">30 </w:t>
      </w:r>
      <w:r w:rsidR="00E63964">
        <w:rPr>
          <w:rFonts w:ascii="Angsana New" w:hAnsi="Angsana New"/>
          <w:sz w:val="30"/>
          <w:szCs w:val="30"/>
          <w:cs/>
        </w:rPr>
        <w:t>กันยายน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 w:rsidR="00E42EA1">
        <w:rPr>
          <w:rFonts w:ascii="Angsana New" w:hAnsi="Angsana New"/>
          <w:sz w:val="30"/>
          <w:szCs w:val="30"/>
        </w:rPr>
        <w:t>256</w:t>
      </w:r>
      <w:r w:rsidR="004267D6">
        <w:rPr>
          <w:rFonts w:ascii="Angsana New" w:hAnsi="Angsana New"/>
          <w:sz w:val="30"/>
          <w:szCs w:val="30"/>
          <w:lang w:val="en-US"/>
        </w:rPr>
        <w:t>2</w:t>
      </w:r>
      <w:r w:rsidR="00AB740C">
        <w:rPr>
          <w:rFonts w:ascii="Angsana New" w:hAnsi="Angsana New"/>
          <w:sz w:val="30"/>
          <w:szCs w:val="30"/>
          <w:lang w:val="en-US"/>
        </w:rPr>
        <w:t xml:space="preserve"> </w:t>
      </w:r>
      <w:r w:rsidRPr="00700018">
        <w:rPr>
          <w:rFonts w:ascii="Angsana New" w:hAnsi="Angsana New"/>
          <w:sz w:val="30"/>
          <w:szCs w:val="30"/>
          <w:cs/>
        </w:rPr>
        <w:t>และ</w:t>
      </w:r>
      <w:r w:rsidR="00556FB3">
        <w:rPr>
          <w:rFonts w:ascii="Angsana New" w:hAnsi="Angsana New" w:hint="cs"/>
          <w:sz w:val="30"/>
          <w:szCs w:val="30"/>
          <w:cs/>
        </w:rPr>
        <w:t>วันที่</w:t>
      </w:r>
      <w:r w:rsidRPr="00700018">
        <w:rPr>
          <w:rFonts w:ascii="Angsana New" w:hAnsi="Angsana New"/>
          <w:sz w:val="30"/>
          <w:szCs w:val="30"/>
        </w:rPr>
        <w:t xml:space="preserve"> 31 </w:t>
      </w:r>
      <w:r w:rsidRPr="007000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02275D">
        <w:rPr>
          <w:rFonts w:ascii="Angsana New" w:hAnsi="Angsana New"/>
          <w:sz w:val="30"/>
          <w:szCs w:val="30"/>
        </w:rPr>
        <w:t>256</w:t>
      </w:r>
      <w:r w:rsidR="004267D6">
        <w:rPr>
          <w:rFonts w:ascii="Angsana New" w:hAnsi="Angsana New"/>
          <w:sz w:val="30"/>
          <w:szCs w:val="30"/>
          <w:lang w:val="en-US"/>
        </w:rPr>
        <w:t>1</w:t>
      </w:r>
      <w:r w:rsidR="00AB740C">
        <w:rPr>
          <w:rFonts w:ascii="Angsana New" w:hAnsi="Angsana New"/>
          <w:sz w:val="30"/>
          <w:szCs w:val="30"/>
          <w:lang w:val="en-US"/>
        </w:rPr>
        <w:t xml:space="preserve"> </w:t>
      </w:r>
      <w:r w:rsidRPr="00700018">
        <w:rPr>
          <w:rFonts w:ascii="Angsana New" w:hAnsi="Angsana New"/>
          <w:sz w:val="30"/>
          <w:szCs w:val="30"/>
          <w:cs/>
        </w:rPr>
        <w:t>มีดังนี้</w:t>
      </w:r>
    </w:p>
    <w:p w:rsidR="005D51CD" w:rsidRPr="00BE7FA9" w:rsidRDefault="005D51CD" w:rsidP="00594EF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24"/>
          <w:szCs w:val="24"/>
          <w:vertAlign w:val="superscript"/>
          <w:lang w:val="en-US"/>
        </w:rPr>
      </w:pPr>
    </w:p>
    <w:tbl>
      <w:tblPr>
        <w:tblW w:w="938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170"/>
        <w:gridCol w:w="270"/>
        <w:gridCol w:w="1170"/>
        <w:gridCol w:w="270"/>
        <w:gridCol w:w="1080"/>
        <w:gridCol w:w="90"/>
      </w:tblGrid>
      <w:tr w:rsidR="001E18AB" w:rsidRPr="005D0474" w:rsidTr="00AC6D62">
        <w:tc>
          <w:tcPr>
            <w:tcW w:w="3897" w:type="dxa"/>
          </w:tcPr>
          <w:p w:rsidR="001E18AB" w:rsidRPr="005D0474" w:rsidRDefault="001E18AB" w:rsidP="0005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E18AB" w:rsidRPr="001E18AB" w:rsidRDefault="001E18AB" w:rsidP="001E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18AB" w:rsidRPr="005D0474" w:rsidRDefault="001E18AB" w:rsidP="0005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:rsidR="001E18AB" w:rsidRPr="00D26AE4" w:rsidRDefault="001E18AB" w:rsidP="00D90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28C" w:rsidRPr="005D0474" w:rsidTr="00AC6D62">
        <w:tc>
          <w:tcPr>
            <w:tcW w:w="3897" w:type="dxa"/>
          </w:tcPr>
          <w:p w:rsidR="00DC228C" w:rsidRPr="005D0474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C228C" w:rsidRPr="00973FA8" w:rsidRDefault="00E63964" w:rsidP="0097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C228C" w:rsidRPr="00973FA8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C228C" w:rsidRPr="00973FA8" w:rsidRDefault="00DC228C" w:rsidP="00DC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C228C" w:rsidRPr="00973FA8" w:rsidRDefault="00DC228C" w:rsidP="00DC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228C" w:rsidRPr="00973FA8" w:rsidRDefault="00E63964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C228C" w:rsidRPr="005D0474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C228C" w:rsidRPr="005D0474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4267D6" w:rsidRPr="005D0474" w:rsidTr="00AC6D62">
        <w:tc>
          <w:tcPr>
            <w:tcW w:w="3897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4267D6" w:rsidRPr="005D0474" w:rsidRDefault="004267D6" w:rsidP="0097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267D6" w:rsidRPr="005D0474" w:rsidTr="00AC6D62">
        <w:trPr>
          <w:trHeight w:val="335"/>
        </w:trPr>
        <w:tc>
          <w:tcPr>
            <w:tcW w:w="3897" w:type="dxa"/>
          </w:tcPr>
          <w:p w:rsidR="004267D6" w:rsidRPr="00A950CA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90" w:type="dxa"/>
            <w:gridSpan w:val="8"/>
          </w:tcPr>
          <w:p w:rsidR="004267D6" w:rsidRPr="005D0474" w:rsidRDefault="004267D6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A1EAC" w:rsidRPr="005D0474" w:rsidTr="00AC6D62">
        <w:tc>
          <w:tcPr>
            <w:tcW w:w="3897" w:type="dxa"/>
          </w:tcPr>
          <w:p w:rsidR="005A1EAC" w:rsidRPr="001E18AB" w:rsidRDefault="005A1EAC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5A1EAC" w:rsidRPr="005A1EAC" w:rsidRDefault="005A1EAC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A1EA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1EAC" w:rsidRPr="005A1EAC" w:rsidRDefault="005A1EAC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1EAC" w:rsidRPr="005A1EAC" w:rsidRDefault="005A1EAC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1EAC" w:rsidRPr="005A1EAC" w:rsidRDefault="005A1EAC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1EAC" w:rsidRPr="005A1EAC" w:rsidRDefault="005A1EAC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394,0</w:t>
            </w:r>
            <w:r w:rsidR="00F33A06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5A1EAC" w:rsidRPr="005A1EAC" w:rsidRDefault="005A1EAC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A1EAC" w:rsidRPr="005A1EAC" w:rsidRDefault="005A1EAC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267D6" w:rsidRPr="005D0474" w:rsidTr="00AC6D62">
        <w:tc>
          <w:tcPr>
            <w:tcW w:w="3897" w:type="dxa"/>
          </w:tcPr>
          <w:p w:rsidR="004267D6" w:rsidRPr="001E18AB" w:rsidRDefault="00271A78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F33A0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67D6" w:rsidRPr="008C0275" w:rsidRDefault="00814895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0275">
              <w:rPr>
                <w:rFonts w:ascii="Angsana New" w:hAnsi="Angsana New" w:cs="Angsana New"/>
                <w:sz w:val="30"/>
                <w:szCs w:val="30"/>
              </w:rPr>
              <w:t>30,22</w:t>
            </w:r>
            <w:r w:rsidR="00F33A0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267D6" w:rsidRPr="008C0275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67D6" w:rsidRPr="008C0275" w:rsidRDefault="004267D6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0275"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4267D6" w:rsidRPr="008C0275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67D6" w:rsidRPr="008C0275" w:rsidRDefault="00814895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0275">
              <w:rPr>
                <w:rFonts w:ascii="Angsana New" w:hAnsi="Angsana New" w:cs="Angsana New"/>
                <w:sz w:val="30"/>
                <w:szCs w:val="30"/>
              </w:rPr>
              <w:t>30,22</w:t>
            </w:r>
            <w:r w:rsidR="00F33A0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267D6" w:rsidRPr="008C0275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4267D6" w:rsidRPr="008C0275" w:rsidRDefault="004267D6" w:rsidP="004D4B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0275"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</w:tr>
      <w:tr w:rsidR="008C0275" w:rsidRPr="005D0474" w:rsidTr="00AC6D62">
        <w:tc>
          <w:tcPr>
            <w:tcW w:w="3897" w:type="dxa"/>
          </w:tcPr>
          <w:p w:rsidR="008C0275" w:rsidRPr="008C0275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02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0275" w:rsidRPr="00042564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</w:t>
            </w:r>
            <w:r w:rsidR="00F33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0275" w:rsidRPr="00DC228C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0275" w:rsidRPr="00DC228C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8C0275" w:rsidRPr="00DC228C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0275" w:rsidRPr="006D2749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424,252</w:t>
            </w:r>
          </w:p>
        </w:tc>
        <w:tc>
          <w:tcPr>
            <w:tcW w:w="270" w:type="dxa"/>
          </w:tcPr>
          <w:p w:rsidR="008C0275" w:rsidRPr="006D2749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C0275" w:rsidRPr="00F31A3A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1A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</w:tr>
      <w:tr w:rsidR="008C0275" w:rsidRPr="005D0474" w:rsidTr="00AC6D62">
        <w:tc>
          <w:tcPr>
            <w:tcW w:w="3897" w:type="dxa"/>
          </w:tcPr>
          <w:p w:rsidR="008C0275" w:rsidRPr="008C0275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C0275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0275" w:rsidRPr="00DC228C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0275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0275" w:rsidRPr="00DC228C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0275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0275" w:rsidRPr="006D2749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C0275" w:rsidRPr="00F31A3A" w:rsidRDefault="008C0275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C0275" w:rsidRPr="005D0474" w:rsidTr="00AC6D62">
        <w:tc>
          <w:tcPr>
            <w:tcW w:w="3897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C0275" w:rsidRPr="005D0474" w:rsidRDefault="008C0275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895" w:rsidRPr="005D0474" w:rsidTr="00AC6D62">
        <w:trPr>
          <w:trHeight w:val="287"/>
        </w:trPr>
        <w:tc>
          <w:tcPr>
            <w:tcW w:w="3897" w:type="dxa"/>
          </w:tcPr>
          <w:p w:rsidR="00814895" w:rsidRPr="00C65E0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5E0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4,93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14895" w:rsidRPr="005D0474" w:rsidTr="00AC6D62">
        <w:trPr>
          <w:trHeight w:val="287"/>
        </w:trPr>
        <w:tc>
          <w:tcPr>
            <w:tcW w:w="3897" w:type="dxa"/>
          </w:tcPr>
          <w:p w:rsidR="00814895" w:rsidRPr="00C65E0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814895" w:rsidRPr="00244B3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</w:tr>
      <w:tr w:rsidR="00814895" w:rsidRPr="005D0474" w:rsidTr="00AC6D62">
        <w:trPr>
          <w:trHeight w:val="287"/>
        </w:trPr>
        <w:tc>
          <w:tcPr>
            <w:tcW w:w="3897" w:type="dxa"/>
          </w:tcPr>
          <w:p w:rsidR="00814895" w:rsidRPr="00C65E0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1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4895" w:rsidRPr="00814895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4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DF1ECC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4895" w:rsidRPr="00DF1ECC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814895" w:rsidRPr="00DF1ECC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4895" w:rsidRPr="00814895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48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DF1ECC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14895" w:rsidRPr="00DF1ECC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5,149</w:t>
            </w:r>
          </w:p>
        </w:tc>
      </w:tr>
      <w:tr w:rsidR="008C0275" w:rsidRPr="000939DE" w:rsidTr="00AC6D62">
        <w:trPr>
          <w:trHeight w:val="287"/>
        </w:trPr>
        <w:tc>
          <w:tcPr>
            <w:tcW w:w="3897" w:type="dxa"/>
          </w:tcPr>
          <w:p w:rsidR="008C0275" w:rsidRPr="000939DE" w:rsidRDefault="008C027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0275" w:rsidRPr="000939DE" w:rsidRDefault="008C027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8C0275" w:rsidRPr="000939DE" w:rsidRDefault="008C027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0275" w:rsidRPr="000939DE" w:rsidRDefault="008C027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8C0275" w:rsidRPr="000939DE" w:rsidRDefault="008C027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0275" w:rsidRPr="000939DE" w:rsidRDefault="008C027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8C0275" w:rsidRPr="000939DE" w:rsidRDefault="008C027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8C0275" w:rsidRPr="000939DE" w:rsidRDefault="008C027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</w:tr>
      <w:tr w:rsidR="00814895" w:rsidRPr="005D0474" w:rsidTr="00AC6D62">
        <w:trPr>
          <w:gridAfter w:val="1"/>
          <w:wAfter w:w="90" w:type="dxa"/>
        </w:trPr>
        <w:tc>
          <w:tcPr>
            <w:tcW w:w="3897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ระยะสั้นแก่บริษัทย่อย   </w:t>
            </w:r>
          </w:p>
        </w:tc>
        <w:tc>
          <w:tcPr>
            <w:tcW w:w="11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895" w:rsidRPr="00EF59B6" w:rsidTr="00AC6D62">
        <w:tc>
          <w:tcPr>
            <w:tcW w:w="3897" w:type="dxa"/>
          </w:tcPr>
          <w:p w:rsidR="00814895" w:rsidRPr="00EF59B6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E34F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อิชิตัน เพาเวอร์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14895" w:rsidRPr="00B36F2A" w:rsidRDefault="002B608F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14895" w:rsidRPr="00946235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6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14895" w:rsidRPr="00946235" w:rsidRDefault="002B608F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814895" w:rsidRPr="005D0474" w:rsidRDefault="00814895" w:rsidP="0081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814895" w:rsidRPr="00946235" w:rsidRDefault="00814895" w:rsidP="008148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:rsidR="00594EFF" w:rsidRPr="000939DE" w:rsidRDefault="00594EFF" w:rsidP="000939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60" w:lineRule="atLeast"/>
        <w:ind w:right="-43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42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8"/>
        <w:gridCol w:w="3915"/>
        <w:gridCol w:w="1170"/>
        <w:gridCol w:w="270"/>
        <w:gridCol w:w="1170"/>
        <w:gridCol w:w="270"/>
        <w:gridCol w:w="1170"/>
        <w:gridCol w:w="270"/>
        <w:gridCol w:w="1170"/>
      </w:tblGrid>
      <w:tr w:rsidR="00594EFF" w:rsidRPr="005D0474" w:rsidTr="004D4B47">
        <w:tc>
          <w:tcPr>
            <w:tcW w:w="3933" w:type="dxa"/>
            <w:gridSpan w:val="2"/>
          </w:tcPr>
          <w:p w:rsidR="00594EFF" w:rsidRPr="005D0474" w:rsidRDefault="00594EFF" w:rsidP="00F9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90" w:type="dxa"/>
            <w:gridSpan w:val="7"/>
          </w:tcPr>
          <w:p w:rsidR="00594EFF" w:rsidRDefault="00594EFF" w:rsidP="00F962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608F" w:rsidRPr="005D0474" w:rsidTr="004D4B47">
        <w:trPr>
          <w:gridBefore w:val="1"/>
          <w:wBefore w:w="18" w:type="dxa"/>
        </w:trPr>
        <w:tc>
          <w:tcPr>
            <w:tcW w:w="3915" w:type="dxa"/>
          </w:tcPr>
          <w:p w:rsidR="002B608F" w:rsidRPr="005D0474" w:rsidRDefault="002B608F" w:rsidP="002B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B608F" w:rsidRPr="00F216D9" w:rsidRDefault="002B608F" w:rsidP="002B6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:rsidR="002B608F" w:rsidRPr="005D0474" w:rsidRDefault="002B608F" w:rsidP="002B6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B608F" w:rsidRPr="00F216D9" w:rsidRDefault="002B608F" w:rsidP="002B6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  <w:tc>
          <w:tcPr>
            <w:tcW w:w="270" w:type="dxa"/>
          </w:tcPr>
          <w:p w:rsidR="002B608F" w:rsidRPr="005D0474" w:rsidRDefault="002B608F" w:rsidP="002B6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B608F" w:rsidRPr="00F216D9" w:rsidRDefault="002B608F" w:rsidP="002B6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:rsidR="002B608F" w:rsidRPr="005D0474" w:rsidRDefault="002B608F" w:rsidP="002B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B608F" w:rsidRPr="00F216D9" w:rsidRDefault="002B608F" w:rsidP="002B60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</w:tr>
    </w:tbl>
    <w:p w:rsidR="004669AE" w:rsidRPr="00104CBE" w:rsidRDefault="004669AE" w:rsidP="004669A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:rsidR="007E009C" w:rsidRPr="00104CBE" w:rsidRDefault="007E009C" w:rsidP="00104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4CB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ภาระผูกพัน</w:t>
      </w:r>
      <w:r w:rsidRPr="00104C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7E009C" w:rsidRPr="00104CBE" w:rsidRDefault="007E009C" w:rsidP="007E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2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148"/>
        <w:gridCol w:w="2007"/>
        <w:gridCol w:w="252"/>
        <w:gridCol w:w="1890"/>
      </w:tblGrid>
      <w:tr w:rsidR="007E009C" w:rsidRPr="00755CCE" w:rsidTr="007E009C">
        <w:tc>
          <w:tcPr>
            <w:tcW w:w="5148" w:type="dxa"/>
          </w:tcPr>
          <w:p w:rsidR="007E009C" w:rsidRPr="00E60D3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007" w:type="dxa"/>
          </w:tcPr>
          <w:p w:rsidR="007E009C" w:rsidRPr="00755CCE" w:rsidRDefault="007E009C" w:rsidP="007E00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7E009C" w:rsidRPr="00755CCE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7E009C" w:rsidRPr="00755CCE" w:rsidRDefault="007E009C" w:rsidP="007E00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9C" w:rsidRPr="001E33BD" w:rsidTr="007E009C">
        <w:tc>
          <w:tcPr>
            <w:tcW w:w="5148" w:type="dxa"/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3"/>
          </w:tcPr>
          <w:p w:rsidR="007E009C" w:rsidRPr="00097B06" w:rsidRDefault="007E009C" w:rsidP="007E00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E009C" w:rsidRPr="001E33BD" w:rsidTr="007E009C">
        <w:tc>
          <w:tcPr>
            <w:tcW w:w="5148" w:type="dxa"/>
          </w:tcPr>
          <w:p w:rsidR="007E009C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A6A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</w:t>
            </w:r>
            <w:r w:rsidRPr="003A6A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ในอนาคต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ทั้งสิ้น</w:t>
            </w:r>
            <w:r w:rsidRPr="003A6A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3A6A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A6A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3A6A1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4149" w:type="dxa"/>
            <w:gridSpan w:val="3"/>
          </w:tcPr>
          <w:p w:rsidR="007E009C" w:rsidRPr="00097B06" w:rsidRDefault="007E009C" w:rsidP="007E00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E009C" w:rsidRPr="001E33BD" w:rsidTr="007E009C">
        <w:trPr>
          <w:trHeight w:val="380"/>
        </w:trPr>
        <w:tc>
          <w:tcPr>
            <w:tcW w:w="5148" w:type="dxa"/>
          </w:tcPr>
          <w:p w:rsidR="007E009C" w:rsidRPr="00097B06" w:rsidRDefault="007E009C" w:rsidP="007E00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07" w:type="dxa"/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13,137</w:t>
            </w:r>
          </w:p>
        </w:tc>
        <w:tc>
          <w:tcPr>
            <w:tcW w:w="252" w:type="dxa"/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13,137</w:t>
            </w:r>
          </w:p>
        </w:tc>
      </w:tr>
      <w:tr w:rsidR="007E009C" w:rsidRPr="001E33BD" w:rsidTr="007E009C">
        <w:trPr>
          <w:trHeight w:val="380"/>
        </w:trPr>
        <w:tc>
          <w:tcPr>
            <w:tcW w:w="5148" w:type="dxa"/>
          </w:tcPr>
          <w:p w:rsidR="007E009C" w:rsidRPr="00097B06" w:rsidRDefault="007E009C" w:rsidP="007E00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5CCE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7E009C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24,084</w:t>
            </w:r>
          </w:p>
        </w:tc>
        <w:tc>
          <w:tcPr>
            <w:tcW w:w="252" w:type="dxa"/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E009C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24,084</w:t>
            </w:r>
          </w:p>
        </w:tc>
      </w:tr>
      <w:tr w:rsidR="007E009C" w:rsidRPr="001E33BD" w:rsidTr="007E009C">
        <w:trPr>
          <w:trHeight w:val="460"/>
        </w:trPr>
        <w:tc>
          <w:tcPr>
            <w:tcW w:w="5148" w:type="dxa"/>
          </w:tcPr>
          <w:p w:rsidR="007E009C" w:rsidRPr="00097B06" w:rsidRDefault="007E009C" w:rsidP="007E00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37,221</w:t>
            </w:r>
          </w:p>
        </w:tc>
        <w:tc>
          <w:tcPr>
            <w:tcW w:w="252" w:type="dxa"/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7E009C" w:rsidRPr="00097B06" w:rsidRDefault="007E009C" w:rsidP="007E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37,221</w:t>
            </w:r>
          </w:p>
        </w:tc>
      </w:tr>
    </w:tbl>
    <w:p w:rsidR="007E009C" w:rsidRPr="00104CBE" w:rsidRDefault="007E009C" w:rsidP="0000630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04CBE" w:rsidRDefault="00104CBE" w:rsidP="00104C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70682">
        <w:rPr>
          <w:rFonts w:ascii="Angsana New" w:hAnsi="Angsana New"/>
          <w:sz w:val="30"/>
          <w:szCs w:val="30"/>
          <w:cs/>
        </w:rPr>
        <w:t>บริษัทมีสัญญาเช่</w:t>
      </w:r>
      <w:r w:rsidR="00854CB2">
        <w:rPr>
          <w:rFonts w:ascii="Angsana New" w:hAnsi="Angsana New" w:hint="cs"/>
          <w:sz w:val="30"/>
          <w:szCs w:val="30"/>
          <w:cs/>
        </w:rPr>
        <w:t>าหลายฉบับ</w:t>
      </w:r>
      <w:r w:rsidRPr="00E70682">
        <w:rPr>
          <w:rFonts w:ascii="Angsana New" w:hAnsi="Angsana New"/>
          <w:sz w:val="30"/>
          <w:szCs w:val="30"/>
          <w:cs/>
        </w:rPr>
        <w:t>กับ</w:t>
      </w:r>
      <w:r w:rsidR="00D83BCD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="00854CB2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860D28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="00860D28">
        <w:rPr>
          <w:rFonts w:ascii="Angsana New" w:hAnsi="Angsana New" w:hint="cs"/>
          <w:sz w:val="30"/>
          <w:szCs w:val="30"/>
          <w:cs/>
          <w:lang w:val="en-US"/>
        </w:rPr>
        <w:t xml:space="preserve">(บริษัท ทีวัน บิวดิ้ง จำกัด) </w:t>
      </w:r>
      <w:r w:rsidRPr="00E70682">
        <w:rPr>
          <w:rFonts w:ascii="Angsana New" w:hAnsi="Angsana New"/>
          <w:sz w:val="30"/>
          <w:szCs w:val="30"/>
          <w:cs/>
        </w:rPr>
        <w:t>ซึ่งครอบคลุมการ</w:t>
      </w:r>
      <w:r w:rsidR="00860D28">
        <w:rPr>
          <w:rFonts w:ascii="Angsana New" w:hAnsi="Angsana New"/>
          <w:sz w:val="30"/>
          <w:szCs w:val="30"/>
          <w:cs/>
        </w:rPr>
        <w:br/>
      </w:r>
      <w:r w:rsidRPr="00E70682">
        <w:rPr>
          <w:rFonts w:ascii="Angsana New" w:hAnsi="Angsana New"/>
          <w:sz w:val="30"/>
          <w:szCs w:val="30"/>
          <w:cs/>
        </w:rPr>
        <w:t>เช่าอาคารสำนักงานพร้อมสิ่งอำนวยความสะดวก</w:t>
      </w:r>
      <w:r>
        <w:rPr>
          <w:rFonts w:ascii="Angsana New" w:hAnsi="Angsana New"/>
          <w:sz w:val="30"/>
          <w:szCs w:val="30"/>
          <w:cs/>
        </w:rPr>
        <w:t xml:space="preserve">และอื่นๆ โดยมีระยะเวลา </w:t>
      </w:r>
      <w:r w:rsidR="00225766">
        <w:rPr>
          <w:rFonts w:ascii="Angsana New" w:hAnsi="Angsana New"/>
          <w:sz w:val="30"/>
          <w:szCs w:val="30"/>
          <w:lang w:val="en-US"/>
        </w:rPr>
        <w:t>3</w:t>
      </w:r>
      <w:r w:rsidRPr="00E70682">
        <w:rPr>
          <w:rFonts w:ascii="Angsana New" w:hAnsi="Angsana New" w:hint="cs"/>
          <w:sz w:val="30"/>
          <w:szCs w:val="30"/>
          <w:cs/>
        </w:rPr>
        <w:t xml:space="preserve"> ปี ซึ่งจะสิ้นสุดใน</w:t>
      </w:r>
      <w:r w:rsidRPr="004E118C">
        <w:rPr>
          <w:rFonts w:ascii="Angsana New" w:hAnsi="Angsana New" w:hint="cs"/>
          <w:sz w:val="30"/>
          <w:szCs w:val="30"/>
          <w:cs/>
        </w:rPr>
        <w:t xml:space="preserve">ปี </w:t>
      </w:r>
      <w:r w:rsidRPr="004E118C">
        <w:rPr>
          <w:rFonts w:ascii="Angsana New" w:hAnsi="Angsana New"/>
          <w:sz w:val="30"/>
          <w:szCs w:val="30"/>
          <w:lang w:val="en-US"/>
        </w:rPr>
        <w:t>2</w:t>
      </w:r>
      <w:r w:rsidRPr="004E118C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  <w:lang w:val="en-US"/>
        </w:rPr>
        <w:t>5</w:t>
      </w:r>
    </w:p>
    <w:p w:rsidR="00BB1C8F" w:rsidRPr="0058651E" w:rsidRDefault="00BB1C8F" w:rsidP="00AC6D6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58651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:rsidR="00BB1C8F" w:rsidRPr="000939DE" w:rsidRDefault="00BB1C8F" w:rsidP="00D11090">
      <w:pPr>
        <w:pStyle w:val="BodyText2"/>
        <w:tabs>
          <w:tab w:val="left" w:pos="540"/>
        </w:tabs>
        <w:spacing w:line="20" w:lineRule="atLeast"/>
        <w:ind w:left="547" w:firstLine="0"/>
        <w:jc w:val="thaiDistribute"/>
        <w:rPr>
          <w:rFonts w:ascii="Angsana New" w:hAnsi="Angsana New"/>
          <w:sz w:val="6"/>
          <w:szCs w:val="6"/>
          <w:lang w:val="en-US"/>
        </w:rPr>
      </w:pPr>
      <w:bookmarkStart w:id="1" w:name="OLE_LINK1"/>
      <w:bookmarkStart w:id="2" w:name="OLE_LINK2"/>
    </w:p>
    <w:bookmarkEnd w:id="1"/>
    <w:bookmarkEnd w:id="2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A950CA" w:rsidRPr="005D0474" w:rsidTr="00AC6D62">
        <w:tc>
          <w:tcPr>
            <w:tcW w:w="2808" w:type="dxa"/>
          </w:tcPr>
          <w:p w:rsidR="00A950CA" w:rsidRPr="005D0474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A4230F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950CA" w:rsidRPr="00966B7D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950CA" w:rsidRPr="005D0474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950CA" w:rsidRPr="00D26AE4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0CA" w:rsidRPr="005D0474" w:rsidTr="00AC6D62">
        <w:tc>
          <w:tcPr>
            <w:tcW w:w="2808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973FA8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950CA" w:rsidRDefault="00E63964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950CA" w:rsidRDefault="00E63964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950CA" w:rsidRPr="005D0474" w:rsidTr="00AC6D62">
        <w:tc>
          <w:tcPr>
            <w:tcW w:w="2808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50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A950CA" w:rsidRPr="00113BF7" w:rsidTr="00AC6D62">
        <w:tc>
          <w:tcPr>
            <w:tcW w:w="2808" w:type="dxa"/>
          </w:tcPr>
          <w:p w:rsidR="00A950CA" w:rsidRPr="00113BF7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113BF7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A950CA" w:rsidRPr="00113BF7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3BF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13B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13BF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950CA" w:rsidRPr="005D0474" w:rsidTr="00AC6D62">
        <w:tc>
          <w:tcPr>
            <w:tcW w:w="2808" w:type="dxa"/>
          </w:tcPr>
          <w:p w:rsidR="00A950CA" w:rsidRPr="004E2B36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2B3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950CA" w:rsidRPr="00A950CA" w:rsidRDefault="00A950CA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CA" w:rsidRPr="004A6B2C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CA" w:rsidRPr="004A6B2C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CA" w:rsidRPr="004A6B2C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50CA" w:rsidRPr="005D0474" w:rsidTr="00AC6D62">
        <w:tc>
          <w:tcPr>
            <w:tcW w:w="2808" w:type="dxa"/>
          </w:tcPr>
          <w:p w:rsidR="00A950CA" w:rsidRPr="004E2B36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2B36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A950CA" w:rsidRPr="00A950CA" w:rsidRDefault="00A950CA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50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0C660F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30,22</w:t>
            </w:r>
            <w:r w:rsidR="00FF585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0C660F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424,252</w:t>
            </w:r>
          </w:p>
        </w:tc>
        <w:tc>
          <w:tcPr>
            <w:tcW w:w="270" w:type="dxa"/>
          </w:tcPr>
          <w:p w:rsidR="00A950CA" w:rsidRPr="00D81D72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</w:tr>
      <w:tr w:rsidR="00A950CA" w:rsidRPr="005D0474" w:rsidTr="00AC6D62">
        <w:tc>
          <w:tcPr>
            <w:tcW w:w="2808" w:type="dxa"/>
          </w:tcPr>
          <w:p w:rsidR="00A950CA" w:rsidRPr="004E2B36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F11FDF" w:rsidRDefault="000C660F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</w:t>
            </w:r>
            <w:r w:rsidR="00FF58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F11FDF" w:rsidRDefault="000C660F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424,252</w:t>
            </w:r>
          </w:p>
        </w:tc>
        <w:tc>
          <w:tcPr>
            <w:tcW w:w="270" w:type="dxa"/>
          </w:tcPr>
          <w:p w:rsidR="00A950CA" w:rsidRPr="00763D80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</w:tr>
      <w:tr w:rsidR="0015018C" w:rsidRPr="00E13C1E" w:rsidTr="00AC6D62">
        <w:trPr>
          <w:trHeight w:val="370"/>
        </w:trPr>
        <w:tc>
          <w:tcPr>
            <w:tcW w:w="2808" w:type="dxa"/>
          </w:tcPr>
          <w:p w:rsidR="0015018C" w:rsidRPr="00E13C1E" w:rsidRDefault="0015018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5018C" w:rsidRPr="00E13C1E" w:rsidRDefault="0015018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5D0474" w:rsidTr="00AC6D62">
        <w:tc>
          <w:tcPr>
            <w:tcW w:w="2808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94E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1ECC" w:rsidRPr="005D0474" w:rsidTr="00AC6D62">
        <w:tc>
          <w:tcPr>
            <w:tcW w:w="2808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620C7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4C40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FF585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707,855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620C7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620C7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A74FD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707,855</w:t>
            </w:r>
          </w:p>
        </w:tc>
      </w:tr>
      <w:tr w:rsidR="00DF1ECC" w:rsidRPr="00FF5852" w:rsidTr="00AC6D62">
        <w:tc>
          <w:tcPr>
            <w:tcW w:w="2808" w:type="dxa"/>
          </w:tcPr>
          <w:p w:rsidR="00DF1ECC" w:rsidRPr="00E13C1E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DF1ECC" w:rsidRPr="00FF585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:rsidR="00DF1ECC" w:rsidRPr="00FF5852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F1ECC" w:rsidRPr="005D0474" w:rsidTr="00AC6D62">
        <w:tc>
          <w:tcPr>
            <w:tcW w:w="2808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5D0474" w:rsidTr="00AC6D62">
        <w:tc>
          <w:tcPr>
            <w:tcW w:w="2808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8427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</w:tr>
      <w:tr w:rsidR="00DF1ECC" w:rsidRPr="005D0474" w:rsidTr="00AC6D62">
        <w:tc>
          <w:tcPr>
            <w:tcW w:w="2808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427CB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427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DF1ECC" w:rsidRPr="005D0474" w:rsidTr="00AC6D62">
        <w:tc>
          <w:tcPr>
            <w:tcW w:w="2808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620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74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 w:rsidR="004D0A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710,999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F11FDF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620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620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 w:rsidR="00A74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F1ECC" w:rsidRPr="00763D80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710,999</w:t>
            </w:r>
          </w:p>
        </w:tc>
      </w:tr>
      <w:tr w:rsidR="00DF1ECC" w:rsidRPr="00E13C1E" w:rsidTr="00AC6D62">
        <w:trPr>
          <w:trHeight w:val="316"/>
        </w:trPr>
        <w:tc>
          <w:tcPr>
            <w:tcW w:w="2808" w:type="dxa"/>
          </w:tcPr>
          <w:p w:rsidR="00DF1ECC" w:rsidRPr="00E13C1E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E13C1E" w:rsidRDefault="00DF1ECC" w:rsidP="00E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5D0474" w:rsidTr="00AC6D62">
        <w:tc>
          <w:tcPr>
            <w:tcW w:w="2808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C620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74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747,744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0C660F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</w:t>
            </w:r>
            <w:r w:rsidR="00C620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620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A74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F1ECC" w:rsidRPr="00C87A2A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747,744</w:t>
            </w:r>
          </w:p>
        </w:tc>
      </w:tr>
    </w:tbl>
    <w:p w:rsidR="000939DE" w:rsidRPr="00FF5852" w:rsidRDefault="000939DE" w:rsidP="00D11090">
      <w:pPr>
        <w:pStyle w:val="BodyText2"/>
        <w:tabs>
          <w:tab w:val="left" w:pos="540"/>
        </w:tabs>
        <w:spacing w:line="20" w:lineRule="atLeast"/>
        <w:ind w:left="547" w:firstLine="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3252F2" w:rsidRDefault="003252F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3C1B77" w:rsidRDefault="003C44E0" w:rsidP="001F2FDF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โดยปกติ</w:t>
      </w:r>
      <w:r w:rsidR="003C1B77" w:rsidRPr="00700018">
        <w:rPr>
          <w:rFonts w:ascii="Angsana New" w:hAnsi="Angsana New"/>
          <w:sz w:val="30"/>
          <w:szCs w:val="30"/>
          <w:cs/>
        </w:rPr>
        <w:t>ระยะเวลาการให้สินเชื่อแก่ล</w:t>
      </w:r>
      <w:r w:rsidR="00B173DE" w:rsidRPr="00700018">
        <w:rPr>
          <w:rFonts w:ascii="Angsana New" w:hAnsi="Angsana New"/>
          <w:sz w:val="30"/>
          <w:szCs w:val="30"/>
          <w:cs/>
        </w:rPr>
        <w:t>ูกค้าของ</w:t>
      </w:r>
      <w:r w:rsidR="002D63BA">
        <w:rPr>
          <w:rFonts w:ascii="Angsana New" w:hAnsi="Angsana New" w:hint="cs"/>
          <w:sz w:val="30"/>
          <w:szCs w:val="30"/>
          <w:cs/>
        </w:rPr>
        <w:t>กลุ่ม</w:t>
      </w:r>
      <w:r w:rsidR="00B173DE" w:rsidRPr="00700018">
        <w:rPr>
          <w:rFonts w:ascii="Angsana New" w:hAnsi="Angsana New"/>
          <w:sz w:val="30"/>
          <w:szCs w:val="30"/>
          <w:cs/>
        </w:rPr>
        <w:t>บริษัทมีระยะเวลา</w:t>
      </w:r>
      <w:r w:rsidR="00F60CF3" w:rsidRPr="00700018">
        <w:rPr>
          <w:rFonts w:ascii="Angsana New" w:hAnsi="Angsana New"/>
          <w:sz w:val="30"/>
          <w:szCs w:val="30"/>
          <w:cs/>
        </w:rPr>
        <w:t>ตั้งแต่</w:t>
      </w:r>
      <w:r w:rsidR="00B173DE" w:rsidRPr="00700018">
        <w:rPr>
          <w:rFonts w:ascii="Angsana New" w:hAnsi="Angsana New"/>
          <w:sz w:val="30"/>
          <w:szCs w:val="30"/>
        </w:rPr>
        <w:t xml:space="preserve"> 30</w:t>
      </w:r>
      <w:r w:rsidR="003C1B77" w:rsidRPr="00700018">
        <w:rPr>
          <w:rFonts w:ascii="Angsana New" w:hAnsi="Angsana New"/>
          <w:sz w:val="30"/>
          <w:szCs w:val="30"/>
        </w:rPr>
        <w:t xml:space="preserve"> </w:t>
      </w:r>
      <w:r w:rsidR="00B173DE" w:rsidRPr="00700018">
        <w:rPr>
          <w:rFonts w:ascii="Angsana New" w:hAnsi="Angsana New"/>
          <w:sz w:val="30"/>
          <w:szCs w:val="30"/>
          <w:cs/>
        </w:rPr>
        <w:t>วัน</w:t>
      </w:r>
      <w:r w:rsidR="005B68CB">
        <w:rPr>
          <w:rFonts w:ascii="Angsana New" w:hAnsi="Angsana New"/>
          <w:sz w:val="30"/>
          <w:szCs w:val="30"/>
          <w:lang w:val="en-US"/>
        </w:rPr>
        <w:t xml:space="preserve"> </w:t>
      </w:r>
      <w:r w:rsidR="00F60CF3" w:rsidRPr="00700018">
        <w:rPr>
          <w:rFonts w:ascii="Angsana New" w:hAnsi="Angsana New"/>
          <w:sz w:val="30"/>
          <w:szCs w:val="30"/>
          <w:cs/>
        </w:rPr>
        <w:t>ถึง</w:t>
      </w:r>
      <w:r w:rsidR="00E83EDF">
        <w:rPr>
          <w:rFonts w:ascii="Angsana New" w:hAnsi="Angsana New"/>
          <w:sz w:val="30"/>
          <w:szCs w:val="30"/>
        </w:rPr>
        <w:t xml:space="preserve"> </w:t>
      </w:r>
      <w:r w:rsidR="00E83EDF">
        <w:rPr>
          <w:rFonts w:ascii="Angsana New" w:hAnsi="Angsana New"/>
          <w:sz w:val="30"/>
          <w:szCs w:val="30"/>
          <w:lang w:val="en-US"/>
        </w:rPr>
        <w:t>60</w:t>
      </w:r>
      <w:r w:rsidR="00F60CF3" w:rsidRPr="00700018">
        <w:rPr>
          <w:rFonts w:ascii="Angsana New" w:hAnsi="Angsana New"/>
          <w:sz w:val="30"/>
          <w:szCs w:val="30"/>
          <w:cs/>
        </w:rPr>
        <w:t xml:space="preserve"> วัน</w:t>
      </w:r>
    </w:p>
    <w:p w:rsidR="00D11090" w:rsidRDefault="00D1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860BC" w:rsidRPr="00D11090" w:rsidRDefault="00CA65BD" w:rsidP="001F2FD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6500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</w:t>
      </w:r>
      <w:r w:rsidR="005D0474"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ใ</w:t>
      </w:r>
      <w:r w:rsidR="00422FB3"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 w:rsidR="0016708A"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การร่วมค้า</w:t>
      </w:r>
    </w:p>
    <w:p w:rsidR="00D11090" w:rsidRPr="00CA65BD" w:rsidRDefault="00D11090" w:rsidP="00D1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3A452B" w:rsidRPr="00D11090" w:rsidRDefault="003A452B" w:rsidP="00D11090">
      <w:pPr>
        <w:pStyle w:val="BodyText2"/>
        <w:spacing w:line="20" w:lineRule="atLeast"/>
        <w:ind w:left="547" w:firstLine="0"/>
        <w:jc w:val="thaiDistribute"/>
        <w:rPr>
          <w:rFonts w:ascii="Angsana New" w:hAnsi="Angsana New"/>
          <w:sz w:val="2"/>
          <w:szCs w:val="2"/>
        </w:rPr>
      </w:pPr>
    </w:p>
    <w:p w:rsidR="00E45177" w:rsidRDefault="00E45177" w:rsidP="00E45177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40419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E63964">
        <w:rPr>
          <w:rFonts w:ascii="Angsana New" w:hAnsi="Angsana New"/>
          <w:sz w:val="30"/>
          <w:szCs w:val="30"/>
          <w:cs/>
        </w:rPr>
        <w:t>เก้าเดือน</w:t>
      </w:r>
      <w:r w:rsidRPr="00EF59B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3964"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59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EF59B6">
        <w:rPr>
          <w:rFonts w:ascii="Angsana New" w:hAnsi="Angsana New"/>
          <w:sz w:val="30"/>
          <w:szCs w:val="30"/>
        </w:rPr>
        <w:t xml:space="preserve"> </w:t>
      </w:r>
      <w:r w:rsidRPr="00EF59B6">
        <w:rPr>
          <w:rFonts w:ascii="Angsana New" w:hAnsi="Angsana New"/>
          <w:sz w:val="30"/>
          <w:szCs w:val="30"/>
          <w:cs/>
        </w:rPr>
        <w:t xml:space="preserve">และ </w:t>
      </w:r>
      <w:r w:rsidRPr="00EF59B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lang w:val="en-US"/>
        </w:rPr>
        <w:t>61</w:t>
      </w:r>
      <w:r w:rsidRPr="00EF59B6">
        <w:rPr>
          <w:rFonts w:ascii="Angsana New" w:hAnsi="Angsana New"/>
          <w:sz w:val="30"/>
          <w:szCs w:val="30"/>
        </w:rPr>
        <w:t xml:space="preserve"> </w:t>
      </w:r>
      <w:r w:rsidRPr="00EF59B6">
        <w:rPr>
          <w:rFonts w:ascii="Angsana New" w:hAnsi="Angsana New"/>
          <w:sz w:val="30"/>
          <w:szCs w:val="30"/>
          <w:cs/>
        </w:rPr>
        <w:t>มีดังนี้</w:t>
      </w:r>
    </w:p>
    <w:p w:rsidR="003A452B" w:rsidRPr="00D11090" w:rsidRDefault="003A452B" w:rsidP="00D11090">
      <w:pPr>
        <w:pStyle w:val="BodyText2"/>
        <w:spacing w:line="20" w:lineRule="atLeast"/>
        <w:ind w:left="547" w:firstLine="0"/>
        <w:jc w:val="thaiDistribute"/>
        <w:rPr>
          <w:rFonts w:ascii="Angsana New" w:hAnsi="Angsana New"/>
          <w:sz w:val="8"/>
          <w:szCs w:val="8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5"/>
        <w:gridCol w:w="1170"/>
        <w:gridCol w:w="270"/>
        <w:gridCol w:w="1170"/>
        <w:gridCol w:w="270"/>
        <w:gridCol w:w="1123"/>
        <w:gridCol w:w="270"/>
        <w:gridCol w:w="1127"/>
      </w:tblGrid>
      <w:tr w:rsidR="003A452B" w:rsidRPr="005D0474" w:rsidTr="001F2FDF">
        <w:tc>
          <w:tcPr>
            <w:tcW w:w="3915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3A452B" w:rsidRPr="00366DC9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3A452B" w:rsidRPr="00D26AE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5D047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A452B" w:rsidRPr="00D11090" w:rsidTr="001F2FDF">
        <w:tc>
          <w:tcPr>
            <w:tcW w:w="3915" w:type="dxa"/>
          </w:tcPr>
          <w:p w:rsidR="003A452B" w:rsidRPr="00D11090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:rsidR="003A452B" w:rsidRPr="00D11090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09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1109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D1109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266BE4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3A452B" w:rsidRPr="004A6B2C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4A6B2C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4A6B2C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4A6B2C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52B" w:rsidRPr="005D0474" w:rsidTr="001F2FDF">
        <w:tc>
          <w:tcPr>
            <w:tcW w:w="3915" w:type="dxa"/>
          </w:tcPr>
          <w:p w:rsidR="003A452B" w:rsidRPr="00266BE4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66BE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3A452B" w:rsidRPr="004A6B2C" w:rsidRDefault="007704CF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</w:t>
            </w:r>
            <w:r w:rsidR="00BB3E36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B368C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61,202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4A6B2C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86,970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61,270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266BE4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70" w:type="dxa"/>
          </w:tcPr>
          <w:p w:rsidR="003A452B" w:rsidRPr="004A6B2C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158,700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4A6B2C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158,700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266BE4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52B" w:rsidRPr="005D0474" w:rsidTr="001F2FDF">
        <w:tc>
          <w:tcPr>
            <w:tcW w:w="3915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</w:tcPr>
          <w:p w:rsidR="003A452B" w:rsidRPr="00FE412B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(10,006)</w:t>
            </w:r>
          </w:p>
        </w:tc>
        <w:tc>
          <w:tcPr>
            <w:tcW w:w="270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A452B" w:rsidRPr="00FE41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E412B">
              <w:rPr>
                <w:rFonts w:ascii="Angsana New" w:hAnsi="Angsana New" w:cs="Angsana New"/>
                <w:sz w:val="30"/>
                <w:szCs w:val="30"/>
              </w:rPr>
              <w:t>(98,371)</w:t>
            </w:r>
          </w:p>
        </w:tc>
        <w:tc>
          <w:tcPr>
            <w:tcW w:w="270" w:type="dxa"/>
          </w:tcPr>
          <w:p w:rsidR="003A452B" w:rsidRPr="00626A53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626A53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452B" w:rsidRPr="00626A53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626A53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:rsidR="003A452B" w:rsidRPr="00FE412B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A452B" w:rsidRPr="00FE41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E41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452B" w:rsidRPr="00626A53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626A53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(18,200)</w:t>
            </w:r>
          </w:p>
        </w:tc>
        <w:tc>
          <w:tcPr>
            <w:tcW w:w="270" w:type="dxa"/>
          </w:tcPr>
          <w:p w:rsidR="003A452B" w:rsidRPr="00626A53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626A53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(123,000)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:rsidR="003A452B" w:rsidRPr="00FE41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A452B" w:rsidRPr="00FE41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52B" w:rsidRPr="005D0474" w:rsidTr="001F2FDF">
        <w:tc>
          <w:tcPr>
            <w:tcW w:w="3915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</w:t>
            </w:r>
            <w:r w:rsidR="00B368C6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A452B" w:rsidRPr="00FE412B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="00A37017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215A9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A452B" w:rsidRPr="00FE41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E412B">
              <w:rPr>
                <w:rFonts w:ascii="Angsana New" w:hAnsi="Angsana New" w:cs="Angsana New"/>
                <w:sz w:val="30"/>
                <w:szCs w:val="30"/>
              </w:rPr>
              <w:t>(24,647)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3A452B" w:rsidRPr="004A6B2C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452B" w:rsidRPr="005D0474" w:rsidTr="001F2FDF">
        <w:tc>
          <w:tcPr>
            <w:tcW w:w="3915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412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E41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FE412B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173,19</w:t>
            </w:r>
            <w:r w:rsidR="00EA57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A452B" w:rsidRPr="00FE412B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452B" w:rsidRPr="00FE412B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1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96,884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4A6B2C" w:rsidRDefault="00BB3E36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173,170</w:t>
            </w:r>
          </w:p>
        </w:tc>
        <w:tc>
          <w:tcPr>
            <w:tcW w:w="270" w:type="dxa"/>
          </w:tcPr>
          <w:p w:rsidR="003A452B" w:rsidRPr="004A6B2C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4A6B2C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96,970</w:t>
            </w:r>
          </w:p>
        </w:tc>
      </w:tr>
    </w:tbl>
    <w:p w:rsidR="003A452B" w:rsidRDefault="003A452B" w:rsidP="0094623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3040B3" w:rsidRPr="00946235" w:rsidRDefault="003040B3" w:rsidP="0094623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0768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10</w:t>
      </w:r>
      <w:r w:rsidRPr="0060768E">
        <w:rPr>
          <w:rFonts w:ascii="Angsana New" w:hAnsi="Angsana New"/>
          <w:sz w:val="30"/>
          <w:szCs w:val="30"/>
          <w:cs/>
        </w:rPr>
        <w:t xml:space="preserve"> มกราคม 256</w:t>
      </w:r>
      <w:r>
        <w:rPr>
          <w:rFonts w:ascii="Angsana New" w:hAnsi="Angsana New"/>
          <w:sz w:val="30"/>
          <w:szCs w:val="30"/>
        </w:rPr>
        <w:t>2</w:t>
      </w:r>
      <w:r w:rsidRPr="0060768E">
        <w:rPr>
          <w:rFonts w:ascii="Angsana New" w:hAnsi="Angsana New"/>
          <w:sz w:val="30"/>
          <w:szCs w:val="30"/>
          <w:cs/>
        </w:rPr>
        <w:t xml:space="preserve"> บริษัท</w:t>
      </w:r>
      <w:r w:rsidRPr="00710BB2">
        <w:rPr>
          <w:rFonts w:ascii="Angsana New" w:hAnsi="Angsana New"/>
          <w:sz w:val="30"/>
          <w:szCs w:val="30"/>
          <w:cs/>
        </w:rPr>
        <w:t xml:space="preserve">ได้รับจดหมายจากการร่วมค้าเรียกให้ชำระเงินทุนจัดตั้งบริษัทเพิ่มอีกเป็นจำนวนเงิน </w:t>
      </w:r>
      <w:r>
        <w:rPr>
          <w:rFonts w:ascii="Angsana New" w:hAnsi="Angsana New"/>
          <w:sz w:val="30"/>
          <w:szCs w:val="30"/>
        </w:rPr>
        <w:t>45</w:t>
      </w:r>
      <w:r w:rsidRPr="00710BB2">
        <w:rPr>
          <w:rFonts w:ascii="Angsana New" w:hAnsi="Angsana New"/>
          <w:sz w:val="30"/>
          <w:szCs w:val="30"/>
        </w:rPr>
        <w:t>,</w:t>
      </w:r>
      <w:r w:rsidRPr="00710BB2">
        <w:rPr>
          <w:rFonts w:ascii="Angsana New" w:hAnsi="Angsana New"/>
          <w:sz w:val="30"/>
          <w:szCs w:val="30"/>
          <w:cs/>
        </w:rPr>
        <w:t xml:space="preserve">000 ล้านรูเปียอินโดนีเซีย (หรือเทียบเท่า </w:t>
      </w:r>
      <w:r>
        <w:rPr>
          <w:rFonts w:ascii="Angsana New" w:hAnsi="Angsana New"/>
          <w:sz w:val="30"/>
          <w:szCs w:val="30"/>
        </w:rPr>
        <w:t>104.4</w:t>
      </w:r>
      <w:r w:rsidRPr="00710BB2">
        <w:rPr>
          <w:rFonts w:ascii="Angsana New" w:hAnsi="Angsana New"/>
          <w:sz w:val="30"/>
          <w:szCs w:val="30"/>
          <w:cs/>
        </w:rPr>
        <w:t xml:space="preserve"> ล้านบาท) โดยมีวัตถุประสงค์เพื่อเป็นเงินทุนหมุนเวียน บริษัทได้จ่ายชำระเงินทุนดังกล่าวแล้วเมื่อวันที่ </w:t>
      </w:r>
      <w:r>
        <w:rPr>
          <w:rFonts w:ascii="Angsana New" w:hAnsi="Angsana New"/>
          <w:sz w:val="30"/>
          <w:szCs w:val="30"/>
        </w:rPr>
        <w:t>23</w:t>
      </w:r>
      <w:r w:rsidRPr="00710BB2">
        <w:rPr>
          <w:rFonts w:ascii="Angsana New" w:hAnsi="Angsana New"/>
          <w:sz w:val="30"/>
          <w:szCs w:val="30"/>
          <w:cs/>
        </w:rPr>
        <w:t xml:space="preserve"> มกราคม 256</w:t>
      </w:r>
      <w:r>
        <w:rPr>
          <w:rFonts w:ascii="Angsana New" w:hAnsi="Angsana New"/>
          <w:sz w:val="30"/>
          <w:szCs w:val="30"/>
        </w:rPr>
        <w:t>2</w:t>
      </w:r>
      <w:r w:rsidRPr="00710BB2">
        <w:rPr>
          <w:rFonts w:ascii="Angsana New" w:hAnsi="Angsana New"/>
          <w:sz w:val="30"/>
          <w:szCs w:val="30"/>
          <w:cs/>
        </w:rPr>
        <w:t xml:space="preserve">  และการร่วมค้าได้จดทะเบียนเพิ่มทุนกับ </w:t>
      </w:r>
      <w:r w:rsidRPr="00710BB2">
        <w:rPr>
          <w:rFonts w:ascii="Angsana New" w:hAnsi="Angsana New"/>
          <w:sz w:val="30"/>
          <w:szCs w:val="30"/>
        </w:rPr>
        <w:t xml:space="preserve">Indonesia Investment Coordinating Board </w:t>
      </w:r>
      <w:r w:rsidRPr="00710BB2">
        <w:rPr>
          <w:rFonts w:ascii="Angsana New" w:hAnsi="Angsana New"/>
          <w:sz w:val="30"/>
          <w:szCs w:val="30"/>
          <w:cs/>
        </w:rPr>
        <w:t>แล้วเมื่อวันที่ 2</w:t>
      </w:r>
      <w:r>
        <w:rPr>
          <w:rFonts w:ascii="Angsana New" w:hAnsi="Angsana New"/>
          <w:sz w:val="30"/>
          <w:szCs w:val="30"/>
        </w:rPr>
        <w:t>3</w:t>
      </w:r>
      <w:r w:rsidRPr="00710BB2">
        <w:rPr>
          <w:rFonts w:ascii="Angsana New" w:hAnsi="Angsana New"/>
          <w:sz w:val="30"/>
          <w:szCs w:val="30"/>
          <w:cs/>
        </w:rPr>
        <w:t xml:space="preserve"> มกราคม 256</w:t>
      </w:r>
      <w:r>
        <w:rPr>
          <w:rFonts w:ascii="Angsana New" w:hAnsi="Angsana New"/>
          <w:sz w:val="30"/>
          <w:szCs w:val="30"/>
        </w:rPr>
        <w:t>2</w:t>
      </w:r>
    </w:p>
    <w:p w:rsidR="00366DC9" w:rsidRDefault="00366DC9" w:rsidP="006961D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A28D7" w:rsidRPr="00635D49" w:rsidRDefault="006961D5" w:rsidP="00F0410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35D49">
        <w:rPr>
          <w:rFonts w:ascii="Angsana New" w:hAnsi="Angsana New"/>
          <w:sz w:val="30"/>
          <w:szCs w:val="30"/>
          <w:cs/>
        </w:rPr>
        <w:t xml:space="preserve">เนื่องจากยอดขายเครื่องดื่ม แบรนด์ </w:t>
      </w:r>
      <w:r w:rsidRPr="00635D49">
        <w:rPr>
          <w:rFonts w:ascii="Angsana New" w:hAnsi="Angsana New"/>
          <w:sz w:val="30"/>
          <w:szCs w:val="30"/>
        </w:rPr>
        <w:t>“</w:t>
      </w:r>
      <w:r w:rsidRPr="00635D49">
        <w:rPr>
          <w:rFonts w:ascii="Angsana New" w:hAnsi="Angsana New"/>
          <w:sz w:val="30"/>
          <w:szCs w:val="30"/>
          <w:cs/>
        </w:rPr>
        <w:t>อิชิตัน</w:t>
      </w:r>
      <w:r w:rsidRPr="00635D49">
        <w:rPr>
          <w:rFonts w:ascii="Angsana New" w:hAnsi="Angsana New"/>
          <w:sz w:val="30"/>
          <w:szCs w:val="30"/>
        </w:rPr>
        <w:t xml:space="preserve">” </w:t>
      </w:r>
      <w:r w:rsidRPr="00635D49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Pr="00635D49">
        <w:rPr>
          <w:rFonts w:ascii="Angsana New" w:hAnsi="Angsana New"/>
          <w:sz w:val="30"/>
          <w:szCs w:val="30"/>
        </w:rPr>
        <w:t xml:space="preserve">PTI </w:t>
      </w:r>
      <w:r w:rsidRPr="00635D49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และได้ประเมินมูลค่าที่คาดว่</w:t>
      </w:r>
      <w:r w:rsidRPr="00635D49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635D49">
        <w:rPr>
          <w:rFonts w:ascii="Angsana New" w:hAnsi="Angsana New"/>
          <w:sz w:val="30"/>
          <w:szCs w:val="30"/>
          <w:cs/>
        </w:rPr>
        <w:t xml:space="preserve">จะได้รับคืนซึ่งคำนวณจากมูลค่ายุติธรรมหักต้นทุนในการขายของเงินลงทุนใน </w:t>
      </w:r>
      <w:r w:rsidRPr="00635D49">
        <w:rPr>
          <w:rFonts w:ascii="Angsana New" w:hAnsi="Angsana New"/>
          <w:sz w:val="30"/>
          <w:szCs w:val="30"/>
        </w:rPr>
        <w:t xml:space="preserve">PTI </w:t>
      </w:r>
      <w:r w:rsidRPr="00635D49">
        <w:rPr>
          <w:rFonts w:ascii="Angsana New" w:hAnsi="Angsana New"/>
          <w:sz w:val="30"/>
          <w:szCs w:val="30"/>
          <w:cs/>
        </w:rPr>
        <w:t>จากผลการประเมินดังกล่าวและดุลยพินิจของผู้บริหาร บริษัทบันทึกขา</w:t>
      </w:r>
      <w:r w:rsidR="00EB4453" w:rsidRPr="00635D49">
        <w:rPr>
          <w:rFonts w:ascii="Angsana New" w:hAnsi="Angsana New"/>
          <w:sz w:val="30"/>
          <w:szCs w:val="30"/>
          <w:cs/>
        </w:rPr>
        <w:t>ดทุนจากการด้อยค่าของเงินลงทุน</w:t>
      </w:r>
      <w:r w:rsidR="00C93DFA" w:rsidRPr="00635D49">
        <w:rPr>
          <w:rFonts w:ascii="Angsana New" w:hAnsi="Angsana New"/>
          <w:sz w:val="30"/>
          <w:szCs w:val="30"/>
          <w:cs/>
        </w:rPr>
        <w:t>ใน</w:t>
      </w:r>
      <w:r w:rsidR="00A92B0E" w:rsidRPr="00635D49">
        <w:rPr>
          <w:rFonts w:ascii="Angsana New" w:hAnsi="Angsana New" w:hint="cs"/>
          <w:sz w:val="30"/>
          <w:szCs w:val="30"/>
          <w:cs/>
          <w:lang w:val="en-US"/>
        </w:rPr>
        <w:t>งบกำไรขาดทุน</w:t>
      </w:r>
      <w:r w:rsidR="00A92B0E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เบ็ดเสร็จของ</w:t>
      </w:r>
      <w:r w:rsidR="00C93DFA" w:rsidRPr="00467F62">
        <w:rPr>
          <w:rFonts w:ascii="Angsana New" w:hAnsi="Angsana New"/>
          <w:spacing w:val="-2"/>
          <w:sz w:val="30"/>
          <w:szCs w:val="30"/>
          <w:cs/>
        </w:rPr>
        <w:t>งบ</w:t>
      </w:r>
      <w:r w:rsidR="00C93DFA" w:rsidRPr="00467F62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="00C93DFA" w:rsidRPr="00467F62">
        <w:rPr>
          <w:rFonts w:ascii="Angsana New" w:hAnsi="Angsana New"/>
          <w:spacing w:val="-2"/>
          <w:sz w:val="30"/>
          <w:szCs w:val="30"/>
          <w:cs/>
        </w:rPr>
        <w:t>เฉพาะกิจการสำหรับ</w:t>
      </w:r>
      <w:r w:rsidR="00C93DFA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งวด</w:t>
      </w:r>
      <w:r w:rsidR="00E45177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 w:rsidR="00E63964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เก้าเดือน</w:t>
      </w:r>
      <w:r w:rsidR="00E45177" w:rsidRPr="00467F62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="00E45177" w:rsidRPr="00467F62">
        <w:rPr>
          <w:rFonts w:ascii="Angsana New" w:hAnsi="Angsana New"/>
          <w:spacing w:val="-2"/>
          <w:sz w:val="30"/>
          <w:szCs w:val="30"/>
        </w:rPr>
        <w:t xml:space="preserve"> </w:t>
      </w:r>
      <w:r w:rsidR="00E63964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E63964">
        <w:rPr>
          <w:rFonts w:ascii="Angsana New" w:hAnsi="Angsana New"/>
          <w:spacing w:val="-2"/>
          <w:sz w:val="30"/>
          <w:szCs w:val="30"/>
          <w:cs/>
          <w:lang w:val="en-US"/>
        </w:rPr>
        <w:t>กันยายน</w:t>
      </w:r>
      <w:r w:rsidR="00E45177" w:rsidRPr="00467F62">
        <w:rPr>
          <w:rFonts w:ascii="Angsana New" w:hAnsi="Angsana New"/>
          <w:spacing w:val="-2"/>
          <w:sz w:val="30"/>
          <w:szCs w:val="30"/>
        </w:rPr>
        <w:t xml:space="preserve"> </w:t>
      </w:r>
      <w:r w:rsidR="00C93DFA" w:rsidRPr="00467F62">
        <w:rPr>
          <w:rFonts w:ascii="Angsana New" w:hAnsi="Angsana New"/>
          <w:spacing w:val="-2"/>
          <w:sz w:val="30"/>
          <w:szCs w:val="30"/>
        </w:rPr>
        <w:t>25</w:t>
      </w:r>
      <w:r w:rsidR="00ED24C6" w:rsidRPr="00467F62">
        <w:rPr>
          <w:rFonts w:ascii="Angsana New" w:hAnsi="Angsana New"/>
          <w:spacing w:val="-2"/>
          <w:sz w:val="30"/>
          <w:szCs w:val="30"/>
          <w:lang w:val="en-US"/>
        </w:rPr>
        <w:t>62</w:t>
      </w:r>
      <w:r w:rsidR="00EB4453" w:rsidRPr="00467F6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EB4453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เป็นจำนวนเงิน</w:t>
      </w:r>
      <w:r w:rsidR="00E36C6E" w:rsidRPr="00635D49">
        <w:rPr>
          <w:rFonts w:ascii="Angsana New" w:hAnsi="Angsana New"/>
          <w:sz w:val="30"/>
          <w:szCs w:val="30"/>
          <w:lang w:val="en-US"/>
        </w:rPr>
        <w:t xml:space="preserve"> </w:t>
      </w:r>
      <w:r w:rsidR="0022192C" w:rsidRPr="00543BD5">
        <w:rPr>
          <w:rFonts w:ascii="Angsana New" w:hAnsi="Angsana New"/>
          <w:sz w:val="30"/>
          <w:szCs w:val="30"/>
          <w:lang w:val="en-US"/>
        </w:rPr>
        <w:t>0.1</w:t>
      </w:r>
      <w:r w:rsidR="00635D49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B4453" w:rsidRPr="00543BD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467F62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3F06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2192C" w:rsidRPr="00543BD5">
        <w:rPr>
          <w:rFonts w:ascii="Angsana New" w:hAnsi="Angsana New"/>
          <w:sz w:val="30"/>
          <w:szCs w:val="30"/>
          <w:lang w:val="en-US"/>
        </w:rPr>
        <w:t>18.2</w:t>
      </w:r>
      <w:r w:rsidR="00743F06" w:rsidRPr="00543BD5">
        <w:rPr>
          <w:rFonts w:ascii="Angsana New" w:hAnsi="Angsana New"/>
          <w:sz w:val="30"/>
          <w:szCs w:val="30"/>
          <w:lang w:val="en-US"/>
        </w:rPr>
        <w:t xml:space="preserve"> </w:t>
      </w:r>
      <w:r w:rsidR="00743F06" w:rsidRPr="00543BD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467F62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3F06" w:rsidRPr="00543BD5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="00E720FC" w:rsidRPr="00543BD5">
        <w:rPr>
          <w:rFonts w:ascii="Angsana New" w:hAnsi="Angsana New"/>
          <w:sz w:val="30"/>
          <w:szCs w:val="30"/>
          <w:lang w:val="en-US"/>
        </w:rPr>
        <w:t xml:space="preserve"> </w:t>
      </w:r>
      <w:r w:rsidR="00E720FC" w:rsidRPr="00543BD5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EB4453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สำหรับปีสิ้นสุดวันที่</w:t>
      </w:r>
      <w:r w:rsidR="00A92B0E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E720FC" w:rsidRPr="00543BD5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E720FC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21580B" w:rsidRPr="00543BD5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="00E720FC" w:rsidRPr="00543BD5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21580B" w:rsidRPr="00543BD5">
        <w:rPr>
          <w:rFonts w:ascii="Angsana New" w:hAnsi="Angsana New"/>
          <w:i/>
          <w:iCs/>
          <w:sz w:val="30"/>
          <w:szCs w:val="30"/>
          <w:lang w:val="en-US"/>
        </w:rPr>
        <w:t>133.0</w:t>
      </w:r>
      <w:r w:rsidR="0021580B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E720FC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E720FC" w:rsidRPr="00543BD5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A92B0E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</w:t>
      </w:r>
      <w:r w:rsidR="00467F62" w:rsidRPr="00543BD5">
        <w:rPr>
          <w:rFonts w:ascii="Angsana New" w:hAnsi="Angsana New"/>
          <w:sz w:val="30"/>
          <w:szCs w:val="30"/>
          <w:cs/>
          <w:lang w:val="en-US"/>
        </w:rPr>
        <w:br/>
      </w:r>
      <w:r w:rsidR="00A92B0E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มีมูลค่าตามบัญชีของเงินลงทุนในการร่วมค้า ณ วันที่ </w:t>
      </w:r>
      <w:r w:rsidR="00E63964" w:rsidRPr="00543BD5">
        <w:rPr>
          <w:rFonts w:ascii="Angsana New" w:hAnsi="Angsana New"/>
          <w:sz w:val="30"/>
          <w:szCs w:val="30"/>
          <w:lang w:val="en-US"/>
        </w:rPr>
        <w:t xml:space="preserve">30 </w:t>
      </w:r>
      <w:r w:rsidR="00E63964" w:rsidRPr="00543BD5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E45177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24C6" w:rsidRPr="00543BD5">
        <w:rPr>
          <w:rFonts w:ascii="Angsana New" w:hAnsi="Angsana New"/>
          <w:sz w:val="30"/>
          <w:szCs w:val="30"/>
          <w:lang w:val="en-US"/>
        </w:rPr>
        <w:t>2562</w:t>
      </w:r>
      <w:r w:rsidR="00A92B0E" w:rsidRPr="00543BD5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 </w:t>
      </w:r>
      <w:r w:rsidR="0022192C" w:rsidRPr="00543BD5">
        <w:rPr>
          <w:rFonts w:ascii="Angsana New" w:hAnsi="Angsana New"/>
          <w:sz w:val="30"/>
          <w:szCs w:val="30"/>
          <w:lang w:val="en-US"/>
        </w:rPr>
        <w:t>173.2</w:t>
      </w:r>
      <w:r w:rsidR="00A92B0E" w:rsidRPr="00543BD5">
        <w:rPr>
          <w:rFonts w:ascii="Angsana New" w:hAnsi="Angsana New"/>
          <w:sz w:val="30"/>
          <w:szCs w:val="30"/>
          <w:lang w:val="en-US"/>
        </w:rPr>
        <w:t xml:space="preserve"> </w:t>
      </w:r>
      <w:r w:rsidR="00A92B0E" w:rsidRPr="00543BD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635D49" w:rsidRPr="00543BD5">
        <w:rPr>
          <w:rFonts w:ascii="Angsana New" w:hAnsi="Angsana New"/>
          <w:sz w:val="30"/>
          <w:szCs w:val="30"/>
          <w:cs/>
          <w:lang w:val="en-US"/>
        </w:rPr>
        <w:br/>
      </w:r>
      <w:r w:rsidR="00415DC5" w:rsidRPr="00543BD5">
        <w:rPr>
          <w:rFonts w:ascii="Angsana New" w:hAnsi="Angsana New"/>
          <w:i/>
          <w:iCs/>
          <w:sz w:val="30"/>
          <w:szCs w:val="30"/>
          <w:lang w:val="en-US"/>
        </w:rPr>
        <w:t xml:space="preserve">(31 </w:t>
      </w:r>
      <w:r w:rsidR="00415DC5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415DC5" w:rsidRPr="00543BD5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ED24C6" w:rsidRPr="00543BD5">
        <w:rPr>
          <w:rFonts w:ascii="Angsana New" w:hAnsi="Angsana New"/>
          <w:i/>
          <w:iCs/>
          <w:sz w:val="30"/>
          <w:szCs w:val="30"/>
          <w:lang w:val="en-US"/>
        </w:rPr>
        <w:t>1: 87.0</w:t>
      </w:r>
      <w:r w:rsidR="00415DC5" w:rsidRPr="00543BD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15DC5" w:rsidRPr="00543BD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415DC5" w:rsidRPr="00543BD5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FD3D7B" w:rsidRDefault="00FD3D7B" w:rsidP="007B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B1539" w:rsidRPr="009B01EC" w:rsidRDefault="007B1539" w:rsidP="007B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7B1539" w:rsidRPr="009B01EC" w:rsidSect="00361B1C">
          <w:headerReference w:type="default" r:id="rId8"/>
          <w:footerReference w:type="default" r:id="rId9"/>
          <w:pgSz w:w="11909" w:h="16834" w:code="9"/>
          <w:pgMar w:top="691" w:right="1152" w:bottom="576" w:left="1152" w:header="720" w:footer="590" w:gutter="0"/>
          <w:pgNumType w:start="14"/>
          <w:cols w:space="720"/>
          <w:docGrid w:linePitch="245"/>
        </w:sectPr>
      </w:pPr>
    </w:p>
    <w:p w:rsidR="0050125F" w:rsidRPr="00493345" w:rsidRDefault="001A325E" w:rsidP="00453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เงินลงทุนในการร่วม</w:t>
      </w:r>
      <w:r w:rsidR="009F1F5D">
        <w:rPr>
          <w:rFonts w:ascii="Angsana New" w:hAnsi="Angsana New" w:cs="Angsana New" w:hint="cs"/>
          <w:sz w:val="30"/>
          <w:szCs w:val="30"/>
          <w:cs/>
        </w:rPr>
        <w:t>ค้า</w:t>
      </w:r>
      <w:r w:rsidR="00CE7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647" w:rsidRPr="001C0CE9">
        <w:rPr>
          <w:rFonts w:ascii="Angsana New" w:hAnsi="Angsana New" w:cs="Angsana New"/>
          <w:sz w:val="30"/>
          <w:szCs w:val="30"/>
          <w:cs/>
        </w:rPr>
        <w:t>ณ</w:t>
      </w:r>
      <w:r w:rsidR="00CE7647"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CE7647" w:rsidRPr="001C0CE9">
        <w:rPr>
          <w:rFonts w:ascii="Angsana New" w:hAnsi="Angsana New" w:cs="Angsana New"/>
          <w:sz w:val="30"/>
          <w:szCs w:val="30"/>
          <w:cs/>
        </w:rPr>
        <w:t>วันที่</w:t>
      </w:r>
      <w:r w:rsidR="00CE7647" w:rsidRPr="001C0CE9">
        <w:rPr>
          <w:rFonts w:ascii="Angsana New" w:hAnsi="Angsana New" w:cs="Angsana New"/>
          <w:sz w:val="30"/>
          <w:szCs w:val="30"/>
        </w:rPr>
        <w:t xml:space="preserve"> </w:t>
      </w:r>
      <w:r w:rsidR="00E63964">
        <w:rPr>
          <w:rFonts w:ascii="Angsana New" w:hAnsi="Angsana New"/>
          <w:spacing w:val="-4"/>
          <w:sz w:val="30"/>
          <w:szCs w:val="30"/>
        </w:rPr>
        <w:t xml:space="preserve">30 </w:t>
      </w:r>
      <w:r w:rsidR="00E63964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E45177" w:rsidRPr="00E451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E7647" w:rsidRPr="00E45177">
        <w:rPr>
          <w:rFonts w:ascii="Angsana New" w:hAnsi="Angsana New" w:cs="Angsana New" w:hint="cs"/>
          <w:sz w:val="30"/>
          <w:szCs w:val="30"/>
          <w:cs/>
        </w:rPr>
        <w:t>25</w:t>
      </w:r>
      <w:r w:rsidR="00AC1634" w:rsidRPr="00E45177">
        <w:rPr>
          <w:rFonts w:ascii="Angsana New" w:hAnsi="Angsana New" w:cs="Angsana New" w:hint="cs"/>
          <w:sz w:val="30"/>
          <w:szCs w:val="30"/>
        </w:rPr>
        <w:t>6</w:t>
      </w:r>
      <w:r w:rsidR="00E23684" w:rsidRPr="00E45177">
        <w:rPr>
          <w:rFonts w:ascii="Angsana New" w:hAnsi="Angsana New" w:cs="Angsana New" w:hint="cs"/>
          <w:sz w:val="30"/>
          <w:szCs w:val="30"/>
        </w:rPr>
        <w:t>2</w:t>
      </w:r>
      <w:r w:rsidR="00AB740C" w:rsidRPr="00E45177">
        <w:rPr>
          <w:rFonts w:ascii="Angsana New" w:hAnsi="Angsana New" w:cs="Angsana New" w:hint="cs"/>
          <w:sz w:val="30"/>
          <w:szCs w:val="30"/>
        </w:rPr>
        <w:t xml:space="preserve"> </w:t>
      </w:r>
      <w:r w:rsidR="00CE7647" w:rsidRPr="00E45177">
        <w:rPr>
          <w:rFonts w:ascii="Angsana New" w:hAnsi="Angsana New" w:cs="Angsana New" w:hint="cs"/>
          <w:sz w:val="30"/>
          <w:szCs w:val="30"/>
          <w:cs/>
        </w:rPr>
        <w:t>และ</w:t>
      </w:r>
      <w:r w:rsidR="00556FB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CE7647">
        <w:rPr>
          <w:rFonts w:ascii="Angsana New" w:hAnsi="Angsana New" w:cs="Angsana New"/>
          <w:sz w:val="30"/>
          <w:szCs w:val="30"/>
        </w:rPr>
        <w:t xml:space="preserve"> </w:t>
      </w:r>
      <w:r w:rsidR="00CE7647" w:rsidRPr="001C0CE9">
        <w:rPr>
          <w:rFonts w:ascii="Angsana New" w:hAnsi="Angsana New" w:cs="Angsana New"/>
          <w:sz w:val="30"/>
          <w:szCs w:val="30"/>
          <w:rtl/>
          <w:cs/>
        </w:rPr>
        <w:t>31</w:t>
      </w:r>
      <w:r w:rsidR="00CE7647" w:rsidRPr="001C0CE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647">
        <w:rPr>
          <w:rFonts w:ascii="Angsana New" w:hAnsi="Angsana New" w:cs="Angsana New"/>
          <w:sz w:val="30"/>
          <w:szCs w:val="30"/>
        </w:rPr>
        <w:t>25</w:t>
      </w:r>
      <w:r w:rsidR="003A631F">
        <w:rPr>
          <w:rFonts w:ascii="Angsana New" w:hAnsi="Angsana New" w:cs="Angsana New"/>
          <w:sz w:val="30"/>
          <w:szCs w:val="30"/>
        </w:rPr>
        <w:t>6</w:t>
      </w:r>
      <w:r w:rsidR="00BD3808">
        <w:rPr>
          <w:rFonts w:ascii="Angsana New" w:hAnsi="Angsana New" w:cs="Angsana New"/>
          <w:sz w:val="30"/>
          <w:szCs w:val="30"/>
        </w:rPr>
        <w:t>1</w:t>
      </w:r>
      <w:r w:rsidR="00AB740C">
        <w:rPr>
          <w:rFonts w:ascii="Angsana New" w:hAnsi="Angsana New" w:cs="Angsana New"/>
          <w:sz w:val="30"/>
          <w:szCs w:val="30"/>
        </w:rPr>
        <w:t xml:space="preserve"> </w:t>
      </w:r>
      <w:r w:rsidR="00493345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1404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800"/>
        <w:gridCol w:w="1323"/>
        <w:gridCol w:w="927"/>
        <w:gridCol w:w="180"/>
        <w:gridCol w:w="930"/>
        <w:gridCol w:w="180"/>
        <w:gridCol w:w="900"/>
        <w:gridCol w:w="180"/>
        <w:gridCol w:w="873"/>
        <w:gridCol w:w="180"/>
        <w:gridCol w:w="900"/>
        <w:gridCol w:w="180"/>
        <w:gridCol w:w="900"/>
        <w:gridCol w:w="179"/>
        <w:gridCol w:w="901"/>
        <w:gridCol w:w="180"/>
        <w:gridCol w:w="900"/>
      </w:tblGrid>
      <w:tr w:rsidR="00C622DF" w:rsidRPr="00C8434E" w:rsidTr="00C85756">
        <w:trPr>
          <w:cantSplit/>
        </w:trPr>
        <w:tc>
          <w:tcPr>
            <w:tcW w:w="2430" w:type="dxa"/>
          </w:tcPr>
          <w:p w:rsidR="00C622DF" w:rsidRPr="00C8434E" w:rsidRDefault="00C622DF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3" w:type="dxa"/>
            <w:gridSpan w:val="17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09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22DF" w:rsidRPr="00C8434E" w:rsidTr="00AF560D">
        <w:trPr>
          <w:cantSplit/>
          <w:tblHeader/>
        </w:trPr>
        <w:tc>
          <w:tcPr>
            <w:tcW w:w="2430" w:type="dxa"/>
          </w:tcPr>
          <w:p w:rsidR="00C622DF" w:rsidRPr="00C8434E" w:rsidRDefault="00C622DF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23" w:type="dxa"/>
            <w:vMerge w:val="restart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037" w:type="dxa"/>
            <w:gridSpan w:val="3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C8434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9" w:type="dxa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  <w:gridSpan w:val="3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C8434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45177" w:rsidRPr="00C8434E" w:rsidTr="00AF560D">
        <w:trPr>
          <w:cantSplit/>
          <w:tblHeader/>
        </w:trPr>
        <w:tc>
          <w:tcPr>
            <w:tcW w:w="243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79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E45177" w:rsidRPr="00C8434E" w:rsidTr="00AF560D">
        <w:trPr>
          <w:cantSplit/>
          <w:tblHeader/>
        </w:trPr>
        <w:tc>
          <w:tcPr>
            <w:tcW w:w="243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79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C85756" w:rsidRPr="00C8434E" w:rsidTr="00C85756">
        <w:trPr>
          <w:cantSplit/>
          <w:trHeight w:val="270"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37" w:type="dxa"/>
            <w:gridSpan w:val="3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8434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85756" w:rsidRPr="00C8434E" w:rsidTr="00AF560D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27" w:type="dxa"/>
          </w:tcPr>
          <w:p w:rsidR="00C85756" w:rsidRPr="00C8434E" w:rsidRDefault="00C85756" w:rsidP="00C8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85756" w:rsidRPr="00C8434E" w:rsidTr="00AF560D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132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85756" w:rsidRPr="00C8434E" w:rsidTr="008021BA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8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เครื่องดื่ม</w:t>
            </w:r>
          </w:p>
        </w:tc>
        <w:tc>
          <w:tcPr>
            <w:tcW w:w="132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อินโดนีเซีย</w:t>
            </w:r>
          </w:p>
        </w:tc>
        <w:tc>
          <w:tcPr>
            <w:tcW w:w="927" w:type="dxa"/>
          </w:tcPr>
          <w:p w:rsidR="00C85756" w:rsidRPr="00C8434E" w:rsidRDefault="00B27E0F" w:rsidP="00C85756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8821C8" w:rsidRDefault="008821C8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1,270,</w:t>
            </w:r>
            <w:r w:rsidR="006115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1,061,941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6115BA" w:rsidP="00AF560D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530,970</w:t>
            </w:r>
          </w:p>
        </w:tc>
        <w:tc>
          <w:tcPr>
            <w:tcW w:w="179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C85756" w:rsidRPr="004009B0" w:rsidRDefault="004009B0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009B0">
              <w:rPr>
                <w:rFonts w:ascii="Angsana New" w:hAnsi="Angsana New" w:cs="Angsana New"/>
                <w:sz w:val="28"/>
                <w:szCs w:val="28"/>
                <w:lang w:bidi="th-TH"/>
              </w:rPr>
              <w:t>173,19</w:t>
            </w:r>
            <w:r w:rsidR="00FC3B6F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:rsidR="00C85756" w:rsidRPr="004009B0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86,934</w:t>
            </w:r>
          </w:p>
        </w:tc>
      </w:tr>
      <w:tr w:rsidR="00AF560D" w:rsidRPr="00C8434E" w:rsidTr="008021BA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C85756" w:rsidRPr="00C8434E" w:rsidRDefault="00C85756" w:rsidP="00C8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85756" w:rsidRPr="00E36C6E" w:rsidRDefault="006115BA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635,370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530,970</w:t>
            </w:r>
          </w:p>
        </w:tc>
        <w:tc>
          <w:tcPr>
            <w:tcW w:w="179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:rsidR="00C85756" w:rsidRPr="004009B0" w:rsidRDefault="004009B0" w:rsidP="00C85756">
            <w:pPr>
              <w:pStyle w:val="acctfourfigures"/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009B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173,19</w:t>
            </w:r>
            <w:r w:rsidR="00FC3B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:rsidR="00C85756" w:rsidRPr="004009B0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85756" w:rsidRPr="00C8434E" w:rsidRDefault="00C85756" w:rsidP="00C85756">
            <w:pPr>
              <w:pStyle w:val="acctfourfigures"/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86,934</w:t>
            </w:r>
          </w:p>
        </w:tc>
      </w:tr>
    </w:tbl>
    <w:p w:rsidR="00C622DF" w:rsidRPr="00C85756" w:rsidRDefault="00C622DF" w:rsidP="00C6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18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622DF" w:rsidRPr="00C8434E" w:rsidTr="00102A9B">
        <w:trPr>
          <w:cantSplit/>
          <w:tblHeader/>
        </w:trPr>
        <w:tc>
          <w:tcPr>
            <w:tcW w:w="2970" w:type="dxa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0" w:type="dxa"/>
            <w:gridSpan w:val="19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434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22DF" w:rsidRPr="00C8434E" w:rsidTr="00102A9B">
        <w:trPr>
          <w:cantSplit/>
          <w:tblHeader/>
        </w:trPr>
        <w:tc>
          <w:tcPr>
            <w:tcW w:w="2970" w:type="dxa"/>
          </w:tcPr>
          <w:p w:rsidR="00C622DF" w:rsidRPr="00C8434E" w:rsidRDefault="00C622DF" w:rsidP="00C85756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Merge w:val="restart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C8434E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C843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-สุทธิ</w:t>
            </w:r>
          </w:p>
        </w:tc>
      </w:tr>
      <w:tr w:rsidR="00E45177" w:rsidRPr="00C8434E" w:rsidTr="00102A9B">
        <w:trPr>
          <w:cantSplit/>
          <w:tblHeader/>
        </w:trPr>
        <w:tc>
          <w:tcPr>
            <w:tcW w:w="297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63964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E45177" w:rsidRPr="00C8434E" w:rsidTr="00102A9B">
        <w:trPr>
          <w:cantSplit/>
          <w:tblHeader/>
        </w:trPr>
        <w:tc>
          <w:tcPr>
            <w:tcW w:w="297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C85756" w:rsidRPr="00C8434E" w:rsidTr="00102A9B">
        <w:trPr>
          <w:cantSplit/>
          <w:trHeight w:val="270"/>
        </w:trPr>
        <w:tc>
          <w:tcPr>
            <w:tcW w:w="2970" w:type="dxa"/>
          </w:tcPr>
          <w:p w:rsidR="00C85756" w:rsidRPr="00C8434E" w:rsidRDefault="00C85756" w:rsidP="00C85756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0" w:type="dxa"/>
            <w:gridSpan w:val="15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 w:rsidRPr="00C8434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85756" w:rsidRPr="00C8434E" w:rsidTr="00102A9B">
        <w:trPr>
          <w:cantSplit/>
        </w:trPr>
        <w:tc>
          <w:tcPr>
            <w:tcW w:w="2970" w:type="dxa"/>
          </w:tcPr>
          <w:p w:rsidR="00C85756" w:rsidRPr="00C8434E" w:rsidRDefault="00C85756" w:rsidP="00C85756">
            <w:pPr>
              <w:spacing w:line="360" w:lineRule="exact"/>
              <w:rPr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C85756" w:rsidRPr="00C8434E" w:rsidRDefault="00C85756" w:rsidP="00C85756">
            <w:pPr>
              <w:tabs>
                <w:tab w:val="clear" w:pos="454"/>
              </w:tabs>
              <w:spacing w:line="360" w:lineRule="exact"/>
              <w:ind w:right="-7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  <w:tab w:val="decimal" w:pos="821"/>
              </w:tabs>
              <w:spacing w:line="360" w:lineRule="exact"/>
              <w:ind w:right="-7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</w:tabs>
              <w:spacing w:line="360" w:lineRule="exact"/>
              <w:ind w:right="-7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C85756" w:rsidRPr="00C8434E" w:rsidRDefault="00C85756" w:rsidP="00C85756">
            <w:pPr>
              <w:tabs>
                <w:tab w:val="clear" w:pos="454"/>
              </w:tabs>
              <w:spacing w:line="360" w:lineRule="exact"/>
              <w:ind w:right="-79"/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71835" w:rsidRPr="00C8434E" w:rsidTr="00102A9B">
        <w:trPr>
          <w:cantSplit/>
        </w:trPr>
        <w:tc>
          <w:tcPr>
            <w:tcW w:w="2970" w:type="dxa"/>
          </w:tcPr>
          <w:p w:rsidR="00571835" w:rsidRPr="00C8434E" w:rsidRDefault="00571835" w:rsidP="00571835">
            <w:pPr>
              <w:spacing w:line="360" w:lineRule="exact"/>
              <w:rPr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170" w:type="dxa"/>
          </w:tcPr>
          <w:p w:rsidR="00571835" w:rsidRPr="008F4178" w:rsidRDefault="006115BA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50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571835" w:rsidRPr="004A506A" w:rsidRDefault="006115BA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0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1,061,941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C8434E" w:rsidRDefault="006115BA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530,970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EE4297" w:rsidRDefault="006115BA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(462,200)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EE4297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(444,000)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895026" w:rsidRDefault="006115BA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173,170</w:t>
            </w:r>
          </w:p>
        </w:tc>
        <w:tc>
          <w:tcPr>
            <w:tcW w:w="180" w:type="dxa"/>
          </w:tcPr>
          <w:p w:rsidR="00571835" w:rsidRPr="00895026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895026" w:rsidRDefault="00571835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86,970</w:t>
            </w:r>
          </w:p>
        </w:tc>
      </w:tr>
      <w:tr w:rsidR="00571835" w:rsidRPr="00C8434E" w:rsidTr="00102A9B">
        <w:trPr>
          <w:cantSplit/>
        </w:trPr>
        <w:tc>
          <w:tcPr>
            <w:tcW w:w="2970" w:type="dxa"/>
          </w:tcPr>
          <w:p w:rsidR="00571835" w:rsidRPr="00C8434E" w:rsidRDefault="00571835" w:rsidP="00571835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E36C6E" w:rsidRDefault="006115BA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635,370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595332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530,970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FC7835" w:rsidRDefault="006115BA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(462,200)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EE4297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(444,000)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FC7835" w:rsidRDefault="006115BA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173,170</w:t>
            </w:r>
          </w:p>
        </w:tc>
        <w:tc>
          <w:tcPr>
            <w:tcW w:w="180" w:type="dxa"/>
          </w:tcPr>
          <w:p w:rsidR="00571835" w:rsidRPr="00895026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895026" w:rsidRDefault="00571835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86,970</w:t>
            </w:r>
          </w:p>
        </w:tc>
      </w:tr>
    </w:tbl>
    <w:p w:rsidR="00C622DF" w:rsidRPr="00C85756" w:rsidRDefault="00C622DF" w:rsidP="006D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480ECA" w:rsidRPr="00097B06" w:rsidRDefault="006961D5" w:rsidP="003A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Cordia New"/>
          <w:i/>
          <w:iCs/>
          <w:sz w:val="30"/>
          <w:szCs w:val="30"/>
        </w:rPr>
      </w:pPr>
      <w:r w:rsidRPr="006D694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3A452B" w:rsidRPr="00097B06" w:rsidRDefault="003A452B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Cordia New"/>
          <w:i/>
          <w:iCs/>
          <w:sz w:val="30"/>
          <w:szCs w:val="30"/>
        </w:rPr>
        <w:sectPr w:rsidR="003A452B" w:rsidRPr="00097B06" w:rsidSect="00B16945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A350C2" w:rsidRDefault="00A350C2" w:rsidP="004E426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50C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4E426A" w:rsidRPr="004E426A" w:rsidRDefault="004E426A" w:rsidP="004E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</w:rPr>
      </w:pPr>
    </w:p>
    <w:p w:rsidR="006F10F1" w:rsidRDefault="005A7203" w:rsidP="004E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63964">
        <w:rPr>
          <w:rFonts w:ascii="Angsana New" w:hAnsi="Angsana New"/>
          <w:spacing w:val="-4"/>
          <w:sz w:val="30"/>
          <w:szCs w:val="30"/>
        </w:rPr>
        <w:t xml:space="preserve">30 </w:t>
      </w:r>
      <w:r w:rsidR="00E63964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E45177" w:rsidRPr="00E451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8932AD">
        <w:rPr>
          <w:rFonts w:ascii="Angsana New" w:hAnsi="Angsana New" w:cs="Angsana New"/>
          <w:sz w:val="30"/>
          <w:szCs w:val="30"/>
        </w:rPr>
        <w:t>6</w:t>
      </w:r>
      <w:r w:rsidR="00102A9B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และ</w:t>
      </w:r>
      <w:r w:rsidR="00556FB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A631F">
        <w:rPr>
          <w:rFonts w:ascii="Angsana New" w:hAnsi="Angsana New" w:cs="Angsana New"/>
          <w:sz w:val="30"/>
          <w:szCs w:val="30"/>
        </w:rPr>
        <w:t>6</w:t>
      </w:r>
      <w:r w:rsidR="00C85756">
        <w:rPr>
          <w:rFonts w:ascii="Angsana New" w:hAnsi="Angsana New" w:cs="Angsana New" w:hint="cs"/>
          <w:sz w:val="30"/>
          <w:szCs w:val="30"/>
          <w:cs/>
        </w:rPr>
        <w:t>1</w:t>
      </w:r>
      <w:r w:rsidRPr="00F8282A">
        <w:rPr>
          <w:rFonts w:ascii="Angsana New" w:hAnsi="Angsana New" w:cs="Angsana New"/>
          <w:sz w:val="30"/>
          <w:szCs w:val="30"/>
        </w:rPr>
        <w:t xml:space="preserve"> </w:t>
      </w:r>
      <w:r w:rsidR="00B655C1"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5B0F5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63964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5B0F5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63964">
        <w:rPr>
          <w:rFonts w:ascii="Angsana New" w:hAnsi="Angsana New"/>
          <w:spacing w:val="-4"/>
          <w:sz w:val="30"/>
          <w:szCs w:val="30"/>
        </w:rPr>
        <w:t xml:space="preserve">30 </w:t>
      </w:r>
      <w:r w:rsidR="00E63964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E45177" w:rsidRPr="00E451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932AD">
        <w:rPr>
          <w:rFonts w:ascii="Angsana New" w:hAnsi="Angsana New" w:cs="Angsana New"/>
          <w:sz w:val="30"/>
          <w:szCs w:val="30"/>
        </w:rPr>
        <w:t>256</w:t>
      </w:r>
      <w:r w:rsidR="00C85756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</w:t>
      </w:r>
      <w:r w:rsidR="003A631F">
        <w:rPr>
          <w:rFonts w:ascii="Angsana New" w:hAnsi="Angsana New" w:cs="Angsana New"/>
          <w:sz w:val="30"/>
          <w:szCs w:val="30"/>
        </w:rPr>
        <w:t>6</w:t>
      </w:r>
      <w:r w:rsidR="00C85756">
        <w:rPr>
          <w:rFonts w:ascii="Angsana New" w:hAnsi="Angsana New" w:cs="Angsana New" w:hint="cs"/>
          <w:sz w:val="30"/>
          <w:szCs w:val="30"/>
          <w:cs/>
        </w:rPr>
        <w:t>1</w:t>
      </w:r>
      <w:r w:rsidRPr="00F8282A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85756" w:rsidRPr="009B7F00" w:rsidRDefault="00C85756" w:rsidP="00C8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2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C85756" w:rsidRPr="005A7203" w:rsidTr="00102A9B">
        <w:trPr>
          <w:cantSplit/>
        </w:trPr>
        <w:tc>
          <w:tcPr>
            <w:tcW w:w="2610" w:type="dxa"/>
          </w:tcPr>
          <w:p w:rsidR="00C85756" w:rsidRPr="005A7203" w:rsidRDefault="00C85756" w:rsidP="00102A9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:rsidR="00C85756" w:rsidRPr="005A7203" w:rsidRDefault="00C85756" w:rsidP="00102A9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C85756" w:rsidRPr="005A7203" w:rsidTr="00102A9B">
        <w:trPr>
          <w:cantSplit/>
          <w:tblHeader/>
        </w:trPr>
        <w:tc>
          <w:tcPr>
            <w:tcW w:w="2610" w:type="dxa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142" w:type="dxa"/>
            <w:gridSpan w:val="3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C85756" w:rsidRPr="005A7203" w:rsidRDefault="00C85756" w:rsidP="00102A9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85756" w:rsidRPr="005A7203" w:rsidRDefault="00C85756" w:rsidP="00102A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:rsidR="001008FA" w:rsidRDefault="009F33C7" w:rsidP="001008F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</w:p>
          <w:p w:rsidR="00C85756" w:rsidRPr="005911CD" w:rsidRDefault="009F33C7" w:rsidP="001008F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E639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สิ้นสุด</w:t>
            </w:r>
            <w:r w:rsidR="008B64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</w:t>
            </w:r>
          </w:p>
        </w:tc>
      </w:tr>
      <w:tr w:rsidR="00C85756" w:rsidRPr="005A7203" w:rsidTr="00102A9B">
        <w:trPr>
          <w:cantSplit/>
          <w:tblHeader/>
        </w:trPr>
        <w:tc>
          <w:tcPr>
            <w:tcW w:w="2610" w:type="dxa"/>
          </w:tcPr>
          <w:p w:rsidR="00C85756" w:rsidRPr="005A7203" w:rsidRDefault="00C85756" w:rsidP="00C8575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Default="00E63964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C85756" w:rsidRDefault="00E63964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C85756" w:rsidRDefault="00E63964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Default="00E63964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C85756" w:rsidRDefault="00E63964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C85756" w:rsidRPr="005A7203" w:rsidTr="00102A9B">
        <w:trPr>
          <w:cantSplit/>
          <w:tblHeader/>
        </w:trPr>
        <w:tc>
          <w:tcPr>
            <w:tcW w:w="2610" w:type="dxa"/>
          </w:tcPr>
          <w:p w:rsidR="00C85756" w:rsidRPr="005A7203" w:rsidRDefault="00C85756" w:rsidP="00C8575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C85756" w:rsidRPr="005A7203" w:rsidTr="00102A9B">
        <w:trPr>
          <w:cantSplit/>
          <w:trHeight w:val="270"/>
        </w:trPr>
        <w:tc>
          <w:tcPr>
            <w:tcW w:w="2610" w:type="dxa"/>
          </w:tcPr>
          <w:p w:rsidR="00C85756" w:rsidRPr="005A7203" w:rsidRDefault="00C85756" w:rsidP="00C8575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5756" w:rsidRPr="005A7203" w:rsidRDefault="00C85756" w:rsidP="00C8575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:rsidR="00C85756" w:rsidRPr="005A7203" w:rsidRDefault="00C85756" w:rsidP="00C8575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756" w:rsidRPr="005A7203" w:rsidTr="00F96FCF">
        <w:trPr>
          <w:cantSplit/>
          <w:trHeight w:val="452"/>
        </w:trPr>
        <w:tc>
          <w:tcPr>
            <w:tcW w:w="2610" w:type="dxa"/>
          </w:tcPr>
          <w:p w:rsidR="00C85756" w:rsidRPr="007F1E61" w:rsidRDefault="00C85756" w:rsidP="00C8575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:rsidR="00C85756" w:rsidRPr="006D1DFD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71835" w:rsidRPr="005A7203" w:rsidTr="00102A9B">
        <w:trPr>
          <w:cantSplit/>
        </w:trPr>
        <w:tc>
          <w:tcPr>
            <w:tcW w:w="2610" w:type="dxa"/>
          </w:tcPr>
          <w:p w:rsidR="00571835" w:rsidRPr="005A7203" w:rsidRDefault="00571835" w:rsidP="005718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:rsidR="00571835" w:rsidRPr="007F1E61" w:rsidRDefault="00571835" w:rsidP="005718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:rsidR="00571835" w:rsidRPr="005911CD" w:rsidRDefault="004317CA" w:rsidP="005718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571835" w:rsidRPr="005911CD" w:rsidRDefault="004317CA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571835" w:rsidRPr="005911CD" w:rsidRDefault="004317CA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571835" w:rsidRPr="005A7203" w:rsidRDefault="004317CA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71835" w:rsidRPr="005A7203" w:rsidTr="00102A9B">
        <w:trPr>
          <w:cantSplit/>
        </w:trPr>
        <w:tc>
          <w:tcPr>
            <w:tcW w:w="2610" w:type="dxa"/>
          </w:tcPr>
          <w:p w:rsidR="00571835" w:rsidRPr="005A7203" w:rsidRDefault="00571835" w:rsidP="0057183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71835" w:rsidRPr="005A7203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71835" w:rsidRPr="005A7203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:rsidR="00571835" w:rsidRPr="005911CD" w:rsidRDefault="004317CA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571835" w:rsidRPr="005A7203" w:rsidRDefault="004317CA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F10F1" w:rsidRPr="009B7F00" w:rsidRDefault="006F10F1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F10F1" w:rsidRPr="006D694B" w:rsidRDefault="006F10F1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F10F1" w:rsidRDefault="006F10F1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/>
          <w:i/>
          <w:iCs/>
          <w:sz w:val="30"/>
          <w:szCs w:val="30"/>
        </w:rPr>
        <w:sectPr w:rsidR="006F10F1" w:rsidSect="00B16945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24ED9" w:rsidRPr="00495DE4" w:rsidRDefault="00724ED9" w:rsidP="00A350C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95DE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3A452B" w:rsidRDefault="003A452B" w:rsidP="00E4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</w:p>
    <w:p w:rsidR="00E45177" w:rsidRPr="00E45177" w:rsidRDefault="00E45177" w:rsidP="00E4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E45177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ก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>ารซื้อ จำหน่าย และโอนที่ดิน อาคารและอุปกรณ์ระหว่างงวด</w:t>
      </w:r>
      <w:r w:rsidR="00E63964">
        <w:rPr>
          <w:rFonts w:ascii="Angsana New" w:hAnsi="Angsana New" w:cs="Angsana New" w:hint="cs"/>
          <w:sz w:val="30"/>
          <w:szCs w:val="30"/>
          <w:cs/>
          <w:lang w:eastAsia="x-none"/>
        </w:rPr>
        <w:t>เก้าเดือน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E63964">
        <w:rPr>
          <w:rFonts w:ascii="Angsana New" w:hAnsi="Angsana New" w:cs="Angsana New"/>
          <w:sz w:val="30"/>
          <w:szCs w:val="30"/>
          <w:cs/>
          <w:lang w:val="x-none" w:eastAsia="x-none"/>
        </w:rPr>
        <w:t>30 กันยายน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25</w:t>
      </w:r>
      <w:r w:rsidRPr="00E45177">
        <w:rPr>
          <w:rFonts w:ascii="Angsana New" w:hAnsi="Angsana New" w:cs="Angsana New" w:hint="cs"/>
          <w:sz w:val="30"/>
          <w:szCs w:val="30"/>
          <w:cs/>
          <w:lang w:val="x-none" w:eastAsia="x-none"/>
        </w:rPr>
        <w:t>6</w:t>
      </w:r>
      <w:r>
        <w:rPr>
          <w:rFonts w:ascii="Angsana New" w:hAnsi="Angsana New" w:cs="Angsana New" w:hint="cs"/>
          <w:sz w:val="30"/>
          <w:szCs w:val="30"/>
          <w:cs/>
          <w:lang w:val="x-none" w:eastAsia="x-none"/>
        </w:rPr>
        <w:t>2</w:t>
      </w:r>
      <w:r w:rsidRPr="00E45177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>มีดังนี้</w:t>
      </w:r>
    </w:p>
    <w:p w:rsidR="003A452B" w:rsidRDefault="003A452B" w:rsidP="003A452B">
      <w:pPr>
        <w:pStyle w:val="BodyText2"/>
        <w:spacing w:line="360" w:lineRule="exac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78"/>
        <w:gridCol w:w="1078"/>
        <w:gridCol w:w="270"/>
        <w:gridCol w:w="1171"/>
        <w:gridCol w:w="236"/>
        <w:gridCol w:w="1114"/>
        <w:gridCol w:w="270"/>
        <w:gridCol w:w="1080"/>
      </w:tblGrid>
      <w:tr w:rsidR="003A452B" w:rsidRPr="00E13C1E" w:rsidTr="00B62BCE">
        <w:trPr>
          <w:tblHeader/>
        </w:trPr>
        <w:tc>
          <w:tcPr>
            <w:tcW w:w="2193" w:type="pct"/>
          </w:tcPr>
          <w:p w:rsidR="003A452B" w:rsidRPr="00E13C1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:rsidR="003A452B" w:rsidRPr="00E13C1E" w:rsidRDefault="00C06C14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3A452B" w:rsidRPr="00E13C1E" w:rsidRDefault="00C06C14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52B" w:rsidRPr="00E13C1E" w:rsidTr="00B62BCE">
        <w:trPr>
          <w:trHeight w:val="1109"/>
          <w:tblHeader/>
        </w:trPr>
        <w:tc>
          <w:tcPr>
            <w:tcW w:w="2193" w:type="pct"/>
          </w:tcPr>
          <w:p w:rsidR="003A452B" w:rsidRPr="00E13C1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3A452B" w:rsidRPr="00E13C1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3A452B" w:rsidRPr="00E13C1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A452B" w:rsidRPr="00E13C1E" w:rsidTr="00B62BCE">
        <w:trPr>
          <w:tblHeader/>
        </w:trPr>
        <w:tc>
          <w:tcPr>
            <w:tcW w:w="2193" w:type="pct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:rsidR="003A452B" w:rsidRPr="00E13C1E" w:rsidRDefault="003A452B" w:rsidP="0054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8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43,797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(148)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43,797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(148)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8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30,260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30,260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5,818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(34)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5,818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(34)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298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298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58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15,147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(64)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15,147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(64)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83,784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(76,014)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83,784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sz w:val="30"/>
                <w:szCs w:val="30"/>
              </w:rPr>
              <w:t>(76,014)</w:t>
            </w:r>
          </w:p>
        </w:tc>
      </w:tr>
      <w:tr w:rsidR="004C4F62" w:rsidRPr="00E13C1E" w:rsidTr="00B62BCE">
        <w:trPr>
          <w:tblHeader/>
        </w:trPr>
        <w:tc>
          <w:tcPr>
            <w:tcW w:w="2193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179,104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(76,260)</w:t>
            </w:r>
          </w:p>
        </w:tc>
        <w:tc>
          <w:tcPr>
            <w:tcW w:w="127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179,104</w:t>
            </w:r>
          </w:p>
        </w:tc>
        <w:tc>
          <w:tcPr>
            <w:tcW w:w="145" w:type="pct"/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C4F62" w:rsidRPr="00E13C1E" w:rsidRDefault="004C4F62" w:rsidP="004C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3C1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(76,260)</w:t>
            </w:r>
          </w:p>
        </w:tc>
      </w:tr>
    </w:tbl>
    <w:p w:rsidR="003A452B" w:rsidRPr="00EE2B40" w:rsidRDefault="003A452B" w:rsidP="003A452B">
      <w:pPr>
        <w:pStyle w:val="BodyText2"/>
        <w:spacing w:line="360" w:lineRule="exac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D70F8E" w:rsidRDefault="00F450E3" w:rsidP="00D70F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D51BB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5F009B" w:rsidRPr="009D51BB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883637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:rsidR="002F632B" w:rsidRPr="00D70F8E" w:rsidRDefault="002F632B" w:rsidP="002F6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C4941" w:rsidRPr="00700018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00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CC4941" w:rsidRPr="0023032A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C4941" w:rsidRPr="00700018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0018">
        <w:rPr>
          <w:rFonts w:ascii="Angsana New" w:hAnsi="Angsana New" w:cs="Angsana New"/>
          <w:spacing w:val="-4"/>
          <w:sz w:val="30"/>
          <w:szCs w:val="30"/>
          <w:cs/>
        </w:rPr>
        <w:t>ผู้บริหารเห็นว่า</w:t>
      </w:r>
      <w:r w:rsidR="00517E96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700018">
        <w:rPr>
          <w:rFonts w:ascii="Angsana New" w:hAnsi="Angsana New" w:cs="Angsana New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700018">
        <w:rPr>
          <w:rFonts w:ascii="Angsana New" w:hAnsi="Angsana New" w:cs="Angsana New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700018">
        <w:rPr>
          <w:rFonts w:ascii="Angsana New" w:hAnsi="Angsana New" w:cs="Angsana New"/>
          <w:sz w:val="30"/>
          <w:szCs w:val="30"/>
          <w:cs/>
        </w:rPr>
        <w:t>พิจารณาว่า</w:t>
      </w:r>
      <w:r w:rsidR="00517E9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0018">
        <w:rPr>
          <w:rFonts w:ascii="Angsana New" w:hAnsi="Angsana New" w:cs="Angsana New"/>
          <w:sz w:val="30"/>
          <w:szCs w:val="30"/>
          <w:cs/>
        </w:rPr>
        <w:t>บริษัทมีส่วนงานที่รายงานเพียงส่วนงานเดียว</w:t>
      </w:r>
    </w:p>
    <w:p w:rsidR="003C25B9" w:rsidRPr="0023032A" w:rsidRDefault="003C25B9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396A2A" w:rsidRPr="00700018" w:rsidRDefault="000E6EF8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0001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7000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396A2A" w:rsidRPr="0023032A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:rsidR="001511D0" w:rsidRDefault="00087C94" w:rsidP="00D82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D82635">
        <w:rPr>
          <w:rFonts w:ascii="Angsana New" w:hAnsi="Angsana New" w:cs="Angsana New" w:hint="cs"/>
          <w:spacing w:val="-4"/>
          <w:sz w:val="30"/>
          <w:szCs w:val="30"/>
          <w:cs/>
        </w:rPr>
        <w:t>ในการนำเสนอข้อมูลทางการเงินจำแนกตามเขตภูมิศาสตร์นั้น</w:t>
      </w:r>
      <w:r w:rsidRPr="00D8263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82635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รายได้จะจำแนกโดยใช้สถานที่ตั้งของลูกค้า</w:t>
      </w:r>
    </w:p>
    <w:p w:rsidR="00B23E8C" w:rsidRDefault="00B23E8C" w:rsidP="00E4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:rsidR="00B47A8F" w:rsidRDefault="001B2056" w:rsidP="00B6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23E8C">
        <w:rPr>
          <w:rFonts w:ascii="Angsana New" w:hAnsi="Angsana New" w:cs="Angsana New"/>
          <w:sz w:val="26"/>
          <w:szCs w:val="26"/>
          <w:cs/>
        </w:rPr>
        <w:br w:type="page"/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รายได้</w:t>
      </w:r>
      <w:r w:rsidR="006212E2">
        <w:rPr>
          <w:rFonts w:ascii="Angsana New" w:hAnsi="Angsana New" w:cs="Angsana New" w:hint="cs"/>
          <w:spacing w:val="-2"/>
          <w:sz w:val="30"/>
          <w:szCs w:val="30"/>
          <w:cs/>
        </w:rPr>
        <w:t>จำแนกตาม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>เขตภูมิศาสตร์</w:t>
      </w:r>
      <w:r w:rsidR="006212E2">
        <w:rPr>
          <w:rFonts w:ascii="Angsana New" w:hAnsi="Angsana New" w:cs="Angsana New" w:hint="cs"/>
          <w:spacing w:val="-2"/>
          <w:sz w:val="30"/>
          <w:szCs w:val="30"/>
          <w:cs/>
        </w:rPr>
        <w:t>หลักและจังหวะเวลาในการรับรู้รายได้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>ของกลุ่มบริษัท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สำหรับงวดสามเดือนและ</w:t>
      </w:r>
      <w:r w:rsidR="006212E2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63964"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E63964">
        <w:rPr>
          <w:rFonts w:ascii="Angsana New" w:hAnsi="Angsana New" w:cs="Angsana New" w:hint="cs"/>
          <w:spacing w:val="-2"/>
          <w:sz w:val="30"/>
          <w:szCs w:val="30"/>
          <w:cs/>
        </w:rPr>
        <w:t>30 กันยายน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>25</w:t>
      </w:r>
      <w:r w:rsidR="00E45177" w:rsidRPr="00005754">
        <w:rPr>
          <w:rFonts w:ascii="Angsana New" w:hAnsi="Angsana New" w:cs="Angsana New"/>
          <w:spacing w:val="-2"/>
          <w:sz w:val="30"/>
          <w:szCs w:val="30"/>
        </w:rPr>
        <w:t>6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="00E45177" w:rsidRPr="0000575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และ 2561 มีดังนี้</w:t>
      </w:r>
    </w:p>
    <w:p w:rsidR="003A452B" w:rsidRPr="00514314" w:rsidRDefault="003A452B" w:rsidP="003A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3A452B" w:rsidRPr="00B62BCE" w:rsidTr="00B62BCE">
        <w:tc>
          <w:tcPr>
            <w:tcW w:w="377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62B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62B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:rsidR="003A452B" w:rsidRPr="00B62BCE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62B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62BC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3A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408EC" w:rsidRPr="00B62BCE">
              <w:rPr>
                <w:rFonts w:ascii="Angsana New" w:hAnsi="Angsana New" w:cs="Angsana New"/>
                <w:sz w:val="30"/>
                <w:szCs w:val="30"/>
              </w:rPr>
              <w:t>25,43</w:t>
            </w:r>
            <w:r w:rsidR="00672857" w:rsidRPr="00B62B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762,222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408EC" w:rsidRPr="00B62BCE">
              <w:rPr>
                <w:rFonts w:ascii="Angsana New" w:hAnsi="Angsana New" w:cs="Angsana New"/>
                <w:sz w:val="30"/>
                <w:szCs w:val="30"/>
              </w:rPr>
              <w:t>195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08EC" w:rsidRPr="00B62BCE">
              <w:rPr>
                <w:rFonts w:ascii="Angsana New" w:hAnsi="Angsana New" w:cs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757,614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3A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309,923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474,934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309,923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474,934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C408EC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408EC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1,237,156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</w:t>
            </w:r>
            <w:r w:rsidR="00C408EC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408EC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1,232,548</w:t>
            </w:r>
          </w:p>
        </w:tc>
      </w:tr>
    </w:tbl>
    <w:p w:rsidR="003A452B" w:rsidRPr="00500EAE" w:rsidRDefault="003A452B" w:rsidP="003A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E3375D" w:rsidRPr="00B62BCE" w:rsidTr="00B62BCE">
        <w:tc>
          <w:tcPr>
            <w:tcW w:w="3777" w:type="dxa"/>
          </w:tcPr>
          <w:p w:rsidR="00E3375D" w:rsidRPr="00B62BCE" w:rsidRDefault="00E3375D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403" w:type="dxa"/>
            <w:gridSpan w:val="7"/>
          </w:tcPr>
          <w:p w:rsidR="00E3375D" w:rsidRPr="00B62BCE" w:rsidRDefault="00E3375D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75D" w:rsidRPr="00B62BCE" w:rsidTr="00B62BCE">
        <w:tc>
          <w:tcPr>
            <w:tcW w:w="3777" w:type="dxa"/>
          </w:tcPr>
          <w:p w:rsidR="00E3375D" w:rsidRPr="00B62BCE" w:rsidRDefault="00E3375D" w:rsidP="00150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E3375D" w:rsidRPr="00B62BCE" w:rsidRDefault="00C408EC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1,135,360</w:t>
            </w:r>
          </w:p>
        </w:tc>
        <w:tc>
          <w:tcPr>
            <w:tcW w:w="270" w:type="dxa"/>
          </w:tcPr>
          <w:p w:rsidR="00E3375D" w:rsidRPr="00B62BCE" w:rsidRDefault="00E3375D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375D" w:rsidRPr="00B62BCE" w:rsidRDefault="00E3375D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237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156</w:t>
            </w:r>
          </w:p>
        </w:tc>
        <w:tc>
          <w:tcPr>
            <w:tcW w:w="270" w:type="dxa"/>
          </w:tcPr>
          <w:p w:rsidR="00E3375D" w:rsidRPr="00B62BCE" w:rsidRDefault="00E3375D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E3375D" w:rsidRPr="00B62BCE" w:rsidRDefault="00792069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1,5</w:t>
            </w:r>
            <w:r w:rsidR="00C408EC" w:rsidRPr="00B62BCE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08EC" w:rsidRPr="00B62BCE"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:rsidR="00E3375D" w:rsidRPr="00B62BCE" w:rsidRDefault="00E3375D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3375D" w:rsidRPr="00B62BCE" w:rsidRDefault="00E3375D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1,232,548</w:t>
            </w:r>
          </w:p>
        </w:tc>
      </w:tr>
      <w:tr w:rsidR="00E3375D" w:rsidRPr="00B62BCE" w:rsidTr="00B62BCE">
        <w:tc>
          <w:tcPr>
            <w:tcW w:w="3777" w:type="dxa"/>
          </w:tcPr>
          <w:p w:rsidR="00E3375D" w:rsidRPr="00B62BCE" w:rsidRDefault="00E3375D" w:rsidP="00E3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E3375D" w:rsidRPr="00B62BCE" w:rsidRDefault="00C408EC" w:rsidP="0079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1,135,360</w:t>
            </w:r>
          </w:p>
        </w:tc>
        <w:tc>
          <w:tcPr>
            <w:tcW w:w="270" w:type="dxa"/>
          </w:tcPr>
          <w:p w:rsidR="00E3375D" w:rsidRPr="00B62BCE" w:rsidRDefault="00E3375D" w:rsidP="00E3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375D" w:rsidRPr="00B62BCE" w:rsidRDefault="00E3375D" w:rsidP="00E3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237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156</w:t>
            </w:r>
          </w:p>
        </w:tc>
        <w:tc>
          <w:tcPr>
            <w:tcW w:w="270" w:type="dxa"/>
          </w:tcPr>
          <w:p w:rsidR="00E3375D" w:rsidRPr="00B62BCE" w:rsidRDefault="00E3375D" w:rsidP="00E3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E3375D" w:rsidRPr="00B62BCE" w:rsidRDefault="00792069" w:rsidP="0079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</w:t>
            </w:r>
            <w:r w:rsidR="00C408EC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408EC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:rsidR="00E3375D" w:rsidRPr="00B62BCE" w:rsidRDefault="00E3375D" w:rsidP="00E3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E3375D" w:rsidRPr="00B62BCE" w:rsidRDefault="00E3375D" w:rsidP="00E3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1,232,548</w:t>
            </w:r>
          </w:p>
        </w:tc>
      </w:tr>
    </w:tbl>
    <w:p w:rsidR="00E3375D" w:rsidRPr="00500EAE" w:rsidRDefault="00E3375D" w:rsidP="003A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3A452B" w:rsidRPr="00B62BCE" w:rsidTr="00B62BCE">
        <w:tc>
          <w:tcPr>
            <w:tcW w:w="377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2B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62B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62B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62B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54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:rsidR="003A452B" w:rsidRPr="00B62BCE" w:rsidRDefault="003A452B" w:rsidP="005449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62B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62BC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3A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9752E7" w:rsidRPr="00B62BCE">
              <w:rPr>
                <w:rFonts w:ascii="Angsana New" w:hAnsi="Angsana New" w:cs="Angsana New"/>
                <w:sz w:val="30"/>
                <w:szCs w:val="30"/>
              </w:rPr>
              <w:t>917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752E7" w:rsidRPr="00B62BCE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2,602,091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B62BCE" w:rsidRDefault="00B72CA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8B0B79" w:rsidRPr="00B62BCE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0B79" w:rsidRPr="00B62BCE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2,412,635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3A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1,182,540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1,289,608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A452B" w:rsidRPr="00B62BCE" w:rsidRDefault="00B72CA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1,182,540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1,289,608</w:t>
            </w:r>
          </w:p>
        </w:tc>
      </w:tr>
      <w:tr w:rsidR="003A452B" w:rsidRPr="00B62BCE" w:rsidTr="00B62BCE">
        <w:tc>
          <w:tcPr>
            <w:tcW w:w="3777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79206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9752E7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099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752E7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3,891,699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B72CA9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8B0B79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B0B79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3A452B" w:rsidRPr="00B62BCE" w:rsidRDefault="003A452B" w:rsidP="003A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3A452B" w:rsidRPr="00B62BCE" w:rsidRDefault="003A452B" w:rsidP="003A45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3,702,243</w:t>
            </w:r>
          </w:p>
        </w:tc>
      </w:tr>
    </w:tbl>
    <w:p w:rsidR="003A452B" w:rsidRPr="00500EAE" w:rsidRDefault="003A452B" w:rsidP="00B47A8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20"/>
          <w:szCs w:val="20"/>
          <w:lang w:val="en-US" w:eastAsia="en-US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6"/>
        <w:gridCol w:w="1173"/>
        <w:gridCol w:w="270"/>
        <w:gridCol w:w="1170"/>
        <w:gridCol w:w="270"/>
        <w:gridCol w:w="1123"/>
        <w:gridCol w:w="270"/>
        <w:gridCol w:w="1127"/>
      </w:tblGrid>
      <w:tr w:rsidR="001A6030" w:rsidRPr="00B62BCE" w:rsidTr="00B62BCE">
        <w:tc>
          <w:tcPr>
            <w:tcW w:w="3786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403" w:type="dxa"/>
            <w:gridSpan w:val="7"/>
          </w:tcPr>
          <w:p w:rsidR="001A6030" w:rsidRPr="00B62BCE" w:rsidRDefault="001A6030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6030" w:rsidRPr="00B62BCE" w:rsidTr="00B62BCE">
        <w:tc>
          <w:tcPr>
            <w:tcW w:w="3786" w:type="dxa"/>
          </w:tcPr>
          <w:p w:rsidR="001A6030" w:rsidRPr="00B62BCE" w:rsidRDefault="001A6030" w:rsidP="00150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62BCE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1A6030" w:rsidRPr="00B62BCE" w:rsidRDefault="00B72CA9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9752E7" w:rsidRPr="00B62BCE">
              <w:rPr>
                <w:rFonts w:ascii="Angsana New" w:hAnsi="Angsana New" w:cs="Angsana New"/>
                <w:sz w:val="30"/>
                <w:szCs w:val="30"/>
              </w:rPr>
              <w:t>099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752E7" w:rsidRPr="00B62BCE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030" w:rsidRPr="00B62BCE" w:rsidRDefault="001A6030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891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sz w:val="30"/>
                <w:szCs w:val="30"/>
                <w:cs/>
              </w:rPr>
              <w:t>699</w:t>
            </w:r>
          </w:p>
        </w:tc>
        <w:tc>
          <w:tcPr>
            <w:tcW w:w="270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1A6030" w:rsidRPr="00B62BCE" w:rsidRDefault="00B72CA9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4,47</w:t>
            </w:r>
            <w:r w:rsidR="00FD7C8B" w:rsidRPr="00B62BC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62B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D7C8B" w:rsidRPr="00B62BCE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1A6030" w:rsidRPr="00B62BCE" w:rsidRDefault="001A6030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sz w:val="30"/>
                <w:szCs w:val="30"/>
              </w:rPr>
              <w:t>3,702,243</w:t>
            </w:r>
          </w:p>
        </w:tc>
      </w:tr>
      <w:tr w:rsidR="001A6030" w:rsidRPr="00B62BCE" w:rsidTr="00B62BCE">
        <w:tc>
          <w:tcPr>
            <w:tcW w:w="3786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2B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1A6030" w:rsidRPr="00B62BCE" w:rsidRDefault="00B72CA9" w:rsidP="00B7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9752E7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099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752E7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891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699</w:t>
            </w:r>
          </w:p>
        </w:tc>
        <w:tc>
          <w:tcPr>
            <w:tcW w:w="270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1A6030" w:rsidRPr="00B62BCE" w:rsidRDefault="00B72CA9" w:rsidP="00B7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</w:t>
            </w:r>
            <w:r w:rsidR="00FD7C8B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7C8B"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1A6030" w:rsidRPr="00B62BCE" w:rsidRDefault="001A6030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3,702,243</w:t>
            </w:r>
          </w:p>
        </w:tc>
      </w:tr>
    </w:tbl>
    <w:p w:rsidR="001B2056" w:rsidRPr="00B62BCE" w:rsidRDefault="001B2056" w:rsidP="00B47A8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</w:p>
    <w:p w:rsidR="003C726B" w:rsidRPr="00B47A8F" w:rsidRDefault="003C726B" w:rsidP="00B62BC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6"/>
          <w:szCs w:val="26"/>
          <w:lang w:val="en-US" w:eastAsia="en-US"/>
        </w:rPr>
      </w:pPr>
      <w:r w:rsidRPr="003C72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3A452B" w:rsidRPr="00514314" w:rsidRDefault="003A452B" w:rsidP="003C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x-none"/>
        </w:rPr>
      </w:pPr>
    </w:p>
    <w:p w:rsidR="003C726B" w:rsidRDefault="003C726B" w:rsidP="003C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5754"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 w:rsidRPr="00005754">
        <w:rPr>
          <w:rFonts w:ascii="Angsana New" w:hAnsi="Angsana New" w:cs="Angsana New" w:hint="cs"/>
          <w:sz w:val="30"/>
          <w:szCs w:val="30"/>
          <w:cs/>
        </w:rPr>
        <w:t>บริษัทมีรายได้จากลูกค้ารายหนึ่งของกลุ่มบริษัทและบริษัทสำหรับงวดสามเดือนและ</w:t>
      </w:r>
      <w:r w:rsidR="00E63964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005754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C37FD9" w:rsidRPr="00005754">
        <w:rPr>
          <w:rFonts w:ascii="Angsana New" w:hAnsi="Angsana New" w:cs="Angsana New"/>
          <w:sz w:val="30"/>
          <w:szCs w:val="30"/>
        </w:rPr>
        <w:br/>
      </w:r>
      <w:r w:rsidR="00E63964">
        <w:rPr>
          <w:rFonts w:ascii="Angsana New" w:hAnsi="Angsana New" w:cs="Angsana New" w:hint="cs"/>
          <w:spacing w:val="-2"/>
          <w:sz w:val="30"/>
          <w:szCs w:val="30"/>
          <w:cs/>
        </w:rPr>
        <w:t>30 กันยายน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F0D39">
        <w:rPr>
          <w:rFonts w:ascii="Angsana New" w:hAnsi="Angsana New" w:cs="Angsana New"/>
          <w:spacing w:val="-2"/>
          <w:sz w:val="30"/>
          <w:szCs w:val="30"/>
        </w:rPr>
        <w:t>256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เป็นจำนวนเงินประมาณ</w:t>
      </w:r>
      <w:r w:rsidR="002232D0"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F0298">
        <w:rPr>
          <w:rFonts w:ascii="Angsana New" w:hAnsi="Angsana New" w:cs="Angsana New"/>
          <w:spacing w:val="-2"/>
          <w:sz w:val="30"/>
          <w:szCs w:val="30"/>
        </w:rPr>
        <w:t>80</w:t>
      </w:r>
      <w:r w:rsidR="00D85FA2">
        <w:rPr>
          <w:rFonts w:ascii="Angsana New" w:hAnsi="Angsana New" w:cs="Angsana New"/>
          <w:spacing w:val="-2"/>
          <w:sz w:val="30"/>
          <w:szCs w:val="30"/>
        </w:rPr>
        <w:t>6.1</w:t>
      </w:r>
      <w:r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29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="00CB0E54" w:rsidRPr="007F0298">
        <w:rPr>
          <w:rFonts w:ascii="Angsana New" w:hAnsi="Angsana New" w:cs="Angsana New"/>
          <w:spacing w:val="-2"/>
          <w:sz w:val="30"/>
          <w:szCs w:val="30"/>
        </w:rPr>
        <w:t xml:space="preserve"> 2,</w:t>
      </w:r>
      <w:r w:rsidR="007F0298" w:rsidRPr="007F0298">
        <w:rPr>
          <w:rFonts w:ascii="Angsana New" w:hAnsi="Angsana New" w:cs="Angsana New"/>
          <w:spacing w:val="-2"/>
          <w:sz w:val="30"/>
          <w:szCs w:val="30"/>
        </w:rPr>
        <w:t>8</w:t>
      </w:r>
      <w:r w:rsidR="00D85FA2">
        <w:rPr>
          <w:rFonts w:ascii="Angsana New" w:hAnsi="Angsana New" w:cs="Angsana New"/>
          <w:spacing w:val="-2"/>
          <w:sz w:val="30"/>
          <w:szCs w:val="30"/>
        </w:rPr>
        <w:t>17.2</w:t>
      </w:r>
      <w:r w:rsidRPr="007F029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29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ตามลำดับ สำหรับงบการเงินรวม</w:t>
      </w:r>
      <w:r w:rsidRPr="007F029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298">
        <w:rPr>
          <w:rFonts w:ascii="Angsana New" w:hAnsi="Angsana New" w:cs="Angsana New" w:hint="cs"/>
          <w:sz w:val="30"/>
          <w:szCs w:val="30"/>
          <w:cs/>
        </w:rPr>
        <w:t>และเป็นจำนวนเงินประมาณ</w:t>
      </w:r>
      <w:r w:rsidR="00CB0E54" w:rsidRPr="007F0298">
        <w:rPr>
          <w:rFonts w:ascii="Angsana New" w:hAnsi="Angsana New" w:cs="Angsana New"/>
          <w:sz w:val="30"/>
          <w:szCs w:val="30"/>
        </w:rPr>
        <w:t xml:space="preserve"> </w:t>
      </w:r>
      <w:r w:rsidR="007F0298" w:rsidRPr="007F0298">
        <w:rPr>
          <w:rFonts w:ascii="Angsana New" w:hAnsi="Angsana New" w:cs="Angsana New"/>
          <w:sz w:val="30"/>
          <w:szCs w:val="30"/>
        </w:rPr>
        <w:t>80</w:t>
      </w:r>
      <w:r w:rsidR="00D85FA2">
        <w:rPr>
          <w:rFonts w:ascii="Angsana New" w:hAnsi="Angsana New" w:cs="Angsana New"/>
          <w:sz w:val="30"/>
          <w:szCs w:val="30"/>
        </w:rPr>
        <w:t>6</w:t>
      </w:r>
      <w:r w:rsidR="007F0298" w:rsidRPr="007F0298">
        <w:rPr>
          <w:rFonts w:ascii="Angsana New" w:hAnsi="Angsana New" w:cs="Angsana New"/>
          <w:sz w:val="30"/>
          <w:szCs w:val="30"/>
        </w:rPr>
        <w:t>.</w:t>
      </w:r>
      <w:r w:rsidR="00D85FA2">
        <w:rPr>
          <w:rFonts w:ascii="Angsana New" w:hAnsi="Angsana New" w:cs="Angsana New"/>
          <w:sz w:val="30"/>
          <w:szCs w:val="30"/>
        </w:rPr>
        <w:t>2</w:t>
      </w:r>
      <w:r w:rsidRPr="007F0298">
        <w:rPr>
          <w:rFonts w:ascii="Angsana New" w:hAnsi="Angsana New" w:cs="Angsana New"/>
          <w:sz w:val="30"/>
          <w:szCs w:val="30"/>
        </w:rPr>
        <w:t xml:space="preserve"> </w:t>
      </w:r>
      <w:r w:rsidRPr="007F0298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CB0E54" w:rsidRPr="007F0298">
        <w:rPr>
          <w:rFonts w:ascii="Angsana New" w:hAnsi="Angsana New" w:cs="Angsana New"/>
          <w:sz w:val="30"/>
          <w:szCs w:val="30"/>
        </w:rPr>
        <w:t xml:space="preserve"> 2,</w:t>
      </w:r>
      <w:r w:rsidR="007F0298" w:rsidRPr="007F0298">
        <w:rPr>
          <w:rFonts w:ascii="Angsana New" w:hAnsi="Angsana New" w:cs="Angsana New"/>
          <w:sz w:val="30"/>
          <w:szCs w:val="30"/>
        </w:rPr>
        <w:t>8</w:t>
      </w:r>
      <w:r w:rsidR="00D85FA2">
        <w:rPr>
          <w:rFonts w:ascii="Angsana New" w:hAnsi="Angsana New" w:cs="Angsana New"/>
          <w:sz w:val="30"/>
          <w:szCs w:val="30"/>
        </w:rPr>
        <w:t>18.1</w:t>
      </w:r>
      <w:r w:rsidRPr="007F0298">
        <w:rPr>
          <w:rFonts w:ascii="Angsana New" w:hAnsi="Angsana New" w:cs="Angsana New"/>
          <w:sz w:val="30"/>
          <w:szCs w:val="30"/>
        </w:rPr>
        <w:t xml:space="preserve"> </w:t>
      </w:r>
      <w:r w:rsidRPr="007F029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05754">
        <w:rPr>
          <w:rFonts w:ascii="Angsana New" w:hAnsi="Angsana New" w:cs="Angsana New" w:hint="cs"/>
          <w:sz w:val="30"/>
          <w:szCs w:val="30"/>
          <w:cs/>
        </w:rPr>
        <w:t xml:space="preserve">บาท ตามลำดับ สำหรับงบการเงินเฉพาะกิจการ </w:t>
      </w:r>
      <w:r w:rsidRPr="00005754">
        <w:rPr>
          <w:rFonts w:ascii="Angsana New" w:hAnsi="Angsana New" w:cs="Angsana New"/>
          <w:i/>
          <w:iCs/>
          <w:sz w:val="30"/>
          <w:szCs w:val="30"/>
        </w:rPr>
        <w:t>(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สำหรับงวดสามเดือนและ</w:t>
      </w:r>
      <w:r w:rsidR="00E63964">
        <w:rPr>
          <w:rFonts w:ascii="Angsana New" w:hAnsi="Angsana New" w:cs="Angsana New" w:hint="cs"/>
          <w:i/>
          <w:iCs/>
          <w:sz w:val="30"/>
          <w:szCs w:val="30"/>
          <w:cs/>
        </w:rPr>
        <w:t>เก้าเดือน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สิ้นสุดวันที่ </w:t>
      </w:r>
      <w:r w:rsidR="00E63964">
        <w:rPr>
          <w:rFonts w:ascii="Angsana New" w:hAnsi="Angsana New" w:cs="Angsana New" w:hint="cs"/>
          <w:i/>
          <w:iCs/>
          <w:sz w:val="30"/>
          <w:szCs w:val="30"/>
          <w:cs/>
        </w:rPr>
        <w:t>30 กันยายน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05754">
        <w:rPr>
          <w:rFonts w:ascii="Angsana New" w:hAnsi="Angsana New" w:cs="Angsana New"/>
          <w:i/>
          <w:iCs/>
          <w:sz w:val="30"/>
          <w:szCs w:val="30"/>
        </w:rPr>
        <w:t>256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1 เป็นจำนวนเงินประมาณ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476F5">
        <w:rPr>
          <w:rFonts w:ascii="Angsana New" w:hAnsi="Angsana New" w:cs="Angsana New"/>
          <w:i/>
          <w:iCs/>
          <w:sz w:val="30"/>
          <w:szCs w:val="30"/>
        </w:rPr>
        <w:t>699.6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F476F5">
        <w:rPr>
          <w:rFonts w:ascii="Angsana New" w:hAnsi="Angsana New" w:cs="Angsana New"/>
          <w:i/>
          <w:iCs/>
          <w:sz w:val="30"/>
          <w:szCs w:val="30"/>
        </w:rPr>
        <w:t>2,406.9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 สำหรับงบการเงินรวม</w:t>
      </w:r>
      <w:r w:rsidR="007F0D3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และเป็นจำนวนเงินประมาณ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476F5">
        <w:rPr>
          <w:rFonts w:ascii="Angsana New" w:hAnsi="Angsana New" w:cs="Angsana New"/>
          <w:i/>
          <w:iCs/>
          <w:sz w:val="30"/>
          <w:szCs w:val="30"/>
        </w:rPr>
        <w:t>688.2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F476F5">
        <w:rPr>
          <w:rFonts w:ascii="Angsana New" w:hAnsi="Angsana New" w:cs="Angsana New"/>
          <w:i/>
          <w:iCs/>
          <w:sz w:val="30"/>
          <w:szCs w:val="30"/>
        </w:rPr>
        <w:t>2,201.8</w:t>
      </w:r>
      <w:r w:rsidR="007F0D39">
        <w:rPr>
          <w:rFonts w:ascii="Angsana New" w:hAnsi="Angsana New" w:cs="Angsana New"/>
          <w:i/>
          <w:iCs/>
          <w:sz w:val="30"/>
          <w:szCs w:val="30"/>
        </w:rPr>
        <w:br/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0D3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7F0D3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 w:rsidRPr="00005754">
        <w:rPr>
          <w:rFonts w:ascii="Angsana New" w:hAnsi="Angsana New" w:cs="Angsana New"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จากรายได้รวมของกลุ่มบริษัทและบริษัท</w:t>
      </w:r>
    </w:p>
    <w:p w:rsidR="00A2383E" w:rsidRPr="00EB4453" w:rsidRDefault="00A2383E" w:rsidP="003A452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445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2C2BC5" w:rsidRPr="001B2056" w:rsidRDefault="002C2BC5" w:rsidP="002C2BC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</w:rPr>
      </w:pPr>
    </w:p>
    <w:p w:rsidR="00C37FD9" w:rsidRDefault="00C37FD9" w:rsidP="00C37FD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B4453">
        <w:rPr>
          <w:rFonts w:ascii="Angsana New" w:hAnsi="Angsana New" w:hint="cs"/>
          <w:sz w:val="30"/>
          <w:szCs w:val="30"/>
          <w:cs/>
        </w:rPr>
        <w:t>การรับรู้ภาษี</w:t>
      </w:r>
      <w:r>
        <w:rPr>
          <w:rFonts w:ascii="Angsana New" w:hAnsi="Angsana New" w:hint="cs"/>
          <w:sz w:val="30"/>
          <w:szCs w:val="30"/>
          <w:cs/>
        </w:rPr>
        <w:t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  <w:cs/>
        </w:rPr>
        <w:br/>
      </w:r>
      <w:r w:rsidRPr="0007090D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hint="cs"/>
          <w:sz w:val="30"/>
          <w:szCs w:val="30"/>
          <w:cs/>
          <w:lang w:val="en-US"/>
        </w:rPr>
        <w:t>เงินได้</w:t>
      </w:r>
      <w:r w:rsidRPr="0007090D">
        <w:rPr>
          <w:rFonts w:ascii="Angsana New" w:hAnsi="Angsana New" w:hint="cs"/>
          <w:sz w:val="30"/>
          <w:szCs w:val="30"/>
          <w:cs/>
        </w:rPr>
        <w:t>ของงวดระหว่างกาล อัตราภาษีเงินได้</w:t>
      </w:r>
      <w:r w:rsidRPr="0007090D">
        <w:rPr>
          <w:rFonts w:ascii="Angsana New" w:hAnsi="Angsana New"/>
          <w:sz w:val="30"/>
          <w:szCs w:val="30"/>
          <w:lang w:val="en-US"/>
        </w:rPr>
        <w:br/>
      </w:r>
      <w:r w:rsidRPr="00C133BB">
        <w:rPr>
          <w:rFonts w:ascii="Angsana New" w:hAnsi="Angsana New" w:hint="cs"/>
          <w:sz w:val="30"/>
          <w:szCs w:val="30"/>
          <w:cs/>
        </w:rPr>
        <w:t>ที่แท้จริงของ</w:t>
      </w:r>
      <w:r w:rsidRPr="00C133B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133BB">
        <w:rPr>
          <w:rFonts w:ascii="Angsana New" w:hAnsi="Angsana New" w:hint="cs"/>
          <w:sz w:val="30"/>
          <w:szCs w:val="30"/>
          <w:cs/>
        </w:rPr>
        <w:t>บริษัท</w:t>
      </w:r>
      <w:r w:rsidRPr="00C133BB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133BB">
        <w:rPr>
          <w:rFonts w:ascii="Angsana New" w:hAnsi="Angsana New" w:hint="cs"/>
          <w:sz w:val="30"/>
          <w:szCs w:val="30"/>
          <w:cs/>
        </w:rPr>
        <w:t>ในการดำเนินงานต่อเนื่อง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Pr="0007090D">
        <w:rPr>
          <w:rFonts w:ascii="Angsana New" w:hAnsi="Angsana New" w:hint="cs"/>
          <w:sz w:val="30"/>
          <w:szCs w:val="30"/>
          <w:cs/>
        </w:rPr>
        <w:t>สามเดือน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E63964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Pr="000709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E63964">
        <w:rPr>
          <w:rFonts w:ascii="Angsana New" w:hAnsi="Angsana New" w:hint="cs"/>
          <w:sz w:val="30"/>
          <w:szCs w:val="30"/>
          <w:cs/>
        </w:rPr>
        <w:t>30 กันยายน</w:t>
      </w:r>
      <w:r w:rsidRPr="00C91FA8">
        <w:rPr>
          <w:rFonts w:ascii="Angsana New" w:hAnsi="Angsana New" w:hint="cs"/>
          <w:sz w:val="30"/>
          <w:szCs w:val="30"/>
          <w:cs/>
        </w:rPr>
        <w:t xml:space="preserve"> </w:t>
      </w:r>
      <w:r w:rsidRPr="00C91FA8">
        <w:rPr>
          <w:rFonts w:ascii="Angsana New" w:hAnsi="Angsana New"/>
          <w:sz w:val="30"/>
          <w:szCs w:val="30"/>
        </w:rPr>
        <w:t>25</w:t>
      </w:r>
      <w:r w:rsidRPr="00C91FA8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 มียอด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ติดลบร้อยละ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="00397748" w:rsidRPr="00556E14">
        <w:rPr>
          <w:rFonts w:ascii="Angsana New" w:hAnsi="Angsana New"/>
          <w:sz w:val="30"/>
          <w:szCs w:val="30"/>
          <w:lang w:val="en-US"/>
        </w:rPr>
        <w:t>3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และติดลบร้อยละ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="00556E14" w:rsidRPr="00556E14">
        <w:rPr>
          <w:rFonts w:ascii="Angsana New" w:hAnsi="Angsana New"/>
          <w:sz w:val="30"/>
          <w:szCs w:val="30"/>
          <w:lang w:val="en-US"/>
        </w:rPr>
        <w:t>6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สำหรับงบการเงินรวม </w:t>
      </w:r>
      <w:r w:rsidRPr="00556E14">
        <w:rPr>
          <w:rFonts w:ascii="Angsana New" w:hAnsi="Angsana New" w:hint="cs"/>
          <w:sz w:val="30"/>
          <w:szCs w:val="30"/>
          <w:cs/>
        </w:rPr>
        <w:t>และมียอดติดลบ</w:t>
      </w:r>
      <w:r w:rsidRPr="00556E14">
        <w:rPr>
          <w:rFonts w:ascii="Angsana New" w:hAnsi="Angsana New"/>
          <w:sz w:val="30"/>
          <w:szCs w:val="30"/>
        </w:rPr>
        <w:br/>
      </w:r>
      <w:r w:rsidRPr="00556E14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E6F0A" w:rsidRPr="00556E14">
        <w:rPr>
          <w:rFonts w:ascii="Angsana New" w:hAnsi="Angsana New"/>
          <w:sz w:val="30"/>
          <w:szCs w:val="30"/>
          <w:lang w:val="en-US"/>
        </w:rPr>
        <w:t>1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 xml:space="preserve">และติดลบร้อยละ </w:t>
      </w:r>
      <w:r w:rsidR="00556E14" w:rsidRPr="00556E14">
        <w:rPr>
          <w:rFonts w:ascii="Angsana New" w:hAnsi="Angsana New"/>
          <w:sz w:val="30"/>
          <w:szCs w:val="30"/>
          <w:lang w:val="en-US"/>
        </w:rPr>
        <w:t>5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สำหรับงวด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สามเดือน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 w:rsidR="00E63964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เก้าเดือน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="00E63964">
        <w:rPr>
          <w:rFonts w:ascii="Angsana New" w:hAnsi="Angsana New" w:hint="cs"/>
          <w:i/>
          <w:iCs/>
          <w:sz w:val="30"/>
          <w:szCs w:val="30"/>
          <w:cs/>
        </w:rPr>
        <w:t>30 กันยายน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91FA8">
        <w:rPr>
          <w:rFonts w:ascii="Angsana New" w:hAnsi="Angsana New"/>
          <w:i/>
          <w:iCs/>
          <w:sz w:val="30"/>
          <w:szCs w:val="30"/>
        </w:rPr>
        <w:t>25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>6</w:t>
      </w:r>
      <w:r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มียอดติดลบร้อยละ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476F5">
        <w:rPr>
          <w:rFonts w:ascii="Angsana New" w:hAnsi="Angsana New"/>
          <w:i/>
          <w:iCs/>
          <w:sz w:val="30"/>
          <w:szCs w:val="30"/>
          <w:lang w:val="en-US"/>
        </w:rPr>
        <w:t>294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 w:rsidR="00F476F5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มียอด</w:t>
      </w:r>
      <w:r w:rsidR="00090AEC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ติดลบ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ร้อยละ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F476F5">
        <w:rPr>
          <w:rFonts w:ascii="Angsana New" w:hAnsi="Angsana New"/>
          <w:i/>
          <w:iCs/>
          <w:sz w:val="30"/>
          <w:szCs w:val="30"/>
          <w:lang w:val="en-US"/>
        </w:rPr>
        <w:t>55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สำหรับงบการเงินรวม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และมียอดติดลบร้อยละ </w:t>
      </w:r>
      <w:r w:rsidR="00F476F5">
        <w:rPr>
          <w:rFonts w:ascii="Angsana New" w:hAnsi="Angsana New"/>
          <w:i/>
          <w:iCs/>
          <w:sz w:val="30"/>
          <w:szCs w:val="30"/>
          <w:lang w:val="en-US"/>
        </w:rPr>
        <w:t>310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 w:rsidR="003D39C2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มียอด</w:t>
      </w:r>
      <w:r w:rsidR="00090AEC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ติดลบ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3D39C2">
        <w:rPr>
          <w:rFonts w:ascii="Angsana New" w:hAnsi="Angsana New"/>
          <w:i/>
          <w:iCs/>
          <w:sz w:val="30"/>
          <w:szCs w:val="30"/>
          <w:lang w:val="en-US"/>
        </w:rPr>
        <w:t>84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ตามลำดับ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 w:rsidRPr="00C91FA8">
        <w:rPr>
          <w:rFonts w:ascii="Angsana New" w:hAnsi="Angsana New" w:hint="cs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</w:t>
      </w:r>
      <w:r w:rsidRPr="00B3059A">
        <w:rPr>
          <w:rFonts w:ascii="Angsana New" w:hAnsi="Angsana New" w:hint="cs"/>
          <w:sz w:val="30"/>
          <w:szCs w:val="30"/>
          <w:cs/>
        </w:rPr>
        <w:t>ของ</w:t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รายได้และค่าใช้จ่ายทางบัญชีและทางภาษี ซึ่งกลุ่มบริษัท</w:t>
      </w:r>
      <w:r w:rsidRPr="00590644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และบริษัท</w:t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มีกำไรสุทธิในจำนวนที่เป็นสาระสำคัญซึ่งเกิดจาก</w:t>
      </w:r>
      <w:r w:rsidRPr="00B3059A">
        <w:rPr>
          <w:rFonts w:ascii="Angsana New" w:hAnsi="Angsana New" w:hint="cs"/>
          <w:sz w:val="30"/>
          <w:szCs w:val="30"/>
          <w:cs/>
        </w:rPr>
        <w:t>ธุรกรรมที่ได้รับการส่งเสริมการลงทุน โดยกำไรสุทธิจากธุรกรรมดังกล่าวไม่ต้องเสียภาษี</w:t>
      </w:r>
    </w:p>
    <w:p w:rsidR="003A452B" w:rsidRPr="001B2056" w:rsidRDefault="003A452B" w:rsidP="00E10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:rsidR="008443B9" w:rsidRPr="00A17004" w:rsidRDefault="008443B9" w:rsidP="001615A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A17004">
        <w:rPr>
          <w:rFonts w:ascii="Angsana New" w:hAnsi="Angsana New" w:cs="Angsana New" w:hint="cs"/>
          <w:b/>
          <w:bCs/>
          <w:sz w:val="30"/>
          <w:szCs w:val="30"/>
          <w:cs/>
        </w:rPr>
        <w:t>กำไร</w:t>
      </w:r>
      <w:r w:rsidR="006B2A3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B2A3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(ขาดทุน) </w:t>
      </w:r>
      <w:r w:rsidRPr="00A17004">
        <w:rPr>
          <w:rFonts w:ascii="Angsana New" w:hAnsi="Angsana New" w:cs="Angsana New" w:hint="cs"/>
          <w:b/>
          <w:bCs/>
          <w:sz w:val="30"/>
          <w:szCs w:val="30"/>
          <w:cs/>
        </w:rPr>
        <w:t>ต่อหุ้น</w:t>
      </w:r>
      <w:r w:rsidR="00176837" w:rsidRPr="00A17004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:rsidR="00DD28AB" w:rsidRPr="001B2056" w:rsidRDefault="00DD28A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2"/>
          <w:szCs w:val="22"/>
          <w:lang w:val="th-TH"/>
        </w:rPr>
      </w:pPr>
    </w:p>
    <w:p w:rsidR="00DD28AB" w:rsidRPr="00DD28AB" w:rsidRDefault="00DD28A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กำไร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(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ขาดทุน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)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ต่อหุ้นขั้นพื้นฐานสำหรับงวดสามเดือน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และ</w:t>
      </w:r>
      <w:r w:rsidR="00E63964">
        <w:rPr>
          <w:rFonts w:ascii="Angsana New" w:hAnsi="Angsana New" w:cs="Angsana New" w:hint="cs"/>
          <w:spacing w:val="-1"/>
          <w:sz w:val="30"/>
          <w:szCs w:val="30"/>
          <w:cs/>
        </w:rPr>
        <w:t>เก้าเดือน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 xml:space="preserve">สิ้นสุดวันที่ </w:t>
      </w:r>
      <w:r w:rsidR="00E63964">
        <w:rPr>
          <w:rFonts w:ascii="Angsana New" w:hAnsi="Angsana New" w:cs="Angsana New"/>
          <w:spacing w:val="-1"/>
          <w:sz w:val="30"/>
          <w:szCs w:val="30"/>
          <w:cs/>
        </w:rPr>
        <w:t>30 กันยายน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 xml:space="preserve"> 25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6</w:t>
      </w:r>
      <w:r>
        <w:rPr>
          <w:rFonts w:ascii="Angsana New" w:hAnsi="Angsana New" w:cs="Angsana New"/>
          <w:spacing w:val="-1"/>
          <w:sz w:val="30"/>
          <w:szCs w:val="30"/>
        </w:rPr>
        <w:t>2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และ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256</w:t>
      </w:r>
      <w:r>
        <w:rPr>
          <w:rFonts w:ascii="Angsana New" w:hAnsi="Angsana New" w:cs="Angsana New"/>
          <w:spacing w:val="-1"/>
          <w:sz w:val="30"/>
          <w:szCs w:val="30"/>
        </w:rPr>
        <w:t>1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คำนวณจากกำไร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(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ขาดทุน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)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สำหรับงวด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</w:t>
      </w:r>
      <w:r w:rsidRPr="00DD28AB">
        <w:rPr>
          <w:rFonts w:ascii="Angsana New" w:hAnsi="Angsana New" w:cs="Angsana New"/>
          <w:sz w:val="30"/>
          <w:szCs w:val="30"/>
          <w:cs/>
        </w:rPr>
        <w:t>การคำนวณดังนี้</w:t>
      </w:r>
    </w:p>
    <w:p w:rsidR="00DD28AB" w:rsidRPr="001B2056" w:rsidRDefault="00DD28A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x-none" w:eastAsia="x-none"/>
        </w:rPr>
      </w:pPr>
    </w:p>
    <w:p w:rsidR="00DD28AB" w:rsidRPr="00DD28AB" w:rsidRDefault="00DD28AB" w:rsidP="00DD28AB">
      <w:pPr>
        <w:spacing w:line="240" w:lineRule="auto"/>
        <w:rPr>
          <w:sz w:val="2"/>
          <w:szCs w:val="2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5"/>
        <w:gridCol w:w="1170"/>
        <w:gridCol w:w="270"/>
        <w:gridCol w:w="1170"/>
        <w:gridCol w:w="270"/>
        <w:gridCol w:w="1123"/>
        <w:gridCol w:w="270"/>
        <w:gridCol w:w="1127"/>
      </w:tblGrid>
      <w:tr w:rsidR="00DD28AB" w:rsidRPr="00DD28AB" w:rsidTr="001604C7">
        <w:tc>
          <w:tcPr>
            <w:tcW w:w="3915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8AB" w:rsidRPr="00DD28AB" w:rsidTr="001604C7">
        <w:tc>
          <w:tcPr>
            <w:tcW w:w="3915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39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39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D28AB" w:rsidRPr="00DD28AB" w:rsidTr="001604C7">
        <w:tc>
          <w:tcPr>
            <w:tcW w:w="3915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D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D28AB" w:rsidRPr="00DD28AB" w:rsidTr="001604C7">
        <w:tc>
          <w:tcPr>
            <w:tcW w:w="3915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</w:t>
            </w:r>
            <w:r w:rsidR="00713964"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ของผู้ถือหุ้นสามัญ</w:t>
            </w:r>
          </w:p>
        </w:tc>
        <w:tc>
          <w:tcPr>
            <w:tcW w:w="1170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3BD" w:rsidRPr="00DD28AB" w:rsidTr="001604C7">
        <w:tc>
          <w:tcPr>
            <w:tcW w:w="3915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E33BD" w:rsidRPr="00B01537" w:rsidRDefault="00B01537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D10D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4642E"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10D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="00A72C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E33BD" w:rsidRPr="00B01537" w:rsidRDefault="003D39C2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23,706</w:t>
            </w: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E33BD" w:rsidRPr="00B01537" w:rsidRDefault="00D10D46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</w:t>
            </w:r>
            <w:r w:rsidR="00BB2195"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 w:rsidR="00E13C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1E33BD" w:rsidRPr="00DD28AB" w:rsidRDefault="003D39C2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23,394</w:t>
            </w:r>
          </w:p>
        </w:tc>
      </w:tr>
      <w:tr w:rsidR="00B23E8C" w:rsidRPr="00DD28AB" w:rsidTr="001604C7">
        <w:tc>
          <w:tcPr>
            <w:tcW w:w="3915" w:type="dxa"/>
          </w:tcPr>
          <w:p w:rsidR="00B23E8C" w:rsidRPr="00DD28AB" w:rsidRDefault="00B23E8C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23E8C" w:rsidRPr="00B01537" w:rsidRDefault="00B23E8C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E8C" w:rsidRPr="00B01537" w:rsidRDefault="00B23E8C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E8C" w:rsidRPr="00B01537" w:rsidRDefault="00B23E8C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E8C" w:rsidRPr="00B01537" w:rsidRDefault="00B23E8C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B23E8C" w:rsidRPr="00B01537" w:rsidRDefault="00B23E8C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E8C" w:rsidRPr="00DD28AB" w:rsidRDefault="00B23E8C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B23E8C" w:rsidRDefault="00B23E8C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33BD" w:rsidRPr="00DD28AB" w:rsidTr="001604C7">
        <w:tc>
          <w:tcPr>
            <w:tcW w:w="3915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E33BD" w:rsidRPr="00B01537" w:rsidRDefault="00C4642E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E33BD" w:rsidRPr="00B01537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E33BD" w:rsidRPr="00B01537" w:rsidRDefault="00C4642E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1E33BD" w:rsidRPr="00DD28AB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</w:tr>
      <w:tr w:rsidR="001E33BD" w:rsidRPr="00DD28AB" w:rsidTr="001604C7">
        <w:tc>
          <w:tcPr>
            <w:tcW w:w="3915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E33BD" w:rsidRPr="00B01537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E33BD" w:rsidRPr="00B01537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1E33BD" w:rsidRPr="00B01537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1E33BD" w:rsidRPr="00DD28AB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3BD" w:rsidRPr="00DD28AB" w:rsidTr="001604C7">
        <w:tc>
          <w:tcPr>
            <w:tcW w:w="3915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E33BD" w:rsidRPr="00B01537" w:rsidRDefault="00C4642E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B01537"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D10D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E33BD" w:rsidRPr="00B01537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3D39C2"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:rsidR="001E33BD" w:rsidRPr="00B01537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1E33BD" w:rsidRPr="00B01537" w:rsidRDefault="00BB2195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B01537" w:rsidRPr="00B015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1E33BD" w:rsidRPr="00DD28AB" w:rsidRDefault="001E33BD" w:rsidP="001E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1E33BD" w:rsidRPr="00DD28AB" w:rsidRDefault="001E33BD" w:rsidP="001E33B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600809" w:rsidRDefault="00600809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00809" w:rsidRDefault="00600809" w:rsidP="00600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600809" w:rsidRDefault="00600809" w:rsidP="00600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600809" w:rsidRDefault="00600809" w:rsidP="00600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600809" w:rsidRDefault="00600809" w:rsidP="00600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600809" w:rsidRDefault="00600809" w:rsidP="00600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2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24"/>
        <w:gridCol w:w="1170"/>
        <w:gridCol w:w="270"/>
        <w:gridCol w:w="1170"/>
        <w:gridCol w:w="270"/>
        <w:gridCol w:w="1123"/>
        <w:gridCol w:w="270"/>
        <w:gridCol w:w="1127"/>
      </w:tblGrid>
      <w:tr w:rsidR="00C85682" w:rsidRPr="00DD28AB" w:rsidTr="00500EAE">
        <w:tc>
          <w:tcPr>
            <w:tcW w:w="3924" w:type="dxa"/>
          </w:tcPr>
          <w:p w:rsidR="00C85682" w:rsidRPr="00DD28AB" w:rsidRDefault="00600809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D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170" w:type="dxa"/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5682" w:rsidRPr="00DD28AB" w:rsidRDefault="00D10D46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</w:t>
            </w:r>
            <w:r w:rsidR="00BB2195" w:rsidRPr="00D10D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5682" w:rsidRPr="003D39C2" w:rsidRDefault="003D39C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26,245</w:t>
            </w: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C85682" w:rsidRPr="003D39C2" w:rsidRDefault="005D4E64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0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E13C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7,679</w:t>
            </w: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C85682" w:rsidRPr="003D39C2" w:rsidRDefault="003D39C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(14,342)</w:t>
            </w: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5682" w:rsidRPr="00DD28AB" w:rsidRDefault="00BB2195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C85682" w:rsidRPr="003D39C2" w:rsidRDefault="00BB2195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85682" w:rsidRPr="00DD28AB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682" w:rsidRPr="00DD28AB" w:rsidTr="00500EAE">
        <w:tc>
          <w:tcPr>
            <w:tcW w:w="3924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5682" w:rsidRPr="00DD28AB" w:rsidRDefault="00BB2195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</w:t>
            </w:r>
            <w:r w:rsidR="00D10D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85682" w:rsidRPr="00DD28AB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85682" w:rsidRPr="003D39C2" w:rsidRDefault="00C8568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C85682" w:rsidRPr="003D39C2" w:rsidRDefault="00BB2195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</w:t>
            </w:r>
            <w:r w:rsidR="00D10D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85682" w:rsidRPr="003D39C2" w:rsidRDefault="00C85682" w:rsidP="0015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C85682" w:rsidRPr="003D39C2" w:rsidRDefault="003D39C2" w:rsidP="001501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85682" w:rsidRPr="003D39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01)</w:t>
            </w:r>
          </w:p>
        </w:tc>
      </w:tr>
    </w:tbl>
    <w:p w:rsidR="009B01EC" w:rsidRDefault="009B01EC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0442C" w:rsidRDefault="0060442C" w:rsidP="0060442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BE3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60442C" w:rsidRPr="00146C88" w:rsidRDefault="0060442C" w:rsidP="0060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60442C" w:rsidRPr="003F5BE3" w:rsidRDefault="0060442C" w:rsidP="00D0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3F5BE3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3F5BE3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3F5BE3">
        <w:rPr>
          <w:rFonts w:ascii="Angsana New" w:hAnsi="Angsana New" w:cs="Angsana New"/>
          <w:sz w:val="30"/>
          <w:szCs w:val="30"/>
          <w:cs/>
        </w:rPr>
        <w:t>ดังนี้</w:t>
      </w:r>
      <w:r w:rsidRPr="003F5BE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86"/>
        <w:gridCol w:w="1620"/>
        <w:gridCol w:w="1800"/>
        <w:gridCol w:w="1260"/>
        <w:gridCol w:w="236"/>
        <w:gridCol w:w="1186"/>
      </w:tblGrid>
      <w:tr w:rsidR="0060442C" w:rsidRPr="003F5BE3" w:rsidTr="00500EAE">
        <w:tc>
          <w:tcPr>
            <w:tcW w:w="3186" w:type="dxa"/>
            <w:shd w:val="clear" w:color="auto" w:fill="auto"/>
            <w:vAlign w:val="bottom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0442C" w:rsidRPr="0016012B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2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0442C" w:rsidRPr="0016012B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60442C" w:rsidRPr="0016012B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0442C" w:rsidRPr="0016012B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60442C" w:rsidRPr="0016012B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60442C" w:rsidRPr="0016012B" w:rsidDel="00D43E7A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0442C" w:rsidRPr="003F5BE3" w:rsidTr="00500EAE">
        <w:tc>
          <w:tcPr>
            <w:tcW w:w="3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442C" w:rsidRPr="003F5BE3" w:rsidTr="00500EAE">
        <w:tc>
          <w:tcPr>
            <w:tcW w:w="3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D50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42C" w:rsidRPr="003F5BE3" w:rsidTr="00500EAE">
        <w:tc>
          <w:tcPr>
            <w:tcW w:w="3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FD50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0442C" w:rsidRPr="00CB3268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:rsidR="0060442C" w:rsidRPr="00CB3268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60442C" w:rsidRPr="00CB3268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  <w:tr w:rsidR="0060442C" w:rsidRPr="003F5BE3" w:rsidTr="00500EAE">
        <w:tc>
          <w:tcPr>
            <w:tcW w:w="3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442C" w:rsidRPr="003F5BE3" w:rsidTr="00500EAE">
        <w:tc>
          <w:tcPr>
            <w:tcW w:w="3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D50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42C" w:rsidRPr="003F5BE3" w:rsidTr="00500EAE">
        <w:tc>
          <w:tcPr>
            <w:tcW w:w="3186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FD50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60442C" w:rsidRPr="00FD5044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0442C" w:rsidRPr="00CB3268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36" w:type="dxa"/>
            <w:shd w:val="clear" w:color="auto" w:fill="auto"/>
          </w:tcPr>
          <w:p w:rsidR="0060442C" w:rsidRPr="00CB3268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60442C" w:rsidRPr="00CB3268" w:rsidRDefault="0060442C" w:rsidP="00C5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</w:t>
            </w:r>
          </w:p>
        </w:tc>
      </w:tr>
    </w:tbl>
    <w:p w:rsidR="0060442C" w:rsidRDefault="0060442C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273916" w:rsidRDefault="00A22316" w:rsidP="00D01B5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51B8D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251B8D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755CCE" w:rsidRDefault="00755CCE" w:rsidP="0075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148"/>
        <w:gridCol w:w="2007"/>
        <w:gridCol w:w="252"/>
        <w:gridCol w:w="1890"/>
      </w:tblGrid>
      <w:tr w:rsidR="00755CCE" w:rsidRPr="00755CCE" w:rsidTr="00D01B58">
        <w:tc>
          <w:tcPr>
            <w:tcW w:w="5148" w:type="dxa"/>
          </w:tcPr>
          <w:p w:rsidR="00755CCE" w:rsidRPr="00E60D36" w:rsidRDefault="00AB46F5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AC6D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01B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269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01B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D01B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007" w:type="dxa"/>
          </w:tcPr>
          <w:p w:rsidR="00755CCE" w:rsidRPr="00755CCE" w:rsidRDefault="00755CCE" w:rsidP="00755C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755CCE" w:rsidRPr="00755CCE" w:rsidRDefault="00755CCE" w:rsidP="0075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755CCE" w:rsidRPr="00755CCE" w:rsidRDefault="00755CCE" w:rsidP="00755C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CCE" w:rsidRPr="001E33BD" w:rsidTr="00D01B58">
        <w:tc>
          <w:tcPr>
            <w:tcW w:w="5148" w:type="dxa"/>
          </w:tcPr>
          <w:p w:rsidR="00755CCE" w:rsidRPr="00097B06" w:rsidRDefault="00755CCE" w:rsidP="0046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3"/>
          </w:tcPr>
          <w:p w:rsidR="00755CCE" w:rsidRPr="00097B06" w:rsidRDefault="00755CCE" w:rsidP="00465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01B58" w:rsidRPr="001E33BD" w:rsidTr="00D01B58">
        <w:tc>
          <w:tcPr>
            <w:tcW w:w="5148" w:type="dxa"/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07" w:type="dxa"/>
          </w:tcPr>
          <w:p w:rsidR="00D01B58" w:rsidRPr="00097B06" w:rsidRDefault="00D01B58" w:rsidP="00D01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D01B58" w:rsidRPr="00097B06" w:rsidRDefault="00D01B58" w:rsidP="00D01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B58" w:rsidRPr="001E33BD" w:rsidTr="00D01B58">
        <w:trPr>
          <w:trHeight w:val="380"/>
        </w:trPr>
        <w:tc>
          <w:tcPr>
            <w:tcW w:w="5148" w:type="dxa"/>
          </w:tcPr>
          <w:p w:rsidR="00D01B58" w:rsidRPr="00097B06" w:rsidRDefault="00D01B58" w:rsidP="00D01B5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125,874</w:t>
            </w:r>
          </w:p>
        </w:tc>
        <w:tc>
          <w:tcPr>
            <w:tcW w:w="252" w:type="dxa"/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01B58" w:rsidRPr="00097B06" w:rsidRDefault="00D01B58" w:rsidP="00D01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125,874</w:t>
            </w:r>
          </w:p>
        </w:tc>
      </w:tr>
      <w:tr w:rsidR="00D01B58" w:rsidRPr="001E33BD" w:rsidTr="00D01B58">
        <w:trPr>
          <w:trHeight w:val="460"/>
        </w:trPr>
        <w:tc>
          <w:tcPr>
            <w:tcW w:w="5148" w:type="dxa"/>
          </w:tcPr>
          <w:p w:rsidR="00D01B58" w:rsidRPr="00097B06" w:rsidRDefault="00D01B58" w:rsidP="00D01B5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125,874</w:t>
            </w:r>
          </w:p>
        </w:tc>
        <w:tc>
          <w:tcPr>
            <w:tcW w:w="252" w:type="dxa"/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D01B58" w:rsidRPr="00097B06" w:rsidRDefault="00D01B58" w:rsidP="00D0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2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125,874</w:t>
            </w:r>
          </w:p>
        </w:tc>
      </w:tr>
    </w:tbl>
    <w:p w:rsidR="0016012B" w:rsidRDefault="0016012B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37C12" w:rsidRDefault="00037C12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37C12" w:rsidRDefault="00037C12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86A37" w:rsidRPr="00DA28D7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28D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สัญญาสำคัญที่ทำกับกิจการที่ไม่เกี่ยวข้องกัน</w:t>
      </w:r>
    </w:p>
    <w:p w:rsidR="00D86A37" w:rsidRPr="00430EBA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</w:rPr>
      </w:pPr>
    </w:p>
    <w:p w:rsidR="00D86A37" w:rsidRPr="00987DF3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</w:t>
      </w:r>
      <w:r w:rsidR="008A6329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กลุ่มบริษัทมีสัญญาที่สำคัญกับกิจการที่ไม่เกี่ยวข้องกันที่มีการเปลี่ยนแปลงในระหว่างงวด</w:t>
      </w:r>
      <w:r w:rsidR="008A632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3F3A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lang w:val="en-US"/>
        </w:rPr>
        <w:t xml:space="preserve"> 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D86A37" w:rsidRPr="00430EBA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</w:rPr>
      </w:pPr>
    </w:p>
    <w:p w:rsidR="00D86A37" w:rsidRPr="00251B8D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51B8D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251B8D">
        <w:rPr>
          <w:rFonts w:ascii="Angsana New" w:hAnsi="Angsana New" w:hint="cs"/>
          <w:i/>
          <w:iCs/>
          <w:sz w:val="30"/>
          <w:szCs w:val="30"/>
          <w:cs/>
        </w:rPr>
        <w:t>แต่งตั้งผู้</w:t>
      </w:r>
      <w:r w:rsidRPr="00251B8D">
        <w:rPr>
          <w:rFonts w:ascii="Angsana New" w:hAnsi="Angsana New"/>
          <w:i/>
          <w:iCs/>
          <w:sz w:val="30"/>
          <w:szCs w:val="30"/>
          <w:cs/>
        </w:rPr>
        <w:t>จัดจำหน่ายสินค้า</w:t>
      </w:r>
    </w:p>
    <w:p w:rsidR="00D86A37" w:rsidRPr="00430EBA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</w:rPr>
      </w:pPr>
    </w:p>
    <w:p w:rsidR="00D86A37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3"/>
          <w:sz w:val="30"/>
          <w:szCs w:val="30"/>
          <w:cs/>
        </w:rPr>
      </w:pPr>
      <w:r w:rsidRPr="00C626CB">
        <w:rPr>
          <w:rFonts w:ascii="Angsana New" w:hAnsi="Angsana New" w:hint="cs"/>
          <w:spacing w:val="-3"/>
          <w:sz w:val="30"/>
          <w:szCs w:val="30"/>
          <w:cs/>
        </w:rPr>
        <w:t>บริษัทมีสัญญาแต่งตั้งผู้จัดจำหน่ายสินค้ากับบริษัทในประเทศ</w:t>
      </w:r>
      <w:r>
        <w:rPr>
          <w:rFonts w:ascii="Angsana New" w:hAnsi="Angsana New" w:hint="cs"/>
          <w:spacing w:val="-3"/>
          <w:sz w:val="30"/>
          <w:szCs w:val="30"/>
          <w:cs/>
          <w:lang w:val="en-US"/>
        </w:rPr>
        <w:t>แห่งหนึ่ง</w:t>
      </w:r>
      <w:r>
        <w:rPr>
          <w:rFonts w:ascii="Angsana New" w:hAnsi="Angsana New"/>
          <w:spacing w:val="-3"/>
          <w:sz w:val="30"/>
          <w:szCs w:val="30"/>
          <w:lang w:val="en-US"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ภายใต้เงื่อนไขของสัญญา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บริษัทตกลงที่จะชำระค่าจัดจำหน่ายสินค้าตามอัตราที่กำหนดในสัญญา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3"/>
          <w:sz w:val="30"/>
          <w:szCs w:val="30"/>
          <w:cs/>
        </w:rPr>
        <w:t>ซึ่ง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มีผลบังคับใช้ตั้งแต่วันที่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1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กุมภาพันธ์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25</w:t>
      </w:r>
      <w:r>
        <w:rPr>
          <w:rFonts w:ascii="Angsana New" w:hAnsi="Angsana New"/>
          <w:spacing w:val="-3"/>
          <w:sz w:val="30"/>
          <w:szCs w:val="30"/>
          <w:lang w:val="en-US"/>
        </w:rPr>
        <w:t>62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3"/>
          <w:sz w:val="30"/>
          <w:szCs w:val="30"/>
        </w:rPr>
        <w:br/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31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มกราคม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256</w:t>
      </w:r>
      <w:r>
        <w:rPr>
          <w:rFonts w:ascii="Angsana New" w:hAnsi="Angsana New"/>
          <w:spacing w:val="-3"/>
          <w:sz w:val="30"/>
          <w:szCs w:val="30"/>
          <w:lang w:val="en-US"/>
        </w:rPr>
        <w:t>5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และสามารถต่ออายุสัญญาได้โดยอัตโนมัติครั้งละ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3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ปี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จนกว่าฝ่ายใดฝ่ายหนึ่งจะบอกเลิกสัญญาล่วงหน้าไม่น้อยกว่า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6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เดือนก่อนวันสิ้นสุดสัญญา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</w:p>
    <w:p w:rsidR="00D86A37" w:rsidRPr="00430EBA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</w:rPr>
      </w:pPr>
    </w:p>
    <w:p w:rsidR="00D86A37" w:rsidRPr="00D34470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3447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D34470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ขนส่งภายในประเทศ</w:t>
      </w:r>
    </w:p>
    <w:p w:rsidR="00D86A37" w:rsidRPr="00430EBA" w:rsidRDefault="00D86A37" w:rsidP="00D86A37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lang w:val="en-US"/>
        </w:rPr>
      </w:pPr>
    </w:p>
    <w:p w:rsidR="002D661A" w:rsidRDefault="00D86A37" w:rsidP="003330E3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34470">
        <w:rPr>
          <w:rFonts w:ascii="Angsana New" w:hAnsi="Angsana New"/>
          <w:sz w:val="30"/>
          <w:szCs w:val="30"/>
          <w:cs/>
        </w:rPr>
        <w:t>บริษัท</w:t>
      </w:r>
      <w:r w:rsidRPr="00D34470">
        <w:rPr>
          <w:rFonts w:ascii="Angsana New" w:hAnsi="Angsana New" w:hint="cs"/>
          <w:sz w:val="30"/>
          <w:szCs w:val="30"/>
          <w:cs/>
        </w:rPr>
        <w:t>มี</w:t>
      </w:r>
      <w:r w:rsidRPr="00D34470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ขนส่ง</w:t>
      </w:r>
      <w:r w:rsidRPr="00D34470">
        <w:rPr>
          <w:rFonts w:ascii="Angsana New" w:hAnsi="Angsana New" w:hint="cs"/>
          <w:sz w:val="30"/>
          <w:szCs w:val="30"/>
          <w:cs/>
        </w:rPr>
        <w:t>ภายในประเทศ</w:t>
      </w:r>
      <w:r w:rsidRPr="00D34470">
        <w:rPr>
          <w:rFonts w:ascii="Angsana New" w:hAnsi="Angsana New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071B0A">
        <w:rPr>
          <w:rFonts w:ascii="Angsana New" w:hAnsi="Angsana New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Pr="00071B0A">
        <w:rPr>
          <w:rFonts w:ascii="Angsana New" w:hAnsi="Angsana New"/>
          <w:spacing w:val="-4"/>
          <w:sz w:val="30"/>
          <w:szCs w:val="30"/>
          <w:lang w:val="en-US"/>
        </w:rPr>
        <w:t xml:space="preserve"> 1</w:t>
      </w:r>
      <w:r w:rsidRPr="00071B0A">
        <w:rPr>
          <w:rFonts w:ascii="Angsana New" w:hAnsi="Angsana New"/>
          <w:spacing w:val="-4"/>
          <w:sz w:val="30"/>
          <w:szCs w:val="30"/>
        </w:rPr>
        <w:t xml:space="preserve"> </w:t>
      </w:r>
      <w:r w:rsidRPr="00071B0A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071B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71B0A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  <w:lang w:val="en-US"/>
        </w:rPr>
        <w:t>62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34470">
        <w:rPr>
          <w:rFonts w:ascii="Angsana New" w:hAnsi="Angsana New"/>
          <w:sz w:val="30"/>
          <w:szCs w:val="30"/>
        </w:rPr>
        <w:t xml:space="preserve">31 </w:t>
      </w:r>
      <w:r w:rsidRPr="00D34470">
        <w:rPr>
          <w:rFonts w:ascii="Angsana New" w:hAnsi="Angsana New" w:hint="cs"/>
          <w:sz w:val="30"/>
          <w:szCs w:val="30"/>
          <w:cs/>
        </w:rPr>
        <w:t>มีนาคม</w:t>
      </w:r>
      <w:r w:rsidRPr="00D34470">
        <w:rPr>
          <w:rFonts w:ascii="Angsana New" w:hAnsi="Angsana New"/>
          <w:sz w:val="30"/>
          <w:szCs w:val="30"/>
          <w:cs/>
        </w:rPr>
        <w:t xml:space="preserve"> </w:t>
      </w:r>
      <w:r w:rsidRPr="00D3447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lang w:val="en-US"/>
        </w:rPr>
        <w:t>67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>และสามารถต่ออายุสัญญาได้โดย</w:t>
      </w:r>
      <w:r w:rsidRPr="00D34470">
        <w:rPr>
          <w:rFonts w:ascii="Angsana New" w:hAnsi="Angsana New" w:hint="cs"/>
          <w:sz w:val="30"/>
          <w:szCs w:val="30"/>
          <w:cs/>
        </w:rPr>
        <w:t>อัตโนมัติครั้งละ</w:t>
      </w:r>
      <w:r w:rsidRPr="00D34470">
        <w:rPr>
          <w:rFonts w:ascii="Angsana New" w:hAnsi="Angsana New"/>
          <w:sz w:val="30"/>
          <w:szCs w:val="30"/>
          <w:lang w:val="en-US"/>
        </w:rPr>
        <w:t xml:space="preserve"> 5</w:t>
      </w:r>
      <w:r w:rsidRPr="00D34470">
        <w:rPr>
          <w:rFonts w:ascii="Angsana New" w:hAnsi="Angsana New" w:hint="cs"/>
          <w:sz w:val="30"/>
          <w:szCs w:val="30"/>
          <w:cs/>
          <w:lang w:val="en-US"/>
        </w:rPr>
        <w:t xml:space="preserve"> ปี จนกว่าฝ่ายใดฝ่ายหนึ่งจะบอกเลิกสัญญาล่วงหน้า</w:t>
      </w:r>
      <w:r w:rsidRPr="00D34470">
        <w:rPr>
          <w:rFonts w:ascii="Angsana New" w:hAnsi="Angsana New"/>
          <w:sz w:val="30"/>
          <w:szCs w:val="30"/>
          <w:cs/>
        </w:rPr>
        <w:t>ไม่น้อยกว่า</w:t>
      </w:r>
      <w:r w:rsidRPr="00D34470">
        <w:rPr>
          <w:rFonts w:ascii="Angsana New" w:hAnsi="Angsana New" w:hint="cs"/>
          <w:sz w:val="30"/>
          <w:szCs w:val="30"/>
          <w:cs/>
        </w:rPr>
        <w:t xml:space="preserve"> </w:t>
      </w:r>
      <w:r w:rsidRPr="00D34470">
        <w:rPr>
          <w:rFonts w:ascii="Angsana New" w:hAnsi="Angsana New"/>
          <w:sz w:val="30"/>
          <w:szCs w:val="30"/>
          <w:lang w:val="en-US"/>
        </w:rPr>
        <w:t>6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 w:hint="cs"/>
          <w:sz w:val="30"/>
          <w:szCs w:val="30"/>
          <w:cs/>
        </w:rPr>
        <w:t>เดือน</w:t>
      </w:r>
      <w:r w:rsidRPr="00D34470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:rsidR="003330E3" w:rsidRPr="00430EBA" w:rsidRDefault="003330E3" w:rsidP="003330E3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:rsidR="002D2CF1" w:rsidRPr="00A32147" w:rsidRDefault="002D2CF1" w:rsidP="0025117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2147">
        <w:rPr>
          <w:rFonts w:ascii="Angsana New" w:hAnsi="Angsana New" w:cs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32147" w:rsidRPr="00430EBA" w:rsidRDefault="00A32147" w:rsidP="00D84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16"/>
          <w:szCs w:val="16"/>
          <w:cs/>
        </w:rPr>
      </w:pPr>
    </w:p>
    <w:p w:rsidR="001B2056" w:rsidRPr="00036331" w:rsidRDefault="009D0B90" w:rsidP="000363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214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32147">
        <w:rPr>
          <w:rFonts w:ascii="Angsana New" w:hAnsi="Angsana New" w:hint="cs"/>
          <w:sz w:val="30"/>
          <w:szCs w:val="30"/>
          <w:cs/>
        </w:rPr>
        <w:t>ที่ออกใหม่</w:t>
      </w:r>
      <w:r w:rsidR="00675A68">
        <w:rPr>
          <w:rFonts w:ascii="Angsana New" w:hAnsi="Angsana New" w:hint="cs"/>
          <w:sz w:val="30"/>
          <w:szCs w:val="30"/>
          <w:cs/>
        </w:rPr>
        <w:t>ซึ่ง</w:t>
      </w:r>
      <w:r w:rsidRPr="00A32147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675A68">
        <w:rPr>
          <w:rFonts w:ascii="Angsana New" w:hAnsi="Angsana New" w:hint="cs"/>
          <w:sz w:val="30"/>
          <w:szCs w:val="30"/>
          <w:cs/>
        </w:rPr>
        <w:t>และ</w:t>
      </w:r>
      <w:r w:rsidRPr="00A32147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</w:t>
      </w:r>
      <w:r w:rsidR="00911E6D" w:rsidRPr="00A32147">
        <w:rPr>
          <w:rFonts w:ascii="Angsana New" w:hAnsi="Angsana New" w:hint="cs"/>
          <w:sz w:val="30"/>
          <w:szCs w:val="30"/>
          <w:cs/>
        </w:rPr>
        <w:t>ของบริษัท</w:t>
      </w:r>
      <w:r w:rsidRPr="00A32147">
        <w:rPr>
          <w:rFonts w:ascii="Angsana New" w:hAnsi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Pr="00A32147">
        <w:rPr>
          <w:rFonts w:ascii="Angsana New" w:hAnsi="Angsana New"/>
          <w:sz w:val="30"/>
          <w:szCs w:val="30"/>
        </w:rPr>
        <w:t xml:space="preserve"> </w:t>
      </w:r>
      <w:r w:rsidR="00675A68">
        <w:rPr>
          <w:rFonts w:ascii="Angsana New" w:hAnsi="Angsana New" w:hint="cs"/>
          <w:sz w:val="30"/>
          <w:szCs w:val="30"/>
          <w:cs/>
        </w:rPr>
        <w:t>โดย</w:t>
      </w:r>
      <w:r w:rsidRPr="00A3214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32147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A32147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A32147">
        <w:rPr>
          <w:rFonts w:ascii="Angsana New" w:hAnsi="Angsana New" w:hint="cs"/>
          <w:sz w:val="30"/>
          <w:szCs w:val="30"/>
          <w:cs/>
        </w:rPr>
        <w:t xml:space="preserve"> </w:t>
      </w:r>
      <w:r w:rsidRPr="00A32147">
        <w:rPr>
          <w:rFonts w:ascii="Angsana New" w:hAnsi="Angsana New"/>
          <w:sz w:val="30"/>
          <w:szCs w:val="30"/>
        </w:rPr>
        <w:t>1</w:t>
      </w:r>
      <w:r w:rsidRPr="00A32147">
        <w:rPr>
          <w:rFonts w:ascii="Angsana New" w:hAnsi="Angsana New"/>
          <w:sz w:val="30"/>
          <w:szCs w:val="30"/>
          <w:cs/>
        </w:rPr>
        <w:t xml:space="preserve"> มกราคม </w:t>
      </w:r>
      <w:r w:rsidRPr="00A32147">
        <w:rPr>
          <w:rFonts w:ascii="Angsana New" w:hAnsi="Angsana New"/>
          <w:sz w:val="30"/>
          <w:szCs w:val="30"/>
        </w:rPr>
        <w:t xml:space="preserve">2563 </w:t>
      </w:r>
      <w:r w:rsidRPr="00A32147">
        <w:rPr>
          <w:rFonts w:ascii="Angsana New" w:hAnsi="Angsana New" w:hint="cs"/>
          <w:sz w:val="30"/>
          <w:szCs w:val="30"/>
          <w:cs/>
        </w:rPr>
        <w:t>มีดังต่อไปนี้</w:t>
      </w:r>
      <w:r w:rsidRPr="00A32147">
        <w:rPr>
          <w:rFonts w:ascii="Angsana New" w:hAnsi="Angsana New"/>
          <w:sz w:val="30"/>
          <w:szCs w:val="30"/>
        </w:rPr>
        <w:t xml:space="preserve"> </w:t>
      </w:r>
    </w:p>
    <w:p w:rsidR="00A32147" w:rsidRPr="009A5E8C" w:rsidRDefault="00A32147" w:rsidP="009A5E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77" w:type="dxa"/>
        <w:tblInd w:w="459" w:type="dxa"/>
        <w:tblLook w:val="04A0" w:firstRow="1" w:lastRow="0" w:firstColumn="1" w:lastColumn="0" w:noHBand="0" w:noVBand="1"/>
      </w:tblPr>
      <w:tblGrid>
        <w:gridCol w:w="4059"/>
        <w:gridCol w:w="5418"/>
      </w:tblGrid>
      <w:tr w:rsidR="002C364B" w:rsidRPr="00A32147" w:rsidTr="003E5DF0">
        <w:trPr>
          <w:tblHeader/>
        </w:trPr>
        <w:tc>
          <w:tcPr>
            <w:tcW w:w="4059" w:type="dxa"/>
            <w:shd w:val="clear" w:color="auto" w:fill="auto"/>
            <w:vAlign w:val="bottom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A3214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18" w:type="dxa"/>
            <w:shd w:val="clear" w:color="auto" w:fill="auto"/>
            <w:vAlign w:val="bottom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A3214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C364B" w:rsidRPr="00A32147" w:rsidTr="003E5DF0">
        <w:tc>
          <w:tcPr>
            <w:tcW w:w="4059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3214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32147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C364B" w:rsidRPr="00A32147" w:rsidTr="003E5DF0">
        <w:tc>
          <w:tcPr>
            <w:tcW w:w="4059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3214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C364B" w:rsidRPr="00A32147" w:rsidTr="003E5DF0">
        <w:tc>
          <w:tcPr>
            <w:tcW w:w="4059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3214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32147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A32147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2C364B" w:rsidRPr="00A32147" w:rsidTr="003E5DF0">
        <w:tc>
          <w:tcPr>
            <w:tcW w:w="4059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A3214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C364B" w:rsidRPr="00A32147" w:rsidTr="003E5DF0">
        <w:tc>
          <w:tcPr>
            <w:tcW w:w="4059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32147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:rsidR="00A32147" w:rsidRPr="009A5E8C" w:rsidRDefault="00A32147" w:rsidP="009A5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</w:rPr>
      </w:pPr>
    </w:p>
    <w:p w:rsidR="00D845D7" w:rsidRDefault="002C364B" w:rsidP="00B4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147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A32147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6B5F26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</w:t>
      </w:r>
      <w:r w:rsidR="006559EB">
        <w:rPr>
          <w:rFonts w:ascii="Angsana New" w:hAnsi="Angsana New" w:cs="Angsana New" w:hint="cs"/>
          <w:i/>
          <w:iCs/>
          <w:sz w:val="30"/>
          <w:szCs w:val="30"/>
          <w:cs/>
        </w:rPr>
        <w:t>ข้อง</w:t>
      </w:r>
      <w:r w:rsidR="006B5F26">
        <w:rPr>
          <w:rFonts w:ascii="Angsana New" w:hAnsi="Angsana New" w:cs="Angsana New" w:hint="cs"/>
          <w:i/>
          <w:iCs/>
          <w:sz w:val="30"/>
          <w:szCs w:val="30"/>
          <w:cs/>
        </w:rPr>
        <w:t>กับ</w:t>
      </w:r>
      <w:r w:rsidRPr="00A32147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430EBA" w:rsidRDefault="00430EBA" w:rsidP="00B4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C364B" w:rsidRPr="00A32147" w:rsidRDefault="002C364B" w:rsidP="006B5F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321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C364B" w:rsidRPr="009A5E8C" w:rsidRDefault="002C364B" w:rsidP="009A5E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B5F2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B5F2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B5F2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6B5F2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6B5F26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6B5F26" w:rsidRPr="009A5E8C" w:rsidRDefault="006B5F26" w:rsidP="0060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:rsidR="006B5F26" w:rsidRPr="006B5F26" w:rsidRDefault="006B5F26" w:rsidP="006B5F2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6B5F2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6B5F2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B5F2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6B5F26" w:rsidRPr="009A5E8C" w:rsidRDefault="006B5F26" w:rsidP="009A5E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:rsidR="006B5F26" w:rsidRP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5F2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6B5F26">
        <w:rPr>
          <w:rFonts w:ascii="Angsana New" w:hAnsi="Angsana New"/>
          <w:sz w:val="30"/>
          <w:szCs w:val="30"/>
        </w:rPr>
        <w:t>16</w:t>
      </w:r>
      <w:r w:rsidRPr="006B5F26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6B5F26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6B5F26">
        <w:rPr>
          <w:rFonts w:ascii="Angsana New" w:hAnsi="Angsana New"/>
          <w:color w:val="000000"/>
          <w:sz w:val="30"/>
          <w:szCs w:val="30"/>
        </w:rPr>
        <w:t xml:space="preserve"> </w:t>
      </w:r>
      <w:r w:rsidRPr="006B5F26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</w:t>
      </w:r>
      <w:r w:rsidRPr="006B5F26">
        <w:rPr>
          <w:rFonts w:ascii="Angsana New" w:hAnsi="Angsana New"/>
          <w:sz w:val="30"/>
          <w:szCs w:val="30"/>
          <w:cs/>
        </w:rPr>
        <w:t>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6B5F2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5" w:name="_Hlk15581419"/>
      <w:bookmarkStart w:id="6" w:name="_Hlk15582558"/>
      <w:r w:rsidRPr="006B5F26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6B5F2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6B5F26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6"/>
    </w:p>
    <w:p w:rsidR="006B5F26" w:rsidRPr="009A5E8C" w:rsidRDefault="006B5F26" w:rsidP="009A5E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20"/>
          <w:szCs w:val="20"/>
        </w:rPr>
      </w:pPr>
    </w:p>
    <w:p w:rsid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5F2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6B5F2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6B5F2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6B5F26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sectPr w:rsidR="006B5F26" w:rsidSect="00C606BF">
      <w:pgSz w:w="11909" w:h="16834" w:code="9"/>
      <w:pgMar w:top="691" w:right="115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09C" w:rsidRDefault="007E009C" w:rsidP="004956B4">
      <w:r>
        <w:separator/>
      </w:r>
    </w:p>
  </w:endnote>
  <w:endnote w:type="continuationSeparator" w:id="0">
    <w:p w:rsidR="007E009C" w:rsidRDefault="007E009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09C" w:rsidRPr="00361B1C" w:rsidRDefault="007E009C" w:rsidP="00361B1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361B1C">
      <w:rPr>
        <w:rFonts w:ascii="Angsana New" w:hAnsi="Angsana New" w:hint="cs"/>
        <w:caps/>
        <w:sz w:val="30"/>
        <w:szCs w:val="30"/>
      </w:rPr>
      <w:fldChar w:fldCharType="begin"/>
    </w:r>
    <w:r w:rsidRPr="00361B1C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361B1C">
      <w:rPr>
        <w:rFonts w:ascii="Angsana New" w:hAnsi="Angsana New" w:hint="cs"/>
        <w:caps/>
        <w:sz w:val="30"/>
        <w:szCs w:val="30"/>
      </w:rPr>
      <w:fldChar w:fldCharType="separate"/>
    </w:r>
    <w:r w:rsidRPr="00361B1C">
      <w:rPr>
        <w:rFonts w:ascii="Angsana New" w:hAnsi="Angsana New" w:hint="cs"/>
        <w:caps/>
        <w:noProof/>
        <w:sz w:val="30"/>
        <w:szCs w:val="30"/>
      </w:rPr>
      <w:t>2</w:t>
    </w:r>
    <w:r w:rsidRPr="00361B1C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09C" w:rsidRDefault="007E009C" w:rsidP="004956B4">
      <w:r>
        <w:separator/>
      </w:r>
    </w:p>
  </w:footnote>
  <w:footnote w:type="continuationSeparator" w:id="0">
    <w:p w:rsidR="007E009C" w:rsidRDefault="007E009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09C" w:rsidRDefault="007E009C" w:rsidP="001501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:rsidR="007E009C" w:rsidRDefault="007E009C" w:rsidP="0015018C">
    <w:pPr>
      <w:rPr>
        <w:rFonts w:ascii="Angsana New" w:hAnsi="Angsana New" w:cs="Angsana New"/>
        <w:b/>
        <w:bCs/>
        <w:sz w:val="32"/>
        <w:szCs w:val="32"/>
        <w:cs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7E009C" w:rsidRDefault="007E009C" w:rsidP="0015018C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</w:t>
    </w:r>
    <w:r>
      <w:rPr>
        <w:rFonts w:ascii="Angsana New" w:hAnsi="Angsana New" w:cs="Angsana New" w:hint="cs"/>
        <w:b/>
        <w:bCs/>
        <w:sz w:val="32"/>
        <w:szCs w:val="32"/>
        <w:cs/>
      </w:rPr>
      <w:t>0 กันยายน</w:t>
    </w:r>
    <w:r>
      <w:rPr>
        <w:rFonts w:ascii="Angsana New" w:hAnsi="Angsana New" w:cs="Angsana New"/>
        <w:b/>
        <w:bCs/>
        <w:sz w:val="32"/>
        <w:szCs w:val="32"/>
      </w:rPr>
      <w:t xml:space="preserve"> 25</w:t>
    </w:r>
    <w:r>
      <w:rPr>
        <w:rFonts w:ascii="Angsana New" w:hAnsi="Angsana New" w:cs="Angsana New" w:hint="cs"/>
        <w:b/>
        <w:bCs/>
        <w:sz w:val="32"/>
        <w:szCs w:val="32"/>
        <w:cs/>
      </w:rPr>
      <w:t>62 (ไม่ได้ตรวจสอบ)</w:t>
    </w:r>
  </w:p>
  <w:p w:rsidR="007E009C" w:rsidRPr="0015018C" w:rsidRDefault="007E009C" w:rsidP="0015018C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C448B5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3EF4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C004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09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402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FE7D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7EB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9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D62A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36F25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4C62F9E"/>
    <w:multiLevelType w:val="hybridMultilevel"/>
    <w:tmpl w:val="10887438"/>
    <w:lvl w:ilvl="0" w:tplc="AB74EB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9"/>
  </w:num>
  <w:num w:numId="17">
    <w:abstractNumId w:val="21"/>
  </w:num>
  <w:num w:numId="18">
    <w:abstractNumId w:val="16"/>
  </w:num>
  <w:num w:numId="19">
    <w:abstractNumId w:val="18"/>
  </w:num>
  <w:num w:numId="20">
    <w:abstractNumId w:val="11"/>
  </w:num>
  <w:num w:numId="21">
    <w:abstractNumId w:val="10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B0"/>
    <w:rsid w:val="00001386"/>
    <w:rsid w:val="0000189E"/>
    <w:rsid w:val="000019C7"/>
    <w:rsid w:val="000020A3"/>
    <w:rsid w:val="00002354"/>
    <w:rsid w:val="000024BB"/>
    <w:rsid w:val="0000260E"/>
    <w:rsid w:val="00002E6E"/>
    <w:rsid w:val="0000325F"/>
    <w:rsid w:val="000035C5"/>
    <w:rsid w:val="00003BF5"/>
    <w:rsid w:val="00005754"/>
    <w:rsid w:val="0000598A"/>
    <w:rsid w:val="0000630B"/>
    <w:rsid w:val="000067EA"/>
    <w:rsid w:val="00006CB7"/>
    <w:rsid w:val="00006EA8"/>
    <w:rsid w:val="00007B0D"/>
    <w:rsid w:val="00010F6F"/>
    <w:rsid w:val="000115C7"/>
    <w:rsid w:val="000117D5"/>
    <w:rsid w:val="00011902"/>
    <w:rsid w:val="00011D6F"/>
    <w:rsid w:val="000128E4"/>
    <w:rsid w:val="00013356"/>
    <w:rsid w:val="0001388D"/>
    <w:rsid w:val="000139ED"/>
    <w:rsid w:val="00013CC3"/>
    <w:rsid w:val="00015EBC"/>
    <w:rsid w:val="00015FE5"/>
    <w:rsid w:val="00016556"/>
    <w:rsid w:val="000166BF"/>
    <w:rsid w:val="00016DFA"/>
    <w:rsid w:val="00016EDD"/>
    <w:rsid w:val="00017083"/>
    <w:rsid w:val="0001741F"/>
    <w:rsid w:val="00017AFD"/>
    <w:rsid w:val="00017D9D"/>
    <w:rsid w:val="00017FE0"/>
    <w:rsid w:val="000208B0"/>
    <w:rsid w:val="000209D5"/>
    <w:rsid w:val="000217CE"/>
    <w:rsid w:val="00021B6C"/>
    <w:rsid w:val="0002275D"/>
    <w:rsid w:val="00022964"/>
    <w:rsid w:val="000229B0"/>
    <w:rsid w:val="00023E11"/>
    <w:rsid w:val="000241A5"/>
    <w:rsid w:val="0002460E"/>
    <w:rsid w:val="000246AA"/>
    <w:rsid w:val="000251B2"/>
    <w:rsid w:val="00025C34"/>
    <w:rsid w:val="00025DB7"/>
    <w:rsid w:val="00026473"/>
    <w:rsid w:val="0002698A"/>
    <w:rsid w:val="000301D2"/>
    <w:rsid w:val="00030B93"/>
    <w:rsid w:val="00030C38"/>
    <w:rsid w:val="00030F16"/>
    <w:rsid w:val="0003147E"/>
    <w:rsid w:val="00031A09"/>
    <w:rsid w:val="00031E1B"/>
    <w:rsid w:val="0003239E"/>
    <w:rsid w:val="000323B8"/>
    <w:rsid w:val="00032713"/>
    <w:rsid w:val="00033075"/>
    <w:rsid w:val="0003337D"/>
    <w:rsid w:val="0003380D"/>
    <w:rsid w:val="000339B8"/>
    <w:rsid w:val="00033E6A"/>
    <w:rsid w:val="000347F7"/>
    <w:rsid w:val="00034E21"/>
    <w:rsid w:val="000358DB"/>
    <w:rsid w:val="00035AA5"/>
    <w:rsid w:val="00035E55"/>
    <w:rsid w:val="00035ECC"/>
    <w:rsid w:val="00036016"/>
    <w:rsid w:val="0003607B"/>
    <w:rsid w:val="00036331"/>
    <w:rsid w:val="00036350"/>
    <w:rsid w:val="00037006"/>
    <w:rsid w:val="000374B2"/>
    <w:rsid w:val="000376C3"/>
    <w:rsid w:val="00037738"/>
    <w:rsid w:val="00037B04"/>
    <w:rsid w:val="00037C12"/>
    <w:rsid w:val="00040536"/>
    <w:rsid w:val="00040A6E"/>
    <w:rsid w:val="000411D1"/>
    <w:rsid w:val="000411DD"/>
    <w:rsid w:val="00042564"/>
    <w:rsid w:val="00042835"/>
    <w:rsid w:val="00042A9F"/>
    <w:rsid w:val="00042ECD"/>
    <w:rsid w:val="00043076"/>
    <w:rsid w:val="00043D08"/>
    <w:rsid w:val="00043DE3"/>
    <w:rsid w:val="00043E11"/>
    <w:rsid w:val="000444F4"/>
    <w:rsid w:val="00045718"/>
    <w:rsid w:val="00045D3C"/>
    <w:rsid w:val="00046CF1"/>
    <w:rsid w:val="00046CF5"/>
    <w:rsid w:val="00046EFA"/>
    <w:rsid w:val="00047143"/>
    <w:rsid w:val="0004760F"/>
    <w:rsid w:val="00047953"/>
    <w:rsid w:val="000479F8"/>
    <w:rsid w:val="00047D14"/>
    <w:rsid w:val="00050254"/>
    <w:rsid w:val="0005054B"/>
    <w:rsid w:val="000509FB"/>
    <w:rsid w:val="00050A00"/>
    <w:rsid w:val="00050ED5"/>
    <w:rsid w:val="000511AA"/>
    <w:rsid w:val="00051245"/>
    <w:rsid w:val="00051448"/>
    <w:rsid w:val="00051BA5"/>
    <w:rsid w:val="00051DE7"/>
    <w:rsid w:val="00052D8D"/>
    <w:rsid w:val="00054082"/>
    <w:rsid w:val="00054118"/>
    <w:rsid w:val="000542CF"/>
    <w:rsid w:val="000546CC"/>
    <w:rsid w:val="000546D0"/>
    <w:rsid w:val="000557F1"/>
    <w:rsid w:val="00055960"/>
    <w:rsid w:val="00055AED"/>
    <w:rsid w:val="00055C1D"/>
    <w:rsid w:val="00055D63"/>
    <w:rsid w:val="000567FA"/>
    <w:rsid w:val="00056FBB"/>
    <w:rsid w:val="000574DA"/>
    <w:rsid w:val="00057A9F"/>
    <w:rsid w:val="000602BF"/>
    <w:rsid w:val="000604AB"/>
    <w:rsid w:val="0006088D"/>
    <w:rsid w:val="00060AFE"/>
    <w:rsid w:val="000615D9"/>
    <w:rsid w:val="00061FAE"/>
    <w:rsid w:val="00062018"/>
    <w:rsid w:val="000620F1"/>
    <w:rsid w:val="000622B0"/>
    <w:rsid w:val="000627FA"/>
    <w:rsid w:val="0006325D"/>
    <w:rsid w:val="0006372F"/>
    <w:rsid w:val="0006385D"/>
    <w:rsid w:val="00063913"/>
    <w:rsid w:val="00064291"/>
    <w:rsid w:val="00064598"/>
    <w:rsid w:val="000646A7"/>
    <w:rsid w:val="00064A25"/>
    <w:rsid w:val="00064A87"/>
    <w:rsid w:val="00064C1D"/>
    <w:rsid w:val="000651DF"/>
    <w:rsid w:val="000655AA"/>
    <w:rsid w:val="000656E1"/>
    <w:rsid w:val="00065C80"/>
    <w:rsid w:val="00066456"/>
    <w:rsid w:val="00066C93"/>
    <w:rsid w:val="00066E02"/>
    <w:rsid w:val="00067502"/>
    <w:rsid w:val="00067807"/>
    <w:rsid w:val="00067D22"/>
    <w:rsid w:val="000701CB"/>
    <w:rsid w:val="000707AB"/>
    <w:rsid w:val="0007090D"/>
    <w:rsid w:val="00070A5A"/>
    <w:rsid w:val="00070EE3"/>
    <w:rsid w:val="0007195B"/>
    <w:rsid w:val="00071A52"/>
    <w:rsid w:val="00071A9B"/>
    <w:rsid w:val="00071DAF"/>
    <w:rsid w:val="00071E86"/>
    <w:rsid w:val="000720A2"/>
    <w:rsid w:val="0007262D"/>
    <w:rsid w:val="00072882"/>
    <w:rsid w:val="00072A07"/>
    <w:rsid w:val="00072CEB"/>
    <w:rsid w:val="000730CF"/>
    <w:rsid w:val="000733C5"/>
    <w:rsid w:val="00073A84"/>
    <w:rsid w:val="00073DFD"/>
    <w:rsid w:val="000744FA"/>
    <w:rsid w:val="000746E6"/>
    <w:rsid w:val="0007509B"/>
    <w:rsid w:val="000751B4"/>
    <w:rsid w:val="000754D3"/>
    <w:rsid w:val="00075D1B"/>
    <w:rsid w:val="0007673F"/>
    <w:rsid w:val="00076882"/>
    <w:rsid w:val="00076BD5"/>
    <w:rsid w:val="0007719F"/>
    <w:rsid w:val="0007722B"/>
    <w:rsid w:val="0007788F"/>
    <w:rsid w:val="000802D8"/>
    <w:rsid w:val="0008064F"/>
    <w:rsid w:val="0008091F"/>
    <w:rsid w:val="0008093E"/>
    <w:rsid w:val="00080951"/>
    <w:rsid w:val="00080C6B"/>
    <w:rsid w:val="000814EA"/>
    <w:rsid w:val="000818EA"/>
    <w:rsid w:val="00081E66"/>
    <w:rsid w:val="000824B2"/>
    <w:rsid w:val="00082617"/>
    <w:rsid w:val="000829ED"/>
    <w:rsid w:val="00082F02"/>
    <w:rsid w:val="0008356D"/>
    <w:rsid w:val="000835AA"/>
    <w:rsid w:val="00083A5C"/>
    <w:rsid w:val="00083D2B"/>
    <w:rsid w:val="0008473C"/>
    <w:rsid w:val="00084C37"/>
    <w:rsid w:val="000850FA"/>
    <w:rsid w:val="00085139"/>
    <w:rsid w:val="000857D6"/>
    <w:rsid w:val="00085E2E"/>
    <w:rsid w:val="00086020"/>
    <w:rsid w:val="00086493"/>
    <w:rsid w:val="000865C6"/>
    <w:rsid w:val="00086CF8"/>
    <w:rsid w:val="00086F05"/>
    <w:rsid w:val="000871C6"/>
    <w:rsid w:val="00087C94"/>
    <w:rsid w:val="00087C9A"/>
    <w:rsid w:val="00087F52"/>
    <w:rsid w:val="0009090A"/>
    <w:rsid w:val="00090AEC"/>
    <w:rsid w:val="00091012"/>
    <w:rsid w:val="000910F1"/>
    <w:rsid w:val="00091BA6"/>
    <w:rsid w:val="00092DB4"/>
    <w:rsid w:val="00092DE2"/>
    <w:rsid w:val="0009301E"/>
    <w:rsid w:val="00093518"/>
    <w:rsid w:val="000939DE"/>
    <w:rsid w:val="00093D51"/>
    <w:rsid w:val="00093F3A"/>
    <w:rsid w:val="00093F94"/>
    <w:rsid w:val="0009449F"/>
    <w:rsid w:val="00094B7D"/>
    <w:rsid w:val="00095B60"/>
    <w:rsid w:val="0009744D"/>
    <w:rsid w:val="0009756E"/>
    <w:rsid w:val="000977BB"/>
    <w:rsid w:val="00097B06"/>
    <w:rsid w:val="00097C35"/>
    <w:rsid w:val="000A023B"/>
    <w:rsid w:val="000A07C2"/>
    <w:rsid w:val="000A0CB9"/>
    <w:rsid w:val="000A1096"/>
    <w:rsid w:val="000A114E"/>
    <w:rsid w:val="000A195D"/>
    <w:rsid w:val="000A2230"/>
    <w:rsid w:val="000A2E14"/>
    <w:rsid w:val="000A3372"/>
    <w:rsid w:val="000A3A8F"/>
    <w:rsid w:val="000A3C37"/>
    <w:rsid w:val="000A41CC"/>
    <w:rsid w:val="000A453C"/>
    <w:rsid w:val="000A4A52"/>
    <w:rsid w:val="000A540D"/>
    <w:rsid w:val="000A54B0"/>
    <w:rsid w:val="000A5989"/>
    <w:rsid w:val="000A5B0C"/>
    <w:rsid w:val="000A5E2E"/>
    <w:rsid w:val="000A65DC"/>
    <w:rsid w:val="000A670C"/>
    <w:rsid w:val="000A6AB3"/>
    <w:rsid w:val="000A6C35"/>
    <w:rsid w:val="000A717A"/>
    <w:rsid w:val="000B05E8"/>
    <w:rsid w:val="000B067D"/>
    <w:rsid w:val="000B0E74"/>
    <w:rsid w:val="000B1A92"/>
    <w:rsid w:val="000B1B44"/>
    <w:rsid w:val="000B1B4D"/>
    <w:rsid w:val="000B1F39"/>
    <w:rsid w:val="000B2289"/>
    <w:rsid w:val="000B2649"/>
    <w:rsid w:val="000B321E"/>
    <w:rsid w:val="000B3695"/>
    <w:rsid w:val="000B3C38"/>
    <w:rsid w:val="000B4055"/>
    <w:rsid w:val="000B47B9"/>
    <w:rsid w:val="000B4CAC"/>
    <w:rsid w:val="000B525F"/>
    <w:rsid w:val="000B5904"/>
    <w:rsid w:val="000B5A57"/>
    <w:rsid w:val="000B65AA"/>
    <w:rsid w:val="000B686F"/>
    <w:rsid w:val="000B7097"/>
    <w:rsid w:val="000B74AA"/>
    <w:rsid w:val="000B789D"/>
    <w:rsid w:val="000B78AD"/>
    <w:rsid w:val="000B7A60"/>
    <w:rsid w:val="000B7B06"/>
    <w:rsid w:val="000C0696"/>
    <w:rsid w:val="000C07C2"/>
    <w:rsid w:val="000C0946"/>
    <w:rsid w:val="000C09B1"/>
    <w:rsid w:val="000C1CA3"/>
    <w:rsid w:val="000C250F"/>
    <w:rsid w:val="000C27C3"/>
    <w:rsid w:val="000C2868"/>
    <w:rsid w:val="000C2A04"/>
    <w:rsid w:val="000C2E7C"/>
    <w:rsid w:val="000C3312"/>
    <w:rsid w:val="000C384D"/>
    <w:rsid w:val="000C3A16"/>
    <w:rsid w:val="000C3F87"/>
    <w:rsid w:val="000C4106"/>
    <w:rsid w:val="000C4A31"/>
    <w:rsid w:val="000C4D46"/>
    <w:rsid w:val="000C582D"/>
    <w:rsid w:val="000C5E50"/>
    <w:rsid w:val="000C5EA8"/>
    <w:rsid w:val="000C65A5"/>
    <w:rsid w:val="000C660F"/>
    <w:rsid w:val="000C66A9"/>
    <w:rsid w:val="000C681B"/>
    <w:rsid w:val="000C6C59"/>
    <w:rsid w:val="000C6D34"/>
    <w:rsid w:val="000C7315"/>
    <w:rsid w:val="000C7485"/>
    <w:rsid w:val="000C74E8"/>
    <w:rsid w:val="000D008C"/>
    <w:rsid w:val="000D048B"/>
    <w:rsid w:val="000D0890"/>
    <w:rsid w:val="000D119D"/>
    <w:rsid w:val="000D15B7"/>
    <w:rsid w:val="000D1774"/>
    <w:rsid w:val="000D1814"/>
    <w:rsid w:val="000D1AB9"/>
    <w:rsid w:val="000D1B87"/>
    <w:rsid w:val="000D1D63"/>
    <w:rsid w:val="000D212C"/>
    <w:rsid w:val="000D24AE"/>
    <w:rsid w:val="000D34EF"/>
    <w:rsid w:val="000D3EAB"/>
    <w:rsid w:val="000D4097"/>
    <w:rsid w:val="000D41FB"/>
    <w:rsid w:val="000D428C"/>
    <w:rsid w:val="000D48DB"/>
    <w:rsid w:val="000D4F53"/>
    <w:rsid w:val="000D5CEE"/>
    <w:rsid w:val="000D60F1"/>
    <w:rsid w:val="000D6A75"/>
    <w:rsid w:val="000D79DC"/>
    <w:rsid w:val="000E06E7"/>
    <w:rsid w:val="000E082F"/>
    <w:rsid w:val="000E0D72"/>
    <w:rsid w:val="000E153B"/>
    <w:rsid w:val="000E164C"/>
    <w:rsid w:val="000E20B6"/>
    <w:rsid w:val="000E2820"/>
    <w:rsid w:val="000E2E74"/>
    <w:rsid w:val="000E38E4"/>
    <w:rsid w:val="000E3B9F"/>
    <w:rsid w:val="000E48A6"/>
    <w:rsid w:val="000E5368"/>
    <w:rsid w:val="000E579F"/>
    <w:rsid w:val="000E58BE"/>
    <w:rsid w:val="000E5977"/>
    <w:rsid w:val="000E5E40"/>
    <w:rsid w:val="000E68BB"/>
    <w:rsid w:val="000E68D5"/>
    <w:rsid w:val="000E6CEA"/>
    <w:rsid w:val="000E6EF8"/>
    <w:rsid w:val="000E746C"/>
    <w:rsid w:val="000E74E0"/>
    <w:rsid w:val="000E7E13"/>
    <w:rsid w:val="000E7EAF"/>
    <w:rsid w:val="000E7FB0"/>
    <w:rsid w:val="000F0A19"/>
    <w:rsid w:val="000F0E7D"/>
    <w:rsid w:val="000F1D59"/>
    <w:rsid w:val="000F1F86"/>
    <w:rsid w:val="000F2B79"/>
    <w:rsid w:val="000F2E5F"/>
    <w:rsid w:val="000F3060"/>
    <w:rsid w:val="000F3191"/>
    <w:rsid w:val="000F31D2"/>
    <w:rsid w:val="000F3369"/>
    <w:rsid w:val="000F37A7"/>
    <w:rsid w:val="000F406B"/>
    <w:rsid w:val="000F411B"/>
    <w:rsid w:val="000F45B3"/>
    <w:rsid w:val="000F4F97"/>
    <w:rsid w:val="000F5658"/>
    <w:rsid w:val="000F606A"/>
    <w:rsid w:val="000F6218"/>
    <w:rsid w:val="000F6274"/>
    <w:rsid w:val="000F6CBE"/>
    <w:rsid w:val="0010017D"/>
    <w:rsid w:val="001008FA"/>
    <w:rsid w:val="001012FE"/>
    <w:rsid w:val="00101F99"/>
    <w:rsid w:val="001024A7"/>
    <w:rsid w:val="00102911"/>
    <w:rsid w:val="00102A9B"/>
    <w:rsid w:val="001034AA"/>
    <w:rsid w:val="00103A30"/>
    <w:rsid w:val="0010414B"/>
    <w:rsid w:val="00104528"/>
    <w:rsid w:val="00104B0C"/>
    <w:rsid w:val="00104CBE"/>
    <w:rsid w:val="00104EA2"/>
    <w:rsid w:val="001051A0"/>
    <w:rsid w:val="001052C0"/>
    <w:rsid w:val="00105A94"/>
    <w:rsid w:val="00105CB6"/>
    <w:rsid w:val="00106526"/>
    <w:rsid w:val="00106FF3"/>
    <w:rsid w:val="001072F9"/>
    <w:rsid w:val="00107314"/>
    <w:rsid w:val="0010748C"/>
    <w:rsid w:val="0010750C"/>
    <w:rsid w:val="00107788"/>
    <w:rsid w:val="001077C4"/>
    <w:rsid w:val="00107B90"/>
    <w:rsid w:val="00107C28"/>
    <w:rsid w:val="00107DDB"/>
    <w:rsid w:val="001108D3"/>
    <w:rsid w:val="00110EF7"/>
    <w:rsid w:val="00110FCB"/>
    <w:rsid w:val="00111DD2"/>
    <w:rsid w:val="00111F58"/>
    <w:rsid w:val="00112281"/>
    <w:rsid w:val="00112903"/>
    <w:rsid w:val="00112A20"/>
    <w:rsid w:val="00112C51"/>
    <w:rsid w:val="00112E81"/>
    <w:rsid w:val="00113BF7"/>
    <w:rsid w:val="001148F2"/>
    <w:rsid w:val="001153C1"/>
    <w:rsid w:val="001161D1"/>
    <w:rsid w:val="0011747F"/>
    <w:rsid w:val="001174A5"/>
    <w:rsid w:val="00117FF0"/>
    <w:rsid w:val="00120302"/>
    <w:rsid w:val="00120992"/>
    <w:rsid w:val="00120B1A"/>
    <w:rsid w:val="001232B7"/>
    <w:rsid w:val="00123466"/>
    <w:rsid w:val="00123501"/>
    <w:rsid w:val="00123A97"/>
    <w:rsid w:val="00123B16"/>
    <w:rsid w:val="00124623"/>
    <w:rsid w:val="001249E8"/>
    <w:rsid w:val="001254D6"/>
    <w:rsid w:val="001256EA"/>
    <w:rsid w:val="00125D21"/>
    <w:rsid w:val="00126233"/>
    <w:rsid w:val="00126C10"/>
    <w:rsid w:val="00126C9D"/>
    <w:rsid w:val="0012702F"/>
    <w:rsid w:val="00127299"/>
    <w:rsid w:val="00127C9A"/>
    <w:rsid w:val="00130E23"/>
    <w:rsid w:val="00130F68"/>
    <w:rsid w:val="00131479"/>
    <w:rsid w:val="00131542"/>
    <w:rsid w:val="00132190"/>
    <w:rsid w:val="00132296"/>
    <w:rsid w:val="001327F7"/>
    <w:rsid w:val="00132A5C"/>
    <w:rsid w:val="00133143"/>
    <w:rsid w:val="0013336A"/>
    <w:rsid w:val="00133444"/>
    <w:rsid w:val="001335FD"/>
    <w:rsid w:val="00133A76"/>
    <w:rsid w:val="00134237"/>
    <w:rsid w:val="00134420"/>
    <w:rsid w:val="0013458B"/>
    <w:rsid w:val="00134A68"/>
    <w:rsid w:val="00134D81"/>
    <w:rsid w:val="00135187"/>
    <w:rsid w:val="001351E3"/>
    <w:rsid w:val="00135AD2"/>
    <w:rsid w:val="001366DC"/>
    <w:rsid w:val="001366F0"/>
    <w:rsid w:val="0013676B"/>
    <w:rsid w:val="001376B4"/>
    <w:rsid w:val="00137A90"/>
    <w:rsid w:val="00137CCD"/>
    <w:rsid w:val="00137ED7"/>
    <w:rsid w:val="001404B8"/>
    <w:rsid w:val="00140C10"/>
    <w:rsid w:val="00140FB7"/>
    <w:rsid w:val="00141346"/>
    <w:rsid w:val="00141D9A"/>
    <w:rsid w:val="00142117"/>
    <w:rsid w:val="001422E0"/>
    <w:rsid w:val="00142A7D"/>
    <w:rsid w:val="0014403C"/>
    <w:rsid w:val="00144632"/>
    <w:rsid w:val="001455B6"/>
    <w:rsid w:val="001455D3"/>
    <w:rsid w:val="001458A7"/>
    <w:rsid w:val="00146187"/>
    <w:rsid w:val="001461DC"/>
    <w:rsid w:val="00146BF8"/>
    <w:rsid w:val="00146C88"/>
    <w:rsid w:val="00146FA4"/>
    <w:rsid w:val="001471DE"/>
    <w:rsid w:val="001472BD"/>
    <w:rsid w:val="001478C2"/>
    <w:rsid w:val="00147C2A"/>
    <w:rsid w:val="0015017C"/>
    <w:rsid w:val="0015018C"/>
    <w:rsid w:val="00150196"/>
    <w:rsid w:val="00150738"/>
    <w:rsid w:val="00150A2B"/>
    <w:rsid w:val="00150CCB"/>
    <w:rsid w:val="00150FC1"/>
    <w:rsid w:val="001511D0"/>
    <w:rsid w:val="00151876"/>
    <w:rsid w:val="00151C7C"/>
    <w:rsid w:val="00151D84"/>
    <w:rsid w:val="00152B69"/>
    <w:rsid w:val="001536A9"/>
    <w:rsid w:val="00154055"/>
    <w:rsid w:val="00154468"/>
    <w:rsid w:val="00154BBE"/>
    <w:rsid w:val="00154F5D"/>
    <w:rsid w:val="0015506F"/>
    <w:rsid w:val="001553E3"/>
    <w:rsid w:val="001555D6"/>
    <w:rsid w:val="00156466"/>
    <w:rsid w:val="00156E9B"/>
    <w:rsid w:val="001570EB"/>
    <w:rsid w:val="00157325"/>
    <w:rsid w:val="0015797C"/>
    <w:rsid w:val="0015799B"/>
    <w:rsid w:val="00157B67"/>
    <w:rsid w:val="00157BB8"/>
    <w:rsid w:val="00160107"/>
    <w:rsid w:val="00160114"/>
    <w:rsid w:val="0016012B"/>
    <w:rsid w:val="00160198"/>
    <w:rsid w:val="001604C7"/>
    <w:rsid w:val="00160852"/>
    <w:rsid w:val="00160CDD"/>
    <w:rsid w:val="00160E84"/>
    <w:rsid w:val="00160FCF"/>
    <w:rsid w:val="00161335"/>
    <w:rsid w:val="001615AC"/>
    <w:rsid w:val="001616E2"/>
    <w:rsid w:val="00161A9E"/>
    <w:rsid w:val="00161D24"/>
    <w:rsid w:val="001620C9"/>
    <w:rsid w:val="00162114"/>
    <w:rsid w:val="001623D4"/>
    <w:rsid w:val="0016262C"/>
    <w:rsid w:val="00164C0C"/>
    <w:rsid w:val="00164E46"/>
    <w:rsid w:val="0016546E"/>
    <w:rsid w:val="001656E6"/>
    <w:rsid w:val="001661F6"/>
    <w:rsid w:val="00166673"/>
    <w:rsid w:val="0016708A"/>
    <w:rsid w:val="0016711F"/>
    <w:rsid w:val="00167C51"/>
    <w:rsid w:val="00167F3D"/>
    <w:rsid w:val="001703B0"/>
    <w:rsid w:val="0017099D"/>
    <w:rsid w:val="00170C09"/>
    <w:rsid w:val="00170F1C"/>
    <w:rsid w:val="001710A3"/>
    <w:rsid w:val="00171CAF"/>
    <w:rsid w:val="00171D05"/>
    <w:rsid w:val="00171D75"/>
    <w:rsid w:val="00171DAA"/>
    <w:rsid w:val="00171E80"/>
    <w:rsid w:val="00172239"/>
    <w:rsid w:val="00172B37"/>
    <w:rsid w:val="001731EE"/>
    <w:rsid w:val="001733A0"/>
    <w:rsid w:val="00173D00"/>
    <w:rsid w:val="00173F05"/>
    <w:rsid w:val="00174DDA"/>
    <w:rsid w:val="00174E25"/>
    <w:rsid w:val="0017620C"/>
    <w:rsid w:val="001762F1"/>
    <w:rsid w:val="00176362"/>
    <w:rsid w:val="00176837"/>
    <w:rsid w:val="00176E6A"/>
    <w:rsid w:val="00177277"/>
    <w:rsid w:val="0017740B"/>
    <w:rsid w:val="00177B7F"/>
    <w:rsid w:val="00177DAB"/>
    <w:rsid w:val="00177FF2"/>
    <w:rsid w:val="001801A0"/>
    <w:rsid w:val="001805A7"/>
    <w:rsid w:val="001808C6"/>
    <w:rsid w:val="0018159A"/>
    <w:rsid w:val="001817CB"/>
    <w:rsid w:val="0018244F"/>
    <w:rsid w:val="001825B3"/>
    <w:rsid w:val="001829C5"/>
    <w:rsid w:val="00183199"/>
    <w:rsid w:val="001831D4"/>
    <w:rsid w:val="001833FE"/>
    <w:rsid w:val="0018342E"/>
    <w:rsid w:val="00183906"/>
    <w:rsid w:val="00183F7E"/>
    <w:rsid w:val="001846BA"/>
    <w:rsid w:val="00184878"/>
    <w:rsid w:val="00184DF0"/>
    <w:rsid w:val="00184E0C"/>
    <w:rsid w:val="001853ED"/>
    <w:rsid w:val="001853F3"/>
    <w:rsid w:val="001854F3"/>
    <w:rsid w:val="00185BC0"/>
    <w:rsid w:val="00186164"/>
    <w:rsid w:val="00186CED"/>
    <w:rsid w:val="001873FA"/>
    <w:rsid w:val="00187796"/>
    <w:rsid w:val="0019029E"/>
    <w:rsid w:val="00190BBC"/>
    <w:rsid w:val="00190ED2"/>
    <w:rsid w:val="00191529"/>
    <w:rsid w:val="001915A5"/>
    <w:rsid w:val="00191B63"/>
    <w:rsid w:val="00192018"/>
    <w:rsid w:val="00192266"/>
    <w:rsid w:val="00192398"/>
    <w:rsid w:val="00192BA2"/>
    <w:rsid w:val="00192DE7"/>
    <w:rsid w:val="0019312C"/>
    <w:rsid w:val="0019338D"/>
    <w:rsid w:val="001938AD"/>
    <w:rsid w:val="001942D5"/>
    <w:rsid w:val="001943B2"/>
    <w:rsid w:val="00194B3C"/>
    <w:rsid w:val="00194BD3"/>
    <w:rsid w:val="00195293"/>
    <w:rsid w:val="001954A4"/>
    <w:rsid w:val="00195A28"/>
    <w:rsid w:val="00195BBD"/>
    <w:rsid w:val="001962E8"/>
    <w:rsid w:val="001967DE"/>
    <w:rsid w:val="00197256"/>
    <w:rsid w:val="001972A1"/>
    <w:rsid w:val="00197460"/>
    <w:rsid w:val="00197867"/>
    <w:rsid w:val="00197EC9"/>
    <w:rsid w:val="00197F31"/>
    <w:rsid w:val="001A032E"/>
    <w:rsid w:val="001A0417"/>
    <w:rsid w:val="001A04C7"/>
    <w:rsid w:val="001A0BB9"/>
    <w:rsid w:val="001A1AD9"/>
    <w:rsid w:val="001A2081"/>
    <w:rsid w:val="001A2331"/>
    <w:rsid w:val="001A28C3"/>
    <w:rsid w:val="001A30AB"/>
    <w:rsid w:val="001A325E"/>
    <w:rsid w:val="001A348A"/>
    <w:rsid w:val="001A3552"/>
    <w:rsid w:val="001A3C18"/>
    <w:rsid w:val="001A41A2"/>
    <w:rsid w:val="001A4270"/>
    <w:rsid w:val="001A4413"/>
    <w:rsid w:val="001A4A7F"/>
    <w:rsid w:val="001A5104"/>
    <w:rsid w:val="001A5C80"/>
    <w:rsid w:val="001A5EB3"/>
    <w:rsid w:val="001A6030"/>
    <w:rsid w:val="001A7328"/>
    <w:rsid w:val="001A744C"/>
    <w:rsid w:val="001A788A"/>
    <w:rsid w:val="001B06EC"/>
    <w:rsid w:val="001B0ABD"/>
    <w:rsid w:val="001B0C5E"/>
    <w:rsid w:val="001B1491"/>
    <w:rsid w:val="001B1C98"/>
    <w:rsid w:val="001B2056"/>
    <w:rsid w:val="001B25B0"/>
    <w:rsid w:val="001B2CEA"/>
    <w:rsid w:val="001B2F76"/>
    <w:rsid w:val="001B30B9"/>
    <w:rsid w:val="001B337F"/>
    <w:rsid w:val="001B37E8"/>
    <w:rsid w:val="001B3FEE"/>
    <w:rsid w:val="001B5DC8"/>
    <w:rsid w:val="001B5F90"/>
    <w:rsid w:val="001B6335"/>
    <w:rsid w:val="001B6F32"/>
    <w:rsid w:val="001B78A4"/>
    <w:rsid w:val="001C0A81"/>
    <w:rsid w:val="001C0E9B"/>
    <w:rsid w:val="001C1152"/>
    <w:rsid w:val="001C14E2"/>
    <w:rsid w:val="001C1562"/>
    <w:rsid w:val="001C16DA"/>
    <w:rsid w:val="001C1E63"/>
    <w:rsid w:val="001C2373"/>
    <w:rsid w:val="001C290F"/>
    <w:rsid w:val="001C371E"/>
    <w:rsid w:val="001C445F"/>
    <w:rsid w:val="001C4685"/>
    <w:rsid w:val="001C48B9"/>
    <w:rsid w:val="001C493F"/>
    <w:rsid w:val="001C4C90"/>
    <w:rsid w:val="001C4E4D"/>
    <w:rsid w:val="001C5564"/>
    <w:rsid w:val="001C5821"/>
    <w:rsid w:val="001C5E19"/>
    <w:rsid w:val="001C612D"/>
    <w:rsid w:val="001C6207"/>
    <w:rsid w:val="001C697B"/>
    <w:rsid w:val="001C6AAF"/>
    <w:rsid w:val="001C78A0"/>
    <w:rsid w:val="001C7C61"/>
    <w:rsid w:val="001C7DF8"/>
    <w:rsid w:val="001C7E9D"/>
    <w:rsid w:val="001D03FA"/>
    <w:rsid w:val="001D0562"/>
    <w:rsid w:val="001D0899"/>
    <w:rsid w:val="001D140B"/>
    <w:rsid w:val="001D1B96"/>
    <w:rsid w:val="001D231E"/>
    <w:rsid w:val="001D26BB"/>
    <w:rsid w:val="001D2C35"/>
    <w:rsid w:val="001D3706"/>
    <w:rsid w:val="001D3B53"/>
    <w:rsid w:val="001D3E7B"/>
    <w:rsid w:val="001D4635"/>
    <w:rsid w:val="001D5853"/>
    <w:rsid w:val="001D64D0"/>
    <w:rsid w:val="001D6BC4"/>
    <w:rsid w:val="001D6D9A"/>
    <w:rsid w:val="001D6FCC"/>
    <w:rsid w:val="001D7310"/>
    <w:rsid w:val="001D7728"/>
    <w:rsid w:val="001D7C08"/>
    <w:rsid w:val="001E03F2"/>
    <w:rsid w:val="001E0A62"/>
    <w:rsid w:val="001E18AB"/>
    <w:rsid w:val="001E1AA2"/>
    <w:rsid w:val="001E1C75"/>
    <w:rsid w:val="001E20CE"/>
    <w:rsid w:val="001E2672"/>
    <w:rsid w:val="001E33BD"/>
    <w:rsid w:val="001E3D6B"/>
    <w:rsid w:val="001E3E06"/>
    <w:rsid w:val="001E3E26"/>
    <w:rsid w:val="001E4C89"/>
    <w:rsid w:val="001E4F3B"/>
    <w:rsid w:val="001E4FBC"/>
    <w:rsid w:val="001E592A"/>
    <w:rsid w:val="001E60FD"/>
    <w:rsid w:val="001E6CA3"/>
    <w:rsid w:val="001E75C6"/>
    <w:rsid w:val="001E789C"/>
    <w:rsid w:val="001E7D86"/>
    <w:rsid w:val="001F0293"/>
    <w:rsid w:val="001F02EF"/>
    <w:rsid w:val="001F096F"/>
    <w:rsid w:val="001F0B27"/>
    <w:rsid w:val="001F0E79"/>
    <w:rsid w:val="001F0FD7"/>
    <w:rsid w:val="001F0FE3"/>
    <w:rsid w:val="001F1A7B"/>
    <w:rsid w:val="001F1C62"/>
    <w:rsid w:val="001F2FDF"/>
    <w:rsid w:val="001F3E9F"/>
    <w:rsid w:val="001F429E"/>
    <w:rsid w:val="001F4A05"/>
    <w:rsid w:val="001F50FA"/>
    <w:rsid w:val="001F57CF"/>
    <w:rsid w:val="001F5975"/>
    <w:rsid w:val="001F5C62"/>
    <w:rsid w:val="001F600D"/>
    <w:rsid w:val="001F610E"/>
    <w:rsid w:val="001F6311"/>
    <w:rsid w:val="001F669A"/>
    <w:rsid w:val="001F6FF4"/>
    <w:rsid w:val="001F74F5"/>
    <w:rsid w:val="002006A9"/>
    <w:rsid w:val="00200793"/>
    <w:rsid w:val="00200B9B"/>
    <w:rsid w:val="0020178D"/>
    <w:rsid w:val="00201953"/>
    <w:rsid w:val="00202650"/>
    <w:rsid w:val="002026FC"/>
    <w:rsid w:val="00202FB4"/>
    <w:rsid w:val="00203AEB"/>
    <w:rsid w:val="002040F7"/>
    <w:rsid w:val="00204B6D"/>
    <w:rsid w:val="00204D9D"/>
    <w:rsid w:val="00204EA0"/>
    <w:rsid w:val="00204F22"/>
    <w:rsid w:val="00204F23"/>
    <w:rsid w:val="00205549"/>
    <w:rsid w:val="0020569D"/>
    <w:rsid w:val="00205856"/>
    <w:rsid w:val="002058C4"/>
    <w:rsid w:val="00205CD7"/>
    <w:rsid w:val="00205D06"/>
    <w:rsid w:val="0020731A"/>
    <w:rsid w:val="00207A73"/>
    <w:rsid w:val="0021056F"/>
    <w:rsid w:val="00210FB4"/>
    <w:rsid w:val="00211566"/>
    <w:rsid w:val="00211981"/>
    <w:rsid w:val="00211E97"/>
    <w:rsid w:val="00212167"/>
    <w:rsid w:val="002137E7"/>
    <w:rsid w:val="00213D42"/>
    <w:rsid w:val="002149D8"/>
    <w:rsid w:val="00215568"/>
    <w:rsid w:val="0021580B"/>
    <w:rsid w:val="0021584F"/>
    <w:rsid w:val="00215EB8"/>
    <w:rsid w:val="0021601A"/>
    <w:rsid w:val="0021699A"/>
    <w:rsid w:val="00216BA2"/>
    <w:rsid w:val="00217029"/>
    <w:rsid w:val="00217072"/>
    <w:rsid w:val="00217432"/>
    <w:rsid w:val="00217F75"/>
    <w:rsid w:val="00220A96"/>
    <w:rsid w:val="00220E27"/>
    <w:rsid w:val="00221929"/>
    <w:rsid w:val="0022192C"/>
    <w:rsid w:val="002221F8"/>
    <w:rsid w:val="002225FF"/>
    <w:rsid w:val="00222BB0"/>
    <w:rsid w:val="00223252"/>
    <w:rsid w:val="002232D0"/>
    <w:rsid w:val="00223312"/>
    <w:rsid w:val="0022343F"/>
    <w:rsid w:val="002248A1"/>
    <w:rsid w:val="00224C40"/>
    <w:rsid w:val="00224D68"/>
    <w:rsid w:val="00225766"/>
    <w:rsid w:val="002259E3"/>
    <w:rsid w:val="00225E36"/>
    <w:rsid w:val="002267B0"/>
    <w:rsid w:val="00227AD1"/>
    <w:rsid w:val="0023032A"/>
    <w:rsid w:val="002303B0"/>
    <w:rsid w:val="0023098B"/>
    <w:rsid w:val="002309A9"/>
    <w:rsid w:val="00230A38"/>
    <w:rsid w:val="00230CCF"/>
    <w:rsid w:val="00230D2F"/>
    <w:rsid w:val="00231242"/>
    <w:rsid w:val="00232149"/>
    <w:rsid w:val="00232242"/>
    <w:rsid w:val="00232273"/>
    <w:rsid w:val="00232C02"/>
    <w:rsid w:val="00232F0E"/>
    <w:rsid w:val="00232FDA"/>
    <w:rsid w:val="0023329F"/>
    <w:rsid w:val="00233375"/>
    <w:rsid w:val="002338FB"/>
    <w:rsid w:val="00233E3F"/>
    <w:rsid w:val="002342E9"/>
    <w:rsid w:val="0023442A"/>
    <w:rsid w:val="00234892"/>
    <w:rsid w:val="00235235"/>
    <w:rsid w:val="00235800"/>
    <w:rsid w:val="002358A4"/>
    <w:rsid w:val="00236512"/>
    <w:rsid w:val="00237C56"/>
    <w:rsid w:val="00240217"/>
    <w:rsid w:val="00240639"/>
    <w:rsid w:val="00240C04"/>
    <w:rsid w:val="0024107E"/>
    <w:rsid w:val="0024165F"/>
    <w:rsid w:val="00241682"/>
    <w:rsid w:val="002417A1"/>
    <w:rsid w:val="002417F3"/>
    <w:rsid w:val="002418B9"/>
    <w:rsid w:val="002418BE"/>
    <w:rsid w:val="002418FD"/>
    <w:rsid w:val="00241D03"/>
    <w:rsid w:val="00242393"/>
    <w:rsid w:val="00242C4E"/>
    <w:rsid w:val="00242F4F"/>
    <w:rsid w:val="0024311E"/>
    <w:rsid w:val="00243EBF"/>
    <w:rsid w:val="00243FA1"/>
    <w:rsid w:val="0024462F"/>
    <w:rsid w:val="002448B1"/>
    <w:rsid w:val="00244940"/>
    <w:rsid w:val="00244ADB"/>
    <w:rsid w:val="002451C8"/>
    <w:rsid w:val="00245C87"/>
    <w:rsid w:val="0024656D"/>
    <w:rsid w:val="002471E5"/>
    <w:rsid w:val="002476F9"/>
    <w:rsid w:val="00247A3D"/>
    <w:rsid w:val="00247E42"/>
    <w:rsid w:val="00250076"/>
    <w:rsid w:val="00250612"/>
    <w:rsid w:val="00250C18"/>
    <w:rsid w:val="00251175"/>
    <w:rsid w:val="0025125F"/>
    <w:rsid w:val="002516FF"/>
    <w:rsid w:val="002519CD"/>
    <w:rsid w:val="00251B8D"/>
    <w:rsid w:val="00251F3D"/>
    <w:rsid w:val="00252004"/>
    <w:rsid w:val="00252690"/>
    <w:rsid w:val="00252981"/>
    <w:rsid w:val="00252AE0"/>
    <w:rsid w:val="00252BE0"/>
    <w:rsid w:val="00254FDD"/>
    <w:rsid w:val="00254FE5"/>
    <w:rsid w:val="002553A4"/>
    <w:rsid w:val="002555ED"/>
    <w:rsid w:val="0025574B"/>
    <w:rsid w:val="00255CAC"/>
    <w:rsid w:val="00256260"/>
    <w:rsid w:val="00256315"/>
    <w:rsid w:val="0025658F"/>
    <w:rsid w:val="002565CD"/>
    <w:rsid w:val="002566F1"/>
    <w:rsid w:val="00256746"/>
    <w:rsid w:val="00256999"/>
    <w:rsid w:val="00256F73"/>
    <w:rsid w:val="002570C5"/>
    <w:rsid w:val="00257279"/>
    <w:rsid w:val="00257AC3"/>
    <w:rsid w:val="00257C1A"/>
    <w:rsid w:val="00257E2F"/>
    <w:rsid w:val="002605D8"/>
    <w:rsid w:val="00261320"/>
    <w:rsid w:val="00261720"/>
    <w:rsid w:val="00261A53"/>
    <w:rsid w:val="00261BED"/>
    <w:rsid w:val="00261F1B"/>
    <w:rsid w:val="00263CB5"/>
    <w:rsid w:val="00263D28"/>
    <w:rsid w:val="00265129"/>
    <w:rsid w:val="002652D1"/>
    <w:rsid w:val="00265515"/>
    <w:rsid w:val="0026574A"/>
    <w:rsid w:val="00265A63"/>
    <w:rsid w:val="00265CBD"/>
    <w:rsid w:val="00265E56"/>
    <w:rsid w:val="0026650D"/>
    <w:rsid w:val="00266AAB"/>
    <w:rsid w:val="00266BE4"/>
    <w:rsid w:val="002674F4"/>
    <w:rsid w:val="00267C46"/>
    <w:rsid w:val="00267E7B"/>
    <w:rsid w:val="00270017"/>
    <w:rsid w:val="002703C8"/>
    <w:rsid w:val="00270CCA"/>
    <w:rsid w:val="00270CDE"/>
    <w:rsid w:val="00271180"/>
    <w:rsid w:val="0027132C"/>
    <w:rsid w:val="00271782"/>
    <w:rsid w:val="00271A78"/>
    <w:rsid w:val="00271AEB"/>
    <w:rsid w:val="00271B96"/>
    <w:rsid w:val="00271EFD"/>
    <w:rsid w:val="00272521"/>
    <w:rsid w:val="00272D68"/>
    <w:rsid w:val="002732A1"/>
    <w:rsid w:val="00273916"/>
    <w:rsid w:val="00274476"/>
    <w:rsid w:val="00275011"/>
    <w:rsid w:val="002755B2"/>
    <w:rsid w:val="002756CC"/>
    <w:rsid w:val="00275788"/>
    <w:rsid w:val="00275E9B"/>
    <w:rsid w:val="00275F65"/>
    <w:rsid w:val="002768F7"/>
    <w:rsid w:val="0027711B"/>
    <w:rsid w:val="002777F5"/>
    <w:rsid w:val="00277BBC"/>
    <w:rsid w:val="0028023A"/>
    <w:rsid w:val="00280704"/>
    <w:rsid w:val="0028117E"/>
    <w:rsid w:val="0028118A"/>
    <w:rsid w:val="00281245"/>
    <w:rsid w:val="002814CD"/>
    <w:rsid w:val="0028161B"/>
    <w:rsid w:val="00281C47"/>
    <w:rsid w:val="00281D2D"/>
    <w:rsid w:val="00282EFF"/>
    <w:rsid w:val="00282F2D"/>
    <w:rsid w:val="00283CE2"/>
    <w:rsid w:val="0028424C"/>
    <w:rsid w:val="00284ABF"/>
    <w:rsid w:val="002855D8"/>
    <w:rsid w:val="002863A1"/>
    <w:rsid w:val="00286CAF"/>
    <w:rsid w:val="00286D24"/>
    <w:rsid w:val="00286EF0"/>
    <w:rsid w:val="00286F9A"/>
    <w:rsid w:val="002872E9"/>
    <w:rsid w:val="0028757A"/>
    <w:rsid w:val="002876F6"/>
    <w:rsid w:val="00287EC0"/>
    <w:rsid w:val="0029023E"/>
    <w:rsid w:val="002906AD"/>
    <w:rsid w:val="00290C6E"/>
    <w:rsid w:val="00290CCF"/>
    <w:rsid w:val="00290EE6"/>
    <w:rsid w:val="002913B6"/>
    <w:rsid w:val="00291E91"/>
    <w:rsid w:val="00292BCB"/>
    <w:rsid w:val="002930C7"/>
    <w:rsid w:val="002933E4"/>
    <w:rsid w:val="002934A0"/>
    <w:rsid w:val="00293905"/>
    <w:rsid w:val="00293CA3"/>
    <w:rsid w:val="002942DC"/>
    <w:rsid w:val="002949DA"/>
    <w:rsid w:val="00294BB1"/>
    <w:rsid w:val="002961CC"/>
    <w:rsid w:val="002968AE"/>
    <w:rsid w:val="00297190"/>
    <w:rsid w:val="002976EE"/>
    <w:rsid w:val="00297E00"/>
    <w:rsid w:val="002A0CA3"/>
    <w:rsid w:val="002A16EC"/>
    <w:rsid w:val="002A1DCE"/>
    <w:rsid w:val="002A2204"/>
    <w:rsid w:val="002A25FE"/>
    <w:rsid w:val="002A2B0B"/>
    <w:rsid w:val="002A32B9"/>
    <w:rsid w:val="002A3760"/>
    <w:rsid w:val="002A3885"/>
    <w:rsid w:val="002A3D9E"/>
    <w:rsid w:val="002A47DD"/>
    <w:rsid w:val="002A5350"/>
    <w:rsid w:val="002A56B4"/>
    <w:rsid w:val="002A5CF3"/>
    <w:rsid w:val="002A617F"/>
    <w:rsid w:val="002A63F5"/>
    <w:rsid w:val="002A7600"/>
    <w:rsid w:val="002A79AB"/>
    <w:rsid w:val="002A7B57"/>
    <w:rsid w:val="002B0228"/>
    <w:rsid w:val="002B06BB"/>
    <w:rsid w:val="002B0CE8"/>
    <w:rsid w:val="002B117B"/>
    <w:rsid w:val="002B2576"/>
    <w:rsid w:val="002B270C"/>
    <w:rsid w:val="002B28E0"/>
    <w:rsid w:val="002B28F3"/>
    <w:rsid w:val="002B3537"/>
    <w:rsid w:val="002B3B3B"/>
    <w:rsid w:val="002B48DA"/>
    <w:rsid w:val="002B4F4F"/>
    <w:rsid w:val="002B5796"/>
    <w:rsid w:val="002B608F"/>
    <w:rsid w:val="002B6A9F"/>
    <w:rsid w:val="002B6ACD"/>
    <w:rsid w:val="002B6F1E"/>
    <w:rsid w:val="002B6FCE"/>
    <w:rsid w:val="002B7512"/>
    <w:rsid w:val="002C01F5"/>
    <w:rsid w:val="002C0666"/>
    <w:rsid w:val="002C0C93"/>
    <w:rsid w:val="002C0DB3"/>
    <w:rsid w:val="002C13BE"/>
    <w:rsid w:val="002C140D"/>
    <w:rsid w:val="002C16B3"/>
    <w:rsid w:val="002C1833"/>
    <w:rsid w:val="002C1A22"/>
    <w:rsid w:val="002C1A62"/>
    <w:rsid w:val="002C1EDF"/>
    <w:rsid w:val="002C2179"/>
    <w:rsid w:val="002C286C"/>
    <w:rsid w:val="002C2986"/>
    <w:rsid w:val="002C2BC5"/>
    <w:rsid w:val="002C30C8"/>
    <w:rsid w:val="002C314E"/>
    <w:rsid w:val="002C364B"/>
    <w:rsid w:val="002C3926"/>
    <w:rsid w:val="002C3A3F"/>
    <w:rsid w:val="002C40ED"/>
    <w:rsid w:val="002C4494"/>
    <w:rsid w:val="002C4BD5"/>
    <w:rsid w:val="002C4EC5"/>
    <w:rsid w:val="002C515C"/>
    <w:rsid w:val="002C5232"/>
    <w:rsid w:val="002C63B5"/>
    <w:rsid w:val="002C649E"/>
    <w:rsid w:val="002C6538"/>
    <w:rsid w:val="002C670A"/>
    <w:rsid w:val="002D001E"/>
    <w:rsid w:val="002D0288"/>
    <w:rsid w:val="002D0361"/>
    <w:rsid w:val="002D0543"/>
    <w:rsid w:val="002D058E"/>
    <w:rsid w:val="002D0EC8"/>
    <w:rsid w:val="002D17EE"/>
    <w:rsid w:val="002D185E"/>
    <w:rsid w:val="002D1927"/>
    <w:rsid w:val="002D1F45"/>
    <w:rsid w:val="002D2CF1"/>
    <w:rsid w:val="002D4457"/>
    <w:rsid w:val="002D48C1"/>
    <w:rsid w:val="002D4E0C"/>
    <w:rsid w:val="002D5498"/>
    <w:rsid w:val="002D63BA"/>
    <w:rsid w:val="002D642B"/>
    <w:rsid w:val="002D661A"/>
    <w:rsid w:val="002D6CD6"/>
    <w:rsid w:val="002D72DC"/>
    <w:rsid w:val="002D7503"/>
    <w:rsid w:val="002D7884"/>
    <w:rsid w:val="002E10D2"/>
    <w:rsid w:val="002E138F"/>
    <w:rsid w:val="002E15E2"/>
    <w:rsid w:val="002E1ACD"/>
    <w:rsid w:val="002E1D78"/>
    <w:rsid w:val="002E2301"/>
    <w:rsid w:val="002E2783"/>
    <w:rsid w:val="002E2BBD"/>
    <w:rsid w:val="002E2BFB"/>
    <w:rsid w:val="002E2FB9"/>
    <w:rsid w:val="002E30E6"/>
    <w:rsid w:val="002E3319"/>
    <w:rsid w:val="002E359E"/>
    <w:rsid w:val="002E364B"/>
    <w:rsid w:val="002E36DF"/>
    <w:rsid w:val="002E3E55"/>
    <w:rsid w:val="002E41B8"/>
    <w:rsid w:val="002E4B25"/>
    <w:rsid w:val="002E595B"/>
    <w:rsid w:val="002E59B6"/>
    <w:rsid w:val="002E63D1"/>
    <w:rsid w:val="002E6F0A"/>
    <w:rsid w:val="002E7250"/>
    <w:rsid w:val="002E747C"/>
    <w:rsid w:val="002E765B"/>
    <w:rsid w:val="002E7887"/>
    <w:rsid w:val="002F0B2D"/>
    <w:rsid w:val="002F0C2D"/>
    <w:rsid w:val="002F18A6"/>
    <w:rsid w:val="002F18A7"/>
    <w:rsid w:val="002F1A0A"/>
    <w:rsid w:val="002F1BC6"/>
    <w:rsid w:val="002F1CD1"/>
    <w:rsid w:val="002F30C5"/>
    <w:rsid w:val="002F31B8"/>
    <w:rsid w:val="002F3217"/>
    <w:rsid w:val="002F32E6"/>
    <w:rsid w:val="002F3961"/>
    <w:rsid w:val="002F3E36"/>
    <w:rsid w:val="002F452A"/>
    <w:rsid w:val="002F4A63"/>
    <w:rsid w:val="002F5269"/>
    <w:rsid w:val="002F54D9"/>
    <w:rsid w:val="002F632B"/>
    <w:rsid w:val="002F668F"/>
    <w:rsid w:val="002F69C4"/>
    <w:rsid w:val="002F71AC"/>
    <w:rsid w:val="002F7F64"/>
    <w:rsid w:val="00300121"/>
    <w:rsid w:val="00300ACC"/>
    <w:rsid w:val="00300CE4"/>
    <w:rsid w:val="00300EC5"/>
    <w:rsid w:val="003010B2"/>
    <w:rsid w:val="00301EFA"/>
    <w:rsid w:val="00302038"/>
    <w:rsid w:val="0030208F"/>
    <w:rsid w:val="00302266"/>
    <w:rsid w:val="0030243F"/>
    <w:rsid w:val="00302C0F"/>
    <w:rsid w:val="00302F93"/>
    <w:rsid w:val="003030FC"/>
    <w:rsid w:val="003038F6"/>
    <w:rsid w:val="00303EAD"/>
    <w:rsid w:val="003040B3"/>
    <w:rsid w:val="00304EF1"/>
    <w:rsid w:val="00304FAF"/>
    <w:rsid w:val="00305033"/>
    <w:rsid w:val="003055C4"/>
    <w:rsid w:val="003057D6"/>
    <w:rsid w:val="00305820"/>
    <w:rsid w:val="00305961"/>
    <w:rsid w:val="00306A3B"/>
    <w:rsid w:val="00306CFA"/>
    <w:rsid w:val="00306F9A"/>
    <w:rsid w:val="0030704E"/>
    <w:rsid w:val="0030751A"/>
    <w:rsid w:val="00307563"/>
    <w:rsid w:val="003078E9"/>
    <w:rsid w:val="003104FB"/>
    <w:rsid w:val="003105B1"/>
    <w:rsid w:val="00310BA8"/>
    <w:rsid w:val="00310E10"/>
    <w:rsid w:val="00310E93"/>
    <w:rsid w:val="0031100B"/>
    <w:rsid w:val="003110B2"/>
    <w:rsid w:val="00311211"/>
    <w:rsid w:val="00311378"/>
    <w:rsid w:val="00311607"/>
    <w:rsid w:val="0031186A"/>
    <w:rsid w:val="00311B09"/>
    <w:rsid w:val="003120A8"/>
    <w:rsid w:val="0031453C"/>
    <w:rsid w:val="00314AF9"/>
    <w:rsid w:val="00314DA1"/>
    <w:rsid w:val="00314DE7"/>
    <w:rsid w:val="00315BF1"/>
    <w:rsid w:val="00315C44"/>
    <w:rsid w:val="0031634C"/>
    <w:rsid w:val="00317455"/>
    <w:rsid w:val="00317552"/>
    <w:rsid w:val="00317668"/>
    <w:rsid w:val="0031778F"/>
    <w:rsid w:val="003204EC"/>
    <w:rsid w:val="00320784"/>
    <w:rsid w:val="00320A6D"/>
    <w:rsid w:val="00320AEA"/>
    <w:rsid w:val="00320B40"/>
    <w:rsid w:val="003215F4"/>
    <w:rsid w:val="00321B07"/>
    <w:rsid w:val="00321C93"/>
    <w:rsid w:val="00322E96"/>
    <w:rsid w:val="00323BAD"/>
    <w:rsid w:val="00324CBA"/>
    <w:rsid w:val="0032504B"/>
    <w:rsid w:val="003252F2"/>
    <w:rsid w:val="00325604"/>
    <w:rsid w:val="00325AD0"/>
    <w:rsid w:val="00326060"/>
    <w:rsid w:val="003264C2"/>
    <w:rsid w:val="003265FD"/>
    <w:rsid w:val="003266FA"/>
    <w:rsid w:val="0032679C"/>
    <w:rsid w:val="00326C74"/>
    <w:rsid w:val="003271F2"/>
    <w:rsid w:val="00327CE3"/>
    <w:rsid w:val="00327D39"/>
    <w:rsid w:val="00327E9E"/>
    <w:rsid w:val="00327EC3"/>
    <w:rsid w:val="00330101"/>
    <w:rsid w:val="0033047F"/>
    <w:rsid w:val="00330769"/>
    <w:rsid w:val="00330924"/>
    <w:rsid w:val="00330C02"/>
    <w:rsid w:val="00331106"/>
    <w:rsid w:val="003314CD"/>
    <w:rsid w:val="00332147"/>
    <w:rsid w:val="0033214D"/>
    <w:rsid w:val="00332601"/>
    <w:rsid w:val="003330E3"/>
    <w:rsid w:val="00333C41"/>
    <w:rsid w:val="003348FB"/>
    <w:rsid w:val="003351CB"/>
    <w:rsid w:val="00335DA8"/>
    <w:rsid w:val="00335E62"/>
    <w:rsid w:val="00336054"/>
    <w:rsid w:val="003363F6"/>
    <w:rsid w:val="003367CA"/>
    <w:rsid w:val="00337998"/>
    <w:rsid w:val="00337E8B"/>
    <w:rsid w:val="0034049F"/>
    <w:rsid w:val="0034098D"/>
    <w:rsid w:val="00341EE6"/>
    <w:rsid w:val="00342178"/>
    <w:rsid w:val="0034284B"/>
    <w:rsid w:val="00342DE8"/>
    <w:rsid w:val="00342F81"/>
    <w:rsid w:val="00343033"/>
    <w:rsid w:val="0034339D"/>
    <w:rsid w:val="00343E5D"/>
    <w:rsid w:val="0034431D"/>
    <w:rsid w:val="00344735"/>
    <w:rsid w:val="003447AF"/>
    <w:rsid w:val="0034514C"/>
    <w:rsid w:val="0034527F"/>
    <w:rsid w:val="00345527"/>
    <w:rsid w:val="0034556C"/>
    <w:rsid w:val="00345E34"/>
    <w:rsid w:val="00345EF3"/>
    <w:rsid w:val="00346B32"/>
    <w:rsid w:val="00347B73"/>
    <w:rsid w:val="00347CE0"/>
    <w:rsid w:val="00347EF8"/>
    <w:rsid w:val="00350299"/>
    <w:rsid w:val="00350781"/>
    <w:rsid w:val="0035087F"/>
    <w:rsid w:val="00350B0A"/>
    <w:rsid w:val="003514CB"/>
    <w:rsid w:val="0035197F"/>
    <w:rsid w:val="00351ADA"/>
    <w:rsid w:val="00351E06"/>
    <w:rsid w:val="00352670"/>
    <w:rsid w:val="0035267D"/>
    <w:rsid w:val="0035300D"/>
    <w:rsid w:val="0035378D"/>
    <w:rsid w:val="003539F8"/>
    <w:rsid w:val="0035432B"/>
    <w:rsid w:val="0035472E"/>
    <w:rsid w:val="00354EC6"/>
    <w:rsid w:val="003550EF"/>
    <w:rsid w:val="00355A24"/>
    <w:rsid w:val="00355AD2"/>
    <w:rsid w:val="00355D86"/>
    <w:rsid w:val="00355E7A"/>
    <w:rsid w:val="0035645C"/>
    <w:rsid w:val="00356838"/>
    <w:rsid w:val="003569AB"/>
    <w:rsid w:val="00356A46"/>
    <w:rsid w:val="00356C53"/>
    <w:rsid w:val="00356C86"/>
    <w:rsid w:val="0035727D"/>
    <w:rsid w:val="00357BDA"/>
    <w:rsid w:val="00357C07"/>
    <w:rsid w:val="003603F0"/>
    <w:rsid w:val="003617B3"/>
    <w:rsid w:val="0036183B"/>
    <w:rsid w:val="00361B1C"/>
    <w:rsid w:val="00362F94"/>
    <w:rsid w:val="00363154"/>
    <w:rsid w:val="003631EE"/>
    <w:rsid w:val="0036379E"/>
    <w:rsid w:val="00363D03"/>
    <w:rsid w:val="00364C1C"/>
    <w:rsid w:val="00364ED8"/>
    <w:rsid w:val="00365002"/>
    <w:rsid w:val="0036521A"/>
    <w:rsid w:val="00365260"/>
    <w:rsid w:val="00365967"/>
    <w:rsid w:val="00365A86"/>
    <w:rsid w:val="003663EE"/>
    <w:rsid w:val="00366466"/>
    <w:rsid w:val="00366981"/>
    <w:rsid w:val="00366DC9"/>
    <w:rsid w:val="00367292"/>
    <w:rsid w:val="003702BD"/>
    <w:rsid w:val="00370351"/>
    <w:rsid w:val="003703FD"/>
    <w:rsid w:val="003705CE"/>
    <w:rsid w:val="00370900"/>
    <w:rsid w:val="003711A5"/>
    <w:rsid w:val="003712DA"/>
    <w:rsid w:val="003716AD"/>
    <w:rsid w:val="00371A95"/>
    <w:rsid w:val="00373957"/>
    <w:rsid w:val="0037399C"/>
    <w:rsid w:val="00373C16"/>
    <w:rsid w:val="00373D38"/>
    <w:rsid w:val="00374268"/>
    <w:rsid w:val="0037459D"/>
    <w:rsid w:val="00374A94"/>
    <w:rsid w:val="00374C95"/>
    <w:rsid w:val="00374D1A"/>
    <w:rsid w:val="003753B4"/>
    <w:rsid w:val="00375649"/>
    <w:rsid w:val="00376028"/>
    <w:rsid w:val="003762B9"/>
    <w:rsid w:val="00377205"/>
    <w:rsid w:val="00377609"/>
    <w:rsid w:val="003776C4"/>
    <w:rsid w:val="00377FA6"/>
    <w:rsid w:val="0038030A"/>
    <w:rsid w:val="0038030F"/>
    <w:rsid w:val="00381044"/>
    <w:rsid w:val="00381EDF"/>
    <w:rsid w:val="003821BA"/>
    <w:rsid w:val="003825C3"/>
    <w:rsid w:val="0038390C"/>
    <w:rsid w:val="00384607"/>
    <w:rsid w:val="00384751"/>
    <w:rsid w:val="00385489"/>
    <w:rsid w:val="0038621C"/>
    <w:rsid w:val="003865EE"/>
    <w:rsid w:val="00387265"/>
    <w:rsid w:val="00387278"/>
    <w:rsid w:val="003873D5"/>
    <w:rsid w:val="00387935"/>
    <w:rsid w:val="00387FB3"/>
    <w:rsid w:val="003900AD"/>
    <w:rsid w:val="003904D0"/>
    <w:rsid w:val="0039079C"/>
    <w:rsid w:val="003911E4"/>
    <w:rsid w:val="003912AB"/>
    <w:rsid w:val="00391932"/>
    <w:rsid w:val="00391CA4"/>
    <w:rsid w:val="00391D76"/>
    <w:rsid w:val="00391FA3"/>
    <w:rsid w:val="00392577"/>
    <w:rsid w:val="00392650"/>
    <w:rsid w:val="00392C78"/>
    <w:rsid w:val="003931CD"/>
    <w:rsid w:val="0039323E"/>
    <w:rsid w:val="00393453"/>
    <w:rsid w:val="003938A0"/>
    <w:rsid w:val="003939DA"/>
    <w:rsid w:val="00393F8C"/>
    <w:rsid w:val="0039455D"/>
    <w:rsid w:val="00395BAD"/>
    <w:rsid w:val="00396A2A"/>
    <w:rsid w:val="0039711C"/>
    <w:rsid w:val="00397226"/>
    <w:rsid w:val="003974D1"/>
    <w:rsid w:val="00397748"/>
    <w:rsid w:val="00397BCF"/>
    <w:rsid w:val="00397DE5"/>
    <w:rsid w:val="00397F91"/>
    <w:rsid w:val="003A09E6"/>
    <w:rsid w:val="003A1006"/>
    <w:rsid w:val="003A112E"/>
    <w:rsid w:val="003A13B1"/>
    <w:rsid w:val="003A15E0"/>
    <w:rsid w:val="003A357F"/>
    <w:rsid w:val="003A36FA"/>
    <w:rsid w:val="003A42AC"/>
    <w:rsid w:val="003A442E"/>
    <w:rsid w:val="003A452B"/>
    <w:rsid w:val="003A4A94"/>
    <w:rsid w:val="003A5139"/>
    <w:rsid w:val="003A5CA3"/>
    <w:rsid w:val="003A5E4D"/>
    <w:rsid w:val="003A5F65"/>
    <w:rsid w:val="003A5FAD"/>
    <w:rsid w:val="003A605B"/>
    <w:rsid w:val="003A631F"/>
    <w:rsid w:val="003A64FE"/>
    <w:rsid w:val="003A66B2"/>
    <w:rsid w:val="003A691F"/>
    <w:rsid w:val="003A695A"/>
    <w:rsid w:val="003A6988"/>
    <w:rsid w:val="003A6D92"/>
    <w:rsid w:val="003A7034"/>
    <w:rsid w:val="003A7AA2"/>
    <w:rsid w:val="003A7BCB"/>
    <w:rsid w:val="003B05E1"/>
    <w:rsid w:val="003B1275"/>
    <w:rsid w:val="003B1612"/>
    <w:rsid w:val="003B1A0E"/>
    <w:rsid w:val="003B2004"/>
    <w:rsid w:val="003B22FF"/>
    <w:rsid w:val="003B24F3"/>
    <w:rsid w:val="003B2AAE"/>
    <w:rsid w:val="003B2B7F"/>
    <w:rsid w:val="003B2C16"/>
    <w:rsid w:val="003B3097"/>
    <w:rsid w:val="003B3C7D"/>
    <w:rsid w:val="003B3E01"/>
    <w:rsid w:val="003B464F"/>
    <w:rsid w:val="003B4785"/>
    <w:rsid w:val="003B485D"/>
    <w:rsid w:val="003B4D85"/>
    <w:rsid w:val="003B4E8C"/>
    <w:rsid w:val="003B5D0E"/>
    <w:rsid w:val="003B617D"/>
    <w:rsid w:val="003B6528"/>
    <w:rsid w:val="003B65C0"/>
    <w:rsid w:val="003B741A"/>
    <w:rsid w:val="003B758F"/>
    <w:rsid w:val="003C0152"/>
    <w:rsid w:val="003C03A3"/>
    <w:rsid w:val="003C0B51"/>
    <w:rsid w:val="003C17D0"/>
    <w:rsid w:val="003C1B77"/>
    <w:rsid w:val="003C1DB3"/>
    <w:rsid w:val="003C1E75"/>
    <w:rsid w:val="003C23B0"/>
    <w:rsid w:val="003C23EB"/>
    <w:rsid w:val="003C25B9"/>
    <w:rsid w:val="003C27B9"/>
    <w:rsid w:val="003C2BBB"/>
    <w:rsid w:val="003C2EEC"/>
    <w:rsid w:val="003C301C"/>
    <w:rsid w:val="003C3352"/>
    <w:rsid w:val="003C37BB"/>
    <w:rsid w:val="003C3DFE"/>
    <w:rsid w:val="003C4107"/>
    <w:rsid w:val="003C415B"/>
    <w:rsid w:val="003C4205"/>
    <w:rsid w:val="003C44E0"/>
    <w:rsid w:val="003C4CD3"/>
    <w:rsid w:val="003C50B0"/>
    <w:rsid w:val="003C511D"/>
    <w:rsid w:val="003C5480"/>
    <w:rsid w:val="003C59FE"/>
    <w:rsid w:val="003C5F6B"/>
    <w:rsid w:val="003C6421"/>
    <w:rsid w:val="003C6D5A"/>
    <w:rsid w:val="003C726B"/>
    <w:rsid w:val="003D0AAE"/>
    <w:rsid w:val="003D14A2"/>
    <w:rsid w:val="003D1F0B"/>
    <w:rsid w:val="003D2309"/>
    <w:rsid w:val="003D24B5"/>
    <w:rsid w:val="003D250C"/>
    <w:rsid w:val="003D29A9"/>
    <w:rsid w:val="003D30A5"/>
    <w:rsid w:val="003D3461"/>
    <w:rsid w:val="003D393F"/>
    <w:rsid w:val="003D39C2"/>
    <w:rsid w:val="003D5360"/>
    <w:rsid w:val="003D5BEE"/>
    <w:rsid w:val="003D603B"/>
    <w:rsid w:val="003D66C4"/>
    <w:rsid w:val="003D7D4A"/>
    <w:rsid w:val="003E026E"/>
    <w:rsid w:val="003E0A2C"/>
    <w:rsid w:val="003E0B8C"/>
    <w:rsid w:val="003E1488"/>
    <w:rsid w:val="003E18AF"/>
    <w:rsid w:val="003E23B6"/>
    <w:rsid w:val="003E2473"/>
    <w:rsid w:val="003E2603"/>
    <w:rsid w:val="003E26F4"/>
    <w:rsid w:val="003E2ACC"/>
    <w:rsid w:val="003E3238"/>
    <w:rsid w:val="003E40CC"/>
    <w:rsid w:val="003E41F1"/>
    <w:rsid w:val="003E4D59"/>
    <w:rsid w:val="003E522E"/>
    <w:rsid w:val="003E54AD"/>
    <w:rsid w:val="003E5DF0"/>
    <w:rsid w:val="003E7008"/>
    <w:rsid w:val="003E72DF"/>
    <w:rsid w:val="003E76AA"/>
    <w:rsid w:val="003E7796"/>
    <w:rsid w:val="003E78EE"/>
    <w:rsid w:val="003F094C"/>
    <w:rsid w:val="003F0C5C"/>
    <w:rsid w:val="003F0F33"/>
    <w:rsid w:val="003F20A7"/>
    <w:rsid w:val="003F288C"/>
    <w:rsid w:val="003F33AD"/>
    <w:rsid w:val="003F388D"/>
    <w:rsid w:val="003F3C4A"/>
    <w:rsid w:val="003F435C"/>
    <w:rsid w:val="003F5006"/>
    <w:rsid w:val="003F51E7"/>
    <w:rsid w:val="003F5777"/>
    <w:rsid w:val="003F5BE3"/>
    <w:rsid w:val="003F637B"/>
    <w:rsid w:val="003F64EF"/>
    <w:rsid w:val="003F65E4"/>
    <w:rsid w:val="003F6E5B"/>
    <w:rsid w:val="003F7BAC"/>
    <w:rsid w:val="004009B0"/>
    <w:rsid w:val="004010BF"/>
    <w:rsid w:val="004013AF"/>
    <w:rsid w:val="004016DD"/>
    <w:rsid w:val="00401741"/>
    <w:rsid w:val="00401CBD"/>
    <w:rsid w:val="00401EE8"/>
    <w:rsid w:val="0040238F"/>
    <w:rsid w:val="004023B1"/>
    <w:rsid w:val="004023DB"/>
    <w:rsid w:val="00402694"/>
    <w:rsid w:val="00402947"/>
    <w:rsid w:val="00403012"/>
    <w:rsid w:val="00403266"/>
    <w:rsid w:val="0040353F"/>
    <w:rsid w:val="004036D9"/>
    <w:rsid w:val="00403AC0"/>
    <w:rsid w:val="00403F95"/>
    <w:rsid w:val="004042B4"/>
    <w:rsid w:val="00404852"/>
    <w:rsid w:val="0040589D"/>
    <w:rsid w:val="004065D6"/>
    <w:rsid w:val="00406BB2"/>
    <w:rsid w:val="00406C28"/>
    <w:rsid w:val="00406DA7"/>
    <w:rsid w:val="0041078E"/>
    <w:rsid w:val="00410BE1"/>
    <w:rsid w:val="00410D89"/>
    <w:rsid w:val="00410EAA"/>
    <w:rsid w:val="004110B1"/>
    <w:rsid w:val="00411250"/>
    <w:rsid w:val="00411A21"/>
    <w:rsid w:val="00412261"/>
    <w:rsid w:val="0041246F"/>
    <w:rsid w:val="004127A6"/>
    <w:rsid w:val="00412D81"/>
    <w:rsid w:val="004130C9"/>
    <w:rsid w:val="00413374"/>
    <w:rsid w:val="004133A5"/>
    <w:rsid w:val="00413596"/>
    <w:rsid w:val="004137EA"/>
    <w:rsid w:val="004141A4"/>
    <w:rsid w:val="00414628"/>
    <w:rsid w:val="004148AB"/>
    <w:rsid w:val="00414946"/>
    <w:rsid w:val="00415DC5"/>
    <w:rsid w:val="0041721B"/>
    <w:rsid w:val="0042024C"/>
    <w:rsid w:val="004208A0"/>
    <w:rsid w:val="00420FBD"/>
    <w:rsid w:val="00421A49"/>
    <w:rsid w:val="00421E41"/>
    <w:rsid w:val="00422001"/>
    <w:rsid w:val="004221A4"/>
    <w:rsid w:val="00422492"/>
    <w:rsid w:val="0042265F"/>
    <w:rsid w:val="00422968"/>
    <w:rsid w:val="00422B40"/>
    <w:rsid w:val="00422F19"/>
    <w:rsid w:val="00422FB3"/>
    <w:rsid w:val="0042343D"/>
    <w:rsid w:val="00423640"/>
    <w:rsid w:val="00423F03"/>
    <w:rsid w:val="004246BD"/>
    <w:rsid w:val="00424AEB"/>
    <w:rsid w:val="00425E17"/>
    <w:rsid w:val="004261D9"/>
    <w:rsid w:val="00426436"/>
    <w:rsid w:val="004267D6"/>
    <w:rsid w:val="004272F7"/>
    <w:rsid w:val="0042768F"/>
    <w:rsid w:val="00427A2E"/>
    <w:rsid w:val="00427BF3"/>
    <w:rsid w:val="00427D3B"/>
    <w:rsid w:val="00427E80"/>
    <w:rsid w:val="004302B8"/>
    <w:rsid w:val="00430355"/>
    <w:rsid w:val="00430C26"/>
    <w:rsid w:val="00430C81"/>
    <w:rsid w:val="00430EBA"/>
    <w:rsid w:val="004317CA"/>
    <w:rsid w:val="00431806"/>
    <w:rsid w:val="004319F8"/>
    <w:rsid w:val="00431AE9"/>
    <w:rsid w:val="00431E16"/>
    <w:rsid w:val="00432C77"/>
    <w:rsid w:val="00432D5F"/>
    <w:rsid w:val="00432FE6"/>
    <w:rsid w:val="004343ED"/>
    <w:rsid w:val="00434678"/>
    <w:rsid w:val="004355EA"/>
    <w:rsid w:val="00435946"/>
    <w:rsid w:val="00435EC8"/>
    <w:rsid w:val="004361AD"/>
    <w:rsid w:val="004367BE"/>
    <w:rsid w:val="00437174"/>
    <w:rsid w:val="00437247"/>
    <w:rsid w:val="004375C4"/>
    <w:rsid w:val="004377C6"/>
    <w:rsid w:val="00437B65"/>
    <w:rsid w:val="00440532"/>
    <w:rsid w:val="004407D8"/>
    <w:rsid w:val="0044081C"/>
    <w:rsid w:val="0044213A"/>
    <w:rsid w:val="00442437"/>
    <w:rsid w:val="004425E7"/>
    <w:rsid w:val="00442B78"/>
    <w:rsid w:val="00442DF7"/>
    <w:rsid w:val="004433C2"/>
    <w:rsid w:val="00443848"/>
    <w:rsid w:val="00444068"/>
    <w:rsid w:val="00444509"/>
    <w:rsid w:val="00444C4B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737"/>
    <w:rsid w:val="00446FAC"/>
    <w:rsid w:val="004479B7"/>
    <w:rsid w:val="00447BF9"/>
    <w:rsid w:val="00447EFF"/>
    <w:rsid w:val="0045004B"/>
    <w:rsid w:val="004500DC"/>
    <w:rsid w:val="00450115"/>
    <w:rsid w:val="0045013E"/>
    <w:rsid w:val="0045015F"/>
    <w:rsid w:val="004506E8"/>
    <w:rsid w:val="004514E1"/>
    <w:rsid w:val="00451990"/>
    <w:rsid w:val="004519DF"/>
    <w:rsid w:val="00451B7C"/>
    <w:rsid w:val="00452E74"/>
    <w:rsid w:val="004530CB"/>
    <w:rsid w:val="004532DB"/>
    <w:rsid w:val="004534B1"/>
    <w:rsid w:val="00453DAF"/>
    <w:rsid w:val="00453DE1"/>
    <w:rsid w:val="00453FCA"/>
    <w:rsid w:val="004540A3"/>
    <w:rsid w:val="00454D30"/>
    <w:rsid w:val="0045536C"/>
    <w:rsid w:val="0045545D"/>
    <w:rsid w:val="00455C0B"/>
    <w:rsid w:val="004562E2"/>
    <w:rsid w:val="00457073"/>
    <w:rsid w:val="0045709B"/>
    <w:rsid w:val="0045734B"/>
    <w:rsid w:val="004575C8"/>
    <w:rsid w:val="00457CFE"/>
    <w:rsid w:val="00460259"/>
    <w:rsid w:val="00460BCC"/>
    <w:rsid w:val="00460C30"/>
    <w:rsid w:val="00461620"/>
    <w:rsid w:val="00462282"/>
    <w:rsid w:val="00462306"/>
    <w:rsid w:val="0046244E"/>
    <w:rsid w:val="00462BCF"/>
    <w:rsid w:val="00463248"/>
    <w:rsid w:val="004638EC"/>
    <w:rsid w:val="00463A82"/>
    <w:rsid w:val="00464041"/>
    <w:rsid w:val="00464166"/>
    <w:rsid w:val="004642F9"/>
    <w:rsid w:val="0046458B"/>
    <w:rsid w:val="00465099"/>
    <w:rsid w:val="00465117"/>
    <w:rsid w:val="00465586"/>
    <w:rsid w:val="00465816"/>
    <w:rsid w:val="00465A9B"/>
    <w:rsid w:val="00465D50"/>
    <w:rsid w:val="00466355"/>
    <w:rsid w:val="0046660A"/>
    <w:rsid w:val="004669AE"/>
    <w:rsid w:val="00466A5B"/>
    <w:rsid w:val="00466C07"/>
    <w:rsid w:val="00466E3D"/>
    <w:rsid w:val="00466F05"/>
    <w:rsid w:val="00466F9E"/>
    <w:rsid w:val="00467CC0"/>
    <w:rsid w:val="00467F62"/>
    <w:rsid w:val="0047088F"/>
    <w:rsid w:val="004710DF"/>
    <w:rsid w:val="004714A4"/>
    <w:rsid w:val="00471556"/>
    <w:rsid w:val="004715F8"/>
    <w:rsid w:val="0047195F"/>
    <w:rsid w:val="00471C5F"/>
    <w:rsid w:val="00472181"/>
    <w:rsid w:val="004726EF"/>
    <w:rsid w:val="004736A8"/>
    <w:rsid w:val="00473E1A"/>
    <w:rsid w:val="004748FA"/>
    <w:rsid w:val="00474B36"/>
    <w:rsid w:val="00474CBA"/>
    <w:rsid w:val="00474D51"/>
    <w:rsid w:val="00474E68"/>
    <w:rsid w:val="00474FE7"/>
    <w:rsid w:val="004755CF"/>
    <w:rsid w:val="004756A7"/>
    <w:rsid w:val="004758DA"/>
    <w:rsid w:val="00475B03"/>
    <w:rsid w:val="0047793B"/>
    <w:rsid w:val="00477BD5"/>
    <w:rsid w:val="00477F18"/>
    <w:rsid w:val="00480E51"/>
    <w:rsid w:val="00480ECA"/>
    <w:rsid w:val="00481099"/>
    <w:rsid w:val="00481306"/>
    <w:rsid w:val="0048174C"/>
    <w:rsid w:val="00482C4B"/>
    <w:rsid w:val="00482D28"/>
    <w:rsid w:val="004830A0"/>
    <w:rsid w:val="0048331A"/>
    <w:rsid w:val="004837DD"/>
    <w:rsid w:val="00483A9D"/>
    <w:rsid w:val="00484FBA"/>
    <w:rsid w:val="00485E66"/>
    <w:rsid w:val="004864AE"/>
    <w:rsid w:val="00486E45"/>
    <w:rsid w:val="00487356"/>
    <w:rsid w:val="00487A80"/>
    <w:rsid w:val="00487CAE"/>
    <w:rsid w:val="00487DB9"/>
    <w:rsid w:val="00490227"/>
    <w:rsid w:val="00490523"/>
    <w:rsid w:val="004906F0"/>
    <w:rsid w:val="004908AB"/>
    <w:rsid w:val="00490B0C"/>
    <w:rsid w:val="00490EC3"/>
    <w:rsid w:val="004911F6"/>
    <w:rsid w:val="004912B5"/>
    <w:rsid w:val="00491B1D"/>
    <w:rsid w:val="00492159"/>
    <w:rsid w:val="004922EB"/>
    <w:rsid w:val="00492B5A"/>
    <w:rsid w:val="00492BF1"/>
    <w:rsid w:val="00493055"/>
    <w:rsid w:val="00493345"/>
    <w:rsid w:val="00493636"/>
    <w:rsid w:val="00493947"/>
    <w:rsid w:val="00493FA4"/>
    <w:rsid w:val="00494131"/>
    <w:rsid w:val="00494425"/>
    <w:rsid w:val="00494D9E"/>
    <w:rsid w:val="004956B4"/>
    <w:rsid w:val="00495DE4"/>
    <w:rsid w:val="00496472"/>
    <w:rsid w:val="00496664"/>
    <w:rsid w:val="00496BBF"/>
    <w:rsid w:val="004976BF"/>
    <w:rsid w:val="00497A3F"/>
    <w:rsid w:val="004A11D2"/>
    <w:rsid w:val="004A159B"/>
    <w:rsid w:val="004A16EB"/>
    <w:rsid w:val="004A18A1"/>
    <w:rsid w:val="004A244E"/>
    <w:rsid w:val="004A33E0"/>
    <w:rsid w:val="004A35CC"/>
    <w:rsid w:val="004A3B8B"/>
    <w:rsid w:val="004A4314"/>
    <w:rsid w:val="004A438F"/>
    <w:rsid w:val="004A451B"/>
    <w:rsid w:val="004A45ED"/>
    <w:rsid w:val="004A4701"/>
    <w:rsid w:val="004A506A"/>
    <w:rsid w:val="004A52FF"/>
    <w:rsid w:val="004A5C31"/>
    <w:rsid w:val="004A5EC8"/>
    <w:rsid w:val="004A6A7D"/>
    <w:rsid w:val="004A6B2C"/>
    <w:rsid w:val="004A6CEE"/>
    <w:rsid w:val="004A7D21"/>
    <w:rsid w:val="004B0411"/>
    <w:rsid w:val="004B068E"/>
    <w:rsid w:val="004B06E3"/>
    <w:rsid w:val="004B098F"/>
    <w:rsid w:val="004B139C"/>
    <w:rsid w:val="004B15C8"/>
    <w:rsid w:val="004B19F7"/>
    <w:rsid w:val="004B1B32"/>
    <w:rsid w:val="004B2794"/>
    <w:rsid w:val="004B2C00"/>
    <w:rsid w:val="004B2E5B"/>
    <w:rsid w:val="004B3E4F"/>
    <w:rsid w:val="004B439F"/>
    <w:rsid w:val="004B4A6B"/>
    <w:rsid w:val="004B4AB9"/>
    <w:rsid w:val="004B5492"/>
    <w:rsid w:val="004B591B"/>
    <w:rsid w:val="004B59E6"/>
    <w:rsid w:val="004B5EB6"/>
    <w:rsid w:val="004B6AA6"/>
    <w:rsid w:val="004B6E9D"/>
    <w:rsid w:val="004B7597"/>
    <w:rsid w:val="004C0463"/>
    <w:rsid w:val="004C07C8"/>
    <w:rsid w:val="004C0B8E"/>
    <w:rsid w:val="004C1BE4"/>
    <w:rsid w:val="004C1F4A"/>
    <w:rsid w:val="004C20D9"/>
    <w:rsid w:val="004C24D2"/>
    <w:rsid w:val="004C24F2"/>
    <w:rsid w:val="004C25DE"/>
    <w:rsid w:val="004C2F0A"/>
    <w:rsid w:val="004C30AE"/>
    <w:rsid w:val="004C3D7F"/>
    <w:rsid w:val="004C3EE2"/>
    <w:rsid w:val="004C473E"/>
    <w:rsid w:val="004C474D"/>
    <w:rsid w:val="004C49BB"/>
    <w:rsid w:val="004C4F62"/>
    <w:rsid w:val="004C52E5"/>
    <w:rsid w:val="004C5337"/>
    <w:rsid w:val="004C6798"/>
    <w:rsid w:val="004C7D29"/>
    <w:rsid w:val="004D0A8B"/>
    <w:rsid w:val="004D0AFE"/>
    <w:rsid w:val="004D0FB2"/>
    <w:rsid w:val="004D15A0"/>
    <w:rsid w:val="004D2480"/>
    <w:rsid w:val="004D2517"/>
    <w:rsid w:val="004D2A89"/>
    <w:rsid w:val="004D3A74"/>
    <w:rsid w:val="004D3B30"/>
    <w:rsid w:val="004D3C09"/>
    <w:rsid w:val="004D3D1E"/>
    <w:rsid w:val="004D3E1A"/>
    <w:rsid w:val="004D4B47"/>
    <w:rsid w:val="004D4E85"/>
    <w:rsid w:val="004D4FDD"/>
    <w:rsid w:val="004D5169"/>
    <w:rsid w:val="004D5A79"/>
    <w:rsid w:val="004D5FC5"/>
    <w:rsid w:val="004D64A7"/>
    <w:rsid w:val="004D6875"/>
    <w:rsid w:val="004D6F95"/>
    <w:rsid w:val="004D6FA5"/>
    <w:rsid w:val="004D70CA"/>
    <w:rsid w:val="004D7266"/>
    <w:rsid w:val="004D765B"/>
    <w:rsid w:val="004D7C72"/>
    <w:rsid w:val="004D7F52"/>
    <w:rsid w:val="004E0203"/>
    <w:rsid w:val="004E03DC"/>
    <w:rsid w:val="004E08EA"/>
    <w:rsid w:val="004E0A8F"/>
    <w:rsid w:val="004E1011"/>
    <w:rsid w:val="004E134F"/>
    <w:rsid w:val="004E16A0"/>
    <w:rsid w:val="004E16B7"/>
    <w:rsid w:val="004E182D"/>
    <w:rsid w:val="004E1EE7"/>
    <w:rsid w:val="004E222B"/>
    <w:rsid w:val="004E23F3"/>
    <w:rsid w:val="004E27FA"/>
    <w:rsid w:val="004E2A4D"/>
    <w:rsid w:val="004E2B36"/>
    <w:rsid w:val="004E2D13"/>
    <w:rsid w:val="004E35FA"/>
    <w:rsid w:val="004E3A8C"/>
    <w:rsid w:val="004E3C86"/>
    <w:rsid w:val="004E3D6A"/>
    <w:rsid w:val="004E426A"/>
    <w:rsid w:val="004E42CD"/>
    <w:rsid w:val="004E49BE"/>
    <w:rsid w:val="004E4AE8"/>
    <w:rsid w:val="004E4E7E"/>
    <w:rsid w:val="004E4F2D"/>
    <w:rsid w:val="004E50F1"/>
    <w:rsid w:val="004E5950"/>
    <w:rsid w:val="004E5AD2"/>
    <w:rsid w:val="004E5FE8"/>
    <w:rsid w:val="004E6706"/>
    <w:rsid w:val="004E785E"/>
    <w:rsid w:val="004E7DF4"/>
    <w:rsid w:val="004F0689"/>
    <w:rsid w:val="004F1146"/>
    <w:rsid w:val="004F1975"/>
    <w:rsid w:val="004F26F9"/>
    <w:rsid w:val="004F28C9"/>
    <w:rsid w:val="004F31EF"/>
    <w:rsid w:val="004F398B"/>
    <w:rsid w:val="004F3A98"/>
    <w:rsid w:val="004F3FBB"/>
    <w:rsid w:val="004F4656"/>
    <w:rsid w:val="004F514A"/>
    <w:rsid w:val="004F5841"/>
    <w:rsid w:val="004F5BCB"/>
    <w:rsid w:val="004F5C51"/>
    <w:rsid w:val="004F5FFD"/>
    <w:rsid w:val="004F63D5"/>
    <w:rsid w:val="004F778B"/>
    <w:rsid w:val="00500015"/>
    <w:rsid w:val="005003CA"/>
    <w:rsid w:val="00500CE0"/>
    <w:rsid w:val="00500EAE"/>
    <w:rsid w:val="0050125F"/>
    <w:rsid w:val="00501266"/>
    <w:rsid w:val="00501536"/>
    <w:rsid w:val="0050168F"/>
    <w:rsid w:val="00502847"/>
    <w:rsid w:val="00502A58"/>
    <w:rsid w:val="00502B01"/>
    <w:rsid w:val="00502B1A"/>
    <w:rsid w:val="00503C4D"/>
    <w:rsid w:val="00503C55"/>
    <w:rsid w:val="00504C46"/>
    <w:rsid w:val="005054C9"/>
    <w:rsid w:val="00505AE5"/>
    <w:rsid w:val="00505E8B"/>
    <w:rsid w:val="005069A7"/>
    <w:rsid w:val="00506E3E"/>
    <w:rsid w:val="00507959"/>
    <w:rsid w:val="00507D3A"/>
    <w:rsid w:val="0051039A"/>
    <w:rsid w:val="005116C1"/>
    <w:rsid w:val="005116F8"/>
    <w:rsid w:val="005118D6"/>
    <w:rsid w:val="00511933"/>
    <w:rsid w:val="00511A40"/>
    <w:rsid w:val="00513A05"/>
    <w:rsid w:val="00513A86"/>
    <w:rsid w:val="00513EE9"/>
    <w:rsid w:val="00514314"/>
    <w:rsid w:val="005146C7"/>
    <w:rsid w:val="00514776"/>
    <w:rsid w:val="005147A3"/>
    <w:rsid w:val="00514BF1"/>
    <w:rsid w:val="00514EEF"/>
    <w:rsid w:val="00515038"/>
    <w:rsid w:val="005159AD"/>
    <w:rsid w:val="00515D19"/>
    <w:rsid w:val="00516034"/>
    <w:rsid w:val="005166B5"/>
    <w:rsid w:val="00516BA2"/>
    <w:rsid w:val="00516E02"/>
    <w:rsid w:val="005173A1"/>
    <w:rsid w:val="00517DF8"/>
    <w:rsid w:val="00517E96"/>
    <w:rsid w:val="005202CE"/>
    <w:rsid w:val="00520351"/>
    <w:rsid w:val="00520466"/>
    <w:rsid w:val="00520821"/>
    <w:rsid w:val="00520992"/>
    <w:rsid w:val="00520E71"/>
    <w:rsid w:val="00521564"/>
    <w:rsid w:val="0052295B"/>
    <w:rsid w:val="00522FA9"/>
    <w:rsid w:val="005230DD"/>
    <w:rsid w:val="00523A80"/>
    <w:rsid w:val="00523FA6"/>
    <w:rsid w:val="0052449C"/>
    <w:rsid w:val="00524832"/>
    <w:rsid w:val="005251B4"/>
    <w:rsid w:val="00525621"/>
    <w:rsid w:val="00525A92"/>
    <w:rsid w:val="00525BED"/>
    <w:rsid w:val="00525F53"/>
    <w:rsid w:val="0052667F"/>
    <w:rsid w:val="00526BAB"/>
    <w:rsid w:val="00526CB0"/>
    <w:rsid w:val="00526CF5"/>
    <w:rsid w:val="00526D20"/>
    <w:rsid w:val="00527341"/>
    <w:rsid w:val="0052781E"/>
    <w:rsid w:val="0053070D"/>
    <w:rsid w:val="00530779"/>
    <w:rsid w:val="0053094A"/>
    <w:rsid w:val="005309E1"/>
    <w:rsid w:val="005313B5"/>
    <w:rsid w:val="0053180A"/>
    <w:rsid w:val="00531CCA"/>
    <w:rsid w:val="00531DF4"/>
    <w:rsid w:val="00531F05"/>
    <w:rsid w:val="00532397"/>
    <w:rsid w:val="005329C5"/>
    <w:rsid w:val="00532DBF"/>
    <w:rsid w:val="00532E1B"/>
    <w:rsid w:val="00533232"/>
    <w:rsid w:val="0053326D"/>
    <w:rsid w:val="00533605"/>
    <w:rsid w:val="005336C4"/>
    <w:rsid w:val="00533A13"/>
    <w:rsid w:val="00533C23"/>
    <w:rsid w:val="00534246"/>
    <w:rsid w:val="00534E83"/>
    <w:rsid w:val="0053578A"/>
    <w:rsid w:val="005361E1"/>
    <w:rsid w:val="0053640B"/>
    <w:rsid w:val="005371AE"/>
    <w:rsid w:val="00537259"/>
    <w:rsid w:val="005379C2"/>
    <w:rsid w:val="00537D6A"/>
    <w:rsid w:val="00537F5F"/>
    <w:rsid w:val="0054001B"/>
    <w:rsid w:val="00540138"/>
    <w:rsid w:val="005408BC"/>
    <w:rsid w:val="00540B35"/>
    <w:rsid w:val="00541245"/>
    <w:rsid w:val="0054176F"/>
    <w:rsid w:val="00541C70"/>
    <w:rsid w:val="00541F68"/>
    <w:rsid w:val="005422EE"/>
    <w:rsid w:val="005426BE"/>
    <w:rsid w:val="00542854"/>
    <w:rsid w:val="00542B41"/>
    <w:rsid w:val="00542D03"/>
    <w:rsid w:val="005432C3"/>
    <w:rsid w:val="00543BD5"/>
    <w:rsid w:val="00543CB5"/>
    <w:rsid w:val="00543CF6"/>
    <w:rsid w:val="00544340"/>
    <w:rsid w:val="0054449F"/>
    <w:rsid w:val="0054477B"/>
    <w:rsid w:val="0054495E"/>
    <w:rsid w:val="00544C6B"/>
    <w:rsid w:val="00545029"/>
    <w:rsid w:val="00545396"/>
    <w:rsid w:val="005456C4"/>
    <w:rsid w:val="0054583C"/>
    <w:rsid w:val="0054597E"/>
    <w:rsid w:val="005460B5"/>
    <w:rsid w:val="005467A1"/>
    <w:rsid w:val="00546990"/>
    <w:rsid w:val="00546A3C"/>
    <w:rsid w:val="00546F31"/>
    <w:rsid w:val="0055031C"/>
    <w:rsid w:val="0055067F"/>
    <w:rsid w:val="005506E2"/>
    <w:rsid w:val="005508B9"/>
    <w:rsid w:val="005509C8"/>
    <w:rsid w:val="005514F3"/>
    <w:rsid w:val="00551E25"/>
    <w:rsid w:val="00552A8E"/>
    <w:rsid w:val="00553844"/>
    <w:rsid w:val="00553930"/>
    <w:rsid w:val="00553D54"/>
    <w:rsid w:val="005551C4"/>
    <w:rsid w:val="00555AA1"/>
    <w:rsid w:val="005560F4"/>
    <w:rsid w:val="0055693C"/>
    <w:rsid w:val="00556A9A"/>
    <w:rsid w:val="00556BF1"/>
    <w:rsid w:val="00556E14"/>
    <w:rsid w:val="00556FB3"/>
    <w:rsid w:val="00557799"/>
    <w:rsid w:val="00557937"/>
    <w:rsid w:val="00557E47"/>
    <w:rsid w:val="00557EFA"/>
    <w:rsid w:val="00557F44"/>
    <w:rsid w:val="005602D5"/>
    <w:rsid w:val="00560445"/>
    <w:rsid w:val="0056046D"/>
    <w:rsid w:val="00561379"/>
    <w:rsid w:val="00562498"/>
    <w:rsid w:val="0056392D"/>
    <w:rsid w:val="00563A8A"/>
    <w:rsid w:val="00563C9F"/>
    <w:rsid w:val="0056419F"/>
    <w:rsid w:val="00564824"/>
    <w:rsid w:val="00564C5F"/>
    <w:rsid w:val="00565278"/>
    <w:rsid w:val="00565517"/>
    <w:rsid w:val="00566399"/>
    <w:rsid w:val="00567017"/>
    <w:rsid w:val="005675BD"/>
    <w:rsid w:val="00567F40"/>
    <w:rsid w:val="00570320"/>
    <w:rsid w:val="00571835"/>
    <w:rsid w:val="0057258E"/>
    <w:rsid w:val="00572611"/>
    <w:rsid w:val="00572796"/>
    <w:rsid w:val="00572B2F"/>
    <w:rsid w:val="00572BA9"/>
    <w:rsid w:val="00573449"/>
    <w:rsid w:val="00573653"/>
    <w:rsid w:val="005739D4"/>
    <w:rsid w:val="00574520"/>
    <w:rsid w:val="00575BFF"/>
    <w:rsid w:val="00576229"/>
    <w:rsid w:val="0057633B"/>
    <w:rsid w:val="005767E7"/>
    <w:rsid w:val="005769E7"/>
    <w:rsid w:val="00576E1F"/>
    <w:rsid w:val="00576E24"/>
    <w:rsid w:val="0057739F"/>
    <w:rsid w:val="005776D5"/>
    <w:rsid w:val="00577928"/>
    <w:rsid w:val="0058000D"/>
    <w:rsid w:val="00580222"/>
    <w:rsid w:val="00580B72"/>
    <w:rsid w:val="00580BC4"/>
    <w:rsid w:val="00580F65"/>
    <w:rsid w:val="0058129F"/>
    <w:rsid w:val="00582580"/>
    <w:rsid w:val="00582EEF"/>
    <w:rsid w:val="0058390B"/>
    <w:rsid w:val="00583FD7"/>
    <w:rsid w:val="00584291"/>
    <w:rsid w:val="005846BE"/>
    <w:rsid w:val="005849A5"/>
    <w:rsid w:val="0058554A"/>
    <w:rsid w:val="00585974"/>
    <w:rsid w:val="005859E0"/>
    <w:rsid w:val="00586331"/>
    <w:rsid w:val="0058651E"/>
    <w:rsid w:val="00586F07"/>
    <w:rsid w:val="005879D9"/>
    <w:rsid w:val="005900A1"/>
    <w:rsid w:val="00590644"/>
    <w:rsid w:val="00590D69"/>
    <w:rsid w:val="00591359"/>
    <w:rsid w:val="005918D3"/>
    <w:rsid w:val="005920EA"/>
    <w:rsid w:val="00592302"/>
    <w:rsid w:val="00592544"/>
    <w:rsid w:val="0059258E"/>
    <w:rsid w:val="005925D9"/>
    <w:rsid w:val="00592BAC"/>
    <w:rsid w:val="00592D54"/>
    <w:rsid w:val="00593406"/>
    <w:rsid w:val="005938FA"/>
    <w:rsid w:val="005940EB"/>
    <w:rsid w:val="005942D2"/>
    <w:rsid w:val="00594860"/>
    <w:rsid w:val="00594A8D"/>
    <w:rsid w:val="00594C44"/>
    <w:rsid w:val="00594D32"/>
    <w:rsid w:val="00594EFF"/>
    <w:rsid w:val="005961AF"/>
    <w:rsid w:val="00596507"/>
    <w:rsid w:val="00596540"/>
    <w:rsid w:val="00596833"/>
    <w:rsid w:val="00596C0F"/>
    <w:rsid w:val="00596E52"/>
    <w:rsid w:val="0059760C"/>
    <w:rsid w:val="0059797C"/>
    <w:rsid w:val="005979ED"/>
    <w:rsid w:val="00597B6B"/>
    <w:rsid w:val="00597D34"/>
    <w:rsid w:val="005A0850"/>
    <w:rsid w:val="005A0CE1"/>
    <w:rsid w:val="005A1EAC"/>
    <w:rsid w:val="005A2018"/>
    <w:rsid w:val="005A237A"/>
    <w:rsid w:val="005A2619"/>
    <w:rsid w:val="005A364F"/>
    <w:rsid w:val="005A36DC"/>
    <w:rsid w:val="005A37A4"/>
    <w:rsid w:val="005A3860"/>
    <w:rsid w:val="005A3EDF"/>
    <w:rsid w:val="005A4273"/>
    <w:rsid w:val="005A4C62"/>
    <w:rsid w:val="005A5302"/>
    <w:rsid w:val="005A554C"/>
    <w:rsid w:val="005A5848"/>
    <w:rsid w:val="005A5C08"/>
    <w:rsid w:val="005A5D4C"/>
    <w:rsid w:val="005A5E8B"/>
    <w:rsid w:val="005A6531"/>
    <w:rsid w:val="005A6614"/>
    <w:rsid w:val="005A68A2"/>
    <w:rsid w:val="005A68B6"/>
    <w:rsid w:val="005A7203"/>
    <w:rsid w:val="005A7B5A"/>
    <w:rsid w:val="005A7C24"/>
    <w:rsid w:val="005A7DB8"/>
    <w:rsid w:val="005A7E65"/>
    <w:rsid w:val="005A7ED0"/>
    <w:rsid w:val="005B099A"/>
    <w:rsid w:val="005B0D96"/>
    <w:rsid w:val="005B1206"/>
    <w:rsid w:val="005B17E1"/>
    <w:rsid w:val="005B1922"/>
    <w:rsid w:val="005B1A62"/>
    <w:rsid w:val="005B1E97"/>
    <w:rsid w:val="005B245D"/>
    <w:rsid w:val="005B250B"/>
    <w:rsid w:val="005B2BDE"/>
    <w:rsid w:val="005B32A7"/>
    <w:rsid w:val="005B407E"/>
    <w:rsid w:val="005B4514"/>
    <w:rsid w:val="005B53BE"/>
    <w:rsid w:val="005B5D3C"/>
    <w:rsid w:val="005B63A7"/>
    <w:rsid w:val="005B68CB"/>
    <w:rsid w:val="005B73F5"/>
    <w:rsid w:val="005C0429"/>
    <w:rsid w:val="005C15D9"/>
    <w:rsid w:val="005C1BDC"/>
    <w:rsid w:val="005C1F9C"/>
    <w:rsid w:val="005C2135"/>
    <w:rsid w:val="005C215A"/>
    <w:rsid w:val="005C21AE"/>
    <w:rsid w:val="005C22D8"/>
    <w:rsid w:val="005C2310"/>
    <w:rsid w:val="005C23BD"/>
    <w:rsid w:val="005C263A"/>
    <w:rsid w:val="005C2C28"/>
    <w:rsid w:val="005C31B6"/>
    <w:rsid w:val="005C3AE2"/>
    <w:rsid w:val="005C3B99"/>
    <w:rsid w:val="005C471F"/>
    <w:rsid w:val="005C4771"/>
    <w:rsid w:val="005C48E4"/>
    <w:rsid w:val="005C4EAC"/>
    <w:rsid w:val="005C5317"/>
    <w:rsid w:val="005C5BF2"/>
    <w:rsid w:val="005C5D2A"/>
    <w:rsid w:val="005C6264"/>
    <w:rsid w:val="005C63AB"/>
    <w:rsid w:val="005C646B"/>
    <w:rsid w:val="005C6608"/>
    <w:rsid w:val="005C6C33"/>
    <w:rsid w:val="005C711F"/>
    <w:rsid w:val="005C7D60"/>
    <w:rsid w:val="005C7E85"/>
    <w:rsid w:val="005D0388"/>
    <w:rsid w:val="005D0474"/>
    <w:rsid w:val="005D0C4D"/>
    <w:rsid w:val="005D0E39"/>
    <w:rsid w:val="005D0EF7"/>
    <w:rsid w:val="005D109B"/>
    <w:rsid w:val="005D1629"/>
    <w:rsid w:val="005D166C"/>
    <w:rsid w:val="005D220D"/>
    <w:rsid w:val="005D2252"/>
    <w:rsid w:val="005D246A"/>
    <w:rsid w:val="005D2F2C"/>
    <w:rsid w:val="005D3689"/>
    <w:rsid w:val="005D3704"/>
    <w:rsid w:val="005D3AE3"/>
    <w:rsid w:val="005D40B6"/>
    <w:rsid w:val="005D4653"/>
    <w:rsid w:val="005D47C2"/>
    <w:rsid w:val="005D4BD6"/>
    <w:rsid w:val="005D4E64"/>
    <w:rsid w:val="005D51CD"/>
    <w:rsid w:val="005D64A0"/>
    <w:rsid w:val="005D65BB"/>
    <w:rsid w:val="005D66C9"/>
    <w:rsid w:val="005D676E"/>
    <w:rsid w:val="005D707B"/>
    <w:rsid w:val="005D74F9"/>
    <w:rsid w:val="005D7AF6"/>
    <w:rsid w:val="005D7EEA"/>
    <w:rsid w:val="005E0AE7"/>
    <w:rsid w:val="005E105A"/>
    <w:rsid w:val="005E1352"/>
    <w:rsid w:val="005E1356"/>
    <w:rsid w:val="005E17FF"/>
    <w:rsid w:val="005E2240"/>
    <w:rsid w:val="005E2E9B"/>
    <w:rsid w:val="005E2F87"/>
    <w:rsid w:val="005E362A"/>
    <w:rsid w:val="005E3B08"/>
    <w:rsid w:val="005E3CEB"/>
    <w:rsid w:val="005E4AC6"/>
    <w:rsid w:val="005E4ADB"/>
    <w:rsid w:val="005E5732"/>
    <w:rsid w:val="005E5A9C"/>
    <w:rsid w:val="005E5AC2"/>
    <w:rsid w:val="005E69E1"/>
    <w:rsid w:val="005E6D1F"/>
    <w:rsid w:val="005E734A"/>
    <w:rsid w:val="005E7C1D"/>
    <w:rsid w:val="005F009B"/>
    <w:rsid w:val="005F0256"/>
    <w:rsid w:val="005F025E"/>
    <w:rsid w:val="005F0A9E"/>
    <w:rsid w:val="005F0EBD"/>
    <w:rsid w:val="005F1064"/>
    <w:rsid w:val="005F1236"/>
    <w:rsid w:val="005F14AA"/>
    <w:rsid w:val="005F1CE4"/>
    <w:rsid w:val="005F26C3"/>
    <w:rsid w:val="005F3AFE"/>
    <w:rsid w:val="005F3D05"/>
    <w:rsid w:val="005F40C3"/>
    <w:rsid w:val="005F41FE"/>
    <w:rsid w:val="005F59FB"/>
    <w:rsid w:val="005F6554"/>
    <w:rsid w:val="005F75E9"/>
    <w:rsid w:val="00600225"/>
    <w:rsid w:val="00600594"/>
    <w:rsid w:val="00600809"/>
    <w:rsid w:val="00600E67"/>
    <w:rsid w:val="00601138"/>
    <w:rsid w:val="00601212"/>
    <w:rsid w:val="006016CD"/>
    <w:rsid w:val="00601BD3"/>
    <w:rsid w:val="00602EDA"/>
    <w:rsid w:val="006030D0"/>
    <w:rsid w:val="006034AB"/>
    <w:rsid w:val="00603F88"/>
    <w:rsid w:val="0060442C"/>
    <w:rsid w:val="00604726"/>
    <w:rsid w:val="00604822"/>
    <w:rsid w:val="00604913"/>
    <w:rsid w:val="00604B69"/>
    <w:rsid w:val="00605576"/>
    <w:rsid w:val="0060560D"/>
    <w:rsid w:val="00605ECE"/>
    <w:rsid w:val="00606B60"/>
    <w:rsid w:val="00606C88"/>
    <w:rsid w:val="00607061"/>
    <w:rsid w:val="00607259"/>
    <w:rsid w:val="00607657"/>
    <w:rsid w:val="006104D4"/>
    <w:rsid w:val="00610A37"/>
    <w:rsid w:val="00610B40"/>
    <w:rsid w:val="00610B8B"/>
    <w:rsid w:val="00610F35"/>
    <w:rsid w:val="0061136F"/>
    <w:rsid w:val="006115BA"/>
    <w:rsid w:val="00611835"/>
    <w:rsid w:val="006118D6"/>
    <w:rsid w:val="00611D39"/>
    <w:rsid w:val="00612D9B"/>
    <w:rsid w:val="006131FE"/>
    <w:rsid w:val="00613202"/>
    <w:rsid w:val="00613DFB"/>
    <w:rsid w:val="00613E2A"/>
    <w:rsid w:val="00614405"/>
    <w:rsid w:val="00614DC0"/>
    <w:rsid w:val="00614F36"/>
    <w:rsid w:val="00614F92"/>
    <w:rsid w:val="00615087"/>
    <w:rsid w:val="006154D9"/>
    <w:rsid w:val="00615AE1"/>
    <w:rsid w:val="00615BA1"/>
    <w:rsid w:val="006162E1"/>
    <w:rsid w:val="0061630F"/>
    <w:rsid w:val="00616F95"/>
    <w:rsid w:val="00617302"/>
    <w:rsid w:val="006174BC"/>
    <w:rsid w:val="006175B8"/>
    <w:rsid w:val="00617931"/>
    <w:rsid w:val="00620195"/>
    <w:rsid w:val="006202B3"/>
    <w:rsid w:val="006204FE"/>
    <w:rsid w:val="00620589"/>
    <w:rsid w:val="00620CE2"/>
    <w:rsid w:val="006212E2"/>
    <w:rsid w:val="00621430"/>
    <w:rsid w:val="00621B12"/>
    <w:rsid w:val="0062233D"/>
    <w:rsid w:val="006226A2"/>
    <w:rsid w:val="00622FA6"/>
    <w:rsid w:val="00622FF7"/>
    <w:rsid w:val="00623082"/>
    <w:rsid w:val="006230F3"/>
    <w:rsid w:val="0062327F"/>
    <w:rsid w:val="00623410"/>
    <w:rsid w:val="00623A3B"/>
    <w:rsid w:val="00624CB5"/>
    <w:rsid w:val="00624EA0"/>
    <w:rsid w:val="006264CF"/>
    <w:rsid w:val="00626608"/>
    <w:rsid w:val="00626A53"/>
    <w:rsid w:val="0062726E"/>
    <w:rsid w:val="006310B1"/>
    <w:rsid w:val="00631410"/>
    <w:rsid w:val="0063196E"/>
    <w:rsid w:val="00632426"/>
    <w:rsid w:val="006333FD"/>
    <w:rsid w:val="00634330"/>
    <w:rsid w:val="00635170"/>
    <w:rsid w:val="0063528A"/>
    <w:rsid w:val="00635737"/>
    <w:rsid w:val="00635926"/>
    <w:rsid w:val="00635ACB"/>
    <w:rsid w:val="00635CC2"/>
    <w:rsid w:val="00635D49"/>
    <w:rsid w:val="00636AA5"/>
    <w:rsid w:val="00636F68"/>
    <w:rsid w:val="0063702F"/>
    <w:rsid w:val="006373DD"/>
    <w:rsid w:val="00637503"/>
    <w:rsid w:val="00637D2D"/>
    <w:rsid w:val="00637F9C"/>
    <w:rsid w:val="00640BB7"/>
    <w:rsid w:val="00641889"/>
    <w:rsid w:val="00641D33"/>
    <w:rsid w:val="00641E1A"/>
    <w:rsid w:val="0064296C"/>
    <w:rsid w:val="0064298F"/>
    <w:rsid w:val="00642AA5"/>
    <w:rsid w:val="00642B29"/>
    <w:rsid w:val="00643730"/>
    <w:rsid w:val="00643782"/>
    <w:rsid w:val="0064380D"/>
    <w:rsid w:val="00643D2F"/>
    <w:rsid w:val="00643F05"/>
    <w:rsid w:val="0064411B"/>
    <w:rsid w:val="006443B7"/>
    <w:rsid w:val="006443BC"/>
    <w:rsid w:val="00644C1E"/>
    <w:rsid w:val="006450FE"/>
    <w:rsid w:val="006450FF"/>
    <w:rsid w:val="00645446"/>
    <w:rsid w:val="00645E44"/>
    <w:rsid w:val="00645EDD"/>
    <w:rsid w:val="00646A52"/>
    <w:rsid w:val="00646AF6"/>
    <w:rsid w:val="00646B66"/>
    <w:rsid w:val="00646EF8"/>
    <w:rsid w:val="006505C6"/>
    <w:rsid w:val="00651DD7"/>
    <w:rsid w:val="006531A3"/>
    <w:rsid w:val="00654590"/>
    <w:rsid w:val="00654C82"/>
    <w:rsid w:val="00654CF7"/>
    <w:rsid w:val="00654E1B"/>
    <w:rsid w:val="0065502F"/>
    <w:rsid w:val="0065563E"/>
    <w:rsid w:val="006559EB"/>
    <w:rsid w:val="00655A90"/>
    <w:rsid w:val="006560E5"/>
    <w:rsid w:val="006566FA"/>
    <w:rsid w:val="00656F1E"/>
    <w:rsid w:val="0065713A"/>
    <w:rsid w:val="00657773"/>
    <w:rsid w:val="00657928"/>
    <w:rsid w:val="00657982"/>
    <w:rsid w:val="006602C1"/>
    <w:rsid w:val="00660C9C"/>
    <w:rsid w:val="00661157"/>
    <w:rsid w:val="00661E58"/>
    <w:rsid w:val="00662036"/>
    <w:rsid w:val="00662FB8"/>
    <w:rsid w:val="006631D6"/>
    <w:rsid w:val="006631DF"/>
    <w:rsid w:val="0066335F"/>
    <w:rsid w:val="00663820"/>
    <w:rsid w:val="00663DEB"/>
    <w:rsid w:val="00664174"/>
    <w:rsid w:val="00664999"/>
    <w:rsid w:val="00664A47"/>
    <w:rsid w:val="00664BC8"/>
    <w:rsid w:val="00665CC7"/>
    <w:rsid w:val="00665ED4"/>
    <w:rsid w:val="006664C6"/>
    <w:rsid w:val="00666D6B"/>
    <w:rsid w:val="00667205"/>
    <w:rsid w:val="006677CA"/>
    <w:rsid w:val="00670179"/>
    <w:rsid w:val="0067035C"/>
    <w:rsid w:val="006703DD"/>
    <w:rsid w:val="006704E3"/>
    <w:rsid w:val="00670A25"/>
    <w:rsid w:val="00670C1C"/>
    <w:rsid w:val="00670D24"/>
    <w:rsid w:val="00670D39"/>
    <w:rsid w:val="00671066"/>
    <w:rsid w:val="0067151A"/>
    <w:rsid w:val="00671549"/>
    <w:rsid w:val="006716B8"/>
    <w:rsid w:val="00672857"/>
    <w:rsid w:val="00672A50"/>
    <w:rsid w:val="00673249"/>
    <w:rsid w:val="00674065"/>
    <w:rsid w:val="006742DC"/>
    <w:rsid w:val="00674385"/>
    <w:rsid w:val="006749DA"/>
    <w:rsid w:val="00675231"/>
    <w:rsid w:val="00675A68"/>
    <w:rsid w:val="006765B0"/>
    <w:rsid w:val="0067694A"/>
    <w:rsid w:val="00676E38"/>
    <w:rsid w:val="0067769D"/>
    <w:rsid w:val="006802B9"/>
    <w:rsid w:val="0068041B"/>
    <w:rsid w:val="006805BB"/>
    <w:rsid w:val="006806B0"/>
    <w:rsid w:val="00680CA3"/>
    <w:rsid w:val="00680E45"/>
    <w:rsid w:val="00680F63"/>
    <w:rsid w:val="00681048"/>
    <w:rsid w:val="006811C7"/>
    <w:rsid w:val="00681A91"/>
    <w:rsid w:val="00681E09"/>
    <w:rsid w:val="00682201"/>
    <w:rsid w:val="00682DA9"/>
    <w:rsid w:val="00683821"/>
    <w:rsid w:val="00683B27"/>
    <w:rsid w:val="00683CB6"/>
    <w:rsid w:val="00684C56"/>
    <w:rsid w:val="00685444"/>
    <w:rsid w:val="006854FF"/>
    <w:rsid w:val="0068566E"/>
    <w:rsid w:val="00685C0F"/>
    <w:rsid w:val="0068608C"/>
    <w:rsid w:val="0068691D"/>
    <w:rsid w:val="00686F8D"/>
    <w:rsid w:val="00690174"/>
    <w:rsid w:val="00691959"/>
    <w:rsid w:val="00691B2F"/>
    <w:rsid w:val="00691C34"/>
    <w:rsid w:val="00691CFA"/>
    <w:rsid w:val="006924BE"/>
    <w:rsid w:val="006926DC"/>
    <w:rsid w:val="00692ABA"/>
    <w:rsid w:val="00692EA7"/>
    <w:rsid w:val="00692EEF"/>
    <w:rsid w:val="00693933"/>
    <w:rsid w:val="00693BA5"/>
    <w:rsid w:val="00693F40"/>
    <w:rsid w:val="00694B8F"/>
    <w:rsid w:val="00694D2E"/>
    <w:rsid w:val="006958CA"/>
    <w:rsid w:val="006961D5"/>
    <w:rsid w:val="00696613"/>
    <w:rsid w:val="00696B23"/>
    <w:rsid w:val="00696DF0"/>
    <w:rsid w:val="006972E5"/>
    <w:rsid w:val="00697A07"/>
    <w:rsid w:val="00697D07"/>
    <w:rsid w:val="006A0390"/>
    <w:rsid w:val="006A0681"/>
    <w:rsid w:val="006A0708"/>
    <w:rsid w:val="006A0D6C"/>
    <w:rsid w:val="006A0F87"/>
    <w:rsid w:val="006A101F"/>
    <w:rsid w:val="006A11E6"/>
    <w:rsid w:val="006A1D1D"/>
    <w:rsid w:val="006A1FAC"/>
    <w:rsid w:val="006A39E1"/>
    <w:rsid w:val="006A4065"/>
    <w:rsid w:val="006A431E"/>
    <w:rsid w:val="006A4667"/>
    <w:rsid w:val="006A4904"/>
    <w:rsid w:val="006A51CA"/>
    <w:rsid w:val="006A562C"/>
    <w:rsid w:val="006A59B4"/>
    <w:rsid w:val="006A6373"/>
    <w:rsid w:val="006A66BB"/>
    <w:rsid w:val="006A6890"/>
    <w:rsid w:val="006A6D4C"/>
    <w:rsid w:val="006A7432"/>
    <w:rsid w:val="006B042B"/>
    <w:rsid w:val="006B0991"/>
    <w:rsid w:val="006B1232"/>
    <w:rsid w:val="006B12D3"/>
    <w:rsid w:val="006B183F"/>
    <w:rsid w:val="006B2043"/>
    <w:rsid w:val="006B20FB"/>
    <w:rsid w:val="006B2A30"/>
    <w:rsid w:val="006B2B83"/>
    <w:rsid w:val="006B331D"/>
    <w:rsid w:val="006B340B"/>
    <w:rsid w:val="006B3672"/>
    <w:rsid w:val="006B3C03"/>
    <w:rsid w:val="006B4413"/>
    <w:rsid w:val="006B5F26"/>
    <w:rsid w:val="006B6B46"/>
    <w:rsid w:val="006B795C"/>
    <w:rsid w:val="006C07E3"/>
    <w:rsid w:val="006C0D4F"/>
    <w:rsid w:val="006C147F"/>
    <w:rsid w:val="006C1A92"/>
    <w:rsid w:val="006C2179"/>
    <w:rsid w:val="006C24D9"/>
    <w:rsid w:val="006C35A9"/>
    <w:rsid w:val="006C3DBB"/>
    <w:rsid w:val="006C4733"/>
    <w:rsid w:val="006C5ABA"/>
    <w:rsid w:val="006C60C7"/>
    <w:rsid w:val="006C6595"/>
    <w:rsid w:val="006C6721"/>
    <w:rsid w:val="006C69F2"/>
    <w:rsid w:val="006C6B0D"/>
    <w:rsid w:val="006C6C70"/>
    <w:rsid w:val="006C6D6D"/>
    <w:rsid w:val="006C6E1D"/>
    <w:rsid w:val="006C6E49"/>
    <w:rsid w:val="006C6FF7"/>
    <w:rsid w:val="006C730D"/>
    <w:rsid w:val="006D0100"/>
    <w:rsid w:val="006D10CE"/>
    <w:rsid w:val="006D1770"/>
    <w:rsid w:val="006D1DBC"/>
    <w:rsid w:val="006D1DFD"/>
    <w:rsid w:val="006D2749"/>
    <w:rsid w:val="006D3093"/>
    <w:rsid w:val="006D31E2"/>
    <w:rsid w:val="006D338E"/>
    <w:rsid w:val="006D3F59"/>
    <w:rsid w:val="006D40F4"/>
    <w:rsid w:val="006D44F7"/>
    <w:rsid w:val="006D47AF"/>
    <w:rsid w:val="006D488F"/>
    <w:rsid w:val="006D5587"/>
    <w:rsid w:val="006D694B"/>
    <w:rsid w:val="006D6C75"/>
    <w:rsid w:val="006D7262"/>
    <w:rsid w:val="006D782B"/>
    <w:rsid w:val="006D7E9B"/>
    <w:rsid w:val="006E11AE"/>
    <w:rsid w:val="006E15A8"/>
    <w:rsid w:val="006E21CC"/>
    <w:rsid w:val="006E271A"/>
    <w:rsid w:val="006E2781"/>
    <w:rsid w:val="006E2B8F"/>
    <w:rsid w:val="006E3024"/>
    <w:rsid w:val="006E3C7A"/>
    <w:rsid w:val="006E4799"/>
    <w:rsid w:val="006E4BF2"/>
    <w:rsid w:val="006E4E7F"/>
    <w:rsid w:val="006E55EC"/>
    <w:rsid w:val="006E569C"/>
    <w:rsid w:val="006E57C8"/>
    <w:rsid w:val="006E62BE"/>
    <w:rsid w:val="006E62C5"/>
    <w:rsid w:val="006E6E23"/>
    <w:rsid w:val="006E6F8A"/>
    <w:rsid w:val="006E7920"/>
    <w:rsid w:val="006F001C"/>
    <w:rsid w:val="006F0C8F"/>
    <w:rsid w:val="006F0CAB"/>
    <w:rsid w:val="006F0F9E"/>
    <w:rsid w:val="006F10F1"/>
    <w:rsid w:val="006F13B9"/>
    <w:rsid w:val="006F1983"/>
    <w:rsid w:val="006F2514"/>
    <w:rsid w:val="006F2A58"/>
    <w:rsid w:val="006F3B41"/>
    <w:rsid w:val="006F3B5C"/>
    <w:rsid w:val="006F3B5D"/>
    <w:rsid w:val="006F3D83"/>
    <w:rsid w:val="006F40B2"/>
    <w:rsid w:val="006F4623"/>
    <w:rsid w:val="006F54FA"/>
    <w:rsid w:val="006F59EC"/>
    <w:rsid w:val="006F5C15"/>
    <w:rsid w:val="006F5F6C"/>
    <w:rsid w:val="006F6885"/>
    <w:rsid w:val="006F708D"/>
    <w:rsid w:val="006F73C8"/>
    <w:rsid w:val="006F7B62"/>
    <w:rsid w:val="006F7D0B"/>
    <w:rsid w:val="006F7E34"/>
    <w:rsid w:val="006F7FE6"/>
    <w:rsid w:val="00700018"/>
    <w:rsid w:val="007000AE"/>
    <w:rsid w:val="00701343"/>
    <w:rsid w:val="00701867"/>
    <w:rsid w:val="007024E1"/>
    <w:rsid w:val="00702703"/>
    <w:rsid w:val="0070280E"/>
    <w:rsid w:val="00703076"/>
    <w:rsid w:val="0070328B"/>
    <w:rsid w:val="00703793"/>
    <w:rsid w:val="00704050"/>
    <w:rsid w:val="007045F3"/>
    <w:rsid w:val="007047EA"/>
    <w:rsid w:val="007054F8"/>
    <w:rsid w:val="007055E1"/>
    <w:rsid w:val="00705EE4"/>
    <w:rsid w:val="0070650B"/>
    <w:rsid w:val="00706568"/>
    <w:rsid w:val="00706B58"/>
    <w:rsid w:val="00706D13"/>
    <w:rsid w:val="00707447"/>
    <w:rsid w:val="00707505"/>
    <w:rsid w:val="00707E55"/>
    <w:rsid w:val="00710EAC"/>
    <w:rsid w:val="00711008"/>
    <w:rsid w:val="00711EE6"/>
    <w:rsid w:val="007126C1"/>
    <w:rsid w:val="007127C1"/>
    <w:rsid w:val="00712D2A"/>
    <w:rsid w:val="007131F6"/>
    <w:rsid w:val="007132F9"/>
    <w:rsid w:val="00713964"/>
    <w:rsid w:val="00713D58"/>
    <w:rsid w:val="00713F16"/>
    <w:rsid w:val="007142C7"/>
    <w:rsid w:val="007143E5"/>
    <w:rsid w:val="007148B3"/>
    <w:rsid w:val="0071494E"/>
    <w:rsid w:val="0071508E"/>
    <w:rsid w:val="007155C3"/>
    <w:rsid w:val="00715A29"/>
    <w:rsid w:val="00716052"/>
    <w:rsid w:val="00716E36"/>
    <w:rsid w:val="00716EAB"/>
    <w:rsid w:val="0071736D"/>
    <w:rsid w:val="00720732"/>
    <w:rsid w:val="00720F08"/>
    <w:rsid w:val="00721025"/>
    <w:rsid w:val="0072192A"/>
    <w:rsid w:val="00721B18"/>
    <w:rsid w:val="00721FC2"/>
    <w:rsid w:val="0072292C"/>
    <w:rsid w:val="007239C7"/>
    <w:rsid w:val="00724038"/>
    <w:rsid w:val="007241BE"/>
    <w:rsid w:val="0072461D"/>
    <w:rsid w:val="00724720"/>
    <w:rsid w:val="00724E68"/>
    <w:rsid w:val="00724ED9"/>
    <w:rsid w:val="007250E3"/>
    <w:rsid w:val="00725327"/>
    <w:rsid w:val="00725548"/>
    <w:rsid w:val="00725771"/>
    <w:rsid w:val="0072618F"/>
    <w:rsid w:val="0072663E"/>
    <w:rsid w:val="0073013A"/>
    <w:rsid w:val="00730594"/>
    <w:rsid w:val="00731221"/>
    <w:rsid w:val="00731D02"/>
    <w:rsid w:val="00731D20"/>
    <w:rsid w:val="00732338"/>
    <w:rsid w:val="007328D2"/>
    <w:rsid w:val="00732C16"/>
    <w:rsid w:val="00732C1A"/>
    <w:rsid w:val="0073320D"/>
    <w:rsid w:val="007332D3"/>
    <w:rsid w:val="0073374D"/>
    <w:rsid w:val="007342B7"/>
    <w:rsid w:val="0073458C"/>
    <w:rsid w:val="00734603"/>
    <w:rsid w:val="00735875"/>
    <w:rsid w:val="007359AD"/>
    <w:rsid w:val="00735B4B"/>
    <w:rsid w:val="007360CA"/>
    <w:rsid w:val="0073743E"/>
    <w:rsid w:val="00741066"/>
    <w:rsid w:val="00741147"/>
    <w:rsid w:val="007417DB"/>
    <w:rsid w:val="00742805"/>
    <w:rsid w:val="00742D24"/>
    <w:rsid w:val="00742D51"/>
    <w:rsid w:val="00742E3D"/>
    <w:rsid w:val="0074305A"/>
    <w:rsid w:val="00743A53"/>
    <w:rsid w:val="00743AB3"/>
    <w:rsid w:val="00743C5E"/>
    <w:rsid w:val="00743E7F"/>
    <w:rsid w:val="00743F06"/>
    <w:rsid w:val="00744922"/>
    <w:rsid w:val="007451C9"/>
    <w:rsid w:val="007453B1"/>
    <w:rsid w:val="0074576E"/>
    <w:rsid w:val="00745BA6"/>
    <w:rsid w:val="00745D39"/>
    <w:rsid w:val="0074638F"/>
    <w:rsid w:val="007466E8"/>
    <w:rsid w:val="00746ED0"/>
    <w:rsid w:val="007470E5"/>
    <w:rsid w:val="0074723E"/>
    <w:rsid w:val="007472BC"/>
    <w:rsid w:val="00747B6E"/>
    <w:rsid w:val="00747C81"/>
    <w:rsid w:val="00747CC4"/>
    <w:rsid w:val="007503F3"/>
    <w:rsid w:val="00750F5A"/>
    <w:rsid w:val="007510C1"/>
    <w:rsid w:val="00751387"/>
    <w:rsid w:val="00751964"/>
    <w:rsid w:val="00751A53"/>
    <w:rsid w:val="00751D43"/>
    <w:rsid w:val="00751E2B"/>
    <w:rsid w:val="0075297A"/>
    <w:rsid w:val="00752AB4"/>
    <w:rsid w:val="00752C2E"/>
    <w:rsid w:val="00752CAE"/>
    <w:rsid w:val="00753322"/>
    <w:rsid w:val="00753463"/>
    <w:rsid w:val="007540C0"/>
    <w:rsid w:val="0075414F"/>
    <w:rsid w:val="007546AF"/>
    <w:rsid w:val="00754A80"/>
    <w:rsid w:val="00754CD0"/>
    <w:rsid w:val="00754EA1"/>
    <w:rsid w:val="007553E9"/>
    <w:rsid w:val="00755563"/>
    <w:rsid w:val="00755CCE"/>
    <w:rsid w:val="00755F55"/>
    <w:rsid w:val="007561C6"/>
    <w:rsid w:val="00756369"/>
    <w:rsid w:val="0075715B"/>
    <w:rsid w:val="00757696"/>
    <w:rsid w:val="00757836"/>
    <w:rsid w:val="007600BD"/>
    <w:rsid w:val="00760E27"/>
    <w:rsid w:val="00760FF2"/>
    <w:rsid w:val="00761F60"/>
    <w:rsid w:val="007626AF"/>
    <w:rsid w:val="00762BF4"/>
    <w:rsid w:val="00763088"/>
    <w:rsid w:val="0076376E"/>
    <w:rsid w:val="00763865"/>
    <w:rsid w:val="00763935"/>
    <w:rsid w:val="00763B01"/>
    <w:rsid w:val="00763DCA"/>
    <w:rsid w:val="00764F71"/>
    <w:rsid w:val="007658F4"/>
    <w:rsid w:val="0076598B"/>
    <w:rsid w:val="00765CE3"/>
    <w:rsid w:val="007662B6"/>
    <w:rsid w:val="00766434"/>
    <w:rsid w:val="007666EE"/>
    <w:rsid w:val="00766709"/>
    <w:rsid w:val="00770146"/>
    <w:rsid w:val="007704CF"/>
    <w:rsid w:val="00770557"/>
    <w:rsid w:val="00770608"/>
    <w:rsid w:val="00770885"/>
    <w:rsid w:val="00770928"/>
    <w:rsid w:val="00770948"/>
    <w:rsid w:val="00770F97"/>
    <w:rsid w:val="00771010"/>
    <w:rsid w:val="00771800"/>
    <w:rsid w:val="00771912"/>
    <w:rsid w:val="00771ACB"/>
    <w:rsid w:val="007726DC"/>
    <w:rsid w:val="00772D19"/>
    <w:rsid w:val="0077393F"/>
    <w:rsid w:val="00773F15"/>
    <w:rsid w:val="00774506"/>
    <w:rsid w:val="007746D5"/>
    <w:rsid w:val="007746F5"/>
    <w:rsid w:val="007748B4"/>
    <w:rsid w:val="00774AEE"/>
    <w:rsid w:val="00774B54"/>
    <w:rsid w:val="00774EE7"/>
    <w:rsid w:val="00774F6F"/>
    <w:rsid w:val="00775072"/>
    <w:rsid w:val="00775BA3"/>
    <w:rsid w:val="00776A7B"/>
    <w:rsid w:val="00776B82"/>
    <w:rsid w:val="007779A6"/>
    <w:rsid w:val="00777A51"/>
    <w:rsid w:val="00781436"/>
    <w:rsid w:val="00781A22"/>
    <w:rsid w:val="00781CB6"/>
    <w:rsid w:val="0078236C"/>
    <w:rsid w:val="0078336D"/>
    <w:rsid w:val="0078372D"/>
    <w:rsid w:val="00783B79"/>
    <w:rsid w:val="00783C89"/>
    <w:rsid w:val="00783E79"/>
    <w:rsid w:val="0078414B"/>
    <w:rsid w:val="007849C5"/>
    <w:rsid w:val="00784C6B"/>
    <w:rsid w:val="00784F07"/>
    <w:rsid w:val="007850DF"/>
    <w:rsid w:val="00785479"/>
    <w:rsid w:val="007868C3"/>
    <w:rsid w:val="007875A8"/>
    <w:rsid w:val="00787C34"/>
    <w:rsid w:val="00787E8D"/>
    <w:rsid w:val="0079069A"/>
    <w:rsid w:val="00790DBF"/>
    <w:rsid w:val="00790F95"/>
    <w:rsid w:val="00791029"/>
    <w:rsid w:val="0079107F"/>
    <w:rsid w:val="007913CB"/>
    <w:rsid w:val="007915C9"/>
    <w:rsid w:val="00791B11"/>
    <w:rsid w:val="00791B88"/>
    <w:rsid w:val="00792069"/>
    <w:rsid w:val="007924CB"/>
    <w:rsid w:val="007927AE"/>
    <w:rsid w:val="00792C4C"/>
    <w:rsid w:val="00793188"/>
    <w:rsid w:val="0079415A"/>
    <w:rsid w:val="00794293"/>
    <w:rsid w:val="0079430A"/>
    <w:rsid w:val="00794629"/>
    <w:rsid w:val="007948BA"/>
    <w:rsid w:val="00794C87"/>
    <w:rsid w:val="00794CD5"/>
    <w:rsid w:val="00795455"/>
    <w:rsid w:val="007955EA"/>
    <w:rsid w:val="00795D5E"/>
    <w:rsid w:val="00795DBA"/>
    <w:rsid w:val="00795FF4"/>
    <w:rsid w:val="00796048"/>
    <w:rsid w:val="00796547"/>
    <w:rsid w:val="00796716"/>
    <w:rsid w:val="0079683A"/>
    <w:rsid w:val="007969A2"/>
    <w:rsid w:val="00796C67"/>
    <w:rsid w:val="0079743D"/>
    <w:rsid w:val="00797450"/>
    <w:rsid w:val="00797851"/>
    <w:rsid w:val="0079792C"/>
    <w:rsid w:val="00797AD6"/>
    <w:rsid w:val="00797DD2"/>
    <w:rsid w:val="007A01F2"/>
    <w:rsid w:val="007A0E2C"/>
    <w:rsid w:val="007A127F"/>
    <w:rsid w:val="007A13C4"/>
    <w:rsid w:val="007A1AA0"/>
    <w:rsid w:val="007A2474"/>
    <w:rsid w:val="007A2588"/>
    <w:rsid w:val="007A312B"/>
    <w:rsid w:val="007A3712"/>
    <w:rsid w:val="007A3C71"/>
    <w:rsid w:val="007A4656"/>
    <w:rsid w:val="007A46C8"/>
    <w:rsid w:val="007A4895"/>
    <w:rsid w:val="007A4B77"/>
    <w:rsid w:val="007A54CF"/>
    <w:rsid w:val="007A5528"/>
    <w:rsid w:val="007A5E55"/>
    <w:rsid w:val="007A601A"/>
    <w:rsid w:val="007A63B1"/>
    <w:rsid w:val="007A6409"/>
    <w:rsid w:val="007A64DF"/>
    <w:rsid w:val="007A68FB"/>
    <w:rsid w:val="007A6C11"/>
    <w:rsid w:val="007A6E52"/>
    <w:rsid w:val="007A7678"/>
    <w:rsid w:val="007A788D"/>
    <w:rsid w:val="007A7C12"/>
    <w:rsid w:val="007A7CA8"/>
    <w:rsid w:val="007B0301"/>
    <w:rsid w:val="007B0414"/>
    <w:rsid w:val="007B09EE"/>
    <w:rsid w:val="007B1539"/>
    <w:rsid w:val="007B1693"/>
    <w:rsid w:val="007B1C6E"/>
    <w:rsid w:val="007B1CBD"/>
    <w:rsid w:val="007B1CCF"/>
    <w:rsid w:val="007B2448"/>
    <w:rsid w:val="007B2A95"/>
    <w:rsid w:val="007B3213"/>
    <w:rsid w:val="007B37B3"/>
    <w:rsid w:val="007B39DE"/>
    <w:rsid w:val="007B3B92"/>
    <w:rsid w:val="007B3D8E"/>
    <w:rsid w:val="007B40AF"/>
    <w:rsid w:val="007B4C54"/>
    <w:rsid w:val="007B6258"/>
    <w:rsid w:val="007B62E1"/>
    <w:rsid w:val="007B63E5"/>
    <w:rsid w:val="007B6496"/>
    <w:rsid w:val="007B7B7D"/>
    <w:rsid w:val="007B7F14"/>
    <w:rsid w:val="007C089C"/>
    <w:rsid w:val="007C1395"/>
    <w:rsid w:val="007C16C4"/>
    <w:rsid w:val="007C2378"/>
    <w:rsid w:val="007C31CB"/>
    <w:rsid w:val="007C3521"/>
    <w:rsid w:val="007C3633"/>
    <w:rsid w:val="007C4596"/>
    <w:rsid w:val="007C48EB"/>
    <w:rsid w:val="007C49BF"/>
    <w:rsid w:val="007C4BFF"/>
    <w:rsid w:val="007C4C62"/>
    <w:rsid w:val="007C536A"/>
    <w:rsid w:val="007C54CC"/>
    <w:rsid w:val="007C5CA2"/>
    <w:rsid w:val="007C5E3E"/>
    <w:rsid w:val="007C626D"/>
    <w:rsid w:val="007C63DD"/>
    <w:rsid w:val="007C64F3"/>
    <w:rsid w:val="007C79E6"/>
    <w:rsid w:val="007C7C1A"/>
    <w:rsid w:val="007C7DC2"/>
    <w:rsid w:val="007D07EC"/>
    <w:rsid w:val="007D088E"/>
    <w:rsid w:val="007D1105"/>
    <w:rsid w:val="007D1218"/>
    <w:rsid w:val="007D125A"/>
    <w:rsid w:val="007D19BD"/>
    <w:rsid w:val="007D2024"/>
    <w:rsid w:val="007D2165"/>
    <w:rsid w:val="007D23F3"/>
    <w:rsid w:val="007D2EF9"/>
    <w:rsid w:val="007D316F"/>
    <w:rsid w:val="007D3D5C"/>
    <w:rsid w:val="007D40ED"/>
    <w:rsid w:val="007D4B2C"/>
    <w:rsid w:val="007D4C19"/>
    <w:rsid w:val="007D4C47"/>
    <w:rsid w:val="007D4CF1"/>
    <w:rsid w:val="007D5606"/>
    <w:rsid w:val="007D566C"/>
    <w:rsid w:val="007D570A"/>
    <w:rsid w:val="007D5717"/>
    <w:rsid w:val="007D5B9F"/>
    <w:rsid w:val="007D5C63"/>
    <w:rsid w:val="007D5D60"/>
    <w:rsid w:val="007D6228"/>
    <w:rsid w:val="007D69FA"/>
    <w:rsid w:val="007D7123"/>
    <w:rsid w:val="007D72B2"/>
    <w:rsid w:val="007E009C"/>
    <w:rsid w:val="007E0331"/>
    <w:rsid w:val="007E08F1"/>
    <w:rsid w:val="007E0D64"/>
    <w:rsid w:val="007E0EC3"/>
    <w:rsid w:val="007E10B0"/>
    <w:rsid w:val="007E10FF"/>
    <w:rsid w:val="007E16AC"/>
    <w:rsid w:val="007E1CAA"/>
    <w:rsid w:val="007E23DC"/>
    <w:rsid w:val="007E279B"/>
    <w:rsid w:val="007E33DE"/>
    <w:rsid w:val="007E345A"/>
    <w:rsid w:val="007E3B19"/>
    <w:rsid w:val="007E4712"/>
    <w:rsid w:val="007E4E59"/>
    <w:rsid w:val="007E5226"/>
    <w:rsid w:val="007E562D"/>
    <w:rsid w:val="007E57AE"/>
    <w:rsid w:val="007E5FD2"/>
    <w:rsid w:val="007E66E7"/>
    <w:rsid w:val="007E690B"/>
    <w:rsid w:val="007E6ABC"/>
    <w:rsid w:val="007E7534"/>
    <w:rsid w:val="007E783E"/>
    <w:rsid w:val="007E7B97"/>
    <w:rsid w:val="007E7E5D"/>
    <w:rsid w:val="007F0103"/>
    <w:rsid w:val="007F0298"/>
    <w:rsid w:val="007F058F"/>
    <w:rsid w:val="007F0D39"/>
    <w:rsid w:val="007F121C"/>
    <w:rsid w:val="007F1583"/>
    <w:rsid w:val="007F1967"/>
    <w:rsid w:val="007F1DC9"/>
    <w:rsid w:val="007F1E61"/>
    <w:rsid w:val="007F1ED3"/>
    <w:rsid w:val="007F35A1"/>
    <w:rsid w:val="007F3615"/>
    <w:rsid w:val="007F3D23"/>
    <w:rsid w:val="007F40AB"/>
    <w:rsid w:val="007F4701"/>
    <w:rsid w:val="007F4D3D"/>
    <w:rsid w:val="007F4E27"/>
    <w:rsid w:val="007F4F6A"/>
    <w:rsid w:val="007F63D7"/>
    <w:rsid w:val="007F6669"/>
    <w:rsid w:val="007F6FDE"/>
    <w:rsid w:val="007F77A7"/>
    <w:rsid w:val="007F77D4"/>
    <w:rsid w:val="007F7C49"/>
    <w:rsid w:val="007F7E67"/>
    <w:rsid w:val="00800275"/>
    <w:rsid w:val="0080094E"/>
    <w:rsid w:val="0080103A"/>
    <w:rsid w:val="008021BA"/>
    <w:rsid w:val="008021CB"/>
    <w:rsid w:val="00802A43"/>
    <w:rsid w:val="00802D60"/>
    <w:rsid w:val="00803930"/>
    <w:rsid w:val="00804418"/>
    <w:rsid w:val="008047A8"/>
    <w:rsid w:val="00804D90"/>
    <w:rsid w:val="0080522B"/>
    <w:rsid w:val="008052DF"/>
    <w:rsid w:val="00805401"/>
    <w:rsid w:val="00805867"/>
    <w:rsid w:val="0080594B"/>
    <w:rsid w:val="00805A17"/>
    <w:rsid w:val="00805A5F"/>
    <w:rsid w:val="0080616B"/>
    <w:rsid w:val="008065A3"/>
    <w:rsid w:val="00806A85"/>
    <w:rsid w:val="00807AE8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30FC"/>
    <w:rsid w:val="008132B2"/>
    <w:rsid w:val="0081355B"/>
    <w:rsid w:val="008137DB"/>
    <w:rsid w:val="008141CD"/>
    <w:rsid w:val="0081434D"/>
    <w:rsid w:val="00814408"/>
    <w:rsid w:val="00814556"/>
    <w:rsid w:val="008147E6"/>
    <w:rsid w:val="00814818"/>
    <w:rsid w:val="00814881"/>
    <w:rsid w:val="00814895"/>
    <w:rsid w:val="008152EB"/>
    <w:rsid w:val="00815CD7"/>
    <w:rsid w:val="00815F1B"/>
    <w:rsid w:val="008160EF"/>
    <w:rsid w:val="008168B8"/>
    <w:rsid w:val="00816ABC"/>
    <w:rsid w:val="00816E5A"/>
    <w:rsid w:val="00817073"/>
    <w:rsid w:val="008172DA"/>
    <w:rsid w:val="00817310"/>
    <w:rsid w:val="0081754C"/>
    <w:rsid w:val="00817B1E"/>
    <w:rsid w:val="00817D70"/>
    <w:rsid w:val="00817F6B"/>
    <w:rsid w:val="008207A9"/>
    <w:rsid w:val="008212F0"/>
    <w:rsid w:val="00821361"/>
    <w:rsid w:val="00822B13"/>
    <w:rsid w:val="00825CD2"/>
    <w:rsid w:val="008268F9"/>
    <w:rsid w:val="00827303"/>
    <w:rsid w:val="00827453"/>
    <w:rsid w:val="008276D7"/>
    <w:rsid w:val="00827A0D"/>
    <w:rsid w:val="00827C40"/>
    <w:rsid w:val="00830036"/>
    <w:rsid w:val="008300A4"/>
    <w:rsid w:val="008311B5"/>
    <w:rsid w:val="00831559"/>
    <w:rsid w:val="00831885"/>
    <w:rsid w:val="0083192A"/>
    <w:rsid w:val="00831C93"/>
    <w:rsid w:val="00831DC6"/>
    <w:rsid w:val="0083298D"/>
    <w:rsid w:val="008331B7"/>
    <w:rsid w:val="00833BAB"/>
    <w:rsid w:val="00834205"/>
    <w:rsid w:val="00834497"/>
    <w:rsid w:val="0083461B"/>
    <w:rsid w:val="00834703"/>
    <w:rsid w:val="00834DBD"/>
    <w:rsid w:val="00835113"/>
    <w:rsid w:val="0083517D"/>
    <w:rsid w:val="00835186"/>
    <w:rsid w:val="008357C8"/>
    <w:rsid w:val="00835ACB"/>
    <w:rsid w:val="00837323"/>
    <w:rsid w:val="0083761E"/>
    <w:rsid w:val="00837F6A"/>
    <w:rsid w:val="00840170"/>
    <w:rsid w:val="008402B2"/>
    <w:rsid w:val="0084037A"/>
    <w:rsid w:val="0084039A"/>
    <w:rsid w:val="00840609"/>
    <w:rsid w:val="00840A0B"/>
    <w:rsid w:val="00840E3B"/>
    <w:rsid w:val="00840F3C"/>
    <w:rsid w:val="0084147E"/>
    <w:rsid w:val="00841651"/>
    <w:rsid w:val="00841D31"/>
    <w:rsid w:val="00842435"/>
    <w:rsid w:val="00842680"/>
    <w:rsid w:val="00842AC0"/>
    <w:rsid w:val="0084355D"/>
    <w:rsid w:val="00843724"/>
    <w:rsid w:val="0084424A"/>
    <w:rsid w:val="008443B9"/>
    <w:rsid w:val="0084483B"/>
    <w:rsid w:val="00844B47"/>
    <w:rsid w:val="00844EE6"/>
    <w:rsid w:val="00844F5F"/>
    <w:rsid w:val="00844F74"/>
    <w:rsid w:val="008450F7"/>
    <w:rsid w:val="00847052"/>
    <w:rsid w:val="008473F2"/>
    <w:rsid w:val="00847859"/>
    <w:rsid w:val="00851521"/>
    <w:rsid w:val="00851A74"/>
    <w:rsid w:val="00851BA6"/>
    <w:rsid w:val="00851EA4"/>
    <w:rsid w:val="008527EA"/>
    <w:rsid w:val="00852863"/>
    <w:rsid w:val="00852DD1"/>
    <w:rsid w:val="00852ED8"/>
    <w:rsid w:val="00852EE2"/>
    <w:rsid w:val="00853D2C"/>
    <w:rsid w:val="00854192"/>
    <w:rsid w:val="00854543"/>
    <w:rsid w:val="0085460D"/>
    <w:rsid w:val="00854729"/>
    <w:rsid w:val="00854CB2"/>
    <w:rsid w:val="008553F5"/>
    <w:rsid w:val="00855A96"/>
    <w:rsid w:val="00856063"/>
    <w:rsid w:val="00856E3A"/>
    <w:rsid w:val="00856EE2"/>
    <w:rsid w:val="0085704D"/>
    <w:rsid w:val="0085743D"/>
    <w:rsid w:val="00857784"/>
    <w:rsid w:val="008600FF"/>
    <w:rsid w:val="008604A5"/>
    <w:rsid w:val="008608A2"/>
    <w:rsid w:val="00860D1A"/>
    <w:rsid w:val="00860D28"/>
    <w:rsid w:val="00861553"/>
    <w:rsid w:val="00861DD4"/>
    <w:rsid w:val="00862044"/>
    <w:rsid w:val="00862840"/>
    <w:rsid w:val="00862D14"/>
    <w:rsid w:val="00862DDD"/>
    <w:rsid w:val="00862EC1"/>
    <w:rsid w:val="00863635"/>
    <w:rsid w:val="008637D4"/>
    <w:rsid w:val="008639CF"/>
    <w:rsid w:val="00864130"/>
    <w:rsid w:val="00864493"/>
    <w:rsid w:val="00864FCC"/>
    <w:rsid w:val="0086528C"/>
    <w:rsid w:val="00865DF8"/>
    <w:rsid w:val="0086606C"/>
    <w:rsid w:val="008664EA"/>
    <w:rsid w:val="00866901"/>
    <w:rsid w:val="00866A0C"/>
    <w:rsid w:val="00866EB1"/>
    <w:rsid w:val="00867AB7"/>
    <w:rsid w:val="00867AE3"/>
    <w:rsid w:val="00867CC8"/>
    <w:rsid w:val="00867CCA"/>
    <w:rsid w:val="0087050D"/>
    <w:rsid w:val="008708A6"/>
    <w:rsid w:val="008709F0"/>
    <w:rsid w:val="00870EF1"/>
    <w:rsid w:val="00870F8C"/>
    <w:rsid w:val="0087116F"/>
    <w:rsid w:val="008712C9"/>
    <w:rsid w:val="008716B4"/>
    <w:rsid w:val="00871709"/>
    <w:rsid w:val="00871AA8"/>
    <w:rsid w:val="00871CB4"/>
    <w:rsid w:val="00871D39"/>
    <w:rsid w:val="00872AD9"/>
    <w:rsid w:val="00872F0A"/>
    <w:rsid w:val="00873FB4"/>
    <w:rsid w:val="008740EE"/>
    <w:rsid w:val="008744C0"/>
    <w:rsid w:val="00875229"/>
    <w:rsid w:val="008752F1"/>
    <w:rsid w:val="00875EBE"/>
    <w:rsid w:val="008772C9"/>
    <w:rsid w:val="00877300"/>
    <w:rsid w:val="008777AA"/>
    <w:rsid w:val="00877A7D"/>
    <w:rsid w:val="00877AA7"/>
    <w:rsid w:val="00877AB0"/>
    <w:rsid w:val="00877AD5"/>
    <w:rsid w:val="00877E6E"/>
    <w:rsid w:val="008800A8"/>
    <w:rsid w:val="00880278"/>
    <w:rsid w:val="00881FC4"/>
    <w:rsid w:val="008821C8"/>
    <w:rsid w:val="00882F73"/>
    <w:rsid w:val="00883637"/>
    <w:rsid w:val="008839C8"/>
    <w:rsid w:val="00883B1A"/>
    <w:rsid w:val="00883E5C"/>
    <w:rsid w:val="0088422F"/>
    <w:rsid w:val="008842ED"/>
    <w:rsid w:val="00884A64"/>
    <w:rsid w:val="00885009"/>
    <w:rsid w:val="008854D6"/>
    <w:rsid w:val="00885754"/>
    <w:rsid w:val="008859FF"/>
    <w:rsid w:val="00885E25"/>
    <w:rsid w:val="00886177"/>
    <w:rsid w:val="008861D7"/>
    <w:rsid w:val="008863F9"/>
    <w:rsid w:val="0088661E"/>
    <w:rsid w:val="008867FC"/>
    <w:rsid w:val="00886B30"/>
    <w:rsid w:val="00886D50"/>
    <w:rsid w:val="00886FD4"/>
    <w:rsid w:val="00887045"/>
    <w:rsid w:val="00887271"/>
    <w:rsid w:val="00887508"/>
    <w:rsid w:val="00887647"/>
    <w:rsid w:val="008879E7"/>
    <w:rsid w:val="00887AFD"/>
    <w:rsid w:val="00887CD1"/>
    <w:rsid w:val="00887DD0"/>
    <w:rsid w:val="0089006A"/>
    <w:rsid w:val="008909D7"/>
    <w:rsid w:val="0089129A"/>
    <w:rsid w:val="008915B5"/>
    <w:rsid w:val="0089169D"/>
    <w:rsid w:val="0089184D"/>
    <w:rsid w:val="00891BA3"/>
    <w:rsid w:val="00892242"/>
    <w:rsid w:val="0089224B"/>
    <w:rsid w:val="00892F6D"/>
    <w:rsid w:val="008932AD"/>
    <w:rsid w:val="0089336A"/>
    <w:rsid w:val="008934C7"/>
    <w:rsid w:val="0089394D"/>
    <w:rsid w:val="00893C75"/>
    <w:rsid w:val="00893DAB"/>
    <w:rsid w:val="008947F4"/>
    <w:rsid w:val="008951EC"/>
    <w:rsid w:val="00895401"/>
    <w:rsid w:val="008955D5"/>
    <w:rsid w:val="00895DBA"/>
    <w:rsid w:val="008960C0"/>
    <w:rsid w:val="00896379"/>
    <w:rsid w:val="00896F2F"/>
    <w:rsid w:val="008972D5"/>
    <w:rsid w:val="008979C6"/>
    <w:rsid w:val="00897EDC"/>
    <w:rsid w:val="008A02D6"/>
    <w:rsid w:val="008A037B"/>
    <w:rsid w:val="008A06C6"/>
    <w:rsid w:val="008A09C2"/>
    <w:rsid w:val="008A1344"/>
    <w:rsid w:val="008A234E"/>
    <w:rsid w:val="008A2B7D"/>
    <w:rsid w:val="008A3104"/>
    <w:rsid w:val="008A31D3"/>
    <w:rsid w:val="008A35E3"/>
    <w:rsid w:val="008A4345"/>
    <w:rsid w:val="008A44FD"/>
    <w:rsid w:val="008A4EAC"/>
    <w:rsid w:val="008A4F82"/>
    <w:rsid w:val="008A509B"/>
    <w:rsid w:val="008A51B6"/>
    <w:rsid w:val="008A5B09"/>
    <w:rsid w:val="008A6329"/>
    <w:rsid w:val="008A6434"/>
    <w:rsid w:val="008A6F6F"/>
    <w:rsid w:val="008A728E"/>
    <w:rsid w:val="008B0B79"/>
    <w:rsid w:val="008B0DF7"/>
    <w:rsid w:val="008B198A"/>
    <w:rsid w:val="008B1AE7"/>
    <w:rsid w:val="008B1C36"/>
    <w:rsid w:val="008B2348"/>
    <w:rsid w:val="008B3332"/>
    <w:rsid w:val="008B33B6"/>
    <w:rsid w:val="008B376D"/>
    <w:rsid w:val="008B3A38"/>
    <w:rsid w:val="008B3FA2"/>
    <w:rsid w:val="008B4BED"/>
    <w:rsid w:val="008B549F"/>
    <w:rsid w:val="008B59AC"/>
    <w:rsid w:val="008B5C85"/>
    <w:rsid w:val="008B62F8"/>
    <w:rsid w:val="008B6454"/>
    <w:rsid w:val="008B67E5"/>
    <w:rsid w:val="008B6C80"/>
    <w:rsid w:val="008B6E98"/>
    <w:rsid w:val="008B7C1F"/>
    <w:rsid w:val="008B7C3F"/>
    <w:rsid w:val="008B7C61"/>
    <w:rsid w:val="008B7FD8"/>
    <w:rsid w:val="008C0275"/>
    <w:rsid w:val="008C0A64"/>
    <w:rsid w:val="008C0BE5"/>
    <w:rsid w:val="008C16D6"/>
    <w:rsid w:val="008C31B3"/>
    <w:rsid w:val="008C3644"/>
    <w:rsid w:val="008C4231"/>
    <w:rsid w:val="008C4555"/>
    <w:rsid w:val="008C4B41"/>
    <w:rsid w:val="008C4DD2"/>
    <w:rsid w:val="008C4FEB"/>
    <w:rsid w:val="008C501B"/>
    <w:rsid w:val="008C5361"/>
    <w:rsid w:val="008C589E"/>
    <w:rsid w:val="008C5D99"/>
    <w:rsid w:val="008C60F0"/>
    <w:rsid w:val="008C6551"/>
    <w:rsid w:val="008C69C0"/>
    <w:rsid w:val="008C6B48"/>
    <w:rsid w:val="008C700D"/>
    <w:rsid w:val="008C77FD"/>
    <w:rsid w:val="008C7875"/>
    <w:rsid w:val="008C7892"/>
    <w:rsid w:val="008D00F2"/>
    <w:rsid w:val="008D053E"/>
    <w:rsid w:val="008D06BE"/>
    <w:rsid w:val="008D0F25"/>
    <w:rsid w:val="008D1837"/>
    <w:rsid w:val="008D20AA"/>
    <w:rsid w:val="008D2B00"/>
    <w:rsid w:val="008D3692"/>
    <w:rsid w:val="008D4730"/>
    <w:rsid w:val="008D4967"/>
    <w:rsid w:val="008D4B14"/>
    <w:rsid w:val="008D5234"/>
    <w:rsid w:val="008D538C"/>
    <w:rsid w:val="008D5D03"/>
    <w:rsid w:val="008D64B5"/>
    <w:rsid w:val="008D67FB"/>
    <w:rsid w:val="008D6D99"/>
    <w:rsid w:val="008D7234"/>
    <w:rsid w:val="008E0072"/>
    <w:rsid w:val="008E2C95"/>
    <w:rsid w:val="008E2FFE"/>
    <w:rsid w:val="008E353A"/>
    <w:rsid w:val="008E364D"/>
    <w:rsid w:val="008E3932"/>
    <w:rsid w:val="008E3FB0"/>
    <w:rsid w:val="008E41B2"/>
    <w:rsid w:val="008E5151"/>
    <w:rsid w:val="008E55AA"/>
    <w:rsid w:val="008E7659"/>
    <w:rsid w:val="008E7666"/>
    <w:rsid w:val="008E77D1"/>
    <w:rsid w:val="008E7BF7"/>
    <w:rsid w:val="008F0ACA"/>
    <w:rsid w:val="008F0CA6"/>
    <w:rsid w:val="008F11F4"/>
    <w:rsid w:val="008F13E6"/>
    <w:rsid w:val="008F1BBB"/>
    <w:rsid w:val="008F1CAE"/>
    <w:rsid w:val="008F1CD9"/>
    <w:rsid w:val="008F2B8D"/>
    <w:rsid w:val="008F3335"/>
    <w:rsid w:val="008F3372"/>
    <w:rsid w:val="008F3756"/>
    <w:rsid w:val="008F3DD0"/>
    <w:rsid w:val="008F4108"/>
    <w:rsid w:val="008F4D5E"/>
    <w:rsid w:val="008F515B"/>
    <w:rsid w:val="008F53BE"/>
    <w:rsid w:val="008F56FE"/>
    <w:rsid w:val="008F616A"/>
    <w:rsid w:val="008F65C3"/>
    <w:rsid w:val="008F6ACB"/>
    <w:rsid w:val="008F731A"/>
    <w:rsid w:val="008F73F8"/>
    <w:rsid w:val="008F749E"/>
    <w:rsid w:val="008F7FF0"/>
    <w:rsid w:val="00900336"/>
    <w:rsid w:val="00900565"/>
    <w:rsid w:val="00900704"/>
    <w:rsid w:val="00901CBE"/>
    <w:rsid w:val="00902784"/>
    <w:rsid w:val="00902F8D"/>
    <w:rsid w:val="00903082"/>
    <w:rsid w:val="0090341A"/>
    <w:rsid w:val="009037E4"/>
    <w:rsid w:val="00903836"/>
    <w:rsid w:val="0090396B"/>
    <w:rsid w:val="00903DD1"/>
    <w:rsid w:val="00904234"/>
    <w:rsid w:val="00904757"/>
    <w:rsid w:val="00904A4B"/>
    <w:rsid w:val="00904EDF"/>
    <w:rsid w:val="0090509B"/>
    <w:rsid w:val="00905357"/>
    <w:rsid w:val="00906912"/>
    <w:rsid w:val="00906999"/>
    <w:rsid w:val="00906C70"/>
    <w:rsid w:val="00906D48"/>
    <w:rsid w:val="00907166"/>
    <w:rsid w:val="009072AA"/>
    <w:rsid w:val="00910044"/>
    <w:rsid w:val="00910572"/>
    <w:rsid w:val="009106F4"/>
    <w:rsid w:val="0091071C"/>
    <w:rsid w:val="00910ABB"/>
    <w:rsid w:val="00910AED"/>
    <w:rsid w:val="00910B36"/>
    <w:rsid w:val="00910CC1"/>
    <w:rsid w:val="00911950"/>
    <w:rsid w:val="00911E6D"/>
    <w:rsid w:val="00912031"/>
    <w:rsid w:val="00912E6E"/>
    <w:rsid w:val="00913A62"/>
    <w:rsid w:val="00913EEE"/>
    <w:rsid w:val="0091423C"/>
    <w:rsid w:val="0091440A"/>
    <w:rsid w:val="0091497F"/>
    <w:rsid w:val="009155C4"/>
    <w:rsid w:val="00915770"/>
    <w:rsid w:val="00915C7E"/>
    <w:rsid w:val="00916110"/>
    <w:rsid w:val="00916117"/>
    <w:rsid w:val="00916A5C"/>
    <w:rsid w:val="00916E41"/>
    <w:rsid w:val="009172CA"/>
    <w:rsid w:val="0091741D"/>
    <w:rsid w:val="0091764F"/>
    <w:rsid w:val="00917F93"/>
    <w:rsid w:val="00920011"/>
    <w:rsid w:val="009202AC"/>
    <w:rsid w:val="0092033E"/>
    <w:rsid w:val="009206E1"/>
    <w:rsid w:val="00920F68"/>
    <w:rsid w:val="00921718"/>
    <w:rsid w:val="009219B1"/>
    <w:rsid w:val="009219E5"/>
    <w:rsid w:val="00921C4F"/>
    <w:rsid w:val="00921D3C"/>
    <w:rsid w:val="00921E8C"/>
    <w:rsid w:val="009226C6"/>
    <w:rsid w:val="00922A31"/>
    <w:rsid w:val="00922E05"/>
    <w:rsid w:val="00922EB2"/>
    <w:rsid w:val="00923038"/>
    <w:rsid w:val="00923452"/>
    <w:rsid w:val="0092355C"/>
    <w:rsid w:val="00923C11"/>
    <w:rsid w:val="00923F93"/>
    <w:rsid w:val="00924211"/>
    <w:rsid w:val="00924345"/>
    <w:rsid w:val="00924FF8"/>
    <w:rsid w:val="00925D7C"/>
    <w:rsid w:val="00925FDC"/>
    <w:rsid w:val="0092667F"/>
    <w:rsid w:val="00926C99"/>
    <w:rsid w:val="009274C2"/>
    <w:rsid w:val="009275D7"/>
    <w:rsid w:val="009279C2"/>
    <w:rsid w:val="00927DB3"/>
    <w:rsid w:val="009307C0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0A9"/>
    <w:rsid w:val="0093313B"/>
    <w:rsid w:val="009331E6"/>
    <w:rsid w:val="0093351B"/>
    <w:rsid w:val="00933E25"/>
    <w:rsid w:val="00934028"/>
    <w:rsid w:val="009341F5"/>
    <w:rsid w:val="009343BC"/>
    <w:rsid w:val="00934E7C"/>
    <w:rsid w:val="0093519D"/>
    <w:rsid w:val="00935390"/>
    <w:rsid w:val="009354B6"/>
    <w:rsid w:val="0093599F"/>
    <w:rsid w:val="00935ACB"/>
    <w:rsid w:val="00936DC2"/>
    <w:rsid w:val="00936F97"/>
    <w:rsid w:val="00936FF1"/>
    <w:rsid w:val="00937232"/>
    <w:rsid w:val="0093745A"/>
    <w:rsid w:val="00937F93"/>
    <w:rsid w:val="009407BC"/>
    <w:rsid w:val="00940D68"/>
    <w:rsid w:val="00941280"/>
    <w:rsid w:val="00941F6F"/>
    <w:rsid w:val="0094230F"/>
    <w:rsid w:val="009429B7"/>
    <w:rsid w:val="00942DC2"/>
    <w:rsid w:val="0094306B"/>
    <w:rsid w:val="0094367B"/>
    <w:rsid w:val="009436BF"/>
    <w:rsid w:val="00943A3E"/>
    <w:rsid w:val="009446A4"/>
    <w:rsid w:val="00944D40"/>
    <w:rsid w:val="009451BD"/>
    <w:rsid w:val="00945237"/>
    <w:rsid w:val="00945A97"/>
    <w:rsid w:val="00946235"/>
    <w:rsid w:val="00946302"/>
    <w:rsid w:val="00946521"/>
    <w:rsid w:val="00946C8B"/>
    <w:rsid w:val="00947819"/>
    <w:rsid w:val="00947835"/>
    <w:rsid w:val="00947C06"/>
    <w:rsid w:val="00947E07"/>
    <w:rsid w:val="009503F6"/>
    <w:rsid w:val="00950AF3"/>
    <w:rsid w:val="00951BC7"/>
    <w:rsid w:val="009525F4"/>
    <w:rsid w:val="00952713"/>
    <w:rsid w:val="009527AE"/>
    <w:rsid w:val="00952933"/>
    <w:rsid w:val="009537CD"/>
    <w:rsid w:val="00953F71"/>
    <w:rsid w:val="00954030"/>
    <w:rsid w:val="0095439C"/>
    <w:rsid w:val="00954526"/>
    <w:rsid w:val="00954966"/>
    <w:rsid w:val="00954AB5"/>
    <w:rsid w:val="00954C48"/>
    <w:rsid w:val="0095592B"/>
    <w:rsid w:val="009559BA"/>
    <w:rsid w:val="00955BD5"/>
    <w:rsid w:val="00956030"/>
    <w:rsid w:val="00956543"/>
    <w:rsid w:val="00956723"/>
    <w:rsid w:val="0095689D"/>
    <w:rsid w:val="00956963"/>
    <w:rsid w:val="00956CF4"/>
    <w:rsid w:val="0096040A"/>
    <w:rsid w:val="009608F1"/>
    <w:rsid w:val="009615E3"/>
    <w:rsid w:val="00961654"/>
    <w:rsid w:val="00961D52"/>
    <w:rsid w:val="00961F26"/>
    <w:rsid w:val="00962093"/>
    <w:rsid w:val="00962316"/>
    <w:rsid w:val="009623ED"/>
    <w:rsid w:val="00962ADE"/>
    <w:rsid w:val="00962B1C"/>
    <w:rsid w:val="00962D2E"/>
    <w:rsid w:val="00962DC7"/>
    <w:rsid w:val="0096304D"/>
    <w:rsid w:val="0096393B"/>
    <w:rsid w:val="00963D1B"/>
    <w:rsid w:val="00964198"/>
    <w:rsid w:val="009643BC"/>
    <w:rsid w:val="00965F93"/>
    <w:rsid w:val="009662B3"/>
    <w:rsid w:val="009664A6"/>
    <w:rsid w:val="0096668B"/>
    <w:rsid w:val="009666DB"/>
    <w:rsid w:val="00966B7D"/>
    <w:rsid w:val="00966ECB"/>
    <w:rsid w:val="00967DF3"/>
    <w:rsid w:val="00967F87"/>
    <w:rsid w:val="00970539"/>
    <w:rsid w:val="00970755"/>
    <w:rsid w:val="00970828"/>
    <w:rsid w:val="00970839"/>
    <w:rsid w:val="00970B27"/>
    <w:rsid w:val="00970B49"/>
    <w:rsid w:val="0097138A"/>
    <w:rsid w:val="0097144B"/>
    <w:rsid w:val="009715AD"/>
    <w:rsid w:val="00971D63"/>
    <w:rsid w:val="00971EB9"/>
    <w:rsid w:val="009721F6"/>
    <w:rsid w:val="00972965"/>
    <w:rsid w:val="0097316B"/>
    <w:rsid w:val="00973352"/>
    <w:rsid w:val="0097388C"/>
    <w:rsid w:val="00973BF9"/>
    <w:rsid w:val="00973C5A"/>
    <w:rsid w:val="00973FA8"/>
    <w:rsid w:val="00974509"/>
    <w:rsid w:val="00974FC5"/>
    <w:rsid w:val="009752E7"/>
    <w:rsid w:val="00975676"/>
    <w:rsid w:val="0097591C"/>
    <w:rsid w:val="00975FCA"/>
    <w:rsid w:val="0097614B"/>
    <w:rsid w:val="00976CAF"/>
    <w:rsid w:val="00976FBA"/>
    <w:rsid w:val="009774A5"/>
    <w:rsid w:val="0097778D"/>
    <w:rsid w:val="0098096C"/>
    <w:rsid w:val="009812D6"/>
    <w:rsid w:val="0098131C"/>
    <w:rsid w:val="00981391"/>
    <w:rsid w:val="00981451"/>
    <w:rsid w:val="00981F73"/>
    <w:rsid w:val="009822F6"/>
    <w:rsid w:val="0098260C"/>
    <w:rsid w:val="00983211"/>
    <w:rsid w:val="0098346F"/>
    <w:rsid w:val="0098353E"/>
    <w:rsid w:val="0098364E"/>
    <w:rsid w:val="00983B44"/>
    <w:rsid w:val="00983B87"/>
    <w:rsid w:val="00983F2A"/>
    <w:rsid w:val="00983F6B"/>
    <w:rsid w:val="0098449E"/>
    <w:rsid w:val="00984DC4"/>
    <w:rsid w:val="00984F12"/>
    <w:rsid w:val="009851A2"/>
    <w:rsid w:val="00985300"/>
    <w:rsid w:val="00985BEC"/>
    <w:rsid w:val="00985DF6"/>
    <w:rsid w:val="009860BC"/>
    <w:rsid w:val="0098633F"/>
    <w:rsid w:val="009863C3"/>
    <w:rsid w:val="00986CF8"/>
    <w:rsid w:val="00986D7F"/>
    <w:rsid w:val="00987712"/>
    <w:rsid w:val="009879AB"/>
    <w:rsid w:val="00990072"/>
    <w:rsid w:val="00990E8B"/>
    <w:rsid w:val="00991B0A"/>
    <w:rsid w:val="00991B24"/>
    <w:rsid w:val="0099365D"/>
    <w:rsid w:val="00993940"/>
    <w:rsid w:val="00993A14"/>
    <w:rsid w:val="00993C21"/>
    <w:rsid w:val="009940C0"/>
    <w:rsid w:val="00994DA9"/>
    <w:rsid w:val="009953B8"/>
    <w:rsid w:val="00995BEB"/>
    <w:rsid w:val="0099634A"/>
    <w:rsid w:val="009964B4"/>
    <w:rsid w:val="009967AB"/>
    <w:rsid w:val="009969B2"/>
    <w:rsid w:val="0099701A"/>
    <w:rsid w:val="00997317"/>
    <w:rsid w:val="00997393"/>
    <w:rsid w:val="00997626"/>
    <w:rsid w:val="009A0166"/>
    <w:rsid w:val="009A07E4"/>
    <w:rsid w:val="009A089D"/>
    <w:rsid w:val="009A0B1A"/>
    <w:rsid w:val="009A1323"/>
    <w:rsid w:val="009A1770"/>
    <w:rsid w:val="009A1B26"/>
    <w:rsid w:val="009A1B9B"/>
    <w:rsid w:val="009A1ED0"/>
    <w:rsid w:val="009A276D"/>
    <w:rsid w:val="009A280B"/>
    <w:rsid w:val="009A2CFE"/>
    <w:rsid w:val="009A3636"/>
    <w:rsid w:val="009A3A68"/>
    <w:rsid w:val="009A3FD0"/>
    <w:rsid w:val="009A412C"/>
    <w:rsid w:val="009A478F"/>
    <w:rsid w:val="009A5333"/>
    <w:rsid w:val="009A5354"/>
    <w:rsid w:val="009A5CC1"/>
    <w:rsid w:val="009A5E8C"/>
    <w:rsid w:val="009A690A"/>
    <w:rsid w:val="009A6A93"/>
    <w:rsid w:val="009A7663"/>
    <w:rsid w:val="009A77FF"/>
    <w:rsid w:val="009B01EC"/>
    <w:rsid w:val="009B0415"/>
    <w:rsid w:val="009B07A4"/>
    <w:rsid w:val="009B0C93"/>
    <w:rsid w:val="009B16CA"/>
    <w:rsid w:val="009B1A2B"/>
    <w:rsid w:val="009B22CA"/>
    <w:rsid w:val="009B2B86"/>
    <w:rsid w:val="009B38A2"/>
    <w:rsid w:val="009B3CFA"/>
    <w:rsid w:val="009B471B"/>
    <w:rsid w:val="009B4B22"/>
    <w:rsid w:val="009B4B24"/>
    <w:rsid w:val="009B4DAD"/>
    <w:rsid w:val="009B5002"/>
    <w:rsid w:val="009B509A"/>
    <w:rsid w:val="009B52AB"/>
    <w:rsid w:val="009B5711"/>
    <w:rsid w:val="009B59FE"/>
    <w:rsid w:val="009B5C93"/>
    <w:rsid w:val="009B5DEA"/>
    <w:rsid w:val="009B647D"/>
    <w:rsid w:val="009B66E0"/>
    <w:rsid w:val="009B679B"/>
    <w:rsid w:val="009B6C06"/>
    <w:rsid w:val="009B7183"/>
    <w:rsid w:val="009B71E1"/>
    <w:rsid w:val="009B7332"/>
    <w:rsid w:val="009B76DC"/>
    <w:rsid w:val="009B7B43"/>
    <w:rsid w:val="009B7F00"/>
    <w:rsid w:val="009C002F"/>
    <w:rsid w:val="009C053E"/>
    <w:rsid w:val="009C0AD0"/>
    <w:rsid w:val="009C0BAB"/>
    <w:rsid w:val="009C0DC0"/>
    <w:rsid w:val="009C0EAF"/>
    <w:rsid w:val="009C127E"/>
    <w:rsid w:val="009C1A1E"/>
    <w:rsid w:val="009C1B92"/>
    <w:rsid w:val="009C1EF1"/>
    <w:rsid w:val="009C34AB"/>
    <w:rsid w:val="009C3CEA"/>
    <w:rsid w:val="009C4171"/>
    <w:rsid w:val="009C4B02"/>
    <w:rsid w:val="009C52DC"/>
    <w:rsid w:val="009C54C9"/>
    <w:rsid w:val="009C707E"/>
    <w:rsid w:val="009C7A6D"/>
    <w:rsid w:val="009C7EEC"/>
    <w:rsid w:val="009D0524"/>
    <w:rsid w:val="009D0664"/>
    <w:rsid w:val="009D0B90"/>
    <w:rsid w:val="009D12D1"/>
    <w:rsid w:val="009D156D"/>
    <w:rsid w:val="009D19CB"/>
    <w:rsid w:val="009D1B63"/>
    <w:rsid w:val="009D2276"/>
    <w:rsid w:val="009D2465"/>
    <w:rsid w:val="009D2C6D"/>
    <w:rsid w:val="009D2EB7"/>
    <w:rsid w:val="009D344B"/>
    <w:rsid w:val="009D355F"/>
    <w:rsid w:val="009D3663"/>
    <w:rsid w:val="009D37BC"/>
    <w:rsid w:val="009D3821"/>
    <w:rsid w:val="009D38F9"/>
    <w:rsid w:val="009D441A"/>
    <w:rsid w:val="009D4933"/>
    <w:rsid w:val="009D4D2B"/>
    <w:rsid w:val="009D51BB"/>
    <w:rsid w:val="009D57B2"/>
    <w:rsid w:val="009D65AB"/>
    <w:rsid w:val="009D67CB"/>
    <w:rsid w:val="009D6A97"/>
    <w:rsid w:val="009E014A"/>
    <w:rsid w:val="009E05E5"/>
    <w:rsid w:val="009E0671"/>
    <w:rsid w:val="009E090F"/>
    <w:rsid w:val="009E1348"/>
    <w:rsid w:val="009E15F0"/>
    <w:rsid w:val="009E18F6"/>
    <w:rsid w:val="009E1B37"/>
    <w:rsid w:val="009E1C3F"/>
    <w:rsid w:val="009E1F29"/>
    <w:rsid w:val="009E205D"/>
    <w:rsid w:val="009E2F98"/>
    <w:rsid w:val="009E3B47"/>
    <w:rsid w:val="009E4EF6"/>
    <w:rsid w:val="009E5371"/>
    <w:rsid w:val="009E5AF5"/>
    <w:rsid w:val="009E5F80"/>
    <w:rsid w:val="009E6228"/>
    <w:rsid w:val="009E6D6C"/>
    <w:rsid w:val="009E70C2"/>
    <w:rsid w:val="009E77A5"/>
    <w:rsid w:val="009E79A5"/>
    <w:rsid w:val="009E79CA"/>
    <w:rsid w:val="009E7D21"/>
    <w:rsid w:val="009F0294"/>
    <w:rsid w:val="009F0895"/>
    <w:rsid w:val="009F0B70"/>
    <w:rsid w:val="009F1A46"/>
    <w:rsid w:val="009F1F5D"/>
    <w:rsid w:val="009F2431"/>
    <w:rsid w:val="009F290E"/>
    <w:rsid w:val="009F2EAE"/>
    <w:rsid w:val="009F3363"/>
    <w:rsid w:val="009F33C7"/>
    <w:rsid w:val="009F373B"/>
    <w:rsid w:val="009F4136"/>
    <w:rsid w:val="009F421F"/>
    <w:rsid w:val="009F441D"/>
    <w:rsid w:val="009F493C"/>
    <w:rsid w:val="009F5977"/>
    <w:rsid w:val="009F5B93"/>
    <w:rsid w:val="009F6870"/>
    <w:rsid w:val="009F6956"/>
    <w:rsid w:val="009F6F89"/>
    <w:rsid w:val="009F70A7"/>
    <w:rsid w:val="009F716E"/>
    <w:rsid w:val="009F717C"/>
    <w:rsid w:val="009F732F"/>
    <w:rsid w:val="009F777F"/>
    <w:rsid w:val="009F78AE"/>
    <w:rsid w:val="00A006FA"/>
    <w:rsid w:val="00A008A4"/>
    <w:rsid w:val="00A0090C"/>
    <w:rsid w:val="00A00C89"/>
    <w:rsid w:val="00A00DD1"/>
    <w:rsid w:val="00A011A5"/>
    <w:rsid w:val="00A015A1"/>
    <w:rsid w:val="00A0228B"/>
    <w:rsid w:val="00A022FB"/>
    <w:rsid w:val="00A029B3"/>
    <w:rsid w:val="00A02B34"/>
    <w:rsid w:val="00A03123"/>
    <w:rsid w:val="00A0324F"/>
    <w:rsid w:val="00A032F8"/>
    <w:rsid w:val="00A044F2"/>
    <w:rsid w:val="00A04663"/>
    <w:rsid w:val="00A04BC4"/>
    <w:rsid w:val="00A04FF9"/>
    <w:rsid w:val="00A0512F"/>
    <w:rsid w:val="00A05256"/>
    <w:rsid w:val="00A059FC"/>
    <w:rsid w:val="00A06891"/>
    <w:rsid w:val="00A0696A"/>
    <w:rsid w:val="00A07157"/>
    <w:rsid w:val="00A0780E"/>
    <w:rsid w:val="00A07DF2"/>
    <w:rsid w:val="00A07E9D"/>
    <w:rsid w:val="00A10045"/>
    <w:rsid w:val="00A1026A"/>
    <w:rsid w:val="00A1066D"/>
    <w:rsid w:val="00A108A4"/>
    <w:rsid w:val="00A11239"/>
    <w:rsid w:val="00A11292"/>
    <w:rsid w:val="00A1147A"/>
    <w:rsid w:val="00A1156B"/>
    <w:rsid w:val="00A11F39"/>
    <w:rsid w:val="00A11F99"/>
    <w:rsid w:val="00A12AB4"/>
    <w:rsid w:val="00A12F85"/>
    <w:rsid w:val="00A13531"/>
    <w:rsid w:val="00A13AF4"/>
    <w:rsid w:val="00A13FF9"/>
    <w:rsid w:val="00A1424F"/>
    <w:rsid w:val="00A143C6"/>
    <w:rsid w:val="00A147B0"/>
    <w:rsid w:val="00A14FA6"/>
    <w:rsid w:val="00A15066"/>
    <w:rsid w:val="00A1547C"/>
    <w:rsid w:val="00A1570C"/>
    <w:rsid w:val="00A15C66"/>
    <w:rsid w:val="00A164EF"/>
    <w:rsid w:val="00A16DDC"/>
    <w:rsid w:val="00A17004"/>
    <w:rsid w:val="00A172EB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83E"/>
    <w:rsid w:val="00A23C2C"/>
    <w:rsid w:val="00A2445C"/>
    <w:rsid w:val="00A24C54"/>
    <w:rsid w:val="00A256BD"/>
    <w:rsid w:val="00A25805"/>
    <w:rsid w:val="00A261D9"/>
    <w:rsid w:val="00A26458"/>
    <w:rsid w:val="00A265F6"/>
    <w:rsid w:val="00A2688C"/>
    <w:rsid w:val="00A26CFB"/>
    <w:rsid w:val="00A3004D"/>
    <w:rsid w:val="00A30222"/>
    <w:rsid w:val="00A30440"/>
    <w:rsid w:val="00A3045E"/>
    <w:rsid w:val="00A309B1"/>
    <w:rsid w:val="00A30B6E"/>
    <w:rsid w:val="00A30F54"/>
    <w:rsid w:val="00A3109B"/>
    <w:rsid w:val="00A311DA"/>
    <w:rsid w:val="00A31BFC"/>
    <w:rsid w:val="00A32147"/>
    <w:rsid w:val="00A3231E"/>
    <w:rsid w:val="00A32433"/>
    <w:rsid w:val="00A33232"/>
    <w:rsid w:val="00A33F27"/>
    <w:rsid w:val="00A33FC1"/>
    <w:rsid w:val="00A34373"/>
    <w:rsid w:val="00A350C2"/>
    <w:rsid w:val="00A351B4"/>
    <w:rsid w:val="00A35B55"/>
    <w:rsid w:val="00A35CCE"/>
    <w:rsid w:val="00A36FAB"/>
    <w:rsid w:val="00A37017"/>
    <w:rsid w:val="00A37C79"/>
    <w:rsid w:val="00A4071E"/>
    <w:rsid w:val="00A41496"/>
    <w:rsid w:val="00A42120"/>
    <w:rsid w:val="00A42301"/>
    <w:rsid w:val="00A4260D"/>
    <w:rsid w:val="00A42778"/>
    <w:rsid w:val="00A42D37"/>
    <w:rsid w:val="00A4313A"/>
    <w:rsid w:val="00A43481"/>
    <w:rsid w:val="00A43D7A"/>
    <w:rsid w:val="00A447F4"/>
    <w:rsid w:val="00A44B04"/>
    <w:rsid w:val="00A45518"/>
    <w:rsid w:val="00A4674D"/>
    <w:rsid w:val="00A46860"/>
    <w:rsid w:val="00A46DA9"/>
    <w:rsid w:val="00A472F1"/>
    <w:rsid w:val="00A47865"/>
    <w:rsid w:val="00A47BD8"/>
    <w:rsid w:val="00A47DC5"/>
    <w:rsid w:val="00A50CD8"/>
    <w:rsid w:val="00A513F0"/>
    <w:rsid w:val="00A517BD"/>
    <w:rsid w:val="00A521B6"/>
    <w:rsid w:val="00A5223D"/>
    <w:rsid w:val="00A5229B"/>
    <w:rsid w:val="00A526D8"/>
    <w:rsid w:val="00A52CE5"/>
    <w:rsid w:val="00A5322A"/>
    <w:rsid w:val="00A532E2"/>
    <w:rsid w:val="00A53627"/>
    <w:rsid w:val="00A54515"/>
    <w:rsid w:val="00A545F7"/>
    <w:rsid w:val="00A54668"/>
    <w:rsid w:val="00A558A9"/>
    <w:rsid w:val="00A55CE2"/>
    <w:rsid w:val="00A56477"/>
    <w:rsid w:val="00A56944"/>
    <w:rsid w:val="00A575CE"/>
    <w:rsid w:val="00A57B1D"/>
    <w:rsid w:val="00A57CCD"/>
    <w:rsid w:val="00A602E5"/>
    <w:rsid w:val="00A603C3"/>
    <w:rsid w:val="00A606DB"/>
    <w:rsid w:val="00A60E61"/>
    <w:rsid w:val="00A614A5"/>
    <w:rsid w:val="00A61546"/>
    <w:rsid w:val="00A6165B"/>
    <w:rsid w:val="00A61B95"/>
    <w:rsid w:val="00A6232F"/>
    <w:rsid w:val="00A62523"/>
    <w:rsid w:val="00A62A33"/>
    <w:rsid w:val="00A62FED"/>
    <w:rsid w:val="00A63542"/>
    <w:rsid w:val="00A63707"/>
    <w:rsid w:val="00A63802"/>
    <w:rsid w:val="00A64025"/>
    <w:rsid w:val="00A64268"/>
    <w:rsid w:val="00A6546B"/>
    <w:rsid w:val="00A6594C"/>
    <w:rsid w:val="00A65B00"/>
    <w:rsid w:val="00A65CC9"/>
    <w:rsid w:val="00A65EF6"/>
    <w:rsid w:val="00A660B2"/>
    <w:rsid w:val="00A66216"/>
    <w:rsid w:val="00A6691C"/>
    <w:rsid w:val="00A672D1"/>
    <w:rsid w:val="00A675D1"/>
    <w:rsid w:val="00A7075D"/>
    <w:rsid w:val="00A70D4A"/>
    <w:rsid w:val="00A70DB8"/>
    <w:rsid w:val="00A710DA"/>
    <w:rsid w:val="00A71522"/>
    <w:rsid w:val="00A7157D"/>
    <w:rsid w:val="00A71F46"/>
    <w:rsid w:val="00A7245E"/>
    <w:rsid w:val="00A72B7F"/>
    <w:rsid w:val="00A72C9D"/>
    <w:rsid w:val="00A72CE3"/>
    <w:rsid w:val="00A73017"/>
    <w:rsid w:val="00A731FB"/>
    <w:rsid w:val="00A7365D"/>
    <w:rsid w:val="00A73BB0"/>
    <w:rsid w:val="00A73F15"/>
    <w:rsid w:val="00A7461B"/>
    <w:rsid w:val="00A746EC"/>
    <w:rsid w:val="00A748E6"/>
    <w:rsid w:val="00A74AF9"/>
    <w:rsid w:val="00A74FD9"/>
    <w:rsid w:val="00A7557E"/>
    <w:rsid w:val="00A75C1D"/>
    <w:rsid w:val="00A75F98"/>
    <w:rsid w:val="00A7692B"/>
    <w:rsid w:val="00A76CC2"/>
    <w:rsid w:val="00A76CE5"/>
    <w:rsid w:val="00A772E8"/>
    <w:rsid w:val="00A7742B"/>
    <w:rsid w:val="00A7760F"/>
    <w:rsid w:val="00A77FA9"/>
    <w:rsid w:val="00A803F3"/>
    <w:rsid w:val="00A803F9"/>
    <w:rsid w:val="00A82394"/>
    <w:rsid w:val="00A82FEC"/>
    <w:rsid w:val="00A837C9"/>
    <w:rsid w:val="00A83B01"/>
    <w:rsid w:val="00A84055"/>
    <w:rsid w:val="00A84282"/>
    <w:rsid w:val="00A8433E"/>
    <w:rsid w:val="00A84887"/>
    <w:rsid w:val="00A84DAB"/>
    <w:rsid w:val="00A86526"/>
    <w:rsid w:val="00A86CD6"/>
    <w:rsid w:val="00A86EBF"/>
    <w:rsid w:val="00A87CA1"/>
    <w:rsid w:val="00A90145"/>
    <w:rsid w:val="00A909C8"/>
    <w:rsid w:val="00A91523"/>
    <w:rsid w:val="00A916C6"/>
    <w:rsid w:val="00A9206D"/>
    <w:rsid w:val="00A92B0E"/>
    <w:rsid w:val="00A933A5"/>
    <w:rsid w:val="00A93D26"/>
    <w:rsid w:val="00A93DD4"/>
    <w:rsid w:val="00A9472E"/>
    <w:rsid w:val="00A948A7"/>
    <w:rsid w:val="00A950CA"/>
    <w:rsid w:val="00A95233"/>
    <w:rsid w:val="00A961D4"/>
    <w:rsid w:val="00A96857"/>
    <w:rsid w:val="00A96B80"/>
    <w:rsid w:val="00A96F4C"/>
    <w:rsid w:val="00A970F6"/>
    <w:rsid w:val="00A97164"/>
    <w:rsid w:val="00A971F1"/>
    <w:rsid w:val="00A97A1E"/>
    <w:rsid w:val="00A97D45"/>
    <w:rsid w:val="00A97FCB"/>
    <w:rsid w:val="00AA036B"/>
    <w:rsid w:val="00AA141B"/>
    <w:rsid w:val="00AA17CC"/>
    <w:rsid w:val="00AA1ED3"/>
    <w:rsid w:val="00AA2141"/>
    <w:rsid w:val="00AA2514"/>
    <w:rsid w:val="00AA36AC"/>
    <w:rsid w:val="00AA3959"/>
    <w:rsid w:val="00AA44F3"/>
    <w:rsid w:val="00AA4A91"/>
    <w:rsid w:val="00AA4E1B"/>
    <w:rsid w:val="00AA54FB"/>
    <w:rsid w:val="00AA5854"/>
    <w:rsid w:val="00AA60F2"/>
    <w:rsid w:val="00AA7001"/>
    <w:rsid w:val="00AA7119"/>
    <w:rsid w:val="00AA7856"/>
    <w:rsid w:val="00AA7D03"/>
    <w:rsid w:val="00AB1CC2"/>
    <w:rsid w:val="00AB21D1"/>
    <w:rsid w:val="00AB22C4"/>
    <w:rsid w:val="00AB2995"/>
    <w:rsid w:val="00AB304C"/>
    <w:rsid w:val="00AB3142"/>
    <w:rsid w:val="00AB3CD2"/>
    <w:rsid w:val="00AB46F5"/>
    <w:rsid w:val="00AB4AD5"/>
    <w:rsid w:val="00AB56B2"/>
    <w:rsid w:val="00AB5731"/>
    <w:rsid w:val="00AB62DC"/>
    <w:rsid w:val="00AB6CAE"/>
    <w:rsid w:val="00AB7060"/>
    <w:rsid w:val="00AB713D"/>
    <w:rsid w:val="00AB72DF"/>
    <w:rsid w:val="00AB740C"/>
    <w:rsid w:val="00AB7A08"/>
    <w:rsid w:val="00AB7E41"/>
    <w:rsid w:val="00AC0491"/>
    <w:rsid w:val="00AC0F06"/>
    <w:rsid w:val="00AC1423"/>
    <w:rsid w:val="00AC1634"/>
    <w:rsid w:val="00AC1648"/>
    <w:rsid w:val="00AC1751"/>
    <w:rsid w:val="00AC1DD8"/>
    <w:rsid w:val="00AC2341"/>
    <w:rsid w:val="00AC2516"/>
    <w:rsid w:val="00AC2BD2"/>
    <w:rsid w:val="00AC3202"/>
    <w:rsid w:val="00AC3BA8"/>
    <w:rsid w:val="00AC4090"/>
    <w:rsid w:val="00AC422D"/>
    <w:rsid w:val="00AC4670"/>
    <w:rsid w:val="00AC4BBC"/>
    <w:rsid w:val="00AC4EC9"/>
    <w:rsid w:val="00AC527C"/>
    <w:rsid w:val="00AC55CC"/>
    <w:rsid w:val="00AC55FD"/>
    <w:rsid w:val="00AC58FB"/>
    <w:rsid w:val="00AC5A7F"/>
    <w:rsid w:val="00AC5AF9"/>
    <w:rsid w:val="00AC5F92"/>
    <w:rsid w:val="00AC5FD1"/>
    <w:rsid w:val="00AC6326"/>
    <w:rsid w:val="00AC6933"/>
    <w:rsid w:val="00AC6C82"/>
    <w:rsid w:val="00AC6D62"/>
    <w:rsid w:val="00AC6F2E"/>
    <w:rsid w:val="00AC7063"/>
    <w:rsid w:val="00AC71E0"/>
    <w:rsid w:val="00AC775C"/>
    <w:rsid w:val="00AC7909"/>
    <w:rsid w:val="00AC7AA1"/>
    <w:rsid w:val="00AD03B7"/>
    <w:rsid w:val="00AD0681"/>
    <w:rsid w:val="00AD1C9C"/>
    <w:rsid w:val="00AD1D41"/>
    <w:rsid w:val="00AD2332"/>
    <w:rsid w:val="00AD2409"/>
    <w:rsid w:val="00AD2699"/>
    <w:rsid w:val="00AD27FB"/>
    <w:rsid w:val="00AD2950"/>
    <w:rsid w:val="00AD34CE"/>
    <w:rsid w:val="00AD3C52"/>
    <w:rsid w:val="00AD419E"/>
    <w:rsid w:val="00AD4EE6"/>
    <w:rsid w:val="00AD5057"/>
    <w:rsid w:val="00AD53D9"/>
    <w:rsid w:val="00AD54B4"/>
    <w:rsid w:val="00AD5704"/>
    <w:rsid w:val="00AD6FFE"/>
    <w:rsid w:val="00AD7114"/>
    <w:rsid w:val="00AD7272"/>
    <w:rsid w:val="00AD72B1"/>
    <w:rsid w:val="00AE005E"/>
    <w:rsid w:val="00AE03E9"/>
    <w:rsid w:val="00AE06BA"/>
    <w:rsid w:val="00AE0941"/>
    <w:rsid w:val="00AE0FE8"/>
    <w:rsid w:val="00AE1752"/>
    <w:rsid w:val="00AE184C"/>
    <w:rsid w:val="00AE1852"/>
    <w:rsid w:val="00AE199A"/>
    <w:rsid w:val="00AE19B6"/>
    <w:rsid w:val="00AE2B39"/>
    <w:rsid w:val="00AE2C47"/>
    <w:rsid w:val="00AE2D80"/>
    <w:rsid w:val="00AE3252"/>
    <w:rsid w:val="00AE3356"/>
    <w:rsid w:val="00AE368A"/>
    <w:rsid w:val="00AE4485"/>
    <w:rsid w:val="00AE4561"/>
    <w:rsid w:val="00AE4BB6"/>
    <w:rsid w:val="00AE505A"/>
    <w:rsid w:val="00AE5141"/>
    <w:rsid w:val="00AE5631"/>
    <w:rsid w:val="00AE59B5"/>
    <w:rsid w:val="00AE5BC4"/>
    <w:rsid w:val="00AE5D12"/>
    <w:rsid w:val="00AE5F32"/>
    <w:rsid w:val="00AE60FD"/>
    <w:rsid w:val="00AE6194"/>
    <w:rsid w:val="00AE75D6"/>
    <w:rsid w:val="00AE764B"/>
    <w:rsid w:val="00AF022B"/>
    <w:rsid w:val="00AF0803"/>
    <w:rsid w:val="00AF1176"/>
    <w:rsid w:val="00AF1523"/>
    <w:rsid w:val="00AF182C"/>
    <w:rsid w:val="00AF1BFB"/>
    <w:rsid w:val="00AF2691"/>
    <w:rsid w:val="00AF27CC"/>
    <w:rsid w:val="00AF28A7"/>
    <w:rsid w:val="00AF28DD"/>
    <w:rsid w:val="00AF2FBD"/>
    <w:rsid w:val="00AF32CA"/>
    <w:rsid w:val="00AF3B93"/>
    <w:rsid w:val="00AF4A6D"/>
    <w:rsid w:val="00AF4EF3"/>
    <w:rsid w:val="00AF539E"/>
    <w:rsid w:val="00AF560D"/>
    <w:rsid w:val="00AF61FA"/>
    <w:rsid w:val="00AF6256"/>
    <w:rsid w:val="00AF6713"/>
    <w:rsid w:val="00AF6AEC"/>
    <w:rsid w:val="00AF6C62"/>
    <w:rsid w:val="00AF7780"/>
    <w:rsid w:val="00AF7A10"/>
    <w:rsid w:val="00AF7CB4"/>
    <w:rsid w:val="00AF7D81"/>
    <w:rsid w:val="00AF7E13"/>
    <w:rsid w:val="00B002A1"/>
    <w:rsid w:val="00B0035E"/>
    <w:rsid w:val="00B00AEB"/>
    <w:rsid w:val="00B00D06"/>
    <w:rsid w:val="00B01537"/>
    <w:rsid w:val="00B01948"/>
    <w:rsid w:val="00B019A5"/>
    <w:rsid w:val="00B01C2D"/>
    <w:rsid w:val="00B01D2D"/>
    <w:rsid w:val="00B0268A"/>
    <w:rsid w:val="00B02931"/>
    <w:rsid w:val="00B02BE0"/>
    <w:rsid w:val="00B030BC"/>
    <w:rsid w:val="00B03387"/>
    <w:rsid w:val="00B0370E"/>
    <w:rsid w:val="00B0387E"/>
    <w:rsid w:val="00B03C82"/>
    <w:rsid w:val="00B03F6D"/>
    <w:rsid w:val="00B0410D"/>
    <w:rsid w:val="00B04B4D"/>
    <w:rsid w:val="00B04FC0"/>
    <w:rsid w:val="00B051FF"/>
    <w:rsid w:val="00B05325"/>
    <w:rsid w:val="00B05488"/>
    <w:rsid w:val="00B05772"/>
    <w:rsid w:val="00B05C59"/>
    <w:rsid w:val="00B0623E"/>
    <w:rsid w:val="00B06463"/>
    <w:rsid w:val="00B0654C"/>
    <w:rsid w:val="00B06E1F"/>
    <w:rsid w:val="00B06F1D"/>
    <w:rsid w:val="00B06F85"/>
    <w:rsid w:val="00B07279"/>
    <w:rsid w:val="00B073A9"/>
    <w:rsid w:val="00B07534"/>
    <w:rsid w:val="00B075E3"/>
    <w:rsid w:val="00B108AB"/>
    <w:rsid w:val="00B10A68"/>
    <w:rsid w:val="00B10AFC"/>
    <w:rsid w:val="00B10BF1"/>
    <w:rsid w:val="00B10ED0"/>
    <w:rsid w:val="00B10F95"/>
    <w:rsid w:val="00B11152"/>
    <w:rsid w:val="00B11778"/>
    <w:rsid w:val="00B117C7"/>
    <w:rsid w:val="00B11AC0"/>
    <w:rsid w:val="00B123FE"/>
    <w:rsid w:val="00B126A2"/>
    <w:rsid w:val="00B12EC2"/>
    <w:rsid w:val="00B130EA"/>
    <w:rsid w:val="00B1366C"/>
    <w:rsid w:val="00B13B24"/>
    <w:rsid w:val="00B13EF3"/>
    <w:rsid w:val="00B1414B"/>
    <w:rsid w:val="00B141E2"/>
    <w:rsid w:val="00B1473A"/>
    <w:rsid w:val="00B14C80"/>
    <w:rsid w:val="00B14E31"/>
    <w:rsid w:val="00B15507"/>
    <w:rsid w:val="00B15825"/>
    <w:rsid w:val="00B15E55"/>
    <w:rsid w:val="00B160AA"/>
    <w:rsid w:val="00B162AC"/>
    <w:rsid w:val="00B16945"/>
    <w:rsid w:val="00B173DE"/>
    <w:rsid w:val="00B17ACB"/>
    <w:rsid w:val="00B17F85"/>
    <w:rsid w:val="00B20268"/>
    <w:rsid w:val="00B20327"/>
    <w:rsid w:val="00B2044A"/>
    <w:rsid w:val="00B205B2"/>
    <w:rsid w:val="00B20B9F"/>
    <w:rsid w:val="00B20EBC"/>
    <w:rsid w:val="00B217EC"/>
    <w:rsid w:val="00B21802"/>
    <w:rsid w:val="00B21933"/>
    <w:rsid w:val="00B21BC1"/>
    <w:rsid w:val="00B21E37"/>
    <w:rsid w:val="00B22B3A"/>
    <w:rsid w:val="00B22D4E"/>
    <w:rsid w:val="00B236A4"/>
    <w:rsid w:val="00B23B71"/>
    <w:rsid w:val="00B23E8C"/>
    <w:rsid w:val="00B24093"/>
    <w:rsid w:val="00B24D7D"/>
    <w:rsid w:val="00B25661"/>
    <w:rsid w:val="00B267C3"/>
    <w:rsid w:val="00B269A8"/>
    <w:rsid w:val="00B26A91"/>
    <w:rsid w:val="00B26F02"/>
    <w:rsid w:val="00B274C7"/>
    <w:rsid w:val="00B27559"/>
    <w:rsid w:val="00B27962"/>
    <w:rsid w:val="00B27DC7"/>
    <w:rsid w:val="00B27E0F"/>
    <w:rsid w:val="00B30369"/>
    <w:rsid w:val="00B3059A"/>
    <w:rsid w:val="00B30688"/>
    <w:rsid w:val="00B3077F"/>
    <w:rsid w:val="00B308ED"/>
    <w:rsid w:val="00B31235"/>
    <w:rsid w:val="00B31A17"/>
    <w:rsid w:val="00B31EC2"/>
    <w:rsid w:val="00B328EB"/>
    <w:rsid w:val="00B33179"/>
    <w:rsid w:val="00B336CA"/>
    <w:rsid w:val="00B33783"/>
    <w:rsid w:val="00B33A2A"/>
    <w:rsid w:val="00B340BD"/>
    <w:rsid w:val="00B34278"/>
    <w:rsid w:val="00B34A64"/>
    <w:rsid w:val="00B34B24"/>
    <w:rsid w:val="00B35397"/>
    <w:rsid w:val="00B35510"/>
    <w:rsid w:val="00B35646"/>
    <w:rsid w:val="00B35743"/>
    <w:rsid w:val="00B3588B"/>
    <w:rsid w:val="00B35B51"/>
    <w:rsid w:val="00B35C52"/>
    <w:rsid w:val="00B36078"/>
    <w:rsid w:val="00B368C6"/>
    <w:rsid w:val="00B370CF"/>
    <w:rsid w:val="00B374C0"/>
    <w:rsid w:val="00B37F06"/>
    <w:rsid w:val="00B37FAD"/>
    <w:rsid w:val="00B409DF"/>
    <w:rsid w:val="00B415F7"/>
    <w:rsid w:val="00B417CD"/>
    <w:rsid w:val="00B41C68"/>
    <w:rsid w:val="00B41D95"/>
    <w:rsid w:val="00B41FB5"/>
    <w:rsid w:val="00B4340D"/>
    <w:rsid w:val="00B43929"/>
    <w:rsid w:val="00B43A60"/>
    <w:rsid w:val="00B43E07"/>
    <w:rsid w:val="00B44A43"/>
    <w:rsid w:val="00B44F3C"/>
    <w:rsid w:val="00B452DF"/>
    <w:rsid w:val="00B45528"/>
    <w:rsid w:val="00B45601"/>
    <w:rsid w:val="00B45E12"/>
    <w:rsid w:val="00B466C4"/>
    <w:rsid w:val="00B468CA"/>
    <w:rsid w:val="00B47249"/>
    <w:rsid w:val="00B475BF"/>
    <w:rsid w:val="00B47A2A"/>
    <w:rsid w:val="00B47A8F"/>
    <w:rsid w:val="00B47B24"/>
    <w:rsid w:val="00B50445"/>
    <w:rsid w:val="00B508AA"/>
    <w:rsid w:val="00B50CFF"/>
    <w:rsid w:val="00B50E4D"/>
    <w:rsid w:val="00B50EBB"/>
    <w:rsid w:val="00B5316D"/>
    <w:rsid w:val="00B53C5F"/>
    <w:rsid w:val="00B53C86"/>
    <w:rsid w:val="00B54545"/>
    <w:rsid w:val="00B546A4"/>
    <w:rsid w:val="00B54C7F"/>
    <w:rsid w:val="00B5591D"/>
    <w:rsid w:val="00B55C07"/>
    <w:rsid w:val="00B55D33"/>
    <w:rsid w:val="00B55F8B"/>
    <w:rsid w:val="00B568A7"/>
    <w:rsid w:val="00B56E87"/>
    <w:rsid w:val="00B56F0F"/>
    <w:rsid w:val="00B57B19"/>
    <w:rsid w:val="00B57BA9"/>
    <w:rsid w:val="00B60640"/>
    <w:rsid w:val="00B60822"/>
    <w:rsid w:val="00B60D9D"/>
    <w:rsid w:val="00B61050"/>
    <w:rsid w:val="00B62607"/>
    <w:rsid w:val="00B626EF"/>
    <w:rsid w:val="00B6288A"/>
    <w:rsid w:val="00B62BCE"/>
    <w:rsid w:val="00B63A3C"/>
    <w:rsid w:val="00B640A4"/>
    <w:rsid w:val="00B64EE8"/>
    <w:rsid w:val="00B655C1"/>
    <w:rsid w:val="00B65B39"/>
    <w:rsid w:val="00B65FCD"/>
    <w:rsid w:val="00B66413"/>
    <w:rsid w:val="00B66AF2"/>
    <w:rsid w:val="00B66E2F"/>
    <w:rsid w:val="00B67E66"/>
    <w:rsid w:val="00B701E8"/>
    <w:rsid w:val="00B7027A"/>
    <w:rsid w:val="00B70EC4"/>
    <w:rsid w:val="00B710B7"/>
    <w:rsid w:val="00B71F6E"/>
    <w:rsid w:val="00B720BD"/>
    <w:rsid w:val="00B723BE"/>
    <w:rsid w:val="00B72CA9"/>
    <w:rsid w:val="00B73134"/>
    <w:rsid w:val="00B7336B"/>
    <w:rsid w:val="00B737C4"/>
    <w:rsid w:val="00B7390E"/>
    <w:rsid w:val="00B7402B"/>
    <w:rsid w:val="00B74903"/>
    <w:rsid w:val="00B74B57"/>
    <w:rsid w:val="00B755EC"/>
    <w:rsid w:val="00B757D8"/>
    <w:rsid w:val="00B75A45"/>
    <w:rsid w:val="00B75B65"/>
    <w:rsid w:val="00B75CAF"/>
    <w:rsid w:val="00B75CBC"/>
    <w:rsid w:val="00B75E63"/>
    <w:rsid w:val="00B76143"/>
    <w:rsid w:val="00B767F0"/>
    <w:rsid w:val="00B76C53"/>
    <w:rsid w:val="00B76F4F"/>
    <w:rsid w:val="00B775E5"/>
    <w:rsid w:val="00B7788D"/>
    <w:rsid w:val="00B77C3C"/>
    <w:rsid w:val="00B77F6D"/>
    <w:rsid w:val="00B77FD4"/>
    <w:rsid w:val="00B806B5"/>
    <w:rsid w:val="00B80844"/>
    <w:rsid w:val="00B810E6"/>
    <w:rsid w:val="00B817A8"/>
    <w:rsid w:val="00B81C03"/>
    <w:rsid w:val="00B81D38"/>
    <w:rsid w:val="00B8220B"/>
    <w:rsid w:val="00B82334"/>
    <w:rsid w:val="00B82AC6"/>
    <w:rsid w:val="00B82DDF"/>
    <w:rsid w:val="00B82F9A"/>
    <w:rsid w:val="00B830AA"/>
    <w:rsid w:val="00B838E7"/>
    <w:rsid w:val="00B83AB2"/>
    <w:rsid w:val="00B8458B"/>
    <w:rsid w:val="00B84705"/>
    <w:rsid w:val="00B850A3"/>
    <w:rsid w:val="00B85179"/>
    <w:rsid w:val="00B85277"/>
    <w:rsid w:val="00B852C0"/>
    <w:rsid w:val="00B85429"/>
    <w:rsid w:val="00B85679"/>
    <w:rsid w:val="00B8576A"/>
    <w:rsid w:val="00B860B6"/>
    <w:rsid w:val="00B86F57"/>
    <w:rsid w:val="00B87CA9"/>
    <w:rsid w:val="00B909FB"/>
    <w:rsid w:val="00B91964"/>
    <w:rsid w:val="00B919F8"/>
    <w:rsid w:val="00B932D8"/>
    <w:rsid w:val="00B93855"/>
    <w:rsid w:val="00B9436F"/>
    <w:rsid w:val="00B94F91"/>
    <w:rsid w:val="00B9552C"/>
    <w:rsid w:val="00B95B96"/>
    <w:rsid w:val="00B96338"/>
    <w:rsid w:val="00BA0338"/>
    <w:rsid w:val="00BA0788"/>
    <w:rsid w:val="00BA0963"/>
    <w:rsid w:val="00BA0DB3"/>
    <w:rsid w:val="00BA1A55"/>
    <w:rsid w:val="00BA2330"/>
    <w:rsid w:val="00BA24B1"/>
    <w:rsid w:val="00BA2ADE"/>
    <w:rsid w:val="00BA33D5"/>
    <w:rsid w:val="00BA38ED"/>
    <w:rsid w:val="00BA3AB4"/>
    <w:rsid w:val="00BA3B0A"/>
    <w:rsid w:val="00BA3B2B"/>
    <w:rsid w:val="00BA3FAB"/>
    <w:rsid w:val="00BA426B"/>
    <w:rsid w:val="00BA451E"/>
    <w:rsid w:val="00BA5797"/>
    <w:rsid w:val="00BA5F30"/>
    <w:rsid w:val="00BA5FE8"/>
    <w:rsid w:val="00BA62F4"/>
    <w:rsid w:val="00BA6514"/>
    <w:rsid w:val="00BA6B06"/>
    <w:rsid w:val="00BA7813"/>
    <w:rsid w:val="00BA7A8F"/>
    <w:rsid w:val="00BB018A"/>
    <w:rsid w:val="00BB0288"/>
    <w:rsid w:val="00BB04B6"/>
    <w:rsid w:val="00BB0A3C"/>
    <w:rsid w:val="00BB0E66"/>
    <w:rsid w:val="00BB0FB1"/>
    <w:rsid w:val="00BB1287"/>
    <w:rsid w:val="00BB1795"/>
    <w:rsid w:val="00BB1A3A"/>
    <w:rsid w:val="00BB1C8F"/>
    <w:rsid w:val="00BB2195"/>
    <w:rsid w:val="00BB2831"/>
    <w:rsid w:val="00BB3190"/>
    <w:rsid w:val="00BB378B"/>
    <w:rsid w:val="00BB3C71"/>
    <w:rsid w:val="00BB3E36"/>
    <w:rsid w:val="00BB4278"/>
    <w:rsid w:val="00BB4C4A"/>
    <w:rsid w:val="00BB4EF1"/>
    <w:rsid w:val="00BB50CC"/>
    <w:rsid w:val="00BB535B"/>
    <w:rsid w:val="00BB54FB"/>
    <w:rsid w:val="00BB688B"/>
    <w:rsid w:val="00BB6ABA"/>
    <w:rsid w:val="00BB6CDA"/>
    <w:rsid w:val="00BB6FF8"/>
    <w:rsid w:val="00BB70A6"/>
    <w:rsid w:val="00BB77BD"/>
    <w:rsid w:val="00BB790E"/>
    <w:rsid w:val="00BC004B"/>
    <w:rsid w:val="00BC0143"/>
    <w:rsid w:val="00BC0999"/>
    <w:rsid w:val="00BC0EF9"/>
    <w:rsid w:val="00BC1120"/>
    <w:rsid w:val="00BC1A59"/>
    <w:rsid w:val="00BC1EE5"/>
    <w:rsid w:val="00BC29B1"/>
    <w:rsid w:val="00BC2C7A"/>
    <w:rsid w:val="00BC3160"/>
    <w:rsid w:val="00BC3389"/>
    <w:rsid w:val="00BC3944"/>
    <w:rsid w:val="00BC3A07"/>
    <w:rsid w:val="00BC3E42"/>
    <w:rsid w:val="00BC482A"/>
    <w:rsid w:val="00BC499B"/>
    <w:rsid w:val="00BC503B"/>
    <w:rsid w:val="00BC559C"/>
    <w:rsid w:val="00BC5B04"/>
    <w:rsid w:val="00BC6329"/>
    <w:rsid w:val="00BC67B4"/>
    <w:rsid w:val="00BC6B0A"/>
    <w:rsid w:val="00BC7330"/>
    <w:rsid w:val="00BC7B55"/>
    <w:rsid w:val="00BC7E8D"/>
    <w:rsid w:val="00BD075C"/>
    <w:rsid w:val="00BD0819"/>
    <w:rsid w:val="00BD0A2F"/>
    <w:rsid w:val="00BD0CCF"/>
    <w:rsid w:val="00BD0DC0"/>
    <w:rsid w:val="00BD0F4F"/>
    <w:rsid w:val="00BD15AC"/>
    <w:rsid w:val="00BD2216"/>
    <w:rsid w:val="00BD2A90"/>
    <w:rsid w:val="00BD3228"/>
    <w:rsid w:val="00BD34FA"/>
    <w:rsid w:val="00BD3808"/>
    <w:rsid w:val="00BD3D67"/>
    <w:rsid w:val="00BD429C"/>
    <w:rsid w:val="00BD445E"/>
    <w:rsid w:val="00BD447E"/>
    <w:rsid w:val="00BD46E1"/>
    <w:rsid w:val="00BD4C79"/>
    <w:rsid w:val="00BD4F74"/>
    <w:rsid w:val="00BD569B"/>
    <w:rsid w:val="00BD5DD1"/>
    <w:rsid w:val="00BD6306"/>
    <w:rsid w:val="00BD71C7"/>
    <w:rsid w:val="00BD75B1"/>
    <w:rsid w:val="00BD7AD9"/>
    <w:rsid w:val="00BD7EE3"/>
    <w:rsid w:val="00BD7FFB"/>
    <w:rsid w:val="00BE1000"/>
    <w:rsid w:val="00BE1573"/>
    <w:rsid w:val="00BE1747"/>
    <w:rsid w:val="00BE18C1"/>
    <w:rsid w:val="00BE1B77"/>
    <w:rsid w:val="00BE1E1A"/>
    <w:rsid w:val="00BE1E6B"/>
    <w:rsid w:val="00BE1EB1"/>
    <w:rsid w:val="00BE27B6"/>
    <w:rsid w:val="00BE30EA"/>
    <w:rsid w:val="00BE321C"/>
    <w:rsid w:val="00BE3345"/>
    <w:rsid w:val="00BE34CE"/>
    <w:rsid w:val="00BE5111"/>
    <w:rsid w:val="00BE597B"/>
    <w:rsid w:val="00BE5AC5"/>
    <w:rsid w:val="00BE6232"/>
    <w:rsid w:val="00BE6432"/>
    <w:rsid w:val="00BE6999"/>
    <w:rsid w:val="00BE6C72"/>
    <w:rsid w:val="00BE6DC7"/>
    <w:rsid w:val="00BE70F0"/>
    <w:rsid w:val="00BE7ABC"/>
    <w:rsid w:val="00BE7FA9"/>
    <w:rsid w:val="00BF06D6"/>
    <w:rsid w:val="00BF0CDB"/>
    <w:rsid w:val="00BF1B21"/>
    <w:rsid w:val="00BF1BC8"/>
    <w:rsid w:val="00BF26A0"/>
    <w:rsid w:val="00BF3561"/>
    <w:rsid w:val="00BF397C"/>
    <w:rsid w:val="00BF3CCB"/>
    <w:rsid w:val="00BF41AD"/>
    <w:rsid w:val="00BF461D"/>
    <w:rsid w:val="00BF4747"/>
    <w:rsid w:val="00BF5143"/>
    <w:rsid w:val="00BF51AB"/>
    <w:rsid w:val="00BF54B0"/>
    <w:rsid w:val="00BF5C4C"/>
    <w:rsid w:val="00BF5D7C"/>
    <w:rsid w:val="00BF5F35"/>
    <w:rsid w:val="00BF6027"/>
    <w:rsid w:val="00BF6556"/>
    <w:rsid w:val="00BF6777"/>
    <w:rsid w:val="00BF6B38"/>
    <w:rsid w:val="00BF72BE"/>
    <w:rsid w:val="00BF7793"/>
    <w:rsid w:val="00BF780D"/>
    <w:rsid w:val="00BF7C47"/>
    <w:rsid w:val="00C010AF"/>
    <w:rsid w:val="00C0118F"/>
    <w:rsid w:val="00C0200F"/>
    <w:rsid w:val="00C0283B"/>
    <w:rsid w:val="00C02D59"/>
    <w:rsid w:val="00C03215"/>
    <w:rsid w:val="00C0363B"/>
    <w:rsid w:val="00C037D0"/>
    <w:rsid w:val="00C03E12"/>
    <w:rsid w:val="00C04B97"/>
    <w:rsid w:val="00C0526C"/>
    <w:rsid w:val="00C05A89"/>
    <w:rsid w:val="00C05C6D"/>
    <w:rsid w:val="00C05F9F"/>
    <w:rsid w:val="00C05FBC"/>
    <w:rsid w:val="00C065B3"/>
    <w:rsid w:val="00C0691D"/>
    <w:rsid w:val="00C06C14"/>
    <w:rsid w:val="00C06CFF"/>
    <w:rsid w:val="00C06F36"/>
    <w:rsid w:val="00C07174"/>
    <w:rsid w:val="00C07584"/>
    <w:rsid w:val="00C07729"/>
    <w:rsid w:val="00C1048D"/>
    <w:rsid w:val="00C10622"/>
    <w:rsid w:val="00C10872"/>
    <w:rsid w:val="00C10989"/>
    <w:rsid w:val="00C11FFF"/>
    <w:rsid w:val="00C133BB"/>
    <w:rsid w:val="00C13B39"/>
    <w:rsid w:val="00C13BC3"/>
    <w:rsid w:val="00C148D1"/>
    <w:rsid w:val="00C14AF2"/>
    <w:rsid w:val="00C14CAB"/>
    <w:rsid w:val="00C15315"/>
    <w:rsid w:val="00C15827"/>
    <w:rsid w:val="00C15995"/>
    <w:rsid w:val="00C160C4"/>
    <w:rsid w:val="00C16208"/>
    <w:rsid w:val="00C16268"/>
    <w:rsid w:val="00C1698A"/>
    <w:rsid w:val="00C16DB2"/>
    <w:rsid w:val="00C16E53"/>
    <w:rsid w:val="00C16EA3"/>
    <w:rsid w:val="00C17286"/>
    <w:rsid w:val="00C174FD"/>
    <w:rsid w:val="00C17568"/>
    <w:rsid w:val="00C1771F"/>
    <w:rsid w:val="00C21154"/>
    <w:rsid w:val="00C215A9"/>
    <w:rsid w:val="00C21AEA"/>
    <w:rsid w:val="00C21EE4"/>
    <w:rsid w:val="00C21F64"/>
    <w:rsid w:val="00C221E1"/>
    <w:rsid w:val="00C222C7"/>
    <w:rsid w:val="00C237C7"/>
    <w:rsid w:val="00C242BF"/>
    <w:rsid w:val="00C24425"/>
    <w:rsid w:val="00C24561"/>
    <w:rsid w:val="00C25D60"/>
    <w:rsid w:val="00C26896"/>
    <w:rsid w:val="00C26A59"/>
    <w:rsid w:val="00C27EBE"/>
    <w:rsid w:val="00C30C05"/>
    <w:rsid w:val="00C30C3A"/>
    <w:rsid w:val="00C30F34"/>
    <w:rsid w:val="00C3129E"/>
    <w:rsid w:val="00C3143B"/>
    <w:rsid w:val="00C315FB"/>
    <w:rsid w:val="00C31905"/>
    <w:rsid w:val="00C31BF8"/>
    <w:rsid w:val="00C31D64"/>
    <w:rsid w:val="00C32824"/>
    <w:rsid w:val="00C338C5"/>
    <w:rsid w:val="00C33D30"/>
    <w:rsid w:val="00C34008"/>
    <w:rsid w:val="00C35439"/>
    <w:rsid w:val="00C35993"/>
    <w:rsid w:val="00C365B4"/>
    <w:rsid w:val="00C36692"/>
    <w:rsid w:val="00C369C2"/>
    <w:rsid w:val="00C37796"/>
    <w:rsid w:val="00C37A73"/>
    <w:rsid w:val="00C37ADB"/>
    <w:rsid w:val="00C37FD9"/>
    <w:rsid w:val="00C408EC"/>
    <w:rsid w:val="00C409AF"/>
    <w:rsid w:val="00C40B4F"/>
    <w:rsid w:val="00C40D84"/>
    <w:rsid w:val="00C40FEF"/>
    <w:rsid w:val="00C41769"/>
    <w:rsid w:val="00C41CFA"/>
    <w:rsid w:val="00C4271D"/>
    <w:rsid w:val="00C42C2F"/>
    <w:rsid w:val="00C42F2D"/>
    <w:rsid w:val="00C436FC"/>
    <w:rsid w:val="00C43D64"/>
    <w:rsid w:val="00C44260"/>
    <w:rsid w:val="00C443DF"/>
    <w:rsid w:val="00C44880"/>
    <w:rsid w:val="00C448A5"/>
    <w:rsid w:val="00C449B2"/>
    <w:rsid w:val="00C449DB"/>
    <w:rsid w:val="00C44A7A"/>
    <w:rsid w:val="00C454C3"/>
    <w:rsid w:val="00C4568B"/>
    <w:rsid w:val="00C45C85"/>
    <w:rsid w:val="00C45CAC"/>
    <w:rsid w:val="00C460D1"/>
    <w:rsid w:val="00C4642E"/>
    <w:rsid w:val="00C46710"/>
    <w:rsid w:val="00C46E60"/>
    <w:rsid w:val="00C4713B"/>
    <w:rsid w:val="00C50142"/>
    <w:rsid w:val="00C5033A"/>
    <w:rsid w:val="00C50882"/>
    <w:rsid w:val="00C51067"/>
    <w:rsid w:val="00C51091"/>
    <w:rsid w:val="00C513A6"/>
    <w:rsid w:val="00C515C6"/>
    <w:rsid w:val="00C51934"/>
    <w:rsid w:val="00C51FAC"/>
    <w:rsid w:val="00C52322"/>
    <w:rsid w:val="00C523FA"/>
    <w:rsid w:val="00C529C0"/>
    <w:rsid w:val="00C52C73"/>
    <w:rsid w:val="00C52DA0"/>
    <w:rsid w:val="00C52DCF"/>
    <w:rsid w:val="00C52F27"/>
    <w:rsid w:val="00C52FA4"/>
    <w:rsid w:val="00C53141"/>
    <w:rsid w:val="00C53522"/>
    <w:rsid w:val="00C539A5"/>
    <w:rsid w:val="00C5435D"/>
    <w:rsid w:val="00C544DE"/>
    <w:rsid w:val="00C54615"/>
    <w:rsid w:val="00C55863"/>
    <w:rsid w:val="00C55C16"/>
    <w:rsid w:val="00C55E15"/>
    <w:rsid w:val="00C55F29"/>
    <w:rsid w:val="00C572D3"/>
    <w:rsid w:val="00C57515"/>
    <w:rsid w:val="00C578BB"/>
    <w:rsid w:val="00C57CF6"/>
    <w:rsid w:val="00C60187"/>
    <w:rsid w:val="00C606BF"/>
    <w:rsid w:val="00C607E3"/>
    <w:rsid w:val="00C60986"/>
    <w:rsid w:val="00C60B0B"/>
    <w:rsid w:val="00C61B84"/>
    <w:rsid w:val="00C61C39"/>
    <w:rsid w:val="00C61F81"/>
    <w:rsid w:val="00C620C7"/>
    <w:rsid w:val="00C622DF"/>
    <w:rsid w:val="00C622E9"/>
    <w:rsid w:val="00C626CB"/>
    <w:rsid w:val="00C62A9B"/>
    <w:rsid w:val="00C62F30"/>
    <w:rsid w:val="00C633D2"/>
    <w:rsid w:val="00C63457"/>
    <w:rsid w:val="00C63C13"/>
    <w:rsid w:val="00C643AE"/>
    <w:rsid w:val="00C64655"/>
    <w:rsid w:val="00C648CD"/>
    <w:rsid w:val="00C64900"/>
    <w:rsid w:val="00C64E61"/>
    <w:rsid w:val="00C65007"/>
    <w:rsid w:val="00C6505C"/>
    <w:rsid w:val="00C652F5"/>
    <w:rsid w:val="00C65565"/>
    <w:rsid w:val="00C65766"/>
    <w:rsid w:val="00C65B81"/>
    <w:rsid w:val="00C65E04"/>
    <w:rsid w:val="00C66939"/>
    <w:rsid w:val="00C669C9"/>
    <w:rsid w:val="00C66AEC"/>
    <w:rsid w:val="00C66BFE"/>
    <w:rsid w:val="00C671A1"/>
    <w:rsid w:val="00C671BE"/>
    <w:rsid w:val="00C67ED9"/>
    <w:rsid w:val="00C702F6"/>
    <w:rsid w:val="00C72256"/>
    <w:rsid w:val="00C72431"/>
    <w:rsid w:val="00C7245A"/>
    <w:rsid w:val="00C7260A"/>
    <w:rsid w:val="00C72712"/>
    <w:rsid w:val="00C727FD"/>
    <w:rsid w:val="00C7340B"/>
    <w:rsid w:val="00C73468"/>
    <w:rsid w:val="00C73A8F"/>
    <w:rsid w:val="00C73B05"/>
    <w:rsid w:val="00C7400D"/>
    <w:rsid w:val="00C742DA"/>
    <w:rsid w:val="00C74E00"/>
    <w:rsid w:val="00C74F8F"/>
    <w:rsid w:val="00C75F04"/>
    <w:rsid w:val="00C77510"/>
    <w:rsid w:val="00C7766E"/>
    <w:rsid w:val="00C77EED"/>
    <w:rsid w:val="00C80115"/>
    <w:rsid w:val="00C8070F"/>
    <w:rsid w:val="00C80966"/>
    <w:rsid w:val="00C80FEC"/>
    <w:rsid w:val="00C812EB"/>
    <w:rsid w:val="00C81E24"/>
    <w:rsid w:val="00C823E9"/>
    <w:rsid w:val="00C82B86"/>
    <w:rsid w:val="00C82C8A"/>
    <w:rsid w:val="00C82FA3"/>
    <w:rsid w:val="00C83855"/>
    <w:rsid w:val="00C83AC6"/>
    <w:rsid w:val="00C83D8B"/>
    <w:rsid w:val="00C83FDD"/>
    <w:rsid w:val="00C84B07"/>
    <w:rsid w:val="00C850AE"/>
    <w:rsid w:val="00C850FC"/>
    <w:rsid w:val="00C85518"/>
    <w:rsid w:val="00C85682"/>
    <w:rsid w:val="00C85756"/>
    <w:rsid w:val="00C85987"/>
    <w:rsid w:val="00C85B18"/>
    <w:rsid w:val="00C85F28"/>
    <w:rsid w:val="00C8633B"/>
    <w:rsid w:val="00C865AF"/>
    <w:rsid w:val="00C86F06"/>
    <w:rsid w:val="00C86FD7"/>
    <w:rsid w:val="00C87308"/>
    <w:rsid w:val="00C87908"/>
    <w:rsid w:val="00C87D7D"/>
    <w:rsid w:val="00C90B34"/>
    <w:rsid w:val="00C91206"/>
    <w:rsid w:val="00C91860"/>
    <w:rsid w:val="00C91D65"/>
    <w:rsid w:val="00C92231"/>
    <w:rsid w:val="00C92FFD"/>
    <w:rsid w:val="00C931E2"/>
    <w:rsid w:val="00C93586"/>
    <w:rsid w:val="00C9376E"/>
    <w:rsid w:val="00C93DFA"/>
    <w:rsid w:val="00C93E50"/>
    <w:rsid w:val="00C93ED9"/>
    <w:rsid w:val="00C94374"/>
    <w:rsid w:val="00C94645"/>
    <w:rsid w:val="00C94BFA"/>
    <w:rsid w:val="00C950D1"/>
    <w:rsid w:val="00C95E4A"/>
    <w:rsid w:val="00C96382"/>
    <w:rsid w:val="00C96799"/>
    <w:rsid w:val="00C9690B"/>
    <w:rsid w:val="00C97582"/>
    <w:rsid w:val="00C97766"/>
    <w:rsid w:val="00C97767"/>
    <w:rsid w:val="00CA020D"/>
    <w:rsid w:val="00CA0549"/>
    <w:rsid w:val="00CA0702"/>
    <w:rsid w:val="00CA079C"/>
    <w:rsid w:val="00CA07E8"/>
    <w:rsid w:val="00CA0F80"/>
    <w:rsid w:val="00CA1265"/>
    <w:rsid w:val="00CA1397"/>
    <w:rsid w:val="00CA2A0F"/>
    <w:rsid w:val="00CA38B1"/>
    <w:rsid w:val="00CA3BB4"/>
    <w:rsid w:val="00CA3CCA"/>
    <w:rsid w:val="00CA48B8"/>
    <w:rsid w:val="00CA5C20"/>
    <w:rsid w:val="00CA65BD"/>
    <w:rsid w:val="00CA7068"/>
    <w:rsid w:val="00CA7208"/>
    <w:rsid w:val="00CA7863"/>
    <w:rsid w:val="00CA7AC4"/>
    <w:rsid w:val="00CA7B1F"/>
    <w:rsid w:val="00CA7CCF"/>
    <w:rsid w:val="00CA7F5B"/>
    <w:rsid w:val="00CB0B03"/>
    <w:rsid w:val="00CB0E54"/>
    <w:rsid w:val="00CB15DE"/>
    <w:rsid w:val="00CB19C7"/>
    <w:rsid w:val="00CB2A80"/>
    <w:rsid w:val="00CB2CB0"/>
    <w:rsid w:val="00CB2CF4"/>
    <w:rsid w:val="00CB31D8"/>
    <w:rsid w:val="00CB3268"/>
    <w:rsid w:val="00CB3C29"/>
    <w:rsid w:val="00CB3F94"/>
    <w:rsid w:val="00CB40EF"/>
    <w:rsid w:val="00CB44AE"/>
    <w:rsid w:val="00CB4AA1"/>
    <w:rsid w:val="00CB5040"/>
    <w:rsid w:val="00CB51A6"/>
    <w:rsid w:val="00CB555B"/>
    <w:rsid w:val="00CB5E3E"/>
    <w:rsid w:val="00CB5F37"/>
    <w:rsid w:val="00CB67A0"/>
    <w:rsid w:val="00CB6D35"/>
    <w:rsid w:val="00CB6DAD"/>
    <w:rsid w:val="00CB75DE"/>
    <w:rsid w:val="00CB77DD"/>
    <w:rsid w:val="00CB7A72"/>
    <w:rsid w:val="00CC0431"/>
    <w:rsid w:val="00CC08BD"/>
    <w:rsid w:val="00CC0BE4"/>
    <w:rsid w:val="00CC11AE"/>
    <w:rsid w:val="00CC14A5"/>
    <w:rsid w:val="00CC1527"/>
    <w:rsid w:val="00CC1F9C"/>
    <w:rsid w:val="00CC25B2"/>
    <w:rsid w:val="00CC2A14"/>
    <w:rsid w:val="00CC2E15"/>
    <w:rsid w:val="00CC3045"/>
    <w:rsid w:val="00CC3EF1"/>
    <w:rsid w:val="00CC41ED"/>
    <w:rsid w:val="00CC44DE"/>
    <w:rsid w:val="00CC4941"/>
    <w:rsid w:val="00CC500C"/>
    <w:rsid w:val="00CC59CC"/>
    <w:rsid w:val="00CC5E1A"/>
    <w:rsid w:val="00CC6065"/>
    <w:rsid w:val="00CC6216"/>
    <w:rsid w:val="00CC6462"/>
    <w:rsid w:val="00CC694C"/>
    <w:rsid w:val="00CC69D2"/>
    <w:rsid w:val="00CC6F25"/>
    <w:rsid w:val="00CC74FC"/>
    <w:rsid w:val="00CC7970"/>
    <w:rsid w:val="00CC7E5B"/>
    <w:rsid w:val="00CC7E93"/>
    <w:rsid w:val="00CC7FCC"/>
    <w:rsid w:val="00CC7FE3"/>
    <w:rsid w:val="00CD04A7"/>
    <w:rsid w:val="00CD0585"/>
    <w:rsid w:val="00CD05D2"/>
    <w:rsid w:val="00CD05E5"/>
    <w:rsid w:val="00CD06A4"/>
    <w:rsid w:val="00CD0BEE"/>
    <w:rsid w:val="00CD0D1F"/>
    <w:rsid w:val="00CD10ED"/>
    <w:rsid w:val="00CD2819"/>
    <w:rsid w:val="00CD2932"/>
    <w:rsid w:val="00CD2B51"/>
    <w:rsid w:val="00CD33C1"/>
    <w:rsid w:val="00CD385E"/>
    <w:rsid w:val="00CD3F09"/>
    <w:rsid w:val="00CD3F4E"/>
    <w:rsid w:val="00CD5129"/>
    <w:rsid w:val="00CD525B"/>
    <w:rsid w:val="00CD5A12"/>
    <w:rsid w:val="00CD5ED7"/>
    <w:rsid w:val="00CD63EC"/>
    <w:rsid w:val="00CD6A3A"/>
    <w:rsid w:val="00CD6E80"/>
    <w:rsid w:val="00CD7333"/>
    <w:rsid w:val="00CD7460"/>
    <w:rsid w:val="00CD79CF"/>
    <w:rsid w:val="00CD7B4D"/>
    <w:rsid w:val="00CD7D4B"/>
    <w:rsid w:val="00CE0240"/>
    <w:rsid w:val="00CE05FA"/>
    <w:rsid w:val="00CE176D"/>
    <w:rsid w:val="00CE1C59"/>
    <w:rsid w:val="00CE1CF2"/>
    <w:rsid w:val="00CE2423"/>
    <w:rsid w:val="00CE256F"/>
    <w:rsid w:val="00CE2635"/>
    <w:rsid w:val="00CE2CD1"/>
    <w:rsid w:val="00CE3184"/>
    <w:rsid w:val="00CE34F3"/>
    <w:rsid w:val="00CE3601"/>
    <w:rsid w:val="00CE4118"/>
    <w:rsid w:val="00CE5167"/>
    <w:rsid w:val="00CE5971"/>
    <w:rsid w:val="00CE628E"/>
    <w:rsid w:val="00CE65C5"/>
    <w:rsid w:val="00CE6E70"/>
    <w:rsid w:val="00CE7151"/>
    <w:rsid w:val="00CE7647"/>
    <w:rsid w:val="00CE7B78"/>
    <w:rsid w:val="00CF00E9"/>
    <w:rsid w:val="00CF06AC"/>
    <w:rsid w:val="00CF09BB"/>
    <w:rsid w:val="00CF0E86"/>
    <w:rsid w:val="00CF1879"/>
    <w:rsid w:val="00CF1BEC"/>
    <w:rsid w:val="00CF1CBF"/>
    <w:rsid w:val="00CF1D8F"/>
    <w:rsid w:val="00CF21DA"/>
    <w:rsid w:val="00CF2574"/>
    <w:rsid w:val="00CF2863"/>
    <w:rsid w:val="00CF30CE"/>
    <w:rsid w:val="00CF3BD3"/>
    <w:rsid w:val="00CF3DBD"/>
    <w:rsid w:val="00CF4E99"/>
    <w:rsid w:val="00CF5168"/>
    <w:rsid w:val="00CF5729"/>
    <w:rsid w:val="00CF5883"/>
    <w:rsid w:val="00CF5A64"/>
    <w:rsid w:val="00CF5B2F"/>
    <w:rsid w:val="00CF5EC2"/>
    <w:rsid w:val="00CF620C"/>
    <w:rsid w:val="00CF62D6"/>
    <w:rsid w:val="00CF650C"/>
    <w:rsid w:val="00CF6759"/>
    <w:rsid w:val="00CF6977"/>
    <w:rsid w:val="00CF6D67"/>
    <w:rsid w:val="00CF7430"/>
    <w:rsid w:val="00CF799B"/>
    <w:rsid w:val="00D013A9"/>
    <w:rsid w:val="00D01B58"/>
    <w:rsid w:val="00D01C60"/>
    <w:rsid w:val="00D01FD3"/>
    <w:rsid w:val="00D028E9"/>
    <w:rsid w:val="00D02E7A"/>
    <w:rsid w:val="00D0305F"/>
    <w:rsid w:val="00D038CC"/>
    <w:rsid w:val="00D040FE"/>
    <w:rsid w:val="00D046CB"/>
    <w:rsid w:val="00D04BA3"/>
    <w:rsid w:val="00D04EB2"/>
    <w:rsid w:val="00D054A0"/>
    <w:rsid w:val="00D06A54"/>
    <w:rsid w:val="00D06BE4"/>
    <w:rsid w:val="00D07010"/>
    <w:rsid w:val="00D0703A"/>
    <w:rsid w:val="00D07AFD"/>
    <w:rsid w:val="00D07BB0"/>
    <w:rsid w:val="00D105DB"/>
    <w:rsid w:val="00D1079F"/>
    <w:rsid w:val="00D10D46"/>
    <w:rsid w:val="00D11090"/>
    <w:rsid w:val="00D113DE"/>
    <w:rsid w:val="00D113F8"/>
    <w:rsid w:val="00D114D5"/>
    <w:rsid w:val="00D117CC"/>
    <w:rsid w:val="00D11A1D"/>
    <w:rsid w:val="00D11F92"/>
    <w:rsid w:val="00D1225A"/>
    <w:rsid w:val="00D126DC"/>
    <w:rsid w:val="00D128E5"/>
    <w:rsid w:val="00D12B45"/>
    <w:rsid w:val="00D134A5"/>
    <w:rsid w:val="00D138DC"/>
    <w:rsid w:val="00D13CE6"/>
    <w:rsid w:val="00D15644"/>
    <w:rsid w:val="00D1572D"/>
    <w:rsid w:val="00D15AB5"/>
    <w:rsid w:val="00D15EB0"/>
    <w:rsid w:val="00D16258"/>
    <w:rsid w:val="00D162CF"/>
    <w:rsid w:val="00D162F3"/>
    <w:rsid w:val="00D163CB"/>
    <w:rsid w:val="00D169EF"/>
    <w:rsid w:val="00D17468"/>
    <w:rsid w:val="00D17903"/>
    <w:rsid w:val="00D17E2D"/>
    <w:rsid w:val="00D203D4"/>
    <w:rsid w:val="00D20835"/>
    <w:rsid w:val="00D20A57"/>
    <w:rsid w:val="00D21A66"/>
    <w:rsid w:val="00D220CB"/>
    <w:rsid w:val="00D22D1A"/>
    <w:rsid w:val="00D22D39"/>
    <w:rsid w:val="00D22E1E"/>
    <w:rsid w:val="00D23474"/>
    <w:rsid w:val="00D2393C"/>
    <w:rsid w:val="00D23D72"/>
    <w:rsid w:val="00D24493"/>
    <w:rsid w:val="00D25013"/>
    <w:rsid w:val="00D25899"/>
    <w:rsid w:val="00D26313"/>
    <w:rsid w:val="00D267A8"/>
    <w:rsid w:val="00D26AE4"/>
    <w:rsid w:val="00D26F98"/>
    <w:rsid w:val="00D27269"/>
    <w:rsid w:val="00D27D94"/>
    <w:rsid w:val="00D27F9D"/>
    <w:rsid w:val="00D3004A"/>
    <w:rsid w:val="00D302CC"/>
    <w:rsid w:val="00D30919"/>
    <w:rsid w:val="00D30CA2"/>
    <w:rsid w:val="00D310FC"/>
    <w:rsid w:val="00D31312"/>
    <w:rsid w:val="00D316A1"/>
    <w:rsid w:val="00D32C22"/>
    <w:rsid w:val="00D33735"/>
    <w:rsid w:val="00D33DB3"/>
    <w:rsid w:val="00D34001"/>
    <w:rsid w:val="00D34470"/>
    <w:rsid w:val="00D358F8"/>
    <w:rsid w:val="00D35A29"/>
    <w:rsid w:val="00D35D36"/>
    <w:rsid w:val="00D3735B"/>
    <w:rsid w:val="00D377C6"/>
    <w:rsid w:val="00D37B41"/>
    <w:rsid w:val="00D37F0B"/>
    <w:rsid w:val="00D400F3"/>
    <w:rsid w:val="00D4064C"/>
    <w:rsid w:val="00D40C80"/>
    <w:rsid w:val="00D40F22"/>
    <w:rsid w:val="00D413FF"/>
    <w:rsid w:val="00D4172B"/>
    <w:rsid w:val="00D41D13"/>
    <w:rsid w:val="00D4229F"/>
    <w:rsid w:val="00D43512"/>
    <w:rsid w:val="00D43B59"/>
    <w:rsid w:val="00D43B6A"/>
    <w:rsid w:val="00D44492"/>
    <w:rsid w:val="00D447EF"/>
    <w:rsid w:val="00D45244"/>
    <w:rsid w:val="00D452B8"/>
    <w:rsid w:val="00D466D6"/>
    <w:rsid w:val="00D475E7"/>
    <w:rsid w:val="00D47A35"/>
    <w:rsid w:val="00D47E9F"/>
    <w:rsid w:val="00D506D4"/>
    <w:rsid w:val="00D51776"/>
    <w:rsid w:val="00D517C7"/>
    <w:rsid w:val="00D51B1A"/>
    <w:rsid w:val="00D51F84"/>
    <w:rsid w:val="00D5205C"/>
    <w:rsid w:val="00D5247C"/>
    <w:rsid w:val="00D52606"/>
    <w:rsid w:val="00D54028"/>
    <w:rsid w:val="00D5424E"/>
    <w:rsid w:val="00D54AB4"/>
    <w:rsid w:val="00D54D80"/>
    <w:rsid w:val="00D55D5A"/>
    <w:rsid w:val="00D5616F"/>
    <w:rsid w:val="00D56733"/>
    <w:rsid w:val="00D5686A"/>
    <w:rsid w:val="00D56EBF"/>
    <w:rsid w:val="00D56FC9"/>
    <w:rsid w:val="00D57102"/>
    <w:rsid w:val="00D57BB3"/>
    <w:rsid w:val="00D602AF"/>
    <w:rsid w:val="00D605BE"/>
    <w:rsid w:val="00D60F01"/>
    <w:rsid w:val="00D60F44"/>
    <w:rsid w:val="00D6102C"/>
    <w:rsid w:val="00D61080"/>
    <w:rsid w:val="00D61ED4"/>
    <w:rsid w:val="00D6270E"/>
    <w:rsid w:val="00D62DF0"/>
    <w:rsid w:val="00D62DF5"/>
    <w:rsid w:val="00D6355D"/>
    <w:rsid w:val="00D6372A"/>
    <w:rsid w:val="00D638F2"/>
    <w:rsid w:val="00D6396F"/>
    <w:rsid w:val="00D63F8F"/>
    <w:rsid w:val="00D646C4"/>
    <w:rsid w:val="00D64C0C"/>
    <w:rsid w:val="00D65494"/>
    <w:rsid w:val="00D66DEB"/>
    <w:rsid w:val="00D67FD3"/>
    <w:rsid w:val="00D7013A"/>
    <w:rsid w:val="00D708A8"/>
    <w:rsid w:val="00D70C7F"/>
    <w:rsid w:val="00D70D07"/>
    <w:rsid w:val="00D70D7B"/>
    <w:rsid w:val="00D70F8E"/>
    <w:rsid w:val="00D71539"/>
    <w:rsid w:val="00D7168C"/>
    <w:rsid w:val="00D716AF"/>
    <w:rsid w:val="00D71998"/>
    <w:rsid w:val="00D71FD5"/>
    <w:rsid w:val="00D72465"/>
    <w:rsid w:val="00D72D3A"/>
    <w:rsid w:val="00D7304E"/>
    <w:rsid w:val="00D73785"/>
    <w:rsid w:val="00D73C4C"/>
    <w:rsid w:val="00D7468C"/>
    <w:rsid w:val="00D74C1E"/>
    <w:rsid w:val="00D74D02"/>
    <w:rsid w:val="00D7555C"/>
    <w:rsid w:val="00D75691"/>
    <w:rsid w:val="00D75964"/>
    <w:rsid w:val="00D76CFE"/>
    <w:rsid w:val="00D76ECE"/>
    <w:rsid w:val="00D77C35"/>
    <w:rsid w:val="00D77CB3"/>
    <w:rsid w:val="00D80173"/>
    <w:rsid w:val="00D80282"/>
    <w:rsid w:val="00D80624"/>
    <w:rsid w:val="00D8092F"/>
    <w:rsid w:val="00D80AAE"/>
    <w:rsid w:val="00D813EC"/>
    <w:rsid w:val="00D814DB"/>
    <w:rsid w:val="00D81D40"/>
    <w:rsid w:val="00D8218D"/>
    <w:rsid w:val="00D825E9"/>
    <w:rsid w:val="00D82635"/>
    <w:rsid w:val="00D837C1"/>
    <w:rsid w:val="00D83BCD"/>
    <w:rsid w:val="00D83F43"/>
    <w:rsid w:val="00D83FF5"/>
    <w:rsid w:val="00D845D7"/>
    <w:rsid w:val="00D85C5F"/>
    <w:rsid w:val="00D85FA2"/>
    <w:rsid w:val="00D865E6"/>
    <w:rsid w:val="00D86639"/>
    <w:rsid w:val="00D86A37"/>
    <w:rsid w:val="00D86A84"/>
    <w:rsid w:val="00D86BA6"/>
    <w:rsid w:val="00D8776D"/>
    <w:rsid w:val="00D90055"/>
    <w:rsid w:val="00D905CE"/>
    <w:rsid w:val="00D92A78"/>
    <w:rsid w:val="00D92C73"/>
    <w:rsid w:val="00D935CA"/>
    <w:rsid w:val="00D93874"/>
    <w:rsid w:val="00D94303"/>
    <w:rsid w:val="00D944CD"/>
    <w:rsid w:val="00D9559A"/>
    <w:rsid w:val="00D95C0B"/>
    <w:rsid w:val="00D95C71"/>
    <w:rsid w:val="00D9664B"/>
    <w:rsid w:val="00D9786B"/>
    <w:rsid w:val="00D9787D"/>
    <w:rsid w:val="00D97DE2"/>
    <w:rsid w:val="00DA0235"/>
    <w:rsid w:val="00DA1385"/>
    <w:rsid w:val="00DA1692"/>
    <w:rsid w:val="00DA1EC6"/>
    <w:rsid w:val="00DA24A7"/>
    <w:rsid w:val="00DA24BD"/>
    <w:rsid w:val="00DA28D7"/>
    <w:rsid w:val="00DA2FA4"/>
    <w:rsid w:val="00DA31BE"/>
    <w:rsid w:val="00DA32B0"/>
    <w:rsid w:val="00DA3375"/>
    <w:rsid w:val="00DA3462"/>
    <w:rsid w:val="00DA35E2"/>
    <w:rsid w:val="00DA546C"/>
    <w:rsid w:val="00DA553D"/>
    <w:rsid w:val="00DA5D10"/>
    <w:rsid w:val="00DA5D91"/>
    <w:rsid w:val="00DA615F"/>
    <w:rsid w:val="00DA61BF"/>
    <w:rsid w:val="00DA6659"/>
    <w:rsid w:val="00DA695C"/>
    <w:rsid w:val="00DA699F"/>
    <w:rsid w:val="00DA6F0F"/>
    <w:rsid w:val="00DA70C2"/>
    <w:rsid w:val="00DA71FA"/>
    <w:rsid w:val="00DA7EDA"/>
    <w:rsid w:val="00DB048B"/>
    <w:rsid w:val="00DB0C4A"/>
    <w:rsid w:val="00DB121F"/>
    <w:rsid w:val="00DB1870"/>
    <w:rsid w:val="00DB1DAD"/>
    <w:rsid w:val="00DB1DE5"/>
    <w:rsid w:val="00DB22B4"/>
    <w:rsid w:val="00DB3A4A"/>
    <w:rsid w:val="00DB41F5"/>
    <w:rsid w:val="00DB47A3"/>
    <w:rsid w:val="00DB49DA"/>
    <w:rsid w:val="00DB53FC"/>
    <w:rsid w:val="00DB5943"/>
    <w:rsid w:val="00DB5993"/>
    <w:rsid w:val="00DB63CE"/>
    <w:rsid w:val="00DB642D"/>
    <w:rsid w:val="00DB66EF"/>
    <w:rsid w:val="00DB68FA"/>
    <w:rsid w:val="00DB69B0"/>
    <w:rsid w:val="00DB6B27"/>
    <w:rsid w:val="00DB77A1"/>
    <w:rsid w:val="00DB7CFE"/>
    <w:rsid w:val="00DB7D3E"/>
    <w:rsid w:val="00DC05B4"/>
    <w:rsid w:val="00DC075C"/>
    <w:rsid w:val="00DC0AF6"/>
    <w:rsid w:val="00DC0FCB"/>
    <w:rsid w:val="00DC15B8"/>
    <w:rsid w:val="00DC19B2"/>
    <w:rsid w:val="00DC228C"/>
    <w:rsid w:val="00DC2A3C"/>
    <w:rsid w:val="00DC2E21"/>
    <w:rsid w:val="00DC31D4"/>
    <w:rsid w:val="00DC34E2"/>
    <w:rsid w:val="00DC36EA"/>
    <w:rsid w:val="00DC3880"/>
    <w:rsid w:val="00DC5134"/>
    <w:rsid w:val="00DC5459"/>
    <w:rsid w:val="00DC5893"/>
    <w:rsid w:val="00DC60CA"/>
    <w:rsid w:val="00DC6B02"/>
    <w:rsid w:val="00DC7661"/>
    <w:rsid w:val="00DC781E"/>
    <w:rsid w:val="00DC7B82"/>
    <w:rsid w:val="00DC7C35"/>
    <w:rsid w:val="00DC7EBD"/>
    <w:rsid w:val="00DD039D"/>
    <w:rsid w:val="00DD067E"/>
    <w:rsid w:val="00DD06D0"/>
    <w:rsid w:val="00DD0D78"/>
    <w:rsid w:val="00DD113D"/>
    <w:rsid w:val="00DD115A"/>
    <w:rsid w:val="00DD1887"/>
    <w:rsid w:val="00DD248D"/>
    <w:rsid w:val="00DD28AB"/>
    <w:rsid w:val="00DD3619"/>
    <w:rsid w:val="00DD3901"/>
    <w:rsid w:val="00DD3917"/>
    <w:rsid w:val="00DD3C78"/>
    <w:rsid w:val="00DD4418"/>
    <w:rsid w:val="00DD4471"/>
    <w:rsid w:val="00DD448B"/>
    <w:rsid w:val="00DD48B0"/>
    <w:rsid w:val="00DD499E"/>
    <w:rsid w:val="00DD54B0"/>
    <w:rsid w:val="00DD58B9"/>
    <w:rsid w:val="00DD6D33"/>
    <w:rsid w:val="00DD7093"/>
    <w:rsid w:val="00DD739A"/>
    <w:rsid w:val="00DD7981"/>
    <w:rsid w:val="00DD7A4B"/>
    <w:rsid w:val="00DE0FDF"/>
    <w:rsid w:val="00DE175F"/>
    <w:rsid w:val="00DE1BA4"/>
    <w:rsid w:val="00DE1FDE"/>
    <w:rsid w:val="00DE20FE"/>
    <w:rsid w:val="00DE262D"/>
    <w:rsid w:val="00DE2971"/>
    <w:rsid w:val="00DE2BF1"/>
    <w:rsid w:val="00DE2CCC"/>
    <w:rsid w:val="00DE3310"/>
    <w:rsid w:val="00DE3575"/>
    <w:rsid w:val="00DE450F"/>
    <w:rsid w:val="00DE46F1"/>
    <w:rsid w:val="00DE4868"/>
    <w:rsid w:val="00DE4A5F"/>
    <w:rsid w:val="00DE5130"/>
    <w:rsid w:val="00DE552C"/>
    <w:rsid w:val="00DE55E6"/>
    <w:rsid w:val="00DE5D70"/>
    <w:rsid w:val="00DE6110"/>
    <w:rsid w:val="00DE62D7"/>
    <w:rsid w:val="00DE6EC2"/>
    <w:rsid w:val="00DE709A"/>
    <w:rsid w:val="00DE7C65"/>
    <w:rsid w:val="00DE7E62"/>
    <w:rsid w:val="00DF0939"/>
    <w:rsid w:val="00DF0A88"/>
    <w:rsid w:val="00DF118E"/>
    <w:rsid w:val="00DF13D4"/>
    <w:rsid w:val="00DF1414"/>
    <w:rsid w:val="00DF193D"/>
    <w:rsid w:val="00DF1B87"/>
    <w:rsid w:val="00DF1ECC"/>
    <w:rsid w:val="00DF2BF7"/>
    <w:rsid w:val="00DF2C3D"/>
    <w:rsid w:val="00DF2E5A"/>
    <w:rsid w:val="00DF2FA4"/>
    <w:rsid w:val="00DF347C"/>
    <w:rsid w:val="00DF414F"/>
    <w:rsid w:val="00DF4AD7"/>
    <w:rsid w:val="00DF4F2C"/>
    <w:rsid w:val="00DF5090"/>
    <w:rsid w:val="00DF5368"/>
    <w:rsid w:val="00DF547E"/>
    <w:rsid w:val="00DF58B1"/>
    <w:rsid w:val="00DF5A71"/>
    <w:rsid w:val="00DF5E3D"/>
    <w:rsid w:val="00DF5F55"/>
    <w:rsid w:val="00DF6D5F"/>
    <w:rsid w:val="00DF7374"/>
    <w:rsid w:val="00DF7546"/>
    <w:rsid w:val="00DF758E"/>
    <w:rsid w:val="00DF77ED"/>
    <w:rsid w:val="00DF7B69"/>
    <w:rsid w:val="00E0045C"/>
    <w:rsid w:val="00E006B1"/>
    <w:rsid w:val="00E0085B"/>
    <w:rsid w:val="00E00926"/>
    <w:rsid w:val="00E00E17"/>
    <w:rsid w:val="00E012BD"/>
    <w:rsid w:val="00E01482"/>
    <w:rsid w:val="00E01694"/>
    <w:rsid w:val="00E01A42"/>
    <w:rsid w:val="00E01CBB"/>
    <w:rsid w:val="00E01CFC"/>
    <w:rsid w:val="00E01F36"/>
    <w:rsid w:val="00E021C3"/>
    <w:rsid w:val="00E03010"/>
    <w:rsid w:val="00E03348"/>
    <w:rsid w:val="00E03D2F"/>
    <w:rsid w:val="00E03F2C"/>
    <w:rsid w:val="00E049D0"/>
    <w:rsid w:val="00E05438"/>
    <w:rsid w:val="00E056D1"/>
    <w:rsid w:val="00E056F8"/>
    <w:rsid w:val="00E05745"/>
    <w:rsid w:val="00E0586D"/>
    <w:rsid w:val="00E05C3E"/>
    <w:rsid w:val="00E05D8B"/>
    <w:rsid w:val="00E061AA"/>
    <w:rsid w:val="00E066E5"/>
    <w:rsid w:val="00E0716E"/>
    <w:rsid w:val="00E079D9"/>
    <w:rsid w:val="00E1015A"/>
    <w:rsid w:val="00E10A10"/>
    <w:rsid w:val="00E10A13"/>
    <w:rsid w:val="00E11A3F"/>
    <w:rsid w:val="00E11E35"/>
    <w:rsid w:val="00E11F35"/>
    <w:rsid w:val="00E1223C"/>
    <w:rsid w:val="00E12349"/>
    <w:rsid w:val="00E12FB1"/>
    <w:rsid w:val="00E12FD2"/>
    <w:rsid w:val="00E1315B"/>
    <w:rsid w:val="00E133D5"/>
    <w:rsid w:val="00E1354F"/>
    <w:rsid w:val="00E1372C"/>
    <w:rsid w:val="00E13A78"/>
    <w:rsid w:val="00E13C1E"/>
    <w:rsid w:val="00E14B8A"/>
    <w:rsid w:val="00E14BE2"/>
    <w:rsid w:val="00E14D2C"/>
    <w:rsid w:val="00E150C5"/>
    <w:rsid w:val="00E152AB"/>
    <w:rsid w:val="00E15423"/>
    <w:rsid w:val="00E15893"/>
    <w:rsid w:val="00E164C8"/>
    <w:rsid w:val="00E164F7"/>
    <w:rsid w:val="00E16ABF"/>
    <w:rsid w:val="00E16E03"/>
    <w:rsid w:val="00E204BE"/>
    <w:rsid w:val="00E2273B"/>
    <w:rsid w:val="00E23584"/>
    <w:rsid w:val="00E23684"/>
    <w:rsid w:val="00E23CFF"/>
    <w:rsid w:val="00E23D85"/>
    <w:rsid w:val="00E24B6D"/>
    <w:rsid w:val="00E24D19"/>
    <w:rsid w:val="00E250F7"/>
    <w:rsid w:val="00E2567B"/>
    <w:rsid w:val="00E256D8"/>
    <w:rsid w:val="00E257FB"/>
    <w:rsid w:val="00E25CBE"/>
    <w:rsid w:val="00E26452"/>
    <w:rsid w:val="00E27059"/>
    <w:rsid w:val="00E27072"/>
    <w:rsid w:val="00E27C81"/>
    <w:rsid w:val="00E307B9"/>
    <w:rsid w:val="00E307E4"/>
    <w:rsid w:val="00E30D08"/>
    <w:rsid w:val="00E31909"/>
    <w:rsid w:val="00E31AF5"/>
    <w:rsid w:val="00E31FEA"/>
    <w:rsid w:val="00E322DE"/>
    <w:rsid w:val="00E327F3"/>
    <w:rsid w:val="00E3367E"/>
    <w:rsid w:val="00E3375D"/>
    <w:rsid w:val="00E33A63"/>
    <w:rsid w:val="00E342F2"/>
    <w:rsid w:val="00E34BC7"/>
    <w:rsid w:val="00E34E6C"/>
    <w:rsid w:val="00E35060"/>
    <w:rsid w:val="00E35C8F"/>
    <w:rsid w:val="00E360F3"/>
    <w:rsid w:val="00E361D3"/>
    <w:rsid w:val="00E36C6E"/>
    <w:rsid w:val="00E373C7"/>
    <w:rsid w:val="00E37653"/>
    <w:rsid w:val="00E37D7C"/>
    <w:rsid w:val="00E37EBA"/>
    <w:rsid w:val="00E37EE5"/>
    <w:rsid w:val="00E40D42"/>
    <w:rsid w:val="00E40D80"/>
    <w:rsid w:val="00E40F8A"/>
    <w:rsid w:val="00E4175E"/>
    <w:rsid w:val="00E41D61"/>
    <w:rsid w:val="00E42053"/>
    <w:rsid w:val="00E42EA1"/>
    <w:rsid w:val="00E43000"/>
    <w:rsid w:val="00E43312"/>
    <w:rsid w:val="00E433A8"/>
    <w:rsid w:val="00E44248"/>
    <w:rsid w:val="00E444C9"/>
    <w:rsid w:val="00E44713"/>
    <w:rsid w:val="00E4479D"/>
    <w:rsid w:val="00E45177"/>
    <w:rsid w:val="00E452E6"/>
    <w:rsid w:val="00E458E3"/>
    <w:rsid w:val="00E45E54"/>
    <w:rsid w:val="00E46550"/>
    <w:rsid w:val="00E46F75"/>
    <w:rsid w:val="00E47673"/>
    <w:rsid w:val="00E47D91"/>
    <w:rsid w:val="00E505DF"/>
    <w:rsid w:val="00E50E6F"/>
    <w:rsid w:val="00E50EF8"/>
    <w:rsid w:val="00E511BA"/>
    <w:rsid w:val="00E514E6"/>
    <w:rsid w:val="00E517B9"/>
    <w:rsid w:val="00E517D5"/>
    <w:rsid w:val="00E51EB7"/>
    <w:rsid w:val="00E53379"/>
    <w:rsid w:val="00E54D2E"/>
    <w:rsid w:val="00E55149"/>
    <w:rsid w:val="00E55A2E"/>
    <w:rsid w:val="00E56364"/>
    <w:rsid w:val="00E5663C"/>
    <w:rsid w:val="00E567C0"/>
    <w:rsid w:val="00E56A82"/>
    <w:rsid w:val="00E57A2B"/>
    <w:rsid w:val="00E57AD6"/>
    <w:rsid w:val="00E57BE3"/>
    <w:rsid w:val="00E6049A"/>
    <w:rsid w:val="00E60D36"/>
    <w:rsid w:val="00E611B3"/>
    <w:rsid w:val="00E6190A"/>
    <w:rsid w:val="00E6243F"/>
    <w:rsid w:val="00E6377E"/>
    <w:rsid w:val="00E63964"/>
    <w:rsid w:val="00E64C4E"/>
    <w:rsid w:val="00E64EE6"/>
    <w:rsid w:val="00E651C5"/>
    <w:rsid w:val="00E656E0"/>
    <w:rsid w:val="00E659EA"/>
    <w:rsid w:val="00E65E99"/>
    <w:rsid w:val="00E65ED4"/>
    <w:rsid w:val="00E65F57"/>
    <w:rsid w:val="00E66505"/>
    <w:rsid w:val="00E66A75"/>
    <w:rsid w:val="00E66D34"/>
    <w:rsid w:val="00E674D2"/>
    <w:rsid w:val="00E67A77"/>
    <w:rsid w:val="00E70351"/>
    <w:rsid w:val="00E70802"/>
    <w:rsid w:val="00E70D8D"/>
    <w:rsid w:val="00E710FB"/>
    <w:rsid w:val="00E71172"/>
    <w:rsid w:val="00E71A36"/>
    <w:rsid w:val="00E71B38"/>
    <w:rsid w:val="00E71B72"/>
    <w:rsid w:val="00E71DF7"/>
    <w:rsid w:val="00E720FC"/>
    <w:rsid w:val="00E72415"/>
    <w:rsid w:val="00E7284C"/>
    <w:rsid w:val="00E72FF8"/>
    <w:rsid w:val="00E73A75"/>
    <w:rsid w:val="00E73EF4"/>
    <w:rsid w:val="00E74A41"/>
    <w:rsid w:val="00E75777"/>
    <w:rsid w:val="00E75B64"/>
    <w:rsid w:val="00E75C82"/>
    <w:rsid w:val="00E75DE8"/>
    <w:rsid w:val="00E76A09"/>
    <w:rsid w:val="00E76A41"/>
    <w:rsid w:val="00E76C67"/>
    <w:rsid w:val="00E80170"/>
    <w:rsid w:val="00E80A75"/>
    <w:rsid w:val="00E80AED"/>
    <w:rsid w:val="00E81221"/>
    <w:rsid w:val="00E81534"/>
    <w:rsid w:val="00E81949"/>
    <w:rsid w:val="00E819B2"/>
    <w:rsid w:val="00E81ADF"/>
    <w:rsid w:val="00E81DB8"/>
    <w:rsid w:val="00E839BA"/>
    <w:rsid w:val="00E83BCC"/>
    <w:rsid w:val="00E83EDF"/>
    <w:rsid w:val="00E8400C"/>
    <w:rsid w:val="00E8421D"/>
    <w:rsid w:val="00E85728"/>
    <w:rsid w:val="00E85A29"/>
    <w:rsid w:val="00E85B65"/>
    <w:rsid w:val="00E85F7C"/>
    <w:rsid w:val="00E86E8D"/>
    <w:rsid w:val="00E86FDB"/>
    <w:rsid w:val="00E871F5"/>
    <w:rsid w:val="00E8746A"/>
    <w:rsid w:val="00E87F96"/>
    <w:rsid w:val="00E90083"/>
    <w:rsid w:val="00E90153"/>
    <w:rsid w:val="00E90329"/>
    <w:rsid w:val="00E904EA"/>
    <w:rsid w:val="00E90520"/>
    <w:rsid w:val="00E90903"/>
    <w:rsid w:val="00E91197"/>
    <w:rsid w:val="00E911D0"/>
    <w:rsid w:val="00E91D55"/>
    <w:rsid w:val="00E91EC4"/>
    <w:rsid w:val="00E92192"/>
    <w:rsid w:val="00E92457"/>
    <w:rsid w:val="00E92552"/>
    <w:rsid w:val="00E92BF3"/>
    <w:rsid w:val="00E934E0"/>
    <w:rsid w:val="00E935ED"/>
    <w:rsid w:val="00E93699"/>
    <w:rsid w:val="00E93999"/>
    <w:rsid w:val="00E94270"/>
    <w:rsid w:val="00E95160"/>
    <w:rsid w:val="00E95196"/>
    <w:rsid w:val="00E95A64"/>
    <w:rsid w:val="00E95B9E"/>
    <w:rsid w:val="00E95E00"/>
    <w:rsid w:val="00E95F85"/>
    <w:rsid w:val="00E96083"/>
    <w:rsid w:val="00E96E5B"/>
    <w:rsid w:val="00E96F4E"/>
    <w:rsid w:val="00E97686"/>
    <w:rsid w:val="00E97CD2"/>
    <w:rsid w:val="00EA1159"/>
    <w:rsid w:val="00EA123B"/>
    <w:rsid w:val="00EA1555"/>
    <w:rsid w:val="00EA1D50"/>
    <w:rsid w:val="00EA1DAA"/>
    <w:rsid w:val="00EA2548"/>
    <w:rsid w:val="00EA2707"/>
    <w:rsid w:val="00EA2758"/>
    <w:rsid w:val="00EA306B"/>
    <w:rsid w:val="00EA3458"/>
    <w:rsid w:val="00EA3823"/>
    <w:rsid w:val="00EA400E"/>
    <w:rsid w:val="00EA49B6"/>
    <w:rsid w:val="00EA4B4A"/>
    <w:rsid w:val="00EA5151"/>
    <w:rsid w:val="00EA538A"/>
    <w:rsid w:val="00EA5709"/>
    <w:rsid w:val="00EA5B63"/>
    <w:rsid w:val="00EA5F05"/>
    <w:rsid w:val="00EA6FA1"/>
    <w:rsid w:val="00EA7038"/>
    <w:rsid w:val="00EA744B"/>
    <w:rsid w:val="00EA78C8"/>
    <w:rsid w:val="00EA7905"/>
    <w:rsid w:val="00EA7A0D"/>
    <w:rsid w:val="00EB02C0"/>
    <w:rsid w:val="00EB0E6D"/>
    <w:rsid w:val="00EB0F5C"/>
    <w:rsid w:val="00EB135B"/>
    <w:rsid w:val="00EB1478"/>
    <w:rsid w:val="00EB16B8"/>
    <w:rsid w:val="00EB1AF5"/>
    <w:rsid w:val="00EB2138"/>
    <w:rsid w:val="00EB26B1"/>
    <w:rsid w:val="00EB276B"/>
    <w:rsid w:val="00EB2A6D"/>
    <w:rsid w:val="00EB2AAF"/>
    <w:rsid w:val="00EB36F1"/>
    <w:rsid w:val="00EB3F02"/>
    <w:rsid w:val="00EB4453"/>
    <w:rsid w:val="00EB479D"/>
    <w:rsid w:val="00EB5A5A"/>
    <w:rsid w:val="00EB5DBD"/>
    <w:rsid w:val="00EB5DC5"/>
    <w:rsid w:val="00EB6469"/>
    <w:rsid w:val="00EB6A21"/>
    <w:rsid w:val="00EB6C05"/>
    <w:rsid w:val="00EB7277"/>
    <w:rsid w:val="00EC035D"/>
    <w:rsid w:val="00EC0C08"/>
    <w:rsid w:val="00EC1112"/>
    <w:rsid w:val="00EC1F92"/>
    <w:rsid w:val="00EC28F3"/>
    <w:rsid w:val="00EC2A8A"/>
    <w:rsid w:val="00EC2B57"/>
    <w:rsid w:val="00EC2DD1"/>
    <w:rsid w:val="00EC3256"/>
    <w:rsid w:val="00EC331D"/>
    <w:rsid w:val="00EC4128"/>
    <w:rsid w:val="00EC42D0"/>
    <w:rsid w:val="00EC4B95"/>
    <w:rsid w:val="00EC52CD"/>
    <w:rsid w:val="00EC5C51"/>
    <w:rsid w:val="00EC5E82"/>
    <w:rsid w:val="00EC6290"/>
    <w:rsid w:val="00EC66B2"/>
    <w:rsid w:val="00EC6E0E"/>
    <w:rsid w:val="00EC7344"/>
    <w:rsid w:val="00EC750E"/>
    <w:rsid w:val="00ED0249"/>
    <w:rsid w:val="00ED0385"/>
    <w:rsid w:val="00ED0847"/>
    <w:rsid w:val="00ED092D"/>
    <w:rsid w:val="00ED0F7C"/>
    <w:rsid w:val="00ED152F"/>
    <w:rsid w:val="00ED1533"/>
    <w:rsid w:val="00ED1835"/>
    <w:rsid w:val="00ED2008"/>
    <w:rsid w:val="00ED209E"/>
    <w:rsid w:val="00ED224E"/>
    <w:rsid w:val="00ED2358"/>
    <w:rsid w:val="00ED24C6"/>
    <w:rsid w:val="00ED2829"/>
    <w:rsid w:val="00ED28F9"/>
    <w:rsid w:val="00ED2CAE"/>
    <w:rsid w:val="00ED2EA2"/>
    <w:rsid w:val="00ED3682"/>
    <w:rsid w:val="00ED382C"/>
    <w:rsid w:val="00ED3F9E"/>
    <w:rsid w:val="00ED4101"/>
    <w:rsid w:val="00ED4276"/>
    <w:rsid w:val="00ED59A9"/>
    <w:rsid w:val="00ED5A6C"/>
    <w:rsid w:val="00ED6049"/>
    <w:rsid w:val="00ED641E"/>
    <w:rsid w:val="00ED6FB8"/>
    <w:rsid w:val="00ED6FE7"/>
    <w:rsid w:val="00ED73FA"/>
    <w:rsid w:val="00ED74C5"/>
    <w:rsid w:val="00EE02AE"/>
    <w:rsid w:val="00EE0515"/>
    <w:rsid w:val="00EE0DC2"/>
    <w:rsid w:val="00EE1904"/>
    <w:rsid w:val="00EE20D9"/>
    <w:rsid w:val="00EE260B"/>
    <w:rsid w:val="00EE2B83"/>
    <w:rsid w:val="00EE3A22"/>
    <w:rsid w:val="00EE3E62"/>
    <w:rsid w:val="00EE4235"/>
    <w:rsid w:val="00EE43BE"/>
    <w:rsid w:val="00EE43C8"/>
    <w:rsid w:val="00EE4AC7"/>
    <w:rsid w:val="00EE5089"/>
    <w:rsid w:val="00EE53BB"/>
    <w:rsid w:val="00EE53DC"/>
    <w:rsid w:val="00EE5F6F"/>
    <w:rsid w:val="00EE615F"/>
    <w:rsid w:val="00EE6868"/>
    <w:rsid w:val="00EE70AC"/>
    <w:rsid w:val="00EE7657"/>
    <w:rsid w:val="00EE7B03"/>
    <w:rsid w:val="00EE7BDC"/>
    <w:rsid w:val="00EE7DE0"/>
    <w:rsid w:val="00EE7E72"/>
    <w:rsid w:val="00EF0053"/>
    <w:rsid w:val="00EF00D2"/>
    <w:rsid w:val="00EF0543"/>
    <w:rsid w:val="00EF05F9"/>
    <w:rsid w:val="00EF06FB"/>
    <w:rsid w:val="00EF13A3"/>
    <w:rsid w:val="00EF17F9"/>
    <w:rsid w:val="00EF1A40"/>
    <w:rsid w:val="00EF1D23"/>
    <w:rsid w:val="00EF2866"/>
    <w:rsid w:val="00EF29E8"/>
    <w:rsid w:val="00EF2CF7"/>
    <w:rsid w:val="00EF3A63"/>
    <w:rsid w:val="00EF3CAA"/>
    <w:rsid w:val="00EF3FC4"/>
    <w:rsid w:val="00EF42EA"/>
    <w:rsid w:val="00EF4785"/>
    <w:rsid w:val="00EF4A94"/>
    <w:rsid w:val="00EF5282"/>
    <w:rsid w:val="00EF531F"/>
    <w:rsid w:val="00EF5692"/>
    <w:rsid w:val="00EF59B6"/>
    <w:rsid w:val="00EF5C3B"/>
    <w:rsid w:val="00EF6040"/>
    <w:rsid w:val="00EF66C3"/>
    <w:rsid w:val="00EF7135"/>
    <w:rsid w:val="00F0030D"/>
    <w:rsid w:val="00F01251"/>
    <w:rsid w:val="00F0220E"/>
    <w:rsid w:val="00F022B0"/>
    <w:rsid w:val="00F02A96"/>
    <w:rsid w:val="00F02FD2"/>
    <w:rsid w:val="00F0410F"/>
    <w:rsid w:val="00F04F5E"/>
    <w:rsid w:val="00F04F6F"/>
    <w:rsid w:val="00F05AE0"/>
    <w:rsid w:val="00F05C48"/>
    <w:rsid w:val="00F06042"/>
    <w:rsid w:val="00F06627"/>
    <w:rsid w:val="00F067E2"/>
    <w:rsid w:val="00F075F8"/>
    <w:rsid w:val="00F07659"/>
    <w:rsid w:val="00F07789"/>
    <w:rsid w:val="00F07B8F"/>
    <w:rsid w:val="00F07B9F"/>
    <w:rsid w:val="00F07C40"/>
    <w:rsid w:val="00F07D01"/>
    <w:rsid w:val="00F07F1C"/>
    <w:rsid w:val="00F07FA9"/>
    <w:rsid w:val="00F10079"/>
    <w:rsid w:val="00F10A9F"/>
    <w:rsid w:val="00F10BB4"/>
    <w:rsid w:val="00F113A4"/>
    <w:rsid w:val="00F11BB2"/>
    <w:rsid w:val="00F11C21"/>
    <w:rsid w:val="00F11FDF"/>
    <w:rsid w:val="00F1211F"/>
    <w:rsid w:val="00F1215C"/>
    <w:rsid w:val="00F121AD"/>
    <w:rsid w:val="00F1251C"/>
    <w:rsid w:val="00F131EB"/>
    <w:rsid w:val="00F132C3"/>
    <w:rsid w:val="00F13E71"/>
    <w:rsid w:val="00F13F7D"/>
    <w:rsid w:val="00F13FED"/>
    <w:rsid w:val="00F148CC"/>
    <w:rsid w:val="00F14CEC"/>
    <w:rsid w:val="00F156C6"/>
    <w:rsid w:val="00F15992"/>
    <w:rsid w:val="00F15C16"/>
    <w:rsid w:val="00F15C94"/>
    <w:rsid w:val="00F161EC"/>
    <w:rsid w:val="00F16D8A"/>
    <w:rsid w:val="00F170EC"/>
    <w:rsid w:val="00F17DB5"/>
    <w:rsid w:val="00F2010C"/>
    <w:rsid w:val="00F2026E"/>
    <w:rsid w:val="00F209B9"/>
    <w:rsid w:val="00F20AFF"/>
    <w:rsid w:val="00F20E27"/>
    <w:rsid w:val="00F21167"/>
    <w:rsid w:val="00F2172B"/>
    <w:rsid w:val="00F21C80"/>
    <w:rsid w:val="00F21F46"/>
    <w:rsid w:val="00F227E0"/>
    <w:rsid w:val="00F22AE1"/>
    <w:rsid w:val="00F22B10"/>
    <w:rsid w:val="00F23141"/>
    <w:rsid w:val="00F231F9"/>
    <w:rsid w:val="00F235A0"/>
    <w:rsid w:val="00F235C7"/>
    <w:rsid w:val="00F23D2A"/>
    <w:rsid w:val="00F247A5"/>
    <w:rsid w:val="00F248AA"/>
    <w:rsid w:val="00F24F7E"/>
    <w:rsid w:val="00F251F7"/>
    <w:rsid w:val="00F25291"/>
    <w:rsid w:val="00F25341"/>
    <w:rsid w:val="00F25D91"/>
    <w:rsid w:val="00F260DF"/>
    <w:rsid w:val="00F261C3"/>
    <w:rsid w:val="00F2693D"/>
    <w:rsid w:val="00F26A32"/>
    <w:rsid w:val="00F27AFA"/>
    <w:rsid w:val="00F27E01"/>
    <w:rsid w:val="00F27E95"/>
    <w:rsid w:val="00F309AB"/>
    <w:rsid w:val="00F30CFA"/>
    <w:rsid w:val="00F31AFB"/>
    <w:rsid w:val="00F3247B"/>
    <w:rsid w:val="00F327CE"/>
    <w:rsid w:val="00F3292B"/>
    <w:rsid w:val="00F33A06"/>
    <w:rsid w:val="00F33C0E"/>
    <w:rsid w:val="00F34422"/>
    <w:rsid w:val="00F346E4"/>
    <w:rsid w:val="00F34BAD"/>
    <w:rsid w:val="00F34BE7"/>
    <w:rsid w:val="00F351DE"/>
    <w:rsid w:val="00F353C4"/>
    <w:rsid w:val="00F35B32"/>
    <w:rsid w:val="00F3626C"/>
    <w:rsid w:val="00F36623"/>
    <w:rsid w:val="00F36BD8"/>
    <w:rsid w:val="00F37023"/>
    <w:rsid w:val="00F373B5"/>
    <w:rsid w:val="00F41175"/>
    <w:rsid w:val="00F412C4"/>
    <w:rsid w:val="00F412F7"/>
    <w:rsid w:val="00F41AE9"/>
    <w:rsid w:val="00F41C8B"/>
    <w:rsid w:val="00F41EA9"/>
    <w:rsid w:val="00F424FA"/>
    <w:rsid w:val="00F42E42"/>
    <w:rsid w:val="00F4333D"/>
    <w:rsid w:val="00F4356D"/>
    <w:rsid w:val="00F43C65"/>
    <w:rsid w:val="00F44FBF"/>
    <w:rsid w:val="00F450E3"/>
    <w:rsid w:val="00F45380"/>
    <w:rsid w:val="00F454C1"/>
    <w:rsid w:val="00F4617E"/>
    <w:rsid w:val="00F476F5"/>
    <w:rsid w:val="00F47A37"/>
    <w:rsid w:val="00F47E20"/>
    <w:rsid w:val="00F47F70"/>
    <w:rsid w:val="00F5005C"/>
    <w:rsid w:val="00F50A8A"/>
    <w:rsid w:val="00F5173F"/>
    <w:rsid w:val="00F5320C"/>
    <w:rsid w:val="00F53578"/>
    <w:rsid w:val="00F535A6"/>
    <w:rsid w:val="00F5440C"/>
    <w:rsid w:val="00F54BDD"/>
    <w:rsid w:val="00F552AD"/>
    <w:rsid w:val="00F553CA"/>
    <w:rsid w:val="00F553EC"/>
    <w:rsid w:val="00F555F8"/>
    <w:rsid w:val="00F55A74"/>
    <w:rsid w:val="00F56469"/>
    <w:rsid w:val="00F571A8"/>
    <w:rsid w:val="00F57816"/>
    <w:rsid w:val="00F57B83"/>
    <w:rsid w:val="00F601F4"/>
    <w:rsid w:val="00F603D1"/>
    <w:rsid w:val="00F60816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2BFC"/>
    <w:rsid w:val="00F63B54"/>
    <w:rsid w:val="00F63F26"/>
    <w:rsid w:val="00F64514"/>
    <w:rsid w:val="00F64B89"/>
    <w:rsid w:val="00F651FA"/>
    <w:rsid w:val="00F65892"/>
    <w:rsid w:val="00F66045"/>
    <w:rsid w:val="00F66382"/>
    <w:rsid w:val="00F66587"/>
    <w:rsid w:val="00F66ED3"/>
    <w:rsid w:val="00F67433"/>
    <w:rsid w:val="00F70219"/>
    <w:rsid w:val="00F70943"/>
    <w:rsid w:val="00F7107C"/>
    <w:rsid w:val="00F71449"/>
    <w:rsid w:val="00F714D5"/>
    <w:rsid w:val="00F71CC2"/>
    <w:rsid w:val="00F71D08"/>
    <w:rsid w:val="00F72EC7"/>
    <w:rsid w:val="00F7334A"/>
    <w:rsid w:val="00F7334D"/>
    <w:rsid w:val="00F74195"/>
    <w:rsid w:val="00F74480"/>
    <w:rsid w:val="00F74A2D"/>
    <w:rsid w:val="00F74B40"/>
    <w:rsid w:val="00F751C9"/>
    <w:rsid w:val="00F75306"/>
    <w:rsid w:val="00F75B81"/>
    <w:rsid w:val="00F762AC"/>
    <w:rsid w:val="00F768EC"/>
    <w:rsid w:val="00F76F9E"/>
    <w:rsid w:val="00F773A4"/>
    <w:rsid w:val="00F77418"/>
    <w:rsid w:val="00F80DF0"/>
    <w:rsid w:val="00F80F36"/>
    <w:rsid w:val="00F81374"/>
    <w:rsid w:val="00F819B9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5397"/>
    <w:rsid w:val="00F8548C"/>
    <w:rsid w:val="00F85704"/>
    <w:rsid w:val="00F85CC7"/>
    <w:rsid w:val="00F85FAA"/>
    <w:rsid w:val="00F86407"/>
    <w:rsid w:val="00F86F30"/>
    <w:rsid w:val="00F87125"/>
    <w:rsid w:val="00F87870"/>
    <w:rsid w:val="00F87FCB"/>
    <w:rsid w:val="00F87FFB"/>
    <w:rsid w:val="00F90207"/>
    <w:rsid w:val="00F9020A"/>
    <w:rsid w:val="00F90C2D"/>
    <w:rsid w:val="00F916B0"/>
    <w:rsid w:val="00F919C7"/>
    <w:rsid w:val="00F91B0C"/>
    <w:rsid w:val="00F932CF"/>
    <w:rsid w:val="00F93528"/>
    <w:rsid w:val="00F9356D"/>
    <w:rsid w:val="00F937FA"/>
    <w:rsid w:val="00F939B3"/>
    <w:rsid w:val="00F93F44"/>
    <w:rsid w:val="00F944FB"/>
    <w:rsid w:val="00F95519"/>
    <w:rsid w:val="00F960DF"/>
    <w:rsid w:val="00F962AE"/>
    <w:rsid w:val="00F965F1"/>
    <w:rsid w:val="00F966E4"/>
    <w:rsid w:val="00F96E3C"/>
    <w:rsid w:val="00F96FCF"/>
    <w:rsid w:val="00F97F0A"/>
    <w:rsid w:val="00FA0642"/>
    <w:rsid w:val="00FA0969"/>
    <w:rsid w:val="00FA1EB4"/>
    <w:rsid w:val="00FA2EF8"/>
    <w:rsid w:val="00FA3960"/>
    <w:rsid w:val="00FA4034"/>
    <w:rsid w:val="00FA429C"/>
    <w:rsid w:val="00FA43BE"/>
    <w:rsid w:val="00FA45DA"/>
    <w:rsid w:val="00FA473A"/>
    <w:rsid w:val="00FA482B"/>
    <w:rsid w:val="00FA4B6B"/>
    <w:rsid w:val="00FA4BB4"/>
    <w:rsid w:val="00FA4F11"/>
    <w:rsid w:val="00FA5387"/>
    <w:rsid w:val="00FA53AD"/>
    <w:rsid w:val="00FA5AB5"/>
    <w:rsid w:val="00FA6085"/>
    <w:rsid w:val="00FA6474"/>
    <w:rsid w:val="00FA653D"/>
    <w:rsid w:val="00FA6DFE"/>
    <w:rsid w:val="00FB048C"/>
    <w:rsid w:val="00FB0F05"/>
    <w:rsid w:val="00FB0F63"/>
    <w:rsid w:val="00FB100F"/>
    <w:rsid w:val="00FB10EC"/>
    <w:rsid w:val="00FB20B3"/>
    <w:rsid w:val="00FB2661"/>
    <w:rsid w:val="00FB2BA7"/>
    <w:rsid w:val="00FB3114"/>
    <w:rsid w:val="00FB342E"/>
    <w:rsid w:val="00FB346C"/>
    <w:rsid w:val="00FB361C"/>
    <w:rsid w:val="00FB3CA2"/>
    <w:rsid w:val="00FB3EDA"/>
    <w:rsid w:val="00FB3F40"/>
    <w:rsid w:val="00FB424B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B97"/>
    <w:rsid w:val="00FC0955"/>
    <w:rsid w:val="00FC196E"/>
    <w:rsid w:val="00FC1E21"/>
    <w:rsid w:val="00FC237B"/>
    <w:rsid w:val="00FC2475"/>
    <w:rsid w:val="00FC27DB"/>
    <w:rsid w:val="00FC2DB5"/>
    <w:rsid w:val="00FC3B6F"/>
    <w:rsid w:val="00FC405B"/>
    <w:rsid w:val="00FC4A49"/>
    <w:rsid w:val="00FC4AFD"/>
    <w:rsid w:val="00FC557F"/>
    <w:rsid w:val="00FC57DE"/>
    <w:rsid w:val="00FC5B34"/>
    <w:rsid w:val="00FC5E2C"/>
    <w:rsid w:val="00FC63BD"/>
    <w:rsid w:val="00FC7780"/>
    <w:rsid w:val="00FC7831"/>
    <w:rsid w:val="00FC7835"/>
    <w:rsid w:val="00FC7D3C"/>
    <w:rsid w:val="00FC7E7B"/>
    <w:rsid w:val="00FD013F"/>
    <w:rsid w:val="00FD0226"/>
    <w:rsid w:val="00FD05BE"/>
    <w:rsid w:val="00FD0B46"/>
    <w:rsid w:val="00FD0D75"/>
    <w:rsid w:val="00FD13E6"/>
    <w:rsid w:val="00FD1400"/>
    <w:rsid w:val="00FD1799"/>
    <w:rsid w:val="00FD1B70"/>
    <w:rsid w:val="00FD2290"/>
    <w:rsid w:val="00FD26EE"/>
    <w:rsid w:val="00FD31EA"/>
    <w:rsid w:val="00FD3879"/>
    <w:rsid w:val="00FD3C1A"/>
    <w:rsid w:val="00FD3D7B"/>
    <w:rsid w:val="00FD4002"/>
    <w:rsid w:val="00FD4335"/>
    <w:rsid w:val="00FD4429"/>
    <w:rsid w:val="00FD4817"/>
    <w:rsid w:val="00FD490C"/>
    <w:rsid w:val="00FD5044"/>
    <w:rsid w:val="00FD5491"/>
    <w:rsid w:val="00FD67A7"/>
    <w:rsid w:val="00FD718E"/>
    <w:rsid w:val="00FD776C"/>
    <w:rsid w:val="00FD7C08"/>
    <w:rsid w:val="00FD7C42"/>
    <w:rsid w:val="00FD7C8B"/>
    <w:rsid w:val="00FE0341"/>
    <w:rsid w:val="00FE05AC"/>
    <w:rsid w:val="00FE05C3"/>
    <w:rsid w:val="00FE0A60"/>
    <w:rsid w:val="00FE0AF7"/>
    <w:rsid w:val="00FE12DD"/>
    <w:rsid w:val="00FE1415"/>
    <w:rsid w:val="00FE26D7"/>
    <w:rsid w:val="00FE2A98"/>
    <w:rsid w:val="00FE2ACA"/>
    <w:rsid w:val="00FE2F44"/>
    <w:rsid w:val="00FE330A"/>
    <w:rsid w:val="00FE3356"/>
    <w:rsid w:val="00FE3491"/>
    <w:rsid w:val="00FE3819"/>
    <w:rsid w:val="00FE3D10"/>
    <w:rsid w:val="00FE49B1"/>
    <w:rsid w:val="00FE5185"/>
    <w:rsid w:val="00FE6040"/>
    <w:rsid w:val="00FE606D"/>
    <w:rsid w:val="00FE6461"/>
    <w:rsid w:val="00FE697A"/>
    <w:rsid w:val="00FE69EB"/>
    <w:rsid w:val="00FE6A80"/>
    <w:rsid w:val="00FE717F"/>
    <w:rsid w:val="00FE76A9"/>
    <w:rsid w:val="00FE76BA"/>
    <w:rsid w:val="00FE7729"/>
    <w:rsid w:val="00FE7832"/>
    <w:rsid w:val="00FE795E"/>
    <w:rsid w:val="00FE7B6F"/>
    <w:rsid w:val="00FE7E87"/>
    <w:rsid w:val="00FE7FD7"/>
    <w:rsid w:val="00FF0073"/>
    <w:rsid w:val="00FF060A"/>
    <w:rsid w:val="00FF0DEA"/>
    <w:rsid w:val="00FF0F86"/>
    <w:rsid w:val="00FF0F90"/>
    <w:rsid w:val="00FF1A9B"/>
    <w:rsid w:val="00FF1CFB"/>
    <w:rsid w:val="00FF258C"/>
    <w:rsid w:val="00FF269A"/>
    <w:rsid w:val="00FF278D"/>
    <w:rsid w:val="00FF28BF"/>
    <w:rsid w:val="00FF2972"/>
    <w:rsid w:val="00FF299C"/>
    <w:rsid w:val="00FF29E7"/>
    <w:rsid w:val="00FF2B9F"/>
    <w:rsid w:val="00FF302B"/>
    <w:rsid w:val="00FF39E2"/>
    <w:rsid w:val="00FF4261"/>
    <w:rsid w:val="00FF430C"/>
    <w:rsid w:val="00FF4FEA"/>
    <w:rsid w:val="00FF5097"/>
    <w:rsid w:val="00FF5286"/>
    <w:rsid w:val="00FF5852"/>
    <w:rsid w:val="00FF5CD4"/>
    <w:rsid w:val="00FF60CC"/>
    <w:rsid w:val="00FF61D2"/>
    <w:rsid w:val="00FF6511"/>
    <w:rsid w:val="00FF65C3"/>
    <w:rsid w:val="00FF6C9F"/>
    <w:rsid w:val="00FF7188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EFF9C49C-1926-4224-91D7-89D6EDEEA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14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54AB4"/>
    <w:pPr>
      <w:ind w:left="540"/>
    </w:pPr>
    <w:rPr>
      <w:rFonts w:ascii="Angsana New" w:hAnsi="Angsana New" w:cs="Angsana New"/>
      <w:b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D54AB4"/>
    <w:rPr>
      <w:rFonts w:ascii="Angsana New" w:hAnsi="Angsana New" w:cs="Angsana New"/>
      <w:b/>
      <w:bCs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semiHidden/>
    <w:rsid w:val="009B4B24"/>
    <w:rPr>
      <w:sz w:val="16"/>
      <w:szCs w:val="16"/>
    </w:rPr>
  </w:style>
  <w:style w:type="paragraph" w:styleId="CommentText">
    <w:name w:val="annotation text"/>
    <w:basedOn w:val="Normal"/>
    <w:semiHidden/>
    <w:rsid w:val="009B4B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B4B24"/>
    <w:rPr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190BBC"/>
    <w:rPr>
      <w:rFonts w:ascii="Arial" w:hAnsi="Arial" w:cs="Angsana New"/>
      <w:sz w:val="22"/>
      <w:szCs w:val="22"/>
    </w:rPr>
  </w:style>
  <w:style w:type="character" w:customStyle="1" w:styleId="Heading6Char">
    <w:name w:val="Heading 6 Char"/>
    <w:link w:val="Heading6"/>
    <w:rsid w:val="001B78A4"/>
    <w:rPr>
      <w:rFonts w:cs="EucrosiaUPC"/>
      <w:b/>
      <w:bCs/>
      <w:sz w:val="32"/>
      <w:szCs w:val="32"/>
      <w:u w:val="single"/>
    </w:rPr>
  </w:style>
  <w:style w:type="character" w:customStyle="1" w:styleId="Heading6Char1">
    <w:name w:val="Heading 6 Char1"/>
    <w:rsid w:val="0015506F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uiPriority w:val="99"/>
    <w:rsid w:val="0015018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9EAAD-CB85-40F6-AC62-3756B000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3724</Words>
  <Characters>15576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2019-11-08T10:36:00Z</cp:lastPrinted>
  <dcterms:created xsi:type="dcterms:W3CDTF">2019-11-11T03:23:00Z</dcterms:created>
  <dcterms:modified xsi:type="dcterms:W3CDTF">2019-11-11T03:25:00Z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