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2D09" w:rsidRPr="00823DD0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F63213" w:rsidRPr="00823DD0" w:rsidRDefault="00F63213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F63213" w:rsidRPr="00823DD0" w:rsidRDefault="00F63213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432D09" w:rsidRPr="00823DD0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432D09" w:rsidRPr="00823DD0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F07718" w:rsidRPr="00823DD0" w:rsidRDefault="00F07718" w:rsidP="004E16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9A4112" w:rsidRPr="00823DD0" w:rsidRDefault="009A4112" w:rsidP="009A411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23DD0">
        <w:rPr>
          <w:rFonts w:ascii="Angsana New" w:hAnsi="Angsana New" w:cs="Angsana New"/>
          <w:sz w:val="52"/>
          <w:szCs w:val="52"/>
          <w:cs/>
        </w:rPr>
        <w:t xml:space="preserve">บริษัท เอ็กโซติค ฟู้ด จำกัด (มหาชน) </w:t>
      </w:r>
    </w:p>
    <w:p w:rsidR="009F42D8" w:rsidRPr="00823DD0" w:rsidRDefault="009F42D8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9A4112" w:rsidRPr="00823DD0" w:rsidRDefault="009A4112" w:rsidP="009A41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23DD0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6717D9" w:rsidRPr="00823DD0"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</w:p>
    <w:p w:rsidR="00D2457C" w:rsidRPr="00823DD0" w:rsidRDefault="00D2457C" w:rsidP="00D2457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23DD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823DD0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823DD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กันยายน </w:t>
      </w:r>
      <w:r w:rsidRPr="00823DD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Pr="00823DD0">
        <w:rPr>
          <w:rFonts w:ascii="Angsana New" w:hAnsi="Angsana New" w:cs="Angsana New"/>
          <w:b w:val="0"/>
          <w:bCs w:val="0"/>
          <w:sz w:val="32"/>
          <w:szCs w:val="32"/>
          <w:cs/>
        </w:rPr>
        <w:t>2</w:t>
      </w:r>
    </w:p>
    <w:p w:rsidR="009A4112" w:rsidRPr="00823DD0" w:rsidRDefault="009A4112" w:rsidP="009A41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23DD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9A4112" w:rsidRPr="00823DD0" w:rsidRDefault="009A4112" w:rsidP="009A41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23DD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E5463" w:rsidRPr="00823DD0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823DD0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432D09" w:rsidRPr="00823DD0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:rsidR="005F5C6C" w:rsidRPr="00823DD0" w:rsidRDefault="005F5C6C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  <w:sectPr w:rsidR="005F5C6C" w:rsidRPr="00823DD0" w:rsidSect="0065079B">
          <w:headerReference w:type="default" r:id="rId8"/>
          <w:footerReference w:type="even" r:id="rId9"/>
          <w:footerReference w:type="default" r:id="rId10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076FBC" w:rsidRPr="00823DD0" w:rsidRDefault="00076FBC" w:rsidP="009A411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9A4112" w:rsidRPr="00823DD0" w:rsidRDefault="009A4112" w:rsidP="009A411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823DD0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C97E38" w:rsidRPr="00823DD0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823DD0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:rsidR="008E5371" w:rsidRPr="00823DD0" w:rsidRDefault="008E5371" w:rsidP="005B0F0D">
      <w:pPr>
        <w:rPr>
          <w:rFonts w:ascii="Angsana New" w:hAnsi="Angsana New"/>
          <w:sz w:val="30"/>
          <w:szCs w:val="30"/>
        </w:rPr>
      </w:pPr>
    </w:p>
    <w:p w:rsidR="00432D09" w:rsidRPr="00823DD0" w:rsidRDefault="005B0F0D" w:rsidP="005B0F0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823DD0">
        <w:rPr>
          <w:rFonts w:ascii="Angsana New" w:hAnsi="Angsana New"/>
          <w:b/>
          <w:bCs/>
          <w:sz w:val="32"/>
          <w:szCs w:val="32"/>
          <w:cs/>
        </w:rPr>
        <w:t xml:space="preserve">เสนอ </w:t>
      </w:r>
      <w:r w:rsidR="00D230BB" w:rsidRPr="00823DD0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  <w:r w:rsidR="009A4112" w:rsidRPr="00823DD0">
        <w:rPr>
          <w:rFonts w:ascii="Angsana New" w:hAnsi="Angsana New"/>
          <w:b/>
          <w:bCs/>
          <w:sz w:val="32"/>
          <w:szCs w:val="32"/>
          <w:cs/>
        </w:rPr>
        <w:t>บริษัท เอ็กโซติค ฟู้ด จำกัด (มหาชน)</w:t>
      </w:r>
      <w:r w:rsidR="006C5DEF" w:rsidRPr="00823DD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821D39" w:rsidRPr="00823DD0" w:rsidRDefault="00821D39" w:rsidP="00DE687B">
      <w:pPr>
        <w:jc w:val="thaiDistribute"/>
        <w:rPr>
          <w:rFonts w:ascii="Angsana New" w:hAnsi="Angsana New"/>
          <w:sz w:val="30"/>
          <w:szCs w:val="30"/>
        </w:rPr>
      </w:pPr>
    </w:p>
    <w:p w:rsidR="009A4112" w:rsidRPr="00823DD0" w:rsidRDefault="009A4112" w:rsidP="00821D39">
      <w:pPr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pacing w:val="4"/>
          <w:sz w:val="30"/>
          <w:szCs w:val="30"/>
          <w:cs/>
        </w:rPr>
        <w:t>ข้าพเจ้าได้สอบทานงบแสดงฐานะการเงิน</w:t>
      </w:r>
      <w:r w:rsidRPr="00823DD0">
        <w:rPr>
          <w:rFonts w:ascii="Angsana New" w:hAnsi="Angsana New"/>
          <w:spacing w:val="4"/>
          <w:sz w:val="30"/>
          <w:szCs w:val="30"/>
        </w:rPr>
        <w:t xml:space="preserve"> </w:t>
      </w:r>
      <w:r w:rsidRPr="00823DD0">
        <w:rPr>
          <w:rFonts w:ascii="Angsana New" w:hAnsi="Angsana New"/>
          <w:spacing w:val="4"/>
          <w:sz w:val="30"/>
          <w:szCs w:val="30"/>
          <w:cs/>
        </w:rPr>
        <w:t>ณ</w:t>
      </w:r>
      <w:r w:rsidRPr="00823DD0">
        <w:rPr>
          <w:rFonts w:ascii="Angsana New" w:hAnsi="Angsana New"/>
          <w:spacing w:val="4"/>
          <w:sz w:val="30"/>
          <w:szCs w:val="30"/>
        </w:rPr>
        <w:t xml:space="preserve"> </w:t>
      </w:r>
      <w:r w:rsidRPr="00823DD0">
        <w:rPr>
          <w:rFonts w:ascii="Angsana New" w:hAnsi="Angsana New"/>
          <w:spacing w:val="4"/>
          <w:sz w:val="30"/>
          <w:szCs w:val="30"/>
          <w:cs/>
        </w:rPr>
        <w:t>วันที่</w:t>
      </w:r>
      <w:r w:rsidRPr="00823DD0">
        <w:rPr>
          <w:rFonts w:ascii="Angsana New" w:hAnsi="Angsana New"/>
          <w:spacing w:val="4"/>
          <w:sz w:val="30"/>
          <w:szCs w:val="30"/>
        </w:rPr>
        <w:t xml:space="preserve"> </w:t>
      </w:r>
      <w:r w:rsidR="00D2457C" w:rsidRPr="00823DD0">
        <w:rPr>
          <w:rFonts w:ascii="Angsana New" w:hAnsi="Angsana New"/>
          <w:spacing w:val="4"/>
          <w:sz w:val="30"/>
          <w:szCs w:val="30"/>
        </w:rPr>
        <w:t xml:space="preserve">30 </w:t>
      </w:r>
      <w:r w:rsidR="00D2457C" w:rsidRPr="00823DD0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Pr="00823DD0">
        <w:rPr>
          <w:rFonts w:ascii="Angsana New" w:hAnsi="Angsana New"/>
          <w:spacing w:val="4"/>
          <w:sz w:val="30"/>
          <w:szCs w:val="30"/>
        </w:rPr>
        <w:t xml:space="preserve"> 25</w:t>
      </w:r>
      <w:r w:rsidR="00553987" w:rsidRPr="00823DD0">
        <w:rPr>
          <w:rFonts w:ascii="Angsana New" w:hAnsi="Angsana New"/>
          <w:spacing w:val="4"/>
          <w:sz w:val="30"/>
          <w:szCs w:val="30"/>
        </w:rPr>
        <w:t>6</w:t>
      </w:r>
      <w:r w:rsidR="00954A7E" w:rsidRPr="00823DD0">
        <w:rPr>
          <w:rFonts w:ascii="Angsana New" w:hAnsi="Angsana New"/>
          <w:spacing w:val="4"/>
          <w:sz w:val="30"/>
          <w:szCs w:val="30"/>
        </w:rPr>
        <w:t>2</w:t>
      </w:r>
      <w:r w:rsidRPr="00823DD0">
        <w:rPr>
          <w:rFonts w:ascii="Angsana New" w:hAnsi="Angsana New"/>
          <w:spacing w:val="4"/>
          <w:sz w:val="30"/>
          <w:szCs w:val="30"/>
          <w:cs/>
        </w:rPr>
        <w:t xml:space="preserve"> งบกำไรขาดทุนเบ็ดเสร็จ</w:t>
      </w:r>
      <w:r w:rsidR="004339CF" w:rsidRPr="00823DD0">
        <w:rPr>
          <w:rFonts w:ascii="Angsana New" w:hAnsi="Angsana New"/>
          <w:spacing w:val="4"/>
          <w:sz w:val="30"/>
          <w:szCs w:val="30"/>
          <w:cs/>
        </w:rPr>
        <w:t>สำหรับงวดสามเดือนและ</w:t>
      </w:r>
      <w:r w:rsidR="00D2457C" w:rsidRPr="00823DD0">
        <w:rPr>
          <w:rFonts w:ascii="Angsana New" w:hAnsi="Angsana New"/>
          <w:spacing w:val="4"/>
          <w:sz w:val="30"/>
          <w:szCs w:val="30"/>
          <w:cs/>
        </w:rPr>
        <w:t>เก้าเดือน</w:t>
      </w:r>
      <w:r w:rsidR="004339CF" w:rsidRPr="00823DD0">
        <w:rPr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 w:rsidR="00D2457C" w:rsidRPr="00823DD0">
        <w:rPr>
          <w:rFonts w:ascii="Angsana New" w:hAnsi="Angsana New"/>
          <w:spacing w:val="4"/>
          <w:sz w:val="30"/>
          <w:szCs w:val="30"/>
        </w:rPr>
        <w:t xml:space="preserve">30 </w:t>
      </w:r>
      <w:r w:rsidR="00D2457C" w:rsidRPr="00823DD0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="004339CF" w:rsidRPr="00823DD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339CF" w:rsidRPr="00823DD0">
        <w:rPr>
          <w:rFonts w:ascii="Angsana New" w:hAnsi="Angsana New"/>
          <w:spacing w:val="4"/>
          <w:sz w:val="30"/>
          <w:szCs w:val="30"/>
        </w:rPr>
        <w:t>256</w:t>
      </w:r>
      <w:r w:rsidR="00E70FF9" w:rsidRPr="00823DD0">
        <w:rPr>
          <w:rFonts w:ascii="Angsana New" w:hAnsi="Angsana New"/>
          <w:spacing w:val="4"/>
          <w:sz w:val="30"/>
          <w:szCs w:val="30"/>
        </w:rPr>
        <w:t>2</w:t>
      </w:r>
      <w:r w:rsidR="004339CF" w:rsidRPr="00823DD0">
        <w:rPr>
          <w:rFonts w:ascii="Angsana New" w:hAnsi="Angsana New"/>
          <w:spacing w:val="4"/>
          <w:sz w:val="30"/>
          <w:szCs w:val="30"/>
        </w:rPr>
        <w:t xml:space="preserve"> </w:t>
      </w:r>
      <w:r w:rsidRPr="00823DD0">
        <w:rPr>
          <w:rFonts w:ascii="Angsana New" w:hAnsi="Angsana New"/>
          <w:spacing w:val="4"/>
          <w:sz w:val="30"/>
          <w:szCs w:val="30"/>
          <w:cs/>
        </w:rPr>
        <w:t>งบแสดงการเปลี่ยนแปลงส่วนของผู้ถือหุ้นและงบกระแสเงินสด</w:t>
      </w:r>
      <w:r w:rsidR="00C97E38" w:rsidRPr="00823DD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23DD0">
        <w:rPr>
          <w:rFonts w:ascii="Angsana New" w:hAnsi="Angsana New"/>
          <w:spacing w:val="4"/>
          <w:sz w:val="30"/>
          <w:szCs w:val="30"/>
          <w:cs/>
        </w:rPr>
        <w:t>สำหรับ</w:t>
      </w:r>
      <w:r w:rsidRPr="00823DD0">
        <w:rPr>
          <w:rFonts w:ascii="Angsana New" w:hAnsi="Angsana New"/>
          <w:spacing w:val="-2"/>
          <w:sz w:val="30"/>
          <w:szCs w:val="30"/>
          <w:cs/>
        </w:rPr>
        <w:t>งวด</w:t>
      </w:r>
      <w:r w:rsidR="00D2457C" w:rsidRPr="00823DD0">
        <w:rPr>
          <w:rFonts w:ascii="Angsana New" w:hAnsi="Angsana New"/>
          <w:spacing w:val="-2"/>
          <w:sz w:val="30"/>
          <w:szCs w:val="30"/>
          <w:cs/>
        </w:rPr>
        <w:t>เก้าเดือน</w:t>
      </w:r>
      <w:r w:rsidRPr="00823DD0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D2457C" w:rsidRPr="00823DD0">
        <w:rPr>
          <w:rFonts w:ascii="Angsana New" w:hAnsi="Angsana New"/>
          <w:spacing w:val="-2"/>
          <w:sz w:val="30"/>
          <w:szCs w:val="30"/>
        </w:rPr>
        <w:t xml:space="preserve">30 </w:t>
      </w:r>
      <w:r w:rsidR="00D2457C" w:rsidRPr="00823DD0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823DD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23DD0">
        <w:rPr>
          <w:rFonts w:ascii="Angsana New" w:hAnsi="Angsana New"/>
          <w:spacing w:val="-2"/>
          <w:sz w:val="30"/>
          <w:szCs w:val="30"/>
        </w:rPr>
        <w:t>25</w:t>
      </w:r>
      <w:r w:rsidR="00DC6225" w:rsidRPr="00823DD0">
        <w:rPr>
          <w:rFonts w:ascii="Angsana New" w:hAnsi="Angsana New"/>
          <w:spacing w:val="-2"/>
          <w:sz w:val="30"/>
          <w:szCs w:val="30"/>
        </w:rPr>
        <w:t>6</w:t>
      </w:r>
      <w:r w:rsidR="00954A7E" w:rsidRPr="00823DD0">
        <w:rPr>
          <w:rFonts w:ascii="Angsana New" w:hAnsi="Angsana New"/>
          <w:spacing w:val="-2"/>
          <w:sz w:val="30"/>
          <w:szCs w:val="30"/>
        </w:rPr>
        <w:t>2</w:t>
      </w:r>
      <w:r w:rsidR="00A03379" w:rsidRPr="00823DD0">
        <w:rPr>
          <w:rFonts w:ascii="Angsana New" w:hAnsi="Angsana New"/>
          <w:spacing w:val="-2"/>
          <w:sz w:val="30"/>
          <w:szCs w:val="30"/>
        </w:rPr>
        <w:t xml:space="preserve"> </w:t>
      </w:r>
      <w:r w:rsidR="00C97E38" w:rsidRPr="00823DD0">
        <w:rPr>
          <w:rFonts w:ascii="Angsana New" w:hAnsi="Angsana New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="00C97E38" w:rsidRPr="00823DD0">
        <w:rPr>
          <w:rFonts w:ascii="Angsana New" w:hAnsi="Angsana New"/>
          <w:spacing w:val="-2"/>
          <w:sz w:val="30"/>
          <w:szCs w:val="30"/>
        </w:rPr>
        <w:t>(</w:t>
      </w:r>
      <w:r w:rsidR="00C97E38" w:rsidRPr="00823DD0">
        <w:rPr>
          <w:rFonts w:ascii="Angsana New" w:hAnsi="Angsana New"/>
          <w:spacing w:val="-2"/>
          <w:sz w:val="30"/>
          <w:szCs w:val="30"/>
          <w:cs/>
        </w:rPr>
        <w:t xml:space="preserve">ข้อมูลทางการเงินระหว่างกาล) </w:t>
      </w:r>
      <w:r w:rsidRPr="00823DD0">
        <w:rPr>
          <w:rFonts w:ascii="Angsana New" w:hAnsi="Angsana New"/>
          <w:spacing w:val="-2"/>
          <w:sz w:val="30"/>
          <w:szCs w:val="30"/>
          <w:cs/>
        </w:rPr>
        <w:t>ของ</w:t>
      </w:r>
      <w:r w:rsidR="00821D39" w:rsidRPr="00823DD0">
        <w:rPr>
          <w:rFonts w:ascii="Angsana New" w:hAnsi="Angsana New"/>
          <w:spacing w:val="2"/>
          <w:sz w:val="30"/>
          <w:szCs w:val="30"/>
          <w:cs/>
        </w:rPr>
        <w:t>บริษัท เอ็กโซติค ฟู้ด จำกัด (มหาชน)</w:t>
      </w:r>
      <w:r w:rsidR="008E2B68" w:rsidRPr="00823DD0">
        <w:rPr>
          <w:rFonts w:ascii="Angsana New" w:hAnsi="Angsana New"/>
          <w:spacing w:val="2"/>
          <w:sz w:val="30"/>
          <w:szCs w:val="30"/>
        </w:rPr>
        <w:t xml:space="preserve"> </w:t>
      </w:r>
      <w:r w:rsidRPr="00823DD0">
        <w:rPr>
          <w:rFonts w:ascii="Angsana New" w:hAnsi="Angsana New"/>
          <w:spacing w:val="2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6B282D" w:rsidRPr="00823DD0">
        <w:rPr>
          <w:rFonts w:ascii="Angsana New" w:hAnsi="Angsana New"/>
          <w:spacing w:val="2"/>
          <w:sz w:val="30"/>
          <w:szCs w:val="30"/>
          <w:cs/>
        </w:rPr>
        <w:t>ข้อมูลทาง</w:t>
      </w:r>
      <w:r w:rsidRPr="00823DD0">
        <w:rPr>
          <w:rFonts w:ascii="Angsana New" w:hAnsi="Angsana New"/>
          <w:spacing w:val="2"/>
          <w:sz w:val="30"/>
          <w:szCs w:val="30"/>
          <w:cs/>
        </w:rPr>
        <w:t>การเงิน</w:t>
      </w:r>
      <w:r w:rsidRPr="009F1161">
        <w:rPr>
          <w:rFonts w:ascii="Angsana New" w:hAnsi="Angsana New"/>
          <w:spacing w:val="-2"/>
          <w:sz w:val="30"/>
          <w:szCs w:val="30"/>
          <w:cs/>
        </w:rPr>
        <w:t>ระหว่างกาลเหล่านี้</w:t>
      </w:r>
      <w:r w:rsidR="006B282D" w:rsidRPr="009F1161">
        <w:rPr>
          <w:rFonts w:ascii="Angsana New" w:hAnsi="Angsana New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="006B282D" w:rsidRPr="009F1161">
        <w:rPr>
          <w:rFonts w:ascii="Angsana New" w:hAnsi="Angsana New"/>
          <w:spacing w:val="-2"/>
          <w:sz w:val="30"/>
          <w:szCs w:val="30"/>
        </w:rPr>
        <w:t>34</w:t>
      </w:r>
      <w:r w:rsidR="00DE7201" w:rsidRPr="009F1161">
        <w:rPr>
          <w:rFonts w:ascii="Angsana New" w:hAnsi="Angsana New"/>
          <w:spacing w:val="-2"/>
          <w:sz w:val="30"/>
          <w:szCs w:val="30"/>
          <w:cs/>
        </w:rPr>
        <w:t xml:space="preserve"> เรื่อง</w:t>
      </w:r>
      <w:r w:rsidR="00DE7201" w:rsidRPr="009F1161">
        <w:rPr>
          <w:rFonts w:ascii="Angsana New" w:hAnsi="Angsana New"/>
          <w:spacing w:val="-2"/>
          <w:sz w:val="30"/>
          <w:szCs w:val="30"/>
        </w:rPr>
        <w:t xml:space="preserve"> </w:t>
      </w:r>
      <w:r w:rsidR="003B4E76" w:rsidRPr="009F1161">
        <w:rPr>
          <w:rFonts w:ascii="Angsana New" w:hAnsi="Angsana New"/>
          <w:spacing w:val="-2"/>
          <w:sz w:val="30"/>
          <w:szCs w:val="30"/>
          <w:cs/>
        </w:rPr>
        <w:t>การรายงานทาง</w:t>
      </w:r>
      <w:r w:rsidR="006B282D" w:rsidRPr="009F1161">
        <w:rPr>
          <w:rFonts w:ascii="Angsana New" w:hAnsi="Angsana New"/>
          <w:spacing w:val="-2"/>
          <w:sz w:val="30"/>
          <w:szCs w:val="30"/>
          <w:cs/>
        </w:rPr>
        <w:t xml:space="preserve">การเงินระหว่างกาล </w:t>
      </w:r>
      <w:r w:rsidRPr="009F1161">
        <w:rPr>
          <w:rFonts w:ascii="Angsana New" w:hAnsi="Angsana New"/>
          <w:spacing w:val="-2"/>
          <w:sz w:val="30"/>
          <w:szCs w:val="30"/>
          <w:cs/>
        </w:rPr>
        <w:t>ส่วนข้าพเจ้าเป็น</w:t>
      </w:r>
      <w:r w:rsidRPr="00823DD0">
        <w:rPr>
          <w:rFonts w:ascii="Angsana New" w:hAnsi="Angsana New"/>
          <w:spacing w:val="-4"/>
          <w:sz w:val="30"/>
          <w:szCs w:val="30"/>
          <w:cs/>
        </w:rPr>
        <w:t>ผู้รับผิดชอบ</w:t>
      </w:r>
      <w:r w:rsidRPr="0019779D">
        <w:rPr>
          <w:rFonts w:ascii="Angsana New" w:hAnsi="Angsana New"/>
          <w:spacing w:val="2"/>
          <w:sz w:val="30"/>
          <w:szCs w:val="30"/>
          <w:cs/>
        </w:rPr>
        <w:t>ในการให้ข้อสรุปเกี่ยวกับ</w:t>
      </w:r>
      <w:r w:rsidR="006B282D" w:rsidRPr="0019779D">
        <w:rPr>
          <w:rFonts w:ascii="Angsana New" w:hAnsi="Angsana New"/>
          <w:spacing w:val="2"/>
          <w:sz w:val="30"/>
          <w:szCs w:val="30"/>
          <w:cs/>
        </w:rPr>
        <w:t>ข้อมูลทางการเงิน</w:t>
      </w:r>
      <w:r w:rsidRPr="0019779D">
        <w:rPr>
          <w:rFonts w:ascii="Angsana New" w:hAnsi="Angsana New"/>
          <w:spacing w:val="2"/>
          <w:sz w:val="30"/>
          <w:szCs w:val="30"/>
          <w:cs/>
        </w:rPr>
        <w:t>ระหว่างกาลดังกล่าวจากผลการสอบทานของข้าพเจ้า</w:t>
      </w:r>
      <w:r w:rsidRPr="00823DD0">
        <w:rPr>
          <w:rFonts w:ascii="Angsana New" w:hAnsi="Angsana New"/>
          <w:sz w:val="30"/>
          <w:szCs w:val="30"/>
        </w:rPr>
        <w:t xml:space="preserve"> </w:t>
      </w:r>
    </w:p>
    <w:p w:rsidR="00DE687B" w:rsidRPr="00823DD0" w:rsidRDefault="00DE687B" w:rsidP="00DE687B">
      <w:pPr>
        <w:jc w:val="thaiDistribute"/>
        <w:rPr>
          <w:rFonts w:ascii="Angsana New" w:hAnsi="Angsana New"/>
          <w:sz w:val="30"/>
          <w:szCs w:val="30"/>
        </w:rPr>
      </w:pPr>
    </w:p>
    <w:p w:rsidR="00DE687B" w:rsidRPr="00823DD0" w:rsidRDefault="00DE687B" w:rsidP="00DE687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823DD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DE687B" w:rsidRPr="00823DD0" w:rsidRDefault="00DE687B" w:rsidP="00DE687B">
      <w:pPr>
        <w:jc w:val="thaiDistribute"/>
        <w:rPr>
          <w:rFonts w:ascii="Angsana New" w:hAnsi="Angsana New"/>
          <w:sz w:val="30"/>
          <w:szCs w:val="30"/>
        </w:rPr>
      </w:pPr>
    </w:p>
    <w:p w:rsidR="00DE687B" w:rsidRPr="00823DD0" w:rsidRDefault="00DE687B" w:rsidP="00DE687B">
      <w:pPr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823DD0">
        <w:rPr>
          <w:rFonts w:ascii="Angsana New" w:hAnsi="Angsana New"/>
          <w:sz w:val="30"/>
          <w:szCs w:val="30"/>
        </w:rPr>
        <w:t xml:space="preserve"> </w:t>
      </w:r>
      <w:r w:rsidRPr="00823DD0">
        <w:rPr>
          <w:rFonts w:ascii="Angsana New" w:hAnsi="Angsana New"/>
          <w:sz w:val="30"/>
          <w:szCs w:val="30"/>
          <w:cs/>
        </w:rPr>
        <w:t>รหัส</w:t>
      </w:r>
      <w:r w:rsidRPr="00823DD0">
        <w:rPr>
          <w:rFonts w:ascii="Angsana New" w:hAnsi="Angsana New"/>
          <w:sz w:val="30"/>
          <w:szCs w:val="30"/>
        </w:rPr>
        <w:t xml:space="preserve"> 2410 “</w:t>
      </w:r>
      <w:r w:rsidRPr="00823DD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CA60E4" w:rsidRPr="00823DD0">
        <w:rPr>
          <w:rFonts w:ascii="Angsana New" w:hAnsi="Angsana New"/>
          <w:sz w:val="30"/>
          <w:szCs w:val="30"/>
        </w:rPr>
        <w:t xml:space="preserve">        </w:t>
      </w:r>
      <w:r w:rsidRPr="00823DD0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823DD0">
        <w:rPr>
          <w:rFonts w:ascii="Angsana New" w:hAnsi="Angsana New"/>
          <w:sz w:val="30"/>
          <w:szCs w:val="30"/>
        </w:rPr>
        <w:t>”</w:t>
      </w:r>
      <w:r w:rsidRPr="00823DD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823DD0">
        <w:rPr>
          <w:rFonts w:ascii="Angsana New" w:hAnsi="Angsana New"/>
          <w:sz w:val="30"/>
          <w:szCs w:val="30"/>
        </w:rPr>
        <w:t xml:space="preserve"> </w:t>
      </w:r>
      <w:r w:rsidRPr="00823DD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</w:t>
      </w:r>
      <w:r w:rsidRPr="00823DD0">
        <w:rPr>
          <w:rFonts w:ascii="Angsana New" w:hAnsi="Angsana New"/>
          <w:spacing w:val="-6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23DD0">
        <w:rPr>
          <w:rFonts w:ascii="Angsana New" w:hAnsi="Angsana New"/>
          <w:spacing w:val="-6"/>
          <w:sz w:val="30"/>
          <w:szCs w:val="30"/>
        </w:rPr>
        <w:t xml:space="preserve"> </w:t>
      </w:r>
      <w:r w:rsidRPr="00823DD0">
        <w:rPr>
          <w:rFonts w:ascii="Angsana New" w:hAnsi="Angsana New"/>
          <w:spacing w:val="-6"/>
          <w:sz w:val="30"/>
          <w:szCs w:val="30"/>
          <w:cs/>
        </w:rPr>
        <w:t>การสอบทานนี้มีขอบเขตจำกัดกว่า</w:t>
      </w:r>
      <w:r w:rsidRPr="00823DD0">
        <w:rPr>
          <w:rFonts w:ascii="Angsana New" w:hAnsi="Angsana New"/>
          <w:spacing w:val="4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</w:t>
      </w:r>
      <w:r w:rsidRPr="00823DD0">
        <w:rPr>
          <w:rFonts w:ascii="Angsana New" w:hAnsi="Angsana New"/>
          <w:sz w:val="30"/>
          <w:szCs w:val="30"/>
          <w:cs/>
        </w:rPr>
        <w:t>อาจพบได้จากการตรวจสอบ</w:t>
      </w:r>
      <w:r w:rsidRPr="00823DD0">
        <w:rPr>
          <w:rFonts w:ascii="Angsana New" w:hAnsi="Angsana New"/>
          <w:sz w:val="30"/>
          <w:szCs w:val="30"/>
        </w:rPr>
        <w:t xml:space="preserve"> </w:t>
      </w:r>
      <w:r w:rsidRPr="00823DD0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="00E2117C" w:rsidRPr="00823DD0">
        <w:rPr>
          <w:rFonts w:ascii="Angsana New" w:hAnsi="Angsana New"/>
          <w:sz w:val="30"/>
          <w:szCs w:val="30"/>
          <w:cs/>
        </w:rPr>
        <w:t>ข้อมูลทาง</w:t>
      </w:r>
      <w:r w:rsidRPr="00823DD0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AD52D7" w:rsidRPr="00823DD0" w:rsidRDefault="00AD52D7" w:rsidP="00AD52D7">
      <w:pPr>
        <w:jc w:val="thaiDistribute"/>
        <w:rPr>
          <w:rFonts w:ascii="Angsana New" w:hAnsi="Angsana New"/>
          <w:sz w:val="30"/>
          <w:szCs w:val="30"/>
        </w:rPr>
      </w:pPr>
    </w:p>
    <w:p w:rsidR="00553987" w:rsidRPr="00823DD0" w:rsidRDefault="00553987" w:rsidP="00DE687B">
      <w:pPr>
        <w:jc w:val="thaiDistribute"/>
        <w:rPr>
          <w:rFonts w:ascii="Angsana New" w:hAnsi="Angsana New"/>
          <w:i/>
          <w:iCs/>
          <w:sz w:val="30"/>
          <w:szCs w:val="30"/>
        </w:rPr>
        <w:sectPr w:rsidR="00553987" w:rsidRPr="00823DD0" w:rsidSect="00553987"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:rsidR="00B00584" w:rsidRDefault="00B00584" w:rsidP="00DE687B">
      <w:pPr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0" w:name="_GoBack"/>
      <w:bookmarkEnd w:id="0"/>
    </w:p>
    <w:p w:rsidR="00B00584" w:rsidRDefault="00B00584" w:rsidP="00DE687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E687B" w:rsidRPr="00823DD0" w:rsidRDefault="00DE687B" w:rsidP="00DE687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823DD0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DE687B" w:rsidRPr="00823DD0" w:rsidRDefault="00DE687B" w:rsidP="00DE687B">
      <w:pPr>
        <w:jc w:val="thaiDistribute"/>
        <w:rPr>
          <w:rFonts w:ascii="Angsana New" w:hAnsi="Angsana New"/>
          <w:sz w:val="30"/>
          <w:szCs w:val="30"/>
        </w:rPr>
      </w:pPr>
    </w:p>
    <w:p w:rsidR="00DE687B" w:rsidRPr="00823DD0" w:rsidRDefault="00DE687B" w:rsidP="00DE687B">
      <w:pPr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C97E38" w:rsidRPr="00823DD0">
        <w:rPr>
          <w:rFonts w:ascii="Angsana New" w:hAnsi="Angsana New"/>
          <w:spacing w:val="-2"/>
          <w:sz w:val="30"/>
          <w:szCs w:val="30"/>
          <w:cs/>
        </w:rPr>
        <w:t>ข้อมูลทาง</w:t>
      </w:r>
      <w:r w:rsidRPr="00823DD0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การเงินระหว่างกาลดังกล่าวไม่</w:t>
      </w:r>
      <w:r w:rsidR="00C97E38" w:rsidRPr="00823DD0">
        <w:rPr>
          <w:rFonts w:ascii="Angsana New" w:hAnsi="Angsana New"/>
          <w:spacing w:val="-2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C97E38" w:rsidRPr="00823DD0">
        <w:rPr>
          <w:rFonts w:ascii="Angsana New" w:hAnsi="Angsana New"/>
          <w:spacing w:val="-2"/>
          <w:sz w:val="30"/>
          <w:szCs w:val="30"/>
        </w:rPr>
        <w:t>34</w:t>
      </w:r>
      <w:r w:rsidR="00C97E38" w:rsidRPr="00823DD0">
        <w:rPr>
          <w:rFonts w:ascii="Angsana New" w:hAnsi="Angsana New"/>
          <w:sz w:val="30"/>
          <w:szCs w:val="30"/>
          <w:cs/>
        </w:rPr>
        <w:t xml:space="preserve"> เรื่อง</w:t>
      </w:r>
      <w:r w:rsidR="004073E8" w:rsidRPr="00823DD0">
        <w:rPr>
          <w:rFonts w:ascii="Angsana New" w:hAnsi="Angsana New"/>
          <w:sz w:val="30"/>
          <w:szCs w:val="30"/>
          <w:cs/>
        </w:rPr>
        <w:t xml:space="preserve"> การรายงานทาง</w:t>
      </w:r>
      <w:r w:rsidR="00C97E38" w:rsidRPr="00823DD0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C97E38" w:rsidRPr="00823DD0">
        <w:rPr>
          <w:rFonts w:ascii="Angsana New" w:hAnsi="Angsana New"/>
          <w:sz w:val="30"/>
          <w:szCs w:val="30"/>
        </w:rPr>
        <w:t xml:space="preserve"> </w:t>
      </w:r>
      <w:r w:rsidR="00C97E38" w:rsidRPr="00823DD0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A172A5" w:rsidRPr="00823DD0" w:rsidRDefault="00A172A5" w:rsidP="00AD52D7">
      <w:pPr>
        <w:jc w:val="thaiDistribute"/>
        <w:rPr>
          <w:rFonts w:ascii="Angsana New" w:hAnsi="Angsana New"/>
          <w:sz w:val="30"/>
          <w:szCs w:val="30"/>
        </w:rPr>
      </w:pPr>
    </w:p>
    <w:p w:rsidR="00A172A5" w:rsidRPr="00823DD0" w:rsidRDefault="00A172A5" w:rsidP="00AD52D7">
      <w:pPr>
        <w:jc w:val="thaiDistribute"/>
        <w:rPr>
          <w:rFonts w:ascii="Angsana New" w:hAnsi="Angsana New"/>
          <w:sz w:val="30"/>
          <w:szCs w:val="30"/>
        </w:rPr>
      </w:pPr>
    </w:p>
    <w:p w:rsidR="00A172A5" w:rsidRPr="00823DD0" w:rsidRDefault="00A172A5" w:rsidP="00DE687B">
      <w:pPr>
        <w:jc w:val="thaiDistribute"/>
        <w:rPr>
          <w:rFonts w:ascii="Angsana New" w:hAnsi="Angsana New"/>
          <w:sz w:val="30"/>
          <w:szCs w:val="30"/>
        </w:rPr>
      </w:pPr>
    </w:p>
    <w:p w:rsidR="00352597" w:rsidRPr="00823DD0" w:rsidRDefault="00352597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A03379" w:rsidRPr="00823DD0" w:rsidRDefault="00A03379" w:rsidP="00A03379">
      <w:pPr>
        <w:pStyle w:val="T"/>
        <w:ind w:left="0" w:right="0"/>
        <w:jc w:val="thaiDistribute"/>
        <w:rPr>
          <w:rFonts w:ascii="Angsana New" w:hAnsi="Angsana New" w:cs="Angsana New"/>
          <w:color w:val="000000"/>
          <w:lang w:val="en-US"/>
        </w:rPr>
      </w:pPr>
      <w:r w:rsidRPr="00823DD0">
        <w:rPr>
          <w:rFonts w:ascii="Angsana New" w:hAnsi="Angsana New" w:cs="Angsana New"/>
          <w:color w:val="000000"/>
          <w:cs/>
          <w:lang w:val="en-US"/>
        </w:rPr>
        <w:t>(</w:t>
      </w:r>
      <w:r w:rsidR="000517AF" w:rsidRPr="00823DD0">
        <w:rPr>
          <w:rFonts w:ascii="Angsana New" w:hAnsi="Angsana New" w:cs="Angsana New"/>
          <w:color w:val="000000"/>
          <w:cs/>
        </w:rPr>
        <w:t>ธนิต โอสถาเลิศ</w:t>
      </w:r>
      <w:r w:rsidRPr="00823DD0">
        <w:rPr>
          <w:rFonts w:ascii="Angsana New" w:hAnsi="Angsana New" w:cs="Angsana New"/>
          <w:color w:val="000000"/>
          <w:cs/>
          <w:lang w:val="en-US"/>
        </w:rPr>
        <w:t>)</w:t>
      </w:r>
    </w:p>
    <w:p w:rsidR="00A03379" w:rsidRPr="00823DD0" w:rsidRDefault="00A03379" w:rsidP="00A03379">
      <w:pPr>
        <w:pStyle w:val="T"/>
        <w:ind w:left="0" w:right="0"/>
        <w:jc w:val="thaiDistribute"/>
        <w:rPr>
          <w:rFonts w:ascii="Angsana New" w:hAnsi="Angsana New" w:cs="Angsana New"/>
          <w:color w:val="000000"/>
          <w:cs/>
        </w:rPr>
      </w:pPr>
      <w:r w:rsidRPr="00823DD0">
        <w:rPr>
          <w:rFonts w:ascii="Angsana New" w:hAnsi="Angsana New" w:cs="Angsana New"/>
          <w:color w:val="000000"/>
          <w:cs/>
        </w:rPr>
        <w:t>ผู้สอบบัญชีรับอนุญาต</w:t>
      </w:r>
    </w:p>
    <w:p w:rsidR="00A03379" w:rsidRPr="00823DD0" w:rsidRDefault="00A03379" w:rsidP="00A03379">
      <w:pPr>
        <w:pStyle w:val="a"/>
        <w:tabs>
          <w:tab w:val="clear" w:pos="1080"/>
        </w:tabs>
        <w:jc w:val="both"/>
        <w:rPr>
          <w:rFonts w:ascii="Angsana New" w:hAnsi="Angsana New" w:cs="Angsana New"/>
          <w:lang w:val="en-US"/>
        </w:rPr>
      </w:pPr>
      <w:r w:rsidRPr="00823DD0">
        <w:rPr>
          <w:rFonts w:ascii="Angsana New" w:hAnsi="Angsana New" w:cs="Angsana New"/>
          <w:color w:val="000000"/>
          <w:cs/>
          <w:lang w:val="en-US"/>
        </w:rPr>
        <w:t>เลข</w:t>
      </w:r>
      <w:r w:rsidRPr="00823DD0">
        <w:rPr>
          <w:rFonts w:ascii="Angsana New" w:hAnsi="Angsana New" w:cs="Angsana New"/>
          <w:color w:val="000000"/>
          <w:cs/>
        </w:rPr>
        <w:t xml:space="preserve">ทะเบียน </w:t>
      </w:r>
      <w:r w:rsidR="000517AF" w:rsidRPr="00823DD0">
        <w:rPr>
          <w:rFonts w:ascii="Angsana New" w:hAnsi="Angsana New" w:cs="Angsana New"/>
          <w:color w:val="000000"/>
          <w:lang w:val="en-US"/>
        </w:rPr>
        <w:t>5155</w:t>
      </w:r>
    </w:p>
    <w:p w:rsidR="007A7288" w:rsidRPr="00823DD0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7A7288" w:rsidRPr="00823DD0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7E3F69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7A7288" w:rsidRPr="00823DD0" w:rsidRDefault="00C83BFF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83BFF">
        <w:rPr>
          <w:rFonts w:ascii="Angsana New" w:hAnsi="Angsana New"/>
          <w:sz w:val="30"/>
          <w:szCs w:val="30"/>
        </w:rPr>
        <w:t xml:space="preserve">11 </w:t>
      </w:r>
      <w:r w:rsidRPr="00C83BFF">
        <w:rPr>
          <w:rFonts w:ascii="Angsana New" w:hAnsi="Angsana New" w:hint="cs"/>
          <w:sz w:val="30"/>
          <w:szCs w:val="30"/>
          <w:cs/>
        </w:rPr>
        <w:t>พฤศจิกายน</w:t>
      </w:r>
      <w:r w:rsidR="00BA5774" w:rsidRPr="00C83BFF">
        <w:rPr>
          <w:rFonts w:ascii="Angsana New" w:hAnsi="Angsana New"/>
          <w:sz w:val="30"/>
          <w:szCs w:val="30"/>
          <w:cs/>
        </w:rPr>
        <w:t xml:space="preserve"> </w:t>
      </w:r>
      <w:r w:rsidR="00BA5774" w:rsidRPr="00C83BFF">
        <w:rPr>
          <w:rFonts w:ascii="Angsana New" w:hAnsi="Angsana New"/>
          <w:sz w:val="30"/>
          <w:szCs w:val="30"/>
        </w:rPr>
        <w:t>256</w:t>
      </w:r>
      <w:r w:rsidR="00D2457C" w:rsidRPr="00C83BFF">
        <w:rPr>
          <w:rFonts w:ascii="Angsana New" w:hAnsi="Angsana New"/>
          <w:sz w:val="30"/>
          <w:szCs w:val="30"/>
          <w:cs/>
        </w:rPr>
        <w:t>2</w:t>
      </w:r>
    </w:p>
    <w:p w:rsidR="00855C20" w:rsidRPr="003F5C5A" w:rsidRDefault="00855C20" w:rsidP="00636A9C">
      <w:pPr>
        <w:pStyle w:val="ListParagraph"/>
        <w:tabs>
          <w:tab w:val="clear" w:pos="680"/>
          <w:tab w:val="clear" w:pos="907"/>
          <w:tab w:val="clear" w:pos="1644"/>
          <w:tab w:val="clear" w:pos="1871"/>
          <w:tab w:val="clear" w:pos="2580"/>
          <w:tab w:val="left" w:pos="1080"/>
          <w:tab w:val="left" w:pos="1440"/>
          <w:tab w:val="left" w:pos="1710"/>
          <w:tab w:val="left" w:pos="1800"/>
          <w:tab w:val="left" w:pos="1890"/>
          <w:tab w:val="left" w:pos="2700"/>
        </w:tabs>
        <w:ind w:left="540" w:hanging="180"/>
        <w:rPr>
          <w:rFonts w:ascii="Angsana New" w:hAnsi="Angsana New"/>
          <w:sz w:val="30"/>
          <w:szCs w:val="30"/>
          <w:cs/>
        </w:rPr>
      </w:pPr>
    </w:p>
    <w:sectPr w:rsidR="00855C20" w:rsidRPr="003F5C5A" w:rsidSect="00965E01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6581" w:rsidRDefault="008E6581">
      <w:r>
        <w:separator/>
      </w:r>
    </w:p>
  </w:endnote>
  <w:endnote w:type="continuationSeparator" w:id="0">
    <w:p w:rsidR="008E6581" w:rsidRDefault="008E6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1B90" w:rsidRDefault="00C31B90" w:rsidP="00C837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:rsidR="00C31B90" w:rsidRDefault="00C31B90" w:rsidP="005F5C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1B90" w:rsidRPr="009F012F" w:rsidRDefault="00C31B90" w:rsidP="00FF09F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18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:rsidR="00C31B90" w:rsidRDefault="00C31B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1B90" w:rsidRPr="00C20143" w:rsidRDefault="00C31B90" w:rsidP="00C2014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rFonts w:ascii="Angsana New" w:hAnsi="Angsana New"/>
        <w:sz w:val="30"/>
        <w:szCs w:val="30"/>
      </w:rPr>
    </w:pPr>
    <w:r>
      <w:rPr>
        <w:i/>
        <w:i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1B90" w:rsidRPr="003921C6" w:rsidRDefault="00C31B90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:rsidR="00C31B90" w:rsidRPr="002211E5" w:rsidRDefault="00C31B90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1B90" w:rsidRPr="009F42D8" w:rsidRDefault="00C31B90" w:rsidP="00E517E4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965E01">
      <w:rPr>
        <w:rFonts w:ascii="Angsana New" w:hAnsi="Angsana New"/>
        <w:i/>
        <w:iCs/>
        <w:noProof/>
        <w:sz w:val="30"/>
        <w:szCs w:val="30"/>
      </w:rPr>
      <w:t>xot1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6581" w:rsidRDefault="008E6581">
      <w:r>
        <w:separator/>
      </w:r>
    </w:p>
  </w:footnote>
  <w:footnote w:type="continuationSeparator" w:id="0">
    <w:p w:rsidR="008E6581" w:rsidRDefault="008E6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1B90" w:rsidRDefault="00C31B90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C31B90" w:rsidRPr="00FA7747" w:rsidRDefault="00C31B90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:rsidR="00C31B90" w:rsidRDefault="00C31B90" w:rsidP="0019611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:rsidR="00C31B90" w:rsidRPr="001F6357" w:rsidRDefault="00C31B90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1B90" w:rsidRDefault="00C31B90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C31B90" w:rsidRDefault="00C31B90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C31B90" w:rsidRPr="00553987" w:rsidRDefault="00C31B90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C31B90" w:rsidRPr="00553987" w:rsidRDefault="00C31B90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C31B90" w:rsidRPr="00553987" w:rsidRDefault="00C31B90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C31B90" w:rsidRPr="00553987" w:rsidRDefault="00C31B90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C31B90" w:rsidRPr="00553987" w:rsidRDefault="00C31B90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C31B90" w:rsidRPr="00553987" w:rsidRDefault="00C31B90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C31B90" w:rsidRPr="00553987" w:rsidRDefault="00C31B90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1B90" w:rsidRDefault="00C31B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1B90" w:rsidRDefault="00C31B90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965E01" w:rsidRPr="00553987" w:rsidRDefault="00965E01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1B90" w:rsidRDefault="00C31B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F2D21CB8"/>
    <w:lvl w:ilvl="0" w:tplc="04C09DCC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E7B36E5"/>
    <w:multiLevelType w:val="multilevel"/>
    <w:tmpl w:val="FF6C6FEA"/>
    <w:lvl w:ilvl="0">
      <w:start w:val="1"/>
      <w:numFmt w:val="decimal"/>
      <w:lvlText w:val="%1"/>
      <w:lvlJc w:val="left"/>
      <w:pPr>
        <w:ind w:left="63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5742856"/>
    <w:multiLevelType w:val="multilevel"/>
    <w:tmpl w:val="DD8AABEC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2350FA5"/>
    <w:multiLevelType w:val="multilevel"/>
    <w:tmpl w:val="FF6C6FEA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701D5724"/>
    <w:multiLevelType w:val="hybridMultilevel"/>
    <w:tmpl w:val="BDEA596E"/>
    <w:lvl w:ilvl="0" w:tplc="0ED66F6A">
      <w:start w:val="1"/>
      <w:numFmt w:val="thaiLetters"/>
      <w:lvlText w:val="(%1)"/>
      <w:lvlJc w:val="left"/>
      <w:pPr>
        <w:ind w:left="108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73962415"/>
    <w:multiLevelType w:val="multilevel"/>
    <w:tmpl w:val="7ABAB53A"/>
    <w:lvl w:ilvl="0">
      <w:start w:val="16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7"/>
  </w:num>
  <w:num w:numId="14">
    <w:abstractNumId w:val="18"/>
  </w:num>
  <w:num w:numId="15">
    <w:abstractNumId w:val="22"/>
  </w:num>
  <w:num w:numId="16">
    <w:abstractNumId w:val="10"/>
  </w:num>
  <w:num w:numId="17">
    <w:abstractNumId w:val="21"/>
  </w:num>
  <w:num w:numId="18">
    <w:abstractNumId w:val="14"/>
  </w:num>
  <w:num w:numId="19">
    <w:abstractNumId w:val="16"/>
  </w:num>
  <w:num w:numId="20">
    <w:abstractNumId w:val="23"/>
  </w:num>
  <w:num w:numId="21">
    <w:abstractNumId w:val="24"/>
  </w:num>
  <w:num w:numId="22">
    <w:abstractNumId w:val="30"/>
  </w:num>
  <w:num w:numId="23">
    <w:abstractNumId w:val="26"/>
  </w:num>
  <w:num w:numId="24">
    <w:abstractNumId w:val="12"/>
  </w:num>
  <w:num w:numId="25">
    <w:abstractNumId w:val="15"/>
  </w:num>
  <w:num w:numId="26">
    <w:abstractNumId w:val="11"/>
  </w:num>
  <w:num w:numId="27">
    <w:abstractNumId w:val="25"/>
  </w:num>
  <w:num w:numId="28">
    <w:abstractNumId w:val="19"/>
  </w:num>
  <w:num w:numId="29">
    <w:abstractNumId w:val="13"/>
  </w:num>
  <w:num w:numId="30">
    <w:abstractNumId w:val="31"/>
  </w:num>
  <w:num w:numId="31">
    <w:abstractNumId w:val="29"/>
  </w:num>
  <w:num w:numId="32">
    <w:abstractNumId w:val="28"/>
  </w:num>
  <w:num w:numId="33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4E1"/>
    <w:rsid w:val="00001B7D"/>
    <w:rsid w:val="000020BB"/>
    <w:rsid w:val="000033A5"/>
    <w:rsid w:val="000033DA"/>
    <w:rsid w:val="00003F5A"/>
    <w:rsid w:val="00004E56"/>
    <w:rsid w:val="0000575E"/>
    <w:rsid w:val="00005DEA"/>
    <w:rsid w:val="00005E68"/>
    <w:rsid w:val="00005F0F"/>
    <w:rsid w:val="00007183"/>
    <w:rsid w:val="00007518"/>
    <w:rsid w:val="00007594"/>
    <w:rsid w:val="000076E1"/>
    <w:rsid w:val="00010453"/>
    <w:rsid w:val="0001117E"/>
    <w:rsid w:val="0001161E"/>
    <w:rsid w:val="00011691"/>
    <w:rsid w:val="0001266A"/>
    <w:rsid w:val="00012C8D"/>
    <w:rsid w:val="00013C85"/>
    <w:rsid w:val="00013C88"/>
    <w:rsid w:val="0001542F"/>
    <w:rsid w:val="00015FFC"/>
    <w:rsid w:val="000165CC"/>
    <w:rsid w:val="000172C6"/>
    <w:rsid w:val="000173E3"/>
    <w:rsid w:val="00017A03"/>
    <w:rsid w:val="00020121"/>
    <w:rsid w:val="00020682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89E"/>
    <w:rsid w:val="00022DB4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74"/>
    <w:rsid w:val="00026559"/>
    <w:rsid w:val="0002739C"/>
    <w:rsid w:val="00027810"/>
    <w:rsid w:val="00027932"/>
    <w:rsid w:val="00027D09"/>
    <w:rsid w:val="00027D81"/>
    <w:rsid w:val="0003001A"/>
    <w:rsid w:val="000305FC"/>
    <w:rsid w:val="00030F26"/>
    <w:rsid w:val="0003192A"/>
    <w:rsid w:val="00031C52"/>
    <w:rsid w:val="000327D3"/>
    <w:rsid w:val="00032B3C"/>
    <w:rsid w:val="000341B1"/>
    <w:rsid w:val="00034825"/>
    <w:rsid w:val="00034970"/>
    <w:rsid w:val="00034B71"/>
    <w:rsid w:val="00035069"/>
    <w:rsid w:val="000350A1"/>
    <w:rsid w:val="0003530B"/>
    <w:rsid w:val="00035370"/>
    <w:rsid w:val="000355F0"/>
    <w:rsid w:val="00035FF2"/>
    <w:rsid w:val="000365BE"/>
    <w:rsid w:val="000369BA"/>
    <w:rsid w:val="0003781C"/>
    <w:rsid w:val="00037DFB"/>
    <w:rsid w:val="00040496"/>
    <w:rsid w:val="00040685"/>
    <w:rsid w:val="00040DBA"/>
    <w:rsid w:val="000419B3"/>
    <w:rsid w:val="00042C9A"/>
    <w:rsid w:val="00043818"/>
    <w:rsid w:val="000504CE"/>
    <w:rsid w:val="000517AF"/>
    <w:rsid w:val="00051A49"/>
    <w:rsid w:val="00051D4B"/>
    <w:rsid w:val="000522F7"/>
    <w:rsid w:val="00052667"/>
    <w:rsid w:val="00052946"/>
    <w:rsid w:val="0005303C"/>
    <w:rsid w:val="0005354C"/>
    <w:rsid w:val="000551D1"/>
    <w:rsid w:val="00055D98"/>
    <w:rsid w:val="00056AD3"/>
    <w:rsid w:val="00056C49"/>
    <w:rsid w:val="00057A71"/>
    <w:rsid w:val="00057BA8"/>
    <w:rsid w:val="00057EE8"/>
    <w:rsid w:val="00060897"/>
    <w:rsid w:val="000609EB"/>
    <w:rsid w:val="000619F8"/>
    <w:rsid w:val="00061B7D"/>
    <w:rsid w:val="00061F4D"/>
    <w:rsid w:val="00062FE1"/>
    <w:rsid w:val="00064001"/>
    <w:rsid w:val="000643FA"/>
    <w:rsid w:val="00064B9A"/>
    <w:rsid w:val="00065D11"/>
    <w:rsid w:val="00065E70"/>
    <w:rsid w:val="00070281"/>
    <w:rsid w:val="00070976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E9F"/>
    <w:rsid w:val="00073F54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59B"/>
    <w:rsid w:val="000844ED"/>
    <w:rsid w:val="00084D93"/>
    <w:rsid w:val="000851D7"/>
    <w:rsid w:val="0008547B"/>
    <w:rsid w:val="00086595"/>
    <w:rsid w:val="00086DCE"/>
    <w:rsid w:val="00087201"/>
    <w:rsid w:val="00087F72"/>
    <w:rsid w:val="00090254"/>
    <w:rsid w:val="00090C95"/>
    <w:rsid w:val="00091463"/>
    <w:rsid w:val="00091BCB"/>
    <w:rsid w:val="00092FC7"/>
    <w:rsid w:val="000930FF"/>
    <w:rsid w:val="000936DB"/>
    <w:rsid w:val="000936DE"/>
    <w:rsid w:val="00094F53"/>
    <w:rsid w:val="0009522F"/>
    <w:rsid w:val="000954A7"/>
    <w:rsid w:val="0009626A"/>
    <w:rsid w:val="00096725"/>
    <w:rsid w:val="00096807"/>
    <w:rsid w:val="00096A9A"/>
    <w:rsid w:val="00097541"/>
    <w:rsid w:val="00097669"/>
    <w:rsid w:val="00097B92"/>
    <w:rsid w:val="00097C58"/>
    <w:rsid w:val="00097F77"/>
    <w:rsid w:val="00097F94"/>
    <w:rsid w:val="000A01C3"/>
    <w:rsid w:val="000A0CF4"/>
    <w:rsid w:val="000A1134"/>
    <w:rsid w:val="000A1475"/>
    <w:rsid w:val="000A23CE"/>
    <w:rsid w:val="000A2940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B07BB"/>
    <w:rsid w:val="000B19A5"/>
    <w:rsid w:val="000B223E"/>
    <w:rsid w:val="000B3CCF"/>
    <w:rsid w:val="000B3F47"/>
    <w:rsid w:val="000B406B"/>
    <w:rsid w:val="000B4817"/>
    <w:rsid w:val="000B500A"/>
    <w:rsid w:val="000B572F"/>
    <w:rsid w:val="000B5A91"/>
    <w:rsid w:val="000B5D2C"/>
    <w:rsid w:val="000B64A9"/>
    <w:rsid w:val="000B719C"/>
    <w:rsid w:val="000B7942"/>
    <w:rsid w:val="000B7BEA"/>
    <w:rsid w:val="000B7D4F"/>
    <w:rsid w:val="000C1AA2"/>
    <w:rsid w:val="000C1B1A"/>
    <w:rsid w:val="000C29F7"/>
    <w:rsid w:val="000C32A7"/>
    <w:rsid w:val="000C47D4"/>
    <w:rsid w:val="000C4A2E"/>
    <w:rsid w:val="000C4AB0"/>
    <w:rsid w:val="000C4C9E"/>
    <w:rsid w:val="000C50D0"/>
    <w:rsid w:val="000C5C6B"/>
    <w:rsid w:val="000C60D3"/>
    <w:rsid w:val="000C67A6"/>
    <w:rsid w:val="000C6B66"/>
    <w:rsid w:val="000C6EE9"/>
    <w:rsid w:val="000C704C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23F3"/>
    <w:rsid w:val="000D2812"/>
    <w:rsid w:val="000D2FF6"/>
    <w:rsid w:val="000D34CB"/>
    <w:rsid w:val="000D37D0"/>
    <w:rsid w:val="000D3815"/>
    <w:rsid w:val="000D39B8"/>
    <w:rsid w:val="000D4491"/>
    <w:rsid w:val="000D4D5F"/>
    <w:rsid w:val="000D5212"/>
    <w:rsid w:val="000D5668"/>
    <w:rsid w:val="000D57B0"/>
    <w:rsid w:val="000D60D6"/>
    <w:rsid w:val="000D6AD0"/>
    <w:rsid w:val="000D6B0A"/>
    <w:rsid w:val="000D734A"/>
    <w:rsid w:val="000E0F6E"/>
    <w:rsid w:val="000E12AC"/>
    <w:rsid w:val="000E24B3"/>
    <w:rsid w:val="000E328B"/>
    <w:rsid w:val="000E3938"/>
    <w:rsid w:val="000E45D7"/>
    <w:rsid w:val="000E4E79"/>
    <w:rsid w:val="000E4F11"/>
    <w:rsid w:val="000E52DB"/>
    <w:rsid w:val="000E5506"/>
    <w:rsid w:val="000E5B69"/>
    <w:rsid w:val="000E62C1"/>
    <w:rsid w:val="000E62C2"/>
    <w:rsid w:val="000E7AB1"/>
    <w:rsid w:val="000F08B8"/>
    <w:rsid w:val="000F1036"/>
    <w:rsid w:val="000F1368"/>
    <w:rsid w:val="000F1F71"/>
    <w:rsid w:val="000F1FC7"/>
    <w:rsid w:val="000F2101"/>
    <w:rsid w:val="000F28A6"/>
    <w:rsid w:val="000F2F21"/>
    <w:rsid w:val="000F4C16"/>
    <w:rsid w:val="000F4CC6"/>
    <w:rsid w:val="000F546E"/>
    <w:rsid w:val="000F596A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4076"/>
    <w:rsid w:val="0010442C"/>
    <w:rsid w:val="001046DB"/>
    <w:rsid w:val="001054F6"/>
    <w:rsid w:val="00105671"/>
    <w:rsid w:val="001056D2"/>
    <w:rsid w:val="00106046"/>
    <w:rsid w:val="00106084"/>
    <w:rsid w:val="001060E9"/>
    <w:rsid w:val="0010657A"/>
    <w:rsid w:val="00107222"/>
    <w:rsid w:val="00107942"/>
    <w:rsid w:val="00111265"/>
    <w:rsid w:val="00111460"/>
    <w:rsid w:val="001118F6"/>
    <w:rsid w:val="001121C7"/>
    <w:rsid w:val="0011247B"/>
    <w:rsid w:val="00112B8F"/>
    <w:rsid w:val="00112E62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1A5B"/>
    <w:rsid w:val="00131C62"/>
    <w:rsid w:val="00132058"/>
    <w:rsid w:val="00132579"/>
    <w:rsid w:val="00132790"/>
    <w:rsid w:val="0013284B"/>
    <w:rsid w:val="00132B98"/>
    <w:rsid w:val="001334AB"/>
    <w:rsid w:val="0013401B"/>
    <w:rsid w:val="001341CE"/>
    <w:rsid w:val="00134A18"/>
    <w:rsid w:val="001357EF"/>
    <w:rsid w:val="0013649A"/>
    <w:rsid w:val="00136539"/>
    <w:rsid w:val="00137386"/>
    <w:rsid w:val="00140012"/>
    <w:rsid w:val="001404D4"/>
    <w:rsid w:val="0014220E"/>
    <w:rsid w:val="00143254"/>
    <w:rsid w:val="0014333D"/>
    <w:rsid w:val="00144AD1"/>
    <w:rsid w:val="00144B46"/>
    <w:rsid w:val="00144D50"/>
    <w:rsid w:val="00144F82"/>
    <w:rsid w:val="00145926"/>
    <w:rsid w:val="001461F4"/>
    <w:rsid w:val="00146A5B"/>
    <w:rsid w:val="00147790"/>
    <w:rsid w:val="00147A9B"/>
    <w:rsid w:val="00147EFE"/>
    <w:rsid w:val="00151D23"/>
    <w:rsid w:val="00151E6E"/>
    <w:rsid w:val="0015275D"/>
    <w:rsid w:val="00152BF0"/>
    <w:rsid w:val="00152EBD"/>
    <w:rsid w:val="00154046"/>
    <w:rsid w:val="001541ED"/>
    <w:rsid w:val="00154AF0"/>
    <w:rsid w:val="00155095"/>
    <w:rsid w:val="00155876"/>
    <w:rsid w:val="00155B99"/>
    <w:rsid w:val="0015620F"/>
    <w:rsid w:val="00157099"/>
    <w:rsid w:val="00157470"/>
    <w:rsid w:val="00157A13"/>
    <w:rsid w:val="001607EA"/>
    <w:rsid w:val="001609FC"/>
    <w:rsid w:val="00162039"/>
    <w:rsid w:val="00162B94"/>
    <w:rsid w:val="00162F88"/>
    <w:rsid w:val="00164215"/>
    <w:rsid w:val="001651BB"/>
    <w:rsid w:val="00165366"/>
    <w:rsid w:val="00165545"/>
    <w:rsid w:val="00167109"/>
    <w:rsid w:val="00167112"/>
    <w:rsid w:val="00167A99"/>
    <w:rsid w:val="00167F0F"/>
    <w:rsid w:val="001703A3"/>
    <w:rsid w:val="0017148E"/>
    <w:rsid w:val="001714E3"/>
    <w:rsid w:val="00171AC1"/>
    <w:rsid w:val="001724B3"/>
    <w:rsid w:val="00172AB8"/>
    <w:rsid w:val="00172FAB"/>
    <w:rsid w:val="00173342"/>
    <w:rsid w:val="001736C5"/>
    <w:rsid w:val="001742FE"/>
    <w:rsid w:val="00175266"/>
    <w:rsid w:val="00175345"/>
    <w:rsid w:val="001757BB"/>
    <w:rsid w:val="00176392"/>
    <w:rsid w:val="00176E4F"/>
    <w:rsid w:val="00176E9F"/>
    <w:rsid w:val="00177B15"/>
    <w:rsid w:val="00180CC5"/>
    <w:rsid w:val="00180DA4"/>
    <w:rsid w:val="00181BD0"/>
    <w:rsid w:val="00181F17"/>
    <w:rsid w:val="0018209D"/>
    <w:rsid w:val="00182D9D"/>
    <w:rsid w:val="00182DC4"/>
    <w:rsid w:val="0018372D"/>
    <w:rsid w:val="00183782"/>
    <w:rsid w:val="001837A5"/>
    <w:rsid w:val="00183828"/>
    <w:rsid w:val="00184182"/>
    <w:rsid w:val="00184DB2"/>
    <w:rsid w:val="00185518"/>
    <w:rsid w:val="0018565B"/>
    <w:rsid w:val="00185820"/>
    <w:rsid w:val="00186F56"/>
    <w:rsid w:val="0018726C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5C6"/>
    <w:rsid w:val="00192633"/>
    <w:rsid w:val="00192832"/>
    <w:rsid w:val="001928AB"/>
    <w:rsid w:val="00192CB0"/>
    <w:rsid w:val="0019436C"/>
    <w:rsid w:val="001949D9"/>
    <w:rsid w:val="001959AC"/>
    <w:rsid w:val="00196119"/>
    <w:rsid w:val="001964B0"/>
    <w:rsid w:val="00196AD4"/>
    <w:rsid w:val="00196EDB"/>
    <w:rsid w:val="0019779D"/>
    <w:rsid w:val="00197A85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E4B"/>
    <w:rsid w:val="001A7495"/>
    <w:rsid w:val="001A78E2"/>
    <w:rsid w:val="001B00F0"/>
    <w:rsid w:val="001B0872"/>
    <w:rsid w:val="001B1247"/>
    <w:rsid w:val="001B3309"/>
    <w:rsid w:val="001B3318"/>
    <w:rsid w:val="001B3930"/>
    <w:rsid w:val="001B46CB"/>
    <w:rsid w:val="001B5173"/>
    <w:rsid w:val="001B5ED4"/>
    <w:rsid w:val="001B5F8B"/>
    <w:rsid w:val="001B60FC"/>
    <w:rsid w:val="001B6A1A"/>
    <w:rsid w:val="001B6BC2"/>
    <w:rsid w:val="001B72BA"/>
    <w:rsid w:val="001B774B"/>
    <w:rsid w:val="001C0688"/>
    <w:rsid w:val="001C19AF"/>
    <w:rsid w:val="001C1BD1"/>
    <w:rsid w:val="001C1C41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C1C"/>
    <w:rsid w:val="001C5E48"/>
    <w:rsid w:val="001C5F5B"/>
    <w:rsid w:val="001C66AB"/>
    <w:rsid w:val="001C6A8A"/>
    <w:rsid w:val="001C6C9D"/>
    <w:rsid w:val="001C7668"/>
    <w:rsid w:val="001D07D4"/>
    <w:rsid w:val="001D0E2B"/>
    <w:rsid w:val="001D16EE"/>
    <w:rsid w:val="001D235B"/>
    <w:rsid w:val="001D34C0"/>
    <w:rsid w:val="001D3826"/>
    <w:rsid w:val="001D41D3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7B15"/>
    <w:rsid w:val="001D7BF7"/>
    <w:rsid w:val="001E009A"/>
    <w:rsid w:val="001E0BE0"/>
    <w:rsid w:val="001E12E2"/>
    <w:rsid w:val="001E2E68"/>
    <w:rsid w:val="001E2FB0"/>
    <w:rsid w:val="001E3213"/>
    <w:rsid w:val="001E326F"/>
    <w:rsid w:val="001E3852"/>
    <w:rsid w:val="001E3DAE"/>
    <w:rsid w:val="001E4732"/>
    <w:rsid w:val="001E537E"/>
    <w:rsid w:val="001E5B19"/>
    <w:rsid w:val="001E5DFF"/>
    <w:rsid w:val="001E5EBE"/>
    <w:rsid w:val="001E685F"/>
    <w:rsid w:val="001E77B8"/>
    <w:rsid w:val="001E7D04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81B"/>
    <w:rsid w:val="001F39F3"/>
    <w:rsid w:val="001F3A25"/>
    <w:rsid w:val="001F59C1"/>
    <w:rsid w:val="001F5C64"/>
    <w:rsid w:val="001F6357"/>
    <w:rsid w:val="001F74D5"/>
    <w:rsid w:val="00200B83"/>
    <w:rsid w:val="00200DD2"/>
    <w:rsid w:val="00201DDD"/>
    <w:rsid w:val="002033CD"/>
    <w:rsid w:val="00204115"/>
    <w:rsid w:val="00204158"/>
    <w:rsid w:val="002046AD"/>
    <w:rsid w:val="00204E3B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A49"/>
    <w:rsid w:val="00211BFE"/>
    <w:rsid w:val="00211CFD"/>
    <w:rsid w:val="00211E5D"/>
    <w:rsid w:val="00212A37"/>
    <w:rsid w:val="00212D67"/>
    <w:rsid w:val="00212F60"/>
    <w:rsid w:val="00212F86"/>
    <w:rsid w:val="00213935"/>
    <w:rsid w:val="00213AFF"/>
    <w:rsid w:val="0021546A"/>
    <w:rsid w:val="002157F6"/>
    <w:rsid w:val="00215C40"/>
    <w:rsid w:val="00215C92"/>
    <w:rsid w:val="0021645B"/>
    <w:rsid w:val="00216981"/>
    <w:rsid w:val="00216C06"/>
    <w:rsid w:val="00216C84"/>
    <w:rsid w:val="00217B62"/>
    <w:rsid w:val="0022003F"/>
    <w:rsid w:val="0022027C"/>
    <w:rsid w:val="00220E5A"/>
    <w:rsid w:val="002211E5"/>
    <w:rsid w:val="002216A6"/>
    <w:rsid w:val="00221B0B"/>
    <w:rsid w:val="00221D0D"/>
    <w:rsid w:val="00222230"/>
    <w:rsid w:val="00222528"/>
    <w:rsid w:val="0022290A"/>
    <w:rsid w:val="00222A5B"/>
    <w:rsid w:val="0022304C"/>
    <w:rsid w:val="0022366E"/>
    <w:rsid w:val="002244D9"/>
    <w:rsid w:val="00224776"/>
    <w:rsid w:val="00225A34"/>
    <w:rsid w:val="00226FFF"/>
    <w:rsid w:val="002273C9"/>
    <w:rsid w:val="0022772B"/>
    <w:rsid w:val="0023022F"/>
    <w:rsid w:val="002307CD"/>
    <w:rsid w:val="00230B56"/>
    <w:rsid w:val="00234B92"/>
    <w:rsid w:val="00234C19"/>
    <w:rsid w:val="00234E7F"/>
    <w:rsid w:val="00234EAA"/>
    <w:rsid w:val="00235097"/>
    <w:rsid w:val="00235DF4"/>
    <w:rsid w:val="0023665C"/>
    <w:rsid w:val="002367E4"/>
    <w:rsid w:val="00236CF1"/>
    <w:rsid w:val="00237579"/>
    <w:rsid w:val="00240365"/>
    <w:rsid w:val="00242054"/>
    <w:rsid w:val="002424AB"/>
    <w:rsid w:val="00242572"/>
    <w:rsid w:val="00242619"/>
    <w:rsid w:val="00242E9F"/>
    <w:rsid w:val="002433E0"/>
    <w:rsid w:val="00243C10"/>
    <w:rsid w:val="00244687"/>
    <w:rsid w:val="00244741"/>
    <w:rsid w:val="002455D8"/>
    <w:rsid w:val="00245F58"/>
    <w:rsid w:val="002460F3"/>
    <w:rsid w:val="002478F7"/>
    <w:rsid w:val="00251159"/>
    <w:rsid w:val="00251363"/>
    <w:rsid w:val="0025215D"/>
    <w:rsid w:val="002521F2"/>
    <w:rsid w:val="0025230F"/>
    <w:rsid w:val="00252C12"/>
    <w:rsid w:val="00252EE7"/>
    <w:rsid w:val="00252F22"/>
    <w:rsid w:val="00253AD7"/>
    <w:rsid w:val="00254A08"/>
    <w:rsid w:val="00254F7F"/>
    <w:rsid w:val="0025575A"/>
    <w:rsid w:val="00255D63"/>
    <w:rsid w:val="00256050"/>
    <w:rsid w:val="0025674A"/>
    <w:rsid w:val="002572C1"/>
    <w:rsid w:val="00257F7F"/>
    <w:rsid w:val="002606CF"/>
    <w:rsid w:val="00260C2C"/>
    <w:rsid w:val="00260C64"/>
    <w:rsid w:val="00260E56"/>
    <w:rsid w:val="00260E7B"/>
    <w:rsid w:val="00260EA3"/>
    <w:rsid w:val="002612A4"/>
    <w:rsid w:val="00261CFD"/>
    <w:rsid w:val="00261FB8"/>
    <w:rsid w:val="002623E5"/>
    <w:rsid w:val="002624E6"/>
    <w:rsid w:val="002628E8"/>
    <w:rsid w:val="00262E6E"/>
    <w:rsid w:val="00264132"/>
    <w:rsid w:val="00264910"/>
    <w:rsid w:val="00264AD2"/>
    <w:rsid w:val="00264B28"/>
    <w:rsid w:val="00265337"/>
    <w:rsid w:val="00265483"/>
    <w:rsid w:val="0026563A"/>
    <w:rsid w:val="002657C1"/>
    <w:rsid w:val="0026597B"/>
    <w:rsid w:val="00265D23"/>
    <w:rsid w:val="00266700"/>
    <w:rsid w:val="00267266"/>
    <w:rsid w:val="00270855"/>
    <w:rsid w:val="0027147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6285"/>
    <w:rsid w:val="002762E6"/>
    <w:rsid w:val="002765B1"/>
    <w:rsid w:val="00276692"/>
    <w:rsid w:val="00280269"/>
    <w:rsid w:val="0028071D"/>
    <w:rsid w:val="00280B8E"/>
    <w:rsid w:val="00280BC8"/>
    <w:rsid w:val="00281501"/>
    <w:rsid w:val="00281583"/>
    <w:rsid w:val="00282D0C"/>
    <w:rsid w:val="00283857"/>
    <w:rsid w:val="00283E77"/>
    <w:rsid w:val="00284A24"/>
    <w:rsid w:val="00284C62"/>
    <w:rsid w:val="002856B3"/>
    <w:rsid w:val="002860A0"/>
    <w:rsid w:val="002906E1"/>
    <w:rsid w:val="00290848"/>
    <w:rsid w:val="00290E06"/>
    <w:rsid w:val="00290FE4"/>
    <w:rsid w:val="0029262D"/>
    <w:rsid w:val="002926E1"/>
    <w:rsid w:val="00292E3A"/>
    <w:rsid w:val="0029440E"/>
    <w:rsid w:val="002945BB"/>
    <w:rsid w:val="002953A3"/>
    <w:rsid w:val="002954C5"/>
    <w:rsid w:val="00296507"/>
    <w:rsid w:val="00296745"/>
    <w:rsid w:val="002975B8"/>
    <w:rsid w:val="002976DE"/>
    <w:rsid w:val="00297A4E"/>
    <w:rsid w:val="00297C9D"/>
    <w:rsid w:val="002A02BB"/>
    <w:rsid w:val="002A21E6"/>
    <w:rsid w:val="002A2547"/>
    <w:rsid w:val="002A2F39"/>
    <w:rsid w:val="002A37C1"/>
    <w:rsid w:val="002A3D0D"/>
    <w:rsid w:val="002A3D92"/>
    <w:rsid w:val="002A3E4F"/>
    <w:rsid w:val="002A4209"/>
    <w:rsid w:val="002A4A62"/>
    <w:rsid w:val="002A6C91"/>
    <w:rsid w:val="002A71F6"/>
    <w:rsid w:val="002A7240"/>
    <w:rsid w:val="002B02D9"/>
    <w:rsid w:val="002B08B7"/>
    <w:rsid w:val="002B16B3"/>
    <w:rsid w:val="002B2084"/>
    <w:rsid w:val="002B2F7B"/>
    <w:rsid w:val="002B3A59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2B1A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7080"/>
    <w:rsid w:val="002C7D27"/>
    <w:rsid w:val="002D291A"/>
    <w:rsid w:val="002D2B9D"/>
    <w:rsid w:val="002D2DC4"/>
    <w:rsid w:val="002D3D34"/>
    <w:rsid w:val="002D489B"/>
    <w:rsid w:val="002D560E"/>
    <w:rsid w:val="002D58DE"/>
    <w:rsid w:val="002D7081"/>
    <w:rsid w:val="002D748B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B4E"/>
    <w:rsid w:val="002E5868"/>
    <w:rsid w:val="002E5C7E"/>
    <w:rsid w:val="002E604C"/>
    <w:rsid w:val="002E67A3"/>
    <w:rsid w:val="002E6BF5"/>
    <w:rsid w:val="002E70B2"/>
    <w:rsid w:val="002E73BA"/>
    <w:rsid w:val="002E777F"/>
    <w:rsid w:val="002E7FF3"/>
    <w:rsid w:val="002F045D"/>
    <w:rsid w:val="002F0549"/>
    <w:rsid w:val="002F0693"/>
    <w:rsid w:val="002F06B4"/>
    <w:rsid w:val="002F0787"/>
    <w:rsid w:val="002F169C"/>
    <w:rsid w:val="002F46EE"/>
    <w:rsid w:val="002F5164"/>
    <w:rsid w:val="002F52DE"/>
    <w:rsid w:val="002F55B9"/>
    <w:rsid w:val="002F5BF6"/>
    <w:rsid w:val="002F5F6A"/>
    <w:rsid w:val="002F60CA"/>
    <w:rsid w:val="002F6AE3"/>
    <w:rsid w:val="002F7391"/>
    <w:rsid w:val="002F7EA6"/>
    <w:rsid w:val="00300424"/>
    <w:rsid w:val="00301465"/>
    <w:rsid w:val="00301927"/>
    <w:rsid w:val="00303701"/>
    <w:rsid w:val="00303F98"/>
    <w:rsid w:val="00304652"/>
    <w:rsid w:val="00305344"/>
    <w:rsid w:val="00305694"/>
    <w:rsid w:val="003057F9"/>
    <w:rsid w:val="00305CA5"/>
    <w:rsid w:val="003061DF"/>
    <w:rsid w:val="00306802"/>
    <w:rsid w:val="00306B33"/>
    <w:rsid w:val="003073CE"/>
    <w:rsid w:val="003075D1"/>
    <w:rsid w:val="003118E2"/>
    <w:rsid w:val="003125ED"/>
    <w:rsid w:val="00312DF6"/>
    <w:rsid w:val="00314159"/>
    <w:rsid w:val="003161C6"/>
    <w:rsid w:val="003165D5"/>
    <w:rsid w:val="003168FE"/>
    <w:rsid w:val="00316A85"/>
    <w:rsid w:val="00317614"/>
    <w:rsid w:val="00317A75"/>
    <w:rsid w:val="00317C33"/>
    <w:rsid w:val="00317FF1"/>
    <w:rsid w:val="00320990"/>
    <w:rsid w:val="00320D38"/>
    <w:rsid w:val="00320D39"/>
    <w:rsid w:val="00321957"/>
    <w:rsid w:val="00321D00"/>
    <w:rsid w:val="003223EE"/>
    <w:rsid w:val="00322620"/>
    <w:rsid w:val="003227F2"/>
    <w:rsid w:val="003229AF"/>
    <w:rsid w:val="0032300C"/>
    <w:rsid w:val="003238BC"/>
    <w:rsid w:val="00323DCC"/>
    <w:rsid w:val="003240E5"/>
    <w:rsid w:val="00324BF9"/>
    <w:rsid w:val="00325174"/>
    <w:rsid w:val="003253BA"/>
    <w:rsid w:val="00326A3C"/>
    <w:rsid w:val="00326DD8"/>
    <w:rsid w:val="00326F79"/>
    <w:rsid w:val="00327263"/>
    <w:rsid w:val="00327552"/>
    <w:rsid w:val="0032790E"/>
    <w:rsid w:val="00327DB3"/>
    <w:rsid w:val="003315C2"/>
    <w:rsid w:val="00331719"/>
    <w:rsid w:val="00331963"/>
    <w:rsid w:val="00331B95"/>
    <w:rsid w:val="003325B6"/>
    <w:rsid w:val="0033272D"/>
    <w:rsid w:val="00332D77"/>
    <w:rsid w:val="00332FCF"/>
    <w:rsid w:val="00335A7B"/>
    <w:rsid w:val="00335B0D"/>
    <w:rsid w:val="00335F57"/>
    <w:rsid w:val="00336156"/>
    <w:rsid w:val="003364A6"/>
    <w:rsid w:val="00336DA0"/>
    <w:rsid w:val="00336E44"/>
    <w:rsid w:val="00340577"/>
    <w:rsid w:val="00340EE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937"/>
    <w:rsid w:val="00347E88"/>
    <w:rsid w:val="00347F0E"/>
    <w:rsid w:val="00350115"/>
    <w:rsid w:val="00350ACC"/>
    <w:rsid w:val="00350DDB"/>
    <w:rsid w:val="00351931"/>
    <w:rsid w:val="00351DDA"/>
    <w:rsid w:val="00352597"/>
    <w:rsid w:val="00353159"/>
    <w:rsid w:val="003544D0"/>
    <w:rsid w:val="00354B09"/>
    <w:rsid w:val="00354B84"/>
    <w:rsid w:val="00354DA7"/>
    <w:rsid w:val="00355055"/>
    <w:rsid w:val="003550F8"/>
    <w:rsid w:val="0035535C"/>
    <w:rsid w:val="00357923"/>
    <w:rsid w:val="00357933"/>
    <w:rsid w:val="00357FC7"/>
    <w:rsid w:val="00361206"/>
    <w:rsid w:val="0036129F"/>
    <w:rsid w:val="003614F0"/>
    <w:rsid w:val="0036161D"/>
    <w:rsid w:val="00361A24"/>
    <w:rsid w:val="00361EB9"/>
    <w:rsid w:val="003621B9"/>
    <w:rsid w:val="0036235C"/>
    <w:rsid w:val="0036283A"/>
    <w:rsid w:val="00363705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1318"/>
    <w:rsid w:val="00371BD3"/>
    <w:rsid w:val="00372BB8"/>
    <w:rsid w:val="00372FC2"/>
    <w:rsid w:val="003737E0"/>
    <w:rsid w:val="00373B66"/>
    <w:rsid w:val="00376293"/>
    <w:rsid w:val="00376437"/>
    <w:rsid w:val="00376AC5"/>
    <w:rsid w:val="00377025"/>
    <w:rsid w:val="003779BF"/>
    <w:rsid w:val="003779C0"/>
    <w:rsid w:val="00380212"/>
    <w:rsid w:val="003814F9"/>
    <w:rsid w:val="003818CF"/>
    <w:rsid w:val="00382878"/>
    <w:rsid w:val="003829F1"/>
    <w:rsid w:val="00384930"/>
    <w:rsid w:val="00384A76"/>
    <w:rsid w:val="00386042"/>
    <w:rsid w:val="00386967"/>
    <w:rsid w:val="0038730D"/>
    <w:rsid w:val="00390558"/>
    <w:rsid w:val="0039056E"/>
    <w:rsid w:val="0039142F"/>
    <w:rsid w:val="003916D0"/>
    <w:rsid w:val="003921C6"/>
    <w:rsid w:val="00393536"/>
    <w:rsid w:val="003940F4"/>
    <w:rsid w:val="00394C19"/>
    <w:rsid w:val="00395145"/>
    <w:rsid w:val="00395DBC"/>
    <w:rsid w:val="00395FA2"/>
    <w:rsid w:val="00395FF4"/>
    <w:rsid w:val="00396636"/>
    <w:rsid w:val="00396AE3"/>
    <w:rsid w:val="003971C1"/>
    <w:rsid w:val="003A04C5"/>
    <w:rsid w:val="003A159F"/>
    <w:rsid w:val="003A199E"/>
    <w:rsid w:val="003A1DFC"/>
    <w:rsid w:val="003A3491"/>
    <w:rsid w:val="003A3B9A"/>
    <w:rsid w:val="003A43AA"/>
    <w:rsid w:val="003A4FD2"/>
    <w:rsid w:val="003A52D1"/>
    <w:rsid w:val="003A5806"/>
    <w:rsid w:val="003A59A3"/>
    <w:rsid w:val="003A6476"/>
    <w:rsid w:val="003A65BF"/>
    <w:rsid w:val="003A6D70"/>
    <w:rsid w:val="003B03A1"/>
    <w:rsid w:val="003B0BA9"/>
    <w:rsid w:val="003B0F04"/>
    <w:rsid w:val="003B18B1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E76"/>
    <w:rsid w:val="003B5581"/>
    <w:rsid w:val="003B5616"/>
    <w:rsid w:val="003B5F06"/>
    <w:rsid w:val="003B6186"/>
    <w:rsid w:val="003B637B"/>
    <w:rsid w:val="003B657D"/>
    <w:rsid w:val="003B6AE3"/>
    <w:rsid w:val="003B6DD4"/>
    <w:rsid w:val="003C0032"/>
    <w:rsid w:val="003C021C"/>
    <w:rsid w:val="003C221F"/>
    <w:rsid w:val="003C244B"/>
    <w:rsid w:val="003C24C8"/>
    <w:rsid w:val="003C31BC"/>
    <w:rsid w:val="003C3435"/>
    <w:rsid w:val="003C3631"/>
    <w:rsid w:val="003C3840"/>
    <w:rsid w:val="003C41CE"/>
    <w:rsid w:val="003C43AE"/>
    <w:rsid w:val="003C47D4"/>
    <w:rsid w:val="003C4878"/>
    <w:rsid w:val="003C4DE0"/>
    <w:rsid w:val="003C6401"/>
    <w:rsid w:val="003C6539"/>
    <w:rsid w:val="003C659B"/>
    <w:rsid w:val="003C689D"/>
    <w:rsid w:val="003C699C"/>
    <w:rsid w:val="003C74ED"/>
    <w:rsid w:val="003C7666"/>
    <w:rsid w:val="003C7880"/>
    <w:rsid w:val="003D0742"/>
    <w:rsid w:val="003D10A7"/>
    <w:rsid w:val="003D1729"/>
    <w:rsid w:val="003D2792"/>
    <w:rsid w:val="003D29C9"/>
    <w:rsid w:val="003D2BE6"/>
    <w:rsid w:val="003D3065"/>
    <w:rsid w:val="003D4595"/>
    <w:rsid w:val="003D4771"/>
    <w:rsid w:val="003D4CF8"/>
    <w:rsid w:val="003D4D9E"/>
    <w:rsid w:val="003D4DF5"/>
    <w:rsid w:val="003D507B"/>
    <w:rsid w:val="003D53CC"/>
    <w:rsid w:val="003D55D0"/>
    <w:rsid w:val="003D68C5"/>
    <w:rsid w:val="003D7E2C"/>
    <w:rsid w:val="003E04F0"/>
    <w:rsid w:val="003E0F06"/>
    <w:rsid w:val="003E14A3"/>
    <w:rsid w:val="003E1B7F"/>
    <w:rsid w:val="003E1E0A"/>
    <w:rsid w:val="003E2471"/>
    <w:rsid w:val="003E3CDE"/>
    <w:rsid w:val="003E43D2"/>
    <w:rsid w:val="003E4613"/>
    <w:rsid w:val="003E47BD"/>
    <w:rsid w:val="003E497F"/>
    <w:rsid w:val="003E4E38"/>
    <w:rsid w:val="003E6EF4"/>
    <w:rsid w:val="003E7A9A"/>
    <w:rsid w:val="003F002A"/>
    <w:rsid w:val="003F093D"/>
    <w:rsid w:val="003F1208"/>
    <w:rsid w:val="003F17D9"/>
    <w:rsid w:val="003F1B60"/>
    <w:rsid w:val="003F1BEE"/>
    <w:rsid w:val="003F2C68"/>
    <w:rsid w:val="003F3048"/>
    <w:rsid w:val="003F35A7"/>
    <w:rsid w:val="003F37A2"/>
    <w:rsid w:val="003F395F"/>
    <w:rsid w:val="003F3EF7"/>
    <w:rsid w:val="003F4300"/>
    <w:rsid w:val="003F4657"/>
    <w:rsid w:val="003F5486"/>
    <w:rsid w:val="003F5832"/>
    <w:rsid w:val="003F5C5A"/>
    <w:rsid w:val="003F5F29"/>
    <w:rsid w:val="003F6689"/>
    <w:rsid w:val="003F6BFB"/>
    <w:rsid w:val="004001C1"/>
    <w:rsid w:val="0040071C"/>
    <w:rsid w:val="004010AC"/>
    <w:rsid w:val="0040130D"/>
    <w:rsid w:val="00401C8C"/>
    <w:rsid w:val="004038B8"/>
    <w:rsid w:val="004039D6"/>
    <w:rsid w:val="00403F67"/>
    <w:rsid w:val="00404422"/>
    <w:rsid w:val="00405744"/>
    <w:rsid w:val="00405CA4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DC2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595C"/>
    <w:rsid w:val="00416568"/>
    <w:rsid w:val="004170A0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F3A"/>
    <w:rsid w:val="00431098"/>
    <w:rsid w:val="004315C7"/>
    <w:rsid w:val="00432280"/>
    <w:rsid w:val="00432D09"/>
    <w:rsid w:val="004330D3"/>
    <w:rsid w:val="004332D5"/>
    <w:rsid w:val="004339CF"/>
    <w:rsid w:val="00433A43"/>
    <w:rsid w:val="00433D07"/>
    <w:rsid w:val="004348DF"/>
    <w:rsid w:val="00435055"/>
    <w:rsid w:val="0043506F"/>
    <w:rsid w:val="004367C0"/>
    <w:rsid w:val="0043754B"/>
    <w:rsid w:val="00437A5B"/>
    <w:rsid w:val="00437B27"/>
    <w:rsid w:val="00437D7D"/>
    <w:rsid w:val="00437DBF"/>
    <w:rsid w:val="004407A6"/>
    <w:rsid w:val="004427AB"/>
    <w:rsid w:val="00443145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10BC"/>
    <w:rsid w:val="004521AA"/>
    <w:rsid w:val="00452538"/>
    <w:rsid w:val="00452678"/>
    <w:rsid w:val="0045343D"/>
    <w:rsid w:val="00453B70"/>
    <w:rsid w:val="00453E64"/>
    <w:rsid w:val="00454465"/>
    <w:rsid w:val="00455C53"/>
    <w:rsid w:val="004562DC"/>
    <w:rsid w:val="0045715E"/>
    <w:rsid w:val="004573F2"/>
    <w:rsid w:val="00460062"/>
    <w:rsid w:val="00460090"/>
    <w:rsid w:val="0046038B"/>
    <w:rsid w:val="0046079B"/>
    <w:rsid w:val="004607AA"/>
    <w:rsid w:val="00461467"/>
    <w:rsid w:val="00461966"/>
    <w:rsid w:val="00461F13"/>
    <w:rsid w:val="00462078"/>
    <w:rsid w:val="00462A36"/>
    <w:rsid w:val="00462BF8"/>
    <w:rsid w:val="004636D2"/>
    <w:rsid w:val="00463C4B"/>
    <w:rsid w:val="004641BC"/>
    <w:rsid w:val="00464502"/>
    <w:rsid w:val="00465244"/>
    <w:rsid w:val="00465981"/>
    <w:rsid w:val="00466551"/>
    <w:rsid w:val="00466B1E"/>
    <w:rsid w:val="00466B3D"/>
    <w:rsid w:val="004676BF"/>
    <w:rsid w:val="00470058"/>
    <w:rsid w:val="0047141E"/>
    <w:rsid w:val="00471496"/>
    <w:rsid w:val="00471B4E"/>
    <w:rsid w:val="00471D0F"/>
    <w:rsid w:val="00471EEE"/>
    <w:rsid w:val="00472EB9"/>
    <w:rsid w:val="0047303F"/>
    <w:rsid w:val="004736F3"/>
    <w:rsid w:val="00473C32"/>
    <w:rsid w:val="004746E6"/>
    <w:rsid w:val="00477350"/>
    <w:rsid w:val="00480A02"/>
    <w:rsid w:val="00481174"/>
    <w:rsid w:val="00481B18"/>
    <w:rsid w:val="004820B4"/>
    <w:rsid w:val="004822CB"/>
    <w:rsid w:val="00482612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EDD"/>
    <w:rsid w:val="00492C58"/>
    <w:rsid w:val="0049312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789E"/>
    <w:rsid w:val="00497AD4"/>
    <w:rsid w:val="00497ADB"/>
    <w:rsid w:val="00497D5C"/>
    <w:rsid w:val="004A03BA"/>
    <w:rsid w:val="004A0E91"/>
    <w:rsid w:val="004A1C59"/>
    <w:rsid w:val="004A1EDC"/>
    <w:rsid w:val="004A288A"/>
    <w:rsid w:val="004A3368"/>
    <w:rsid w:val="004A41EC"/>
    <w:rsid w:val="004A441B"/>
    <w:rsid w:val="004A44BC"/>
    <w:rsid w:val="004A5F73"/>
    <w:rsid w:val="004A61E7"/>
    <w:rsid w:val="004A7805"/>
    <w:rsid w:val="004B0663"/>
    <w:rsid w:val="004B1179"/>
    <w:rsid w:val="004B15B4"/>
    <w:rsid w:val="004B1FB8"/>
    <w:rsid w:val="004B23A1"/>
    <w:rsid w:val="004B2D40"/>
    <w:rsid w:val="004B4162"/>
    <w:rsid w:val="004B4FB7"/>
    <w:rsid w:val="004B5252"/>
    <w:rsid w:val="004B5AFD"/>
    <w:rsid w:val="004B6289"/>
    <w:rsid w:val="004B687A"/>
    <w:rsid w:val="004B6FB2"/>
    <w:rsid w:val="004B75D1"/>
    <w:rsid w:val="004B7E91"/>
    <w:rsid w:val="004C0182"/>
    <w:rsid w:val="004C030F"/>
    <w:rsid w:val="004C0B07"/>
    <w:rsid w:val="004C0B85"/>
    <w:rsid w:val="004C0D42"/>
    <w:rsid w:val="004C183D"/>
    <w:rsid w:val="004C1F1A"/>
    <w:rsid w:val="004C2224"/>
    <w:rsid w:val="004C2828"/>
    <w:rsid w:val="004C28CE"/>
    <w:rsid w:val="004C3CA7"/>
    <w:rsid w:val="004C3E5B"/>
    <w:rsid w:val="004C42B4"/>
    <w:rsid w:val="004C4416"/>
    <w:rsid w:val="004C44C3"/>
    <w:rsid w:val="004C4793"/>
    <w:rsid w:val="004C49D6"/>
    <w:rsid w:val="004C49EC"/>
    <w:rsid w:val="004C5D18"/>
    <w:rsid w:val="004C6369"/>
    <w:rsid w:val="004C7717"/>
    <w:rsid w:val="004C78D5"/>
    <w:rsid w:val="004C7E20"/>
    <w:rsid w:val="004D09DB"/>
    <w:rsid w:val="004D121C"/>
    <w:rsid w:val="004D14D9"/>
    <w:rsid w:val="004D1F69"/>
    <w:rsid w:val="004D20B2"/>
    <w:rsid w:val="004D3E1E"/>
    <w:rsid w:val="004D67A7"/>
    <w:rsid w:val="004D78EF"/>
    <w:rsid w:val="004E0A8A"/>
    <w:rsid w:val="004E0EF2"/>
    <w:rsid w:val="004E116F"/>
    <w:rsid w:val="004E16F7"/>
    <w:rsid w:val="004E1747"/>
    <w:rsid w:val="004E17CC"/>
    <w:rsid w:val="004E1AC0"/>
    <w:rsid w:val="004E21A3"/>
    <w:rsid w:val="004E275F"/>
    <w:rsid w:val="004E2DFC"/>
    <w:rsid w:val="004E346E"/>
    <w:rsid w:val="004E35AB"/>
    <w:rsid w:val="004E372B"/>
    <w:rsid w:val="004E37F2"/>
    <w:rsid w:val="004E46A3"/>
    <w:rsid w:val="004E4FA4"/>
    <w:rsid w:val="004E5FC0"/>
    <w:rsid w:val="004E6E07"/>
    <w:rsid w:val="004E6F02"/>
    <w:rsid w:val="004E72FB"/>
    <w:rsid w:val="004E7349"/>
    <w:rsid w:val="004E760A"/>
    <w:rsid w:val="004E7C6B"/>
    <w:rsid w:val="004E7F0F"/>
    <w:rsid w:val="004F00AA"/>
    <w:rsid w:val="004F0B6C"/>
    <w:rsid w:val="004F1137"/>
    <w:rsid w:val="004F2EE9"/>
    <w:rsid w:val="004F3D0D"/>
    <w:rsid w:val="004F455E"/>
    <w:rsid w:val="004F5250"/>
    <w:rsid w:val="004F5ACD"/>
    <w:rsid w:val="004F608C"/>
    <w:rsid w:val="004F6290"/>
    <w:rsid w:val="004F6610"/>
    <w:rsid w:val="0050025E"/>
    <w:rsid w:val="005008F3"/>
    <w:rsid w:val="005010FD"/>
    <w:rsid w:val="00501632"/>
    <w:rsid w:val="005016B6"/>
    <w:rsid w:val="00502D37"/>
    <w:rsid w:val="005050AC"/>
    <w:rsid w:val="00505984"/>
    <w:rsid w:val="00505A63"/>
    <w:rsid w:val="00506E5C"/>
    <w:rsid w:val="00510497"/>
    <w:rsid w:val="005104B0"/>
    <w:rsid w:val="00510B05"/>
    <w:rsid w:val="005111E4"/>
    <w:rsid w:val="00511566"/>
    <w:rsid w:val="00511AF5"/>
    <w:rsid w:val="00512F56"/>
    <w:rsid w:val="00513719"/>
    <w:rsid w:val="00513978"/>
    <w:rsid w:val="00515D29"/>
    <w:rsid w:val="00516144"/>
    <w:rsid w:val="00516507"/>
    <w:rsid w:val="0051654F"/>
    <w:rsid w:val="00516B46"/>
    <w:rsid w:val="00516C3F"/>
    <w:rsid w:val="00516E27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3679"/>
    <w:rsid w:val="00523C1E"/>
    <w:rsid w:val="00524168"/>
    <w:rsid w:val="005242C5"/>
    <w:rsid w:val="00524618"/>
    <w:rsid w:val="005248DD"/>
    <w:rsid w:val="00524A32"/>
    <w:rsid w:val="00524EA4"/>
    <w:rsid w:val="00525BF9"/>
    <w:rsid w:val="00525C00"/>
    <w:rsid w:val="00527832"/>
    <w:rsid w:val="0053028A"/>
    <w:rsid w:val="0053149C"/>
    <w:rsid w:val="005315B9"/>
    <w:rsid w:val="005323D3"/>
    <w:rsid w:val="00532694"/>
    <w:rsid w:val="0053326B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ECA"/>
    <w:rsid w:val="00551005"/>
    <w:rsid w:val="00552636"/>
    <w:rsid w:val="00553987"/>
    <w:rsid w:val="00554271"/>
    <w:rsid w:val="00554749"/>
    <w:rsid w:val="00554804"/>
    <w:rsid w:val="00554FE4"/>
    <w:rsid w:val="005555BF"/>
    <w:rsid w:val="00555A69"/>
    <w:rsid w:val="00556046"/>
    <w:rsid w:val="00556741"/>
    <w:rsid w:val="00557C8E"/>
    <w:rsid w:val="00557F4D"/>
    <w:rsid w:val="00560AEF"/>
    <w:rsid w:val="00561641"/>
    <w:rsid w:val="00561E02"/>
    <w:rsid w:val="00561EEE"/>
    <w:rsid w:val="0056232A"/>
    <w:rsid w:val="00562B26"/>
    <w:rsid w:val="00562BAC"/>
    <w:rsid w:val="00562E08"/>
    <w:rsid w:val="005635A0"/>
    <w:rsid w:val="0056434A"/>
    <w:rsid w:val="005655A6"/>
    <w:rsid w:val="00565F50"/>
    <w:rsid w:val="005666B3"/>
    <w:rsid w:val="0056678A"/>
    <w:rsid w:val="005676E8"/>
    <w:rsid w:val="005709FA"/>
    <w:rsid w:val="00570A64"/>
    <w:rsid w:val="00570CAB"/>
    <w:rsid w:val="00570F61"/>
    <w:rsid w:val="00571144"/>
    <w:rsid w:val="0057141B"/>
    <w:rsid w:val="00571D1B"/>
    <w:rsid w:val="005727EF"/>
    <w:rsid w:val="005729FD"/>
    <w:rsid w:val="0057306D"/>
    <w:rsid w:val="005732EB"/>
    <w:rsid w:val="0057334E"/>
    <w:rsid w:val="005737A9"/>
    <w:rsid w:val="00574630"/>
    <w:rsid w:val="00575752"/>
    <w:rsid w:val="00575D95"/>
    <w:rsid w:val="00575DC5"/>
    <w:rsid w:val="005762FB"/>
    <w:rsid w:val="00576B22"/>
    <w:rsid w:val="00577954"/>
    <w:rsid w:val="00577DBC"/>
    <w:rsid w:val="005804D7"/>
    <w:rsid w:val="00580CC1"/>
    <w:rsid w:val="005816A1"/>
    <w:rsid w:val="005820EF"/>
    <w:rsid w:val="005835CB"/>
    <w:rsid w:val="00583B95"/>
    <w:rsid w:val="0058438E"/>
    <w:rsid w:val="00584D47"/>
    <w:rsid w:val="005855D7"/>
    <w:rsid w:val="00585810"/>
    <w:rsid w:val="005865BA"/>
    <w:rsid w:val="00587009"/>
    <w:rsid w:val="005874B9"/>
    <w:rsid w:val="00587558"/>
    <w:rsid w:val="00587652"/>
    <w:rsid w:val="0058790A"/>
    <w:rsid w:val="00587F2A"/>
    <w:rsid w:val="00590252"/>
    <w:rsid w:val="00590CB0"/>
    <w:rsid w:val="005914E3"/>
    <w:rsid w:val="00591FAC"/>
    <w:rsid w:val="00592261"/>
    <w:rsid w:val="0059362B"/>
    <w:rsid w:val="00593928"/>
    <w:rsid w:val="0059423F"/>
    <w:rsid w:val="00594A5E"/>
    <w:rsid w:val="00594F1E"/>
    <w:rsid w:val="00594FE6"/>
    <w:rsid w:val="00596426"/>
    <w:rsid w:val="005967C5"/>
    <w:rsid w:val="00597B9C"/>
    <w:rsid w:val="005A0045"/>
    <w:rsid w:val="005A0D70"/>
    <w:rsid w:val="005A13E9"/>
    <w:rsid w:val="005A23D9"/>
    <w:rsid w:val="005A27BB"/>
    <w:rsid w:val="005A30A7"/>
    <w:rsid w:val="005A314E"/>
    <w:rsid w:val="005A3D8F"/>
    <w:rsid w:val="005A4801"/>
    <w:rsid w:val="005A4DAA"/>
    <w:rsid w:val="005A59F3"/>
    <w:rsid w:val="005A5B85"/>
    <w:rsid w:val="005A5D06"/>
    <w:rsid w:val="005A7329"/>
    <w:rsid w:val="005A7E16"/>
    <w:rsid w:val="005B0E00"/>
    <w:rsid w:val="005B0F0D"/>
    <w:rsid w:val="005B172A"/>
    <w:rsid w:val="005B1B48"/>
    <w:rsid w:val="005B1B9C"/>
    <w:rsid w:val="005B22BD"/>
    <w:rsid w:val="005B2A1D"/>
    <w:rsid w:val="005B2E68"/>
    <w:rsid w:val="005B42FA"/>
    <w:rsid w:val="005B617D"/>
    <w:rsid w:val="005B670C"/>
    <w:rsid w:val="005B6B50"/>
    <w:rsid w:val="005B7A09"/>
    <w:rsid w:val="005C01E6"/>
    <w:rsid w:val="005C0505"/>
    <w:rsid w:val="005C0D9C"/>
    <w:rsid w:val="005C125A"/>
    <w:rsid w:val="005C1656"/>
    <w:rsid w:val="005C293F"/>
    <w:rsid w:val="005C364D"/>
    <w:rsid w:val="005C4348"/>
    <w:rsid w:val="005C448F"/>
    <w:rsid w:val="005C54B2"/>
    <w:rsid w:val="005C557B"/>
    <w:rsid w:val="005C5814"/>
    <w:rsid w:val="005C64F2"/>
    <w:rsid w:val="005C671E"/>
    <w:rsid w:val="005C677C"/>
    <w:rsid w:val="005C7F97"/>
    <w:rsid w:val="005D1805"/>
    <w:rsid w:val="005D1BBE"/>
    <w:rsid w:val="005D227B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E00BE"/>
    <w:rsid w:val="005E02D9"/>
    <w:rsid w:val="005E1810"/>
    <w:rsid w:val="005E2295"/>
    <w:rsid w:val="005E2413"/>
    <w:rsid w:val="005E3D42"/>
    <w:rsid w:val="005E4742"/>
    <w:rsid w:val="005E47D4"/>
    <w:rsid w:val="005E58F6"/>
    <w:rsid w:val="005E5A42"/>
    <w:rsid w:val="005E611E"/>
    <w:rsid w:val="005E6DF6"/>
    <w:rsid w:val="005E7564"/>
    <w:rsid w:val="005E7CD6"/>
    <w:rsid w:val="005F06A7"/>
    <w:rsid w:val="005F14C1"/>
    <w:rsid w:val="005F1976"/>
    <w:rsid w:val="005F2619"/>
    <w:rsid w:val="005F2676"/>
    <w:rsid w:val="005F2E9A"/>
    <w:rsid w:val="005F2F59"/>
    <w:rsid w:val="005F3128"/>
    <w:rsid w:val="005F3870"/>
    <w:rsid w:val="005F4EBB"/>
    <w:rsid w:val="005F4FF9"/>
    <w:rsid w:val="005F546A"/>
    <w:rsid w:val="005F5C6C"/>
    <w:rsid w:val="005F5F19"/>
    <w:rsid w:val="005F6124"/>
    <w:rsid w:val="005F730C"/>
    <w:rsid w:val="005F791F"/>
    <w:rsid w:val="005F7ED9"/>
    <w:rsid w:val="00600CAF"/>
    <w:rsid w:val="006011E4"/>
    <w:rsid w:val="00601229"/>
    <w:rsid w:val="00601C8A"/>
    <w:rsid w:val="00602549"/>
    <w:rsid w:val="00602C5E"/>
    <w:rsid w:val="0060309A"/>
    <w:rsid w:val="0060328A"/>
    <w:rsid w:val="006032E2"/>
    <w:rsid w:val="00603461"/>
    <w:rsid w:val="00603B8B"/>
    <w:rsid w:val="00603CB0"/>
    <w:rsid w:val="00604BAD"/>
    <w:rsid w:val="006061C9"/>
    <w:rsid w:val="006062B7"/>
    <w:rsid w:val="006062EA"/>
    <w:rsid w:val="00606D5D"/>
    <w:rsid w:val="00607D15"/>
    <w:rsid w:val="00610FD4"/>
    <w:rsid w:val="0061114A"/>
    <w:rsid w:val="00611DFF"/>
    <w:rsid w:val="006122B8"/>
    <w:rsid w:val="00612FBD"/>
    <w:rsid w:val="006137E5"/>
    <w:rsid w:val="00613B19"/>
    <w:rsid w:val="006141BA"/>
    <w:rsid w:val="006144BF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145"/>
    <w:rsid w:val="00623A75"/>
    <w:rsid w:val="00625058"/>
    <w:rsid w:val="0062522F"/>
    <w:rsid w:val="00625C3F"/>
    <w:rsid w:val="00625EB0"/>
    <w:rsid w:val="0062608F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D"/>
    <w:rsid w:val="006325E9"/>
    <w:rsid w:val="006347F3"/>
    <w:rsid w:val="00634AFF"/>
    <w:rsid w:val="00635ACB"/>
    <w:rsid w:val="00636A9C"/>
    <w:rsid w:val="00636F5A"/>
    <w:rsid w:val="00640032"/>
    <w:rsid w:val="006409B7"/>
    <w:rsid w:val="00641444"/>
    <w:rsid w:val="0064147F"/>
    <w:rsid w:val="00641B07"/>
    <w:rsid w:val="00641D5F"/>
    <w:rsid w:val="0064238E"/>
    <w:rsid w:val="006424F7"/>
    <w:rsid w:val="0064255D"/>
    <w:rsid w:val="006427BC"/>
    <w:rsid w:val="00642826"/>
    <w:rsid w:val="00642F7E"/>
    <w:rsid w:val="00643582"/>
    <w:rsid w:val="00643ACF"/>
    <w:rsid w:val="00644783"/>
    <w:rsid w:val="00644CB8"/>
    <w:rsid w:val="006452F9"/>
    <w:rsid w:val="00645538"/>
    <w:rsid w:val="006455C5"/>
    <w:rsid w:val="0064626C"/>
    <w:rsid w:val="0064719E"/>
    <w:rsid w:val="0064778A"/>
    <w:rsid w:val="0065079B"/>
    <w:rsid w:val="006512BE"/>
    <w:rsid w:val="00651F4A"/>
    <w:rsid w:val="006537B6"/>
    <w:rsid w:val="00653900"/>
    <w:rsid w:val="00654A9F"/>
    <w:rsid w:val="00655173"/>
    <w:rsid w:val="0065521B"/>
    <w:rsid w:val="00655BAD"/>
    <w:rsid w:val="0065628C"/>
    <w:rsid w:val="00656784"/>
    <w:rsid w:val="00656BF2"/>
    <w:rsid w:val="006575CC"/>
    <w:rsid w:val="00657610"/>
    <w:rsid w:val="00657734"/>
    <w:rsid w:val="006577AE"/>
    <w:rsid w:val="006578D6"/>
    <w:rsid w:val="0066041A"/>
    <w:rsid w:val="0066089C"/>
    <w:rsid w:val="00660D1E"/>
    <w:rsid w:val="00660F1B"/>
    <w:rsid w:val="006621B2"/>
    <w:rsid w:val="00663198"/>
    <w:rsid w:val="0066355E"/>
    <w:rsid w:val="00665305"/>
    <w:rsid w:val="00665922"/>
    <w:rsid w:val="00665C4D"/>
    <w:rsid w:val="00665C5B"/>
    <w:rsid w:val="00667747"/>
    <w:rsid w:val="00667759"/>
    <w:rsid w:val="00667947"/>
    <w:rsid w:val="00670475"/>
    <w:rsid w:val="00670D3D"/>
    <w:rsid w:val="00671608"/>
    <w:rsid w:val="006717D9"/>
    <w:rsid w:val="00671A27"/>
    <w:rsid w:val="00671F4C"/>
    <w:rsid w:val="00671F70"/>
    <w:rsid w:val="00672922"/>
    <w:rsid w:val="00672C3C"/>
    <w:rsid w:val="00672DC0"/>
    <w:rsid w:val="00672F31"/>
    <w:rsid w:val="0067314F"/>
    <w:rsid w:val="00673932"/>
    <w:rsid w:val="00673BFF"/>
    <w:rsid w:val="006743AF"/>
    <w:rsid w:val="00674C6E"/>
    <w:rsid w:val="006751AD"/>
    <w:rsid w:val="0067537A"/>
    <w:rsid w:val="00675427"/>
    <w:rsid w:val="00675635"/>
    <w:rsid w:val="00676388"/>
    <w:rsid w:val="00676400"/>
    <w:rsid w:val="00676DE9"/>
    <w:rsid w:val="006774C3"/>
    <w:rsid w:val="00677771"/>
    <w:rsid w:val="0067796E"/>
    <w:rsid w:val="00677A02"/>
    <w:rsid w:val="00677D6C"/>
    <w:rsid w:val="00677ECD"/>
    <w:rsid w:val="0068038D"/>
    <w:rsid w:val="006805A1"/>
    <w:rsid w:val="006807E8"/>
    <w:rsid w:val="00680A58"/>
    <w:rsid w:val="00680FC0"/>
    <w:rsid w:val="00681E81"/>
    <w:rsid w:val="0068217C"/>
    <w:rsid w:val="00682C2E"/>
    <w:rsid w:val="00683538"/>
    <w:rsid w:val="0068369F"/>
    <w:rsid w:val="00684CD1"/>
    <w:rsid w:val="006854AA"/>
    <w:rsid w:val="006858AC"/>
    <w:rsid w:val="00686223"/>
    <w:rsid w:val="00686527"/>
    <w:rsid w:val="006874E0"/>
    <w:rsid w:val="00691598"/>
    <w:rsid w:val="00691964"/>
    <w:rsid w:val="00691E04"/>
    <w:rsid w:val="00692B12"/>
    <w:rsid w:val="00693CB8"/>
    <w:rsid w:val="00693D1B"/>
    <w:rsid w:val="00693EAA"/>
    <w:rsid w:val="00694199"/>
    <w:rsid w:val="00694BCB"/>
    <w:rsid w:val="00695AC8"/>
    <w:rsid w:val="00695F8D"/>
    <w:rsid w:val="00696262"/>
    <w:rsid w:val="00697898"/>
    <w:rsid w:val="006A2247"/>
    <w:rsid w:val="006A275C"/>
    <w:rsid w:val="006A29B3"/>
    <w:rsid w:val="006A3AC7"/>
    <w:rsid w:val="006A3C74"/>
    <w:rsid w:val="006A55BF"/>
    <w:rsid w:val="006A5696"/>
    <w:rsid w:val="006A61E3"/>
    <w:rsid w:val="006A70B1"/>
    <w:rsid w:val="006A76CB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549"/>
    <w:rsid w:val="006B36B8"/>
    <w:rsid w:val="006B401E"/>
    <w:rsid w:val="006B43DD"/>
    <w:rsid w:val="006B54BF"/>
    <w:rsid w:val="006B62A4"/>
    <w:rsid w:val="006B6536"/>
    <w:rsid w:val="006B7AE0"/>
    <w:rsid w:val="006B7B27"/>
    <w:rsid w:val="006C007B"/>
    <w:rsid w:val="006C04DF"/>
    <w:rsid w:val="006C0670"/>
    <w:rsid w:val="006C2FA1"/>
    <w:rsid w:val="006C31A2"/>
    <w:rsid w:val="006C3248"/>
    <w:rsid w:val="006C3899"/>
    <w:rsid w:val="006C410A"/>
    <w:rsid w:val="006C4168"/>
    <w:rsid w:val="006C44F9"/>
    <w:rsid w:val="006C50C6"/>
    <w:rsid w:val="006C5AF1"/>
    <w:rsid w:val="006C5D3D"/>
    <w:rsid w:val="006C5DEF"/>
    <w:rsid w:val="006C62A3"/>
    <w:rsid w:val="006C676A"/>
    <w:rsid w:val="006C6DDC"/>
    <w:rsid w:val="006C77BE"/>
    <w:rsid w:val="006D0047"/>
    <w:rsid w:val="006D007B"/>
    <w:rsid w:val="006D20DF"/>
    <w:rsid w:val="006D27A9"/>
    <w:rsid w:val="006D2BC2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E02E0"/>
    <w:rsid w:val="006E0C8D"/>
    <w:rsid w:val="006E0E83"/>
    <w:rsid w:val="006E0FD8"/>
    <w:rsid w:val="006E183E"/>
    <w:rsid w:val="006E2FD2"/>
    <w:rsid w:val="006E3FAC"/>
    <w:rsid w:val="006E40E4"/>
    <w:rsid w:val="006E5062"/>
    <w:rsid w:val="006E50ED"/>
    <w:rsid w:val="006E56FB"/>
    <w:rsid w:val="006E5D52"/>
    <w:rsid w:val="006E5D96"/>
    <w:rsid w:val="006E5F0E"/>
    <w:rsid w:val="006E700B"/>
    <w:rsid w:val="006E750B"/>
    <w:rsid w:val="006E7535"/>
    <w:rsid w:val="006F073C"/>
    <w:rsid w:val="006F0CE3"/>
    <w:rsid w:val="006F1659"/>
    <w:rsid w:val="006F264F"/>
    <w:rsid w:val="006F2B18"/>
    <w:rsid w:val="006F340E"/>
    <w:rsid w:val="006F34F1"/>
    <w:rsid w:val="006F415D"/>
    <w:rsid w:val="006F461A"/>
    <w:rsid w:val="006F6666"/>
    <w:rsid w:val="006F6EB9"/>
    <w:rsid w:val="006F7154"/>
    <w:rsid w:val="006F74EB"/>
    <w:rsid w:val="007003D1"/>
    <w:rsid w:val="007012D8"/>
    <w:rsid w:val="007013BA"/>
    <w:rsid w:val="00702835"/>
    <w:rsid w:val="00702BCB"/>
    <w:rsid w:val="00702C41"/>
    <w:rsid w:val="00703461"/>
    <w:rsid w:val="00703CB3"/>
    <w:rsid w:val="00704979"/>
    <w:rsid w:val="00705273"/>
    <w:rsid w:val="00705824"/>
    <w:rsid w:val="00705B23"/>
    <w:rsid w:val="007078A5"/>
    <w:rsid w:val="0071013D"/>
    <w:rsid w:val="00710535"/>
    <w:rsid w:val="007105A5"/>
    <w:rsid w:val="0071150E"/>
    <w:rsid w:val="0071175A"/>
    <w:rsid w:val="00711938"/>
    <w:rsid w:val="00712036"/>
    <w:rsid w:val="007132EF"/>
    <w:rsid w:val="00713C41"/>
    <w:rsid w:val="00714DFE"/>
    <w:rsid w:val="00715ACA"/>
    <w:rsid w:val="00715C5E"/>
    <w:rsid w:val="00715C61"/>
    <w:rsid w:val="00715E19"/>
    <w:rsid w:val="00717444"/>
    <w:rsid w:val="00717688"/>
    <w:rsid w:val="007201DC"/>
    <w:rsid w:val="0072046D"/>
    <w:rsid w:val="00720513"/>
    <w:rsid w:val="00720516"/>
    <w:rsid w:val="00720A6F"/>
    <w:rsid w:val="00721038"/>
    <w:rsid w:val="0072109E"/>
    <w:rsid w:val="007218C1"/>
    <w:rsid w:val="00721CD0"/>
    <w:rsid w:val="00721FD3"/>
    <w:rsid w:val="007223E1"/>
    <w:rsid w:val="00722588"/>
    <w:rsid w:val="00722681"/>
    <w:rsid w:val="007231BC"/>
    <w:rsid w:val="00723531"/>
    <w:rsid w:val="00724151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CD8"/>
    <w:rsid w:val="007309E7"/>
    <w:rsid w:val="00730BBD"/>
    <w:rsid w:val="0073100B"/>
    <w:rsid w:val="00733143"/>
    <w:rsid w:val="007339BE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4B4"/>
    <w:rsid w:val="007465D6"/>
    <w:rsid w:val="00746F69"/>
    <w:rsid w:val="00747427"/>
    <w:rsid w:val="00747916"/>
    <w:rsid w:val="0074796B"/>
    <w:rsid w:val="0075028F"/>
    <w:rsid w:val="0075053A"/>
    <w:rsid w:val="00750D70"/>
    <w:rsid w:val="00751524"/>
    <w:rsid w:val="00751A8D"/>
    <w:rsid w:val="007537EC"/>
    <w:rsid w:val="00754300"/>
    <w:rsid w:val="00754517"/>
    <w:rsid w:val="00754AC2"/>
    <w:rsid w:val="00754CBD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DEE"/>
    <w:rsid w:val="0076237B"/>
    <w:rsid w:val="00763132"/>
    <w:rsid w:val="00763593"/>
    <w:rsid w:val="00763783"/>
    <w:rsid w:val="00763D7F"/>
    <w:rsid w:val="007651DB"/>
    <w:rsid w:val="007652B3"/>
    <w:rsid w:val="0076588D"/>
    <w:rsid w:val="00767F2F"/>
    <w:rsid w:val="007707B2"/>
    <w:rsid w:val="00771016"/>
    <w:rsid w:val="007710C5"/>
    <w:rsid w:val="007710FE"/>
    <w:rsid w:val="00772BEA"/>
    <w:rsid w:val="007733D8"/>
    <w:rsid w:val="007747D6"/>
    <w:rsid w:val="00775AD2"/>
    <w:rsid w:val="00776EEE"/>
    <w:rsid w:val="00777B32"/>
    <w:rsid w:val="00777D6E"/>
    <w:rsid w:val="0078089B"/>
    <w:rsid w:val="007809F6"/>
    <w:rsid w:val="00781185"/>
    <w:rsid w:val="00782E40"/>
    <w:rsid w:val="00784A08"/>
    <w:rsid w:val="00786170"/>
    <w:rsid w:val="0078657A"/>
    <w:rsid w:val="007876C0"/>
    <w:rsid w:val="00787CF5"/>
    <w:rsid w:val="00787EC6"/>
    <w:rsid w:val="00791404"/>
    <w:rsid w:val="00791849"/>
    <w:rsid w:val="00792797"/>
    <w:rsid w:val="00793AF6"/>
    <w:rsid w:val="00794159"/>
    <w:rsid w:val="00794F00"/>
    <w:rsid w:val="00795F44"/>
    <w:rsid w:val="007962A2"/>
    <w:rsid w:val="0079731D"/>
    <w:rsid w:val="0079741C"/>
    <w:rsid w:val="0079793C"/>
    <w:rsid w:val="007979B0"/>
    <w:rsid w:val="00797F81"/>
    <w:rsid w:val="007A1A43"/>
    <w:rsid w:val="007A1D42"/>
    <w:rsid w:val="007A21AF"/>
    <w:rsid w:val="007A2814"/>
    <w:rsid w:val="007A29B5"/>
    <w:rsid w:val="007A3952"/>
    <w:rsid w:val="007A3E54"/>
    <w:rsid w:val="007A48F3"/>
    <w:rsid w:val="007A4B04"/>
    <w:rsid w:val="007A4D99"/>
    <w:rsid w:val="007A4ECB"/>
    <w:rsid w:val="007A60C9"/>
    <w:rsid w:val="007A629A"/>
    <w:rsid w:val="007A6C72"/>
    <w:rsid w:val="007A6CA8"/>
    <w:rsid w:val="007A7288"/>
    <w:rsid w:val="007A7793"/>
    <w:rsid w:val="007A7F9A"/>
    <w:rsid w:val="007B0527"/>
    <w:rsid w:val="007B0C70"/>
    <w:rsid w:val="007B1046"/>
    <w:rsid w:val="007B1122"/>
    <w:rsid w:val="007B12E7"/>
    <w:rsid w:val="007B134F"/>
    <w:rsid w:val="007B1A3D"/>
    <w:rsid w:val="007B1CD0"/>
    <w:rsid w:val="007B26CD"/>
    <w:rsid w:val="007B28E9"/>
    <w:rsid w:val="007B2924"/>
    <w:rsid w:val="007B34F9"/>
    <w:rsid w:val="007B35E2"/>
    <w:rsid w:val="007B407A"/>
    <w:rsid w:val="007B4CD5"/>
    <w:rsid w:val="007B5555"/>
    <w:rsid w:val="007B5C52"/>
    <w:rsid w:val="007B6294"/>
    <w:rsid w:val="007B679D"/>
    <w:rsid w:val="007B7175"/>
    <w:rsid w:val="007B7814"/>
    <w:rsid w:val="007B7DC5"/>
    <w:rsid w:val="007C0BB5"/>
    <w:rsid w:val="007C0DE9"/>
    <w:rsid w:val="007C196B"/>
    <w:rsid w:val="007C2521"/>
    <w:rsid w:val="007C2DD3"/>
    <w:rsid w:val="007C3566"/>
    <w:rsid w:val="007C3780"/>
    <w:rsid w:val="007C5180"/>
    <w:rsid w:val="007C52CC"/>
    <w:rsid w:val="007C5869"/>
    <w:rsid w:val="007C5DBC"/>
    <w:rsid w:val="007C5FB3"/>
    <w:rsid w:val="007C725B"/>
    <w:rsid w:val="007D0B0F"/>
    <w:rsid w:val="007D0F80"/>
    <w:rsid w:val="007D0FFC"/>
    <w:rsid w:val="007D1584"/>
    <w:rsid w:val="007D20DF"/>
    <w:rsid w:val="007D228A"/>
    <w:rsid w:val="007D2544"/>
    <w:rsid w:val="007D2647"/>
    <w:rsid w:val="007D3558"/>
    <w:rsid w:val="007D3D41"/>
    <w:rsid w:val="007D3E3E"/>
    <w:rsid w:val="007D476E"/>
    <w:rsid w:val="007D51CF"/>
    <w:rsid w:val="007D5C8F"/>
    <w:rsid w:val="007D6511"/>
    <w:rsid w:val="007D6DD1"/>
    <w:rsid w:val="007D7AAA"/>
    <w:rsid w:val="007E06C5"/>
    <w:rsid w:val="007E07A9"/>
    <w:rsid w:val="007E086A"/>
    <w:rsid w:val="007E0EDE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59D"/>
    <w:rsid w:val="007E7230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3057"/>
    <w:rsid w:val="007F3419"/>
    <w:rsid w:val="007F36EA"/>
    <w:rsid w:val="007F3FF7"/>
    <w:rsid w:val="007F4598"/>
    <w:rsid w:val="007F46E3"/>
    <w:rsid w:val="007F4ACB"/>
    <w:rsid w:val="007F567B"/>
    <w:rsid w:val="007F567C"/>
    <w:rsid w:val="007F57B6"/>
    <w:rsid w:val="007F587E"/>
    <w:rsid w:val="007F5A2C"/>
    <w:rsid w:val="007F6542"/>
    <w:rsid w:val="007F7FBE"/>
    <w:rsid w:val="007F7FF5"/>
    <w:rsid w:val="008005B5"/>
    <w:rsid w:val="00800787"/>
    <w:rsid w:val="00800795"/>
    <w:rsid w:val="00800E4C"/>
    <w:rsid w:val="008010E0"/>
    <w:rsid w:val="008033B6"/>
    <w:rsid w:val="0080368C"/>
    <w:rsid w:val="0080456B"/>
    <w:rsid w:val="00804889"/>
    <w:rsid w:val="00805799"/>
    <w:rsid w:val="00805888"/>
    <w:rsid w:val="00805A24"/>
    <w:rsid w:val="00807606"/>
    <w:rsid w:val="0080780F"/>
    <w:rsid w:val="00807B54"/>
    <w:rsid w:val="0081017D"/>
    <w:rsid w:val="008109EC"/>
    <w:rsid w:val="00811954"/>
    <w:rsid w:val="00811FAE"/>
    <w:rsid w:val="00812788"/>
    <w:rsid w:val="008128AD"/>
    <w:rsid w:val="008138B3"/>
    <w:rsid w:val="0081485C"/>
    <w:rsid w:val="00814AA7"/>
    <w:rsid w:val="00814B11"/>
    <w:rsid w:val="00814FF9"/>
    <w:rsid w:val="0081539A"/>
    <w:rsid w:val="00815B89"/>
    <w:rsid w:val="00815EE4"/>
    <w:rsid w:val="00816F9A"/>
    <w:rsid w:val="00816FC8"/>
    <w:rsid w:val="00817431"/>
    <w:rsid w:val="0081752D"/>
    <w:rsid w:val="008176B7"/>
    <w:rsid w:val="00817901"/>
    <w:rsid w:val="00817C3F"/>
    <w:rsid w:val="00817D28"/>
    <w:rsid w:val="008202D0"/>
    <w:rsid w:val="00820AC5"/>
    <w:rsid w:val="00821060"/>
    <w:rsid w:val="008212C4"/>
    <w:rsid w:val="00821585"/>
    <w:rsid w:val="00821D39"/>
    <w:rsid w:val="00821DC0"/>
    <w:rsid w:val="00822065"/>
    <w:rsid w:val="0082266D"/>
    <w:rsid w:val="0082268E"/>
    <w:rsid w:val="0082288D"/>
    <w:rsid w:val="008232D5"/>
    <w:rsid w:val="00823DD0"/>
    <w:rsid w:val="008246E8"/>
    <w:rsid w:val="0082478F"/>
    <w:rsid w:val="00825397"/>
    <w:rsid w:val="00825F43"/>
    <w:rsid w:val="00826501"/>
    <w:rsid w:val="00827691"/>
    <w:rsid w:val="008309F2"/>
    <w:rsid w:val="008313DA"/>
    <w:rsid w:val="0083168E"/>
    <w:rsid w:val="00831E46"/>
    <w:rsid w:val="008323A6"/>
    <w:rsid w:val="00832400"/>
    <w:rsid w:val="0083277C"/>
    <w:rsid w:val="00832AE1"/>
    <w:rsid w:val="00832E71"/>
    <w:rsid w:val="00832E8B"/>
    <w:rsid w:val="00833BC4"/>
    <w:rsid w:val="00833BE7"/>
    <w:rsid w:val="00834036"/>
    <w:rsid w:val="00835211"/>
    <w:rsid w:val="00835A24"/>
    <w:rsid w:val="00835BF5"/>
    <w:rsid w:val="00835D48"/>
    <w:rsid w:val="00835FC8"/>
    <w:rsid w:val="0084026E"/>
    <w:rsid w:val="00841F0C"/>
    <w:rsid w:val="00843642"/>
    <w:rsid w:val="0084395F"/>
    <w:rsid w:val="008440A7"/>
    <w:rsid w:val="008443D7"/>
    <w:rsid w:val="00844AE4"/>
    <w:rsid w:val="00845453"/>
    <w:rsid w:val="00845C25"/>
    <w:rsid w:val="00846A54"/>
    <w:rsid w:val="0084736E"/>
    <w:rsid w:val="00850A2B"/>
    <w:rsid w:val="00850EA8"/>
    <w:rsid w:val="00850F65"/>
    <w:rsid w:val="008513FB"/>
    <w:rsid w:val="00851C1C"/>
    <w:rsid w:val="00851DF7"/>
    <w:rsid w:val="00853AAD"/>
    <w:rsid w:val="00855A6A"/>
    <w:rsid w:val="00855C20"/>
    <w:rsid w:val="00856795"/>
    <w:rsid w:val="0085691A"/>
    <w:rsid w:val="00856FA5"/>
    <w:rsid w:val="008575EA"/>
    <w:rsid w:val="00857C9D"/>
    <w:rsid w:val="00857E22"/>
    <w:rsid w:val="00857FF9"/>
    <w:rsid w:val="008614AB"/>
    <w:rsid w:val="00861D0E"/>
    <w:rsid w:val="0086213B"/>
    <w:rsid w:val="008631BF"/>
    <w:rsid w:val="00863714"/>
    <w:rsid w:val="008641D9"/>
    <w:rsid w:val="00864614"/>
    <w:rsid w:val="00865274"/>
    <w:rsid w:val="008655CE"/>
    <w:rsid w:val="00866034"/>
    <w:rsid w:val="008667F4"/>
    <w:rsid w:val="00866BF9"/>
    <w:rsid w:val="0087010A"/>
    <w:rsid w:val="008701B8"/>
    <w:rsid w:val="00870C38"/>
    <w:rsid w:val="00870FC0"/>
    <w:rsid w:val="0087112B"/>
    <w:rsid w:val="008712BD"/>
    <w:rsid w:val="00871C86"/>
    <w:rsid w:val="00872805"/>
    <w:rsid w:val="0087308B"/>
    <w:rsid w:val="0087312A"/>
    <w:rsid w:val="00873CA7"/>
    <w:rsid w:val="008744CC"/>
    <w:rsid w:val="008748BD"/>
    <w:rsid w:val="00874AD7"/>
    <w:rsid w:val="00874E2A"/>
    <w:rsid w:val="00876628"/>
    <w:rsid w:val="00876EF8"/>
    <w:rsid w:val="00876FD8"/>
    <w:rsid w:val="00877EBF"/>
    <w:rsid w:val="0088056F"/>
    <w:rsid w:val="008809C6"/>
    <w:rsid w:val="00880B6A"/>
    <w:rsid w:val="0088114A"/>
    <w:rsid w:val="00881E7C"/>
    <w:rsid w:val="00882358"/>
    <w:rsid w:val="0088260D"/>
    <w:rsid w:val="008829E4"/>
    <w:rsid w:val="00882CED"/>
    <w:rsid w:val="00882D3D"/>
    <w:rsid w:val="00882FE9"/>
    <w:rsid w:val="00883F39"/>
    <w:rsid w:val="0088510E"/>
    <w:rsid w:val="00885160"/>
    <w:rsid w:val="0088542E"/>
    <w:rsid w:val="008859C4"/>
    <w:rsid w:val="008860DF"/>
    <w:rsid w:val="00886FB6"/>
    <w:rsid w:val="0088782F"/>
    <w:rsid w:val="008904E5"/>
    <w:rsid w:val="00890D1D"/>
    <w:rsid w:val="00890D7D"/>
    <w:rsid w:val="0089265D"/>
    <w:rsid w:val="008933F0"/>
    <w:rsid w:val="008939F5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12DD"/>
    <w:rsid w:val="008A2A55"/>
    <w:rsid w:val="008A38F1"/>
    <w:rsid w:val="008A3C50"/>
    <w:rsid w:val="008A4196"/>
    <w:rsid w:val="008A53FD"/>
    <w:rsid w:val="008A564C"/>
    <w:rsid w:val="008A56E8"/>
    <w:rsid w:val="008A59D0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F10"/>
    <w:rsid w:val="008B2259"/>
    <w:rsid w:val="008B230D"/>
    <w:rsid w:val="008B329A"/>
    <w:rsid w:val="008B33FB"/>
    <w:rsid w:val="008B3440"/>
    <w:rsid w:val="008B35A2"/>
    <w:rsid w:val="008B3C3D"/>
    <w:rsid w:val="008B3E08"/>
    <w:rsid w:val="008B563E"/>
    <w:rsid w:val="008B6404"/>
    <w:rsid w:val="008B646E"/>
    <w:rsid w:val="008B65F6"/>
    <w:rsid w:val="008B683A"/>
    <w:rsid w:val="008B7D5F"/>
    <w:rsid w:val="008C0DF0"/>
    <w:rsid w:val="008C0F12"/>
    <w:rsid w:val="008C20CB"/>
    <w:rsid w:val="008C2217"/>
    <w:rsid w:val="008C388D"/>
    <w:rsid w:val="008C49A5"/>
    <w:rsid w:val="008C4EA7"/>
    <w:rsid w:val="008C59F7"/>
    <w:rsid w:val="008C5EB9"/>
    <w:rsid w:val="008C6B43"/>
    <w:rsid w:val="008C758A"/>
    <w:rsid w:val="008D0377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40B0"/>
    <w:rsid w:val="008D4713"/>
    <w:rsid w:val="008D48CB"/>
    <w:rsid w:val="008D5031"/>
    <w:rsid w:val="008D5197"/>
    <w:rsid w:val="008D5AC5"/>
    <w:rsid w:val="008D6EAB"/>
    <w:rsid w:val="008D6F2E"/>
    <w:rsid w:val="008D73CE"/>
    <w:rsid w:val="008D78EB"/>
    <w:rsid w:val="008D7A18"/>
    <w:rsid w:val="008D7A95"/>
    <w:rsid w:val="008D7F51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6143"/>
    <w:rsid w:val="008E6581"/>
    <w:rsid w:val="008E6656"/>
    <w:rsid w:val="008E67E2"/>
    <w:rsid w:val="008E6B09"/>
    <w:rsid w:val="008E6CC1"/>
    <w:rsid w:val="008E6E73"/>
    <w:rsid w:val="008E7520"/>
    <w:rsid w:val="008E77D5"/>
    <w:rsid w:val="008F04D5"/>
    <w:rsid w:val="008F0CB0"/>
    <w:rsid w:val="008F0DC6"/>
    <w:rsid w:val="008F108B"/>
    <w:rsid w:val="008F1B77"/>
    <w:rsid w:val="008F20C7"/>
    <w:rsid w:val="008F2496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BBF"/>
    <w:rsid w:val="0090035B"/>
    <w:rsid w:val="0090074E"/>
    <w:rsid w:val="00901D5B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5C9D"/>
    <w:rsid w:val="00905F42"/>
    <w:rsid w:val="00907BCD"/>
    <w:rsid w:val="00907D32"/>
    <w:rsid w:val="00907E50"/>
    <w:rsid w:val="00910860"/>
    <w:rsid w:val="009108F9"/>
    <w:rsid w:val="00910B9F"/>
    <w:rsid w:val="00910C04"/>
    <w:rsid w:val="00910E65"/>
    <w:rsid w:val="009118D7"/>
    <w:rsid w:val="00911B2E"/>
    <w:rsid w:val="00911EEE"/>
    <w:rsid w:val="009121F7"/>
    <w:rsid w:val="00913032"/>
    <w:rsid w:val="00913585"/>
    <w:rsid w:val="00913E95"/>
    <w:rsid w:val="00914FEA"/>
    <w:rsid w:val="00915276"/>
    <w:rsid w:val="00916B97"/>
    <w:rsid w:val="00917284"/>
    <w:rsid w:val="0091728F"/>
    <w:rsid w:val="009208DF"/>
    <w:rsid w:val="0092152E"/>
    <w:rsid w:val="00921681"/>
    <w:rsid w:val="0092168E"/>
    <w:rsid w:val="00921E6E"/>
    <w:rsid w:val="00922F35"/>
    <w:rsid w:val="00923541"/>
    <w:rsid w:val="00924403"/>
    <w:rsid w:val="00924560"/>
    <w:rsid w:val="00931500"/>
    <w:rsid w:val="00931A01"/>
    <w:rsid w:val="00931EE5"/>
    <w:rsid w:val="00932396"/>
    <w:rsid w:val="00932502"/>
    <w:rsid w:val="00932CE9"/>
    <w:rsid w:val="00933AFF"/>
    <w:rsid w:val="009342E7"/>
    <w:rsid w:val="00934ECC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12C6"/>
    <w:rsid w:val="00941980"/>
    <w:rsid w:val="00941ED6"/>
    <w:rsid w:val="0094202B"/>
    <w:rsid w:val="009421AA"/>
    <w:rsid w:val="0094227D"/>
    <w:rsid w:val="00942E7B"/>
    <w:rsid w:val="00945C8D"/>
    <w:rsid w:val="009466EB"/>
    <w:rsid w:val="009467A6"/>
    <w:rsid w:val="00946CC5"/>
    <w:rsid w:val="00947C60"/>
    <w:rsid w:val="00950500"/>
    <w:rsid w:val="00950628"/>
    <w:rsid w:val="00951176"/>
    <w:rsid w:val="00951516"/>
    <w:rsid w:val="00951D1E"/>
    <w:rsid w:val="0095233D"/>
    <w:rsid w:val="0095256D"/>
    <w:rsid w:val="00952A34"/>
    <w:rsid w:val="009543AF"/>
    <w:rsid w:val="00954731"/>
    <w:rsid w:val="00954A7E"/>
    <w:rsid w:val="0095519F"/>
    <w:rsid w:val="0095596E"/>
    <w:rsid w:val="0095661A"/>
    <w:rsid w:val="00956F96"/>
    <w:rsid w:val="0095734E"/>
    <w:rsid w:val="00957953"/>
    <w:rsid w:val="00957F47"/>
    <w:rsid w:val="00960860"/>
    <w:rsid w:val="0096095A"/>
    <w:rsid w:val="00960A91"/>
    <w:rsid w:val="0096125D"/>
    <w:rsid w:val="00961B06"/>
    <w:rsid w:val="00961DC1"/>
    <w:rsid w:val="009625DC"/>
    <w:rsid w:val="0096289D"/>
    <w:rsid w:val="009630AA"/>
    <w:rsid w:val="00963C3C"/>
    <w:rsid w:val="009646AF"/>
    <w:rsid w:val="009648A0"/>
    <w:rsid w:val="00965732"/>
    <w:rsid w:val="009657B5"/>
    <w:rsid w:val="00965C8B"/>
    <w:rsid w:val="00965E01"/>
    <w:rsid w:val="00965F8A"/>
    <w:rsid w:val="009660C7"/>
    <w:rsid w:val="00966FEC"/>
    <w:rsid w:val="00970D8F"/>
    <w:rsid w:val="00971087"/>
    <w:rsid w:val="00971E82"/>
    <w:rsid w:val="00971F87"/>
    <w:rsid w:val="009724E6"/>
    <w:rsid w:val="0097278C"/>
    <w:rsid w:val="0097527A"/>
    <w:rsid w:val="0097528B"/>
    <w:rsid w:val="009757C3"/>
    <w:rsid w:val="00977367"/>
    <w:rsid w:val="00977DAE"/>
    <w:rsid w:val="00980157"/>
    <w:rsid w:val="009802D6"/>
    <w:rsid w:val="0098033D"/>
    <w:rsid w:val="00980869"/>
    <w:rsid w:val="00980A81"/>
    <w:rsid w:val="00980F4B"/>
    <w:rsid w:val="0098204D"/>
    <w:rsid w:val="00982077"/>
    <w:rsid w:val="0098241E"/>
    <w:rsid w:val="00982D4E"/>
    <w:rsid w:val="0098312D"/>
    <w:rsid w:val="00983540"/>
    <w:rsid w:val="00983F51"/>
    <w:rsid w:val="0098502E"/>
    <w:rsid w:val="009851A0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6A8"/>
    <w:rsid w:val="009908D1"/>
    <w:rsid w:val="00990B76"/>
    <w:rsid w:val="00991860"/>
    <w:rsid w:val="009923D4"/>
    <w:rsid w:val="00993AAD"/>
    <w:rsid w:val="00994103"/>
    <w:rsid w:val="009942D6"/>
    <w:rsid w:val="00994A5D"/>
    <w:rsid w:val="009951A3"/>
    <w:rsid w:val="009952C1"/>
    <w:rsid w:val="009953F2"/>
    <w:rsid w:val="009967E8"/>
    <w:rsid w:val="00996C7E"/>
    <w:rsid w:val="009A03BD"/>
    <w:rsid w:val="009A0409"/>
    <w:rsid w:val="009A0F59"/>
    <w:rsid w:val="009A1AEB"/>
    <w:rsid w:val="009A1C2E"/>
    <w:rsid w:val="009A230B"/>
    <w:rsid w:val="009A2CA9"/>
    <w:rsid w:val="009A3895"/>
    <w:rsid w:val="009A40D2"/>
    <w:rsid w:val="009A4112"/>
    <w:rsid w:val="009A4124"/>
    <w:rsid w:val="009A42E9"/>
    <w:rsid w:val="009A44F5"/>
    <w:rsid w:val="009A4B3C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C02FB"/>
    <w:rsid w:val="009C06E8"/>
    <w:rsid w:val="009C08F1"/>
    <w:rsid w:val="009C0AA5"/>
    <w:rsid w:val="009C0B8C"/>
    <w:rsid w:val="009C147B"/>
    <w:rsid w:val="009C15B2"/>
    <w:rsid w:val="009C1F86"/>
    <w:rsid w:val="009C2482"/>
    <w:rsid w:val="009C25C4"/>
    <w:rsid w:val="009C29DC"/>
    <w:rsid w:val="009C4AC8"/>
    <w:rsid w:val="009C537A"/>
    <w:rsid w:val="009C569A"/>
    <w:rsid w:val="009C6718"/>
    <w:rsid w:val="009C6936"/>
    <w:rsid w:val="009C72E7"/>
    <w:rsid w:val="009D02DE"/>
    <w:rsid w:val="009D0466"/>
    <w:rsid w:val="009D0913"/>
    <w:rsid w:val="009D17A3"/>
    <w:rsid w:val="009D2278"/>
    <w:rsid w:val="009D2324"/>
    <w:rsid w:val="009D2699"/>
    <w:rsid w:val="009D2941"/>
    <w:rsid w:val="009D328C"/>
    <w:rsid w:val="009D3882"/>
    <w:rsid w:val="009D410D"/>
    <w:rsid w:val="009D4A04"/>
    <w:rsid w:val="009D5E1B"/>
    <w:rsid w:val="009D6837"/>
    <w:rsid w:val="009D691A"/>
    <w:rsid w:val="009D739F"/>
    <w:rsid w:val="009D7F76"/>
    <w:rsid w:val="009E02F6"/>
    <w:rsid w:val="009E1E79"/>
    <w:rsid w:val="009E1F94"/>
    <w:rsid w:val="009E2380"/>
    <w:rsid w:val="009E24DD"/>
    <w:rsid w:val="009E2937"/>
    <w:rsid w:val="009E31A7"/>
    <w:rsid w:val="009E4797"/>
    <w:rsid w:val="009E4A64"/>
    <w:rsid w:val="009E4ED0"/>
    <w:rsid w:val="009E5755"/>
    <w:rsid w:val="009E5968"/>
    <w:rsid w:val="009E5B7C"/>
    <w:rsid w:val="009E6F43"/>
    <w:rsid w:val="009F012F"/>
    <w:rsid w:val="009F03A5"/>
    <w:rsid w:val="009F0C3D"/>
    <w:rsid w:val="009F116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B85"/>
    <w:rsid w:val="00A00F0E"/>
    <w:rsid w:val="00A00FD9"/>
    <w:rsid w:val="00A01E3C"/>
    <w:rsid w:val="00A025D4"/>
    <w:rsid w:val="00A02A16"/>
    <w:rsid w:val="00A02FB9"/>
    <w:rsid w:val="00A03379"/>
    <w:rsid w:val="00A0357B"/>
    <w:rsid w:val="00A0360E"/>
    <w:rsid w:val="00A043FB"/>
    <w:rsid w:val="00A04A0F"/>
    <w:rsid w:val="00A04E4E"/>
    <w:rsid w:val="00A056A3"/>
    <w:rsid w:val="00A05830"/>
    <w:rsid w:val="00A067B4"/>
    <w:rsid w:val="00A06AF1"/>
    <w:rsid w:val="00A076DB"/>
    <w:rsid w:val="00A10B04"/>
    <w:rsid w:val="00A112AD"/>
    <w:rsid w:val="00A11ACB"/>
    <w:rsid w:val="00A120D0"/>
    <w:rsid w:val="00A129E1"/>
    <w:rsid w:val="00A1317A"/>
    <w:rsid w:val="00A139BA"/>
    <w:rsid w:val="00A13DB2"/>
    <w:rsid w:val="00A14785"/>
    <w:rsid w:val="00A14BE8"/>
    <w:rsid w:val="00A14EB4"/>
    <w:rsid w:val="00A15DE2"/>
    <w:rsid w:val="00A16649"/>
    <w:rsid w:val="00A167D7"/>
    <w:rsid w:val="00A172A5"/>
    <w:rsid w:val="00A17C82"/>
    <w:rsid w:val="00A20703"/>
    <w:rsid w:val="00A2203A"/>
    <w:rsid w:val="00A223B7"/>
    <w:rsid w:val="00A225E4"/>
    <w:rsid w:val="00A2300E"/>
    <w:rsid w:val="00A23348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3048A"/>
    <w:rsid w:val="00A32D3C"/>
    <w:rsid w:val="00A3350E"/>
    <w:rsid w:val="00A3393C"/>
    <w:rsid w:val="00A3394E"/>
    <w:rsid w:val="00A33EB8"/>
    <w:rsid w:val="00A34A95"/>
    <w:rsid w:val="00A35EC3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EAC"/>
    <w:rsid w:val="00A4266A"/>
    <w:rsid w:val="00A42F52"/>
    <w:rsid w:val="00A4352B"/>
    <w:rsid w:val="00A43CE6"/>
    <w:rsid w:val="00A44CCE"/>
    <w:rsid w:val="00A44DDE"/>
    <w:rsid w:val="00A44F76"/>
    <w:rsid w:val="00A45FBE"/>
    <w:rsid w:val="00A465B1"/>
    <w:rsid w:val="00A46F99"/>
    <w:rsid w:val="00A476ED"/>
    <w:rsid w:val="00A50914"/>
    <w:rsid w:val="00A50FFD"/>
    <w:rsid w:val="00A51603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E53"/>
    <w:rsid w:val="00A56040"/>
    <w:rsid w:val="00A572D2"/>
    <w:rsid w:val="00A57820"/>
    <w:rsid w:val="00A6089E"/>
    <w:rsid w:val="00A61444"/>
    <w:rsid w:val="00A61470"/>
    <w:rsid w:val="00A6187F"/>
    <w:rsid w:val="00A619A0"/>
    <w:rsid w:val="00A6252E"/>
    <w:rsid w:val="00A629DB"/>
    <w:rsid w:val="00A63952"/>
    <w:rsid w:val="00A64139"/>
    <w:rsid w:val="00A64C9F"/>
    <w:rsid w:val="00A64DB2"/>
    <w:rsid w:val="00A655F0"/>
    <w:rsid w:val="00A6667D"/>
    <w:rsid w:val="00A66C51"/>
    <w:rsid w:val="00A67ACA"/>
    <w:rsid w:val="00A704A6"/>
    <w:rsid w:val="00A70A19"/>
    <w:rsid w:val="00A70C43"/>
    <w:rsid w:val="00A710AC"/>
    <w:rsid w:val="00A712D6"/>
    <w:rsid w:val="00A718F6"/>
    <w:rsid w:val="00A71A26"/>
    <w:rsid w:val="00A72167"/>
    <w:rsid w:val="00A73611"/>
    <w:rsid w:val="00A736F1"/>
    <w:rsid w:val="00A73BE6"/>
    <w:rsid w:val="00A7453A"/>
    <w:rsid w:val="00A74722"/>
    <w:rsid w:val="00A7565D"/>
    <w:rsid w:val="00A7752F"/>
    <w:rsid w:val="00A77A97"/>
    <w:rsid w:val="00A80257"/>
    <w:rsid w:val="00A803DC"/>
    <w:rsid w:val="00A80B36"/>
    <w:rsid w:val="00A80BD9"/>
    <w:rsid w:val="00A80CD2"/>
    <w:rsid w:val="00A80ED3"/>
    <w:rsid w:val="00A80FFA"/>
    <w:rsid w:val="00A81998"/>
    <w:rsid w:val="00A82BB8"/>
    <w:rsid w:val="00A8311C"/>
    <w:rsid w:val="00A83F34"/>
    <w:rsid w:val="00A84312"/>
    <w:rsid w:val="00A84C5A"/>
    <w:rsid w:val="00A8586E"/>
    <w:rsid w:val="00A85D5E"/>
    <w:rsid w:val="00A85FAE"/>
    <w:rsid w:val="00A86ED5"/>
    <w:rsid w:val="00A87131"/>
    <w:rsid w:val="00A87AA8"/>
    <w:rsid w:val="00A87F57"/>
    <w:rsid w:val="00A9056D"/>
    <w:rsid w:val="00A907B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A0AFE"/>
    <w:rsid w:val="00AA1872"/>
    <w:rsid w:val="00AA3415"/>
    <w:rsid w:val="00AA47B0"/>
    <w:rsid w:val="00AA50AD"/>
    <w:rsid w:val="00AA54D6"/>
    <w:rsid w:val="00AA5915"/>
    <w:rsid w:val="00AA5A85"/>
    <w:rsid w:val="00AA5B89"/>
    <w:rsid w:val="00AA7C66"/>
    <w:rsid w:val="00AB046B"/>
    <w:rsid w:val="00AB10E7"/>
    <w:rsid w:val="00AB1F93"/>
    <w:rsid w:val="00AB29BA"/>
    <w:rsid w:val="00AB2A8F"/>
    <w:rsid w:val="00AB2EBB"/>
    <w:rsid w:val="00AB2F8A"/>
    <w:rsid w:val="00AB30E3"/>
    <w:rsid w:val="00AB3C12"/>
    <w:rsid w:val="00AB4EB0"/>
    <w:rsid w:val="00AB4FEE"/>
    <w:rsid w:val="00AB5CA9"/>
    <w:rsid w:val="00AB5EF1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5182"/>
    <w:rsid w:val="00AC6499"/>
    <w:rsid w:val="00AC66E2"/>
    <w:rsid w:val="00AC7137"/>
    <w:rsid w:val="00AC7504"/>
    <w:rsid w:val="00AC77B9"/>
    <w:rsid w:val="00AD04C4"/>
    <w:rsid w:val="00AD04F7"/>
    <w:rsid w:val="00AD070B"/>
    <w:rsid w:val="00AD0F9A"/>
    <w:rsid w:val="00AD1C8D"/>
    <w:rsid w:val="00AD20C8"/>
    <w:rsid w:val="00AD2847"/>
    <w:rsid w:val="00AD35AC"/>
    <w:rsid w:val="00AD39A7"/>
    <w:rsid w:val="00AD3E64"/>
    <w:rsid w:val="00AD3FAA"/>
    <w:rsid w:val="00AD429B"/>
    <w:rsid w:val="00AD5151"/>
    <w:rsid w:val="00AD52D7"/>
    <w:rsid w:val="00AD5D9C"/>
    <w:rsid w:val="00AD7E0D"/>
    <w:rsid w:val="00AE0705"/>
    <w:rsid w:val="00AE111E"/>
    <w:rsid w:val="00AE2179"/>
    <w:rsid w:val="00AE2BFE"/>
    <w:rsid w:val="00AE39A1"/>
    <w:rsid w:val="00AE4E22"/>
    <w:rsid w:val="00AE5CF2"/>
    <w:rsid w:val="00AE5FBA"/>
    <w:rsid w:val="00AE60D2"/>
    <w:rsid w:val="00AE6C5A"/>
    <w:rsid w:val="00AE7142"/>
    <w:rsid w:val="00AE7466"/>
    <w:rsid w:val="00AE7D8D"/>
    <w:rsid w:val="00AF0390"/>
    <w:rsid w:val="00AF040D"/>
    <w:rsid w:val="00AF0940"/>
    <w:rsid w:val="00AF0A09"/>
    <w:rsid w:val="00AF0A85"/>
    <w:rsid w:val="00AF200B"/>
    <w:rsid w:val="00AF2126"/>
    <w:rsid w:val="00AF2C60"/>
    <w:rsid w:val="00AF33FD"/>
    <w:rsid w:val="00AF383C"/>
    <w:rsid w:val="00AF38C0"/>
    <w:rsid w:val="00AF3D6D"/>
    <w:rsid w:val="00AF6A35"/>
    <w:rsid w:val="00AF779E"/>
    <w:rsid w:val="00B00289"/>
    <w:rsid w:val="00B00584"/>
    <w:rsid w:val="00B009CB"/>
    <w:rsid w:val="00B00A35"/>
    <w:rsid w:val="00B00D38"/>
    <w:rsid w:val="00B01ECC"/>
    <w:rsid w:val="00B023E8"/>
    <w:rsid w:val="00B024C7"/>
    <w:rsid w:val="00B02AE5"/>
    <w:rsid w:val="00B02D83"/>
    <w:rsid w:val="00B034C3"/>
    <w:rsid w:val="00B03A2B"/>
    <w:rsid w:val="00B052C7"/>
    <w:rsid w:val="00B05B0A"/>
    <w:rsid w:val="00B05B97"/>
    <w:rsid w:val="00B065EE"/>
    <w:rsid w:val="00B067B4"/>
    <w:rsid w:val="00B06D43"/>
    <w:rsid w:val="00B07065"/>
    <w:rsid w:val="00B075A3"/>
    <w:rsid w:val="00B07B47"/>
    <w:rsid w:val="00B07CF7"/>
    <w:rsid w:val="00B104B4"/>
    <w:rsid w:val="00B10F19"/>
    <w:rsid w:val="00B11AC9"/>
    <w:rsid w:val="00B11E12"/>
    <w:rsid w:val="00B11ECA"/>
    <w:rsid w:val="00B12E0C"/>
    <w:rsid w:val="00B13256"/>
    <w:rsid w:val="00B143A2"/>
    <w:rsid w:val="00B144B0"/>
    <w:rsid w:val="00B1541E"/>
    <w:rsid w:val="00B15479"/>
    <w:rsid w:val="00B16CD4"/>
    <w:rsid w:val="00B172D8"/>
    <w:rsid w:val="00B173A4"/>
    <w:rsid w:val="00B1778A"/>
    <w:rsid w:val="00B17964"/>
    <w:rsid w:val="00B207EB"/>
    <w:rsid w:val="00B214E8"/>
    <w:rsid w:val="00B21DBE"/>
    <w:rsid w:val="00B21E19"/>
    <w:rsid w:val="00B22341"/>
    <w:rsid w:val="00B22476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5D8"/>
    <w:rsid w:val="00B262A4"/>
    <w:rsid w:val="00B264AD"/>
    <w:rsid w:val="00B26B87"/>
    <w:rsid w:val="00B26CD9"/>
    <w:rsid w:val="00B276EE"/>
    <w:rsid w:val="00B27BDA"/>
    <w:rsid w:val="00B30D57"/>
    <w:rsid w:val="00B3374E"/>
    <w:rsid w:val="00B33810"/>
    <w:rsid w:val="00B33AC9"/>
    <w:rsid w:val="00B35192"/>
    <w:rsid w:val="00B3586E"/>
    <w:rsid w:val="00B359F9"/>
    <w:rsid w:val="00B35A3C"/>
    <w:rsid w:val="00B379D7"/>
    <w:rsid w:val="00B40398"/>
    <w:rsid w:val="00B40F88"/>
    <w:rsid w:val="00B41565"/>
    <w:rsid w:val="00B422A8"/>
    <w:rsid w:val="00B42D05"/>
    <w:rsid w:val="00B43614"/>
    <w:rsid w:val="00B44082"/>
    <w:rsid w:val="00B4422A"/>
    <w:rsid w:val="00B445AA"/>
    <w:rsid w:val="00B44721"/>
    <w:rsid w:val="00B450AE"/>
    <w:rsid w:val="00B456D5"/>
    <w:rsid w:val="00B459AA"/>
    <w:rsid w:val="00B45E9D"/>
    <w:rsid w:val="00B46DD6"/>
    <w:rsid w:val="00B473A6"/>
    <w:rsid w:val="00B47705"/>
    <w:rsid w:val="00B4770D"/>
    <w:rsid w:val="00B47A28"/>
    <w:rsid w:val="00B50404"/>
    <w:rsid w:val="00B5061C"/>
    <w:rsid w:val="00B51078"/>
    <w:rsid w:val="00B52652"/>
    <w:rsid w:val="00B52FC2"/>
    <w:rsid w:val="00B52FDD"/>
    <w:rsid w:val="00B533B8"/>
    <w:rsid w:val="00B548A1"/>
    <w:rsid w:val="00B54C12"/>
    <w:rsid w:val="00B5539B"/>
    <w:rsid w:val="00B564C6"/>
    <w:rsid w:val="00B56C1A"/>
    <w:rsid w:val="00B57A40"/>
    <w:rsid w:val="00B57CB6"/>
    <w:rsid w:val="00B619D7"/>
    <w:rsid w:val="00B627AA"/>
    <w:rsid w:val="00B627FF"/>
    <w:rsid w:val="00B62F86"/>
    <w:rsid w:val="00B63515"/>
    <w:rsid w:val="00B63EEA"/>
    <w:rsid w:val="00B640AB"/>
    <w:rsid w:val="00B64395"/>
    <w:rsid w:val="00B64499"/>
    <w:rsid w:val="00B64BE1"/>
    <w:rsid w:val="00B654AB"/>
    <w:rsid w:val="00B66B4B"/>
    <w:rsid w:val="00B66D6B"/>
    <w:rsid w:val="00B675AD"/>
    <w:rsid w:val="00B67634"/>
    <w:rsid w:val="00B703D0"/>
    <w:rsid w:val="00B70859"/>
    <w:rsid w:val="00B709E8"/>
    <w:rsid w:val="00B717A1"/>
    <w:rsid w:val="00B71B76"/>
    <w:rsid w:val="00B71F34"/>
    <w:rsid w:val="00B722E9"/>
    <w:rsid w:val="00B7286B"/>
    <w:rsid w:val="00B7316E"/>
    <w:rsid w:val="00B73AF0"/>
    <w:rsid w:val="00B7452E"/>
    <w:rsid w:val="00B7480A"/>
    <w:rsid w:val="00B74B7F"/>
    <w:rsid w:val="00B74E7E"/>
    <w:rsid w:val="00B753C6"/>
    <w:rsid w:val="00B7619A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D44"/>
    <w:rsid w:val="00B83DAA"/>
    <w:rsid w:val="00B84193"/>
    <w:rsid w:val="00B8456C"/>
    <w:rsid w:val="00B845BC"/>
    <w:rsid w:val="00B87902"/>
    <w:rsid w:val="00B90ECC"/>
    <w:rsid w:val="00B930BA"/>
    <w:rsid w:val="00B9323A"/>
    <w:rsid w:val="00B9330C"/>
    <w:rsid w:val="00B9381D"/>
    <w:rsid w:val="00B93DB0"/>
    <w:rsid w:val="00B9453D"/>
    <w:rsid w:val="00B94781"/>
    <w:rsid w:val="00B94F13"/>
    <w:rsid w:val="00B9566F"/>
    <w:rsid w:val="00B95DF2"/>
    <w:rsid w:val="00B96AD7"/>
    <w:rsid w:val="00B97220"/>
    <w:rsid w:val="00B97906"/>
    <w:rsid w:val="00B97CB1"/>
    <w:rsid w:val="00BA098B"/>
    <w:rsid w:val="00BA0C5A"/>
    <w:rsid w:val="00BA0D83"/>
    <w:rsid w:val="00BA0FA0"/>
    <w:rsid w:val="00BA128F"/>
    <w:rsid w:val="00BA202D"/>
    <w:rsid w:val="00BA2AC9"/>
    <w:rsid w:val="00BA320E"/>
    <w:rsid w:val="00BA35B5"/>
    <w:rsid w:val="00BA38D2"/>
    <w:rsid w:val="00BA3AF3"/>
    <w:rsid w:val="00BA3BC3"/>
    <w:rsid w:val="00BA45B0"/>
    <w:rsid w:val="00BA45F5"/>
    <w:rsid w:val="00BA5005"/>
    <w:rsid w:val="00BA520F"/>
    <w:rsid w:val="00BA56CA"/>
    <w:rsid w:val="00BA5774"/>
    <w:rsid w:val="00BA5928"/>
    <w:rsid w:val="00BA5ED8"/>
    <w:rsid w:val="00BA658B"/>
    <w:rsid w:val="00BA661B"/>
    <w:rsid w:val="00BA7BAF"/>
    <w:rsid w:val="00BB00F4"/>
    <w:rsid w:val="00BB0C30"/>
    <w:rsid w:val="00BB158D"/>
    <w:rsid w:val="00BB186E"/>
    <w:rsid w:val="00BB1A4A"/>
    <w:rsid w:val="00BB225D"/>
    <w:rsid w:val="00BB2EFB"/>
    <w:rsid w:val="00BB31DF"/>
    <w:rsid w:val="00BB3300"/>
    <w:rsid w:val="00BB48A5"/>
    <w:rsid w:val="00BB4C77"/>
    <w:rsid w:val="00BB4D24"/>
    <w:rsid w:val="00BB4DE7"/>
    <w:rsid w:val="00BB5295"/>
    <w:rsid w:val="00BB5850"/>
    <w:rsid w:val="00BB5A9C"/>
    <w:rsid w:val="00BB5F3F"/>
    <w:rsid w:val="00BB66DD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4344"/>
    <w:rsid w:val="00BC4460"/>
    <w:rsid w:val="00BC4CB9"/>
    <w:rsid w:val="00BC5C99"/>
    <w:rsid w:val="00BC6589"/>
    <w:rsid w:val="00BC7910"/>
    <w:rsid w:val="00BD0E93"/>
    <w:rsid w:val="00BD1432"/>
    <w:rsid w:val="00BD14D8"/>
    <w:rsid w:val="00BD157B"/>
    <w:rsid w:val="00BD1828"/>
    <w:rsid w:val="00BD225D"/>
    <w:rsid w:val="00BD2975"/>
    <w:rsid w:val="00BD2994"/>
    <w:rsid w:val="00BD4E11"/>
    <w:rsid w:val="00BD5372"/>
    <w:rsid w:val="00BD5721"/>
    <w:rsid w:val="00BD65E3"/>
    <w:rsid w:val="00BD6AD2"/>
    <w:rsid w:val="00BD6F95"/>
    <w:rsid w:val="00BD73F7"/>
    <w:rsid w:val="00BD7551"/>
    <w:rsid w:val="00BE0037"/>
    <w:rsid w:val="00BE0121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4033"/>
    <w:rsid w:val="00BE4388"/>
    <w:rsid w:val="00BE4BEA"/>
    <w:rsid w:val="00BE5463"/>
    <w:rsid w:val="00BE5C5B"/>
    <w:rsid w:val="00BE6435"/>
    <w:rsid w:val="00BE6604"/>
    <w:rsid w:val="00BE668D"/>
    <w:rsid w:val="00BE7B0E"/>
    <w:rsid w:val="00BE7C3A"/>
    <w:rsid w:val="00BE7EFA"/>
    <w:rsid w:val="00BF0668"/>
    <w:rsid w:val="00BF06E5"/>
    <w:rsid w:val="00BF0C27"/>
    <w:rsid w:val="00BF0F78"/>
    <w:rsid w:val="00BF14BF"/>
    <w:rsid w:val="00BF2BA4"/>
    <w:rsid w:val="00BF2CC5"/>
    <w:rsid w:val="00BF3A75"/>
    <w:rsid w:val="00BF53EC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20143"/>
    <w:rsid w:val="00C21E28"/>
    <w:rsid w:val="00C21E3B"/>
    <w:rsid w:val="00C22A7F"/>
    <w:rsid w:val="00C239DC"/>
    <w:rsid w:val="00C23A44"/>
    <w:rsid w:val="00C24BE6"/>
    <w:rsid w:val="00C24DDF"/>
    <w:rsid w:val="00C252FA"/>
    <w:rsid w:val="00C2554C"/>
    <w:rsid w:val="00C25A1F"/>
    <w:rsid w:val="00C27588"/>
    <w:rsid w:val="00C275D3"/>
    <w:rsid w:val="00C27974"/>
    <w:rsid w:val="00C27BFF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3681"/>
    <w:rsid w:val="00C345DA"/>
    <w:rsid w:val="00C352D9"/>
    <w:rsid w:val="00C353CB"/>
    <w:rsid w:val="00C35FB4"/>
    <w:rsid w:val="00C363BE"/>
    <w:rsid w:val="00C375BF"/>
    <w:rsid w:val="00C3762F"/>
    <w:rsid w:val="00C40D87"/>
    <w:rsid w:val="00C41118"/>
    <w:rsid w:val="00C41491"/>
    <w:rsid w:val="00C41F7D"/>
    <w:rsid w:val="00C420C5"/>
    <w:rsid w:val="00C4325C"/>
    <w:rsid w:val="00C4416C"/>
    <w:rsid w:val="00C4447F"/>
    <w:rsid w:val="00C45BE7"/>
    <w:rsid w:val="00C45C72"/>
    <w:rsid w:val="00C47A6F"/>
    <w:rsid w:val="00C50525"/>
    <w:rsid w:val="00C50D6B"/>
    <w:rsid w:val="00C510E4"/>
    <w:rsid w:val="00C5120F"/>
    <w:rsid w:val="00C51A28"/>
    <w:rsid w:val="00C51C72"/>
    <w:rsid w:val="00C53599"/>
    <w:rsid w:val="00C53BEF"/>
    <w:rsid w:val="00C53D58"/>
    <w:rsid w:val="00C5427F"/>
    <w:rsid w:val="00C551DC"/>
    <w:rsid w:val="00C55CA9"/>
    <w:rsid w:val="00C569FD"/>
    <w:rsid w:val="00C57387"/>
    <w:rsid w:val="00C57699"/>
    <w:rsid w:val="00C57898"/>
    <w:rsid w:val="00C579FE"/>
    <w:rsid w:val="00C603B6"/>
    <w:rsid w:val="00C60A86"/>
    <w:rsid w:val="00C60B7D"/>
    <w:rsid w:val="00C60FFE"/>
    <w:rsid w:val="00C613F6"/>
    <w:rsid w:val="00C61490"/>
    <w:rsid w:val="00C618E4"/>
    <w:rsid w:val="00C61BF1"/>
    <w:rsid w:val="00C61D6F"/>
    <w:rsid w:val="00C62D44"/>
    <w:rsid w:val="00C638B9"/>
    <w:rsid w:val="00C6398C"/>
    <w:rsid w:val="00C64C6B"/>
    <w:rsid w:val="00C65358"/>
    <w:rsid w:val="00C67051"/>
    <w:rsid w:val="00C70114"/>
    <w:rsid w:val="00C705E5"/>
    <w:rsid w:val="00C709F4"/>
    <w:rsid w:val="00C72CA8"/>
    <w:rsid w:val="00C73451"/>
    <w:rsid w:val="00C73C69"/>
    <w:rsid w:val="00C740E1"/>
    <w:rsid w:val="00C747E7"/>
    <w:rsid w:val="00C750CB"/>
    <w:rsid w:val="00C7606B"/>
    <w:rsid w:val="00C76A61"/>
    <w:rsid w:val="00C777EF"/>
    <w:rsid w:val="00C77DF7"/>
    <w:rsid w:val="00C80AE8"/>
    <w:rsid w:val="00C812BA"/>
    <w:rsid w:val="00C81333"/>
    <w:rsid w:val="00C813C3"/>
    <w:rsid w:val="00C81998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BF1"/>
    <w:rsid w:val="00C93EBB"/>
    <w:rsid w:val="00C93F12"/>
    <w:rsid w:val="00C94B93"/>
    <w:rsid w:val="00C965E9"/>
    <w:rsid w:val="00C972D3"/>
    <w:rsid w:val="00C9795A"/>
    <w:rsid w:val="00C97C3E"/>
    <w:rsid w:val="00C97E38"/>
    <w:rsid w:val="00CA19C5"/>
    <w:rsid w:val="00CA30B5"/>
    <w:rsid w:val="00CA35F9"/>
    <w:rsid w:val="00CA3A9F"/>
    <w:rsid w:val="00CA43F6"/>
    <w:rsid w:val="00CA5BF7"/>
    <w:rsid w:val="00CA60E4"/>
    <w:rsid w:val="00CA659B"/>
    <w:rsid w:val="00CA74E8"/>
    <w:rsid w:val="00CA7879"/>
    <w:rsid w:val="00CA78A5"/>
    <w:rsid w:val="00CA7B70"/>
    <w:rsid w:val="00CA7CDE"/>
    <w:rsid w:val="00CB1964"/>
    <w:rsid w:val="00CB2896"/>
    <w:rsid w:val="00CB2BB9"/>
    <w:rsid w:val="00CB2F28"/>
    <w:rsid w:val="00CB34C4"/>
    <w:rsid w:val="00CB3A3C"/>
    <w:rsid w:val="00CB3FA3"/>
    <w:rsid w:val="00CB44AE"/>
    <w:rsid w:val="00CB5A78"/>
    <w:rsid w:val="00CC0202"/>
    <w:rsid w:val="00CC139D"/>
    <w:rsid w:val="00CC276E"/>
    <w:rsid w:val="00CC2C4B"/>
    <w:rsid w:val="00CC43A8"/>
    <w:rsid w:val="00CC4AAB"/>
    <w:rsid w:val="00CC4E1F"/>
    <w:rsid w:val="00CC5802"/>
    <w:rsid w:val="00CC627F"/>
    <w:rsid w:val="00CC67CB"/>
    <w:rsid w:val="00CC6A1F"/>
    <w:rsid w:val="00CC74AE"/>
    <w:rsid w:val="00CC74E4"/>
    <w:rsid w:val="00CC7F39"/>
    <w:rsid w:val="00CD08CB"/>
    <w:rsid w:val="00CD0B12"/>
    <w:rsid w:val="00CD0B77"/>
    <w:rsid w:val="00CD12BF"/>
    <w:rsid w:val="00CD1B1F"/>
    <w:rsid w:val="00CD1F40"/>
    <w:rsid w:val="00CD36BF"/>
    <w:rsid w:val="00CD38DC"/>
    <w:rsid w:val="00CD3DA9"/>
    <w:rsid w:val="00CD408E"/>
    <w:rsid w:val="00CD4393"/>
    <w:rsid w:val="00CD445A"/>
    <w:rsid w:val="00CD458D"/>
    <w:rsid w:val="00CD45B0"/>
    <w:rsid w:val="00CD4FA8"/>
    <w:rsid w:val="00CD61F0"/>
    <w:rsid w:val="00CD68D0"/>
    <w:rsid w:val="00CD76B0"/>
    <w:rsid w:val="00CE0E9F"/>
    <w:rsid w:val="00CE0F34"/>
    <w:rsid w:val="00CE1B0D"/>
    <w:rsid w:val="00CE1D95"/>
    <w:rsid w:val="00CE237E"/>
    <w:rsid w:val="00CE3608"/>
    <w:rsid w:val="00CE3709"/>
    <w:rsid w:val="00CE41F2"/>
    <w:rsid w:val="00CE4CD6"/>
    <w:rsid w:val="00CE4CD7"/>
    <w:rsid w:val="00CE5F05"/>
    <w:rsid w:val="00CE63C9"/>
    <w:rsid w:val="00CE6A1F"/>
    <w:rsid w:val="00CE7DC7"/>
    <w:rsid w:val="00CE7F74"/>
    <w:rsid w:val="00CF0A35"/>
    <w:rsid w:val="00CF0CEF"/>
    <w:rsid w:val="00CF0E3C"/>
    <w:rsid w:val="00CF1675"/>
    <w:rsid w:val="00CF1BB2"/>
    <w:rsid w:val="00CF2079"/>
    <w:rsid w:val="00CF3104"/>
    <w:rsid w:val="00CF3307"/>
    <w:rsid w:val="00CF4BE6"/>
    <w:rsid w:val="00CF540E"/>
    <w:rsid w:val="00CF6750"/>
    <w:rsid w:val="00CF6C45"/>
    <w:rsid w:val="00CF73BA"/>
    <w:rsid w:val="00CF7636"/>
    <w:rsid w:val="00CF7876"/>
    <w:rsid w:val="00CF7FAD"/>
    <w:rsid w:val="00D005FB"/>
    <w:rsid w:val="00D00B05"/>
    <w:rsid w:val="00D00D28"/>
    <w:rsid w:val="00D01DEE"/>
    <w:rsid w:val="00D02A12"/>
    <w:rsid w:val="00D032CC"/>
    <w:rsid w:val="00D03B46"/>
    <w:rsid w:val="00D041B8"/>
    <w:rsid w:val="00D046C9"/>
    <w:rsid w:val="00D0478E"/>
    <w:rsid w:val="00D04806"/>
    <w:rsid w:val="00D04C96"/>
    <w:rsid w:val="00D04D6D"/>
    <w:rsid w:val="00D0548F"/>
    <w:rsid w:val="00D05BFE"/>
    <w:rsid w:val="00D05EC0"/>
    <w:rsid w:val="00D05FC9"/>
    <w:rsid w:val="00D06027"/>
    <w:rsid w:val="00D06DA8"/>
    <w:rsid w:val="00D07724"/>
    <w:rsid w:val="00D07EDB"/>
    <w:rsid w:val="00D1164A"/>
    <w:rsid w:val="00D1198D"/>
    <w:rsid w:val="00D12F42"/>
    <w:rsid w:val="00D13266"/>
    <w:rsid w:val="00D13781"/>
    <w:rsid w:val="00D1391C"/>
    <w:rsid w:val="00D1391D"/>
    <w:rsid w:val="00D147A7"/>
    <w:rsid w:val="00D14B1F"/>
    <w:rsid w:val="00D15523"/>
    <w:rsid w:val="00D15AEE"/>
    <w:rsid w:val="00D16098"/>
    <w:rsid w:val="00D16424"/>
    <w:rsid w:val="00D16CBD"/>
    <w:rsid w:val="00D174C9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6344"/>
    <w:rsid w:val="00D27239"/>
    <w:rsid w:val="00D27454"/>
    <w:rsid w:val="00D305A4"/>
    <w:rsid w:val="00D30758"/>
    <w:rsid w:val="00D3099E"/>
    <w:rsid w:val="00D30C50"/>
    <w:rsid w:val="00D30DB6"/>
    <w:rsid w:val="00D310ED"/>
    <w:rsid w:val="00D3123E"/>
    <w:rsid w:val="00D31BA8"/>
    <w:rsid w:val="00D31E0F"/>
    <w:rsid w:val="00D31EF0"/>
    <w:rsid w:val="00D33A9E"/>
    <w:rsid w:val="00D33DB3"/>
    <w:rsid w:val="00D3483A"/>
    <w:rsid w:val="00D349D8"/>
    <w:rsid w:val="00D360FE"/>
    <w:rsid w:val="00D36ADC"/>
    <w:rsid w:val="00D36D12"/>
    <w:rsid w:val="00D36D18"/>
    <w:rsid w:val="00D370F7"/>
    <w:rsid w:val="00D372D3"/>
    <w:rsid w:val="00D3745F"/>
    <w:rsid w:val="00D412E9"/>
    <w:rsid w:val="00D4142C"/>
    <w:rsid w:val="00D41EBE"/>
    <w:rsid w:val="00D42133"/>
    <w:rsid w:val="00D429DB"/>
    <w:rsid w:val="00D42AFD"/>
    <w:rsid w:val="00D432E3"/>
    <w:rsid w:val="00D43728"/>
    <w:rsid w:val="00D44419"/>
    <w:rsid w:val="00D44669"/>
    <w:rsid w:val="00D44A78"/>
    <w:rsid w:val="00D477AC"/>
    <w:rsid w:val="00D47EA7"/>
    <w:rsid w:val="00D50AC6"/>
    <w:rsid w:val="00D50F19"/>
    <w:rsid w:val="00D514BC"/>
    <w:rsid w:val="00D522CD"/>
    <w:rsid w:val="00D5386B"/>
    <w:rsid w:val="00D5396B"/>
    <w:rsid w:val="00D53B65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6059C"/>
    <w:rsid w:val="00D60A94"/>
    <w:rsid w:val="00D60E79"/>
    <w:rsid w:val="00D610F8"/>
    <w:rsid w:val="00D63965"/>
    <w:rsid w:val="00D639FE"/>
    <w:rsid w:val="00D63DD5"/>
    <w:rsid w:val="00D63F95"/>
    <w:rsid w:val="00D64FE3"/>
    <w:rsid w:val="00D6592A"/>
    <w:rsid w:val="00D65991"/>
    <w:rsid w:val="00D66201"/>
    <w:rsid w:val="00D66298"/>
    <w:rsid w:val="00D663B7"/>
    <w:rsid w:val="00D66B92"/>
    <w:rsid w:val="00D66DCF"/>
    <w:rsid w:val="00D674B9"/>
    <w:rsid w:val="00D6791B"/>
    <w:rsid w:val="00D67ED5"/>
    <w:rsid w:val="00D70840"/>
    <w:rsid w:val="00D70B9E"/>
    <w:rsid w:val="00D70BF5"/>
    <w:rsid w:val="00D71636"/>
    <w:rsid w:val="00D71747"/>
    <w:rsid w:val="00D72925"/>
    <w:rsid w:val="00D72B22"/>
    <w:rsid w:val="00D72EA8"/>
    <w:rsid w:val="00D7311D"/>
    <w:rsid w:val="00D7441B"/>
    <w:rsid w:val="00D745D6"/>
    <w:rsid w:val="00D74859"/>
    <w:rsid w:val="00D749C7"/>
    <w:rsid w:val="00D75231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1FB7"/>
    <w:rsid w:val="00D835C2"/>
    <w:rsid w:val="00D835F4"/>
    <w:rsid w:val="00D843CA"/>
    <w:rsid w:val="00D8665B"/>
    <w:rsid w:val="00D8698D"/>
    <w:rsid w:val="00D86C05"/>
    <w:rsid w:val="00D8734C"/>
    <w:rsid w:val="00D900C4"/>
    <w:rsid w:val="00D9037E"/>
    <w:rsid w:val="00D908D4"/>
    <w:rsid w:val="00D91280"/>
    <w:rsid w:val="00D91313"/>
    <w:rsid w:val="00D91F9C"/>
    <w:rsid w:val="00D92B16"/>
    <w:rsid w:val="00D937C4"/>
    <w:rsid w:val="00D938E4"/>
    <w:rsid w:val="00D95AC5"/>
    <w:rsid w:val="00D95EA1"/>
    <w:rsid w:val="00D96195"/>
    <w:rsid w:val="00D963C0"/>
    <w:rsid w:val="00D969B5"/>
    <w:rsid w:val="00D97441"/>
    <w:rsid w:val="00D97488"/>
    <w:rsid w:val="00DA08AD"/>
    <w:rsid w:val="00DA171F"/>
    <w:rsid w:val="00DA1951"/>
    <w:rsid w:val="00DA1D43"/>
    <w:rsid w:val="00DA2012"/>
    <w:rsid w:val="00DA24A1"/>
    <w:rsid w:val="00DA2EE3"/>
    <w:rsid w:val="00DA3A32"/>
    <w:rsid w:val="00DA3BCA"/>
    <w:rsid w:val="00DA4DF2"/>
    <w:rsid w:val="00DA5AD2"/>
    <w:rsid w:val="00DA6529"/>
    <w:rsid w:val="00DA6636"/>
    <w:rsid w:val="00DA6643"/>
    <w:rsid w:val="00DA6645"/>
    <w:rsid w:val="00DA66D7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514E"/>
    <w:rsid w:val="00DB515C"/>
    <w:rsid w:val="00DB5266"/>
    <w:rsid w:val="00DB5513"/>
    <w:rsid w:val="00DB5F21"/>
    <w:rsid w:val="00DB7100"/>
    <w:rsid w:val="00DC0958"/>
    <w:rsid w:val="00DC0F9B"/>
    <w:rsid w:val="00DC161F"/>
    <w:rsid w:val="00DC1838"/>
    <w:rsid w:val="00DC1B94"/>
    <w:rsid w:val="00DC205E"/>
    <w:rsid w:val="00DC2B36"/>
    <w:rsid w:val="00DC2D1D"/>
    <w:rsid w:val="00DC3390"/>
    <w:rsid w:val="00DC3464"/>
    <w:rsid w:val="00DC3B2C"/>
    <w:rsid w:val="00DC3D2C"/>
    <w:rsid w:val="00DC4A5B"/>
    <w:rsid w:val="00DC5883"/>
    <w:rsid w:val="00DC6225"/>
    <w:rsid w:val="00DC6839"/>
    <w:rsid w:val="00DC69EA"/>
    <w:rsid w:val="00DC6C89"/>
    <w:rsid w:val="00DC74E4"/>
    <w:rsid w:val="00DC758C"/>
    <w:rsid w:val="00DC7F57"/>
    <w:rsid w:val="00DD0416"/>
    <w:rsid w:val="00DD0418"/>
    <w:rsid w:val="00DD051D"/>
    <w:rsid w:val="00DD20C8"/>
    <w:rsid w:val="00DD2AE4"/>
    <w:rsid w:val="00DD3157"/>
    <w:rsid w:val="00DD3D36"/>
    <w:rsid w:val="00DD53D5"/>
    <w:rsid w:val="00DD5A52"/>
    <w:rsid w:val="00DD60A9"/>
    <w:rsid w:val="00DD6736"/>
    <w:rsid w:val="00DD6DAE"/>
    <w:rsid w:val="00DD6FB4"/>
    <w:rsid w:val="00DE06BE"/>
    <w:rsid w:val="00DE07D2"/>
    <w:rsid w:val="00DE18C4"/>
    <w:rsid w:val="00DE1B44"/>
    <w:rsid w:val="00DE1CEF"/>
    <w:rsid w:val="00DE1DAB"/>
    <w:rsid w:val="00DE2A20"/>
    <w:rsid w:val="00DE55A6"/>
    <w:rsid w:val="00DE56B5"/>
    <w:rsid w:val="00DE5864"/>
    <w:rsid w:val="00DE5B24"/>
    <w:rsid w:val="00DE687B"/>
    <w:rsid w:val="00DE7201"/>
    <w:rsid w:val="00DE73B9"/>
    <w:rsid w:val="00DF0026"/>
    <w:rsid w:val="00DF00B2"/>
    <w:rsid w:val="00DF0443"/>
    <w:rsid w:val="00DF1F15"/>
    <w:rsid w:val="00DF2A7F"/>
    <w:rsid w:val="00DF33E9"/>
    <w:rsid w:val="00DF44F3"/>
    <w:rsid w:val="00DF46C8"/>
    <w:rsid w:val="00DF5026"/>
    <w:rsid w:val="00DF5223"/>
    <w:rsid w:val="00DF5422"/>
    <w:rsid w:val="00DF5457"/>
    <w:rsid w:val="00DF54C4"/>
    <w:rsid w:val="00DF5913"/>
    <w:rsid w:val="00DF65C1"/>
    <w:rsid w:val="00DF7316"/>
    <w:rsid w:val="00DF748D"/>
    <w:rsid w:val="00DF7588"/>
    <w:rsid w:val="00DF7C1A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819"/>
    <w:rsid w:val="00E1197E"/>
    <w:rsid w:val="00E11C69"/>
    <w:rsid w:val="00E137F5"/>
    <w:rsid w:val="00E1485F"/>
    <w:rsid w:val="00E14B60"/>
    <w:rsid w:val="00E14DA4"/>
    <w:rsid w:val="00E158E5"/>
    <w:rsid w:val="00E162F5"/>
    <w:rsid w:val="00E163B8"/>
    <w:rsid w:val="00E165C1"/>
    <w:rsid w:val="00E16FE2"/>
    <w:rsid w:val="00E17CD7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21B5"/>
    <w:rsid w:val="00E2231E"/>
    <w:rsid w:val="00E22C9D"/>
    <w:rsid w:val="00E233D4"/>
    <w:rsid w:val="00E234A2"/>
    <w:rsid w:val="00E23EF2"/>
    <w:rsid w:val="00E24013"/>
    <w:rsid w:val="00E2418F"/>
    <w:rsid w:val="00E241D8"/>
    <w:rsid w:val="00E25D08"/>
    <w:rsid w:val="00E25D9D"/>
    <w:rsid w:val="00E26882"/>
    <w:rsid w:val="00E27049"/>
    <w:rsid w:val="00E27779"/>
    <w:rsid w:val="00E2788C"/>
    <w:rsid w:val="00E27A8F"/>
    <w:rsid w:val="00E30FDD"/>
    <w:rsid w:val="00E310D8"/>
    <w:rsid w:val="00E311B4"/>
    <w:rsid w:val="00E31A80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8D2"/>
    <w:rsid w:val="00E35B70"/>
    <w:rsid w:val="00E35D1E"/>
    <w:rsid w:val="00E35E27"/>
    <w:rsid w:val="00E362EC"/>
    <w:rsid w:val="00E36656"/>
    <w:rsid w:val="00E36F66"/>
    <w:rsid w:val="00E37290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E37"/>
    <w:rsid w:val="00E46A73"/>
    <w:rsid w:val="00E473E4"/>
    <w:rsid w:val="00E47589"/>
    <w:rsid w:val="00E50903"/>
    <w:rsid w:val="00E511A0"/>
    <w:rsid w:val="00E511BC"/>
    <w:rsid w:val="00E517E4"/>
    <w:rsid w:val="00E51AEE"/>
    <w:rsid w:val="00E51CA5"/>
    <w:rsid w:val="00E531F4"/>
    <w:rsid w:val="00E53D65"/>
    <w:rsid w:val="00E549A0"/>
    <w:rsid w:val="00E54BD2"/>
    <w:rsid w:val="00E54C0F"/>
    <w:rsid w:val="00E55F6F"/>
    <w:rsid w:val="00E573F9"/>
    <w:rsid w:val="00E60916"/>
    <w:rsid w:val="00E60ACA"/>
    <w:rsid w:val="00E614A1"/>
    <w:rsid w:val="00E620C3"/>
    <w:rsid w:val="00E621CE"/>
    <w:rsid w:val="00E624E1"/>
    <w:rsid w:val="00E62582"/>
    <w:rsid w:val="00E6274C"/>
    <w:rsid w:val="00E62ECC"/>
    <w:rsid w:val="00E63479"/>
    <w:rsid w:val="00E636FE"/>
    <w:rsid w:val="00E638D8"/>
    <w:rsid w:val="00E63A64"/>
    <w:rsid w:val="00E63D7A"/>
    <w:rsid w:val="00E643B7"/>
    <w:rsid w:val="00E643C9"/>
    <w:rsid w:val="00E64D86"/>
    <w:rsid w:val="00E65853"/>
    <w:rsid w:val="00E66AE1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7793"/>
    <w:rsid w:val="00E8000A"/>
    <w:rsid w:val="00E80301"/>
    <w:rsid w:val="00E80A55"/>
    <w:rsid w:val="00E80BE1"/>
    <w:rsid w:val="00E80DB7"/>
    <w:rsid w:val="00E815F7"/>
    <w:rsid w:val="00E81743"/>
    <w:rsid w:val="00E81A6F"/>
    <w:rsid w:val="00E81FDD"/>
    <w:rsid w:val="00E82589"/>
    <w:rsid w:val="00E84682"/>
    <w:rsid w:val="00E84DF4"/>
    <w:rsid w:val="00E84F23"/>
    <w:rsid w:val="00E856FB"/>
    <w:rsid w:val="00E85A23"/>
    <w:rsid w:val="00E85EC8"/>
    <w:rsid w:val="00E861BC"/>
    <w:rsid w:val="00E864AB"/>
    <w:rsid w:val="00E8716F"/>
    <w:rsid w:val="00E87A83"/>
    <w:rsid w:val="00E92940"/>
    <w:rsid w:val="00E932E5"/>
    <w:rsid w:val="00E9363A"/>
    <w:rsid w:val="00E9464E"/>
    <w:rsid w:val="00E95B54"/>
    <w:rsid w:val="00E96550"/>
    <w:rsid w:val="00E967FD"/>
    <w:rsid w:val="00E96E8A"/>
    <w:rsid w:val="00E970E0"/>
    <w:rsid w:val="00E97608"/>
    <w:rsid w:val="00EA0A06"/>
    <w:rsid w:val="00EA0CE4"/>
    <w:rsid w:val="00EA1274"/>
    <w:rsid w:val="00EA24DE"/>
    <w:rsid w:val="00EA26F8"/>
    <w:rsid w:val="00EA2D29"/>
    <w:rsid w:val="00EA36BB"/>
    <w:rsid w:val="00EA451F"/>
    <w:rsid w:val="00EA517E"/>
    <w:rsid w:val="00EA52D5"/>
    <w:rsid w:val="00EA55E6"/>
    <w:rsid w:val="00EA58AE"/>
    <w:rsid w:val="00EA5EE2"/>
    <w:rsid w:val="00EA6008"/>
    <w:rsid w:val="00EA6C35"/>
    <w:rsid w:val="00EA6CB9"/>
    <w:rsid w:val="00EA758E"/>
    <w:rsid w:val="00EA7676"/>
    <w:rsid w:val="00EA7941"/>
    <w:rsid w:val="00EA7C64"/>
    <w:rsid w:val="00EA7F84"/>
    <w:rsid w:val="00EB15D8"/>
    <w:rsid w:val="00EB1AAC"/>
    <w:rsid w:val="00EB3DDA"/>
    <w:rsid w:val="00EB3F65"/>
    <w:rsid w:val="00EB4055"/>
    <w:rsid w:val="00EB4AB2"/>
    <w:rsid w:val="00EB4CDD"/>
    <w:rsid w:val="00EB550E"/>
    <w:rsid w:val="00EB5AE5"/>
    <w:rsid w:val="00EB6034"/>
    <w:rsid w:val="00EB64C8"/>
    <w:rsid w:val="00EB65DA"/>
    <w:rsid w:val="00EB76AC"/>
    <w:rsid w:val="00EB7E8F"/>
    <w:rsid w:val="00EC00C6"/>
    <w:rsid w:val="00EC1DC9"/>
    <w:rsid w:val="00EC2362"/>
    <w:rsid w:val="00EC2C8C"/>
    <w:rsid w:val="00EC2EE0"/>
    <w:rsid w:val="00EC34DF"/>
    <w:rsid w:val="00EC438F"/>
    <w:rsid w:val="00EC44E9"/>
    <w:rsid w:val="00EC5A81"/>
    <w:rsid w:val="00EC7341"/>
    <w:rsid w:val="00EC760C"/>
    <w:rsid w:val="00EC76A7"/>
    <w:rsid w:val="00EC7F33"/>
    <w:rsid w:val="00ED06B7"/>
    <w:rsid w:val="00ED08E8"/>
    <w:rsid w:val="00ED0AD0"/>
    <w:rsid w:val="00ED0F9B"/>
    <w:rsid w:val="00ED1ED2"/>
    <w:rsid w:val="00ED274D"/>
    <w:rsid w:val="00ED3379"/>
    <w:rsid w:val="00ED390A"/>
    <w:rsid w:val="00ED3EE5"/>
    <w:rsid w:val="00ED48C0"/>
    <w:rsid w:val="00ED4EF4"/>
    <w:rsid w:val="00ED5E6A"/>
    <w:rsid w:val="00EE012E"/>
    <w:rsid w:val="00EE0958"/>
    <w:rsid w:val="00EE135C"/>
    <w:rsid w:val="00EE1543"/>
    <w:rsid w:val="00EE15A9"/>
    <w:rsid w:val="00EE1E29"/>
    <w:rsid w:val="00EE1E66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67ED"/>
    <w:rsid w:val="00EE6A7B"/>
    <w:rsid w:val="00EE70A5"/>
    <w:rsid w:val="00EE7A89"/>
    <w:rsid w:val="00EE7CDB"/>
    <w:rsid w:val="00EF005D"/>
    <w:rsid w:val="00EF1A12"/>
    <w:rsid w:val="00EF1DEE"/>
    <w:rsid w:val="00EF2B5D"/>
    <w:rsid w:val="00EF2D53"/>
    <w:rsid w:val="00EF2D6C"/>
    <w:rsid w:val="00EF3475"/>
    <w:rsid w:val="00EF402A"/>
    <w:rsid w:val="00EF411C"/>
    <w:rsid w:val="00EF56E6"/>
    <w:rsid w:val="00EF57A5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8CD"/>
    <w:rsid w:val="00F02B51"/>
    <w:rsid w:val="00F04311"/>
    <w:rsid w:val="00F04425"/>
    <w:rsid w:val="00F0454D"/>
    <w:rsid w:val="00F05805"/>
    <w:rsid w:val="00F05E18"/>
    <w:rsid w:val="00F06957"/>
    <w:rsid w:val="00F06F20"/>
    <w:rsid w:val="00F07718"/>
    <w:rsid w:val="00F07DED"/>
    <w:rsid w:val="00F10232"/>
    <w:rsid w:val="00F10444"/>
    <w:rsid w:val="00F105BC"/>
    <w:rsid w:val="00F10C25"/>
    <w:rsid w:val="00F10E69"/>
    <w:rsid w:val="00F118B2"/>
    <w:rsid w:val="00F13EA9"/>
    <w:rsid w:val="00F1635E"/>
    <w:rsid w:val="00F16BAF"/>
    <w:rsid w:val="00F170BC"/>
    <w:rsid w:val="00F17374"/>
    <w:rsid w:val="00F1797B"/>
    <w:rsid w:val="00F17F06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C5E"/>
    <w:rsid w:val="00F24CB8"/>
    <w:rsid w:val="00F253BF"/>
    <w:rsid w:val="00F2541B"/>
    <w:rsid w:val="00F25A9A"/>
    <w:rsid w:val="00F25B83"/>
    <w:rsid w:val="00F2692A"/>
    <w:rsid w:val="00F26D6C"/>
    <w:rsid w:val="00F26DCB"/>
    <w:rsid w:val="00F27DBB"/>
    <w:rsid w:val="00F3036D"/>
    <w:rsid w:val="00F3041B"/>
    <w:rsid w:val="00F308B1"/>
    <w:rsid w:val="00F31610"/>
    <w:rsid w:val="00F31A0B"/>
    <w:rsid w:val="00F31B05"/>
    <w:rsid w:val="00F31C26"/>
    <w:rsid w:val="00F31F80"/>
    <w:rsid w:val="00F321AA"/>
    <w:rsid w:val="00F32380"/>
    <w:rsid w:val="00F326A2"/>
    <w:rsid w:val="00F33840"/>
    <w:rsid w:val="00F33DFD"/>
    <w:rsid w:val="00F3408B"/>
    <w:rsid w:val="00F34281"/>
    <w:rsid w:val="00F34733"/>
    <w:rsid w:val="00F34B21"/>
    <w:rsid w:val="00F3541C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641"/>
    <w:rsid w:val="00F40CA1"/>
    <w:rsid w:val="00F410AF"/>
    <w:rsid w:val="00F4130D"/>
    <w:rsid w:val="00F41486"/>
    <w:rsid w:val="00F419EB"/>
    <w:rsid w:val="00F422DD"/>
    <w:rsid w:val="00F42867"/>
    <w:rsid w:val="00F42C6E"/>
    <w:rsid w:val="00F43805"/>
    <w:rsid w:val="00F438CA"/>
    <w:rsid w:val="00F43CB2"/>
    <w:rsid w:val="00F442B2"/>
    <w:rsid w:val="00F442B8"/>
    <w:rsid w:val="00F45075"/>
    <w:rsid w:val="00F45221"/>
    <w:rsid w:val="00F4576B"/>
    <w:rsid w:val="00F4689A"/>
    <w:rsid w:val="00F47038"/>
    <w:rsid w:val="00F50C86"/>
    <w:rsid w:val="00F50F02"/>
    <w:rsid w:val="00F50FD8"/>
    <w:rsid w:val="00F51A32"/>
    <w:rsid w:val="00F51E88"/>
    <w:rsid w:val="00F521B8"/>
    <w:rsid w:val="00F524E6"/>
    <w:rsid w:val="00F532A3"/>
    <w:rsid w:val="00F548B3"/>
    <w:rsid w:val="00F54AD2"/>
    <w:rsid w:val="00F5517F"/>
    <w:rsid w:val="00F5519D"/>
    <w:rsid w:val="00F56A75"/>
    <w:rsid w:val="00F56A9E"/>
    <w:rsid w:val="00F5718A"/>
    <w:rsid w:val="00F57308"/>
    <w:rsid w:val="00F57392"/>
    <w:rsid w:val="00F57B49"/>
    <w:rsid w:val="00F60DC7"/>
    <w:rsid w:val="00F613BD"/>
    <w:rsid w:val="00F628CD"/>
    <w:rsid w:val="00F62B2F"/>
    <w:rsid w:val="00F62DBB"/>
    <w:rsid w:val="00F62F16"/>
    <w:rsid w:val="00F63213"/>
    <w:rsid w:val="00F639A2"/>
    <w:rsid w:val="00F63C5C"/>
    <w:rsid w:val="00F64D50"/>
    <w:rsid w:val="00F64FC3"/>
    <w:rsid w:val="00F65033"/>
    <w:rsid w:val="00F65948"/>
    <w:rsid w:val="00F65F7D"/>
    <w:rsid w:val="00F67EF1"/>
    <w:rsid w:val="00F70449"/>
    <w:rsid w:val="00F708CC"/>
    <w:rsid w:val="00F7169C"/>
    <w:rsid w:val="00F71852"/>
    <w:rsid w:val="00F71AFF"/>
    <w:rsid w:val="00F72006"/>
    <w:rsid w:val="00F72ABE"/>
    <w:rsid w:val="00F74117"/>
    <w:rsid w:val="00F75022"/>
    <w:rsid w:val="00F75253"/>
    <w:rsid w:val="00F76E8D"/>
    <w:rsid w:val="00F8091C"/>
    <w:rsid w:val="00F81581"/>
    <w:rsid w:val="00F8191A"/>
    <w:rsid w:val="00F81E26"/>
    <w:rsid w:val="00F82639"/>
    <w:rsid w:val="00F82E92"/>
    <w:rsid w:val="00F835AF"/>
    <w:rsid w:val="00F83848"/>
    <w:rsid w:val="00F84394"/>
    <w:rsid w:val="00F85178"/>
    <w:rsid w:val="00F85609"/>
    <w:rsid w:val="00F85CEF"/>
    <w:rsid w:val="00F874F1"/>
    <w:rsid w:val="00F87CBC"/>
    <w:rsid w:val="00F87F9B"/>
    <w:rsid w:val="00F87FE7"/>
    <w:rsid w:val="00F9017C"/>
    <w:rsid w:val="00F90D66"/>
    <w:rsid w:val="00F91047"/>
    <w:rsid w:val="00F91CB8"/>
    <w:rsid w:val="00F92BBF"/>
    <w:rsid w:val="00F9317F"/>
    <w:rsid w:val="00F9376A"/>
    <w:rsid w:val="00F94036"/>
    <w:rsid w:val="00F9549A"/>
    <w:rsid w:val="00F95602"/>
    <w:rsid w:val="00F963E3"/>
    <w:rsid w:val="00F97671"/>
    <w:rsid w:val="00F977C9"/>
    <w:rsid w:val="00F97CA7"/>
    <w:rsid w:val="00F97EB7"/>
    <w:rsid w:val="00F97F96"/>
    <w:rsid w:val="00FA039C"/>
    <w:rsid w:val="00FA1646"/>
    <w:rsid w:val="00FA27EA"/>
    <w:rsid w:val="00FA302E"/>
    <w:rsid w:val="00FA316F"/>
    <w:rsid w:val="00FA3199"/>
    <w:rsid w:val="00FA35F7"/>
    <w:rsid w:val="00FA3E5A"/>
    <w:rsid w:val="00FA5161"/>
    <w:rsid w:val="00FA62FD"/>
    <w:rsid w:val="00FA68F5"/>
    <w:rsid w:val="00FA70AA"/>
    <w:rsid w:val="00FA7221"/>
    <w:rsid w:val="00FA7B85"/>
    <w:rsid w:val="00FB0316"/>
    <w:rsid w:val="00FB03F4"/>
    <w:rsid w:val="00FB0717"/>
    <w:rsid w:val="00FB085B"/>
    <w:rsid w:val="00FB1126"/>
    <w:rsid w:val="00FB143E"/>
    <w:rsid w:val="00FB1694"/>
    <w:rsid w:val="00FB18FF"/>
    <w:rsid w:val="00FB22DF"/>
    <w:rsid w:val="00FB4A33"/>
    <w:rsid w:val="00FB5401"/>
    <w:rsid w:val="00FB67ED"/>
    <w:rsid w:val="00FB6A66"/>
    <w:rsid w:val="00FB6F8E"/>
    <w:rsid w:val="00FB746C"/>
    <w:rsid w:val="00FB7DC6"/>
    <w:rsid w:val="00FC01AB"/>
    <w:rsid w:val="00FC2420"/>
    <w:rsid w:val="00FC24BA"/>
    <w:rsid w:val="00FC3635"/>
    <w:rsid w:val="00FC4101"/>
    <w:rsid w:val="00FC49FB"/>
    <w:rsid w:val="00FC513E"/>
    <w:rsid w:val="00FC5304"/>
    <w:rsid w:val="00FC5731"/>
    <w:rsid w:val="00FC5B77"/>
    <w:rsid w:val="00FC6058"/>
    <w:rsid w:val="00FC60A2"/>
    <w:rsid w:val="00FC6BC5"/>
    <w:rsid w:val="00FC70EA"/>
    <w:rsid w:val="00FC76FB"/>
    <w:rsid w:val="00FC779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5B68"/>
    <w:rsid w:val="00FD5BE8"/>
    <w:rsid w:val="00FD6C5B"/>
    <w:rsid w:val="00FD7834"/>
    <w:rsid w:val="00FD78DC"/>
    <w:rsid w:val="00FD7C5E"/>
    <w:rsid w:val="00FE0A4F"/>
    <w:rsid w:val="00FE1361"/>
    <w:rsid w:val="00FE2132"/>
    <w:rsid w:val="00FE2BB5"/>
    <w:rsid w:val="00FE2D02"/>
    <w:rsid w:val="00FE39AD"/>
    <w:rsid w:val="00FE452F"/>
    <w:rsid w:val="00FE50BB"/>
    <w:rsid w:val="00FE51C6"/>
    <w:rsid w:val="00FE5A85"/>
    <w:rsid w:val="00FE7717"/>
    <w:rsid w:val="00FE7AB4"/>
    <w:rsid w:val="00FE7E76"/>
    <w:rsid w:val="00FF029A"/>
    <w:rsid w:val="00FF079A"/>
    <w:rsid w:val="00FF09F7"/>
    <w:rsid w:val="00FF0ACA"/>
    <w:rsid w:val="00FF0E55"/>
    <w:rsid w:val="00FF0FCE"/>
    <w:rsid w:val="00FF3B97"/>
    <w:rsid w:val="00FF3CC3"/>
    <w:rsid w:val="00FF4A36"/>
    <w:rsid w:val="00FF4B9F"/>
    <w:rsid w:val="00FF5089"/>
    <w:rsid w:val="00FF533F"/>
    <w:rsid w:val="00FF5E55"/>
    <w:rsid w:val="00FF5FA7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82A84BB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lock">
    <w:name w:val="block"/>
    <w:aliases w:val="b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40BD0-C565-441D-BCBC-74282D200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360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2019-11-08T07:10:00Z</cp:lastPrinted>
  <dcterms:created xsi:type="dcterms:W3CDTF">2019-11-11T10:53:00Z</dcterms:created>
  <dcterms:modified xsi:type="dcterms:W3CDTF">2019-11-11T10:58:00Z</dcterms:modified>
</cp:coreProperties>
</file>