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823DD0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443D7" w:rsidRPr="00823DD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823DD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43D7" w:rsidRPr="00823DD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8443D7" w:rsidRPr="00823DD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639FE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D639FE" w:rsidRPr="00823DD0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639FE" w:rsidRPr="00823DD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D639FE" w:rsidRPr="00823DD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8443D7" w:rsidRPr="00823DD0" w:rsidRDefault="008443D7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443D7" w:rsidRPr="00823DD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8443D7" w:rsidRPr="00823DD0" w:rsidRDefault="00D47EA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8443D7"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443D7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8443D7" w:rsidRPr="00823DD0" w:rsidRDefault="008443D7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443D7" w:rsidRPr="00823DD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8443D7" w:rsidRPr="00823DD0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147EFE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47EFE" w:rsidRPr="00823DD0" w:rsidRDefault="00147E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47EFE" w:rsidRPr="00823DD0" w:rsidRDefault="00147EFE" w:rsidP="004038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147EFE" w:rsidRPr="00823DD0" w:rsidRDefault="00147EFE" w:rsidP="000976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619A0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A619A0" w:rsidRPr="00A27040" w:rsidRDefault="00562B26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70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619A0" w:rsidRPr="00A27040" w:rsidRDefault="00A619A0" w:rsidP="004038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A619A0" w:rsidRPr="00A27040" w:rsidRDefault="00562B26" w:rsidP="000976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2704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FB1694" w:rsidRPr="00A270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ชั่วคราว</w:t>
            </w:r>
          </w:p>
        </w:tc>
      </w:tr>
      <w:tr w:rsidR="00147EFE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47EFE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47EFE" w:rsidRPr="00823DD0" w:rsidRDefault="00147E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147EFE" w:rsidRPr="00823DD0" w:rsidRDefault="00827691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44C3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4C44C3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C44C3" w:rsidRPr="00823DD0" w:rsidRDefault="004C44C3" w:rsidP="003860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4C44C3" w:rsidRPr="00823DD0" w:rsidRDefault="00827691" w:rsidP="00C01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4C44C3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4C44C3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C44C3" w:rsidRPr="00823DD0" w:rsidRDefault="004C44C3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4C44C3" w:rsidRPr="00823DD0" w:rsidRDefault="004C44C3" w:rsidP="00C01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609FC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609FC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609FC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609FC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609FC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609FC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1609FC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609FC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4A3368"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609FC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609FC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1609FC" w:rsidRPr="00823DD0" w:rsidRDefault="001609FC" w:rsidP="001609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BF14BF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BF14BF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BF14BF" w:rsidRPr="00823DD0" w:rsidRDefault="00BF14BF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BF14BF" w:rsidRPr="00823DD0" w:rsidRDefault="00BF14BF" w:rsidP="001609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สิทธิประโยชน์จากการส่งเสริมการลงทุน</w:t>
            </w:r>
          </w:p>
        </w:tc>
      </w:tr>
      <w:tr w:rsidR="001609FC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609FC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9C6936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9C6936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9C6936" w:rsidRPr="00823DD0" w:rsidRDefault="009C6936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9C6936" w:rsidRPr="00823DD0" w:rsidRDefault="009C6936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609FC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609FC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1609FC" w:rsidRPr="00823DD0" w:rsidRDefault="001609FC" w:rsidP="001609FC">
            <w:pPr>
              <w:pStyle w:val="Heading8"/>
              <w:tabs>
                <w:tab w:val="left" w:pos="540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823DD0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609FC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609FC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609FC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609FC" w:rsidRPr="00823DD0" w:rsidRDefault="00C5359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1609FC" w:rsidRPr="0048420A" w:rsidRDefault="0048420A" w:rsidP="0048420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4010AC" w:rsidRPr="00823DD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4010AC" w:rsidRPr="00823DD0" w:rsidRDefault="004010AC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4010AC" w:rsidRPr="00823DD0" w:rsidRDefault="004010A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:rsidR="004010AC" w:rsidRPr="00823DD0" w:rsidRDefault="004010A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</w:tr>
    </w:tbl>
    <w:p w:rsidR="00D5699E" w:rsidRPr="00823DD0" w:rsidRDefault="00B445AA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br w:type="page"/>
      </w:r>
      <w:r w:rsidR="00D5699E" w:rsidRPr="00823DD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5D3DDE" w:rsidRPr="00823DD0" w:rsidRDefault="005D3DDE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5699E" w:rsidRPr="00823DD0" w:rsidRDefault="00D5699E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823DD0">
        <w:rPr>
          <w:rFonts w:ascii="Angsana New" w:hAnsi="Angsana New"/>
          <w:sz w:val="30"/>
          <w:szCs w:val="30"/>
          <w:cs/>
        </w:rPr>
        <w:t>คณะ</w:t>
      </w:r>
      <w:r w:rsidR="0036161D" w:rsidRPr="00823DD0">
        <w:rPr>
          <w:rFonts w:ascii="Angsana New" w:hAnsi="Angsana New"/>
          <w:sz w:val="30"/>
          <w:szCs w:val="30"/>
          <w:cs/>
        </w:rPr>
        <w:t>กรรมการเมื่อ</w:t>
      </w:r>
      <w:r w:rsidR="0036161D" w:rsidRPr="00575752">
        <w:rPr>
          <w:rFonts w:ascii="Angsana New" w:hAnsi="Angsana New"/>
          <w:sz w:val="30"/>
          <w:szCs w:val="30"/>
          <w:cs/>
        </w:rPr>
        <w:t xml:space="preserve">วันที่ </w:t>
      </w:r>
      <w:r w:rsidR="00B143A2" w:rsidRPr="00575752">
        <w:rPr>
          <w:rFonts w:ascii="Angsana New" w:hAnsi="Angsana New"/>
          <w:sz w:val="30"/>
          <w:szCs w:val="30"/>
        </w:rPr>
        <w:t xml:space="preserve">11 </w:t>
      </w:r>
      <w:r w:rsidR="00B143A2" w:rsidRPr="00575752">
        <w:rPr>
          <w:rFonts w:ascii="Angsana New" w:hAnsi="Angsana New" w:hint="cs"/>
          <w:sz w:val="30"/>
          <w:szCs w:val="30"/>
          <w:cs/>
        </w:rPr>
        <w:t>พฤศจิกายน</w:t>
      </w:r>
      <w:r w:rsidR="00CF2079" w:rsidRPr="00575752">
        <w:rPr>
          <w:rFonts w:ascii="Angsana New" w:hAnsi="Angsana New"/>
          <w:sz w:val="30"/>
          <w:szCs w:val="30"/>
          <w:cs/>
        </w:rPr>
        <w:t xml:space="preserve"> </w:t>
      </w:r>
      <w:r w:rsidR="00E63479" w:rsidRPr="00575752">
        <w:rPr>
          <w:rFonts w:ascii="Angsana New" w:hAnsi="Angsana New"/>
          <w:sz w:val="30"/>
          <w:szCs w:val="30"/>
        </w:rPr>
        <w:t>25</w:t>
      </w:r>
      <w:r w:rsidR="002D291A" w:rsidRPr="00575752">
        <w:rPr>
          <w:rFonts w:ascii="Angsana New" w:hAnsi="Angsana New"/>
          <w:sz w:val="30"/>
          <w:szCs w:val="30"/>
        </w:rPr>
        <w:t>62</w:t>
      </w:r>
    </w:p>
    <w:p w:rsidR="002E2563" w:rsidRPr="00823DD0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432D09" w:rsidRPr="00823DD0" w:rsidRDefault="00D47EA7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  <w:lang w:val="th-TH"/>
        </w:rPr>
        <w:t>ข้อมูล</w:t>
      </w:r>
      <w:r w:rsidR="00432D09" w:rsidRPr="00823DD0">
        <w:rPr>
          <w:rFonts w:ascii="Angsana New" w:hAnsi="Angsana New"/>
          <w:sz w:val="30"/>
          <w:szCs w:val="30"/>
          <w:cs/>
        </w:rPr>
        <w:t>ทั่วไป</w:t>
      </w:r>
    </w:p>
    <w:p w:rsidR="002E2563" w:rsidRPr="00823DD0" w:rsidRDefault="002E2563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02C41" w:rsidRPr="00823DD0" w:rsidRDefault="00702C41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823DD0">
        <w:rPr>
          <w:rFonts w:ascii="Angsana New" w:hAnsi="Angsana New"/>
          <w:spacing w:val="-2"/>
          <w:sz w:val="30"/>
          <w:szCs w:val="30"/>
          <w:cs/>
        </w:rPr>
        <w:t>บริษัท เอ็กโซติค ฟู้ด จำกัด</w:t>
      </w:r>
      <w:r w:rsidRPr="00823DD0">
        <w:rPr>
          <w:rFonts w:ascii="Angsana New" w:hAnsi="Angsana New"/>
          <w:spacing w:val="-2"/>
          <w:sz w:val="30"/>
          <w:szCs w:val="30"/>
        </w:rPr>
        <w:t xml:space="preserve"> (</w:t>
      </w:r>
      <w:r w:rsidRPr="00823DD0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823DD0">
        <w:rPr>
          <w:rFonts w:ascii="Angsana New" w:hAnsi="Angsana New"/>
          <w:spacing w:val="-2"/>
          <w:sz w:val="30"/>
          <w:szCs w:val="30"/>
        </w:rPr>
        <w:t xml:space="preserve">)  </w:t>
      </w:r>
      <w:r w:rsidRPr="00823DD0">
        <w:rPr>
          <w:rFonts w:ascii="Angsana New" w:hAnsi="Angsana New"/>
          <w:spacing w:val="-2"/>
          <w:sz w:val="30"/>
          <w:szCs w:val="30"/>
          <w:cs/>
        </w:rPr>
        <w:t>“บริษัท”</w:t>
      </w:r>
      <w:r w:rsidRPr="00823DD0">
        <w:rPr>
          <w:rFonts w:ascii="Angsana New" w:hAnsi="Angsana New"/>
          <w:spacing w:val="-2"/>
          <w:sz w:val="30"/>
          <w:szCs w:val="30"/>
        </w:rPr>
        <w:t xml:space="preserve"> </w:t>
      </w:r>
      <w:r w:rsidRPr="00823DD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และมีที่อยู่จดทะเบียนไว้ดังนี้</w:t>
      </w:r>
      <w:r w:rsidRPr="00823DD0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702C41" w:rsidRPr="00823DD0" w:rsidRDefault="00702C41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02C41" w:rsidRPr="00823DD0" w:rsidRDefault="00702C41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สำนักงานใหญ่</w:t>
      </w:r>
      <w:r w:rsidRPr="00823DD0">
        <w:rPr>
          <w:rFonts w:ascii="Angsana New" w:hAnsi="Angsana New"/>
          <w:sz w:val="30"/>
          <w:szCs w:val="30"/>
        </w:rPr>
        <w:t xml:space="preserve"> : </w:t>
      </w:r>
      <w:r w:rsidRPr="00823DD0">
        <w:rPr>
          <w:rFonts w:ascii="Angsana New" w:hAnsi="Angsana New"/>
          <w:sz w:val="30"/>
          <w:szCs w:val="30"/>
          <w:cs/>
        </w:rPr>
        <w:t xml:space="preserve">เลขที่ 49/42 หมู่ 5 ตำบลทุ่งสุขลา อำเภอศรีราชา จังหวัดชลบุรี </w:t>
      </w:r>
    </w:p>
    <w:p w:rsidR="00702C41" w:rsidRPr="00823DD0" w:rsidRDefault="00702C41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823DD0">
        <w:rPr>
          <w:rFonts w:ascii="Angsana New" w:hAnsi="Angsana New"/>
          <w:spacing w:val="-4"/>
          <w:sz w:val="30"/>
          <w:szCs w:val="30"/>
          <w:cs/>
        </w:rPr>
        <w:t>สำนักงานสาขา</w:t>
      </w:r>
      <w:r w:rsidRPr="00823DD0">
        <w:rPr>
          <w:rFonts w:ascii="Angsana New" w:hAnsi="Angsana New"/>
          <w:spacing w:val="-4"/>
          <w:sz w:val="30"/>
          <w:szCs w:val="30"/>
        </w:rPr>
        <w:t xml:space="preserve"> : </w:t>
      </w:r>
      <w:r w:rsidRPr="00823DD0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Pr="00823DD0">
        <w:rPr>
          <w:rFonts w:ascii="Angsana New" w:hAnsi="Angsana New"/>
          <w:spacing w:val="-4"/>
          <w:sz w:val="30"/>
          <w:szCs w:val="30"/>
        </w:rPr>
        <w:t>130</w:t>
      </w:r>
      <w:r w:rsidR="00C13DAB" w:rsidRPr="00823DD0">
        <w:rPr>
          <w:rFonts w:ascii="Angsana New" w:hAnsi="Angsana New"/>
          <w:spacing w:val="-4"/>
          <w:sz w:val="30"/>
          <w:szCs w:val="30"/>
        </w:rPr>
        <w:t>-</w:t>
      </w:r>
      <w:r w:rsidRPr="00823DD0">
        <w:rPr>
          <w:rFonts w:ascii="Angsana New" w:hAnsi="Angsana New"/>
          <w:spacing w:val="-4"/>
          <w:sz w:val="30"/>
          <w:szCs w:val="30"/>
        </w:rPr>
        <w:t>132</w:t>
      </w:r>
      <w:r w:rsidRPr="00823DD0">
        <w:rPr>
          <w:rFonts w:ascii="Angsana New" w:hAnsi="Angsana New"/>
          <w:spacing w:val="-4"/>
          <w:sz w:val="30"/>
          <w:szCs w:val="30"/>
          <w:cs/>
        </w:rPr>
        <w:t xml:space="preserve"> อาคารสินธร ทาวเวอร์</w:t>
      </w:r>
      <w:r w:rsidRPr="00823DD0">
        <w:rPr>
          <w:rFonts w:ascii="Angsana New" w:hAnsi="Angsana New"/>
          <w:spacing w:val="-4"/>
          <w:sz w:val="30"/>
          <w:szCs w:val="30"/>
        </w:rPr>
        <w:t xml:space="preserve"> 2 </w:t>
      </w:r>
      <w:r w:rsidRPr="00823DD0">
        <w:rPr>
          <w:rFonts w:ascii="Angsana New" w:hAnsi="Angsana New"/>
          <w:spacing w:val="-4"/>
          <w:sz w:val="30"/>
          <w:szCs w:val="30"/>
          <w:cs/>
        </w:rPr>
        <w:t xml:space="preserve">ชั้นที่ </w:t>
      </w:r>
      <w:r w:rsidRPr="00823DD0">
        <w:rPr>
          <w:rFonts w:ascii="Angsana New" w:hAnsi="Angsana New"/>
          <w:spacing w:val="-4"/>
          <w:sz w:val="30"/>
          <w:szCs w:val="30"/>
        </w:rPr>
        <w:t xml:space="preserve">9 </w:t>
      </w:r>
      <w:r w:rsidRPr="00823DD0">
        <w:rPr>
          <w:rFonts w:ascii="Angsana New" w:hAnsi="Angsana New"/>
          <w:spacing w:val="-4"/>
          <w:sz w:val="30"/>
          <w:szCs w:val="30"/>
          <w:cs/>
        </w:rPr>
        <w:t>ถนนวิทยุ แขวงลุมพินี เขตปทุมวัน กรุงเทพมหานคร</w:t>
      </w:r>
    </w:p>
    <w:p w:rsidR="00ED390A" w:rsidRPr="00823DD0" w:rsidRDefault="00ED390A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823DD0">
        <w:rPr>
          <w:rFonts w:ascii="Angsana New" w:hAnsi="Angsana New"/>
          <w:spacing w:val="-4"/>
          <w:sz w:val="30"/>
          <w:szCs w:val="30"/>
          <w:cs/>
        </w:rPr>
        <w:t>สำนักงานสาขา</w:t>
      </w:r>
      <w:r w:rsidRPr="00823DD0">
        <w:rPr>
          <w:rFonts w:ascii="Angsana New" w:hAnsi="Angsana New"/>
          <w:spacing w:val="-4"/>
          <w:sz w:val="30"/>
          <w:szCs w:val="30"/>
        </w:rPr>
        <w:t xml:space="preserve"> : </w:t>
      </w:r>
      <w:r w:rsidRPr="00823DD0">
        <w:rPr>
          <w:rFonts w:ascii="Angsana New" w:hAnsi="Angsana New"/>
          <w:spacing w:val="-4"/>
          <w:sz w:val="30"/>
          <w:szCs w:val="30"/>
          <w:cs/>
        </w:rPr>
        <w:t>เลขที่ 7/474 หมู่ที่ 6 ตำบลมาบยางพร อำเภอปลวกแดง จังหวัดระยอง</w:t>
      </w:r>
    </w:p>
    <w:p w:rsidR="002D291A" w:rsidRPr="00823DD0" w:rsidRDefault="002D291A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823DD0">
        <w:rPr>
          <w:rFonts w:ascii="Angsana New" w:hAnsi="Angsana New"/>
          <w:spacing w:val="-4"/>
          <w:sz w:val="30"/>
          <w:szCs w:val="30"/>
          <w:cs/>
        </w:rPr>
        <w:t>สำนักงานสาขา</w:t>
      </w:r>
      <w:r w:rsidRPr="00823DD0">
        <w:rPr>
          <w:rFonts w:ascii="Angsana New" w:hAnsi="Angsana New"/>
          <w:spacing w:val="-4"/>
          <w:sz w:val="30"/>
          <w:szCs w:val="30"/>
        </w:rPr>
        <w:t xml:space="preserve"> :  </w:t>
      </w:r>
      <w:r w:rsidRPr="00823DD0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Pr="00823DD0">
        <w:rPr>
          <w:rFonts w:ascii="Angsana New" w:hAnsi="Angsana New"/>
          <w:spacing w:val="-4"/>
          <w:sz w:val="30"/>
          <w:szCs w:val="30"/>
        </w:rPr>
        <w:t>248</w:t>
      </w:r>
      <w:r w:rsidRPr="00823DD0">
        <w:rPr>
          <w:rFonts w:ascii="Angsana New" w:hAnsi="Angsana New"/>
          <w:spacing w:val="-4"/>
          <w:sz w:val="30"/>
          <w:szCs w:val="30"/>
          <w:cs/>
        </w:rPr>
        <w:t>/</w:t>
      </w:r>
      <w:r w:rsidRPr="00823DD0">
        <w:rPr>
          <w:rFonts w:ascii="Angsana New" w:hAnsi="Angsana New"/>
          <w:spacing w:val="-4"/>
          <w:sz w:val="30"/>
          <w:szCs w:val="30"/>
        </w:rPr>
        <w:t>1</w:t>
      </w:r>
      <w:r w:rsidRPr="00823DD0">
        <w:rPr>
          <w:rFonts w:ascii="Angsana New" w:hAnsi="Angsana New"/>
          <w:spacing w:val="-4"/>
          <w:sz w:val="30"/>
          <w:szCs w:val="30"/>
          <w:cs/>
        </w:rPr>
        <w:t xml:space="preserve"> หมู่ที่ </w:t>
      </w:r>
      <w:r w:rsidRPr="00823DD0">
        <w:rPr>
          <w:rFonts w:ascii="Angsana New" w:hAnsi="Angsana New"/>
          <w:spacing w:val="-4"/>
          <w:sz w:val="30"/>
          <w:szCs w:val="30"/>
        </w:rPr>
        <w:t>2</w:t>
      </w:r>
      <w:r w:rsidRPr="00823DD0">
        <w:rPr>
          <w:rFonts w:ascii="Angsana New" w:hAnsi="Angsana New"/>
          <w:spacing w:val="-4"/>
          <w:sz w:val="30"/>
          <w:szCs w:val="30"/>
          <w:cs/>
        </w:rPr>
        <w:t xml:space="preserve"> ตำบลในเมือง อำเภอสวรรคโลก จังหวัดสุโขทัย</w:t>
      </w:r>
    </w:p>
    <w:p w:rsidR="00702C41" w:rsidRPr="00823DD0" w:rsidRDefault="00702C41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54FE4" w:rsidRPr="00823DD0" w:rsidRDefault="00554FE4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บริษัทจดทะเบียนกับตลาดหลักทรัพย์เอ็ม เอ ไอ </w:t>
      </w:r>
      <w:r w:rsidRPr="00823DD0">
        <w:rPr>
          <w:rFonts w:ascii="Angsana New" w:hAnsi="Angsana New"/>
          <w:sz w:val="30"/>
          <w:szCs w:val="30"/>
        </w:rPr>
        <w:t xml:space="preserve">(MAI) </w:t>
      </w:r>
      <w:r w:rsidRPr="00823DD0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Pr="00823DD0">
        <w:rPr>
          <w:rFonts w:ascii="Angsana New" w:hAnsi="Angsana New"/>
          <w:sz w:val="30"/>
          <w:szCs w:val="30"/>
        </w:rPr>
        <w:t>2557</w:t>
      </w:r>
    </w:p>
    <w:p w:rsidR="00554FE4" w:rsidRPr="00823DD0" w:rsidRDefault="00554FE4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02C41" w:rsidRPr="00823DD0" w:rsidRDefault="00702C41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23DD0">
        <w:rPr>
          <w:rFonts w:ascii="Angsana New" w:hAnsi="Angsana New"/>
          <w:sz w:val="30"/>
          <w:szCs w:val="30"/>
          <w:cs/>
        </w:rPr>
        <w:t>ผู้ถือหุ้นรายใหญ่ในระหว่างงวดได้แก่ กลุ่มครอบครัวจันทรัช ซึ่งถือหุ้นในบริษัทรวมร้อยละ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="002F46EE" w:rsidRPr="00823DD0">
        <w:rPr>
          <w:rFonts w:ascii="Angsana New" w:hAnsi="Angsana New"/>
          <w:sz w:val="30"/>
          <w:szCs w:val="30"/>
        </w:rPr>
        <w:t>6</w:t>
      </w:r>
      <w:r w:rsidR="007D0B0F" w:rsidRPr="00823DD0">
        <w:rPr>
          <w:rFonts w:ascii="Angsana New" w:hAnsi="Angsana New"/>
          <w:sz w:val="30"/>
          <w:szCs w:val="30"/>
        </w:rPr>
        <w:t>2</w:t>
      </w:r>
      <w:r w:rsidR="002F46EE" w:rsidRPr="00823DD0">
        <w:rPr>
          <w:rFonts w:ascii="Angsana New" w:hAnsi="Angsana New"/>
          <w:sz w:val="30"/>
          <w:szCs w:val="30"/>
        </w:rPr>
        <w:t>.</w:t>
      </w:r>
      <w:r w:rsidR="007D0B0F" w:rsidRPr="00823DD0">
        <w:rPr>
          <w:rFonts w:ascii="Angsana New" w:hAnsi="Angsana New"/>
          <w:sz w:val="30"/>
          <w:szCs w:val="30"/>
        </w:rPr>
        <w:t>20</w:t>
      </w:r>
    </w:p>
    <w:p w:rsidR="00702C41" w:rsidRPr="00823DD0" w:rsidRDefault="00702C41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02C41" w:rsidRPr="00823DD0" w:rsidRDefault="00702C41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บริษัทดำเนินธุรกิจหลักเป็นผู้ผลิตและ</w:t>
      </w:r>
      <w:r w:rsidR="0060309A" w:rsidRPr="00823DD0">
        <w:rPr>
          <w:rFonts w:ascii="Angsana New" w:hAnsi="Angsana New"/>
          <w:sz w:val="30"/>
          <w:szCs w:val="30"/>
          <w:cs/>
        </w:rPr>
        <w:t>จัดจำหน่าย</w:t>
      </w:r>
      <w:r w:rsidRPr="00823DD0">
        <w:rPr>
          <w:rFonts w:ascii="Angsana New" w:hAnsi="Angsana New"/>
          <w:sz w:val="30"/>
          <w:szCs w:val="30"/>
          <w:cs/>
        </w:rPr>
        <w:t>ซอสปรุงรส น้ำจิ้มปรุงรส น้ำผลไม้ เครื่องกระป๋อง รวมถึงผลิตภัณฑ์จากพืชผักผลไม้</w:t>
      </w:r>
    </w:p>
    <w:p w:rsidR="005F2619" w:rsidRPr="00823DD0" w:rsidRDefault="005F2619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75022" w:rsidRPr="00823DD0" w:rsidRDefault="00F75022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th-TH"/>
        </w:rPr>
      </w:pPr>
      <w:r w:rsidRPr="00823DD0">
        <w:rPr>
          <w:rFonts w:ascii="Angsana New" w:hAnsi="Angsana New"/>
          <w:sz w:val="30"/>
          <w:szCs w:val="30"/>
          <w:cs/>
          <w:lang w:val="th-TH"/>
        </w:rPr>
        <w:t>เกณฑ์</w:t>
      </w:r>
      <w:r w:rsidR="00D5699E" w:rsidRPr="00823DD0">
        <w:rPr>
          <w:rFonts w:ascii="Angsana New" w:hAnsi="Angsana New"/>
          <w:sz w:val="30"/>
          <w:szCs w:val="30"/>
          <w:cs/>
          <w:lang w:val="th-TH"/>
        </w:rPr>
        <w:t>การจัดทำงบการเงินระหว่างกาล</w:t>
      </w:r>
    </w:p>
    <w:p w:rsidR="00BF0C27" w:rsidRPr="00823DD0" w:rsidRDefault="00BF0C27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80A02" w:rsidRPr="00823DD0" w:rsidRDefault="00480A02" w:rsidP="006D20D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480A02" w:rsidRPr="00823DD0" w:rsidRDefault="00480A02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02C41" w:rsidRPr="00823DD0" w:rsidRDefault="00702C41" w:rsidP="00E1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spacing w:val="-10"/>
          <w:sz w:val="30"/>
          <w:szCs w:val="30"/>
          <w:cs/>
        </w:rPr>
        <w:t>งบการเงินระหว่างกาล</w:t>
      </w:r>
      <w:r w:rsidR="005A23D9" w:rsidRPr="00823DD0">
        <w:rPr>
          <w:rFonts w:ascii="Angsana New" w:hAnsi="Angsana New"/>
          <w:spacing w:val="-10"/>
          <w:sz w:val="30"/>
          <w:szCs w:val="30"/>
          <w:cs/>
        </w:rPr>
        <w:t>แบบย่อ</w:t>
      </w:r>
      <w:r w:rsidRPr="00823DD0">
        <w:rPr>
          <w:rFonts w:ascii="Angsana New" w:hAnsi="Angsana New"/>
          <w:spacing w:val="-10"/>
          <w:sz w:val="30"/>
          <w:szCs w:val="30"/>
          <w:cs/>
        </w:rPr>
        <w:t>นี้</w:t>
      </w:r>
      <w:r w:rsidR="00F04425" w:rsidRPr="00823DD0">
        <w:rPr>
          <w:rFonts w:ascii="Angsana New" w:hAnsi="Angsana New"/>
          <w:spacing w:val="-10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F04425" w:rsidRPr="00823DD0">
        <w:rPr>
          <w:rFonts w:ascii="Angsana New" w:hAnsi="Angsana New"/>
          <w:sz w:val="30"/>
          <w:szCs w:val="30"/>
          <w:cs/>
        </w:rPr>
        <w:t>ประกอบงบการเงินระหว่างกาลในรูปแบบย่อ</w:t>
      </w:r>
      <w:r w:rsidR="005A23D9" w:rsidRPr="00823DD0">
        <w:rPr>
          <w:rFonts w:ascii="Angsana New" w:hAnsi="Angsana New"/>
          <w:sz w:val="30"/>
          <w:szCs w:val="30"/>
          <w:cs/>
        </w:rPr>
        <w:t xml:space="preserve"> </w:t>
      </w:r>
      <w:r w:rsidR="005A23D9" w:rsidRPr="00823DD0">
        <w:rPr>
          <w:rFonts w:ascii="Angsana New" w:hAnsi="Angsana New"/>
          <w:sz w:val="30"/>
          <w:szCs w:val="30"/>
        </w:rPr>
        <w:t xml:space="preserve">(“ </w:t>
      </w:r>
      <w:r w:rsidR="005A23D9" w:rsidRPr="00823DD0">
        <w:rPr>
          <w:rFonts w:ascii="Angsana New" w:hAnsi="Angsana New"/>
          <w:sz w:val="30"/>
          <w:szCs w:val="30"/>
          <w:cs/>
        </w:rPr>
        <w:t>งบการเงินระหว่างกา</w:t>
      </w:r>
      <w:r w:rsidR="00C551DC" w:rsidRPr="00823DD0">
        <w:rPr>
          <w:rFonts w:ascii="Angsana New" w:hAnsi="Angsana New"/>
          <w:sz w:val="30"/>
          <w:szCs w:val="30"/>
          <w:cs/>
        </w:rPr>
        <w:t>ล</w:t>
      </w:r>
      <w:r w:rsidR="005A23D9" w:rsidRPr="00823DD0">
        <w:rPr>
          <w:rFonts w:ascii="Angsana New" w:hAnsi="Angsana New"/>
          <w:sz w:val="30"/>
          <w:szCs w:val="30"/>
        </w:rPr>
        <w:t xml:space="preserve"> ”) </w:t>
      </w:r>
      <w:r w:rsidRPr="00823DD0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306B33"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823DD0">
        <w:rPr>
          <w:rFonts w:ascii="Angsana New" w:hAnsi="Angsana New"/>
          <w:sz w:val="30"/>
          <w:szCs w:val="30"/>
        </w:rPr>
        <w:t xml:space="preserve">34 </w:t>
      </w:r>
      <w:r w:rsidRPr="00823DD0">
        <w:rPr>
          <w:rFonts w:ascii="Angsana New" w:hAnsi="Angsana New"/>
          <w:sz w:val="30"/>
          <w:szCs w:val="30"/>
          <w:cs/>
        </w:rPr>
        <w:t>เรื่อง</w:t>
      </w:r>
      <w:r w:rsidR="003F5486" w:rsidRPr="00823DD0">
        <w:rPr>
          <w:rFonts w:ascii="Angsana New" w:hAnsi="Angsana New"/>
          <w:sz w:val="30"/>
          <w:szCs w:val="30"/>
        </w:rPr>
        <w:t xml:space="preserve"> </w:t>
      </w:r>
      <w:r w:rsidR="00AF3D6D" w:rsidRPr="00823DD0">
        <w:rPr>
          <w:rFonts w:ascii="Angsana New" w:hAnsi="Angsana New"/>
          <w:i/>
          <w:iCs/>
          <w:sz w:val="30"/>
          <w:szCs w:val="30"/>
          <w:cs/>
        </w:rPr>
        <w:t>การรายงานทาง</w:t>
      </w:r>
      <w:r w:rsidR="00ED390A" w:rsidRPr="00823DD0">
        <w:rPr>
          <w:rFonts w:ascii="Angsana New" w:hAnsi="Angsana New"/>
          <w:i/>
          <w:iCs/>
          <w:sz w:val="30"/>
          <w:szCs w:val="30"/>
          <w:cs/>
        </w:rPr>
        <w:t>กา</w:t>
      </w:r>
      <w:r w:rsidR="00F04425" w:rsidRPr="00823DD0">
        <w:rPr>
          <w:rFonts w:ascii="Angsana New" w:hAnsi="Angsana New"/>
          <w:i/>
          <w:iCs/>
          <w:sz w:val="30"/>
          <w:szCs w:val="30"/>
          <w:cs/>
        </w:rPr>
        <w:t>ร</w:t>
      </w:r>
      <w:r w:rsidR="00ED390A" w:rsidRPr="00823DD0">
        <w:rPr>
          <w:rFonts w:ascii="Angsana New" w:hAnsi="Angsana New"/>
          <w:i/>
          <w:iCs/>
          <w:sz w:val="30"/>
          <w:szCs w:val="30"/>
          <w:cs/>
        </w:rPr>
        <w:t>เง</w:t>
      </w:r>
      <w:r w:rsidR="00F04425" w:rsidRPr="00823DD0">
        <w:rPr>
          <w:rFonts w:ascii="Angsana New" w:hAnsi="Angsana New"/>
          <w:i/>
          <w:iCs/>
          <w:sz w:val="30"/>
          <w:szCs w:val="30"/>
          <w:cs/>
        </w:rPr>
        <w:t>ิ</w:t>
      </w:r>
      <w:r w:rsidR="00ED390A" w:rsidRPr="00823DD0">
        <w:rPr>
          <w:rFonts w:ascii="Angsana New" w:hAnsi="Angsana New"/>
          <w:i/>
          <w:iCs/>
          <w:sz w:val="30"/>
          <w:szCs w:val="30"/>
          <w:cs/>
        </w:rPr>
        <w:t>น</w:t>
      </w:r>
      <w:r w:rsidR="00F85178" w:rsidRPr="00823DD0">
        <w:rPr>
          <w:rFonts w:ascii="Angsana New" w:hAnsi="Angsana New"/>
          <w:i/>
          <w:iCs/>
          <w:sz w:val="30"/>
          <w:szCs w:val="30"/>
          <w:cs/>
        </w:rPr>
        <w:t>ร</w:t>
      </w:r>
      <w:r w:rsidR="00ED390A" w:rsidRPr="00823DD0">
        <w:rPr>
          <w:rFonts w:ascii="Angsana New" w:hAnsi="Angsana New"/>
          <w:i/>
          <w:iCs/>
          <w:sz w:val="30"/>
          <w:szCs w:val="30"/>
          <w:cs/>
        </w:rPr>
        <w:t>ะหว่างกา</w:t>
      </w:r>
      <w:r w:rsidR="00F04425" w:rsidRPr="00823DD0">
        <w:rPr>
          <w:rFonts w:ascii="Angsana New" w:hAnsi="Angsana New"/>
          <w:i/>
          <w:iCs/>
          <w:sz w:val="30"/>
          <w:szCs w:val="30"/>
          <w:cs/>
        </w:rPr>
        <w:t>ล</w:t>
      </w:r>
      <w:r w:rsidR="00407485" w:rsidRPr="00823DD0">
        <w:rPr>
          <w:rFonts w:ascii="Angsana New" w:hAnsi="Angsana New"/>
          <w:i/>
          <w:iCs/>
          <w:sz w:val="30"/>
          <w:szCs w:val="30"/>
        </w:rPr>
        <w:t xml:space="preserve"> </w:t>
      </w:r>
      <w:r w:rsidR="00ED390A" w:rsidRPr="00823DD0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23DD0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823DD0">
        <w:rPr>
          <w:rFonts w:ascii="Angsana New" w:hAnsi="Angsana New"/>
          <w:sz w:val="30"/>
          <w:szCs w:val="30"/>
        </w:rPr>
        <w:t xml:space="preserve"> </w:t>
      </w:r>
    </w:p>
    <w:p w:rsidR="00D5699E" w:rsidRPr="00823DD0" w:rsidRDefault="00D5699E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174C9" w:rsidRPr="00823DD0" w:rsidRDefault="006062B7" w:rsidP="001B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br w:type="page"/>
      </w:r>
      <w:r w:rsidR="00702C41" w:rsidRPr="00823DD0">
        <w:rPr>
          <w:rFonts w:ascii="Angsana New" w:hAnsi="Angsana New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</w:t>
      </w:r>
      <w:r w:rsidR="00155B99" w:rsidRPr="00823DD0">
        <w:rPr>
          <w:rFonts w:ascii="Angsana New" w:hAnsi="Angsana New"/>
          <w:sz w:val="30"/>
          <w:szCs w:val="30"/>
          <w:cs/>
        </w:rPr>
        <w:t>25</w:t>
      </w:r>
      <w:r w:rsidR="00E01E25" w:rsidRPr="00823DD0">
        <w:rPr>
          <w:rFonts w:ascii="Angsana New" w:hAnsi="Angsana New"/>
          <w:sz w:val="30"/>
          <w:szCs w:val="30"/>
          <w:cs/>
        </w:rPr>
        <w:t>6</w:t>
      </w:r>
      <w:r w:rsidR="00E01E25" w:rsidRPr="00823DD0">
        <w:rPr>
          <w:rFonts w:ascii="Angsana New" w:hAnsi="Angsana New"/>
          <w:sz w:val="30"/>
          <w:szCs w:val="30"/>
        </w:rPr>
        <w:t>1</w:t>
      </w:r>
      <w:r w:rsidR="00155B99" w:rsidRPr="00823DD0">
        <w:rPr>
          <w:rFonts w:ascii="Angsana New" w:hAnsi="Angsana New"/>
          <w:sz w:val="30"/>
          <w:szCs w:val="30"/>
        </w:rPr>
        <w:t xml:space="preserve">           </w:t>
      </w:r>
      <w:r w:rsidR="00702C41" w:rsidRPr="00823DD0">
        <w:rPr>
          <w:rFonts w:ascii="Angsana New" w:hAnsi="Angsana New"/>
          <w:spacing w:val="-6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</w:t>
      </w:r>
      <w:r w:rsidR="00702C41" w:rsidRPr="00823DD0">
        <w:rPr>
          <w:rFonts w:ascii="Angsana New" w:hAnsi="Angsana New"/>
          <w:spacing w:val="4"/>
          <w:sz w:val="30"/>
          <w:szCs w:val="30"/>
          <w:cs/>
        </w:rPr>
        <w:t>กิจกรรม เหตุการณ์และสถานการณ์ใหม่</w:t>
      </w:r>
      <w:r w:rsidR="00ED390A"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="00702C41" w:rsidRPr="00823DD0">
        <w:rPr>
          <w:rFonts w:ascii="Angsana New" w:hAnsi="Angsana New"/>
          <w:spacing w:val="4"/>
          <w:sz w:val="30"/>
          <w:szCs w:val="30"/>
          <w:cs/>
        </w:rPr>
        <w:t xml:space="preserve">ๆ </w:t>
      </w:r>
      <w:r w:rsidR="00554749" w:rsidRPr="00823DD0">
        <w:rPr>
          <w:rFonts w:ascii="Angsana New" w:hAnsi="Angsana New"/>
          <w:spacing w:val="4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</w:t>
      </w:r>
      <w:r w:rsidR="00554749" w:rsidRPr="00823DD0">
        <w:rPr>
          <w:rFonts w:ascii="Angsana New" w:hAnsi="Angsana New"/>
          <w:spacing w:val="2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702C41" w:rsidRPr="00823DD0">
        <w:rPr>
          <w:rFonts w:ascii="Angsana New" w:hAnsi="Angsana New"/>
          <w:spacing w:val="2"/>
          <w:sz w:val="30"/>
          <w:szCs w:val="30"/>
          <w:cs/>
        </w:rPr>
        <w:t xml:space="preserve"> 31 ธันวาคม </w:t>
      </w:r>
      <w:r w:rsidR="00155B99" w:rsidRPr="00823DD0">
        <w:rPr>
          <w:rFonts w:ascii="Angsana New" w:hAnsi="Angsana New"/>
          <w:spacing w:val="2"/>
          <w:sz w:val="30"/>
          <w:szCs w:val="30"/>
          <w:cs/>
        </w:rPr>
        <w:t>25</w:t>
      </w:r>
      <w:r w:rsidR="00D16424" w:rsidRPr="00823DD0">
        <w:rPr>
          <w:rFonts w:ascii="Angsana New" w:hAnsi="Angsana New"/>
          <w:spacing w:val="2"/>
          <w:sz w:val="30"/>
          <w:szCs w:val="30"/>
          <w:cs/>
        </w:rPr>
        <w:t>6</w:t>
      </w:r>
      <w:r w:rsidR="001B5ED4" w:rsidRPr="00823DD0">
        <w:rPr>
          <w:rFonts w:ascii="Angsana New" w:hAnsi="Angsana New"/>
          <w:spacing w:val="2"/>
          <w:sz w:val="30"/>
          <w:szCs w:val="30"/>
        </w:rPr>
        <w:t>1</w:t>
      </w:r>
    </w:p>
    <w:p w:rsidR="00702C41" w:rsidRPr="00823DD0" w:rsidRDefault="00702C41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480A02" w:rsidRPr="00823DD0" w:rsidRDefault="00480A02" w:rsidP="006D20D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557F4D" w:rsidRPr="00823DD0">
        <w:rPr>
          <w:rFonts w:ascii="Angsana New" w:hAnsi="Angsana New"/>
          <w:i/>
          <w:iCs/>
          <w:sz w:val="30"/>
          <w:szCs w:val="30"/>
        </w:rPr>
        <w:t xml:space="preserve"> </w:t>
      </w:r>
      <w:r w:rsidR="008C2217" w:rsidRPr="00823DD0">
        <w:rPr>
          <w:rFonts w:ascii="Angsana New" w:hAnsi="Angsana New"/>
          <w:i/>
          <w:iCs/>
          <w:sz w:val="30"/>
          <w:szCs w:val="30"/>
          <w:cs/>
        </w:rPr>
        <w:t>กา</w:t>
      </w:r>
      <w:r w:rsidR="00557F4D" w:rsidRPr="00823DD0">
        <w:rPr>
          <w:rFonts w:ascii="Angsana New" w:hAnsi="Angsana New"/>
          <w:i/>
          <w:iCs/>
          <w:sz w:val="30"/>
          <w:szCs w:val="30"/>
          <w:cs/>
        </w:rPr>
        <w:t>ร</w:t>
      </w:r>
      <w:r w:rsidR="008C2217" w:rsidRPr="00823DD0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557F4D" w:rsidRPr="00823DD0">
        <w:rPr>
          <w:rFonts w:ascii="Angsana New" w:hAnsi="Angsana New"/>
          <w:i/>
          <w:iCs/>
          <w:sz w:val="30"/>
          <w:szCs w:val="30"/>
          <w:cs/>
        </w:rPr>
        <w:t xml:space="preserve"> และนโยบายการบัญชี</w:t>
      </w:r>
      <w:r w:rsidRPr="00823D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23DD0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5699E" w:rsidRPr="00823DD0" w:rsidRDefault="00D5699E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276EE" w:rsidRPr="0078089B" w:rsidRDefault="00702C41" w:rsidP="0078089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8089B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ในการจัดทำงบการเงินระหว่างกาล</w:t>
      </w:r>
      <w:r w:rsidR="00C27974" w:rsidRPr="0078089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8089B">
        <w:rPr>
          <w:rFonts w:ascii="Angsana New" w:hAnsi="Angsana New"/>
          <w:spacing w:val="-4"/>
          <w:sz w:val="30"/>
          <w:szCs w:val="30"/>
          <w:cs/>
        </w:rPr>
        <w:t>ผู้บริหาร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>ได้มีการ</w:t>
      </w:r>
      <w:r w:rsidRPr="0078089B">
        <w:rPr>
          <w:rFonts w:ascii="Angsana New" w:hAnsi="Angsana New"/>
          <w:spacing w:val="-4"/>
          <w:sz w:val="30"/>
          <w:szCs w:val="30"/>
          <w:cs/>
        </w:rPr>
        <w:t>ใช้</w:t>
      </w:r>
      <w:r w:rsidRPr="00057BA8">
        <w:rPr>
          <w:rFonts w:ascii="Angsana New" w:hAnsi="Angsana New"/>
          <w:spacing w:val="1"/>
          <w:sz w:val="30"/>
          <w:szCs w:val="30"/>
          <w:cs/>
        </w:rPr>
        <w:t>วิจารณญาณ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>และ</w:t>
      </w:r>
      <w:r w:rsidR="00AF3D6D" w:rsidRPr="0078089B">
        <w:rPr>
          <w:rFonts w:ascii="Angsana New" w:hAnsi="Angsana New"/>
          <w:spacing w:val="-4"/>
          <w:sz w:val="30"/>
          <w:szCs w:val="30"/>
          <w:cs/>
        </w:rPr>
        <w:t>การประมาณ</w:t>
      </w:r>
      <w:r w:rsidR="001B3930" w:rsidRPr="0078089B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>ในการถือปฎิบัติตาม</w:t>
      </w:r>
      <w:r w:rsidR="00751A8D" w:rsidRPr="0078089B">
        <w:rPr>
          <w:rFonts w:ascii="Angsana New" w:hAnsi="Angsana New"/>
          <w:spacing w:val="-4"/>
          <w:sz w:val="30"/>
          <w:szCs w:val="30"/>
          <w:cs/>
        </w:rPr>
        <w:t>นโยบาย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>การบัญชีของบริษัท</w:t>
      </w:r>
      <w:r w:rsidRPr="0078089B">
        <w:rPr>
          <w:rFonts w:ascii="Angsana New" w:hAnsi="Angsana New"/>
          <w:spacing w:val="-4"/>
          <w:sz w:val="30"/>
          <w:szCs w:val="30"/>
          <w:cs/>
        </w:rPr>
        <w:t xml:space="preserve"> ซึ่งผลที่เกิดขึ้นจริงอาจแตกต่างจากที่ประมาณ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78089B">
        <w:rPr>
          <w:rFonts w:ascii="Angsana New" w:hAnsi="Angsana New"/>
          <w:spacing w:val="-4"/>
          <w:sz w:val="30"/>
          <w:szCs w:val="30"/>
          <w:cs/>
        </w:rPr>
        <w:t>ไว้</w:t>
      </w:r>
      <w:r w:rsidR="00544D0D" w:rsidRPr="0078089B">
        <w:rPr>
          <w:rFonts w:ascii="Angsana New" w:hAnsi="Angsana New"/>
          <w:spacing w:val="-4"/>
          <w:sz w:val="30"/>
          <w:szCs w:val="30"/>
        </w:rPr>
        <w:t xml:space="preserve"> 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="00BE3320">
        <w:rPr>
          <w:rFonts w:ascii="Angsana New" w:hAnsi="Angsana New"/>
          <w:spacing w:val="-4"/>
          <w:sz w:val="30"/>
          <w:szCs w:val="30"/>
        </w:rPr>
        <w:br/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 xml:space="preserve">งบการเงินสำหรับปีสิ้นสุดวันที่ </w:t>
      </w:r>
      <w:r w:rsidR="00FA316F" w:rsidRPr="0078089B">
        <w:rPr>
          <w:rFonts w:ascii="Angsana New" w:hAnsi="Angsana New"/>
          <w:spacing w:val="-4"/>
          <w:sz w:val="30"/>
          <w:szCs w:val="30"/>
        </w:rPr>
        <w:t xml:space="preserve">31 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FA316F" w:rsidRPr="0078089B">
        <w:rPr>
          <w:rFonts w:ascii="Angsana New" w:hAnsi="Angsana New"/>
          <w:spacing w:val="-4"/>
          <w:sz w:val="30"/>
          <w:szCs w:val="30"/>
        </w:rPr>
        <w:t>2561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="00FA316F" w:rsidRPr="0078089B">
        <w:rPr>
          <w:rFonts w:ascii="Angsana New" w:hAnsi="Angsana New"/>
          <w:spacing w:val="-4"/>
          <w:sz w:val="30"/>
          <w:szCs w:val="30"/>
        </w:rPr>
        <w:t xml:space="preserve">15 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>เรื่อง รายได้จากสัญญาที่ทำกับลูกค้า (“</w:t>
      </w:r>
      <w:r w:rsidR="00FA316F" w:rsidRPr="0078089B">
        <w:rPr>
          <w:rFonts w:ascii="Angsana New" w:hAnsi="Angsana New"/>
          <w:spacing w:val="-4"/>
          <w:sz w:val="30"/>
          <w:szCs w:val="30"/>
        </w:rPr>
        <w:t>TFRS 15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>”)</w:t>
      </w:r>
      <w:r w:rsidR="00CC74AE" w:rsidRPr="0078089B">
        <w:rPr>
          <w:rFonts w:ascii="Angsana New" w:hAnsi="Angsana New"/>
          <w:spacing w:val="-4"/>
          <w:sz w:val="30"/>
          <w:szCs w:val="30"/>
        </w:rPr>
        <w:t xml:space="preserve"> </w:t>
      </w:r>
      <w:r w:rsidR="0078089B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      </w:t>
      </w:r>
      <w:r w:rsidR="00BE3320">
        <w:rPr>
          <w:rFonts w:ascii="Angsana New" w:hAnsi="Angsana New"/>
          <w:spacing w:val="-4"/>
          <w:sz w:val="30"/>
          <w:szCs w:val="30"/>
          <w:lang w:bidi="th-TH"/>
        </w:rPr>
        <w:br/>
      </w:r>
      <w:r w:rsidR="00FA316F" w:rsidRPr="00B33AC9">
        <w:rPr>
          <w:rFonts w:ascii="Angsana New" w:hAnsi="Angsana New"/>
          <w:spacing w:val="-6"/>
          <w:sz w:val="30"/>
          <w:szCs w:val="30"/>
          <w:cs/>
        </w:rPr>
        <w:t>ที่บริษัทถือปฏิบัติเป็นครั้งแรกแทนมาตรฐานการบัญชี ฉบับที่ 18 เรื่อง รายได้ (“</w:t>
      </w:r>
      <w:r w:rsidR="00FA316F" w:rsidRPr="00B33AC9">
        <w:rPr>
          <w:rFonts w:ascii="Angsana New" w:hAnsi="Angsana New"/>
          <w:spacing w:val="-6"/>
          <w:sz w:val="30"/>
          <w:szCs w:val="30"/>
        </w:rPr>
        <w:t xml:space="preserve">TAS </w:t>
      </w:r>
      <w:r w:rsidR="00FA316F" w:rsidRPr="00B33AC9">
        <w:rPr>
          <w:rFonts w:ascii="Angsana New" w:hAnsi="Angsana New"/>
          <w:spacing w:val="-6"/>
          <w:sz w:val="30"/>
          <w:szCs w:val="30"/>
          <w:cs/>
        </w:rPr>
        <w:t>18”) มาตรฐานการบัญชี</w:t>
      </w:r>
      <w:r w:rsidR="00B33AC9">
        <w:rPr>
          <w:rFonts w:ascii="Angsana New" w:hAnsi="Angsana New" w:hint="cs"/>
          <w:spacing w:val="-6"/>
          <w:sz w:val="30"/>
          <w:szCs w:val="30"/>
          <w:cs/>
          <w:lang w:bidi="th-TH"/>
        </w:rPr>
        <w:t xml:space="preserve"> </w:t>
      </w:r>
      <w:r w:rsidR="00FA316F" w:rsidRPr="00B33AC9">
        <w:rPr>
          <w:rFonts w:ascii="Angsana New" w:hAnsi="Angsana New"/>
          <w:spacing w:val="-6"/>
          <w:sz w:val="30"/>
          <w:szCs w:val="30"/>
          <w:cs/>
        </w:rPr>
        <w:t>ฉบับที่ 1</w:t>
      </w:r>
      <w:r w:rsidR="0078089B" w:rsidRPr="00B33AC9">
        <w:rPr>
          <w:rFonts w:ascii="Angsana New" w:hAnsi="Angsana New"/>
          <w:spacing w:val="-6"/>
          <w:sz w:val="30"/>
          <w:szCs w:val="30"/>
          <w:lang w:val="en-US" w:bidi="th-TH"/>
        </w:rPr>
        <w:t>1</w:t>
      </w:r>
      <w:r w:rsidR="0078089B" w:rsidRPr="0078089B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>เรื่อง สัญญาก่อสร้าง (“</w:t>
      </w:r>
      <w:r w:rsidR="00FA316F" w:rsidRPr="0078089B">
        <w:rPr>
          <w:rFonts w:ascii="Angsana New" w:hAnsi="Angsana New"/>
          <w:spacing w:val="-4"/>
          <w:sz w:val="30"/>
          <w:szCs w:val="30"/>
        </w:rPr>
        <w:t xml:space="preserve">TAS </w:t>
      </w:r>
      <w:r w:rsidR="00FA316F" w:rsidRPr="0078089B">
        <w:rPr>
          <w:rFonts w:ascii="Angsana New" w:hAnsi="Angsana New"/>
          <w:spacing w:val="-4"/>
          <w:sz w:val="30"/>
          <w:szCs w:val="30"/>
          <w:cs/>
        </w:rPr>
        <w:t>11”) และการตีความมาตรฐานการรายงานทางการเงินที่เกี่ยวข้อง</w:t>
      </w:r>
    </w:p>
    <w:p w:rsidR="00EB76AC" w:rsidRPr="0078089B" w:rsidRDefault="00EB76AC" w:rsidP="00BC062B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EC2362" w:rsidRPr="00823DD0" w:rsidRDefault="00D44419" w:rsidP="005F261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23DD0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823DD0">
        <w:rPr>
          <w:rFonts w:ascii="Angsana New" w:hAnsi="Angsana New"/>
          <w:spacing w:val="-6"/>
          <w:sz w:val="30"/>
          <w:szCs w:val="30"/>
        </w:rPr>
        <w:t xml:space="preserve"> TFRS 15</w:t>
      </w:r>
      <w:r w:rsidRPr="00823DD0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บริษัท</w:t>
      </w:r>
      <w:r w:rsidRPr="00823DD0">
        <w:rPr>
          <w:rFonts w:ascii="Angsana New" w:hAnsi="Angsana New"/>
          <w:spacing w:val="-6"/>
          <w:sz w:val="30"/>
          <w:szCs w:val="30"/>
          <w:cs/>
        </w:rPr>
        <w:t>รับรู้รายได้เมื่อลูกค้ามีอำนาจควบคุมในสินค้าหรือบริการ</w:t>
      </w:r>
      <w:r w:rsidRPr="00823DD0">
        <w:rPr>
          <w:rFonts w:ascii="Angsana New" w:hAnsi="Angsana New"/>
          <w:spacing w:val="-6"/>
          <w:sz w:val="30"/>
          <w:szCs w:val="30"/>
        </w:rPr>
        <w:t xml:space="preserve"> </w:t>
      </w:r>
      <w:r w:rsidRPr="00823DD0">
        <w:rPr>
          <w:rFonts w:ascii="Angsana New" w:hAnsi="Angsana New"/>
          <w:spacing w:val="-6"/>
          <w:sz w:val="30"/>
          <w:szCs w:val="30"/>
          <w:cs/>
        </w:rPr>
        <w:t>ด้วยจำนวนเงินที่</w:t>
      </w:r>
      <w:r w:rsidRPr="00823DD0">
        <w:rPr>
          <w:rFonts w:ascii="Angsana New" w:hAnsi="Angsana New"/>
          <w:spacing w:val="2"/>
          <w:sz w:val="30"/>
          <w:szCs w:val="30"/>
          <w:cs/>
        </w:rPr>
        <w:t>สะท้อนถึงสิ่งตอบแทน</w:t>
      </w:r>
    </w:p>
    <w:p w:rsidR="00F4576B" w:rsidRPr="00823DD0" w:rsidRDefault="00D44419" w:rsidP="005F261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823DD0">
        <w:rPr>
          <w:rFonts w:ascii="Angsana New" w:hAnsi="Angsana New"/>
          <w:sz w:val="30"/>
          <w:szCs w:val="30"/>
          <w:cs/>
          <w:lang w:bidi="th-TH"/>
        </w:rPr>
        <w:t>ที่บริษัท</w:t>
      </w:r>
      <w:r w:rsidRPr="00823DD0">
        <w:rPr>
          <w:rFonts w:ascii="Angsana New" w:hAnsi="Angsana New"/>
          <w:sz w:val="30"/>
          <w:szCs w:val="30"/>
          <w:cs/>
        </w:rPr>
        <w:t xml:space="preserve">คาดว่าจะมีสิทธิได้รับ และมีการใช้วิจารณญาณในการพิจารณาจังหวะเวลาในการส่งมอบการควบคุม </w:t>
      </w:r>
      <w:r w:rsidR="00186F56">
        <w:rPr>
          <w:rFonts w:ascii="Angsana New" w:hAnsi="Angsana New"/>
          <w:sz w:val="30"/>
          <w:szCs w:val="30"/>
        </w:rPr>
        <w:t xml:space="preserve">     </w:t>
      </w:r>
      <w:r w:rsidRPr="00823DD0">
        <w:rPr>
          <w:rFonts w:ascii="Angsana New" w:hAnsi="Angsana New"/>
          <w:sz w:val="30"/>
          <w:szCs w:val="30"/>
          <w:cs/>
        </w:rPr>
        <w:t xml:space="preserve">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823DD0">
        <w:rPr>
          <w:rFonts w:ascii="Angsana New" w:hAnsi="Angsana New"/>
          <w:sz w:val="30"/>
          <w:szCs w:val="30"/>
        </w:rPr>
        <w:t>TAS 18</w:t>
      </w:r>
      <w:r w:rsidRPr="00823DD0">
        <w:rPr>
          <w:rFonts w:ascii="Angsana New" w:hAnsi="Angsana New"/>
          <w:sz w:val="30"/>
          <w:szCs w:val="30"/>
          <w:cs/>
          <w:lang w:bidi="th-TH"/>
        </w:rPr>
        <w:t xml:space="preserve"> บริษัท</w:t>
      </w:r>
      <w:r w:rsidRPr="00823DD0">
        <w:rPr>
          <w:rFonts w:ascii="Angsana New" w:hAnsi="Angsana New"/>
          <w:sz w:val="30"/>
          <w:szCs w:val="30"/>
          <w:cs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C307B6"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Pr="00823DD0">
        <w:rPr>
          <w:rFonts w:ascii="Angsana New" w:hAnsi="Angsana New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</w:t>
      </w:r>
      <w:r w:rsidRPr="00823DD0">
        <w:rPr>
          <w:rFonts w:ascii="Angsana New" w:hAnsi="Angsana New"/>
          <w:spacing w:val="4"/>
          <w:sz w:val="30"/>
          <w:szCs w:val="30"/>
          <w:cs/>
        </w:rPr>
        <w:t>ได้รับประโยชน์เชิงเศรษฐกิจจากการขายสินค้าหรือให้บริการนั้น</w:t>
      </w:r>
      <w:r w:rsidR="00BE347D"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Pr="00823DD0">
        <w:rPr>
          <w:rFonts w:ascii="Angsana New" w:hAnsi="Angsana New"/>
          <w:spacing w:val="4"/>
          <w:sz w:val="30"/>
          <w:szCs w:val="30"/>
          <w:cs/>
          <w:lang w:bidi="th-TH"/>
        </w:rPr>
        <w:t>ซึ่งการเปลี่ยนแปลงนโยบายการบัญชีดัง</w:t>
      </w:r>
      <w:r w:rsidRPr="00823DD0">
        <w:rPr>
          <w:rFonts w:ascii="Angsana New" w:hAnsi="Angsana New"/>
          <w:spacing w:val="6"/>
          <w:sz w:val="30"/>
          <w:szCs w:val="30"/>
          <w:cs/>
          <w:lang w:bidi="th-TH"/>
        </w:rPr>
        <w:t>กล่าว</w:t>
      </w:r>
    </w:p>
    <w:p w:rsidR="00D44419" w:rsidRPr="00823DD0" w:rsidRDefault="00D44419" w:rsidP="005F261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  <w:lang w:bidi="th-TH"/>
        </w:rPr>
        <w:t>ไม่มีผลกระทบอย่างมีสาระสำคัญต่องบ</w:t>
      </w:r>
      <w:r w:rsidR="00365A4F" w:rsidRPr="00823DD0">
        <w:rPr>
          <w:rFonts w:ascii="Angsana New" w:hAnsi="Angsana New"/>
          <w:sz w:val="30"/>
          <w:szCs w:val="30"/>
          <w:cs/>
          <w:lang w:bidi="th-TH"/>
        </w:rPr>
        <w:t>การเงิน</w:t>
      </w:r>
      <w:r w:rsidRPr="00823DD0">
        <w:rPr>
          <w:rFonts w:ascii="Angsana New" w:hAnsi="Angsana New"/>
          <w:sz w:val="30"/>
          <w:szCs w:val="30"/>
        </w:rPr>
        <w:t xml:space="preserve"> </w:t>
      </w:r>
    </w:p>
    <w:p w:rsidR="00BC062B" w:rsidRPr="00823DD0" w:rsidRDefault="00BC062B" w:rsidP="005F261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AC1C5D" w:rsidRPr="00823DD0" w:rsidRDefault="00BC062B" w:rsidP="005F261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CB3FA3">
        <w:rPr>
          <w:rFonts w:ascii="Angsana New" w:hAnsi="Angsana New"/>
          <w:spacing w:val="-5"/>
          <w:sz w:val="30"/>
          <w:szCs w:val="30"/>
          <w:cs/>
          <w:lang w:bidi="th-TH"/>
        </w:rPr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</w:t>
      </w:r>
      <w:r w:rsidR="00CB3FA3">
        <w:rPr>
          <w:rFonts w:ascii="Angsana New" w:hAnsi="Angsana New" w:hint="cs"/>
          <w:spacing w:val="-5"/>
          <w:sz w:val="30"/>
          <w:szCs w:val="30"/>
          <w:cs/>
          <w:lang w:bidi="th-TH"/>
        </w:rPr>
        <w:t>น</w:t>
      </w:r>
      <w:r w:rsidRPr="00823DD0">
        <w:rPr>
          <w:rFonts w:ascii="Angsana New" w:hAnsi="Angsana New"/>
          <w:spacing w:val="-4"/>
          <w:sz w:val="30"/>
          <w:szCs w:val="30"/>
          <w:cs/>
          <w:lang w:bidi="th-TH"/>
        </w:rPr>
        <w:t>งวด</w:t>
      </w:r>
      <w:r w:rsidRPr="00823DD0">
        <w:rPr>
          <w:rFonts w:ascii="Angsana New" w:hAnsi="Angsana New"/>
          <w:spacing w:val="-8"/>
          <w:sz w:val="30"/>
          <w:szCs w:val="30"/>
          <w:cs/>
          <w:lang w:bidi="th-TH"/>
        </w:rPr>
        <w:t>ปัจจุบันมาถือปฏิบัติในการจัดทำงบการเงินระหว่างกาลนี้ก่อนวันที่มีผลบังคับใช้</w:t>
      </w:r>
      <w:r w:rsidR="006D58CB" w:rsidRPr="00823DD0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 มาตรฐานการรายงานทางการเงินที่ออก</w:t>
      </w:r>
      <w:r w:rsidR="006D58CB" w:rsidRPr="00823DD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และปรับปรุงใหม่ที่เกี่ยวกับการดำเนินงานของบริษัทได้เปิดเผยในหมายเหตุข้อ </w:t>
      </w:r>
      <w:r w:rsidR="006D58CB" w:rsidRPr="00823DD0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="000E52DB">
        <w:rPr>
          <w:rFonts w:ascii="Angsana New" w:hAnsi="Angsana New"/>
          <w:spacing w:val="-4"/>
          <w:sz w:val="30"/>
          <w:szCs w:val="30"/>
          <w:lang w:val="en-US" w:bidi="th-TH"/>
        </w:rPr>
        <w:t>8</w:t>
      </w:r>
    </w:p>
    <w:p w:rsidR="008E67E2" w:rsidRPr="00B42D05" w:rsidRDefault="00F613BD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823DD0">
        <w:rPr>
          <w:rFonts w:ascii="Angsana New" w:hAnsi="Angsana New"/>
          <w:sz w:val="30"/>
          <w:szCs w:val="30"/>
          <w:cs/>
          <w:lang w:val="th-TH"/>
        </w:rPr>
        <w:br w:type="page"/>
      </w:r>
      <w:r w:rsidR="00931A01" w:rsidRPr="00B42D05">
        <w:rPr>
          <w:rFonts w:ascii="Angsana New" w:hAnsi="Angsana New"/>
          <w:sz w:val="30"/>
          <w:szCs w:val="30"/>
          <w:cs/>
          <w:lang w:val="th-TH"/>
        </w:rPr>
        <w:lastRenderedPageBreak/>
        <w:t>บุคคลหรือ</w:t>
      </w:r>
      <w:r w:rsidR="008E67E2" w:rsidRPr="00B42D05">
        <w:rPr>
          <w:rFonts w:ascii="Angsana New" w:hAnsi="Angsana New"/>
          <w:sz w:val="30"/>
          <w:szCs w:val="30"/>
          <w:cs/>
          <w:lang w:val="th-TH"/>
        </w:rPr>
        <w:t>กิจการที่เกี่ยวข้องกัน</w:t>
      </w:r>
    </w:p>
    <w:p w:rsidR="00B87902" w:rsidRPr="00823DD0" w:rsidRDefault="00B87902" w:rsidP="001A4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AC1C5D" w:rsidRPr="00823DD0" w:rsidRDefault="00AC1C5D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rtl/>
          <w:cs/>
        </w:rPr>
      </w:pPr>
      <w:r w:rsidRPr="00823DD0">
        <w:rPr>
          <w:rFonts w:ascii="Angsana New" w:hAnsi="Angsana New"/>
          <w:spacing w:val="-6"/>
          <w:sz w:val="30"/>
          <w:szCs w:val="30"/>
          <w:cs/>
        </w:rPr>
        <w:t>นโยบายการกำหนดราคา</w:t>
      </w:r>
      <w:r w:rsidR="0022772B" w:rsidRPr="00823DD0">
        <w:rPr>
          <w:rFonts w:ascii="Angsana New" w:hAnsi="Angsana New"/>
          <w:spacing w:val="-6"/>
          <w:sz w:val="30"/>
          <w:szCs w:val="30"/>
          <w:cs/>
        </w:rPr>
        <w:t>ไม่</w:t>
      </w:r>
      <w:r w:rsidR="00E11819" w:rsidRPr="00823DD0">
        <w:rPr>
          <w:rFonts w:ascii="Angsana New" w:hAnsi="Angsana New"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D2457C" w:rsidRPr="00823DD0">
        <w:rPr>
          <w:rFonts w:ascii="Angsana New" w:hAnsi="Angsana New"/>
          <w:spacing w:val="-6"/>
          <w:sz w:val="30"/>
          <w:szCs w:val="30"/>
          <w:cs/>
        </w:rPr>
        <w:t>เก้าเดือน</w:t>
      </w:r>
      <w:r w:rsidR="00E11819" w:rsidRPr="00823DD0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D2457C" w:rsidRPr="00823DD0">
        <w:rPr>
          <w:rFonts w:ascii="Angsana New" w:hAnsi="Angsana New"/>
          <w:spacing w:val="-6"/>
          <w:sz w:val="30"/>
          <w:szCs w:val="30"/>
        </w:rPr>
        <w:t xml:space="preserve">30 </w:t>
      </w:r>
      <w:r w:rsidR="00D2457C" w:rsidRPr="00823DD0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E11819" w:rsidRPr="00823D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1819" w:rsidRPr="00823DD0">
        <w:rPr>
          <w:rFonts w:ascii="Angsana New" w:hAnsi="Angsana New"/>
          <w:spacing w:val="-6"/>
          <w:sz w:val="30"/>
          <w:szCs w:val="30"/>
        </w:rPr>
        <w:t xml:space="preserve">2562 </w:t>
      </w:r>
    </w:p>
    <w:p w:rsidR="00AC1C5D" w:rsidRPr="00823DD0" w:rsidRDefault="00AC1C5D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C1C5D" w:rsidRPr="00823DD0" w:rsidRDefault="00AC1C5D" w:rsidP="00117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right="-45"/>
        <w:jc w:val="thaiDistribute"/>
        <w:rPr>
          <w:rFonts w:ascii="Angsana New" w:hAnsi="Angsana New"/>
          <w:spacing w:val="-10"/>
          <w:sz w:val="30"/>
          <w:szCs w:val="30"/>
        </w:rPr>
      </w:pPr>
      <w:r w:rsidRPr="00823DD0">
        <w:rPr>
          <w:rFonts w:ascii="Angsana New" w:hAnsi="Angsana New"/>
          <w:spacing w:val="-1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551005" w:rsidRPr="00823DD0">
        <w:rPr>
          <w:rFonts w:ascii="Angsana New" w:hAnsi="Angsana New"/>
          <w:spacing w:val="-10"/>
          <w:sz w:val="30"/>
          <w:szCs w:val="30"/>
          <w:cs/>
        </w:rPr>
        <w:t>สามเดือนและ</w:t>
      </w:r>
      <w:r w:rsidR="00D2457C" w:rsidRPr="00823DD0">
        <w:rPr>
          <w:rFonts w:ascii="Angsana New" w:hAnsi="Angsana New"/>
          <w:spacing w:val="-10"/>
          <w:sz w:val="30"/>
          <w:szCs w:val="30"/>
          <w:cs/>
        </w:rPr>
        <w:t>เก้าเดือน</w:t>
      </w:r>
      <w:r w:rsidRPr="00823DD0">
        <w:rPr>
          <w:rFonts w:ascii="Angsana New" w:hAnsi="Angsana New"/>
          <w:spacing w:val="-10"/>
          <w:sz w:val="30"/>
          <w:szCs w:val="30"/>
          <w:cs/>
        </w:rPr>
        <w:t xml:space="preserve">สิ้นสุดวันที่ </w:t>
      </w:r>
      <w:r w:rsidR="00D2457C" w:rsidRPr="00823DD0">
        <w:rPr>
          <w:rFonts w:ascii="Angsana New" w:hAnsi="Angsana New"/>
          <w:spacing w:val="-10"/>
          <w:sz w:val="30"/>
          <w:szCs w:val="30"/>
        </w:rPr>
        <w:t xml:space="preserve">30 </w:t>
      </w:r>
      <w:r w:rsidR="00D2457C" w:rsidRPr="00823DD0">
        <w:rPr>
          <w:rFonts w:ascii="Angsana New" w:hAnsi="Angsana New"/>
          <w:spacing w:val="-10"/>
          <w:sz w:val="30"/>
          <w:szCs w:val="30"/>
          <w:cs/>
        </w:rPr>
        <w:t>กันยายน</w:t>
      </w:r>
      <w:r w:rsidRPr="00823DD0">
        <w:rPr>
          <w:rFonts w:ascii="Angsana New" w:hAnsi="Angsana New"/>
          <w:spacing w:val="-10"/>
          <w:sz w:val="30"/>
          <w:szCs w:val="30"/>
          <w:cs/>
        </w:rPr>
        <w:t xml:space="preserve"> สรุปได้ดังนี้   </w:t>
      </w:r>
    </w:p>
    <w:p w:rsidR="00D2457C" w:rsidRPr="00823DD0" w:rsidRDefault="00D2457C" w:rsidP="00D2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4" w:type="dxa"/>
        <w:tblInd w:w="5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4"/>
        <w:gridCol w:w="1350"/>
        <w:gridCol w:w="180"/>
        <w:gridCol w:w="1350"/>
      </w:tblGrid>
      <w:tr w:rsidR="00D2457C" w:rsidRPr="00823DD0" w:rsidTr="0078657A">
        <w:trPr>
          <w:cantSplit/>
        </w:trPr>
        <w:tc>
          <w:tcPr>
            <w:tcW w:w="6284" w:type="dxa"/>
            <w:shd w:val="clear" w:color="auto" w:fill="auto"/>
          </w:tcPr>
          <w:p w:rsidR="00D2457C" w:rsidRPr="00823DD0" w:rsidRDefault="00D2457C" w:rsidP="0078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2457C" w:rsidRPr="00823DD0" w:rsidRDefault="00D2457C" w:rsidP="0078657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78657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2457C" w:rsidRPr="00823DD0" w:rsidRDefault="00D2457C" w:rsidP="0078657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D2457C" w:rsidRPr="00823DD0" w:rsidTr="0078657A">
        <w:trPr>
          <w:cantSplit/>
        </w:trPr>
        <w:tc>
          <w:tcPr>
            <w:tcW w:w="6284" w:type="dxa"/>
            <w:shd w:val="clear" w:color="auto" w:fill="auto"/>
          </w:tcPr>
          <w:p w:rsidR="00D2457C" w:rsidRPr="00823DD0" w:rsidRDefault="00D2457C" w:rsidP="007865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D2457C" w:rsidRPr="00823DD0" w:rsidRDefault="00D2457C" w:rsidP="0078657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2457C" w:rsidRPr="00823DD0" w:rsidTr="0078657A">
        <w:trPr>
          <w:cantSplit/>
        </w:trPr>
        <w:tc>
          <w:tcPr>
            <w:tcW w:w="6284" w:type="dxa"/>
          </w:tcPr>
          <w:p w:rsidR="00D2457C" w:rsidRPr="00823DD0" w:rsidRDefault="00D2457C" w:rsidP="007865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44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78657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57C" w:rsidRPr="00823DD0" w:rsidTr="0078657A">
        <w:trPr>
          <w:cantSplit/>
        </w:trPr>
        <w:tc>
          <w:tcPr>
            <w:tcW w:w="6284" w:type="dxa"/>
          </w:tcPr>
          <w:p w:rsidR="00D2457C" w:rsidRPr="00823DD0" w:rsidRDefault="00D2457C" w:rsidP="00D2457C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:rsidR="00D2457C" w:rsidRPr="00823DD0" w:rsidRDefault="00742F3B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D2457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D2457C" w:rsidRPr="00823DD0" w:rsidTr="00525C00">
        <w:trPr>
          <w:cantSplit/>
          <w:trHeight w:val="389"/>
        </w:trPr>
        <w:tc>
          <w:tcPr>
            <w:tcW w:w="6284" w:type="dxa"/>
          </w:tcPr>
          <w:p w:rsidR="00D2457C" w:rsidRPr="00823DD0" w:rsidRDefault="00D2457C" w:rsidP="00D2457C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ซื้อสัญญาประกันชีวิตแบบกลุ่ม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:rsidR="00D2457C" w:rsidRPr="00823DD0" w:rsidRDefault="00742F3B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D2457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52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D2457C" w:rsidRPr="00823DD0" w:rsidTr="0078657A">
        <w:trPr>
          <w:cantSplit/>
        </w:trPr>
        <w:tc>
          <w:tcPr>
            <w:tcW w:w="6284" w:type="dxa"/>
          </w:tcPr>
          <w:p w:rsidR="00D2457C" w:rsidRPr="00823DD0" w:rsidRDefault="00D2457C" w:rsidP="00D245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D2457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57C" w:rsidRPr="00823DD0" w:rsidTr="0078657A">
        <w:trPr>
          <w:cantSplit/>
        </w:trPr>
        <w:tc>
          <w:tcPr>
            <w:tcW w:w="6284" w:type="dxa"/>
          </w:tcPr>
          <w:p w:rsidR="00D2457C" w:rsidRPr="00823DD0" w:rsidRDefault="00D2457C" w:rsidP="00D2457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D2457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57C" w:rsidRPr="00823DD0" w:rsidTr="0078657A">
        <w:trPr>
          <w:cantSplit/>
        </w:trPr>
        <w:tc>
          <w:tcPr>
            <w:tcW w:w="6284" w:type="dxa"/>
          </w:tcPr>
          <w:p w:rsidR="00D2457C" w:rsidRPr="00823DD0" w:rsidRDefault="00D2457C" w:rsidP="00D2457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:rsidR="00D2457C" w:rsidRPr="00823DD0" w:rsidRDefault="00444F83" w:rsidP="0044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D2457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3,606</w:t>
            </w:r>
          </w:p>
        </w:tc>
      </w:tr>
      <w:tr w:rsidR="00525C00" w:rsidRPr="00823DD0" w:rsidTr="0078657A">
        <w:trPr>
          <w:cantSplit/>
        </w:trPr>
        <w:tc>
          <w:tcPr>
            <w:tcW w:w="6284" w:type="dxa"/>
          </w:tcPr>
          <w:p w:rsidR="00525C00" w:rsidRPr="00823DD0" w:rsidRDefault="00525C00" w:rsidP="00D2457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:rsidR="00525C00" w:rsidRDefault="00525C00" w:rsidP="0044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25C00" w:rsidRPr="00823DD0" w:rsidRDefault="00525C00" w:rsidP="00D2457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25C00" w:rsidRPr="00823DD0" w:rsidRDefault="00525C00" w:rsidP="0052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D2457C" w:rsidRPr="00823DD0" w:rsidRDefault="00D2457C" w:rsidP="00D2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5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27"/>
        <w:gridCol w:w="1350"/>
        <w:gridCol w:w="180"/>
        <w:gridCol w:w="1350"/>
      </w:tblGrid>
      <w:tr w:rsidR="00D2457C" w:rsidRPr="00823DD0" w:rsidTr="0078657A">
        <w:trPr>
          <w:cantSplit/>
        </w:trPr>
        <w:tc>
          <w:tcPr>
            <w:tcW w:w="6327" w:type="dxa"/>
            <w:shd w:val="clear" w:color="auto" w:fill="auto"/>
          </w:tcPr>
          <w:p w:rsidR="00D2457C" w:rsidRPr="00823DD0" w:rsidRDefault="00D2457C" w:rsidP="0078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2457C" w:rsidRPr="00823DD0" w:rsidRDefault="00D2457C" w:rsidP="0078657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78657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2457C" w:rsidRPr="00823DD0" w:rsidRDefault="00D2457C" w:rsidP="0078657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57C" w:rsidRPr="00823DD0" w:rsidTr="0078657A">
        <w:trPr>
          <w:cantSplit/>
        </w:trPr>
        <w:tc>
          <w:tcPr>
            <w:tcW w:w="6327" w:type="dxa"/>
            <w:shd w:val="clear" w:color="auto" w:fill="auto"/>
          </w:tcPr>
          <w:p w:rsidR="00D2457C" w:rsidRPr="00823DD0" w:rsidRDefault="00D2457C" w:rsidP="007865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D2457C" w:rsidRPr="00823DD0" w:rsidRDefault="00D2457C" w:rsidP="0078657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57C" w:rsidRPr="00823DD0" w:rsidTr="0078657A">
        <w:trPr>
          <w:cantSplit/>
        </w:trPr>
        <w:tc>
          <w:tcPr>
            <w:tcW w:w="6327" w:type="dxa"/>
          </w:tcPr>
          <w:p w:rsidR="00D2457C" w:rsidRPr="00823DD0" w:rsidRDefault="00D2457C" w:rsidP="007865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78657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57C" w:rsidRPr="00823DD0" w:rsidTr="0078657A">
        <w:trPr>
          <w:cantSplit/>
        </w:trPr>
        <w:tc>
          <w:tcPr>
            <w:tcW w:w="6327" w:type="dxa"/>
          </w:tcPr>
          <w:p w:rsidR="00D2457C" w:rsidRPr="00823DD0" w:rsidRDefault="00D2457C" w:rsidP="00D2457C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:rsidR="00D2457C" w:rsidRPr="00823DD0" w:rsidRDefault="00444F83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D2457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3,516</w:t>
            </w:r>
          </w:p>
        </w:tc>
      </w:tr>
      <w:tr w:rsidR="00D2457C" w:rsidRPr="00823DD0" w:rsidTr="0078657A">
        <w:trPr>
          <w:cantSplit/>
        </w:trPr>
        <w:tc>
          <w:tcPr>
            <w:tcW w:w="6327" w:type="dxa"/>
          </w:tcPr>
          <w:p w:rsidR="00D2457C" w:rsidRPr="00823DD0" w:rsidRDefault="00D2457C" w:rsidP="00D2457C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ซื้อสัญญาประกันชีวิตแบบกลุ่ม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:rsidR="00D2457C" w:rsidRPr="00823DD0" w:rsidRDefault="00444F83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D2457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D2457C" w:rsidRPr="00823DD0" w:rsidTr="0078657A">
        <w:trPr>
          <w:cantSplit/>
        </w:trPr>
        <w:tc>
          <w:tcPr>
            <w:tcW w:w="6327" w:type="dxa"/>
          </w:tcPr>
          <w:p w:rsidR="00D2457C" w:rsidRPr="00823DD0" w:rsidRDefault="00D2457C" w:rsidP="00D245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D2457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57C" w:rsidRPr="00823DD0" w:rsidTr="0078657A">
        <w:trPr>
          <w:cantSplit/>
        </w:trPr>
        <w:tc>
          <w:tcPr>
            <w:tcW w:w="6327" w:type="dxa"/>
          </w:tcPr>
          <w:p w:rsidR="00D2457C" w:rsidRPr="00823DD0" w:rsidRDefault="00D2457C" w:rsidP="00D2457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D2457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57C" w:rsidRPr="00823DD0" w:rsidTr="0078657A">
        <w:trPr>
          <w:cantSplit/>
        </w:trPr>
        <w:tc>
          <w:tcPr>
            <w:tcW w:w="6327" w:type="dxa"/>
          </w:tcPr>
          <w:p w:rsidR="00D2457C" w:rsidRPr="00823DD0" w:rsidRDefault="00D2457C" w:rsidP="00D245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:rsidR="00D2457C" w:rsidRPr="00823DD0" w:rsidRDefault="00444F83" w:rsidP="0044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2457C" w:rsidRPr="00823DD0" w:rsidRDefault="00D2457C" w:rsidP="00D2457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11,419</w:t>
            </w:r>
          </w:p>
        </w:tc>
      </w:tr>
      <w:tr w:rsidR="00525C00" w:rsidRPr="00823DD0" w:rsidTr="0078657A">
        <w:trPr>
          <w:cantSplit/>
        </w:trPr>
        <w:tc>
          <w:tcPr>
            <w:tcW w:w="6327" w:type="dxa"/>
          </w:tcPr>
          <w:p w:rsidR="00525C00" w:rsidRPr="00823DD0" w:rsidRDefault="00525C00" w:rsidP="00525C0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:rsidR="00525C00" w:rsidRDefault="00525C00" w:rsidP="0052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25C00" w:rsidRPr="00823DD0" w:rsidRDefault="00525C00" w:rsidP="00525C0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25C00" w:rsidRPr="00823DD0" w:rsidRDefault="00525C00" w:rsidP="0052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D2457C" w:rsidRPr="00823DD0" w:rsidRDefault="00D2457C" w:rsidP="00D2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p w:rsidR="00D2457C" w:rsidRPr="00823DD0" w:rsidRDefault="00D2457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2457C" w:rsidRPr="00823DD0" w:rsidRDefault="00D2457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2457C" w:rsidRPr="00823DD0" w:rsidRDefault="00D2457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2E036C" w:rsidRPr="00823DD0" w:rsidRDefault="001A40F4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br w:type="page"/>
      </w:r>
      <w:r w:rsidR="002E036C" w:rsidRPr="00823DD0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2E036C" w:rsidRPr="00823DD0">
        <w:rPr>
          <w:rFonts w:ascii="Angsana New" w:hAnsi="Angsana New"/>
          <w:sz w:val="30"/>
          <w:szCs w:val="30"/>
        </w:rPr>
        <w:t xml:space="preserve"> </w:t>
      </w:r>
      <w:r w:rsidR="00D2457C" w:rsidRPr="00823DD0">
        <w:rPr>
          <w:rFonts w:ascii="Angsana New" w:hAnsi="Angsana New"/>
          <w:sz w:val="30"/>
          <w:szCs w:val="30"/>
        </w:rPr>
        <w:t xml:space="preserve">30 </w:t>
      </w:r>
      <w:r w:rsidR="00D2457C" w:rsidRPr="00823DD0">
        <w:rPr>
          <w:rFonts w:ascii="Angsana New" w:hAnsi="Angsana New"/>
          <w:sz w:val="30"/>
          <w:szCs w:val="30"/>
          <w:cs/>
        </w:rPr>
        <w:t>กันยายน</w:t>
      </w:r>
      <w:r w:rsidR="002E036C" w:rsidRPr="00823DD0">
        <w:rPr>
          <w:rFonts w:ascii="Angsana New" w:hAnsi="Angsana New"/>
          <w:sz w:val="30"/>
          <w:szCs w:val="30"/>
          <w:cs/>
        </w:rPr>
        <w:t xml:space="preserve"> </w:t>
      </w:r>
      <w:r w:rsidR="007A29B5" w:rsidRPr="00823DD0">
        <w:rPr>
          <w:rFonts w:ascii="Angsana New" w:hAnsi="Angsana New"/>
          <w:sz w:val="30"/>
          <w:szCs w:val="30"/>
        </w:rPr>
        <w:t>256</w:t>
      </w:r>
      <w:r w:rsidR="008E6B09" w:rsidRPr="00823DD0">
        <w:rPr>
          <w:rFonts w:ascii="Angsana New" w:hAnsi="Angsana New"/>
          <w:sz w:val="30"/>
          <w:szCs w:val="30"/>
        </w:rPr>
        <w:t>2</w:t>
      </w:r>
      <w:r w:rsidR="002E036C" w:rsidRPr="00823DD0">
        <w:rPr>
          <w:rFonts w:ascii="Angsana New" w:hAnsi="Angsana New"/>
          <w:sz w:val="30"/>
          <w:szCs w:val="30"/>
        </w:rPr>
        <w:t xml:space="preserve"> </w:t>
      </w:r>
      <w:r w:rsidR="002E036C" w:rsidRPr="00823DD0">
        <w:rPr>
          <w:rFonts w:ascii="Angsana New" w:hAnsi="Angsana New"/>
          <w:sz w:val="30"/>
          <w:szCs w:val="30"/>
          <w:cs/>
        </w:rPr>
        <w:t>และ</w:t>
      </w:r>
      <w:r w:rsidR="002E036C" w:rsidRPr="00823DD0">
        <w:rPr>
          <w:rFonts w:ascii="Angsana New" w:hAnsi="Angsana New"/>
          <w:sz w:val="30"/>
          <w:szCs w:val="30"/>
        </w:rPr>
        <w:t xml:space="preserve"> 31 </w:t>
      </w:r>
      <w:r w:rsidR="002E036C" w:rsidRPr="00823DD0">
        <w:rPr>
          <w:rFonts w:ascii="Angsana New" w:hAnsi="Angsana New"/>
          <w:sz w:val="30"/>
          <w:szCs w:val="30"/>
          <w:cs/>
        </w:rPr>
        <w:t xml:space="preserve">ธันวาคม </w:t>
      </w:r>
      <w:r w:rsidR="007733D8" w:rsidRPr="00823DD0">
        <w:rPr>
          <w:rFonts w:ascii="Angsana New" w:hAnsi="Angsana New"/>
          <w:sz w:val="30"/>
          <w:szCs w:val="30"/>
        </w:rPr>
        <w:t>25</w:t>
      </w:r>
      <w:r w:rsidR="008E6B09" w:rsidRPr="00823DD0">
        <w:rPr>
          <w:rFonts w:ascii="Angsana New" w:hAnsi="Angsana New"/>
          <w:sz w:val="30"/>
          <w:szCs w:val="30"/>
        </w:rPr>
        <w:t>61</w:t>
      </w:r>
      <w:r w:rsidR="002E036C" w:rsidRPr="00823DD0">
        <w:rPr>
          <w:rFonts w:ascii="Angsana New" w:hAnsi="Angsana New"/>
          <w:sz w:val="30"/>
          <w:szCs w:val="30"/>
        </w:rPr>
        <w:t xml:space="preserve"> </w:t>
      </w:r>
      <w:r w:rsidR="002E036C" w:rsidRPr="00823DD0">
        <w:rPr>
          <w:rFonts w:ascii="Angsana New" w:hAnsi="Angsana New"/>
          <w:sz w:val="30"/>
          <w:szCs w:val="30"/>
          <w:cs/>
        </w:rPr>
        <w:t>มีดังนี้</w:t>
      </w:r>
    </w:p>
    <w:p w:rsidR="00CF0E3C" w:rsidRPr="00823DD0" w:rsidRDefault="00CF0E3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0C6B66" w:rsidRPr="00823DD0" w:rsidTr="00471D0F">
        <w:trPr>
          <w:cantSplit/>
          <w:tblHeader/>
        </w:trPr>
        <w:tc>
          <w:tcPr>
            <w:tcW w:w="6390" w:type="dxa"/>
            <w:shd w:val="clear" w:color="auto" w:fill="auto"/>
          </w:tcPr>
          <w:p w:rsidR="000C6B66" w:rsidRPr="00823DD0" w:rsidRDefault="000C6B66" w:rsidP="00471D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C6B66" w:rsidRPr="00823DD0" w:rsidRDefault="00D2457C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6B66" w:rsidRPr="00823DD0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C6B66" w:rsidRPr="00823DD0" w:rsidRDefault="000C6B66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823DD0" w:rsidTr="00EF2D53">
        <w:trPr>
          <w:cantSplit/>
          <w:tblHeader/>
        </w:trPr>
        <w:tc>
          <w:tcPr>
            <w:tcW w:w="6390" w:type="dxa"/>
            <w:shd w:val="clear" w:color="auto" w:fill="auto"/>
          </w:tcPr>
          <w:p w:rsidR="00C21E3B" w:rsidRPr="00823DD0" w:rsidRDefault="00C21E3B" w:rsidP="00C21E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21E3B" w:rsidRPr="00823DD0" w:rsidRDefault="00C21E3B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E6B09" w:rsidRPr="00823DD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1E3B" w:rsidRPr="00823DD0" w:rsidRDefault="00C21E3B" w:rsidP="00C21E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21E3B" w:rsidRPr="00823DD0" w:rsidRDefault="00C21E3B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256</w:t>
            </w:r>
            <w:r w:rsidR="008E6B09" w:rsidRPr="00823DD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21E3B" w:rsidRPr="00823DD0" w:rsidTr="001724B3">
        <w:trPr>
          <w:cantSplit/>
          <w:tblHeader/>
        </w:trPr>
        <w:tc>
          <w:tcPr>
            <w:tcW w:w="6390" w:type="dxa"/>
            <w:shd w:val="clear" w:color="auto" w:fill="auto"/>
          </w:tcPr>
          <w:p w:rsidR="00C21E3B" w:rsidRPr="00823DD0" w:rsidRDefault="00C21E3B" w:rsidP="00C21E3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C21E3B" w:rsidRPr="00823DD0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823DD0" w:rsidTr="00F60DC7">
        <w:trPr>
          <w:cantSplit/>
        </w:trPr>
        <w:tc>
          <w:tcPr>
            <w:tcW w:w="6390" w:type="dxa"/>
            <w:shd w:val="clear" w:color="auto" w:fill="auto"/>
          </w:tcPr>
          <w:p w:rsidR="00C21E3B" w:rsidRPr="00823DD0" w:rsidRDefault="00C21E3B" w:rsidP="00C21E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21E3B" w:rsidRPr="00823DD0" w:rsidRDefault="00C21E3B" w:rsidP="00C21E3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1E3B" w:rsidRPr="00823DD0" w:rsidTr="00F60DC7">
        <w:trPr>
          <w:cantSplit/>
        </w:trPr>
        <w:tc>
          <w:tcPr>
            <w:tcW w:w="6390" w:type="dxa"/>
            <w:shd w:val="clear" w:color="auto" w:fill="auto"/>
          </w:tcPr>
          <w:p w:rsidR="00C21E3B" w:rsidRPr="00823DD0" w:rsidRDefault="00C21E3B" w:rsidP="00C21E3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บริษัท ธนากรผลิตภัณฑ์น้ำมันพืช จำกัด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C21E3B" w:rsidRPr="00823DD0" w:rsidRDefault="006E700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E700B">
              <w:rPr>
                <w:rFonts w:ascii="Angsana New" w:hAnsi="Angsana New"/>
                <w:position w:val="1"/>
                <w:sz w:val="30"/>
                <w:szCs w:val="30"/>
              </w:rPr>
              <w:t>315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1E3B" w:rsidRPr="00823DD0" w:rsidRDefault="00C21E3B" w:rsidP="00C21E3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C21E3B" w:rsidRPr="00823DD0" w:rsidRDefault="00437D7D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position w:val="1"/>
                <w:sz w:val="30"/>
                <w:szCs w:val="30"/>
              </w:rPr>
              <w:t>216</w:t>
            </w:r>
          </w:p>
        </w:tc>
      </w:tr>
    </w:tbl>
    <w:p w:rsidR="005E4742" w:rsidRPr="00823DD0" w:rsidRDefault="005E4742" w:rsidP="00D477AC">
      <w:pPr>
        <w:pStyle w:val="Heading8"/>
        <w:tabs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lang w:val="en-US" w:eastAsia="en-US"/>
        </w:rPr>
      </w:pPr>
    </w:p>
    <w:p w:rsidR="00BB00F4" w:rsidRPr="00823DD0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23DD0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สัญญาสำคัญที่ทำกับบุคคลหรือกิจการที่เกี่ยวข้องกัน  </w:t>
      </w:r>
    </w:p>
    <w:p w:rsidR="009A44F5" w:rsidRPr="00823DD0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B00F4" w:rsidRPr="00823DD0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>สัญญาประกัน</w:t>
      </w:r>
      <w:r w:rsidR="00BE668D" w:rsidRPr="00823DD0">
        <w:rPr>
          <w:rFonts w:ascii="Angsana New" w:hAnsi="Angsana New"/>
          <w:i/>
          <w:iCs/>
          <w:sz w:val="30"/>
          <w:szCs w:val="30"/>
          <w:cs/>
        </w:rPr>
        <w:t>ชีวิต</w:t>
      </w:r>
    </w:p>
    <w:p w:rsidR="00BB00F4" w:rsidRPr="00823DD0" w:rsidRDefault="00BB00F4" w:rsidP="00BB00F4">
      <w:pPr>
        <w:rPr>
          <w:rFonts w:ascii="Angsana New" w:hAnsi="Angsana New"/>
          <w:sz w:val="28"/>
          <w:szCs w:val="28"/>
        </w:rPr>
      </w:pPr>
    </w:p>
    <w:p w:rsidR="00BB00F4" w:rsidRPr="00823DD0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23DD0">
        <w:rPr>
          <w:rFonts w:ascii="Angsana New" w:hAnsi="Angsana New"/>
          <w:spacing w:val="6"/>
          <w:sz w:val="30"/>
          <w:szCs w:val="30"/>
          <w:cs/>
        </w:rPr>
        <w:t>บริษัทได้ทำสัญญารับบริการประกัน</w:t>
      </w:r>
      <w:r w:rsidR="00BE668D" w:rsidRPr="00823DD0">
        <w:rPr>
          <w:rFonts w:ascii="Angsana New" w:hAnsi="Angsana New"/>
          <w:spacing w:val="6"/>
          <w:sz w:val="30"/>
          <w:szCs w:val="30"/>
          <w:cs/>
        </w:rPr>
        <w:t>ชีวิต</w:t>
      </w:r>
      <w:r w:rsidRPr="00823DD0">
        <w:rPr>
          <w:rFonts w:ascii="Angsana New" w:hAnsi="Angsana New"/>
          <w:spacing w:val="6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</w:t>
      </w:r>
      <w:r w:rsidRPr="00823DD0">
        <w:rPr>
          <w:rFonts w:ascii="Angsana New" w:hAnsi="Angsana New"/>
          <w:spacing w:val="-2"/>
          <w:sz w:val="30"/>
          <w:szCs w:val="30"/>
          <w:cs/>
        </w:rPr>
        <w:t>ให้บริการทางด้านการประกัน</w:t>
      </w:r>
      <w:r w:rsidR="00BE668D" w:rsidRPr="00823DD0">
        <w:rPr>
          <w:rFonts w:ascii="Angsana New" w:hAnsi="Angsana New"/>
          <w:spacing w:val="-2"/>
          <w:sz w:val="30"/>
          <w:szCs w:val="30"/>
          <w:cs/>
        </w:rPr>
        <w:t>ชีวิต</w:t>
      </w:r>
      <w:r w:rsidRPr="00823DD0">
        <w:rPr>
          <w:rFonts w:ascii="Angsana New" w:hAnsi="Angsana New"/>
          <w:spacing w:val="-2"/>
          <w:sz w:val="30"/>
          <w:szCs w:val="30"/>
          <w:cs/>
        </w:rPr>
        <w:t xml:space="preserve">แก่บริษัท ทั้งนี้ บริษัทต้องจ่ายค่าบริการเป็นจำนวนเงินตามที่ระบุในสัญญา สัญญาดังกล่าวมีอายุ </w:t>
      </w:r>
      <w:r w:rsidRPr="00823DD0">
        <w:rPr>
          <w:rFonts w:ascii="Angsana New" w:hAnsi="Angsana New"/>
          <w:spacing w:val="-2"/>
          <w:sz w:val="30"/>
          <w:szCs w:val="30"/>
        </w:rPr>
        <w:t xml:space="preserve"> 1 </w:t>
      </w:r>
      <w:r w:rsidRPr="00823DD0">
        <w:rPr>
          <w:rFonts w:ascii="Angsana New" w:hAnsi="Angsana New"/>
          <w:spacing w:val="-2"/>
          <w:sz w:val="30"/>
          <w:szCs w:val="30"/>
          <w:cs/>
        </w:rPr>
        <w:t>ปี</w:t>
      </w:r>
    </w:p>
    <w:p w:rsidR="005E4742" w:rsidRPr="00823DD0" w:rsidRDefault="005E4742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5475FB" w:rsidRPr="001D5CE0" w:rsidRDefault="005475FB" w:rsidP="00F72006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1D5CE0">
        <w:rPr>
          <w:rFonts w:ascii="Angsana New" w:hAnsi="Angsana New"/>
          <w:sz w:val="30"/>
          <w:szCs w:val="30"/>
          <w:cs/>
          <w:lang w:val="th-TH"/>
        </w:rPr>
        <w:t>เงินลงทุน</w:t>
      </w:r>
      <w:r w:rsidR="00873CA7" w:rsidRPr="001D5CE0">
        <w:rPr>
          <w:rFonts w:ascii="Angsana New" w:hAnsi="Angsana New" w:hint="cs"/>
          <w:sz w:val="30"/>
          <w:szCs w:val="30"/>
          <w:cs/>
          <w:lang w:val="th-TH"/>
        </w:rPr>
        <w:t>ชั่วคราว</w:t>
      </w:r>
    </w:p>
    <w:p w:rsidR="005475FB" w:rsidRPr="001D5CE0" w:rsidRDefault="005475FB" w:rsidP="005475FB">
      <w:pPr>
        <w:rPr>
          <w:rFonts w:ascii="Angsana New" w:hAnsi="Angsana New"/>
          <w:lang w:val="th-TH" w:eastAsia="x-none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8"/>
        <w:gridCol w:w="1260"/>
        <w:gridCol w:w="270"/>
        <w:gridCol w:w="1350"/>
      </w:tblGrid>
      <w:tr w:rsidR="00626D36" w:rsidRPr="001D5CE0" w:rsidTr="00626D36">
        <w:trPr>
          <w:tblHeader/>
        </w:trPr>
        <w:tc>
          <w:tcPr>
            <w:tcW w:w="6498" w:type="dxa"/>
          </w:tcPr>
          <w:p w:rsidR="00626D36" w:rsidRPr="001D5CE0" w:rsidRDefault="00626D36" w:rsidP="00C8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26D36" w:rsidRPr="001D5CE0" w:rsidRDefault="00626D36" w:rsidP="00502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CE0">
              <w:rPr>
                <w:rFonts w:ascii="Angsana New" w:hAnsi="Angsana New"/>
                <w:sz w:val="30"/>
                <w:szCs w:val="30"/>
              </w:rPr>
              <w:t>30</w:t>
            </w:r>
            <w:r w:rsidR="005C557B" w:rsidRPr="001D5CE0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626D36" w:rsidRPr="001D5CE0" w:rsidRDefault="00626D36" w:rsidP="00C81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26D36" w:rsidRPr="001D5CE0" w:rsidRDefault="00626D36" w:rsidP="00C81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CE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26D36" w:rsidRPr="001D5CE0" w:rsidTr="00626D36">
        <w:trPr>
          <w:tblHeader/>
        </w:trPr>
        <w:tc>
          <w:tcPr>
            <w:tcW w:w="6498" w:type="dxa"/>
          </w:tcPr>
          <w:p w:rsidR="00626D36" w:rsidRPr="001D5CE0" w:rsidRDefault="00626D36" w:rsidP="00C8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26D36" w:rsidRPr="001D5CE0" w:rsidRDefault="00626D36" w:rsidP="00C81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CE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D5CE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26D36" w:rsidRPr="001D5CE0" w:rsidRDefault="00626D36" w:rsidP="00C81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26D36" w:rsidRPr="001D5CE0" w:rsidRDefault="00626D36" w:rsidP="00C81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CE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D5CE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02D37" w:rsidRPr="001D5CE0" w:rsidTr="00C81998">
        <w:trPr>
          <w:tblHeader/>
        </w:trPr>
        <w:tc>
          <w:tcPr>
            <w:tcW w:w="6498" w:type="dxa"/>
          </w:tcPr>
          <w:p w:rsidR="00502D37" w:rsidRPr="001D5CE0" w:rsidRDefault="00502D37" w:rsidP="00502D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502D37" w:rsidRPr="001D5CE0" w:rsidRDefault="00502D37" w:rsidP="00502D3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CE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D5CE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02D37" w:rsidRPr="001D5CE0" w:rsidTr="00E436FF">
        <w:tc>
          <w:tcPr>
            <w:tcW w:w="6498" w:type="dxa"/>
          </w:tcPr>
          <w:p w:rsidR="00502D37" w:rsidRPr="001D5CE0" w:rsidRDefault="00502D37" w:rsidP="00502D37">
            <w:pPr>
              <w:rPr>
                <w:rFonts w:ascii="Angsana New" w:hAnsi="Angsana New"/>
                <w:sz w:val="30"/>
                <w:szCs w:val="30"/>
              </w:rPr>
            </w:pPr>
            <w:r w:rsidRPr="001D5CE0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</w:tcPr>
          <w:p w:rsidR="00502D37" w:rsidRPr="001D5CE0" w:rsidRDefault="001D5CE0" w:rsidP="001D5CE0">
            <w:pPr>
              <w:pStyle w:val="acctfourfigures"/>
              <w:tabs>
                <w:tab w:val="clear" w:pos="765"/>
                <w:tab w:val="left" w:pos="799"/>
              </w:tabs>
              <w:spacing w:line="240" w:lineRule="atLeast"/>
              <w:ind w:right="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5C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02D37" w:rsidRPr="001D5CE0" w:rsidRDefault="00502D37" w:rsidP="0050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502D37" w:rsidRPr="001D5CE0" w:rsidRDefault="001D5CE0" w:rsidP="001D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D5CE0">
              <w:rPr>
                <w:rFonts w:ascii="Angsana New" w:hAnsi="Angsana New"/>
                <w:sz w:val="30"/>
                <w:szCs w:val="30"/>
              </w:rPr>
              <w:t>78,889</w:t>
            </w:r>
          </w:p>
        </w:tc>
      </w:tr>
      <w:tr w:rsidR="00502D37" w:rsidRPr="00823DD0" w:rsidTr="001D5CE0">
        <w:trPr>
          <w:trHeight w:val="173"/>
        </w:trPr>
        <w:tc>
          <w:tcPr>
            <w:tcW w:w="6498" w:type="dxa"/>
          </w:tcPr>
          <w:p w:rsidR="00502D37" w:rsidRPr="001D5CE0" w:rsidRDefault="00502D37" w:rsidP="00502D37">
            <w:pPr>
              <w:rPr>
                <w:rFonts w:ascii="Angsana New" w:hAnsi="Angsana New"/>
                <w:sz w:val="30"/>
                <w:szCs w:val="30"/>
              </w:rPr>
            </w:pPr>
            <w:r w:rsidRPr="001D5CE0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02D37" w:rsidRPr="001D5CE0" w:rsidRDefault="001D5CE0" w:rsidP="00502D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5CE0">
              <w:rPr>
                <w:rFonts w:ascii="Angsana New" w:hAnsi="Angsana New"/>
                <w:sz w:val="30"/>
                <w:szCs w:val="30"/>
              </w:rPr>
              <w:t>111,144</w:t>
            </w:r>
          </w:p>
        </w:tc>
        <w:tc>
          <w:tcPr>
            <w:tcW w:w="270" w:type="dxa"/>
          </w:tcPr>
          <w:p w:rsidR="00502D37" w:rsidRPr="001D5CE0" w:rsidRDefault="00502D37" w:rsidP="0050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02D37" w:rsidRPr="00823DD0" w:rsidRDefault="00733143" w:rsidP="001D5CE0">
            <w:pPr>
              <w:pStyle w:val="acctfourfigures"/>
              <w:tabs>
                <w:tab w:val="clear" w:pos="765"/>
              </w:tabs>
              <w:spacing w:line="240" w:lineRule="atLeast"/>
              <w:ind w:right="2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5C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2D37" w:rsidRPr="00823DD0" w:rsidTr="001D5CE0">
        <w:tc>
          <w:tcPr>
            <w:tcW w:w="6498" w:type="dxa"/>
          </w:tcPr>
          <w:p w:rsidR="00502D37" w:rsidRPr="00823DD0" w:rsidRDefault="00502D37" w:rsidP="00502D3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02D37" w:rsidRPr="001D5CE0" w:rsidRDefault="001D5CE0" w:rsidP="00502D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5CE0">
              <w:rPr>
                <w:rFonts w:ascii="Angsana New" w:hAnsi="Angsana New"/>
                <w:b/>
                <w:bCs/>
                <w:sz w:val="30"/>
                <w:szCs w:val="30"/>
              </w:rPr>
              <w:t>111,144</w:t>
            </w:r>
          </w:p>
        </w:tc>
        <w:tc>
          <w:tcPr>
            <w:tcW w:w="270" w:type="dxa"/>
          </w:tcPr>
          <w:p w:rsidR="00502D37" w:rsidRPr="001D5CE0" w:rsidRDefault="00502D37" w:rsidP="0050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02D37" w:rsidRPr="001D5CE0" w:rsidRDefault="001D5CE0" w:rsidP="001D5CE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5C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78,889</w:t>
            </w:r>
          </w:p>
        </w:tc>
      </w:tr>
      <w:tr w:rsidR="00502D37" w:rsidRPr="00823DD0" w:rsidTr="001D5CE0">
        <w:tc>
          <w:tcPr>
            <w:tcW w:w="6498" w:type="dxa"/>
          </w:tcPr>
          <w:p w:rsidR="00502D37" w:rsidRPr="00823DD0" w:rsidRDefault="00502D37" w:rsidP="00502D37">
            <w:pPr>
              <w:pStyle w:val="NoSpacing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02D37" w:rsidRPr="00823DD0" w:rsidRDefault="00502D37" w:rsidP="00502D37">
            <w:pPr>
              <w:pStyle w:val="NoSpacing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502D37" w:rsidRPr="00823DD0" w:rsidRDefault="00502D37" w:rsidP="00502D37">
            <w:pPr>
              <w:pStyle w:val="NoSpacing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502D37" w:rsidRPr="00823DD0" w:rsidRDefault="00502D37" w:rsidP="00502D37">
            <w:pPr>
              <w:pStyle w:val="NoSpacing"/>
              <w:rPr>
                <w:rFonts w:ascii="Angsana New" w:hAnsi="Angsana New"/>
              </w:rPr>
            </w:pPr>
          </w:p>
        </w:tc>
      </w:tr>
    </w:tbl>
    <w:p w:rsidR="005475FB" w:rsidRPr="00823DD0" w:rsidRDefault="005475FB" w:rsidP="00733143">
      <w:pPr>
        <w:jc w:val="thaiDistribute"/>
        <w:rPr>
          <w:rFonts w:ascii="Angsana New" w:hAnsi="Angsana New"/>
          <w:cs/>
          <w:lang w:val="th-TH" w:eastAsia="x-none"/>
        </w:rPr>
      </w:pPr>
    </w:p>
    <w:p w:rsidR="001D5CE0" w:rsidRDefault="001D5CE0" w:rsidP="0073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5CE0" w:rsidRDefault="001D5CE0" w:rsidP="0073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5CE0" w:rsidRDefault="001D5CE0" w:rsidP="0073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5CE0" w:rsidRDefault="001D5CE0" w:rsidP="0073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5CE0" w:rsidRDefault="001D5CE0" w:rsidP="0073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5CE0" w:rsidRDefault="001D5CE0" w:rsidP="0073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475FB" w:rsidRPr="00823DD0" w:rsidRDefault="005475FB" w:rsidP="0073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D5CE0">
        <w:rPr>
          <w:rFonts w:ascii="Angsana New" w:hAnsi="Angsana New"/>
          <w:sz w:val="30"/>
          <w:szCs w:val="30"/>
          <w:cs/>
        </w:rPr>
        <w:lastRenderedPageBreak/>
        <w:t>รายการเคลื่อนไหวในระหว่างงวด</w:t>
      </w:r>
      <w:r w:rsidR="00733143" w:rsidRPr="001D5CE0">
        <w:rPr>
          <w:rFonts w:ascii="Angsana New" w:hAnsi="Angsana New"/>
          <w:sz w:val="30"/>
          <w:szCs w:val="30"/>
          <w:cs/>
        </w:rPr>
        <w:t>เก้า</w:t>
      </w:r>
      <w:r w:rsidRPr="001D5CE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1D5CE0">
        <w:rPr>
          <w:rFonts w:ascii="Angsana New" w:hAnsi="Angsana New"/>
          <w:sz w:val="30"/>
          <w:szCs w:val="30"/>
        </w:rPr>
        <w:t xml:space="preserve">30 </w:t>
      </w:r>
      <w:r w:rsidR="00733143" w:rsidRPr="001D5CE0">
        <w:rPr>
          <w:rFonts w:ascii="Angsana New" w:hAnsi="Angsana New"/>
          <w:sz w:val="30"/>
          <w:szCs w:val="30"/>
          <w:cs/>
        </w:rPr>
        <w:t>กันย</w:t>
      </w:r>
      <w:r w:rsidRPr="001D5CE0">
        <w:rPr>
          <w:rFonts w:ascii="Angsana New" w:hAnsi="Angsana New"/>
          <w:sz w:val="30"/>
          <w:szCs w:val="30"/>
          <w:cs/>
        </w:rPr>
        <w:t xml:space="preserve">ายน </w:t>
      </w:r>
      <w:r w:rsidR="001D5CE0" w:rsidRPr="001D5CE0">
        <w:rPr>
          <w:rFonts w:ascii="Angsana New" w:hAnsi="Angsana New"/>
          <w:sz w:val="30"/>
          <w:szCs w:val="30"/>
        </w:rPr>
        <w:t xml:space="preserve">2562 </w:t>
      </w:r>
      <w:r w:rsidRPr="001D5CE0">
        <w:rPr>
          <w:rFonts w:ascii="Angsana New" w:hAnsi="Angsana New"/>
          <w:sz w:val="30"/>
          <w:szCs w:val="30"/>
          <w:cs/>
        </w:rPr>
        <w:t>ของ</w:t>
      </w:r>
      <w:r w:rsidR="001D5CE0" w:rsidRPr="001D5CE0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1D5CE0">
        <w:rPr>
          <w:rFonts w:ascii="Angsana New" w:hAnsi="Angsana New"/>
          <w:sz w:val="30"/>
          <w:szCs w:val="30"/>
          <w:cs/>
        </w:rPr>
        <w:t>ที่อยู่ในความต้องการของตลาดมีดังนี้</w:t>
      </w:r>
    </w:p>
    <w:p w:rsidR="005475FB" w:rsidRPr="00823DD0" w:rsidRDefault="005475FB" w:rsidP="0054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8118"/>
        <w:gridCol w:w="1260"/>
      </w:tblGrid>
      <w:tr w:rsidR="00667747" w:rsidRPr="00823DD0" w:rsidTr="00667747">
        <w:trPr>
          <w:tblHeader/>
        </w:trPr>
        <w:tc>
          <w:tcPr>
            <w:tcW w:w="8118" w:type="dxa"/>
          </w:tcPr>
          <w:p w:rsidR="00667747" w:rsidRPr="00823DD0" w:rsidRDefault="00667747" w:rsidP="00C8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7747" w:rsidRPr="00823DD0" w:rsidRDefault="00667747" w:rsidP="00C81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67747" w:rsidRPr="00823DD0" w:rsidTr="00667747">
        <w:tc>
          <w:tcPr>
            <w:tcW w:w="8118" w:type="dxa"/>
          </w:tcPr>
          <w:p w:rsidR="00667747" w:rsidRPr="005A7E16" w:rsidRDefault="00667747" w:rsidP="00D575C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E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60" w:type="dxa"/>
          </w:tcPr>
          <w:p w:rsidR="00667747" w:rsidRPr="00823DD0" w:rsidRDefault="00667747" w:rsidP="00D575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67747" w:rsidRPr="00823DD0" w:rsidTr="00667747">
        <w:tc>
          <w:tcPr>
            <w:tcW w:w="8118" w:type="dxa"/>
          </w:tcPr>
          <w:p w:rsidR="00667747" w:rsidRPr="005A7E16" w:rsidRDefault="00667747" w:rsidP="00D575C1">
            <w:pPr>
              <w:rPr>
                <w:rFonts w:ascii="Angsana New" w:hAnsi="Angsana New"/>
                <w:sz w:val="30"/>
                <w:szCs w:val="30"/>
              </w:rPr>
            </w:pPr>
            <w:r w:rsidRPr="005A7E1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E1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E1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667747" w:rsidRPr="00823DD0" w:rsidRDefault="00667747" w:rsidP="007876C0">
            <w:pPr>
              <w:pStyle w:val="acctfourfigures"/>
              <w:tabs>
                <w:tab w:val="clear" w:pos="765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67747" w:rsidRPr="00823DD0" w:rsidTr="00667747">
        <w:tc>
          <w:tcPr>
            <w:tcW w:w="8118" w:type="dxa"/>
          </w:tcPr>
          <w:p w:rsidR="00667747" w:rsidRPr="005A7E16" w:rsidRDefault="00667747" w:rsidP="00D575C1">
            <w:pPr>
              <w:rPr>
                <w:rFonts w:ascii="Angsana New" w:hAnsi="Angsana New"/>
                <w:sz w:val="30"/>
                <w:szCs w:val="30"/>
              </w:rPr>
            </w:pPr>
            <w:r w:rsidRPr="005A7E1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</w:tcPr>
          <w:p w:rsidR="00667747" w:rsidRPr="005A7E16" w:rsidRDefault="00667747" w:rsidP="00D575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E16">
              <w:rPr>
                <w:rFonts w:ascii="Angsana New" w:hAnsi="Angsana New"/>
                <w:sz w:val="30"/>
                <w:szCs w:val="30"/>
              </w:rPr>
              <w:t>111,000</w:t>
            </w:r>
          </w:p>
        </w:tc>
      </w:tr>
      <w:tr w:rsidR="00667747" w:rsidRPr="00823DD0" w:rsidTr="00667747">
        <w:tc>
          <w:tcPr>
            <w:tcW w:w="8118" w:type="dxa"/>
          </w:tcPr>
          <w:p w:rsidR="00667747" w:rsidRPr="005A7E16" w:rsidRDefault="00667747" w:rsidP="00D575C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7747" w:rsidRPr="005A7E16" w:rsidRDefault="00667747" w:rsidP="00D575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E16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667747" w:rsidRPr="00823DD0" w:rsidTr="00667747">
        <w:tc>
          <w:tcPr>
            <w:tcW w:w="8118" w:type="dxa"/>
          </w:tcPr>
          <w:p w:rsidR="00667747" w:rsidRPr="005A7E16" w:rsidRDefault="00667747" w:rsidP="00D575C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E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E1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67747" w:rsidRPr="005A7E16" w:rsidRDefault="00667747" w:rsidP="00D575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E16">
              <w:rPr>
                <w:rFonts w:ascii="Angsana New" w:hAnsi="Angsana New"/>
                <w:b/>
                <w:bCs/>
                <w:sz w:val="30"/>
                <w:szCs w:val="30"/>
              </w:rPr>
              <w:t>111,144</w:t>
            </w:r>
          </w:p>
        </w:tc>
      </w:tr>
    </w:tbl>
    <w:p w:rsidR="005475FB" w:rsidRPr="00823DD0" w:rsidRDefault="005475FB" w:rsidP="0054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475FB" w:rsidRPr="00823DD0" w:rsidRDefault="005475FB" w:rsidP="005475FB">
      <w:pPr>
        <w:rPr>
          <w:rFonts w:ascii="Angsana New" w:hAnsi="Angsana New"/>
          <w:lang w:val="th-TH" w:eastAsia="x-none"/>
        </w:rPr>
      </w:pPr>
    </w:p>
    <w:p w:rsidR="00F72006" w:rsidRPr="00823DD0" w:rsidRDefault="00F72006" w:rsidP="00F72006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  <w:lang w:val="th-TH"/>
        </w:rPr>
        <w:t>ลูกหนี้การค้า</w:t>
      </w:r>
    </w:p>
    <w:p w:rsidR="00F72006" w:rsidRPr="00823DD0" w:rsidRDefault="00F72006" w:rsidP="00F72006">
      <w:pPr>
        <w:rPr>
          <w:rFonts w:ascii="Angsana New" w:hAnsi="Angsana New"/>
          <w:sz w:val="20"/>
          <w:szCs w:val="20"/>
          <w:lang w:val="th-TH" w:eastAsia="x-none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70"/>
        <w:gridCol w:w="1260"/>
        <w:gridCol w:w="270"/>
        <w:gridCol w:w="1260"/>
      </w:tblGrid>
      <w:tr w:rsidR="00F72006" w:rsidRPr="00823DD0" w:rsidTr="00FD78DC">
        <w:tc>
          <w:tcPr>
            <w:tcW w:w="5220" w:type="dxa"/>
          </w:tcPr>
          <w:p w:rsidR="00F72006" w:rsidRPr="00823DD0" w:rsidRDefault="00F72006" w:rsidP="000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2006" w:rsidRPr="00823DD0" w:rsidRDefault="00F72006" w:rsidP="000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72006" w:rsidRPr="00823DD0" w:rsidRDefault="00F72006" w:rsidP="000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F72006" w:rsidRPr="00823DD0" w:rsidRDefault="00D2457C" w:rsidP="000C1B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:rsidR="00F72006" w:rsidRPr="00823DD0" w:rsidRDefault="00F72006" w:rsidP="000C1B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72006" w:rsidRPr="00823DD0" w:rsidRDefault="00F72006" w:rsidP="000C1B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72006" w:rsidRPr="00823DD0" w:rsidTr="00FD78DC">
        <w:tc>
          <w:tcPr>
            <w:tcW w:w="5220" w:type="dxa"/>
          </w:tcPr>
          <w:p w:rsidR="00F72006" w:rsidRPr="00823DD0" w:rsidRDefault="00F72006" w:rsidP="000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2006" w:rsidRPr="00823DD0" w:rsidRDefault="00F72006" w:rsidP="000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72006" w:rsidRPr="00823DD0" w:rsidRDefault="00F72006" w:rsidP="000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F72006" w:rsidRPr="00823DD0" w:rsidRDefault="00F72006" w:rsidP="000C1B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E6B09" w:rsidRPr="00823DD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F72006" w:rsidRPr="00823DD0" w:rsidRDefault="00F72006" w:rsidP="000C1B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72006" w:rsidRPr="00823DD0" w:rsidRDefault="008E6B09" w:rsidP="000C1B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F72006" w:rsidRPr="00823DD0" w:rsidTr="00FD78DC">
        <w:trPr>
          <w:trHeight w:val="425"/>
        </w:trPr>
        <w:tc>
          <w:tcPr>
            <w:tcW w:w="5220" w:type="dxa"/>
          </w:tcPr>
          <w:p w:rsidR="00F72006" w:rsidRPr="00823DD0" w:rsidRDefault="00F72006" w:rsidP="000C1B1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72006" w:rsidRPr="00823DD0" w:rsidRDefault="00F72006" w:rsidP="000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2006" w:rsidRPr="00823DD0" w:rsidRDefault="00F72006" w:rsidP="000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F72006" w:rsidRPr="00823DD0" w:rsidRDefault="00F72006" w:rsidP="000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E6B09" w:rsidRPr="00823DD0" w:rsidTr="00FD78DC">
        <w:tc>
          <w:tcPr>
            <w:tcW w:w="5220" w:type="dxa"/>
          </w:tcPr>
          <w:p w:rsidR="008E6B09" w:rsidRPr="00823DD0" w:rsidRDefault="008E6B09" w:rsidP="008E6B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:rsidR="008E6B09" w:rsidRPr="00823DD0" w:rsidRDefault="008E6B09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E6B09" w:rsidRPr="00823DD0" w:rsidRDefault="008E6B09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E6B09" w:rsidRPr="00823DD0" w:rsidRDefault="00851C1C" w:rsidP="00351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52,28</w:t>
            </w:r>
            <w:r w:rsidR="00D9037E" w:rsidRPr="00823D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8E6B09" w:rsidRPr="00823DD0" w:rsidRDefault="008E6B09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E6B09" w:rsidRPr="00823DD0" w:rsidRDefault="00437D7D" w:rsidP="00351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60,480</w:t>
            </w:r>
          </w:p>
        </w:tc>
      </w:tr>
      <w:tr w:rsidR="008E6B09" w:rsidRPr="00823DD0" w:rsidTr="00FD78DC">
        <w:tc>
          <w:tcPr>
            <w:tcW w:w="5220" w:type="dxa"/>
          </w:tcPr>
          <w:p w:rsidR="008E6B09" w:rsidRPr="00823DD0" w:rsidRDefault="008E6B09" w:rsidP="008E6B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:rsidR="008E6B09" w:rsidRPr="00823DD0" w:rsidRDefault="008E6B09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E6B09" w:rsidRPr="00823DD0" w:rsidRDefault="008E6B09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B09" w:rsidRPr="00823DD0" w:rsidRDefault="00851C1C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  <w:tc>
          <w:tcPr>
            <w:tcW w:w="270" w:type="dxa"/>
            <w:shd w:val="clear" w:color="auto" w:fill="auto"/>
          </w:tcPr>
          <w:p w:rsidR="008E6B09" w:rsidRPr="00823DD0" w:rsidRDefault="008E6B09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B09" w:rsidRPr="00823DD0" w:rsidRDefault="00437D7D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(2</w:t>
            </w:r>
            <w:r w:rsidR="008E6B09" w:rsidRPr="00823DD0">
              <w:rPr>
                <w:rFonts w:ascii="Angsana New" w:hAnsi="Angsana New"/>
                <w:sz w:val="30"/>
                <w:szCs w:val="30"/>
              </w:rPr>
              <w:t>,887)</w:t>
            </w:r>
          </w:p>
        </w:tc>
      </w:tr>
      <w:tr w:rsidR="008E6B09" w:rsidRPr="00823DD0" w:rsidTr="00FD78DC">
        <w:tc>
          <w:tcPr>
            <w:tcW w:w="5220" w:type="dxa"/>
          </w:tcPr>
          <w:p w:rsidR="008E6B09" w:rsidRPr="00823DD0" w:rsidRDefault="008E6B09" w:rsidP="008E6B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8E6B09" w:rsidRPr="00823DD0" w:rsidRDefault="008E6B09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E6B09" w:rsidRPr="00823DD0" w:rsidRDefault="008E6B09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6B09" w:rsidRPr="00823DD0" w:rsidRDefault="00851C1C" w:rsidP="00ED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49,39</w:t>
            </w:r>
            <w:r w:rsidR="00D9037E" w:rsidRPr="00823DD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8E6B09" w:rsidRPr="00823DD0" w:rsidRDefault="008E6B09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6B09" w:rsidRPr="00823DD0" w:rsidRDefault="00437D7D" w:rsidP="008E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57,593</w:t>
            </w:r>
          </w:p>
        </w:tc>
      </w:tr>
      <w:tr w:rsidR="00C21E3B" w:rsidRPr="00823DD0" w:rsidTr="00FD78DC">
        <w:tc>
          <w:tcPr>
            <w:tcW w:w="5220" w:type="dxa"/>
          </w:tcPr>
          <w:p w:rsidR="00C21E3B" w:rsidRPr="00823DD0" w:rsidRDefault="00C21E3B" w:rsidP="00C21E3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21E3B" w:rsidRPr="00823DD0" w:rsidTr="00FD78DC">
        <w:tc>
          <w:tcPr>
            <w:tcW w:w="5220" w:type="dxa"/>
          </w:tcPr>
          <w:p w:rsidR="00C21E3B" w:rsidRPr="00823DD0" w:rsidRDefault="00C21E3B" w:rsidP="00C21E3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4DF2" w:rsidRPr="00823DD0" w:rsidTr="003C0032">
        <w:tc>
          <w:tcPr>
            <w:tcW w:w="5220" w:type="dxa"/>
          </w:tcPr>
          <w:p w:rsidR="00DA4DF2" w:rsidRPr="00823DD0" w:rsidRDefault="00DA4DF2" w:rsidP="00DA4D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     งวดสามเดือนสิ้นสุดวันที่ </w:t>
            </w:r>
            <w:r w:rsidR="00D2457C" w:rsidRPr="0082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2457C" w:rsidRPr="0082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DA4DF2" w:rsidRPr="00823DD0" w:rsidRDefault="00DA4DF2" w:rsidP="00DA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A4DF2" w:rsidRPr="00823DD0" w:rsidRDefault="00DA4DF2" w:rsidP="00DA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u w:val="double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A4DF2" w:rsidRPr="00823DD0" w:rsidRDefault="00DB18C2" w:rsidP="00A5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A4DF2" w:rsidRPr="00823DD0" w:rsidRDefault="00DA4DF2" w:rsidP="00DA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A4DF2" w:rsidRPr="00823DD0" w:rsidRDefault="00DA4DF2" w:rsidP="00A5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A4DF2" w:rsidRPr="00823DD0" w:rsidTr="003C0032">
        <w:tc>
          <w:tcPr>
            <w:tcW w:w="5220" w:type="dxa"/>
          </w:tcPr>
          <w:p w:rsidR="00DA4DF2" w:rsidRPr="00823DD0" w:rsidRDefault="00DA4DF2" w:rsidP="00DA4D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     งวด</w:t>
            </w:r>
            <w:r w:rsidR="00D2457C" w:rsidRPr="00823DD0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D2457C" w:rsidRPr="00823DD0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:rsidR="00DA4DF2" w:rsidRPr="00823DD0" w:rsidRDefault="00DA4DF2" w:rsidP="00DA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A4DF2" w:rsidRPr="00823DD0" w:rsidRDefault="00DA4DF2" w:rsidP="00DA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A4DF2" w:rsidRPr="00823DD0" w:rsidRDefault="00DB18C2" w:rsidP="00A5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A4DF2" w:rsidRPr="00823DD0" w:rsidRDefault="00DA4DF2" w:rsidP="00DA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A4DF2" w:rsidRPr="00823DD0" w:rsidRDefault="00DA4DF2" w:rsidP="00A5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A27BB" w:rsidRPr="00823DD0" w:rsidRDefault="005A27BB" w:rsidP="00F72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72006" w:rsidRPr="00823DD0" w:rsidRDefault="001A40F4" w:rsidP="00F72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br w:type="page"/>
      </w:r>
      <w:r w:rsidR="00F72006" w:rsidRPr="00823DD0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:rsidR="00610FD4" w:rsidRPr="00823DD0" w:rsidRDefault="00610FD4" w:rsidP="00610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7132EF" w:rsidRPr="00823DD0" w:rsidTr="00E34941">
        <w:tc>
          <w:tcPr>
            <w:tcW w:w="6480" w:type="dxa"/>
          </w:tcPr>
          <w:p w:rsidR="007132EF" w:rsidRPr="00823DD0" w:rsidRDefault="007132EF" w:rsidP="0071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2EF" w:rsidRPr="00823DD0" w:rsidRDefault="00D2457C" w:rsidP="007132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:rsidR="007132EF" w:rsidRPr="00823DD0" w:rsidRDefault="007132EF" w:rsidP="00713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2EF" w:rsidRPr="00823DD0" w:rsidRDefault="007132EF" w:rsidP="007132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132EF" w:rsidRPr="00823DD0" w:rsidTr="00E34941">
        <w:tc>
          <w:tcPr>
            <w:tcW w:w="6480" w:type="dxa"/>
          </w:tcPr>
          <w:p w:rsidR="007132EF" w:rsidRPr="00823DD0" w:rsidRDefault="007132EF" w:rsidP="0071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823DD0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1260" w:type="dxa"/>
            <w:vAlign w:val="bottom"/>
          </w:tcPr>
          <w:p w:rsidR="007132EF" w:rsidRPr="00823DD0" w:rsidRDefault="007132EF" w:rsidP="007132E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905C9D" w:rsidRPr="00823DD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7132EF" w:rsidRPr="00823DD0" w:rsidRDefault="007132EF" w:rsidP="00713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2EF" w:rsidRPr="00823DD0" w:rsidRDefault="00905C9D" w:rsidP="007132E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7132EF" w:rsidRPr="00823DD0" w:rsidTr="00E34941">
        <w:trPr>
          <w:trHeight w:val="425"/>
        </w:trPr>
        <w:tc>
          <w:tcPr>
            <w:tcW w:w="6480" w:type="dxa"/>
          </w:tcPr>
          <w:p w:rsidR="007132EF" w:rsidRPr="00823DD0" w:rsidRDefault="007132EF" w:rsidP="007132E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132EF" w:rsidRPr="00823DD0" w:rsidRDefault="007132EF" w:rsidP="0071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132EF" w:rsidRPr="00823DD0" w:rsidTr="00E34941">
        <w:tc>
          <w:tcPr>
            <w:tcW w:w="6480" w:type="dxa"/>
          </w:tcPr>
          <w:p w:rsidR="007132EF" w:rsidRPr="00823DD0" w:rsidRDefault="007132EF" w:rsidP="007132E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:rsidR="007132EF" w:rsidRPr="00823DD0" w:rsidRDefault="007132EF" w:rsidP="0071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2EF" w:rsidRPr="00823DD0" w:rsidRDefault="007132EF" w:rsidP="0071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32EF" w:rsidRPr="00823DD0" w:rsidRDefault="007132EF" w:rsidP="0071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541B" w:rsidRPr="00823DD0" w:rsidTr="00E34941">
        <w:tc>
          <w:tcPr>
            <w:tcW w:w="6480" w:type="dxa"/>
          </w:tcPr>
          <w:p w:rsidR="00F2541B" w:rsidRPr="00823DD0" w:rsidRDefault="00F2541B" w:rsidP="00F254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60" w:type="dxa"/>
          </w:tcPr>
          <w:p w:rsidR="00F2541B" w:rsidRPr="00823DD0" w:rsidRDefault="00525C00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6,528</w:t>
            </w:r>
          </w:p>
        </w:tc>
        <w:tc>
          <w:tcPr>
            <w:tcW w:w="27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11,097</w:t>
            </w:r>
          </w:p>
        </w:tc>
      </w:tr>
      <w:tr w:rsidR="00F2541B" w:rsidRPr="00823DD0" w:rsidTr="00E34941">
        <w:tc>
          <w:tcPr>
            <w:tcW w:w="6480" w:type="dxa"/>
          </w:tcPr>
          <w:p w:rsidR="00F2541B" w:rsidRPr="00823DD0" w:rsidRDefault="00F2541B" w:rsidP="00F254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541B" w:rsidRPr="00823DD0" w:rsidTr="00E34941">
        <w:tc>
          <w:tcPr>
            <w:tcW w:w="648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23DD0">
              <w:rPr>
                <w:rFonts w:ascii="Angsana New" w:hAnsi="Angsana New"/>
                <w:sz w:val="30"/>
                <w:szCs w:val="30"/>
              </w:rPr>
              <w:t>3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:rsidR="00F2541B" w:rsidRPr="00823DD0" w:rsidRDefault="00132058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42,</w:t>
            </w:r>
            <w:r w:rsidR="00525C00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27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46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23DD0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132058" w:rsidRPr="00823DD0" w:rsidTr="00E34941">
        <w:tc>
          <w:tcPr>
            <w:tcW w:w="6480" w:type="dxa"/>
          </w:tcPr>
          <w:p w:rsidR="00132058" w:rsidRPr="00823DD0" w:rsidRDefault="00132058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:rsidR="00132058" w:rsidRPr="00823DD0" w:rsidRDefault="00132058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5</w:t>
            </w:r>
            <w:r w:rsidR="00525C00">
              <w:rPr>
                <w:rFonts w:ascii="Angsana New" w:hAnsi="Angsana New"/>
                <w:sz w:val="30"/>
                <w:szCs w:val="30"/>
              </w:rPr>
              <w:t>6</w:t>
            </w:r>
            <w:r w:rsidR="00BF61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32058" w:rsidRPr="00823DD0" w:rsidRDefault="00132058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2058" w:rsidRPr="00823DD0" w:rsidRDefault="00132058" w:rsidP="0072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41B" w:rsidRPr="00823DD0" w:rsidTr="00460062">
        <w:tc>
          <w:tcPr>
            <w:tcW w:w="6480" w:type="dxa"/>
            <w:shd w:val="clear" w:color="auto" w:fill="FFFFFF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/>
          </w:tcPr>
          <w:p w:rsidR="00F2541B" w:rsidRPr="00823DD0" w:rsidRDefault="00525C00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70" w:type="dxa"/>
            <w:shd w:val="clear" w:color="auto" w:fill="FFFFFF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FFFFFF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F2541B" w:rsidRPr="00823DD0" w:rsidTr="00E34941">
        <w:tc>
          <w:tcPr>
            <w:tcW w:w="648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2541B" w:rsidRPr="00823DD0" w:rsidRDefault="00C934A1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2,88</w:t>
            </w:r>
            <w:r w:rsidR="00E7390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2,887</w:t>
            </w:r>
          </w:p>
        </w:tc>
      </w:tr>
      <w:tr w:rsidR="00F2541B" w:rsidRPr="00823DD0" w:rsidTr="00E34941">
        <w:tc>
          <w:tcPr>
            <w:tcW w:w="6480" w:type="dxa"/>
          </w:tcPr>
          <w:p w:rsidR="00F2541B" w:rsidRPr="00823DD0" w:rsidRDefault="00F2541B" w:rsidP="00F254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2541B" w:rsidRPr="00823DD0" w:rsidRDefault="00C934A1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52,28</w:t>
            </w:r>
            <w:r w:rsidR="008C758A" w:rsidRPr="00823DD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,4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</w:tr>
      <w:tr w:rsidR="00F2541B" w:rsidRPr="00823DD0" w:rsidTr="00E34941">
        <w:tc>
          <w:tcPr>
            <w:tcW w:w="6480" w:type="dxa"/>
          </w:tcPr>
          <w:p w:rsidR="00F2541B" w:rsidRPr="00823DD0" w:rsidRDefault="00F2541B" w:rsidP="00F254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2541B" w:rsidRPr="00823DD0" w:rsidRDefault="00433A43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  <w:tc>
          <w:tcPr>
            <w:tcW w:w="27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(2,887)</w:t>
            </w:r>
          </w:p>
        </w:tc>
      </w:tr>
      <w:tr w:rsidR="00F2541B" w:rsidRPr="00823DD0" w:rsidTr="00E34941">
        <w:tc>
          <w:tcPr>
            <w:tcW w:w="6480" w:type="dxa"/>
          </w:tcPr>
          <w:p w:rsidR="00F2541B" w:rsidRPr="00823DD0" w:rsidRDefault="00F2541B" w:rsidP="00F254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2541B" w:rsidRPr="00823DD0" w:rsidRDefault="00DB18C2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49,398</w:t>
            </w:r>
          </w:p>
        </w:tc>
        <w:tc>
          <w:tcPr>
            <w:tcW w:w="270" w:type="dxa"/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2541B" w:rsidRPr="00823DD0" w:rsidRDefault="00F2541B" w:rsidP="00F2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7,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593</w:t>
            </w:r>
          </w:p>
        </w:tc>
      </w:tr>
    </w:tbl>
    <w:p w:rsidR="00F72006" w:rsidRPr="00823DD0" w:rsidRDefault="00F72006" w:rsidP="00F72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F72006" w:rsidRPr="00823DD0" w:rsidRDefault="00F72006" w:rsidP="00F72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Pr="00823DD0">
        <w:rPr>
          <w:rFonts w:ascii="Angsana New" w:hAnsi="Angsana New"/>
          <w:sz w:val="30"/>
          <w:szCs w:val="30"/>
        </w:rPr>
        <w:t>20</w:t>
      </w:r>
      <w:r w:rsidRPr="00823DD0">
        <w:rPr>
          <w:rFonts w:ascii="Angsana New" w:hAnsi="Angsana New"/>
          <w:sz w:val="30"/>
          <w:szCs w:val="30"/>
          <w:cs/>
        </w:rPr>
        <w:t xml:space="preserve"> วันถึง </w:t>
      </w:r>
      <w:r w:rsidRPr="00823DD0">
        <w:rPr>
          <w:rFonts w:ascii="Angsana New" w:hAnsi="Angsana New"/>
          <w:sz w:val="30"/>
          <w:szCs w:val="30"/>
        </w:rPr>
        <w:t>60</w:t>
      </w:r>
      <w:r w:rsidRPr="00823DD0">
        <w:rPr>
          <w:rFonts w:ascii="Angsana New" w:hAnsi="Angsana New"/>
          <w:sz w:val="30"/>
          <w:szCs w:val="30"/>
          <w:cs/>
        </w:rPr>
        <w:t xml:space="preserve"> วัน  </w:t>
      </w:r>
    </w:p>
    <w:p w:rsidR="00EA5EE2" w:rsidRPr="00823DD0" w:rsidRDefault="00EA5EE2" w:rsidP="00F72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63F95" w:rsidRPr="00823DD0" w:rsidRDefault="00F72006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823DD0">
        <w:rPr>
          <w:rFonts w:ascii="Angsana New" w:hAnsi="Angsana New"/>
          <w:sz w:val="30"/>
          <w:szCs w:val="30"/>
          <w:cs/>
          <w:lang w:val="en-US"/>
        </w:rPr>
        <w:t>สินค้าคงเหลือ</w:t>
      </w:r>
    </w:p>
    <w:p w:rsidR="001C423D" w:rsidRPr="00823DD0" w:rsidRDefault="001C423D" w:rsidP="001C423D">
      <w:pPr>
        <w:rPr>
          <w:rFonts w:ascii="Angsana New" w:hAnsi="Angsana New"/>
          <w:sz w:val="20"/>
          <w:szCs w:val="20"/>
          <w:lang w:val="th-TH" w:eastAsia="x-none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7132EF" w:rsidRPr="00823DD0" w:rsidTr="00544245">
        <w:tc>
          <w:tcPr>
            <w:tcW w:w="6480" w:type="dxa"/>
          </w:tcPr>
          <w:p w:rsidR="007132EF" w:rsidRPr="00823DD0" w:rsidRDefault="007132EF" w:rsidP="0071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2EF" w:rsidRPr="00823DD0" w:rsidRDefault="00D2457C" w:rsidP="007132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:rsidR="007132EF" w:rsidRPr="00823DD0" w:rsidRDefault="007132EF" w:rsidP="00713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2EF" w:rsidRPr="00823DD0" w:rsidRDefault="007132EF" w:rsidP="007132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132EF" w:rsidRPr="00823DD0" w:rsidTr="00544245">
        <w:tc>
          <w:tcPr>
            <w:tcW w:w="6480" w:type="dxa"/>
          </w:tcPr>
          <w:p w:rsidR="007132EF" w:rsidRPr="00823DD0" w:rsidRDefault="007132EF" w:rsidP="0071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823DD0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1260" w:type="dxa"/>
            <w:vAlign w:val="bottom"/>
          </w:tcPr>
          <w:p w:rsidR="007132EF" w:rsidRPr="00823DD0" w:rsidRDefault="007132EF" w:rsidP="007132E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A45FBE" w:rsidRPr="00823DD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7132EF" w:rsidRPr="00823DD0" w:rsidRDefault="007132EF" w:rsidP="00713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2EF" w:rsidRPr="00823DD0" w:rsidRDefault="00A45FBE" w:rsidP="007132E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7132EF" w:rsidRPr="00823DD0" w:rsidTr="00544245">
        <w:trPr>
          <w:trHeight w:val="425"/>
        </w:trPr>
        <w:tc>
          <w:tcPr>
            <w:tcW w:w="6480" w:type="dxa"/>
          </w:tcPr>
          <w:p w:rsidR="007132EF" w:rsidRPr="00823DD0" w:rsidRDefault="007132EF" w:rsidP="007132E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132EF" w:rsidRPr="00823DD0" w:rsidRDefault="007132EF" w:rsidP="0071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75266" w:rsidRPr="00823DD0" w:rsidTr="0051654F">
        <w:tc>
          <w:tcPr>
            <w:tcW w:w="6480" w:type="dxa"/>
          </w:tcPr>
          <w:p w:rsidR="00175266" w:rsidRPr="00823DD0" w:rsidRDefault="00175266" w:rsidP="0017526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266" w:rsidRPr="00823DD0" w:rsidRDefault="00547918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35,872</w:t>
            </w:r>
          </w:p>
        </w:tc>
        <w:tc>
          <w:tcPr>
            <w:tcW w:w="270" w:type="dxa"/>
          </w:tcPr>
          <w:p w:rsidR="00175266" w:rsidRPr="00823DD0" w:rsidRDefault="00175266" w:rsidP="00175266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266" w:rsidRPr="00823DD0" w:rsidRDefault="00175266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14,169</w:t>
            </w:r>
          </w:p>
        </w:tc>
      </w:tr>
      <w:tr w:rsidR="00175266" w:rsidRPr="00823DD0" w:rsidTr="0051654F">
        <w:tc>
          <w:tcPr>
            <w:tcW w:w="6480" w:type="dxa"/>
          </w:tcPr>
          <w:p w:rsidR="00175266" w:rsidRPr="00823DD0" w:rsidRDefault="00175266" w:rsidP="0017526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266" w:rsidRPr="00823DD0" w:rsidRDefault="00547918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15,603</w:t>
            </w:r>
          </w:p>
        </w:tc>
        <w:tc>
          <w:tcPr>
            <w:tcW w:w="270" w:type="dxa"/>
          </w:tcPr>
          <w:p w:rsidR="00175266" w:rsidRPr="00823DD0" w:rsidRDefault="00175266" w:rsidP="00175266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266" w:rsidRPr="00823DD0" w:rsidRDefault="00175266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13,647</w:t>
            </w:r>
          </w:p>
        </w:tc>
      </w:tr>
      <w:tr w:rsidR="00175266" w:rsidRPr="00823DD0" w:rsidTr="0051654F">
        <w:tc>
          <w:tcPr>
            <w:tcW w:w="6480" w:type="dxa"/>
          </w:tcPr>
          <w:p w:rsidR="00175266" w:rsidRPr="00823DD0" w:rsidRDefault="00175266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วัตถุดิบและวัสดุหีบห่อ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266" w:rsidRPr="00823DD0" w:rsidRDefault="00547918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66,508</w:t>
            </w:r>
          </w:p>
        </w:tc>
        <w:tc>
          <w:tcPr>
            <w:tcW w:w="270" w:type="dxa"/>
          </w:tcPr>
          <w:p w:rsidR="00175266" w:rsidRPr="00823DD0" w:rsidRDefault="00175266" w:rsidP="00175266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266" w:rsidRPr="00823DD0" w:rsidRDefault="00175266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61,462</w:t>
            </w:r>
          </w:p>
        </w:tc>
      </w:tr>
      <w:tr w:rsidR="00175266" w:rsidRPr="00823DD0" w:rsidTr="0051654F">
        <w:tc>
          <w:tcPr>
            <w:tcW w:w="6480" w:type="dxa"/>
          </w:tcPr>
          <w:p w:rsidR="00175266" w:rsidRPr="00823DD0" w:rsidRDefault="00175266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266" w:rsidRPr="00823DD0" w:rsidRDefault="00547918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270" w:type="dxa"/>
          </w:tcPr>
          <w:p w:rsidR="00175266" w:rsidRPr="00823DD0" w:rsidRDefault="00175266" w:rsidP="00175266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266" w:rsidRPr="00823DD0" w:rsidRDefault="00D30DB6" w:rsidP="00AB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5266" w:rsidRPr="00823DD0" w:rsidTr="0051654F">
        <w:tc>
          <w:tcPr>
            <w:tcW w:w="6480" w:type="dxa"/>
          </w:tcPr>
          <w:p w:rsidR="00175266" w:rsidRPr="00823DD0" w:rsidRDefault="00175266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266" w:rsidRPr="00823DD0" w:rsidRDefault="00547918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4,891</w:t>
            </w:r>
          </w:p>
        </w:tc>
        <w:tc>
          <w:tcPr>
            <w:tcW w:w="270" w:type="dxa"/>
          </w:tcPr>
          <w:p w:rsidR="00175266" w:rsidRPr="00823DD0" w:rsidRDefault="00175266" w:rsidP="00175266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266" w:rsidRPr="00823DD0" w:rsidRDefault="00175266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5,056</w:t>
            </w:r>
          </w:p>
        </w:tc>
      </w:tr>
      <w:tr w:rsidR="00175266" w:rsidRPr="00823DD0" w:rsidTr="00725232">
        <w:tc>
          <w:tcPr>
            <w:tcW w:w="6480" w:type="dxa"/>
          </w:tcPr>
          <w:p w:rsidR="00175266" w:rsidRPr="00823DD0" w:rsidRDefault="00175266" w:rsidP="0017526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5266" w:rsidRPr="001E5EBE" w:rsidRDefault="00547918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EBE">
              <w:rPr>
                <w:rFonts w:ascii="Angsana New" w:hAnsi="Angsana New"/>
                <w:b/>
                <w:bCs/>
                <w:sz w:val="30"/>
                <w:szCs w:val="30"/>
              </w:rPr>
              <w:t>124,213</w:t>
            </w:r>
          </w:p>
        </w:tc>
        <w:tc>
          <w:tcPr>
            <w:tcW w:w="270" w:type="dxa"/>
          </w:tcPr>
          <w:p w:rsidR="00175266" w:rsidRPr="00823DD0" w:rsidRDefault="00175266" w:rsidP="00175266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5266" w:rsidRPr="00823DD0" w:rsidRDefault="00175266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94,334</w:t>
            </w:r>
          </w:p>
        </w:tc>
      </w:tr>
      <w:tr w:rsidR="00175266" w:rsidRPr="00823DD0" w:rsidTr="00DC69EA">
        <w:tc>
          <w:tcPr>
            <w:tcW w:w="6480" w:type="dxa"/>
          </w:tcPr>
          <w:p w:rsidR="00175266" w:rsidRPr="00823DD0" w:rsidRDefault="00175266" w:rsidP="0017526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ค่าเผื่อสินค้ามูลค่าลดลง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75266" w:rsidRPr="00823DD0" w:rsidRDefault="00547918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(7,480)</w:t>
            </w:r>
          </w:p>
        </w:tc>
        <w:tc>
          <w:tcPr>
            <w:tcW w:w="270" w:type="dxa"/>
          </w:tcPr>
          <w:p w:rsidR="00175266" w:rsidRPr="00823DD0" w:rsidRDefault="00175266" w:rsidP="00175266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75266" w:rsidRPr="00823DD0" w:rsidRDefault="00175266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(5,906)</w:t>
            </w:r>
          </w:p>
        </w:tc>
      </w:tr>
      <w:tr w:rsidR="00175266" w:rsidRPr="00823DD0" w:rsidTr="00DC69EA">
        <w:trPr>
          <w:trHeight w:val="407"/>
        </w:trPr>
        <w:tc>
          <w:tcPr>
            <w:tcW w:w="6480" w:type="dxa"/>
          </w:tcPr>
          <w:p w:rsidR="00175266" w:rsidRPr="00823DD0" w:rsidRDefault="00175266" w:rsidP="0017526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5266" w:rsidRPr="001E5EBE" w:rsidRDefault="00547918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EBE">
              <w:rPr>
                <w:rFonts w:ascii="Angsana New" w:hAnsi="Angsana New"/>
                <w:b/>
                <w:bCs/>
                <w:sz w:val="30"/>
                <w:szCs w:val="30"/>
              </w:rPr>
              <w:t>116,733</w:t>
            </w:r>
          </w:p>
        </w:tc>
        <w:tc>
          <w:tcPr>
            <w:tcW w:w="270" w:type="dxa"/>
          </w:tcPr>
          <w:p w:rsidR="00175266" w:rsidRPr="00823DD0" w:rsidRDefault="00175266" w:rsidP="00175266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75266" w:rsidRPr="00823DD0" w:rsidRDefault="00175266" w:rsidP="0017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88,428</w:t>
            </w:r>
          </w:p>
        </w:tc>
      </w:tr>
    </w:tbl>
    <w:p w:rsidR="001C423D" w:rsidRPr="00823DD0" w:rsidRDefault="001C423D" w:rsidP="00F5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AF6A35" w:rsidRPr="00823DD0" w:rsidRDefault="00DB3383" w:rsidP="006F415D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23DD0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ที่ดิน อาคารและอุปกรณ์  </w:t>
      </w:r>
    </w:p>
    <w:p w:rsidR="00DB3383" w:rsidRPr="00823DD0" w:rsidRDefault="00DB3383" w:rsidP="00172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604BAD" w:rsidRPr="00823DD0" w:rsidRDefault="00604BAD" w:rsidP="00604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823DD0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D2457C" w:rsidRPr="00823DD0">
        <w:rPr>
          <w:rFonts w:ascii="Angsana New" w:hAnsi="Angsana New"/>
          <w:spacing w:val="-4"/>
          <w:sz w:val="30"/>
          <w:szCs w:val="30"/>
          <w:cs/>
        </w:rPr>
        <w:t>เก้าเดือน</w:t>
      </w:r>
      <w:r w:rsidRPr="00823DD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D2457C" w:rsidRPr="00823DD0">
        <w:rPr>
          <w:rFonts w:ascii="Angsana New" w:hAnsi="Angsana New"/>
          <w:sz w:val="30"/>
          <w:szCs w:val="30"/>
        </w:rPr>
        <w:t xml:space="preserve">30 </w:t>
      </w:r>
      <w:r w:rsidR="00D2457C" w:rsidRPr="00823DD0">
        <w:rPr>
          <w:rFonts w:ascii="Angsana New" w:hAnsi="Angsana New"/>
          <w:sz w:val="30"/>
          <w:szCs w:val="30"/>
          <w:cs/>
        </w:rPr>
        <w:t>กันยายน</w:t>
      </w:r>
      <w:r w:rsidR="00AC07CF" w:rsidRPr="00823DD0">
        <w:rPr>
          <w:rFonts w:ascii="Angsana New" w:hAnsi="Angsana New"/>
          <w:sz w:val="30"/>
          <w:szCs w:val="30"/>
          <w:cs/>
        </w:rPr>
        <w:t xml:space="preserve"> </w:t>
      </w:r>
      <w:r w:rsidR="00AC07CF" w:rsidRPr="00823DD0">
        <w:rPr>
          <w:rFonts w:ascii="Angsana New" w:hAnsi="Angsana New"/>
          <w:sz w:val="30"/>
          <w:szCs w:val="30"/>
        </w:rPr>
        <w:t xml:space="preserve">2562 </w:t>
      </w:r>
      <w:r w:rsidR="0022772B" w:rsidRPr="00823DD0">
        <w:rPr>
          <w:rFonts w:ascii="Angsana New" w:hAnsi="Angsana New"/>
          <w:sz w:val="30"/>
          <w:szCs w:val="30"/>
          <w:cs/>
        </w:rPr>
        <w:t>มี</w:t>
      </w:r>
      <w:r w:rsidRPr="00823DD0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p w:rsidR="000C6EE9" w:rsidRPr="00823DD0" w:rsidRDefault="000C6EE9" w:rsidP="00C9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pPr w:leftFromText="180" w:rightFromText="180" w:vertAnchor="text" w:tblpX="558" w:tblpY="1"/>
        <w:tblOverlap w:val="never"/>
        <w:tblW w:w="9288" w:type="dxa"/>
        <w:tblLayout w:type="fixed"/>
        <w:tblLook w:val="0000" w:firstRow="0" w:lastRow="0" w:firstColumn="0" w:lastColumn="0" w:noHBand="0" w:noVBand="0"/>
      </w:tblPr>
      <w:tblGrid>
        <w:gridCol w:w="5868"/>
        <w:gridCol w:w="450"/>
        <w:gridCol w:w="1350"/>
        <w:gridCol w:w="271"/>
        <w:gridCol w:w="1349"/>
      </w:tblGrid>
      <w:tr w:rsidR="001E0BE0" w:rsidRPr="00823DD0" w:rsidTr="001E0BE0">
        <w:trPr>
          <w:trHeight w:val="1098"/>
          <w:tblHeader/>
        </w:trPr>
        <w:tc>
          <w:tcPr>
            <w:tcW w:w="3159" w:type="pct"/>
          </w:tcPr>
          <w:p w:rsidR="006062B7" w:rsidRPr="00823DD0" w:rsidRDefault="006062B7" w:rsidP="004B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062B7" w:rsidRPr="00823DD0" w:rsidRDefault="006062B7" w:rsidP="004B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062B7" w:rsidRPr="00823DD0" w:rsidRDefault="006062B7" w:rsidP="004B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pct"/>
          </w:tcPr>
          <w:p w:rsidR="006062B7" w:rsidRPr="00823DD0" w:rsidRDefault="006062B7" w:rsidP="004B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DD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DD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="00314159">
              <w:rPr>
                <w:rFonts w:ascii="Angsana New" w:hAnsi="Angsana New"/>
                <w:sz w:val="28"/>
                <w:szCs w:val="28"/>
              </w:rPr>
              <w:t>-</w:t>
            </w:r>
            <w:r w:rsidRPr="00823DD0">
              <w:rPr>
                <w:rFonts w:ascii="Angsana New" w:hAnsi="Angsana New"/>
                <w:sz w:val="28"/>
                <w:szCs w:val="28"/>
              </w:rPr>
              <w:br/>
              <w:t xml:space="preserve"> </w:t>
            </w:r>
            <w:r w:rsidRPr="00823DD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" w:type="pct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DD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DD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23DD0">
              <w:rPr>
                <w:rFonts w:ascii="Angsana New" w:hAnsi="Angsana New"/>
                <w:sz w:val="28"/>
                <w:szCs w:val="28"/>
              </w:rPr>
              <w:t>-</w:t>
            </w:r>
            <w:r w:rsidRPr="00823DD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062B7" w:rsidRPr="00823DD0" w:rsidTr="001E0BE0">
        <w:trPr>
          <w:trHeight w:val="400"/>
          <w:tblHeader/>
        </w:trPr>
        <w:tc>
          <w:tcPr>
            <w:tcW w:w="3159" w:type="pct"/>
          </w:tcPr>
          <w:p w:rsidR="006062B7" w:rsidRPr="00823DD0" w:rsidRDefault="006062B7" w:rsidP="004B4FB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pct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pct"/>
            <w:gridSpan w:val="3"/>
            <w:shd w:val="clear" w:color="auto" w:fill="auto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91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               (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23D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0BE0" w:rsidRPr="00823DD0" w:rsidTr="001E0BE0">
        <w:trPr>
          <w:trHeight w:val="400"/>
          <w:tblHeader/>
        </w:trPr>
        <w:tc>
          <w:tcPr>
            <w:tcW w:w="3159" w:type="pct"/>
          </w:tcPr>
          <w:p w:rsidR="006062B7" w:rsidRPr="00823DD0" w:rsidRDefault="006062B7" w:rsidP="004B4FB7">
            <w:pPr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2" w:type="pct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:rsidR="006062B7" w:rsidRPr="00823DD0" w:rsidRDefault="00851C1C" w:rsidP="00AB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18,00</w:t>
            </w:r>
            <w:r w:rsidR="00070FC7" w:rsidRPr="00823DD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:rsidR="006062B7" w:rsidRPr="00823DD0" w:rsidRDefault="001E5EBE" w:rsidP="001E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left" w:pos="517"/>
              </w:tabs>
              <w:spacing w:after="0"/>
              <w:ind w:left="19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0BE0" w:rsidRPr="00823DD0" w:rsidTr="001E0BE0">
        <w:trPr>
          <w:trHeight w:val="400"/>
          <w:tblHeader/>
        </w:trPr>
        <w:tc>
          <w:tcPr>
            <w:tcW w:w="3159" w:type="pct"/>
          </w:tcPr>
          <w:p w:rsidR="006062B7" w:rsidRPr="00823DD0" w:rsidRDefault="006062B7" w:rsidP="004B4FB7">
            <w:pPr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242" w:type="pct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:rsidR="006062B7" w:rsidRPr="00823DD0" w:rsidRDefault="00851C1C" w:rsidP="001E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58,479</w:t>
            </w:r>
          </w:p>
        </w:tc>
        <w:tc>
          <w:tcPr>
            <w:tcW w:w="146" w:type="pct"/>
            <w:shd w:val="clear" w:color="auto" w:fill="auto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:rsidR="006062B7" w:rsidRPr="00823DD0" w:rsidRDefault="001E5EBE" w:rsidP="001E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left" w:pos="517"/>
              </w:tabs>
              <w:spacing w:after="0"/>
              <w:ind w:left="19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0BE0" w:rsidRPr="00823DD0" w:rsidTr="001E0BE0">
        <w:trPr>
          <w:trHeight w:val="400"/>
          <w:tblHeader/>
        </w:trPr>
        <w:tc>
          <w:tcPr>
            <w:tcW w:w="3159" w:type="pct"/>
          </w:tcPr>
          <w:p w:rsidR="006062B7" w:rsidRPr="00823DD0" w:rsidRDefault="006062B7" w:rsidP="004B4FB7">
            <w:pPr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42" w:type="pct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:rsidR="006062B7" w:rsidRPr="00823DD0" w:rsidRDefault="00851C1C" w:rsidP="004B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2,</w:t>
            </w:r>
            <w:r w:rsidR="00C23A44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46" w:type="pct"/>
            <w:shd w:val="clear" w:color="auto" w:fill="auto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:rsidR="006062B7" w:rsidRPr="00823DD0" w:rsidRDefault="00C019A8" w:rsidP="00F92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left" w:pos="1057"/>
              </w:tabs>
              <w:spacing w:after="0"/>
              <w:ind w:left="191"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E0BE0" w:rsidRPr="00823DD0" w:rsidTr="001E0BE0">
        <w:trPr>
          <w:trHeight w:val="400"/>
          <w:tblHeader/>
        </w:trPr>
        <w:tc>
          <w:tcPr>
            <w:tcW w:w="3159" w:type="pct"/>
          </w:tcPr>
          <w:p w:rsidR="006062B7" w:rsidRPr="00823DD0" w:rsidRDefault="006062B7" w:rsidP="004B4FB7">
            <w:pPr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2" w:type="pct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:rsidR="006062B7" w:rsidRPr="00823DD0" w:rsidRDefault="00851C1C" w:rsidP="004B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13,322</w:t>
            </w:r>
          </w:p>
        </w:tc>
        <w:tc>
          <w:tcPr>
            <w:tcW w:w="146" w:type="pct"/>
            <w:shd w:val="clear" w:color="auto" w:fill="auto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:rsidR="006062B7" w:rsidRPr="00823DD0" w:rsidRDefault="00F92BBF" w:rsidP="001E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9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23DD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794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E0BE0" w:rsidRPr="00823DD0" w:rsidTr="001E0BE0">
        <w:trPr>
          <w:trHeight w:val="410"/>
          <w:tblHeader/>
        </w:trPr>
        <w:tc>
          <w:tcPr>
            <w:tcW w:w="3159" w:type="pct"/>
          </w:tcPr>
          <w:p w:rsidR="006062B7" w:rsidRPr="00823DD0" w:rsidRDefault="006062B7" w:rsidP="004B4FB7">
            <w:pPr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2" w:type="pct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:rsidR="006062B7" w:rsidRPr="00823DD0" w:rsidRDefault="00851C1C" w:rsidP="004B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32,79</w:t>
            </w:r>
            <w:r w:rsidR="00070FC7" w:rsidRPr="00823D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6062B7" w:rsidRPr="00823DD0" w:rsidRDefault="00851C1C" w:rsidP="00F9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70FC7" w:rsidRPr="00823DD0">
              <w:rPr>
                <w:rFonts w:ascii="Angsana New" w:hAnsi="Angsana New"/>
                <w:sz w:val="30"/>
                <w:szCs w:val="30"/>
              </w:rPr>
              <w:t>6</w:t>
            </w:r>
            <w:r w:rsidR="00F92BBF">
              <w:rPr>
                <w:rFonts w:ascii="Angsana New" w:hAnsi="Angsana New"/>
                <w:sz w:val="30"/>
                <w:szCs w:val="30"/>
              </w:rPr>
              <w:t>6</w:t>
            </w:r>
            <w:r w:rsidR="00070FC7" w:rsidRPr="00823DD0">
              <w:rPr>
                <w:rFonts w:ascii="Angsana New" w:hAnsi="Angsana New"/>
                <w:sz w:val="30"/>
                <w:szCs w:val="30"/>
              </w:rPr>
              <w:t>,</w:t>
            </w:r>
            <w:r w:rsidR="00F92BBF">
              <w:rPr>
                <w:rFonts w:ascii="Angsana New" w:hAnsi="Angsana New"/>
                <w:sz w:val="30"/>
                <w:szCs w:val="30"/>
              </w:rPr>
              <w:t>424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E0BE0" w:rsidRPr="00823DD0" w:rsidTr="001E0BE0">
        <w:trPr>
          <w:trHeight w:val="400"/>
          <w:tblHeader/>
        </w:trPr>
        <w:tc>
          <w:tcPr>
            <w:tcW w:w="3159" w:type="pct"/>
          </w:tcPr>
          <w:p w:rsidR="006062B7" w:rsidRPr="00823DD0" w:rsidRDefault="006062B7" w:rsidP="004B4FB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pct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62B7" w:rsidRPr="003C41CE" w:rsidRDefault="00B66D6B" w:rsidP="004B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lightGray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124,</w:t>
            </w:r>
            <w:r w:rsidR="00C23A44">
              <w:rPr>
                <w:rFonts w:ascii="Angsana New" w:hAnsi="Angsana New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146" w:type="pct"/>
            <w:shd w:val="clear" w:color="auto" w:fill="auto"/>
          </w:tcPr>
          <w:p w:rsidR="006062B7" w:rsidRPr="00823DD0" w:rsidRDefault="006062B7" w:rsidP="004B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62B7" w:rsidRPr="00823DD0" w:rsidRDefault="00070FC7" w:rsidP="00F9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68,232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D75BB6" w:rsidRPr="00823DD0" w:rsidRDefault="00D75BB6" w:rsidP="00FD1B8A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:rsidR="00C23A44" w:rsidRDefault="00C23A44" w:rsidP="00C23A44">
      <w:pPr>
        <w:pStyle w:val="Heading8"/>
        <w:tabs>
          <w:tab w:val="left" w:pos="540"/>
          <w:tab w:val="left" w:pos="8820"/>
          <w:tab w:val="left" w:pos="960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D75BB6" w:rsidRPr="00823DD0" w:rsidRDefault="00D75BB6" w:rsidP="006062B7">
      <w:pPr>
        <w:pStyle w:val="Heading8"/>
        <w:numPr>
          <w:ilvl w:val="0"/>
          <w:numId w:val="17"/>
        </w:numPr>
        <w:tabs>
          <w:tab w:val="left" w:pos="540"/>
          <w:tab w:val="left" w:pos="8820"/>
          <w:tab w:val="left" w:pos="9605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23DD0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</w:t>
      </w:r>
    </w:p>
    <w:p w:rsidR="00FF0ACA" w:rsidRPr="00823DD0" w:rsidRDefault="00FF0ACA" w:rsidP="00FF0ACA">
      <w:pPr>
        <w:rPr>
          <w:rFonts w:ascii="Angsana New" w:hAnsi="Angsana New"/>
          <w:lang w:eastAsia="x-none"/>
        </w:rPr>
      </w:pPr>
    </w:p>
    <w:tbl>
      <w:tblPr>
        <w:tblW w:w="920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6075"/>
        <w:gridCol w:w="252"/>
        <w:gridCol w:w="1350"/>
        <w:gridCol w:w="270"/>
        <w:gridCol w:w="1260"/>
      </w:tblGrid>
      <w:tr w:rsidR="00841F0C" w:rsidRPr="00823DD0" w:rsidTr="006062B7">
        <w:trPr>
          <w:cantSplit/>
          <w:tblHeader/>
        </w:trPr>
        <w:tc>
          <w:tcPr>
            <w:tcW w:w="6075" w:type="dxa"/>
          </w:tcPr>
          <w:p w:rsidR="00841F0C" w:rsidRPr="00823DD0" w:rsidRDefault="00841F0C" w:rsidP="00460062">
            <w:pPr>
              <w:pStyle w:val="Heading7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52" w:type="dxa"/>
          </w:tcPr>
          <w:p w:rsidR="00841F0C" w:rsidRPr="00823DD0" w:rsidRDefault="00841F0C" w:rsidP="0046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841F0C" w:rsidRPr="00823DD0" w:rsidRDefault="00D2457C" w:rsidP="004600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:rsidR="00841F0C" w:rsidRPr="00823DD0" w:rsidRDefault="00841F0C" w:rsidP="004600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41F0C" w:rsidRPr="00823DD0" w:rsidRDefault="00841F0C" w:rsidP="004600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41F0C" w:rsidRPr="00823DD0" w:rsidTr="006062B7">
        <w:trPr>
          <w:cantSplit/>
          <w:tblHeader/>
        </w:trPr>
        <w:tc>
          <w:tcPr>
            <w:tcW w:w="6075" w:type="dxa"/>
          </w:tcPr>
          <w:p w:rsidR="00841F0C" w:rsidRPr="00823DD0" w:rsidRDefault="00841F0C" w:rsidP="00460062">
            <w:pPr>
              <w:pStyle w:val="Heading7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52" w:type="dxa"/>
          </w:tcPr>
          <w:p w:rsidR="00841F0C" w:rsidRPr="00823DD0" w:rsidRDefault="00841F0C" w:rsidP="0046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841F0C" w:rsidRPr="00823DD0" w:rsidRDefault="00841F0C" w:rsidP="004600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E32C9B" w:rsidRPr="00823DD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841F0C" w:rsidRPr="00823DD0" w:rsidRDefault="00841F0C" w:rsidP="004600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41F0C" w:rsidRPr="00823DD0" w:rsidRDefault="00E32C9B" w:rsidP="004600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841F0C" w:rsidRPr="00823DD0" w:rsidTr="006062B7">
        <w:trPr>
          <w:cantSplit/>
          <w:tblHeader/>
        </w:trPr>
        <w:tc>
          <w:tcPr>
            <w:tcW w:w="6075" w:type="dxa"/>
          </w:tcPr>
          <w:p w:rsidR="00841F0C" w:rsidRPr="00823DD0" w:rsidRDefault="00841F0C" w:rsidP="00460062">
            <w:pPr>
              <w:pStyle w:val="Heading7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52" w:type="dxa"/>
          </w:tcPr>
          <w:p w:rsidR="00841F0C" w:rsidRPr="00823DD0" w:rsidRDefault="00841F0C" w:rsidP="0046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841F0C" w:rsidRPr="00823DD0" w:rsidRDefault="00841F0C" w:rsidP="004600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41F0C" w:rsidRPr="00823DD0" w:rsidTr="00460062">
        <w:tc>
          <w:tcPr>
            <w:tcW w:w="6075" w:type="dxa"/>
          </w:tcPr>
          <w:p w:rsidR="00841F0C" w:rsidRPr="00823DD0" w:rsidRDefault="00841F0C" w:rsidP="0046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52" w:type="dxa"/>
          </w:tcPr>
          <w:p w:rsidR="00841F0C" w:rsidRPr="00823DD0" w:rsidRDefault="00841F0C" w:rsidP="0046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41F0C" w:rsidRPr="00823DD0" w:rsidRDefault="00841F0C" w:rsidP="0046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41F0C" w:rsidRPr="00823DD0" w:rsidRDefault="00841F0C" w:rsidP="0046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41F0C" w:rsidRPr="00823DD0" w:rsidRDefault="00841F0C" w:rsidP="0046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11C7" w:rsidRPr="00823DD0" w:rsidTr="00460062">
        <w:tc>
          <w:tcPr>
            <w:tcW w:w="6075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2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802A7" w:rsidRPr="00823DD0" w:rsidRDefault="00D802A7" w:rsidP="00D8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0211C7" w:rsidRPr="00823DD0" w:rsidRDefault="00060897" w:rsidP="00D6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15,732</w:t>
            </w:r>
          </w:p>
        </w:tc>
        <w:tc>
          <w:tcPr>
            <w:tcW w:w="27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15,732</w:t>
            </w:r>
          </w:p>
        </w:tc>
      </w:tr>
      <w:tr w:rsidR="000211C7" w:rsidRPr="00823DD0" w:rsidTr="00460062">
        <w:tc>
          <w:tcPr>
            <w:tcW w:w="6075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252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11C7" w:rsidRPr="00823DD0" w:rsidRDefault="00D802A7" w:rsidP="00D8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4,</w:t>
            </w:r>
            <w:r w:rsidR="005A4801" w:rsidRPr="00823DD0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5,654</w:t>
            </w:r>
          </w:p>
        </w:tc>
      </w:tr>
      <w:tr w:rsidR="000211C7" w:rsidRPr="00823DD0" w:rsidTr="00460062">
        <w:tc>
          <w:tcPr>
            <w:tcW w:w="6075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252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211C7" w:rsidRPr="00823DD0" w:rsidRDefault="005A4801" w:rsidP="00D8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19,886</w:t>
            </w:r>
          </w:p>
        </w:tc>
        <w:tc>
          <w:tcPr>
            <w:tcW w:w="27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21,386</w:t>
            </w:r>
          </w:p>
        </w:tc>
      </w:tr>
      <w:tr w:rsidR="000211C7" w:rsidRPr="00823DD0" w:rsidTr="00460062">
        <w:tc>
          <w:tcPr>
            <w:tcW w:w="6075" w:type="dxa"/>
          </w:tcPr>
          <w:p w:rsidR="006062B7" w:rsidRPr="00823DD0" w:rsidRDefault="006062B7" w:rsidP="005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A40F4" w:rsidRPr="00823DD0" w:rsidRDefault="001A40F4" w:rsidP="005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A40F4" w:rsidRDefault="001A40F4" w:rsidP="005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23A44" w:rsidRDefault="00C23A44" w:rsidP="005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23A44" w:rsidRPr="00823DD0" w:rsidRDefault="00C23A44" w:rsidP="005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A40F4" w:rsidRPr="00823DD0" w:rsidRDefault="001A40F4" w:rsidP="005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211C7" w:rsidRPr="00823DD0" w:rsidTr="00460062">
        <w:tc>
          <w:tcPr>
            <w:tcW w:w="6075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252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11C7" w:rsidRPr="00823DD0" w:rsidTr="00460062">
        <w:tc>
          <w:tcPr>
            <w:tcW w:w="6075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2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11C7" w:rsidRPr="00823DD0" w:rsidRDefault="00060897" w:rsidP="00E5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3,518</w:t>
            </w:r>
          </w:p>
        </w:tc>
        <w:tc>
          <w:tcPr>
            <w:tcW w:w="27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15,317</w:t>
            </w:r>
          </w:p>
        </w:tc>
      </w:tr>
      <w:tr w:rsidR="000211C7" w:rsidRPr="00823DD0" w:rsidTr="00460062">
        <w:tc>
          <w:tcPr>
            <w:tcW w:w="6075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52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11C7" w:rsidRPr="00823DD0" w:rsidRDefault="00AE5CF2" w:rsidP="00E5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6,072</w:t>
            </w:r>
          </w:p>
        </w:tc>
        <w:tc>
          <w:tcPr>
            <w:tcW w:w="27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7,260</w:t>
            </w:r>
          </w:p>
        </w:tc>
      </w:tr>
      <w:tr w:rsidR="000211C7" w:rsidRPr="00823DD0" w:rsidTr="00460062">
        <w:tc>
          <w:tcPr>
            <w:tcW w:w="6075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252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211C7" w:rsidRPr="00823DD0" w:rsidRDefault="00AE5CF2" w:rsidP="00E5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9,590</w:t>
            </w:r>
          </w:p>
        </w:tc>
        <w:tc>
          <w:tcPr>
            <w:tcW w:w="27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22,577</w:t>
            </w:r>
          </w:p>
        </w:tc>
      </w:tr>
      <w:tr w:rsidR="000211C7" w:rsidRPr="00823DD0" w:rsidTr="00460062">
        <w:tc>
          <w:tcPr>
            <w:tcW w:w="6075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211C7" w:rsidRPr="00823DD0" w:rsidTr="00460062">
        <w:tc>
          <w:tcPr>
            <w:tcW w:w="6075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</w:p>
        </w:tc>
        <w:tc>
          <w:tcPr>
            <w:tcW w:w="252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211C7" w:rsidRPr="00823DD0" w:rsidRDefault="00AE5CF2" w:rsidP="00E5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29,476</w:t>
            </w:r>
          </w:p>
        </w:tc>
        <w:tc>
          <w:tcPr>
            <w:tcW w:w="270" w:type="dxa"/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211C7" w:rsidRPr="00823DD0" w:rsidRDefault="000211C7" w:rsidP="000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43,963</w:t>
            </w:r>
          </w:p>
        </w:tc>
      </w:tr>
    </w:tbl>
    <w:p w:rsidR="00841F0C" w:rsidRPr="00823DD0" w:rsidRDefault="00841F0C" w:rsidP="00841F0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F5517F" w:rsidRPr="00823DD0" w:rsidRDefault="00F5517F" w:rsidP="00F5517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823DD0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Pr="00823DD0">
        <w:rPr>
          <w:rFonts w:ascii="Angsana New" w:hAnsi="Angsana New"/>
          <w:sz w:val="30"/>
          <w:szCs w:val="30"/>
          <w:lang w:bidi="th-TH"/>
        </w:rPr>
        <w:br/>
      </w:r>
      <w:r w:rsidR="00F548B3" w:rsidRPr="00823DD0">
        <w:rPr>
          <w:rFonts w:ascii="Angsana New" w:hAnsi="Angsana New"/>
          <w:sz w:val="30"/>
          <w:szCs w:val="30"/>
          <w:cs/>
          <w:lang w:bidi="th-TH"/>
        </w:rPr>
        <w:t xml:space="preserve">ณ </w:t>
      </w:r>
      <w:r w:rsidRPr="00823DD0">
        <w:rPr>
          <w:rFonts w:ascii="Angsana New" w:hAnsi="Angsana New"/>
          <w:sz w:val="30"/>
          <w:szCs w:val="30"/>
          <w:cs/>
        </w:rPr>
        <w:t xml:space="preserve">วันที่ </w:t>
      </w:r>
      <w:r w:rsidR="00D2457C" w:rsidRPr="00823DD0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D2457C" w:rsidRPr="00823DD0">
        <w:rPr>
          <w:rFonts w:ascii="Angsana New" w:hAnsi="Angsana New"/>
          <w:sz w:val="30"/>
          <w:szCs w:val="30"/>
          <w:cs/>
          <w:lang w:val="en-US" w:bidi="th-TH"/>
        </w:rPr>
        <w:t>กันยายน</w:t>
      </w:r>
      <w:r w:rsidRPr="00823DD0">
        <w:rPr>
          <w:rFonts w:ascii="Angsana New" w:hAnsi="Angsana New"/>
          <w:sz w:val="30"/>
          <w:szCs w:val="30"/>
          <w:cs/>
        </w:rPr>
        <w:t xml:space="preserve"> </w:t>
      </w:r>
      <w:r w:rsidRPr="00823DD0">
        <w:rPr>
          <w:rFonts w:ascii="Angsana New" w:hAnsi="Angsana New"/>
          <w:sz w:val="30"/>
          <w:szCs w:val="30"/>
        </w:rPr>
        <w:t>256</w:t>
      </w:r>
      <w:r w:rsidR="00435055" w:rsidRPr="00823DD0">
        <w:rPr>
          <w:rFonts w:ascii="Angsana New" w:hAnsi="Angsana New"/>
          <w:sz w:val="30"/>
          <w:szCs w:val="30"/>
        </w:rPr>
        <w:t>2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และ </w:t>
      </w:r>
      <w:r w:rsidRPr="00823DD0">
        <w:rPr>
          <w:rFonts w:ascii="Angsana New" w:hAnsi="Angsana New"/>
          <w:sz w:val="30"/>
          <w:szCs w:val="30"/>
        </w:rPr>
        <w:t xml:space="preserve">31 </w:t>
      </w:r>
      <w:r w:rsidRPr="00823DD0">
        <w:rPr>
          <w:rFonts w:ascii="Angsana New" w:hAnsi="Angsana New"/>
          <w:sz w:val="30"/>
          <w:szCs w:val="30"/>
          <w:cs/>
        </w:rPr>
        <w:t>ธันวาคม</w:t>
      </w:r>
      <w:r w:rsidR="00435055" w:rsidRPr="00823DD0">
        <w:rPr>
          <w:rFonts w:ascii="Angsana New" w:hAnsi="Angsana New"/>
          <w:sz w:val="30"/>
          <w:szCs w:val="30"/>
        </w:rPr>
        <w:t xml:space="preserve"> 2561</w:t>
      </w:r>
      <w:r w:rsidRPr="00823DD0">
        <w:rPr>
          <w:rFonts w:ascii="Angsana New" w:hAnsi="Angsana New"/>
          <w:sz w:val="30"/>
          <w:szCs w:val="30"/>
          <w:cs/>
        </w:rPr>
        <w:t xml:space="preserve"> </w:t>
      </w:r>
      <w:r w:rsidRPr="00823DD0">
        <w:rPr>
          <w:rFonts w:ascii="Angsana New" w:hAnsi="Angsana New"/>
          <w:sz w:val="30"/>
          <w:szCs w:val="30"/>
          <w:cs/>
          <w:lang w:bidi="th-TH"/>
        </w:rPr>
        <w:t>ได้ดังนี้</w:t>
      </w:r>
    </w:p>
    <w:p w:rsidR="00F5517F" w:rsidRPr="00823DD0" w:rsidRDefault="00F5517F" w:rsidP="00F551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60"/>
      </w:tblGrid>
      <w:tr w:rsidR="00F5517F" w:rsidRPr="00823DD0" w:rsidTr="00E81FDD">
        <w:tc>
          <w:tcPr>
            <w:tcW w:w="6480" w:type="dxa"/>
          </w:tcPr>
          <w:p w:rsidR="00F5517F" w:rsidRPr="00823DD0" w:rsidRDefault="00F5517F" w:rsidP="00E81FDD">
            <w:pPr>
              <w:pStyle w:val="Heading7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F5517F" w:rsidRPr="00823DD0" w:rsidRDefault="00D2457C" w:rsidP="00E81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5517F" w:rsidRPr="00823DD0" w:rsidTr="00E81FDD">
        <w:tc>
          <w:tcPr>
            <w:tcW w:w="6480" w:type="dxa"/>
          </w:tcPr>
          <w:p w:rsidR="00F5517F" w:rsidRPr="00823DD0" w:rsidRDefault="00F5517F" w:rsidP="00E81FDD">
            <w:pPr>
              <w:pStyle w:val="Heading7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435055" w:rsidRPr="00823DD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256</w:t>
            </w:r>
            <w:r w:rsidR="00435055" w:rsidRPr="00823DD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5517F" w:rsidRPr="00823DD0" w:rsidTr="00E81FDD">
        <w:tc>
          <w:tcPr>
            <w:tcW w:w="6480" w:type="dxa"/>
          </w:tcPr>
          <w:p w:rsidR="00F5517F" w:rsidRPr="00823DD0" w:rsidRDefault="00F5517F" w:rsidP="00E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35055" w:rsidRPr="00823DD0" w:rsidTr="00725232">
        <w:tc>
          <w:tcPr>
            <w:tcW w:w="6480" w:type="dxa"/>
          </w:tcPr>
          <w:p w:rsidR="00435055" w:rsidRPr="00823DD0" w:rsidRDefault="00435055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35055" w:rsidRPr="00823DD0" w:rsidRDefault="00DA2012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15,732</w:t>
            </w:r>
          </w:p>
        </w:tc>
        <w:tc>
          <w:tcPr>
            <w:tcW w:w="270" w:type="dxa"/>
            <w:vAlign w:val="bottom"/>
          </w:tcPr>
          <w:p w:rsidR="00435055" w:rsidRPr="00823DD0" w:rsidRDefault="00435055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5055" w:rsidRPr="00823DD0" w:rsidRDefault="00435055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15,732</w:t>
            </w:r>
          </w:p>
        </w:tc>
      </w:tr>
      <w:tr w:rsidR="00435055" w:rsidRPr="00823DD0" w:rsidTr="00725232">
        <w:tc>
          <w:tcPr>
            <w:tcW w:w="6480" w:type="dxa"/>
          </w:tcPr>
          <w:p w:rsidR="00435055" w:rsidRPr="00823DD0" w:rsidRDefault="00435055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35055" w:rsidRPr="00823DD0" w:rsidRDefault="00DA2012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3,518</w:t>
            </w:r>
          </w:p>
        </w:tc>
        <w:tc>
          <w:tcPr>
            <w:tcW w:w="270" w:type="dxa"/>
            <w:vAlign w:val="bottom"/>
          </w:tcPr>
          <w:p w:rsidR="00435055" w:rsidRPr="00823DD0" w:rsidRDefault="00435055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5055" w:rsidRPr="00823DD0" w:rsidRDefault="000341B1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15,3</w:t>
            </w:r>
            <w:r w:rsidR="00435055" w:rsidRPr="00823DD0">
              <w:rPr>
                <w:rFonts w:ascii="Angsana New" w:hAnsi="Angsana New"/>
                <w:sz w:val="30"/>
                <w:szCs w:val="30"/>
              </w:rPr>
              <w:t>1</w:t>
            </w:r>
            <w:r w:rsidRPr="00823DD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35055" w:rsidRPr="00823DD0" w:rsidTr="00725232">
        <w:tc>
          <w:tcPr>
            <w:tcW w:w="6480" w:type="dxa"/>
          </w:tcPr>
          <w:p w:rsidR="00435055" w:rsidRPr="00823DD0" w:rsidRDefault="00435055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5055" w:rsidRPr="00823DD0" w:rsidRDefault="00DA2012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19,250</w:t>
            </w:r>
          </w:p>
        </w:tc>
        <w:tc>
          <w:tcPr>
            <w:tcW w:w="270" w:type="dxa"/>
            <w:vAlign w:val="bottom"/>
          </w:tcPr>
          <w:p w:rsidR="00435055" w:rsidRPr="00823DD0" w:rsidRDefault="00435055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5055" w:rsidRPr="00823DD0" w:rsidRDefault="000341B1" w:rsidP="0043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31,049</w:t>
            </w:r>
          </w:p>
        </w:tc>
      </w:tr>
    </w:tbl>
    <w:p w:rsidR="005A27BB" w:rsidRPr="00823DD0" w:rsidRDefault="005A27BB" w:rsidP="00F5517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F5517F" w:rsidRPr="00823DD0" w:rsidRDefault="00F5517F" w:rsidP="00F5517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823DD0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หนี้สินที่มีภาระดอกเบี้ยส่วนที่มีหลักประกัน</w:t>
      </w:r>
      <w:r w:rsidR="00F548B3" w:rsidRPr="00823DD0">
        <w:rPr>
          <w:rFonts w:ascii="Angsana New" w:hAnsi="Angsana New"/>
          <w:sz w:val="30"/>
          <w:szCs w:val="30"/>
          <w:cs/>
          <w:lang w:bidi="th-TH"/>
        </w:rPr>
        <w:t xml:space="preserve"> ณ</w:t>
      </w:r>
      <w:r w:rsidRPr="00823DD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วันที่ </w:t>
      </w:r>
      <w:r w:rsidR="00D2457C" w:rsidRPr="00823DD0">
        <w:rPr>
          <w:rFonts w:ascii="Angsana New" w:hAnsi="Angsana New"/>
          <w:sz w:val="30"/>
          <w:szCs w:val="30"/>
        </w:rPr>
        <w:t xml:space="preserve">30 </w:t>
      </w:r>
      <w:r w:rsidR="00D2457C" w:rsidRPr="00823DD0">
        <w:rPr>
          <w:rFonts w:ascii="Angsana New" w:hAnsi="Angsana New"/>
          <w:sz w:val="30"/>
          <w:szCs w:val="30"/>
          <w:cs/>
          <w:lang w:bidi="th-TH"/>
        </w:rPr>
        <w:t>กันยายน</w:t>
      </w:r>
      <w:r w:rsidRPr="00823DD0">
        <w:rPr>
          <w:rFonts w:ascii="Angsana New" w:hAnsi="Angsana New"/>
          <w:sz w:val="30"/>
          <w:szCs w:val="30"/>
          <w:cs/>
        </w:rPr>
        <w:t xml:space="preserve"> </w:t>
      </w:r>
      <w:r w:rsidR="00123965" w:rsidRPr="00823DD0">
        <w:rPr>
          <w:rFonts w:ascii="Angsana New" w:hAnsi="Angsana New"/>
          <w:sz w:val="30"/>
          <w:szCs w:val="30"/>
        </w:rPr>
        <w:t>2562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และ </w:t>
      </w:r>
      <w:r w:rsidRPr="00823DD0">
        <w:rPr>
          <w:rFonts w:ascii="Angsana New" w:hAnsi="Angsana New"/>
          <w:sz w:val="30"/>
          <w:szCs w:val="30"/>
        </w:rPr>
        <w:t xml:space="preserve">31 </w:t>
      </w:r>
      <w:r w:rsidRPr="00823DD0">
        <w:rPr>
          <w:rFonts w:ascii="Angsana New" w:hAnsi="Angsana New"/>
          <w:sz w:val="30"/>
          <w:szCs w:val="30"/>
          <w:cs/>
        </w:rPr>
        <w:t>ธันวาคม</w:t>
      </w:r>
      <w:r w:rsidR="00123965" w:rsidRPr="00823DD0">
        <w:rPr>
          <w:rFonts w:ascii="Angsana New" w:hAnsi="Angsana New"/>
          <w:sz w:val="30"/>
          <w:szCs w:val="30"/>
        </w:rPr>
        <w:t xml:space="preserve"> 2561</w:t>
      </w:r>
      <w:r w:rsidRPr="00823DD0">
        <w:rPr>
          <w:rFonts w:ascii="Angsana New" w:hAnsi="Angsana New"/>
          <w:sz w:val="30"/>
          <w:szCs w:val="30"/>
          <w:cs/>
        </w:rPr>
        <w:t xml:space="preserve"> </w:t>
      </w:r>
      <w:r w:rsidRPr="00823DD0">
        <w:rPr>
          <w:rFonts w:ascii="Angsana New" w:hAnsi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:rsidR="00F5517F" w:rsidRPr="00823DD0" w:rsidRDefault="00F5517F" w:rsidP="00F5517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60"/>
      </w:tblGrid>
      <w:tr w:rsidR="00711938" w:rsidRPr="00823DD0" w:rsidTr="00E81FDD">
        <w:tc>
          <w:tcPr>
            <w:tcW w:w="6480" w:type="dxa"/>
          </w:tcPr>
          <w:p w:rsidR="00711938" w:rsidRPr="00823DD0" w:rsidRDefault="00711938" w:rsidP="00711938">
            <w:pPr>
              <w:pStyle w:val="Heading7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711938" w:rsidRPr="00823DD0" w:rsidRDefault="00D2457C" w:rsidP="007119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:rsidR="00711938" w:rsidRPr="00823DD0" w:rsidRDefault="00711938" w:rsidP="007119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1938" w:rsidRPr="00823DD0" w:rsidRDefault="00711938" w:rsidP="007119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11938" w:rsidRPr="00823DD0" w:rsidTr="00E81FDD">
        <w:tc>
          <w:tcPr>
            <w:tcW w:w="6480" w:type="dxa"/>
          </w:tcPr>
          <w:p w:rsidR="00711938" w:rsidRPr="00823DD0" w:rsidRDefault="00711938" w:rsidP="00711938">
            <w:pPr>
              <w:pStyle w:val="Heading7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711938" w:rsidRPr="00823DD0" w:rsidRDefault="00711938" w:rsidP="0071193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23965" w:rsidRPr="00823DD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711938" w:rsidRPr="00823DD0" w:rsidRDefault="00711938" w:rsidP="007119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1938" w:rsidRPr="00823DD0" w:rsidRDefault="00123965" w:rsidP="0071193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F5517F" w:rsidRPr="00823DD0" w:rsidTr="00E81FDD">
        <w:tc>
          <w:tcPr>
            <w:tcW w:w="6480" w:type="dxa"/>
          </w:tcPr>
          <w:p w:rsidR="00F5517F" w:rsidRPr="00823DD0" w:rsidRDefault="00F5517F" w:rsidP="00E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23965" w:rsidRPr="00823DD0" w:rsidTr="00725232">
        <w:tc>
          <w:tcPr>
            <w:tcW w:w="6480" w:type="dxa"/>
          </w:tcPr>
          <w:p w:rsidR="00123965" w:rsidRPr="00823DD0" w:rsidRDefault="00123965" w:rsidP="0012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2704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:rsidR="00123965" w:rsidRPr="00823DD0" w:rsidRDefault="00C31B90" w:rsidP="0012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212,456</w:t>
            </w:r>
          </w:p>
        </w:tc>
        <w:tc>
          <w:tcPr>
            <w:tcW w:w="270" w:type="dxa"/>
          </w:tcPr>
          <w:p w:rsidR="00123965" w:rsidRPr="00823DD0" w:rsidRDefault="00123965" w:rsidP="0012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23965" w:rsidRPr="00823DD0" w:rsidRDefault="0092152E" w:rsidP="0012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191,186</w:t>
            </w:r>
          </w:p>
        </w:tc>
      </w:tr>
      <w:tr w:rsidR="00123965" w:rsidRPr="00823DD0" w:rsidTr="00725232">
        <w:tc>
          <w:tcPr>
            <w:tcW w:w="6480" w:type="dxa"/>
          </w:tcPr>
          <w:p w:rsidR="00123965" w:rsidRPr="00823DD0" w:rsidRDefault="00123965" w:rsidP="0012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3965" w:rsidRPr="00823DD0" w:rsidRDefault="00C31B90" w:rsidP="0012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212,456</w:t>
            </w:r>
          </w:p>
        </w:tc>
        <w:tc>
          <w:tcPr>
            <w:tcW w:w="270" w:type="dxa"/>
          </w:tcPr>
          <w:p w:rsidR="00123965" w:rsidRPr="00823DD0" w:rsidRDefault="00123965" w:rsidP="0012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3965" w:rsidRPr="00823DD0" w:rsidRDefault="0092152E" w:rsidP="0012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191,186</w:t>
            </w:r>
            <w:r w:rsidR="00123965"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:rsidR="00BF2CC5" w:rsidRPr="00823DD0" w:rsidRDefault="00BF2CC5" w:rsidP="00C31B90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:rsidR="00F5517F" w:rsidRPr="00823DD0" w:rsidRDefault="00F5517F" w:rsidP="00216C06">
      <w:pPr>
        <w:pStyle w:val="block"/>
        <w:spacing w:after="0"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823DD0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AC07CF" w:rsidRPr="00823DD0">
        <w:rPr>
          <w:rFonts w:ascii="Angsana New" w:hAnsi="Angsana New"/>
          <w:sz w:val="30"/>
          <w:szCs w:val="30"/>
          <w:lang w:val="en-US" w:bidi="th-TH"/>
        </w:rPr>
        <w:t xml:space="preserve">30  </w:t>
      </w:r>
      <w:r w:rsidR="00BF2CC5" w:rsidRPr="00823DD0">
        <w:rPr>
          <w:rFonts w:ascii="Angsana New" w:hAnsi="Angsana New"/>
          <w:sz w:val="30"/>
          <w:szCs w:val="30"/>
          <w:cs/>
          <w:lang w:val="en-US" w:bidi="th-TH"/>
        </w:rPr>
        <w:t>กันย</w:t>
      </w:r>
      <w:r w:rsidR="00AC07CF" w:rsidRPr="00823DD0">
        <w:rPr>
          <w:rFonts w:ascii="Angsana New" w:hAnsi="Angsana New"/>
          <w:sz w:val="30"/>
          <w:szCs w:val="30"/>
          <w:cs/>
          <w:lang w:val="en-US" w:bidi="th-TH"/>
        </w:rPr>
        <w:t>ายน</w:t>
      </w:r>
      <w:r w:rsidRPr="00823DD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23DD0">
        <w:rPr>
          <w:rFonts w:ascii="Angsana New" w:hAnsi="Angsana New"/>
          <w:sz w:val="30"/>
          <w:szCs w:val="30"/>
          <w:lang w:val="en-US" w:bidi="th-TH"/>
        </w:rPr>
        <w:t>256</w:t>
      </w:r>
      <w:r w:rsidR="00123965" w:rsidRPr="00823DD0">
        <w:rPr>
          <w:rFonts w:ascii="Angsana New" w:hAnsi="Angsana New"/>
          <w:sz w:val="30"/>
          <w:szCs w:val="30"/>
          <w:lang w:val="en-US" w:bidi="th-TH"/>
        </w:rPr>
        <w:t>2</w:t>
      </w:r>
      <w:r w:rsidRPr="00823DD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23DD0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Pr="00823DD0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823DD0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823DD0">
        <w:rPr>
          <w:rFonts w:ascii="Angsana New" w:hAnsi="Angsana New"/>
          <w:sz w:val="30"/>
          <w:szCs w:val="30"/>
          <w:lang w:val="en-US" w:bidi="th-TH"/>
        </w:rPr>
        <w:t xml:space="preserve"> 25</w:t>
      </w:r>
      <w:r w:rsidR="00123965" w:rsidRPr="00823DD0">
        <w:rPr>
          <w:rFonts w:ascii="Angsana New" w:hAnsi="Angsana New"/>
          <w:sz w:val="30"/>
          <w:szCs w:val="30"/>
          <w:lang w:val="en-US" w:bidi="th-TH"/>
        </w:rPr>
        <w:t>61</w:t>
      </w:r>
      <w:r w:rsidRPr="00823DD0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บริษัทมีวงเงินเบิกเกินบัญชีธนาคารและวงเงินสินเชื่ออื่นกับสถาบันการเงินแห่งหนึ่ง ซึ่งมีภาระดอกเบี้ยดังนี้</w:t>
      </w:r>
    </w:p>
    <w:p w:rsidR="00F5517F" w:rsidRPr="00823DD0" w:rsidRDefault="00F5517F" w:rsidP="00F551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360"/>
        <w:gridCol w:w="1803"/>
      </w:tblGrid>
      <w:tr w:rsidR="00F5517F" w:rsidRPr="00823DD0" w:rsidTr="004C4793">
        <w:trPr>
          <w:cantSplit/>
        </w:trPr>
        <w:tc>
          <w:tcPr>
            <w:tcW w:w="5400" w:type="dxa"/>
          </w:tcPr>
          <w:p w:rsidR="00F5517F" w:rsidRPr="00823DD0" w:rsidRDefault="00F5517F" w:rsidP="00E81FDD">
            <w:pPr>
              <w:pStyle w:val="EnvelopeReturn"/>
              <w:tabs>
                <w:tab w:val="clear" w:pos="1134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D75BB6" w:rsidRPr="00823DD0" w:rsidRDefault="00D2457C" w:rsidP="00E81FDD">
            <w:pPr>
              <w:pStyle w:val="a2"/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  <w:p w:rsidR="00F5517F" w:rsidRPr="00823DD0" w:rsidRDefault="00F5517F" w:rsidP="00E81FDD">
            <w:pPr>
              <w:pStyle w:val="a2"/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3965" w:rsidRPr="00823DD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60" w:type="dxa"/>
          </w:tcPr>
          <w:p w:rsidR="00F5517F" w:rsidRPr="00823DD0" w:rsidRDefault="00F5517F" w:rsidP="00E81FDD">
            <w:pPr>
              <w:pStyle w:val="a2"/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D75BB6" w:rsidRPr="00823DD0" w:rsidRDefault="00F5517F" w:rsidP="00E81FDD">
            <w:pPr>
              <w:pStyle w:val="a2"/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  <w:p w:rsidR="00F5517F" w:rsidRPr="00823DD0" w:rsidRDefault="00F5517F" w:rsidP="00E81FDD">
            <w:pPr>
              <w:pStyle w:val="a2"/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3965" w:rsidRPr="00823DD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5517F" w:rsidRPr="00823DD0" w:rsidTr="004C4793">
        <w:trPr>
          <w:cantSplit/>
        </w:trPr>
        <w:tc>
          <w:tcPr>
            <w:tcW w:w="54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963" w:type="dxa"/>
            <w:gridSpan w:val="3"/>
          </w:tcPr>
          <w:p w:rsidR="00F5517F" w:rsidRPr="00823DD0" w:rsidRDefault="00F5517F" w:rsidP="00E81FDD">
            <w:pPr>
              <w:pStyle w:val="a2"/>
              <w:tabs>
                <w:tab w:val="left" w:pos="1152"/>
              </w:tabs>
              <w:spacing w:line="240" w:lineRule="atLeas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517F" w:rsidRPr="00823DD0" w:rsidTr="004C4793">
        <w:trPr>
          <w:cantSplit/>
        </w:trPr>
        <w:tc>
          <w:tcPr>
            <w:tcW w:w="54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823DD0">
              <w:rPr>
                <w:rFonts w:ascii="Angsana New" w:hAnsi="Angsana New" w:cs="Angsana New"/>
                <w:cs/>
              </w:rPr>
              <w:t>วงเงินเบิกเกินบัญชีธนาคาร</w:t>
            </w:r>
          </w:p>
        </w:tc>
        <w:tc>
          <w:tcPr>
            <w:tcW w:w="1800" w:type="dxa"/>
          </w:tcPr>
          <w:p w:rsidR="00F5517F" w:rsidRPr="00823DD0" w:rsidRDefault="00DA2012" w:rsidP="00E81FDD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236"/>
              <w:jc w:val="both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10,000</w:t>
            </w:r>
          </w:p>
        </w:tc>
        <w:tc>
          <w:tcPr>
            <w:tcW w:w="360" w:type="dxa"/>
          </w:tcPr>
          <w:p w:rsidR="00F5517F" w:rsidRPr="00823DD0" w:rsidRDefault="00F5517F" w:rsidP="00E81FDD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F5517F" w:rsidRPr="00823DD0" w:rsidRDefault="00B24946" w:rsidP="00E81FDD">
            <w:pPr>
              <w:pStyle w:val="a"/>
              <w:tabs>
                <w:tab w:val="clear" w:pos="1080"/>
              </w:tabs>
              <w:spacing w:line="240" w:lineRule="atLeast"/>
              <w:ind w:left="-108" w:right="128"/>
              <w:jc w:val="right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10</w:t>
            </w:r>
            <w:r w:rsidR="00F5517F" w:rsidRPr="00823DD0">
              <w:rPr>
                <w:rFonts w:ascii="Angsana New" w:hAnsi="Angsana New" w:cs="Angsana New"/>
                <w:lang w:val="en-US"/>
              </w:rPr>
              <w:t>,000</w:t>
            </w:r>
          </w:p>
        </w:tc>
      </w:tr>
      <w:tr w:rsidR="00F5517F" w:rsidRPr="00823DD0" w:rsidTr="004C4793">
        <w:trPr>
          <w:cantSplit/>
        </w:trPr>
        <w:tc>
          <w:tcPr>
            <w:tcW w:w="54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823DD0">
              <w:rPr>
                <w:rFonts w:ascii="Angsana New" w:hAnsi="Angsana New" w:cs="Angsana New"/>
                <w:cs/>
                <w:lang w:val="en-US"/>
              </w:rPr>
              <w:t>วงเงินกู้ยืมระยะยาว</w:t>
            </w:r>
          </w:p>
        </w:tc>
        <w:tc>
          <w:tcPr>
            <w:tcW w:w="1800" w:type="dxa"/>
          </w:tcPr>
          <w:p w:rsidR="00F5517F" w:rsidRPr="00823DD0" w:rsidRDefault="00DA2012" w:rsidP="00E81FDD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236"/>
              <w:jc w:val="both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110,000</w:t>
            </w:r>
          </w:p>
        </w:tc>
        <w:tc>
          <w:tcPr>
            <w:tcW w:w="360" w:type="dxa"/>
          </w:tcPr>
          <w:p w:rsidR="00F5517F" w:rsidRPr="00823DD0" w:rsidRDefault="00F5517F" w:rsidP="00E81FDD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</w:tabs>
              <w:spacing w:line="240" w:lineRule="atLeast"/>
              <w:ind w:left="-108" w:right="128"/>
              <w:jc w:val="right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110,000</w:t>
            </w:r>
          </w:p>
        </w:tc>
      </w:tr>
      <w:tr w:rsidR="00F5517F" w:rsidRPr="00823DD0" w:rsidTr="004C4793">
        <w:trPr>
          <w:cantSplit/>
        </w:trPr>
        <w:tc>
          <w:tcPr>
            <w:tcW w:w="54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cs/>
              </w:rPr>
              <w:t>วงเงินทรัสต์</w:t>
            </w:r>
            <w:r w:rsidRPr="00823DD0">
              <w:rPr>
                <w:rFonts w:ascii="Angsana New" w:hAnsi="Angsana New" w:cs="Angsana New"/>
                <w:color w:val="FFFFFF"/>
                <w:sz w:val="8"/>
                <w:szCs w:val="8"/>
                <w:cs/>
              </w:rPr>
              <w:t>_</w:t>
            </w:r>
            <w:r w:rsidRPr="00823DD0">
              <w:rPr>
                <w:rFonts w:ascii="Angsana New" w:hAnsi="Angsana New" w:cs="Angsana New"/>
                <w:cs/>
              </w:rPr>
              <w:t>รีซีทภายใต้สินเชื่อเพื่อการนำเข้า</w:t>
            </w:r>
            <w:r w:rsidRPr="00823DD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</w:tcPr>
          <w:p w:rsidR="00F5517F" w:rsidRPr="00823DD0" w:rsidRDefault="00DA2012" w:rsidP="004C4793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236"/>
              <w:jc w:val="both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45,000</w:t>
            </w:r>
          </w:p>
        </w:tc>
        <w:tc>
          <w:tcPr>
            <w:tcW w:w="360" w:type="dxa"/>
          </w:tcPr>
          <w:p w:rsidR="00F5517F" w:rsidRPr="00823DD0" w:rsidRDefault="00F5517F" w:rsidP="00E81FDD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</w:tabs>
              <w:spacing w:line="240" w:lineRule="atLeast"/>
              <w:ind w:left="-108" w:right="128"/>
              <w:jc w:val="right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4</w:t>
            </w:r>
            <w:r w:rsidR="00B24946" w:rsidRPr="00823DD0">
              <w:rPr>
                <w:rFonts w:ascii="Angsana New" w:hAnsi="Angsana New" w:cs="Angsana New"/>
                <w:lang w:val="en-US"/>
              </w:rPr>
              <w:t>5</w:t>
            </w:r>
            <w:r w:rsidRPr="00823DD0">
              <w:rPr>
                <w:rFonts w:ascii="Angsana New" w:hAnsi="Angsana New" w:cs="Angsana New"/>
                <w:lang w:val="en-US"/>
              </w:rPr>
              <w:t>,000</w:t>
            </w:r>
          </w:p>
        </w:tc>
      </w:tr>
      <w:tr w:rsidR="00F5517F" w:rsidRPr="00823DD0" w:rsidTr="004C4793">
        <w:trPr>
          <w:cantSplit/>
        </w:trPr>
        <w:tc>
          <w:tcPr>
            <w:tcW w:w="54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823DD0">
              <w:rPr>
                <w:rFonts w:ascii="Angsana New" w:hAnsi="Angsana New" w:cs="Angsana New"/>
                <w:cs/>
              </w:rPr>
              <w:t>วงเงินสินเชื่ออื่น</w:t>
            </w:r>
          </w:p>
        </w:tc>
        <w:tc>
          <w:tcPr>
            <w:tcW w:w="1800" w:type="dxa"/>
          </w:tcPr>
          <w:p w:rsidR="00F5517F" w:rsidRPr="00823DD0" w:rsidRDefault="00DA2012" w:rsidP="00E81FDD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236"/>
              <w:jc w:val="both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45,000</w:t>
            </w:r>
          </w:p>
        </w:tc>
        <w:tc>
          <w:tcPr>
            <w:tcW w:w="360" w:type="dxa"/>
          </w:tcPr>
          <w:p w:rsidR="00F5517F" w:rsidRPr="00823DD0" w:rsidRDefault="00F5517F" w:rsidP="00E81FDD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F5517F" w:rsidRPr="00823DD0" w:rsidRDefault="00B24946" w:rsidP="00515D29">
            <w:pPr>
              <w:pStyle w:val="a"/>
              <w:tabs>
                <w:tab w:val="clear" w:pos="1080"/>
                <w:tab w:val="left" w:pos="1452"/>
              </w:tabs>
              <w:spacing w:line="240" w:lineRule="atLeast"/>
              <w:ind w:left="-108" w:right="128"/>
              <w:jc w:val="right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4</w:t>
            </w:r>
            <w:r w:rsidR="00F5517F" w:rsidRPr="00823DD0">
              <w:rPr>
                <w:rFonts w:ascii="Angsana New" w:hAnsi="Angsana New" w:cs="Angsana New"/>
                <w:lang w:val="en-US"/>
              </w:rPr>
              <w:t>5,000</w:t>
            </w:r>
          </w:p>
        </w:tc>
      </w:tr>
      <w:tr w:rsidR="00F5517F" w:rsidRPr="00823DD0" w:rsidTr="004C4793">
        <w:trPr>
          <w:cantSplit/>
        </w:trPr>
        <w:tc>
          <w:tcPr>
            <w:tcW w:w="54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823DD0">
              <w:rPr>
                <w:rFonts w:ascii="Angsana New" w:hAnsi="Angsana New" w:cs="Angsana New"/>
                <w:cs/>
              </w:rPr>
              <w:t>อัตราดอกเบี้ยต่อปี (ร้อยละ)</w:t>
            </w:r>
          </w:p>
        </w:tc>
        <w:tc>
          <w:tcPr>
            <w:tcW w:w="18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236"/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360" w:type="dxa"/>
          </w:tcPr>
          <w:p w:rsidR="00F5517F" w:rsidRPr="00823DD0" w:rsidRDefault="00F5517F" w:rsidP="00E81FDD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</w:tabs>
              <w:spacing w:line="240" w:lineRule="atLeast"/>
              <w:ind w:left="-108" w:right="12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5517F" w:rsidRPr="00823DD0" w:rsidTr="004C4793">
        <w:trPr>
          <w:cantSplit/>
        </w:trPr>
        <w:tc>
          <w:tcPr>
            <w:tcW w:w="54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823DD0">
              <w:rPr>
                <w:rFonts w:ascii="Angsana New" w:hAnsi="Angsana New" w:cs="Angsana New"/>
                <w:cs/>
                <w:lang w:val="en-US"/>
              </w:rPr>
              <w:t>-</w:t>
            </w:r>
            <w:r w:rsidRPr="00823DD0">
              <w:rPr>
                <w:rFonts w:ascii="Angsana New" w:hAnsi="Angsana New" w:cs="Angsana New"/>
                <w:cs/>
                <w:lang w:val="en-US"/>
              </w:rPr>
              <w:tab/>
              <w:t>เงินเบิกเกินบัญชีธนาคาร</w:t>
            </w:r>
          </w:p>
        </w:tc>
        <w:tc>
          <w:tcPr>
            <w:tcW w:w="1800" w:type="dxa"/>
          </w:tcPr>
          <w:p w:rsidR="00F5517F" w:rsidRPr="00823DD0" w:rsidRDefault="00DA2012" w:rsidP="00E81FDD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236"/>
              <w:rPr>
                <w:rFonts w:ascii="Angsana New" w:hAnsi="Angsana New" w:cs="Angsana New"/>
                <w:highlight w:val="yello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MOR</w:t>
            </w:r>
          </w:p>
        </w:tc>
        <w:tc>
          <w:tcPr>
            <w:tcW w:w="360" w:type="dxa"/>
          </w:tcPr>
          <w:p w:rsidR="00F5517F" w:rsidRPr="00823DD0" w:rsidRDefault="00F5517F" w:rsidP="00E81FDD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</w:tabs>
              <w:spacing w:line="240" w:lineRule="atLeast"/>
              <w:ind w:left="-108" w:right="128"/>
              <w:jc w:val="right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MOR</w:t>
            </w:r>
          </w:p>
        </w:tc>
      </w:tr>
      <w:tr w:rsidR="00F5517F" w:rsidRPr="00823DD0" w:rsidTr="004C4793">
        <w:trPr>
          <w:cantSplit/>
        </w:trPr>
        <w:tc>
          <w:tcPr>
            <w:tcW w:w="54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62" w:hanging="162"/>
              <w:rPr>
                <w:rFonts w:ascii="Angsana New" w:hAnsi="Angsana New" w:cs="Angsana New"/>
                <w:cs/>
              </w:rPr>
            </w:pPr>
            <w:r w:rsidRPr="00823DD0">
              <w:rPr>
                <w:rFonts w:ascii="Angsana New" w:hAnsi="Angsana New" w:cs="Angsana New"/>
                <w:cs/>
              </w:rPr>
              <w:t>-</w:t>
            </w:r>
            <w:r w:rsidRPr="00823DD0">
              <w:rPr>
                <w:rFonts w:ascii="Angsana New" w:hAnsi="Angsana New" w:cs="Angsana New"/>
                <w:cs/>
              </w:rPr>
              <w:tab/>
              <w:t>เงินกู้ยืมระยะสั้น</w:t>
            </w:r>
          </w:p>
        </w:tc>
        <w:tc>
          <w:tcPr>
            <w:tcW w:w="1800" w:type="dxa"/>
          </w:tcPr>
          <w:p w:rsidR="00F5517F" w:rsidRPr="00823DD0" w:rsidRDefault="00DA2012" w:rsidP="00E81FDD">
            <w:pPr>
              <w:pStyle w:val="a"/>
              <w:tabs>
                <w:tab w:val="clear" w:pos="1080"/>
                <w:tab w:val="decimal" w:pos="1512"/>
              </w:tabs>
              <w:spacing w:line="240" w:lineRule="atLeast"/>
              <w:ind w:left="-108" w:right="236"/>
              <w:rPr>
                <w:rFonts w:ascii="Angsana New" w:hAnsi="Angsana New" w:cs="Angsana New"/>
                <w:highlight w:val="yellow"/>
                <w:lang w:val="en-US"/>
              </w:rPr>
            </w:pPr>
            <w:r w:rsidRPr="00823DD0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Pr="00823DD0">
              <w:rPr>
                <w:rFonts w:ascii="Angsana New" w:hAnsi="Angsana New" w:cs="Angsana New"/>
                <w:lang w:val="en-US"/>
              </w:rPr>
              <w:t>2.15</w:t>
            </w:r>
          </w:p>
        </w:tc>
        <w:tc>
          <w:tcPr>
            <w:tcW w:w="360" w:type="dxa"/>
          </w:tcPr>
          <w:p w:rsidR="00F5517F" w:rsidRPr="00823DD0" w:rsidRDefault="00F5517F" w:rsidP="00E81FDD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:rsidR="00F5517F" w:rsidRPr="00823DD0" w:rsidRDefault="00F5517F" w:rsidP="002D2DC4">
            <w:pPr>
              <w:pStyle w:val="a"/>
              <w:tabs>
                <w:tab w:val="clear" w:pos="1080"/>
              </w:tabs>
              <w:spacing w:line="240" w:lineRule="atLeast"/>
              <w:ind w:left="-108" w:right="162"/>
              <w:jc w:val="right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Pr="00823DD0">
              <w:rPr>
                <w:rFonts w:ascii="Angsana New" w:hAnsi="Angsana New" w:cs="Angsana New"/>
                <w:lang w:val="en-US"/>
              </w:rPr>
              <w:t>2.15</w:t>
            </w:r>
          </w:p>
        </w:tc>
      </w:tr>
      <w:tr w:rsidR="00F5517F" w:rsidRPr="00823DD0" w:rsidTr="004C4793">
        <w:trPr>
          <w:cantSplit/>
        </w:trPr>
        <w:tc>
          <w:tcPr>
            <w:tcW w:w="54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62" w:hanging="162"/>
              <w:rPr>
                <w:rFonts w:ascii="Angsana New" w:hAnsi="Angsana New" w:cs="Angsana New"/>
                <w:cs/>
              </w:rPr>
            </w:pPr>
            <w:r w:rsidRPr="00823DD0">
              <w:rPr>
                <w:rFonts w:ascii="Angsana New" w:hAnsi="Angsana New" w:cs="Angsana New"/>
                <w:cs/>
              </w:rPr>
              <w:t>-</w:t>
            </w:r>
            <w:r w:rsidRPr="00823DD0">
              <w:rPr>
                <w:rFonts w:ascii="Angsana New" w:hAnsi="Angsana New" w:cs="Angsana New"/>
                <w:cs/>
              </w:rPr>
              <w:tab/>
              <w:t>เงินกู้ยืมระยะยาว</w:t>
            </w:r>
          </w:p>
        </w:tc>
        <w:tc>
          <w:tcPr>
            <w:tcW w:w="1800" w:type="dxa"/>
          </w:tcPr>
          <w:p w:rsidR="00F5517F" w:rsidRPr="00823DD0" w:rsidRDefault="00DA2012" w:rsidP="00E81FDD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236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 xml:space="preserve">MLR </w:t>
            </w:r>
            <w:r w:rsidRPr="00823DD0">
              <w:rPr>
                <w:rFonts w:ascii="Angsana New" w:hAnsi="Angsana New" w:cs="Angsana New"/>
                <w:cs/>
                <w:lang w:val="en-US"/>
              </w:rPr>
              <w:t>หักร้อยละ 2</w:t>
            </w:r>
          </w:p>
        </w:tc>
        <w:tc>
          <w:tcPr>
            <w:tcW w:w="360" w:type="dxa"/>
          </w:tcPr>
          <w:p w:rsidR="00F5517F" w:rsidRPr="00823DD0" w:rsidRDefault="00F5517F" w:rsidP="00E81FDD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:rsidR="00F5517F" w:rsidRPr="00823DD0" w:rsidRDefault="00F5517F" w:rsidP="00E81FDD">
            <w:pPr>
              <w:pStyle w:val="a"/>
              <w:tabs>
                <w:tab w:val="clear" w:pos="1080"/>
              </w:tabs>
              <w:spacing w:line="240" w:lineRule="atLeast"/>
              <w:ind w:left="-108" w:right="12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 xml:space="preserve">MLR </w:t>
            </w:r>
            <w:r w:rsidRPr="00823DD0">
              <w:rPr>
                <w:rFonts w:ascii="Angsana New" w:hAnsi="Angsana New" w:cs="Angsana New"/>
                <w:cs/>
                <w:lang w:val="en-US"/>
              </w:rPr>
              <w:t>หักร้อยละ 2</w:t>
            </w:r>
          </w:p>
        </w:tc>
      </w:tr>
    </w:tbl>
    <w:p w:rsidR="00FD1B8A" w:rsidRPr="00823DD0" w:rsidRDefault="00FD1B8A" w:rsidP="00F5517F">
      <w:pPr>
        <w:pStyle w:val="Nomal"/>
        <w:spacing w:line="240" w:lineRule="atLeast"/>
        <w:ind w:firstLine="540"/>
        <w:jc w:val="both"/>
        <w:rPr>
          <w:sz w:val="30"/>
          <w:szCs w:val="30"/>
        </w:rPr>
      </w:pPr>
    </w:p>
    <w:p w:rsidR="00F5517F" w:rsidRPr="00823DD0" w:rsidRDefault="00F5517F" w:rsidP="00F5517F">
      <w:pPr>
        <w:pStyle w:val="Nomal"/>
        <w:spacing w:line="240" w:lineRule="atLeast"/>
        <w:ind w:firstLine="540"/>
        <w:jc w:val="both"/>
        <w:rPr>
          <w:sz w:val="30"/>
          <w:szCs w:val="30"/>
        </w:rPr>
      </w:pPr>
      <w:r w:rsidRPr="00823DD0">
        <w:rPr>
          <w:sz w:val="30"/>
          <w:szCs w:val="30"/>
          <w:cs/>
        </w:rPr>
        <w:t>วงเงินสินเชื่อดังกล่าวจดจำนองค้ำประกันโดยอาคารสิ่งปลูกสร้าง และที่ดินของบริษัท</w:t>
      </w: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5517F" w:rsidRPr="00823DD0" w:rsidRDefault="00F5517F" w:rsidP="003D68C5">
      <w:pPr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A27040">
        <w:rPr>
          <w:rFonts w:ascii="Angsana New" w:hAnsi="Angsana New"/>
          <w:spacing w:val="-10"/>
          <w:sz w:val="30"/>
          <w:szCs w:val="30"/>
          <w:cs/>
        </w:rPr>
        <w:t xml:space="preserve">ณ </w:t>
      </w:r>
      <w:r w:rsidRPr="00A27040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Pr="00A27040">
        <w:rPr>
          <w:rFonts w:ascii="Angsana New" w:hAnsi="Angsana New"/>
          <w:spacing w:val="-8"/>
          <w:sz w:val="30"/>
          <w:szCs w:val="30"/>
        </w:rPr>
        <w:t xml:space="preserve"> </w:t>
      </w:r>
      <w:r w:rsidR="00D2457C" w:rsidRPr="00A27040">
        <w:rPr>
          <w:rFonts w:ascii="Angsana New" w:hAnsi="Angsana New"/>
          <w:spacing w:val="-8"/>
          <w:sz w:val="30"/>
          <w:szCs w:val="30"/>
        </w:rPr>
        <w:t xml:space="preserve">30 </w:t>
      </w:r>
      <w:r w:rsidR="00D2457C" w:rsidRPr="00A27040">
        <w:rPr>
          <w:rFonts w:ascii="Angsana New" w:hAnsi="Angsana New"/>
          <w:spacing w:val="-8"/>
          <w:sz w:val="30"/>
          <w:szCs w:val="30"/>
          <w:cs/>
        </w:rPr>
        <w:t>กันยายน</w:t>
      </w:r>
      <w:r w:rsidRPr="00A2704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27040">
        <w:rPr>
          <w:rFonts w:ascii="Angsana New" w:hAnsi="Angsana New"/>
          <w:spacing w:val="-8"/>
          <w:sz w:val="30"/>
          <w:szCs w:val="30"/>
        </w:rPr>
        <w:t>256</w:t>
      </w:r>
      <w:r w:rsidR="00123965" w:rsidRPr="00A27040">
        <w:rPr>
          <w:rFonts w:ascii="Angsana New" w:hAnsi="Angsana New"/>
          <w:spacing w:val="-8"/>
          <w:sz w:val="30"/>
          <w:szCs w:val="30"/>
        </w:rPr>
        <w:t>2</w:t>
      </w:r>
      <w:r w:rsidRPr="00A27040">
        <w:rPr>
          <w:rFonts w:ascii="Angsana New" w:hAnsi="Angsana New"/>
          <w:spacing w:val="-8"/>
          <w:sz w:val="30"/>
          <w:szCs w:val="30"/>
        </w:rPr>
        <w:t xml:space="preserve"> </w:t>
      </w:r>
      <w:r w:rsidRPr="00A27040">
        <w:rPr>
          <w:rFonts w:ascii="Angsana New" w:hAnsi="Angsana New"/>
          <w:spacing w:val="-8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6D5FF3" w:rsidRPr="00A27040">
        <w:rPr>
          <w:rFonts w:ascii="Angsana New" w:hAnsi="Angsana New"/>
          <w:spacing w:val="-8"/>
          <w:sz w:val="30"/>
          <w:szCs w:val="30"/>
        </w:rPr>
        <w:t xml:space="preserve"> 157.5 </w:t>
      </w:r>
      <w:r w:rsidRPr="00A27040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Pr="00A27040">
        <w:rPr>
          <w:rFonts w:ascii="Angsana New" w:hAnsi="Angsana New"/>
          <w:spacing w:val="-8"/>
          <w:sz w:val="30"/>
          <w:szCs w:val="30"/>
        </w:rPr>
        <w:t xml:space="preserve"> </w:t>
      </w:r>
      <w:r w:rsidRPr="00A27040">
        <w:rPr>
          <w:rFonts w:ascii="Angsana New" w:hAnsi="Angsana New"/>
          <w:i/>
          <w:iCs/>
          <w:spacing w:val="-8"/>
          <w:sz w:val="30"/>
          <w:szCs w:val="30"/>
        </w:rPr>
        <w:t xml:space="preserve">(31 </w:t>
      </w:r>
      <w:r w:rsidRPr="00A27040">
        <w:rPr>
          <w:rFonts w:ascii="Angsana New" w:hAnsi="Angsana New"/>
          <w:i/>
          <w:iCs/>
          <w:spacing w:val="-8"/>
          <w:sz w:val="30"/>
          <w:szCs w:val="30"/>
          <w:cs/>
        </w:rPr>
        <w:t>ธันวาคม 25</w:t>
      </w:r>
      <w:r w:rsidR="00654A9F" w:rsidRPr="00A27040">
        <w:rPr>
          <w:rFonts w:ascii="Angsana New" w:hAnsi="Angsana New"/>
          <w:i/>
          <w:iCs/>
          <w:spacing w:val="-8"/>
          <w:sz w:val="30"/>
          <w:szCs w:val="30"/>
        </w:rPr>
        <w:t>61</w:t>
      </w:r>
      <w:r w:rsidRPr="00A27040">
        <w:rPr>
          <w:rFonts w:ascii="Angsana New" w:hAnsi="Angsana New"/>
          <w:i/>
          <w:iCs/>
          <w:spacing w:val="-8"/>
          <w:sz w:val="30"/>
          <w:szCs w:val="30"/>
        </w:rPr>
        <w:t>:  1</w:t>
      </w:r>
      <w:r w:rsidR="005F546A" w:rsidRPr="00A27040">
        <w:rPr>
          <w:rFonts w:ascii="Angsana New" w:hAnsi="Angsana New"/>
          <w:i/>
          <w:iCs/>
          <w:spacing w:val="-8"/>
          <w:sz w:val="30"/>
          <w:szCs w:val="30"/>
        </w:rPr>
        <w:t>5</w:t>
      </w:r>
      <w:r w:rsidRPr="00A27040">
        <w:rPr>
          <w:rFonts w:ascii="Angsana New" w:hAnsi="Angsana New"/>
          <w:i/>
          <w:iCs/>
          <w:spacing w:val="-8"/>
          <w:sz w:val="30"/>
          <w:szCs w:val="30"/>
        </w:rPr>
        <w:t xml:space="preserve">7.5 </w:t>
      </w:r>
      <w:r w:rsidRPr="00A27040">
        <w:rPr>
          <w:rFonts w:ascii="Angsana New" w:hAnsi="Angsana New"/>
          <w:i/>
          <w:iCs/>
          <w:spacing w:val="-8"/>
          <w:sz w:val="30"/>
          <w:szCs w:val="30"/>
          <w:cs/>
        </w:rPr>
        <w:t>ล้านบาท</w:t>
      </w:r>
      <w:r w:rsidRPr="00A27040">
        <w:rPr>
          <w:rFonts w:ascii="Angsana New" w:hAnsi="Angsana New"/>
          <w:i/>
          <w:iCs/>
          <w:spacing w:val="-8"/>
          <w:sz w:val="30"/>
          <w:szCs w:val="30"/>
        </w:rPr>
        <w:t>)</w:t>
      </w:r>
    </w:p>
    <w:p w:rsidR="001A40F4" w:rsidRPr="00823DD0" w:rsidRDefault="001A40F4" w:rsidP="00F5517F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5517F" w:rsidRPr="00823DD0" w:rsidRDefault="00AA3415" w:rsidP="00F5517F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F5517F" w:rsidRPr="00823DD0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:rsidR="00F5517F" w:rsidRPr="00823DD0" w:rsidRDefault="00F5517F" w:rsidP="00F5517F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pacing w:val="-6"/>
          <w:sz w:val="22"/>
          <w:szCs w:val="22"/>
        </w:rPr>
      </w:pPr>
    </w:p>
    <w:p w:rsidR="00F5517F" w:rsidRPr="00823DD0" w:rsidRDefault="00F5517F" w:rsidP="00F5517F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หนี้สินตามสัญญาเช่าการเงิน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2457C" w:rsidRPr="00823DD0">
        <w:rPr>
          <w:rFonts w:ascii="Angsana New" w:hAnsi="Angsana New"/>
          <w:sz w:val="30"/>
          <w:szCs w:val="30"/>
        </w:rPr>
        <w:t xml:space="preserve">30 </w:t>
      </w:r>
      <w:r w:rsidR="00D2457C" w:rsidRPr="00823DD0">
        <w:rPr>
          <w:rFonts w:ascii="Angsana New" w:hAnsi="Angsana New"/>
          <w:sz w:val="30"/>
          <w:szCs w:val="30"/>
          <w:cs/>
        </w:rPr>
        <w:t>กันยายน</w:t>
      </w:r>
      <w:r w:rsidRPr="00823DD0">
        <w:rPr>
          <w:rFonts w:ascii="Angsana New" w:hAnsi="Angsana New"/>
          <w:sz w:val="30"/>
          <w:szCs w:val="30"/>
          <w:cs/>
        </w:rPr>
        <w:t xml:space="preserve"> </w:t>
      </w:r>
      <w:r w:rsidRPr="00823DD0">
        <w:rPr>
          <w:rFonts w:ascii="Angsana New" w:hAnsi="Angsana New"/>
          <w:sz w:val="30"/>
          <w:szCs w:val="30"/>
        </w:rPr>
        <w:t>256</w:t>
      </w:r>
      <w:r w:rsidR="00DA6529" w:rsidRPr="00823DD0">
        <w:rPr>
          <w:rFonts w:ascii="Angsana New" w:hAnsi="Angsana New"/>
          <w:sz w:val="30"/>
          <w:szCs w:val="30"/>
        </w:rPr>
        <w:t>2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และ </w:t>
      </w:r>
      <w:r w:rsidRPr="00823DD0">
        <w:rPr>
          <w:rFonts w:ascii="Angsana New" w:hAnsi="Angsana New"/>
          <w:sz w:val="30"/>
          <w:szCs w:val="30"/>
        </w:rPr>
        <w:t xml:space="preserve">31 </w:t>
      </w:r>
      <w:r w:rsidRPr="00823DD0">
        <w:rPr>
          <w:rFonts w:ascii="Angsana New" w:hAnsi="Angsana New"/>
          <w:sz w:val="30"/>
          <w:szCs w:val="30"/>
          <w:cs/>
        </w:rPr>
        <w:t>ธันวาคม</w:t>
      </w:r>
      <w:r w:rsidRPr="00823DD0">
        <w:rPr>
          <w:rFonts w:ascii="Angsana New" w:hAnsi="Angsana New"/>
          <w:sz w:val="30"/>
          <w:szCs w:val="30"/>
        </w:rPr>
        <w:t xml:space="preserve"> 25</w:t>
      </w:r>
      <w:r w:rsidR="00DA6529" w:rsidRPr="00823DD0">
        <w:rPr>
          <w:rFonts w:ascii="Angsana New" w:hAnsi="Angsana New"/>
          <w:sz w:val="30"/>
          <w:szCs w:val="30"/>
        </w:rPr>
        <w:t>61</w:t>
      </w:r>
      <w:r w:rsidRPr="00823DD0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:rsidR="00F5517F" w:rsidRPr="00823DD0" w:rsidRDefault="00F5517F" w:rsidP="00F5517F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6"/>
        <w:gridCol w:w="990"/>
        <w:gridCol w:w="180"/>
        <w:gridCol w:w="812"/>
        <w:gridCol w:w="180"/>
        <w:gridCol w:w="990"/>
        <w:gridCol w:w="180"/>
        <w:gridCol w:w="988"/>
        <w:gridCol w:w="180"/>
        <w:gridCol w:w="814"/>
        <w:gridCol w:w="180"/>
        <w:gridCol w:w="990"/>
      </w:tblGrid>
      <w:tr w:rsidR="00F5517F" w:rsidRPr="00823DD0" w:rsidTr="00107942">
        <w:trPr>
          <w:cantSplit/>
          <w:trHeight w:val="113"/>
          <w:tblHeader/>
        </w:trPr>
        <w:tc>
          <w:tcPr>
            <w:tcW w:w="2606" w:type="dxa"/>
            <w:vAlign w:val="bottom"/>
          </w:tcPr>
          <w:p w:rsidR="00F5517F" w:rsidRPr="00823DD0" w:rsidRDefault="00F5517F" w:rsidP="00E81F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5517F" w:rsidRPr="00823DD0" w:rsidRDefault="00D2457C" w:rsidP="00E81F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lang w:val="en-US" w:bidi="th-TH"/>
              </w:rPr>
              <w:t xml:space="preserve">30 </w:t>
            </w:r>
            <w:r w:rsidRPr="00823DD0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กันยายน</w:t>
            </w:r>
            <w:r w:rsidR="00F5517F" w:rsidRPr="00823DD0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 xml:space="preserve"> </w:t>
            </w:r>
            <w:r w:rsidR="00DA6529" w:rsidRPr="00823DD0">
              <w:rPr>
                <w:rFonts w:ascii="Angsana New" w:hAnsi="Angsana New"/>
                <w:sz w:val="29"/>
                <w:szCs w:val="29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lang w:bidi="th-TH"/>
              </w:rPr>
              <w:t xml:space="preserve">31 </w:t>
            </w: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ธันวาคม </w:t>
            </w:r>
            <w:r w:rsidR="00DA6529" w:rsidRPr="00823DD0">
              <w:rPr>
                <w:rFonts w:ascii="Angsana New" w:hAnsi="Angsana New"/>
                <w:sz w:val="29"/>
                <w:szCs w:val="29"/>
                <w:lang w:val="en-US" w:bidi="th-TH"/>
              </w:rPr>
              <w:t>2561</w:t>
            </w:r>
          </w:p>
        </w:tc>
      </w:tr>
      <w:tr w:rsidR="00107942" w:rsidRPr="00823DD0" w:rsidTr="00107942">
        <w:trPr>
          <w:cantSplit/>
          <w:trHeight w:val="113"/>
          <w:tblHeader/>
        </w:trPr>
        <w:tc>
          <w:tcPr>
            <w:tcW w:w="2606" w:type="dxa"/>
            <w:vAlign w:val="bottom"/>
          </w:tcPr>
          <w:p w:rsidR="00F5517F" w:rsidRPr="00823DD0" w:rsidRDefault="00F5517F" w:rsidP="00E81F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มูลค่า</w:t>
            </w:r>
          </w:p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ปัจจุบันของจำนวนเงินขั้นต่ำที่ต้องจ่าย</w:t>
            </w:r>
          </w:p>
        </w:tc>
        <w:tc>
          <w:tcPr>
            <w:tcW w:w="18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8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814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ดอกเบี้ย</w:t>
            </w:r>
          </w:p>
        </w:tc>
        <w:tc>
          <w:tcPr>
            <w:tcW w:w="18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99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มูลค่า</w:t>
            </w:r>
          </w:p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ปัจจุบันของจำนวนเงินขั้นต่ำที่ต้องจ่าย</w:t>
            </w:r>
          </w:p>
        </w:tc>
      </w:tr>
      <w:tr w:rsidR="00F5517F" w:rsidRPr="00823DD0" w:rsidTr="00107942">
        <w:trPr>
          <w:cantSplit/>
        </w:trPr>
        <w:tc>
          <w:tcPr>
            <w:tcW w:w="2606" w:type="dxa"/>
          </w:tcPr>
          <w:p w:rsidR="00F5517F" w:rsidRPr="00823DD0" w:rsidRDefault="00F5517F" w:rsidP="00E81F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4" w:type="dxa"/>
            <w:gridSpan w:val="11"/>
          </w:tcPr>
          <w:p w:rsidR="00F5517F" w:rsidRPr="00823DD0" w:rsidRDefault="00F5517F" w:rsidP="00E81F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พันบาท</w:t>
            </w:r>
            <w:r w:rsidRPr="00823DD0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</w:tr>
      <w:tr w:rsidR="00DA6529" w:rsidRPr="00823DD0" w:rsidTr="00107942">
        <w:trPr>
          <w:cantSplit/>
        </w:trPr>
        <w:tc>
          <w:tcPr>
            <w:tcW w:w="2606" w:type="dxa"/>
          </w:tcPr>
          <w:p w:rsidR="00DA6529" w:rsidRPr="00823DD0" w:rsidRDefault="00DA6529" w:rsidP="00DA6529">
            <w:pPr>
              <w:ind w:left="180" w:hanging="180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A6529" w:rsidRPr="00823DD0" w:rsidRDefault="00CA7CDE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lang w:val="en-US" w:bidi="th-TH"/>
              </w:rPr>
              <w:t>4,66</w:t>
            </w:r>
            <w:r w:rsidR="0008359B"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DA6529" w:rsidRPr="00823DD0" w:rsidRDefault="00CA7CDE" w:rsidP="00DA652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(51</w:t>
            </w:r>
            <w:r w:rsidR="0008359B">
              <w:rPr>
                <w:rFonts w:ascii="Angsana New" w:hAnsi="Angsana New"/>
                <w:sz w:val="29"/>
                <w:szCs w:val="29"/>
              </w:rPr>
              <w:t>3</w:t>
            </w:r>
            <w:r w:rsidRPr="00823DD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6529" w:rsidRPr="00823DD0" w:rsidRDefault="003229AF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lang w:val="en-US" w:bidi="th-TH"/>
              </w:rPr>
              <w:t>4,15</w:t>
            </w:r>
            <w:r w:rsidR="0008359B">
              <w:rPr>
                <w:rFonts w:ascii="Angsana New" w:hAnsi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DA6529" w:rsidRPr="00823DD0" w:rsidRDefault="0092152E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lang w:val="en-US" w:bidi="th-TH"/>
              </w:rPr>
              <w:t>6,216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DA6529" w:rsidRPr="00823DD0" w:rsidRDefault="0092152E" w:rsidP="00DA652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(562</w:t>
            </w:r>
            <w:r w:rsidR="00DA6529" w:rsidRPr="00823DD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6529" w:rsidRPr="00823DD0" w:rsidRDefault="0092152E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lang w:val="en-US" w:bidi="th-TH"/>
              </w:rPr>
              <w:t>5,654</w:t>
            </w:r>
          </w:p>
        </w:tc>
      </w:tr>
      <w:tr w:rsidR="00DA6529" w:rsidRPr="00823DD0" w:rsidTr="00107942">
        <w:trPr>
          <w:cantSplit/>
        </w:trPr>
        <w:tc>
          <w:tcPr>
            <w:tcW w:w="2606" w:type="dxa"/>
          </w:tcPr>
          <w:p w:rsidR="00DA6529" w:rsidRPr="00823DD0" w:rsidRDefault="00DA6529" w:rsidP="00DA6529">
            <w:pPr>
              <w:ind w:left="180" w:right="-79" w:hanging="180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A6529" w:rsidRPr="00823DD0" w:rsidTr="00107942">
        <w:trPr>
          <w:cantSplit/>
        </w:trPr>
        <w:tc>
          <w:tcPr>
            <w:tcW w:w="2606" w:type="dxa"/>
          </w:tcPr>
          <w:p w:rsidR="00DA6529" w:rsidRPr="00823DD0" w:rsidRDefault="00DA6529" w:rsidP="00DA6529">
            <w:pPr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823DD0">
              <w:rPr>
                <w:rFonts w:ascii="Angsana New" w:hAnsi="Angsana New"/>
                <w:sz w:val="29"/>
                <w:szCs w:val="29"/>
                <w:cs/>
              </w:rPr>
              <w:t>แต่ไม่เกินห้าปี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A6529" w:rsidRPr="00823DD0" w:rsidRDefault="00CA7CDE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6,576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DA6529" w:rsidRPr="00823DD0" w:rsidRDefault="00CA7CDE" w:rsidP="00DA652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(504)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6529" w:rsidRPr="00823DD0" w:rsidRDefault="003229AF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6,072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DA6529" w:rsidRPr="00823DD0" w:rsidRDefault="0092152E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7,724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DA6529" w:rsidRPr="00823DD0" w:rsidRDefault="0092152E" w:rsidP="00DA652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(46</w:t>
            </w:r>
            <w:r w:rsidR="002F0693" w:rsidRPr="00823DD0">
              <w:rPr>
                <w:rFonts w:ascii="Angsana New" w:hAnsi="Angsana New"/>
                <w:sz w:val="29"/>
                <w:szCs w:val="29"/>
              </w:rPr>
              <w:t>4</w:t>
            </w:r>
            <w:r w:rsidR="00DA6529" w:rsidRPr="00823DD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6529" w:rsidRPr="00823DD0" w:rsidRDefault="0092152E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7,2</w:t>
            </w:r>
            <w:r w:rsidR="002F0693" w:rsidRPr="00823DD0">
              <w:rPr>
                <w:rFonts w:ascii="Angsana New" w:hAnsi="Angsana New"/>
                <w:sz w:val="29"/>
                <w:szCs w:val="29"/>
              </w:rPr>
              <w:t>60</w:t>
            </w:r>
          </w:p>
        </w:tc>
      </w:tr>
      <w:tr w:rsidR="00DA6529" w:rsidRPr="00823DD0" w:rsidTr="00107942">
        <w:trPr>
          <w:cantSplit/>
        </w:trPr>
        <w:tc>
          <w:tcPr>
            <w:tcW w:w="2606" w:type="dxa"/>
          </w:tcPr>
          <w:p w:rsidR="00DA6529" w:rsidRPr="00823DD0" w:rsidRDefault="00DA6529" w:rsidP="00DA652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6529" w:rsidRPr="00823DD0" w:rsidRDefault="003229AF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11,24</w:t>
            </w:r>
            <w:r w:rsidR="0008359B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6529" w:rsidRPr="00823DD0" w:rsidRDefault="003229AF" w:rsidP="00DA652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(1,01</w:t>
            </w:r>
            <w:r w:rsidR="0008359B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6529" w:rsidRPr="00823DD0" w:rsidRDefault="003229AF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10,22</w:t>
            </w:r>
            <w:r w:rsidR="0008359B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6529" w:rsidRPr="00823DD0" w:rsidRDefault="0092152E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13,940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6529" w:rsidRPr="00823DD0" w:rsidRDefault="0092152E" w:rsidP="00DA652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(1,02</w:t>
            </w:r>
            <w:r w:rsidR="002F0693" w:rsidRPr="00823DD0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  <w:r w:rsidR="00DA6529" w:rsidRPr="00823DD0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6529" w:rsidRPr="00823DD0" w:rsidRDefault="00DA6529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6529" w:rsidRPr="00823DD0" w:rsidRDefault="0092152E" w:rsidP="00DA65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12,</w:t>
            </w:r>
            <w:r w:rsidR="00DA6529" w:rsidRPr="00823DD0">
              <w:rPr>
                <w:rFonts w:ascii="Angsana New" w:hAnsi="Angsana New"/>
                <w:b/>
                <w:bCs/>
                <w:sz w:val="29"/>
                <w:szCs w:val="29"/>
              </w:rPr>
              <w:t>9</w:t>
            </w: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2F0693" w:rsidRPr="00823DD0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</w:p>
        </w:tc>
      </w:tr>
    </w:tbl>
    <w:p w:rsidR="00F5517F" w:rsidRPr="00823DD0" w:rsidRDefault="00F5517F" w:rsidP="00F5517F">
      <w:pPr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p w:rsidR="003D4D9E" w:rsidRPr="00823DD0" w:rsidRDefault="003D4D9E" w:rsidP="003D4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 xml:space="preserve">บริษัทได้ทำสัญญาเช่าการเงินสำหรับยานพาหนะและเซิฟเวอร์ สัญญามีระยะเวลาการเช่า </w:t>
      </w:r>
      <w:r w:rsidRPr="00823DD0">
        <w:rPr>
          <w:rFonts w:ascii="Angsana New" w:hAnsi="Angsana New"/>
          <w:sz w:val="30"/>
          <w:szCs w:val="30"/>
        </w:rPr>
        <w:t>3 - 5</w:t>
      </w:r>
      <w:r w:rsidRPr="00823DD0">
        <w:rPr>
          <w:rFonts w:ascii="Angsana New" w:hAnsi="Angsana New"/>
          <w:sz w:val="30"/>
          <w:szCs w:val="30"/>
          <w:cs/>
        </w:rPr>
        <w:t xml:space="preserve"> ปี </w:t>
      </w:r>
      <w:r w:rsidRPr="00823DD0">
        <w:rPr>
          <w:rFonts w:ascii="Angsana New" w:hAnsi="Angsana New"/>
          <w:spacing w:val="-2"/>
          <w:sz w:val="30"/>
          <w:szCs w:val="30"/>
          <w:cs/>
        </w:rPr>
        <w:t>ซึ่งจะสิ้นสุดในปี</w:t>
      </w:r>
      <w:r w:rsidRPr="00823DD0">
        <w:rPr>
          <w:rFonts w:ascii="Angsana New" w:hAnsi="Angsana New"/>
          <w:sz w:val="30"/>
          <w:szCs w:val="30"/>
          <w:cs/>
        </w:rPr>
        <w:t xml:space="preserve"> </w:t>
      </w:r>
      <w:r w:rsidRPr="00823DD0">
        <w:rPr>
          <w:rFonts w:ascii="Angsana New" w:hAnsi="Angsana New"/>
          <w:sz w:val="30"/>
          <w:szCs w:val="30"/>
        </w:rPr>
        <w:t>256</w:t>
      </w:r>
      <w:r w:rsidR="00DD6DAE" w:rsidRPr="00823DD0">
        <w:rPr>
          <w:rFonts w:ascii="Angsana New" w:hAnsi="Angsana New"/>
          <w:sz w:val="30"/>
          <w:szCs w:val="30"/>
        </w:rPr>
        <w:t>7</w:t>
      </w:r>
      <w:r w:rsidRPr="00823DD0">
        <w:rPr>
          <w:rFonts w:ascii="Angsana New" w:hAnsi="Angsana New"/>
          <w:sz w:val="30"/>
          <w:szCs w:val="30"/>
          <w:cs/>
        </w:rPr>
        <w:t xml:space="preserve"> และมีกำหนดชำระค่าเช่ารายเดือนเดือนละ </w:t>
      </w:r>
      <w:r w:rsidRPr="00823DD0">
        <w:rPr>
          <w:rFonts w:ascii="Angsana New" w:hAnsi="Angsana New"/>
          <w:sz w:val="30"/>
          <w:szCs w:val="30"/>
        </w:rPr>
        <w:t>0</w:t>
      </w:r>
      <w:r w:rsidRPr="00823DD0">
        <w:rPr>
          <w:rFonts w:ascii="Angsana New" w:hAnsi="Angsana New"/>
          <w:sz w:val="30"/>
          <w:szCs w:val="30"/>
          <w:cs/>
        </w:rPr>
        <w:t>.</w:t>
      </w:r>
      <w:r w:rsidR="00C31B90">
        <w:rPr>
          <w:rFonts w:ascii="Angsana New" w:hAnsi="Angsana New"/>
          <w:sz w:val="30"/>
          <w:szCs w:val="30"/>
        </w:rPr>
        <w:t>4</w:t>
      </w:r>
      <w:r w:rsidRPr="00823DD0">
        <w:rPr>
          <w:rFonts w:ascii="Angsana New" w:hAnsi="Angsana New"/>
          <w:sz w:val="30"/>
          <w:szCs w:val="30"/>
          <w:cs/>
        </w:rPr>
        <w:t xml:space="preserve"> ล้านบาท ทั้งนี้เมื่อครบกำหนดสัญญา บริษัทสามารถใช้สิทธิขอซื้อยานพาหนะดังกล่าวในราคาที่กำหนดในสัญญา</w:t>
      </w:r>
      <w:r w:rsidRPr="00823DD0">
        <w:rPr>
          <w:rFonts w:ascii="Angsana New" w:hAnsi="Angsana New"/>
          <w:sz w:val="30"/>
          <w:szCs w:val="30"/>
        </w:rPr>
        <w:t xml:space="preserve"> </w:t>
      </w:r>
    </w:p>
    <w:p w:rsidR="003D4D9E" w:rsidRPr="00823DD0" w:rsidRDefault="003D4D9E" w:rsidP="003D4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bCs/>
          <w:i/>
          <w:iCs/>
          <w:sz w:val="14"/>
          <w:szCs w:val="14"/>
        </w:rPr>
      </w:pPr>
      <w:r w:rsidRPr="00823DD0">
        <w:rPr>
          <w:rFonts w:ascii="Angsana New" w:hAnsi="Angsana New"/>
          <w:bCs/>
          <w:i/>
          <w:iCs/>
          <w:sz w:val="22"/>
          <w:szCs w:val="22"/>
        </w:rPr>
        <w:tab/>
      </w:r>
    </w:p>
    <w:p w:rsidR="003D4D9E" w:rsidRPr="00823DD0" w:rsidRDefault="003D4D9E" w:rsidP="003D4D9E">
      <w:pPr>
        <w:tabs>
          <w:tab w:val="clear" w:pos="227"/>
          <w:tab w:val="clear" w:pos="454"/>
          <w:tab w:val="left" w:pos="450"/>
        </w:tabs>
        <w:ind w:left="540" w:hanging="540"/>
        <w:rPr>
          <w:rFonts w:ascii="Angsana New" w:hAnsi="Angsana New"/>
          <w:bCs/>
          <w:sz w:val="30"/>
          <w:szCs w:val="30"/>
        </w:rPr>
      </w:pPr>
      <w:r w:rsidRPr="00823DD0">
        <w:rPr>
          <w:rFonts w:ascii="Angsana New" w:hAnsi="Angsana New"/>
          <w:bCs/>
          <w:i/>
          <w:iCs/>
          <w:sz w:val="30"/>
          <w:szCs w:val="30"/>
        </w:rPr>
        <w:tab/>
      </w:r>
      <w:r w:rsidRPr="00823DD0">
        <w:rPr>
          <w:rFonts w:ascii="Angsana New" w:hAnsi="Angsana New"/>
          <w:bCs/>
          <w:i/>
          <w:iCs/>
          <w:sz w:val="30"/>
          <w:szCs w:val="30"/>
        </w:rPr>
        <w:tab/>
      </w:r>
      <w:r w:rsidRPr="00823DD0">
        <w:rPr>
          <w:rFonts w:ascii="Angsana New" w:hAnsi="Angsana New"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3D4D9E" w:rsidRPr="00823DD0" w:rsidRDefault="003D4D9E" w:rsidP="003D4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170"/>
        <w:gridCol w:w="180"/>
        <w:gridCol w:w="180"/>
        <w:gridCol w:w="1440"/>
        <w:gridCol w:w="270"/>
        <w:gridCol w:w="1260"/>
        <w:gridCol w:w="270"/>
        <w:gridCol w:w="1260"/>
      </w:tblGrid>
      <w:tr w:rsidR="003D4D9E" w:rsidRPr="00823DD0" w:rsidTr="00F56A9E">
        <w:trPr>
          <w:cantSplit/>
          <w:tblHeader/>
        </w:trPr>
        <w:tc>
          <w:tcPr>
            <w:tcW w:w="3319" w:type="dxa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4D9E" w:rsidRPr="00823DD0" w:rsidRDefault="003D4D9E" w:rsidP="00F56A9E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D4D9E" w:rsidRPr="00823DD0" w:rsidRDefault="003D4D9E" w:rsidP="00F56A9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D4D9E" w:rsidRPr="00823DD0" w:rsidRDefault="003D4D9E" w:rsidP="00F56A9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D4D9E" w:rsidRPr="00823DD0" w:rsidRDefault="003D4D9E" w:rsidP="00F56A9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D4D9E" w:rsidRPr="00823DD0" w:rsidTr="00F56A9E">
        <w:trPr>
          <w:cantSplit/>
        </w:trPr>
        <w:tc>
          <w:tcPr>
            <w:tcW w:w="3319" w:type="dxa"/>
          </w:tcPr>
          <w:p w:rsidR="003D4D9E" w:rsidRPr="00823DD0" w:rsidRDefault="003D4D9E" w:rsidP="00F56A9E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D4D9E" w:rsidRPr="00823DD0" w:rsidTr="00F56A9E">
        <w:trPr>
          <w:cantSplit/>
        </w:trPr>
        <w:tc>
          <w:tcPr>
            <w:tcW w:w="3319" w:type="dxa"/>
          </w:tcPr>
          <w:p w:rsidR="003D4D9E" w:rsidRPr="00823DD0" w:rsidRDefault="003D4D9E" w:rsidP="00F56A9E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23DD0">
              <w:rPr>
                <w:rFonts w:ascii="Angsana New" w:hAnsi="Angsana New"/>
                <w:sz w:val="30"/>
                <w:szCs w:val="30"/>
              </w:rPr>
              <w:t>1</w:t>
            </w:r>
            <w:r w:rsidR="00AC07CF" w:rsidRPr="00823D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211C7" w:rsidRPr="00823DD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="00DD6DAE" w:rsidRPr="00823D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D4D9E" w:rsidRPr="00823DD0" w:rsidRDefault="00E162F5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31,049</w:t>
            </w: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4D9E" w:rsidRPr="00823DD0" w:rsidRDefault="005804D7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12,91</w:t>
            </w:r>
            <w:r w:rsidR="00BA0F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4D9E" w:rsidRPr="00823DD0" w:rsidRDefault="005804D7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43,96</w:t>
            </w:r>
            <w:r w:rsidR="00BA0FA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D4D9E" w:rsidRPr="00823DD0" w:rsidTr="00F56A9E">
        <w:trPr>
          <w:cantSplit/>
        </w:trPr>
        <w:tc>
          <w:tcPr>
            <w:tcW w:w="3319" w:type="dxa"/>
          </w:tcPr>
          <w:p w:rsidR="003D4D9E" w:rsidRPr="00823DD0" w:rsidRDefault="003D4D9E" w:rsidP="00F56A9E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D4D9E" w:rsidRPr="00823DD0" w:rsidRDefault="00E162F5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(</w:t>
            </w: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11,799</w:t>
            </w:r>
            <w:r w:rsidRPr="00823DD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4D9E" w:rsidRPr="00823DD0" w:rsidRDefault="005804D7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(</w:t>
            </w:r>
            <w:r w:rsidR="00C81998"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4,96</w:t>
            </w:r>
            <w:r w:rsidR="00BA0FA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823DD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4D9E" w:rsidRPr="00823DD0" w:rsidRDefault="005804D7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(</w:t>
            </w:r>
            <w:r w:rsidR="0015620F"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16,76</w:t>
            </w:r>
            <w:r w:rsidR="00BA0FA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823DD0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3D4D9E" w:rsidRPr="00823DD0" w:rsidTr="00F56A9E">
        <w:trPr>
          <w:cantSplit/>
        </w:trPr>
        <w:tc>
          <w:tcPr>
            <w:tcW w:w="3319" w:type="dxa"/>
          </w:tcPr>
          <w:p w:rsidR="003D4D9E" w:rsidRPr="00823DD0" w:rsidRDefault="003D4D9E" w:rsidP="00F56A9E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D4D9E" w:rsidRPr="00823DD0" w:rsidRDefault="003D4D9E" w:rsidP="00A6667D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4D9E" w:rsidRPr="00823DD0" w:rsidTr="00F56A9E">
        <w:trPr>
          <w:cantSplit/>
        </w:trPr>
        <w:tc>
          <w:tcPr>
            <w:tcW w:w="3319" w:type="dxa"/>
          </w:tcPr>
          <w:p w:rsidR="003D4D9E" w:rsidRPr="00823DD0" w:rsidRDefault="003D4D9E" w:rsidP="00F56A9E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1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4D9E" w:rsidRPr="00823DD0" w:rsidRDefault="00A6667D" w:rsidP="00AB29BA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D4D9E" w:rsidRPr="00823DD0" w:rsidRDefault="005804D7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D4D9E" w:rsidRPr="00823DD0" w:rsidRDefault="005804D7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</w:tr>
      <w:tr w:rsidR="003D4D9E" w:rsidRPr="00823DD0" w:rsidTr="00F56A9E">
        <w:trPr>
          <w:cantSplit/>
        </w:trPr>
        <w:tc>
          <w:tcPr>
            <w:tcW w:w="3319" w:type="dxa"/>
          </w:tcPr>
          <w:p w:rsidR="003D4D9E" w:rsidRPr="00823DD0" w:rsidRDefault="003D4D9E" w:rsidP="00F56A9E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2457C"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2457C"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DD6DAE" w:rsidRPr="00823DD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D9E" w:rsidRPr="00823DD0" w:rsidRDefault="00A6667D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19,250</w:t>
            </w: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D9E" w:rsidRPr="00823DD0" w:rsidRDefault="00C81998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10,22</w:t>
            </w:r>
            <w:r w:rsidR="00BA0FA0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70" w:type="dxa"/>
            <w:vAlign w:val="bottom"/>
          </w:tcPr>
          <w:p w:rsidR="003D4D9E" w:rsidRPr="00823DD0" w:rsidRDefault="003D4D9E" w:rsidP="00F56A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D9E" w:rsidRPr="00823DD0" w:rsidRDefault="0015620F" w:rsidP="00F56A9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804D7" w:rsidRPr="00823DD0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BA0FA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F5517F" w:rsidRPr="00823DD0" w:rsidRDefault="00F5517F" w:rsidP="00F551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</w:p>
    <w:p w:rsidR="00F5517F" w:rsidRPr="00823DD0" w:rsidRDefault="0071150E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th-TH"/>
        </w:rPr>
      </w:pPr>
      <w:r w:rsidRPr="00823DD0">
        <w:rPr>
          <w:rFonts w:ascii="Angsana New" w:hAnsi="Angsana New"/>
          <w:sz w:val="30"/>
          <w:szCs w:val="30"/>
          <w:cs/>
          <w:lang w:val="th-TH"/>
        </w:rPr>
        <w:br w:type="page"/>
      </w:r>
      <w:r w:rsidR="00F5517F" w:rsidRPr="00EF7664">
        <w:rPr>
          <w:rFonts w:ascii="Angsana New" w:hAnsi="Angsana New"/>
          <w:sz w:val="30"/>
          <w:szCs w:val="30"/>
          <w:cs/>
          <w:lang w:val="th-TH"/>
        </w:rPr>
        <w:lastRenderedPageBreak/>
        <w:t>ทุนเรือนหุ้น</w:t>
      </w:r>
      <w:r w:rsidR="00F5517F" w:rsidRPr="00823DD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79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D2457C" w:rsidRPr="00823DD0" w:rsidTr="0078657A">
        <w:trPr>
          <w:cantSplit/>
          <w:tblHeader/>
        </w:trPr>
        <w:tc>
          <w:tcPr>
            <w:tcW w:w="2979" w:type="dxa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สำหรับงวดเก้าเดือนสิ้นสุด</w:t>
            </w:r>
          </w:p>
          <w:p w:rsidR="00D2457C" w:rsidRPr="00823DD0" w:rsidRDefault="00D2457C" w:rsidP="0078657A">
            <w:pPr>
              <w:pStyle w:val="30"/>
              <w:tabs>
                <w:tab w:val="clear" w:pos="720"/>
              </w:tabs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vAlign w:val="bottom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D2457C" w:rsidRPr="00823DD0" w:rsidTr="0078657A">
        <w:trPr>
          <w:cantSplit/>
          <w:tblHeader/>
        </w:trPr>
        <w:tc>
          <w:tcPr>
            <w:tcW w:w="2979" w:type="dxa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D2457C" w:rsidRPr="00823DD0" w:rsidTr="0078657A">
        <w:trPr>
          <w:cantSplit/>
          <w:tblHeader/>
        </w:trPr>
        <w:tc>
          <w:tcPr>
            <w:tcW w:w="2979" w:type="dxa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shd w:val="clear" w:color="auto" w:fill="auto"/>
          </w:tcPr>
          <w:p w:rsidR="00D2457C" w:rsidRPr="00823DD0" w:rsidRDefault="00D2457C" w:rsidP="007865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2457C" w:rsidRPr="00823DD0" w:rsidTr="0078657A">
        <w:trPr>
          <w:cantSplit/>
        </w:trPr>
        <w:tc>
          <w:tcPr>
            <w:tcW w:w="2979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2457C" w:rsidRPr="00823DD0" w:rsidTr="0078657A">
        <w:trPr>
          <w:cantSplit/>
        </w:trPr>
        <w:tc>
          <w:tcPr>
            <w:tcW w:w="2979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D2457C" w:rsidRPr="00823DD0" w:rsidRDefault="00D2457C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2457C" w:rsidRPr="00823DD0" w:rsidTr="0078657A">
        <w:trPr>
          <w:cantSplit/>
        </w:trPr>
        <w:tc>
          <w:tcPr>
            <w:tcW w:w="2979" w:type="dxa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:rsidR="00D2457C" w:rsidRPr="00823DD0" w:rsidRDefault="00DF7C1A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423,700</w:t>
            </w:r>
          </w:p>
        </w:tc>
        <w:tc>
          <w:tcPr>
            <w:tcW w:w="270" w:type="dxa"/>
            <w:shd w:val="clear" w:color="auto" w:fill="auto"/>
          </w:tcPr>
          <w:p w:rsidR="00D2457C" w:rsidRPr="00823DD0" w:rsidRDefault="00D2457C" w:rsidP="00D2457C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2457C" w:rsidRPr="00823DD0" w:rsidRDefault="00DF7C1A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211,850</w:t>
            </w:r>
          </w:p>
        </w:tc>
        <w:tc>
          <w:tcPr>
            <w:tcW w:w="270" w:type="dxa"/>
            <w:shd w:val="clear" w:color="auto" w:fill="auto"/>
          </w:tcPr>
          <w:p w:rsidR="00D2457C" w:rsidRPr="00823DD0" w:rsidRDefault="00D2457C" w:rsidP="00D2457C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423,700</w:t>
            </w:r>
          </w:p>
        </w:tc>
        <w:tc>
          <w:tcPr>
            <w:tcW w:w="270" w:type="dxa"/>
          </w:tcPr>
          <w:p w:rsidR="00D2457C" w:rsidRPr="00823DD0" w:rsidRDefault="00D2457C" w:rsidP="00D2457C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2457C" w:rsidRPr="00823DD0" w:rsidRDefault="00D2457C" w:rsidP="00D2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211,850</w:t>
            </w:r>
          </w:p>
        </w:tc>
      </w:tr>
      <w:tr w:rsidR="00641D5F" w:rsidRPr="00823DD0" w:rsidTr="0078657A">
        <w:trPr>
          <w:cantSplit/>
        </w:trPr>
        <w:tc>
          <w:tcPr>
            <w:tcW w:w="2979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:rsidR="00641D5F" w:rsidRPr="00823DD0" w:rsidRDefault="00DF7C1A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41D5F" w:rsidRPr="00823DD0" w:rsidRDefault="00DF7C1A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41D5F" w:rsidRPr="00823DD0" w:rsidRDefault="00641D5F" w:rsidP="00AB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641D5F" w:rsidRPr="00823DD0" w:rsidRDefault="00641D5F" w:rsidP="00AB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1D5F" w:rsidRPr="00823DD0" w:rsidTr="0078657A">
        <w:trPr>
          <w:cantSplit/>
        </w:trPr>
        <w:tc>
          <w:tcPr>
            <w:tcW w:w="2979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99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D5F" w:rsidRPr="00823DD0" w:rsidTr="0078657A">
        <w:trPr>
          <w:cantSplit/>
        </w:trPr>
        <w:tc>
          <w:tcPr>
            <w:tcW w:w="2979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41D5F" w:rsidRPr="00823DD0" w:rsidRDefault="00DF7C1A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425,080</w:t>
            </w: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41D5F" w:rsidRPr="00823DD0" w:rsidRDefault="00DF7C1A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212,540</w:t>
            </w: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423,700</w:t>
            </w:r>
          </w:p>
        </w:tc>
        <w:tc>
          <w:tcPr>
            <w:tcW w:w="270" w:type="dxa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211,850</w:t>
            </w:r>
          </w:p>
        </w:tc>
      </w:tr>
      <w:tr w:rsidR="00641D5F" w:rsidRPr="00823DD0" w:rsidTr="0078657A">
        <w:trPr>
          <w:cantSplit/>
        </w:trPr>
        <w:tc>
          <w:tcPr>
            <w:tcW w:w="2979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1D5F" w:rsidRPr="00823DD0" w:rsidTr="0078657A">
        <w:trPr>
          <w:cantSplit/>
        </w:trPr>
        <w:tc>
          <w:tcPr>
            <w:tcW w:w="2979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D5F" w:rsidRPr="00823DD0" w:rsidTr="0078657A">
        <w:trPr>
          <w:cantSplit/>
        </w:trPr>
        <w:tc>
          <w:tcPr>
            <w:tcW w:w="2979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D5F" w:rsidRPr="00823DD0" w:rsidTr="0078657A">
        <w:trPr>
          <w:cantSplit/>
        </w:trPr>
        <w:tc>
          <w:tcPr>
            <w:tcW w:w="2979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:rsidR="00641D5F" w:rsidRPr="00823DD0" w:rsidRDefault="00DF7C1A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353,695</w:t>
            </w: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41D5F" w:rsidRPr="00823DD0" w:rsidRDefault="00DF7C1A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176,847</w:t>
            </w: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352,230</w:t>
            </w:r>
          </w:p>
        </w:tc>
        <w:tc>
          <w:tcPr>
            <w:tcW w:w="270" w:type="dxa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176,115</w:t>
            </w:r>
          </w:p>
        </w:tc>
      </w:tr>
      <w:tr w:rsidR="00641D5F" w:rsidRPr="00823DD0" w:rsidTr="0078657A">
        <w:trPr>
          <w:cantSplit/>
        </w:trPr>
        <w:tc>
          <w:tcPr>
            <w:tcW w:w="2979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-  หุ้นทุนออกให้ตามสิทธิ</w:t>
            </w:r>
          </w:p>
        </w:tc>
        <w:tc>
          <w:tcPr>
            <w:tcW w:w="99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:rsidR="00641D5F" w:rsidRPr="00823DD0" w:rsidRDefault="00DF7C1A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71,069</w:t>
            </w: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41D5F" w:rsidRPr="00823DD0" w:rsidRDefault="00DF7C1A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35,535</w:t>
            </w: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1,465</w:t>
            </w:r>
          </w:p>
        </w:tc>
        <w:tc>
          <w:tcPr>
            <w:tcW w:w="270" w:type="dxa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641D5F" w:rsidRPr="00823DD0" w:rsidTr="0078657A">
        <w:trPr>
          <w:cantSplit/>
        </w:trPr>
        <w:tc>
          <w:tcPr>
            <w:tcW w:w="2979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D5F" w:rsidRPr="00823DD0" w:rsidTr="0078657A">
        <w:trPr>
          <w:cantSplit/>
        </w:trPr>
        <w:tc>
          <w:tcPr>
            <w:tcW w:w="2979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41D5F" w:rsidRPr="00823DD0" w:rsidRDefault="00DF7C1A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41D5F" w:rsidRPr="00823DD0" w:rsidRDefault="00DF7C1A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212,382</w:t>
            </w:r>
          </w:p>
        </w:tc>
        <w:tc>
          <w:tcPr>
            <w:tcW w:w="270" w:type="dxa"/>
            <w:shd w:val="clear" w:color="auto" w:fill="auto"/>
          </w:tcPr>
          <w:p w:rsidR="00641D5F" w:rsidRPr="00823DD0" w:rsidRDefault="00641D5F" w:rsidP="00641D5F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353,695</w:t>
            </w:r>
          </w:p>
        </w:tc>
        <w:tc>
          <w:tcPr>
            <w:tcW w:w="270" w:type="dxa"/>
          </w:tcPr>
          <w:p w:rsidR="00641D5F" w:rsidRPr="00823DD0" w:rsidRDefault="00641D5F" w:rsidP="00641D5F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41D5F" w:rsidRPr="00823DD0" w:rsidRDefault="00641D5F" w:rsidP="006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176,847</w:t>
            </w:r>
          </w:p>
        </w:tc>
      </w:tr>
    </w:tbl>
    <w:p w:rsidR="00D2457C" w:rsidRPr="00823DD0" w:rsidRDefault="00D2457C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  <w:r w:rsidRPr="00823DD0">
        <w:rPr>
          <w:rFonts w:ascii="Angsana New" w:hAnsi="Angsana New"/>
          <w:spacing w:val="4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</w:t>
      </w:r>
    </w:p>
    <w:p w:rsidR="001A20FC" w:rsidRPr="00823DD0" w:rsidRDefault="001A20FC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A1DFC" w:rsidRPr="00823DD0" w:rsidRDefault="003A1DFC" w:rsidP="003A1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การออกหุ้นสามัญ </w:t>
      </w:r>
    </w:p>
    <w:p w:rsidR="00165366" w:rsidRPr="00823DD0" w:rsidRDefault="003A1DFC" w:rsidP="0016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="00165366" w:rsidRPr="00823DD0">
        <w:rPr>
          <w:rFonts w:ascii="Angsana New" w:hAnsi="Angsana New"/>
          <w:i/>
          <w:iCs/>
          <w:sz w:val="30"/>
          <w:szCs w:val="30"/>
          <w:cs/>
        </w:rPr>
        <w:br/>
      </w:r>
      <w:r w:rsidR="00165366" w:rsidRPr="00823DD0">
        <w:rPr>
          <w:rFonts w:ascii="Angsana New" w:hAnsi="Angsana New"/>
          <w:spacing w:val="-2"/>
          <w:sz w:val="30"/>
          <w:szCs w:val="30"/>
          <w:cs/>
        </w:rPr>
        <w:t xml:space="preserve">ในระหว่างปี </w:t>
      </w:r>
      <w:r w:rsidR="00165366" w:rsidRPr="00823DD0">
        <w:rPr>
          <w:rFonts w:ascii="Angsana New" w:hAnsi="Angsana New"/>
          <w:spacing w:val="-2"/>
          <w:sz w:val="30"/>
          <w:szCs w:val="30"/>
        </w:rPr>
        <w:t xml:space="preserve">2562 </w:t>
      </w:r>
      <w:r w:rsidR="00165366" w:rsidRPr="00823DD0">
        <w:rPr>
          <w:rFonts w:ascii="Angsana New" w:hAnsi="Angsana New"/>
          <w:spacing w:val="-2"/>
          <w:sz w:val="30"/>
          <w:szCs w:val="30"/>
          <w:cs/>
        </w:rPr>
        <w:t xml:space="preserve">มีการออกหุ้นสามัญจำนวน </w:t>
      </w:r>
      <w:r w:rsidR="005F546A" w:rsidRPr="00823DD0">
        <w:rPr>
          <w:rFonts w:ascii="Angsana New" w:hAnsi="Angsana New"/>
          <w:spacing w:val="-2"/>
          <w:sz w:val="30"/>
          <w:szCs w:val="30"/>
        </w:rPr>
        <w:t>7</w:t>
      </w:r>
      <w:r w:rsidR="00D6059C" w:rsidRPr="00823DD0">
        <w:rPr>
          <w:rFonts w:ascii="Angsana New" w:hAnsi="Angsana New"/>
          <w:spacing w:val="-2"/>
          <w:sz w:val="30"/>
          <w:szCs w:val="30"/>
        </w:rPr>
        <w:t>1,</w:t>
      </w:r>
      <w:r w:rsidR="005F546A" w:rsidRPr="00823DD0">
        <w:rPr>
          <w:rFonts w:ascii="Angsana New" w:hAnsi="Angsana New"/>
          <w:spacing w:val="-2"/>
          <w:sz w:val="30"/>
          <w:szCs w:val="30"/>
        </w:rPr>
        <w:t>069</w:t>
      </w:r>
      <w:r w:rsidR="00165366" w:rsidRPr="00823DD0">
        <w:rPr>
          <w:rFonts w:ascii="Angsana New" w:hAnsi="Angsana New"/>
          <w:spacing w:val="-2"/>
          <w:sz w:val="30"/>
          <w:szCs w:val="30"/>
        </w:rPr>
        <w:t xml:space="preserve"> </w:t>
      </w:r>
      <w:r w:rsidR="00165366" w:rsidRPr="00823DD0">
        <w:rPr>
          <w:rFonts w:ascii="Angsana New" w:hAnsi="Angsana New"/>
          <w:spacing w:val="-2"/>
          <w:sz w:val="30"/>
          <w:szCs w:val="30"/>
          <w:cs/>
        </w:rPr>
        <w:t xml:space="preserve">พันหุ้น เนื่องมาจากการใช้สิทธิซื้อหุ้นของใบสำคัญแสดงสิทธิที่จะซื้อหุ้นสามัญของบริษัท ครั้งที่ </w:t>
      </w:r>
      <w:r w:rsidR="00165366" w:rsidRPr="00823DD0">
        <w:rPr>
          <w:rFonts w:ascii="Angsana New" w:hAnsi="Angsana New"/>
          <w:spacing w:val="-2"/>
          <w:sz w:val="30"/>
          <w:szCs w:val="30"/>
        </w:rPr>
        <w:t xml:space="preserve">1 (XO-W1) </w:t>
      </w:r>
      <w:r w:rsidR="00165366" w:rsidRPr="00823DD0">
        <w:rPr>
          <w:rFonts w:ascii="Angsana New" w:hAnsi="Angsana New"/>
          <w:spacing w:val="-2"/>
          <w:sz w:val="30"/>
          <w:szCs w:val="30"/>
          <w:cs/>
        </w:rPr>
        <w:t xml:space="preserve">จากปี </w:t>
      </w:r>
      <w:r w:rsidR="00165366" w:rsidRPr="00823DD0">
        <w:rPr>
          <w:rFonts w:ascii="Angsana New" w:hAnsi="Angsana New"/>
          <w:spacing w:val="-2"/>
          <w:sz w:val="30"/>
          <w:szCs w:val="30"/>
        </w:rPr>
        <w:t>2559</w:t>
      </w:r>
      <w:r w:rsidR="00165366" w:rsidRPr="00823DD0">
        <w:rPr>
          <w:rFonts w:ascii="Angsana New" w:hAnsi="Angsana New"/>
          <w:spacing w:val="-2"/>
          <w:sz w:val="30"/>
          <w:szCs w:val="30"/>
          <w:cs/>
        </w:rPr>
        <w:t xml:space="preserve"> ที่ให้แก่ผู้ถือหุ้นเดิมของบริษัท</w:t>
      </w:r>
    </w:p>
    <w:p w:rsidR="00F5517F" w:rsidRPr="00823DD0" w:rsidRDefault="003A1DFC" w:rsidP="0016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23DD0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F5517F" w:rsidRPr="00823DD0" w:rsidRDefault="008A12DD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F5517F"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ส่วนเกินมูลค่าหุ้น</w:t>
      </w:r>
    </w:p>
    <w:p w:rsidR="00F5517F" w:rsidRPr="00823DD0" w:rsidRDefault="00F5517F" w:rsidP="00F5517F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:rsidR="00F5517F" w:rsidRPr="00823DD0" w:rsidRDefault="00F5517F" w:rsidP="00F5517F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823DD0">
        <w:rPr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23DD0">
        <w:rPr>
          <w:sz w:val="30"/>
          <w:szCs w:val="30"/>
        </w:rPr>
        <w:t>2535</w:t>
      </w:r>
      <w:r w:rsidRPr="00823DD0">
        <w:rPr>
          <w:sz w:val="30"/>
          <w:szCs w:val="30"/>
          <w:cs/>
        </w:rPr>
        <w:t xml:space="preserve"> มาตรา </w:t>
      </w:r>
      <w:r w:rsidRPr="00823DD0">
        <w:rPr>
          <w:sz w:val="30"/>
          <w:szCs w:val="30"/>
        </w:rPr>
        <w:t>51</w:t>
      </w:r>
      <w:r w:rsidRPr="00823DD0">
        <w:rPr>
          <w:sz w:val="30"/>
          <w:szCs w:val="30"/>
          <w:cs/>
        </w:rPr>
        <w:t xml:space="preserve"> ในกรณีที่บริษัทเสนอขายหุ้นสูงกว่า</w:t>
      </w:r>
      <w:r w:rsidRPr="00823DD0">
        <w:rPr>
          <w:spacing w:val="-2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823DD0">
        <w:rPr>
          <w:spacing w:val="-2"/>
          <w:sz w:val="30"/>
          <w:szCs w:val="30"/>
        </w:rPr>
        <w:t>“</w:t>
      </w:r>
      <w:r w:rsidRPr="00823DD0">
        <w:rPr>
          <w:spacing w:val="-2"/>
          <w:sz w:val="30"/>
          <w:szCs w:val="30"/>
          <w:cs/>
        </w:rPr>
        <w:t>ส่วนเกินมูลค่าหุ้น</w:t>
      </w:r>
      <w:r w:rsidRPr="00823DD0">
        <w:rPr>
          <w:spacing w:val="-2"/>
          <w:sz w:val="30"/>
          <w:szCs w:val="30"/>
        </w:rPr>
        <w:t>”</w:t>
      </w:r>
      <w:r w:rsidRPr="00823DD0">
        <w:rPr>
          <w:spacing w:val="-2"/>
          <w:sz w:val="30"/>
          <w:szCs w:val="30"/>
          <w:cs/>
        </w:rPr>
        <w:t>) ส่วนเกินมูลค่าหุ้นนี้</w:t>
      </w:r>
      <w:r w:rsidRPr="00823DD0">
        <w:rPr>
          <w:sz w:val="30"/>
          <w:szCs w:val="30"/>
          <w:cs/>
        </w:rPr>
        <w:t>จะนำไปจ่ายเป็นเงินปันผลไม่ได้</w:t>
      </w:r>
    </w:p>
    <w:p w:rsidR="00777D6E" w:rsidRPr="00823DD0" w:rsidRDefault="00777D6E" w:rsidP="0016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5517F" w:rsidRPr="00823DD0" w:rsidRDefault="00F5517F" w:rsidP="0016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ส่วนเกินทุนจากรายการจ่ายโดยใช้หุ้นเป็นเกณฑ์</w:t>
      </w:r>
    </w:p>
    <w:p w:rsidR="00F5517F" w:rsidRPr="00823DD0" w:rsidRDefault="00F5517F" w:rsidP="00F5517F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:rsidR="00F5517F" w:rsidRPr="00823DD0" w:rsidRDefault="00F5517F" w:rsidP="00F5517F">
      <w:pPr>
        <w:pStyle w:val="Nomal"/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823DD0">
        <w:rPr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</w:t>
      </w:r>
      <w:r w:rsidR="002953A3" w:rsidRPr="00823DD0">
        <w:rPr>
          <w:sz w:val="30"/>
          <w:szCs w:val="30"/>
        </w:rPr>
        <w:t xml:space="preserve"> </w:t>
      </w:r>
      <w:r w:rsidRPr="00823DD0">
        <w:rPr>
          <w:sz w:val="30"/>
          <w:szCs w:val="30"/>
          <w:cs/>
        </w:rPr>
        <w:t>คือ มูลค่ายุติธรรมของสิทธิในการซื้อหุ้นของพนักงานและคู่ค้า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 พร้อมๆไปกับรับรู้การเพิ่มขึ้นของส่วนของผู้ถือหุ้นตามที่กำหนดไว้ในมาตรฐาน</w:t>
      </w:r>
      <w:r w:rsidRPr="00823DD0">
        <w:rPr>
          <w:sz w:val="30"/>
          <w:szCs w:val="30"/>
        </w:rPr>
        <w:t xml:space="preserve"> </w:t>
      </w:r>
      <w:r w:rsidRPr="00823DD0">
        <w:rPr>
          <w:sz w:val="30"/>
          <w:szCs w:val="30"/>
          <w:cs/>
        </w:rPr>
        <w:t xml:space="preserve">การรายงานทางการเงินฉบับที่ </w:t>
      </w:r>
      <w:r w:rsidRPr="00823DD0">
        <w:rPr>
          <w:sz w:val="30"/>
          <w:szCs w:val="30"/>
        </w:rPr>
        <w:t>2</w:t>
      </w:r>
    </w:p>
    <w:p w:rsidR="00F5517F" w:rsidRPr="00823DD0" w:rsidRDefault="00F5517F" w:rsidP="00F5517F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:rsidR="00F5517F" w:rsidRPr="00823DD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823DD0">
        <w:rPr>
          <w:rFonts w:ascii="Angsana New" w:hAnsi="Angsana New"/>
          <w:sz w:val="30"/>
          <w:szCs w:val="30"/>
          <w:cs/>
          <w:lang w:val="th-TH"/>
        </w:rPr>
        <w:t>ใบสำคัญแสดงสิทธิที่จะซื้อหุ้น</w:t>
      </w:r>
      <w:r w:rsidR="001A20FC" w:rsidRPr="00823DD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E36F66" w:rsidRPr="00823DD0" w:rsidRDefault="00E36F66" w:rsidP="00C072C2">
      <w:pPr>
        <w:pStyle w:val="Nomal"/>
        <w:ind w:left="547"/>
        <w:jc w:val="thaiDistribute"/>
        <w:rPr>
          <w:sz w:val="30"/>
          <w:szCs w:val="30"/>
          <w:highlight w:val="cyan"/>
          <w:lang w:val="th-TH" w:eastAsia="x-none"/>
        </w:rPr>
      </w:pPr>
    </w:p>
    <w:p w:rsidR="00E36F66" w:rsidRPr="00823DD0" w:rsidRDefault="00E36F66" w:rsidP="00E36F66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color w:val="000000"/>
          <w:sz w:val="30"/>
          <w:szCs w:val="30"/>
        </w:rPr>
      </w:pPr>
      <w:r w:rsidRPr="00823DD0">
        <w:rPr>
          <w:b/>
          <w:bCs/>
          <w:i/>
          <w:iCs/>
          <w:color w:val="000000"/>
          <w:sz w:val="30"/>
          <w:szCs w:val="30"/>
          <w:cs/>
        </w:rPr>
        <w:t>ใบสำคัญแสดงสิทธิที่จะซื้อหุ้นสามัญของบริษัท</w:t>
      </w:r>
    </w:p>
    <w:p w:rsidR="00E36F66" w:rsidRPr="00823DD0" w:rsidRDefault="00E36F66" w:rsidP="00E36F66">
      <w:pPr>
        <w:pStyle w:val="Nomal"/>
        <w:ind w:left="547"/>
        <w:jc w:val="thaiDistribute"/>
        <w:rPr>
          <w:sz w:val="30"/>
          <w:szCs w:val="30"/>
        </w:rPr>
      </w:pPr>
    </w:p>
    <w:p w:rsidR="00E36F66" w:rsidRPr="00823DD0" w:rsidRDefault="00E36F66" w:rsidP="00F34B21">
      <w:pPr>
        <w:pStyle w:val="Nomal"/>
        <w:ind w:left="547"/>
        <w:jc w:val="thaiDistribute"/>
        <w:rPr>
          <w:spacing w:val="-2"/>
          <w:sz w:val="30"/>
          <w:szCs w:val="30"/>
        </w:rPr>
      </w:pPr>
      <w:r w:rsidRPr="00823DD0">
        <w:rPr>
          <w:spacing w:val="-2"/>
          <w:sz w:val="30"/>
          <w:szCs w:val="30"/>
          <w:cs/>
        </w:rPr>
        <w:t xml:space="preserve">ในการประชุมสามัญประจำปี </w:t>
      </w:r>
      <w:r w:rsidRPr="00823DD0">
        <w:rPr>
          <w:spacing w:val="-2"/>
          <w:sz w:val="30"/>
          <w:szCs w:val="30"/>
        </w:rPr>
        <w:t xml:space="preserve">2559 </w:t>
      </w:r>
      <w:r w:rsidRPr="00823DD0">
        <w:rPr>
          <w:spacing w:val="-2"/>
          <w:sz w:val="30"/>
          <w:szCs w:val="30"/>
          <w:cs/>
        </w:rPr>
        <w:t xml:space="preserve">ของผู้ถือหุ้นของบริษัท เมื่อวันที่ </w:t>
      </w:r>
      <w:r w:rsidRPr="00823DD0">
        <w:rPr>
          <w:spacing w:val="-2"/>
          <w:sz w:val="30"/>
          <w:szCs w:val="30"/>
        </w:rPr>
        <w:t xml:space="preserve">25 </w:t>
      </w:r>
      <w:r w:rsidRPr="00823DD0">
        <w:rPr>
          <w:spacing w:val="-2"/>
          <w:sz w:val="30"/>
          <w:szCs w:val="30"/>
          <w:cs/>
        </w:rPr>
        <w:t xml:space="preserve">เมษายน </w:t>
      </w:r>
      <w:r w:rsidRPr="00823DD0">
        <w:rPr>
          <w:spacing w:val="-2"/>
          <w:sz w:val="30"/>
          <w:szCs w:val="30"/>
        </w:rPr>
        <w:t xml:space="preserve">2559 </w:t>
      </w:r>
      <w:r w:rsidRPr="00823DD0">
        <w:rPr>
          <w:spacing w:val="-2"/>
          <w:sz w:val="30"/>
          <w:szCs w:val="30"/>
          <w:cs/>
        </w:rPr>
        <w:t>ผู้ถือหุ้นมีมติอนุมัติการออก</w:t>
      </w:r>
      <w:r w:rsidRPr="00823DD0">
        <w:rPr>
          <w:sz w:val="30"/>
          <w:szCs w:val="30"/>
          <w:cs/>
        </w:rPr>
        <w:t xml:space="preserve">และเสนอขายใบสำคัญแสดงสิทธิที่จะซื้อหุ้นสามัญของบริษัท ครั้งที่ </w:t>
      </w:r>
      <w:r w:rsidRPr="00823DD0">
        <w:rPr>
          <w:sz w:val="30"/>
          <w:szCs w:val="30"/>
        </w:rPr>
        <w:t xml:space="preserve">1 (XO-W1) </w:t>
      </w:r>
      <w:r w:rsidRPr="00823DD0">
        <w:rPr>
          <w:sz w:val="30"/>
          <w:szCs w:val="30"/>
          <w:cs/>
        </w:rPr>
        <w:t>(</w:t>
      </w:r>
      <w:r w:rsidRPr="00823DD0">
        <w:rPr>
          <w:sz w:val="30"/>
          <w:szCs w:val="30"/>
        </w:rPr>
        <w:t>“</w:t>
      </w:r>
      <w:r w:rsidRPr="00823DD0">
        <w:rPr>
          <w:sz w:val="30"/>
          <w:szCs w:val="30"/>
          <w:cs/>
        </w:rPr>
        <w:t>ใบสำคัญแสดงสิทธิฯ</w:t>
      </w:r>
      <w:r w:rsidRPr="00823DD0">
        <w:rPr>
          <w:sz w:val="30"/>
          <w:szCs w:val="30"/>
        </w:rPr>
        <w:t>”</w:t>
      </w:r>
      <w:r w:rsidRPr="00823DD0">
        <w:rPr>
          <w:sz w:val="30"/>
          <w:szCs w:val="30"/>
          <w:cs/>
        </w:rPr>
        <w:t>) ให้แก่</w:t>
      </w:r>
      <w:r w:rsidRPr="00823DD0">
        <w:rPr>
          <w:sz w:val="30"/>
          <w:szCs w:val="30"/>
        </w:rPr>
        <w:t xml:space="preserve">  </w:t>
      </w:r>
      <w:r w:rsidRPr="00823DD0">
        <w:rPr>
          <w:spacing w:val="-2"/>
          <w:sz w:val="30"/>
          <w:szCs w:val="30"/>
          <w:cs/>
        </w:rPr>
        <w:t>ผู้ถือหุ้นเดิมของบริษัท</w:t>
      </w:r>
      <w:r w:rsidR="000211C7" w:rsidRPr="00823DD0">
        <w:rPr>
          <w:spacing w:val="-2"/>
          <w:sz w:val="30"/>
          <w:szCs w:val="30"/>
          <w:cs/>
        </w:rPr>
        <w:t xml:space="preserve"> </w:t>
      </w:r>
      <w:r w:rsidRPr="00823DD0">
        <w:rPr>
          <w:spacing w:val="-2"/>
          <w:sz w:val="30"/>
          <w:szCs w:val="30"/>
          <w:cs/>
        </w:rPr>
        <w:t xml:space="preserve">ในจำนวนไม่เกิน </w:t>
      </w:r>
      <w:r w:rsidRPr="00823DD0">
        <w:rPr>
          <w:spacing w:val="-2"/>
          <w:sz w:val="30"/>
          <w:szCs w:val="30"/>
        </w:rPr>
        <w:t xml:space="preserve">70,000,000 </w:t>
      </w:r>
      <w:r w:rsidRPr="00823DD0">
        <w:rPr>
          <w:spacing w:val="-2"/>
          <w:sz w:val="30"/>
          <w:szCs w:val="30"/>
          <w:cs/>
        </w:rPr>
        <w:t xml:space="preserve">หน่วย โดยไม่คิดมูลค่าในอัตรา </w:t>
      </w:r>
      <w:r w:rsidRPr="00823DD0">
        <w:rPr>
          <w:spacing w:val="-2"/>
          <w:sz w:val="30"/>
          <w:szCs w:val="30"/>
        </w:rPr>
        <w:t xml:space="preserve">5 </w:t>
      </w:r>
      <w:r w:rsidRPr="00823DD0">
        <w:rPr>
          <w:spacing w:val="-2"/>
          <w:sz w:val="30"/>
          <w:szCs w:val="30"/>
          <w:cs/>
        </w:rPr>
        <w:t>หุ้นสามัญเดิม ต่อ</w:t>
      </w:r>
      <w:r w:rsidRPr="00823DD0">
        <w:rPr>
          <w:spacing w:val="-2"/>
          <w:sz w:val="30"/>
          <w:szCs w:val="30"/>
        </w:rPr>
        <w:t xml:space="preserve"> 1 </w:t>
      </w:r>
      <w:r w:rsidRPr="00823DD0">
        <w:rPr>
          <w:spacing w:val="-2"/>
          <w:sz w:val="30"/>
          <w:szCs w:val="30"/>
          <w:cs/>
        </w:rPr>
        <w:t xml:space="preserve">ใบสำคัญแสดงสิทธิ อัตราการใช้สิทธิใบสำคัญแสดงสิทธิ </w:t>
      </w:r>
      <w:r w:rsidRPr="00823DD0">
        <w:rPr>
          <w:spacing w:val="-2"/>
          <w:sz w:val="30"/>
          <w:szCs w:val="30"/>
        </w:rPr>
        <w:t xml:space="preserve">1 </w:t>
      </w:r>
      <w:r w:rsidRPr="00823DD0">
        <w:rPr>
          <w:spacing w:val="-2"/>
          <w:sz w:val="30"/>
          <w:szCs w:val="30"/>
          <w:cs/>
        </w:rPr>
        <w:t xml:space="preserve">หน่วยต่อหุ้นสามัญ </w:t>
      </w:r>
      <w:r w:rsidRPr="00823DD0">
        <w:rPr>
          <w:spacing w:val="-2"/>
          <w:sz w:val="30"/>
          <w:szCs w:val="30"/>
        </w:rPr>
        <w:t xml:space="preserve">1 </w:t>
      </w:r>
      <w:r w:rsidRPr="00823DD0">
        <w:rPr>
          <w:spacing w:val="-2"/>
          <w:sz w:val="30"/>
          <w:szCs w:val="30"/>
          <w:cs/>
        </w:rPr>
        <w:t xml:space="preserve">หุ้น ในราคาใช้สิทธิ </w:t>
      </w:r>
      <w:r w:rsidRPr="00823DD0">
        <w:rPr>
          <w:spacing w:val="-2"/>
          <w:sz w:val="30"/>
          <w:szCs w:val="30"/>
        </w:rPr>
        <w:t xml:space="preserve">4.00 </w:t>
      </w:r>
      <w:r w:rsidRPr="00823DD0">
        <w:rPr>
          <w:spacing w:val="-2"/>
          <w:sz w:val="30"/>
          <w:szCs w:val="30"/>
          <w:cs/>
        </w:rPr>
        <w:t>บาทต่อหุ้น</w:t>
      </w:r>
      <w:r w:rsidRPr="00823DD0">
        <w:rPr>
          <w:spacing w:val="-2"/>
          <w:sz w:val="30"/>
          <w:szCs w:val="30"/>
        </w:rPr>
        <w:t xml:space="preserve"> </w:t>
      </w:r>
    </w:p>
    <w:p w:rsidR="00E36F66" w:rsidRPr="00823DD0" w:rsidRDefault="00E36F66" w:rsidP="00E36F66">
      <w:pPr>
        <w:pStyle w:val="Nomal"/>
        <w:ind w:left="547"/>
        <w:jc w:val="thaiDistribute"/>
        <w:rPr>
          <w:spacing w:val="-4"/>
          <w:sz w:val="30"/>
          <w:szCs w:val="30"/>
        </w:rPr>
      </w:pPr>
    </w:p>
    <w:p w:rsidR="00134A18" w:rsidRPr="00823DD0" w:rsidRDefault="00907E50" w:rsidP="00134A18">
      <w:pPr>
        <w:pStyle w:val="Nomal"/>
        <w:ind w:left="547"/>
        <w:jc w:val="thaiDistribute"/>
        <w:rPr>
          <w:spacing w:val="-4"/>
          <w:sz w:val="30"/>
          <w:szCs w:val="30"/>
        </w:rPr>
      </w:pPr>
      <w:r w:rsidRPr="00823DD0">
        <w:rPr>
          <w:spacing w:val="-4"/>
          <w:sz w:val="30"/>
          <w:szCs w:val="30"/>
          <w:cs/>
        </w:rPr>
        <w:t>ตามที่ที่ประชุมคณะกรรมการบริษัท เอ็กโซติค ฟู้ด จำกัด</w:t>
      </w:r>
      <w:r w:rsidRPr="00823DD0">
        <w:rPr>
          <w:spacing w:val="-4"/>
          <w:sz w:val="30"/>
          <w:szCs w:val="30"/>
        </w:rPr>
        <w:t xml:space="preserve"> (</w:t>
      </w:r>
      <w:r w:rsidRPr="00823DD0">
        <w:rPr>
          <w:spacing w:val="-4"/>
          <w:sz w:val="30"/>
          <w:szCs w:val="30"/>
          <w:cs/>
        </w:rPr>
        <w:t>มหาชน</w:t>
      </w:r>
      <w:r w:rsidRPr="00823DD0">
        <w:rPr>
          <w:spacing w:val="-4"/>
          <w:sz w:val="30"/>
          <w:szCs w:val="30"/>
        </w:rPr>
        <w:t xml:space="preserve">) </w:t>
      </w:r>
      <w:r w:rsidRPr="00823DD0">
        <w:rPr>
          <w:spacing w:val="-4"/>
          <w:sz w:val="30"/>
          <w:szCs w:val="30"/>
          <w:cs/>
        </w:rPr>
        <w:t xml:space="preserve">ครั้งที่ </w:t>
      </w:r>
      <w:r w:rsidRPr="00823DD0">
        <w:rPr>
          <w:spacing w:val="-4"/>
          <w:sz w:val="30"/>
          <w:szCs w:val="30"/>
        </w:rPr>
        <w:t xml:space="preserve">1/2562 </w:t>
      </w:r>
      <w:r w:rsidRPr="00823DD0">
        <w:rPr>
          <w:spacing w:val="-4"/>
          <w:sz w:val="30"/>
          <w:szCs w:val="30"/>
          <w:cs/>
        </w:rPr>
        <w:t xml:space="preserve">เมื่อวันที่ </w:t>
      </w:r>
      <w:r w:rsidRPr="00823DD0">
        <w:rPr>
          <w:spacing w:val="-4"/>
          <w:sz w:val="30"/>
          <w:szCs w:val="30"/>
        </w:rPr>
        <w:t xml:space="preserve">25 </w:t>
      </w:r>
      <w:r w:rsidRPr="00823DD0">
        <w:rPr>
          <w:spacing w:val="-4"/>
          <w:sz w:val="30"/>
          <w:szCs w:val="30"/>
          <w:cs/>
        </w:rPr>
        <w:t xml:space="preserve">กุมภาพันธ์ </w:t>
      </w:r>
      <w:r w:rsidRPr="00823DD0">
        <w:rPr>
          <w:spacing w:val="-4"/>
          <w:sz w:val="30"/>
          <w:szCs w:val="30"/>
        </w:rPr>
        <w:t xml:space="preserve">2562 </w:t>
      </w:r>
      <w:r w:rsidR="00134A18" w:rsidRPr="00823DD0">
        <w:rPr>
          <w:spacing w:val="-4"/>
          <w:sz w:val="30"/>
          <w:szCs w:val="30"/>
          <w:cs/>
        </w:rPr>
        <w:t>มีมติเสนอ</w:t>
      </w:r>
      <w:r w:rsidR="00E22C9D" w:rsidRPr="00823DD0">
        <w:rPr>
          <w:spacing w:val="-4"/>
          <w:sz w:val="30"/>
          <w:szCs w:val="30"/>
          <w:cs/>
        </w:rPr>
        <w:t>ให้ที่</w:t>
      </w:r>
      <w:r w:rsidR="00134A18" w:rsidRPr="00823DD0">
        <w:rPr>
          <w:spacing w:val="-4"/>
          <w:sz w:val="30"/>
          <w:szCs w:val="30"/>
          <w:cs/>
        </w:rPr>
        <w:t xml:space="preserve">ประชุมผู้ถือหุ้นของบริษัท พิจารณาอนุมัติการจ่ายเงินปันผลในอัตราหุ้นละ </w:t>
      </w:r>
      <w:r w:rsidR="00134A18" w:rsidRPr="00823DD0">
        <w:rPr>
          <w:spacing w:val="-4"/>
          <w:sz w:val="30"/>
          <w:szCs w:val="30"/>
        </w:rPr>
        <w:t xml:space="preserve">0.75 </w:t>
      </w:r>
      <w:r w:rsidR="00134A18" w:rsidRPr="00823DD0">
        <w:rPr>
          <w:spacing w:val="-4"/>
          <w:sz w:val="30"/>
          <w:szCs w:val="30"/>
          <w:cs/>
        </w:rPr>
        <w:t>บาท โดยบร</w:t>
      </w:r>
      <w:r w:rsidR="00B64499" w:rsidRPr="00823DD0">
        <w:rPr>
          <w:spacing w:val="-4"/>
          <w:sz w:val="30"/>
          <w:szCs w:val="30"/>
          <w:cs/>
        </w:rPr>
        <w:t>ิษั</w:t>
      </w:r>
      <w:r w:rsidR="00134A18" w:rsidRPr="00823DD0">
        <w:rPr>
          <w:spacing w:val="-4"/>
          <w:sz w:val="30"/>
          <w:szCs w:val="30"/>
          <w:cs/>
        </w:rPr>
        <w:t>ทได้มีการ</w:t>
      </w:r>
      <w:r w:rsidR="00E22C9D" w:rsidRPr="00823DD0">
        <w:rPr>
          <w:spacing w:val="-4"/>
          <w:sz w:val="30"/>
          <w:szCs w:val="30"/>
          <w:cs/>
        </w:rPr>
        <w:br/>
      </w:r>
      <w:r w:rsidR="00134A18" w:rsidRPr="00823DD0">
        <w:rPr>
          <w:spacing w:val="-4"/>
          <w:sz w:val="30"/>
          <w:szCs w:val="30"/>
          <w:cs/>
        </w:rPr>
        <w:t xml:space="preserve">จ่ายปันผลระหว่างกาลให้กับผู้ถือหุ้นแล้วในอัตราหุ้นละ </w:t>
      </w:r>
      <w:r w:rsidR="00134A18" w:rsidRPr="00823DD0">
        <w:rPr>
          <w:spacing w:val="-4"/>
          <w:sz w:val="30"/>
          <w:szCs w:val="30"/>
        </w:rPr>
        <w:t xml:space="preserve">0.12 </w:t>
      </w:r>
      <w:r w:rsidR="00134A18" w:rsidRPr="00823DD0">
        <w:rPr>
          <w:spacing w:val="-4"/>
          <w:sz w:val="30"/>
          <w:szCs w:val="30"/>
          <w:cs/>
        </w:rPr>
        <w:t>บาท สำหรับผลการดำเนินงานในงวดครึ่งปีแรกของ</w:t>
      </w:r>
      <w:r w:rsidR="00E22C9D" w:rsidRPr="00823DD0">
        <w:rPr>
          <w:spacing w:val="-4"/>
          <w:sz w:val="30"/>
          <w:szCs w:val="30"/>
          <w:cs/>
        </w:rPr>
        <w:br/>
      </w:r>
      <w:r w:rsidR="00134A18" w:rsidRPr="00823DD0">
        <w:rPr>
          <w:spacing w:val="-4"/>
          <w:sz w:val="30"/>
          <w:szCs w:val="30"/>
          <w:cs/>
        </w:rPr>
        <w:t xml:space="preserve">ปี </w:t>
      </w:r>
      <w:r w:rsidR="00134A18" w:rsidRPr="00823DD0">
        <w:rPr>
          <w:spacing w:val="-4"/>
          <w:sz w:val="30"/>
          <w:szCs w:val="30"/>
        </w:rPr>
        <w:t xml:space="preserve">2561 </w:t>
      </w:r>
      <w:r w:rsidR="00134A18" w:rsidRPr="00823DD0">
        <w:rPr>
          <w:spacing w:val="-4"/>
          <w:sz w:val="30"/>
          <w:szCs w:val="30"/>
          <w:cs/>
        </w:rPr>
        <w:t xml:space="preserve">เมื่อวันที่ </w:t>
      </w:r>
      <w:r w:rsidR="00134A18" w:rsidRPr="00823DD0">
        <w:rPr>
          <w:spacing w:val="-4"/>
          <w:sz w:val="30"/>
          <w:szCs w:val="30"/>
        </w:rPr>
        <w:t xml:space="preserve">7 </w:t>
      </w:r>
      <w:r w:rsidR="00134A18" w:rsidRPr="00823DD0">
        <w:rPr>
          <w:spacing w:val="-4"/>
          <w:sz w:val="30"/>
          <w:szCs w:val="30"/>
          <w:cs/>
        </w:rPr>
        <w:t xml:space="preserve">กันยายน </w:t>
      </w:r>
      <w:r w:rsidR="00134A18" w:rsidRPr="00823DD0">
        <w:rPr>
          <w:spacing w:val="-4"/>
          <w:sz w:val="30"/>
          <w:szCs w:val="30"/>
        </w:rPr>
        <w:t xml:space="preserve">2561 </w:t>
      </w:r>
      <w:r w:rsidR="00134A18" w:rsidRPr="00823DD0">
        <w:rPr>
          <w:spacing w:val="-4"/>
          <w:sz w:val="30"/>
          <w:szCs w:val="30"/>
          <w:cs/>
        </w:rPr>
        <w:t xml:space="preserve">รวมเป็นเงินปันผลประจำปี </w:t>
      </w:r>
      <w:r w:rsidR="00134A18" w:rsidRPr="00823DD0">
        <w:rPr>
          <w:spacing w:val="-4"/>
          <w:sz w:val="30"/>
          <w:szCs w:val="30"/>
        </w:rPr>
        <w:t xml:space="preserve">2561 </w:t>
      </w:r>
      <w:r w:rsidR="00134A18" w:rsidRPr="00823DD0">
        <w:rPr>
          <w:spacing w:val="-4"/>
          <w:sz w:val="30"/>
          <w:szCs w:val="30"/>
          <w:cs/>
        </w:rPr>
        <w:t xml:space="preserve">ทั้งสิ้น </w:t>
      </w:r>
      <w:r w:rsidR="00134A18" w:rsidRPr="00823DD0">
        <w:rPr>
          <w:spacing w:val="-4"/>
          <w:sz w:val="30"/>
          <w:szCs w:val="30"/>
        </w:rPr>
        <w:t xml:space="preserve">0.87 </w:t>
      </w:r>
      <w:r w:rsidR="00134A18" w:rsidRPr="00823DD0">
        <w:rPr>
          <w:spacing w:val="-4"/>
          <w:sz w:val="30"/>
          <w:szCs w:val="30"/>
          <w:cs/>
        </w:rPr>
        <w:t xml:space="preserve">บาทต่อหุ้น คิดเป็นเงินปันผลจ่ายทั้งหมด ประมาณ </w:t>
      </w:r>
      <w:r w:rsidR="00134A18" w:rsidRPr="00823DD0">
        <w:rPr>
          <w:spacing w:val="-4"/>
          <w:sz w:val="30"/>
          <w:szCs w:val="30"/>
        </w:rPr>
        <w:t xml:space="preserve">323,575,959 </w:t>
      </w:r>
      <w:r w:rsidR="00134A18" w:rsidRPr="00823DD0">
        <w:rPr>
          <w:spacing w:val="-4"/>
          <w:sz w:val="30"/>
          <w:szCs w:val="30"/>
          <w:cs/>
        </w:rPr>
        <w:t xml:space="preserve">บาท </w:t>
      </w:r>
    </w:p>
    <w:p w:rsidR="0094202B" w:rsidRPr="00823DD0" w:rsidRDefault="00C072C2" w:rsidP="00134A18">
      <w:pPr>
        <w:pStyle w:val="Nomal"/>
        <w:ind w:left="547"/>
        <w:jc w:val="thaiDistribute"/>
        <w:rPr>
          <w:spacing w:val="-4"/>
          <w:sz w:val="30"/>
          <w:szCs w:val="30"/>
        </w:rPr>
      </w:pPr>
      <w:r w:rsidRPr="00823DD0">
        <w:rPr>
          <w:spacing w:val="-4"/>
          <w:sz w:val="30"/>
          <w:szCs w:val="30"/>
        </w:rPr>
        <w:br w:type="page"/>
      </w:r>
      <w:r w:rsidR="00452538" w:rsidRPr="00823DD0">
        <w:rPr>
          <w:spacing w:val="-4"/>
          <w:sz w:val="30"/>
          <w:szCs w:val="30"/>
          <w:cs/>
        </w:rPr>
        <w:lastRenderedPageBreak/>
        <w:t xml:space="preserve">เนื่องจากการจ่ายเงินปันผลดังกล่าว มีอัตราเกินกว่าร้อยละ </w:t>
      </w:r>
      <w:r w:rsidR="00452538" w:rsidRPr="00823DD0">
        <w:rPr>
          <w:spacing w:val="-4"/>
          <w:sz w:val="30"/>
          <w:szCs w:val="30"/>
        </w:rPr>
        <w:t xml:space="preserve">100 </w:t>
      </w:r>
      <w:r w:rsidR="00452538" w:rsidRPr="00823DD0">
        <w:rPr>
          <w:spacing w:val="-4"/>
          <w:sz w:val="30"/>
          <w:szCs w:val="30"/>
          <w:cs/>
        </w:rPr>
        <w:t>ของกำไรสุทธิของงบการเงินเฉพาะกิจการของบริษัทสำหรับการดำเนินงานในงวดป</w:t>
      </w:r>
      <w:r w:rsidR="00E22C9D" w:rsidRPr="00823DD0">
        <w:rPr>
          <w:spacing w:val="-4"/>
          <w:sz w:val="30"/>
          <w:szCs w:val="30"/>
          <w:cs/>
        </w:rPr>
        <w:t>ี</w:t>
      </w:r>
      <w:r w:rsidR="00452538" w:rsidRPr="00823DD0">
        <w:rPr>
          <w:spacing w:val="-4"/>
          <w:sz w:val="30"/>
          <w:szCs w:val="30"/>
          <w:cs/>
        </w:rPr>
        <w:t xml:space="preserve"> </w:t>
      </w:r>
      <w:r w:rsidR="00452538" w:rsidRPr="00823DD0">
        <w:rPr>
          <w:spacing w:val="-4"/>
          <w:sz w:val="30"/>
          <w:szCs w:val="30"/>
        </w:rPr>
        <w:t xml:space="preserve">2561 </w:t>
      </w:r>
      <w:r w:rsidR="00452538" w:rsidRPr="00823DD0">
        <w:rPr>
          <w:spacing w:val="-4"/>
          <w:sz w:val="30"/>
          <w:szCs w:val="30"/>
          <w:cs/>
        </w:rPr>
        <w:t xml:space="preserve">สิ้นสุดวันที่ </w:t>
      </w:r>
      <w:r w:rsidR="00452538" w:rsidRPr="00823DD0">
        <w:rPr>
          <w:spacing w:val="-4"/>
          <w:sz w:val="30"/>
          <w:szCs w:val="30"/>
        </w:rPr>
        <w:t xml:space="preserve">31 </w:t>
      </w:r>
      <w:r w:rsidR="00452538" w:rsidRPr="00823DD0">
        <w:rPr>
          <w:spacing w:val="-4"/>
          <w:sz w:val="30"/>
          <w:szCs w:val="30"/>
          <w:cs/>
        </w:rPr>
        <w:t xml:space="preserve">ธันวาคม </w:t>
      </w:r>
      <w:r w:rsidR="00452538" w:rsidRPr="00823DD0">
        <w:rPr>
          <w:spacing w:val="-4"/>
          <w:sz w:val="30"/>
          <w:szCs w:val="30"/>
        </w:rPr>
        <w:t xml:space="preserve">2561 </w:t>
      </w:r>
      <w:r w:rsidR="00452538" w:rsidRPr="00823DD0">
        <w:rPr>
          <w:spacing w:val="-4"/>
          <w:sz w:val="30"/>
          <w:szCs w:val="30"/>
          <w:cs/>
        </w:rPr>
        <w:t xml:space="preserve">ตามที่ระบุไว้ในเงื่อนไขการปรับสิทธิข้อ </w:t>
      </w:r>
      <w:r w:rsidR="00452538" w:rsidRPr="00823DD0">
        <w:rPr>
          <w:spacing w:val="-4"/>
          <w:sz w:val="30"/>
          <w:szCs w:val="30"/>
        </w:rPr>
        <w:t xml:space="preserve">1.5.5 </w:t>
      </w:r>
      <w:r w:rsidR="00E22C9D" w:rsidRPr="00823DD0">
        <w:rPr>
          <w:spacing w:val="-4"/>
          <w:sz w:val="30"/>
          <w:szCs w:val="30"/>
          <w:cs/>
        </w:rPr>
        <w:br/>
      </w:r>
      <w:r w:rsidR="00452538" w:rsidRPr="00823DD0">
        <w:rPr>
          <w:spacing w:val="-4"/>
          <w:sz w:val="30"/>
          <w:szCs w:val="30"/>
          <w:cs/>
        </w:rPr>
        <w:t>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</w:t>
      </w:r>
      <w:r w:rsidR="00E22C9D" w:rsidRPr="00823DD0">
        <w:rPr>
          <w:spacing w:val="-4"/>
          <w:sz w:val="30"/>
          <w:szCs w:val="30"/>
          <w:cs/>
        </w:rPr>
        <w:br/>
      </w:r>
      <w:r w:rsidR="00452538" w:rsidRPr="00823DD0">
        <w:rPr>
          <w:spacing w:val="-4"/>
          <w:sz w:val="30"/>
          <w:szCs w:val="30"/>
          <w:cs/>
        </w:rPr>
        <w:t>ของบริษัท เอ็กโซติค ฟู้ด จำกัด</w:t>
      </w:r>
      <w:r w:rsidR="00452538" w:rsidRPr="00823DD0">
        <w:rPr>
          <w:spacing w:val="-4"/>
          <w:sz w:val="30"/>
          <w:szCs w:val="30"/>
        </w:rPr>
        <w:t xml:space="preserve"> (</w:t>
      </w:r>
      <w:r w:rsidR="00452538" w:rsidRPr="00823DD0">
        <w:rPr>
          <w:spacing w:val="-4"/>
          <w:sz w:val="30"/>
          <w:szCs w:val="30"/>
          <w:cs/>
        </w:rPr>
        <w:t>มหาชน</w:t>
      </w:r>
      <w:r w:rsidR="00452538" w:rsidRPr="00823DD0">
        <w:rPr>
          <w:spacing w:val="-4"/>
          <w:sz w:val="30"/>
          <w:szCs w:val="30"/>
        </w:rPr>
        <w:t xml:space="preserve">) </w:t>
      </w:r>
      <w:r w:rsidR="00452538" w:rsidRPr="00823DD0">
        <w:rPr>
          <w:spacing w:val="-4"/>
          <w:sz w:val="30"/>
          <w:szCs w:val="30"/>
          <w:cs/>
        </w:rPr>
        <w:t xml:space="preserve">ครั้งที่ </w:t>
      </w:r>
      <w:r w:rsidR="00452538" w:rsidRPr="00823DD0">
        <w:rPr>
          <w:spacing w:val="-4"/>
          <w:sz w:val="30"/>
          <w:szCs w:val="30"/>
        </w:rPr>
        <w:t xml:space="preserve">1 (“XO-W1”) </w:t>
      </w:r>
      <w:r w:rsidR="00452538" w:rsidRPr="00823DD0">
        <w:rPr>
          <w:spacing w:val="-4"/>
          <w:sz w:val="30"/>
          <w:szCs w:val="30"/>
          <w:cs/>
        </w:rPr>
        <w:t>ดังนั้น บริษัท</w:t>
      </w:r>
      <w:r w:rsidR="00E22C9D" w:rsidRPr="00823DD0">
        <w:rPr>
          <w:spacing w:val="-4"/>
          <w:sz w:val="30"/>
          <w:szCs w:val="30"/>
          <w:cs/>
        </w:rPr>
        <w:t>จึง</w:t>
      </w:r>
      <w:r w:rsidR="00452538" w:rsidRPr="00823DD0">
        <w:rPr>
          <w:spacing w:val="-4"/>
          <w:sz w:val="30"/>
          <w:szCs w:val="30"/>
          <w:cs/>
        </w:rPr>
        <w:t xml:space="preserve">ปรับราคาการใช้สิทธิและอัตราการใช้สิทธิใหม่สำหรับ </w:t>
      </w:r>
      <w:r w:rsidR="00452538" w:rsidRPr="00823DD0">
        <w:rPr>
          <w:spacing w:val="-4"/>
          <w:sz w:val="30"/>
          <w:szCs w:val="30"/>
        </w:rPr>
        <w:t xml:space="preserve">XO-W1 </w:t>
      </w:r>
      <w:r w:rsidR="00452538" w:rsidRPr="00823DD0">
        <w:rPr>
          <w:spacing w:val="-4"/>
          <w:sz w:val="30"/>
          <w:szCs w:val="30"/>
          <w:cs/>
        </w:rPr>
        <w:t xml:space="preserve">เพื่อรักษาผลตอบแทนของผู้ถือ </w:t>
      </w:r>
      <w:r w:rsidR="00452538" w:rsidRPr="00823DD0">
        <w:rPr>
          <w:spacing w:val="-4"/>
          <w:sz w:val="30"/>
          <w:szCs w:val="30"/>
        </w:rPr>
        <w:t xml:space="preserve">XO-W1 </w:t>
      </w:r>
      <w:r w:rsidR="00452538" w:rsidRPr="00823DD0">
        <w:rPr>
          <w:spacing w:val="-4"/>
          <w:sz w:val="30"/>
          <w:szCs w:val="30"/>
          <w:cs/>
        </w:rPr>
        <w:t>ไม่ให้ด้อยไปกว่าเดิม โดยมีราย</w:t>
      </w:r>
      <w:r w:rsidR="00E35B70" w:rsidRPr="00823DD0">
        <w:rPr>
          <w:spacing w:val="-4"/>
          <w:sz w:val="30"/>
          <w:szCs w:val="30"/>
          <w:cs/>
        </w:rPr>
        <w:t>ล</w:t>
      </w:r>
      <w:r w:rsidR="00452538" w:rsidRPr="00823DD0">
        <w:rPr>
          <w:spacing w:val="-4"/>
          <w:sz w:val="30"/>
          <w:szCs w:val="30"/>
          <w:cs/>
        </w:rPr>
        <w:t>ะเอีย</w:t>
      </w:r>
      <w:r w:rsidR="00E35B70" w:rsidRPr="00823DD0">
        <w:rPr>
          <w:spacing w:val="-4"/>
          <w:sz w:val="30"/>
          <w:szCs w:val="30"/>
          <w:cs/>
        </w:rPr>
        <w:t>ด</w:t>
      </w:r>
      <w:r w:rsidR="00452538" w:rsidRPr="00823DD0">
        <w:rPr>
          <w:spacing w:val="-4"/>
          <w:sz w:val="30"/>
          <w:szCs w:val="30"/>
          <w:cs/>
        </w:rPr>
        <w:t>ดังนี้</w:t>
      </w:r>
    </w:p>
    <w:p w:rsidR="00452538" w:rsidRPr="00823DD0" w:rsidRDefault="00452538" w:rsidP="00134A18">
      <w:pPr>
        <w:pStyle w:val="Nomal"/>
        <w:ind w:left="547"/>
        <w:jc w:val="thaiDistribute"/>
        <w:rPr>
          <w:spacing w:val="-4"/>
          <w:sz w:val="30"/>
          <w:szCs w:val="30"/>
        </w:rPr>
      </w:pPr>
    </w:p>
    <w:tbl>
      <w:tblPr>
        <w:tblW w:w="0" w:type="auto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6618"/>
      </w:tblGrid>
      <w:tr w:rsidR="0094202B" w:rsidRPr="00823DD0" w:rsidTr="002216A6">
        <w:tc>
          <w:tcPr>
            <w:tcW w:w="2211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>ชื่อใบสำคัญแสดงสิทธิ</w:t>
            </w:r>
          </w:p>
        </w:tc>
        <w:tc>
          <w:tcPr>
            <w:tcW w:w="6618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 xml:space="preserve">ใบสำคัญแสดงสิทธิที่จะซื้อหุ้นสามัญของบริษัท เอ็กโซติค ฟู้ด จำกัด (มหาชน) </w:t>
            </w:r>
          </w:p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 xml:space="preserve">ครั้งที่ </w:t>
            </w:r>
            <w:r w:rsidRPr="00823DD0">
              <w:rPr>
                <w:sz w:val="30"/>
                <w:szCs w:val="30"/>
              </w:rPr>
              <w:t>1 (XO-W1)</w:t>
            </w:r>
          </w:p>
        </w:tc>
      </w:tr>
      <w:tr w:rsidR="0094202B" w:rsidRPr="00823DD0" w:rsidTr="002216A6">
        <w:tc>
          <w:tcPr>
            <w:tcW w:w="2211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  <w:cs/>
              </w:rPr>
            </w:pPr>
            <w:r w:rsidRPr="00823DD0">
              <w:rPr>
                <w:sz w:val="30"/>
                <w:szCs w:val="30"/>
                <w:cs/>
              </w:rPr>
              <w:t>ราคาใช้สิทธิเดิม</w:t>
            </w:r>
          </w:p>
        </w:tc>
        <w:tc>
          <w:tcPr>
            <w:tcW w:w="6618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  <w:cs/>
              </w:rPr>
            </w:pPr>
            <w:r w:rsidRPr="00823DD0">
              <w:rPr>
                <w:sz w:val="30"/>
                <w:szCs w:val="30"/>
              </w:rPr>
              <w:t xml:space="preserve">4.00 </w:t>
            </w:r>
            <w:r w:rsidRPr="00823DD0">
              <w:rPr>
                <w:sz w:val="30"/>
                <w:szCs w:val="30"/>
                <w:cs/>
              </w:rPr>
              <w:t>บาทต่อหุ้น</w:t>
            </w:r>
          </w:p>
        </w:tc>
      </w:tr>
      <w:tr w:rsidR="0094202B" w:rsidRPr="00823DD0" w:rsidTr="002216A6">
        <w:tc>
          <w:tcPr>
            <w:tcW w:w="2211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>ราคาการใช้สิทธิใหม่</w:t>
            </w:r>
          </w:p>
        </w:tc>
        <w:tc>
          <w:tcPr>
            <w:tcW w:w="6618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  <w:cs/>
              </w:rPr>
            </w:pPr>
            <w:r w:rsidRPr="00823DD0">
              <w:rPr>
                <w:sz w:val="30"/>
                <w:szCs w:val="30"/>
              </w:rPr>
              <w:t xml:space="preserve">3.907 </w:t>
            </w:r>
            <w:r w:rsidRPr="00823DD0">
              <w:rPr>
                <w:sz w:val="30"/>
                <w:szCs w:val="30"/>
                <w:cs/>
              </w:rPr>
              <w:t>บาทต่อหุ้น</w:t>
            </w:r>
          </w:p>
        </w:tc>
      </w:tr>
      <w:tr w:rsidR="0094202B" w:rsidRPr="00823DD0" w:rsidTr="002216A6">
        <w:tc>
          <w:tcPr>
            <w:tcW w:w="2211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>อัตราการใช้สิทธิเดิม</w:t>
            </w:r>
          </w:p>
        </w:tc>
        <w:tc>
          <w:tcPr>
            <w:tcW w:w="6618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  <w:cs/>
              </w:rPr>
            </w:pPr>
            <w:r w:rsidRPr="00823DD0">
              <w:rPr>
                <w:sz w:val="30"/>
                <w:szCs w:val="30"/>
                <w:cs/>
              </w:rPr>
              <w:t xml:space="preserve">ใบสำคัญแสดงสิทธิ </w:t>
            </w:r>
            <w:r w:rsidRPr="00823DD0">
              <w:rPr>
                <w:sz w:val="30"/>
                <w:szCs w:val="30"/>
              </w:rPr>
              <w:t xml:space="preserve">1 </w:t>
            </w:r>
            <w:r w:rsidRPr="00823DD0">
              <w:rPr>
                <w:sz w:val="30"/>
                <w:szCs w:val="30"/>
                <w:cs/>
              </w:rPr>
              <w:t xml:space="preserve">หน่วย ใช้สิทธิซื้อหุ้นสามัญได้ </w:t>
            </w:r>
            <w:r w:rsidRPr="00823DD0">
              <w:rPr>
                <w:sz w:val="30"/>
                <w:szCs w:val="30"/>
              </w:rPr>
              <w:t xml:space="preserve">1 </w:t>
            </w:r>
            <w:r w:rsidRPr="00823DD0">
              <w:rPr>
                <w:sz w:val="30"/>
                <w:szCs w:val="30"/>
                <w:cs/>
              </w:rPr>
              <w:t>หุ้น</w:t>
            </w:r>
          </w:p>
        </w:tc>
      </w:tr>
      <w:tr w:rsidR="0094202B" w:rsidRPr="00823DD0" w:rsidTr="002216A6">
        <w:tc>
          <w:tcPr>
            <w:tcW w:w="2211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>อัตราการใช้สิทธิใหม่</w:t>
            </w:r>
          </w:p>
        </w:tc>
        <w:tc>
          <w:tcPr>
            <w:tcW w:w="6618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 xml:space="preserve">ใบสำคัญแสดงสิทธิ </w:t>
            </w:r>
            <w:r w:rsidRPr="00823DD0">
              <w:rPr>
                <w:sz w:val="30"/>
                <w:szCs w:val="30"/>
              </w:rPr>
              <w:t xml:space="preserve">1 </w:t>
            </w:r>
            <w:r w:rsidRPr="00823DD0">
              <w:rPr>
                <w:sz w:val="30"/>
                <w:szCs w:val="30"/>
                <w:cs/>
              </w:rPr>
              <w:t xml:space="preserve">หน่วย ใช้สิทธิซื้อหุ้นสามัญได้ </w:t>
            </w:r>
            <w:r w:rsidRPr="00823DD0">
              <w:rPr>
                <w:sz w:val="30"/>
                <w:szCs w:val="30"/>
              </w:rPr>
              <w:t xml:space="preserve">1.024 </w:t>
            </w:r>
            <w:r w:rsidRPr="00823DD0">
              <w:rPr>
                <w:sz w:val="30"/>
                <w:szCs w:val="30"/>
                <w:cs/>
              </w:rPr>
              <w:t>หุ้น</w:t>
            </w:r>
          </w:p>
        </w:tc>
      </w:tr>
      <w:tr w:rsidR="0094202B" w:rsidRPr="00823DD0" w:rsidTr="002216A6">
        <w:tc>
          <w:tcPr>
            <w:tcW w:w="2211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  <w:cs/>
              </w:rPr>
            </w:pPr>
            <w:r w:rsidRPr="00823DD0">
              <w:rPr>
                <w:sz w:val="30"/>
                <w:szCs w:val="30"/>
                <w:cs/>
              </w:rPr>
              <w:t>วันที่มีผลบังคับใช้</w:t>
            </w:r>
          </w:p>
        </w:tc>
        <w:tc>
          <w:tcPr>
            <w:tcW w:w="6618" w:type="dxa"/>
            <w:shd w:val="clear" w:color="auto" w:fill="auto"/>
          </w:tcPr>
          <w:p w:rsidR="0094202B" w:rsidRPr="00823DD0" w:rsidRDefault="0094202B" w:rsidP="002216A6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</w:rPr>
              <w:t xml:space="preserve">12 </w:t>
            </w:r>
            <w:r w:rsidRPr="00823DD0">
              <w:rPr>
                <w:sz w:val="30"/>
                <w:szCs w:val="30"/>
                <w:cs/>
              </w:rPr>
              <w:t xml:space="preserve">มีนาคม </w:t>
            </w:r>
            <w:r w:rsidRPr="00823DD0">
              <w:rPr>
                <w:sz w:val="30"/>
                <w:szCs w:val="30"/>
              </w:rPr>
              <w:t>2562</w:t>
            </w:r>
          </w:p>
        </w:tc>
      </w:tr>
    </w:tbl>
    <w:p w:rsidR="0094202B" w:rsidRPr="00823DD0" w:rsidRDefault="0094202B" w:rsidP="00134A18">
      <w:pPr>
        <w:pStyle w:val="Nomal"/>
        <w:ind w:left="547"/>
        <w:jc w:val="thaiDistribute"/>
        <w:rPr>
          <w:spacing w:val="-4"/>
          <w:sz w:val="30"/>
          <w:szCs w:val="30"/>
        </w:rPr>
      </w:pPr>
    </w:p>
    <w:p w:rsidR="0022290A" w:rsidRPr="00823DD0" w:rsidRDefault="00817C3F" w:rsidP="0022290A">
      <w:pPr>
        <w:pStyle w:val="Nomal"/>
        <w:ind w:left="540"/>
        <w:jc w:val="thaiDistribute"/>
        <w:rPr>
          <w:color w:val="000000"/>
          <w:spacing w:val="-6"/>
          <w:sz w:val="30"/>
          <w:szCs w:val="30"/>
          <w:cs/>
        </w:rPr>
      </w:pPr>
      <w:r w:rsidRPr="00823DD0">
        <w:rPr>
          <w:color w:val="000000"/>
          <w:spacing w:val="-10"/>
          <w:sz w:val="30"/>
          <w:szCs w:val="30"/>
          <w:cs/>
        </w:rPr>
        <w:t>ในปี</w:t>
      </w:r>
      <w:r w:rsidRPr="00823DD0">
        <w:rPr>
          <w:color w:val="000000"/>
          <w:spacing w:val="-10"/>
          <w:sz w:val="30"/>
          <w:szCs w:val="30"/>
        </w:rPr>
        <w:t xml:space="preserve"> 2562</w:t>
      </w:r>
      <w:r w:rsidR="0022290A" w:rsidRPr="00823DD0">
        <w:rPr>
          <w:color w:val="000000"/>
          <w:spacing w:val="-10"/>
          <w:sz w:val="30"/>
          <w:szCs w:val="30"/>
          <w:cs/>
        </w:rPr>
        <w:t xml:space="preserve"> ใบสำคัญแสดงสิทธิ</w:t>
      </w:r>
      <w:r w:rsidRPr="00823DD0">
        <w:rPr>
          <w:color w:val="000000"/>
          <w:spacing w:val="-10"/>
          <w:sz w:val="30"/>
          <w:szCs w:val="30"/>
          <w:cs/>
        </w:rPr>
        <w:t xml:space="preserve">จำนวน </w:t>
      </w:r>
      <w:r w:rsidRPr="00823DD0">
        <w:rPr>
          <w:color w:val="000000"/>
          <w:spacing w:val="-10"/>
          <w:sz w:val="30"/>
          <w:szCs w:val="30"/>
        </w:rPr>
        <w:t xml:space="preserve">70 </w:t>
      </w:r>
      <w:r w:rsidRPr="00823DD0">
        <w:rPr>
          <w:color w:val="000000"/>
          <w:spacing w:val="-10"/>
          <w:sz w:val="30"/>
          <w:szCs w:val="30"/>
          <w:cs/>
        </w:rPr>
        <w:t xml:space="preserve">ล้านหน่วยได้ถูกแปลงเป็นหุ้นสามัญจำนวน </w:t>
      </w:r>
      <w:r w:rsidRPr="00823DD0">
        <w:rPr>
          <w:color w:val="000000"/>
          <w:spacing w:val="-10"/>
          <w:sz w:val="30"/>
          <w:szCs w:val="30"/>
        </w:rPr>
        <w:t>71</w:t>
      </w:r>
      <w:r w:rsidRPr="00823DD0">
        <w:rPr>
          <w:color w:val="000000"/>
          <w:spacing w:val="-10"/>
          <w:sz w:val="30"/>
          <w:szCs w:val="30"/>
          <w:cs/>
        </w:rPr>
        <w:t xml:space="preserve"> ล้านหุ้น ณ วันที่ </w:t>
      </w:r>
      <w:r w:rsidR="00D2457C" w:rsidRPr="00823DD0">
        <w:rPr>
          <w:color w:val="000000"/>
          <w:spacing w:val="-10"/>
          <w:sz w:val="30"/>
          <w:szCs w:val="30"/>
        </w:rPr>
        <w:t xml:space="preserve">30 </w:t>
      </w:r>
      <w:r w:rsidR="00D2457C" w:rsidRPr="00823DD0">
        <w:rPr>
          <w:color w:val="000000"/>
          <w:spacing w:val="-10"/>
          <w:sz w:val="30"/>
          <w:szCs w:val="30"/>
          <w:cs/>
        </w:rPr>
        <w:t>กันยายน</w:t>
      </w:r>
      <w:r w:rsidRPr="00823DD0">
        <w:rPr>
          <w:color w:val="000000"/>
          <w:spacing w:val="-10"/>
          <w:sz w:val="30"/>
          <w:szCs w:val="30"/>
          <w:cs/>
        </w:rPr>
        <w:t xml:space="preserve"> </w:t>
      </w:r>
      <w:r w:rsidRPr="00823DD0">
        <w:rPr>
          <w:color w:val="000000"/>
          <w:spacing w:val="-10"/>
          <w:sz w:val="30"/>
          <w:szCs w:val="30"/>
        </w:rPr>
        <w:t>2562</w:t>
      </w:r>
      <w:r w:rsidR="0022290A" w:rsidRPr="00823DD0">
        <w:rPr>
          <w:color w:val="000000"/>
          <w:spacing w:val="-6"/>
          <w:sz w:val="30"/>
          <w:szCs w:val="30"/>
          <w:cs/>
        </w:rPr>
        <w:br/>
      </w:r>
      <w:r w:rsidRPr="00823DD0">
        <w:rPr>
          <w:color w:val="000000"/>
          <w:spacing w:val="-6"/>
          <w:sz w:val="30"/>
          <w:szCs w:val="30"/>
          <w:cs/>
        </w:rPr>
        <w:t>บริษัทไม่มีใบสำคัญแสดงสิทธิที่จะซื้อหุ้นที่ยังมิได้มีการใช้สิทธิ</w:t>
      </w:r>
      <w:r w:rsidR="0022290A" w:rsidRPr="00823DD0">
        <w:rPr>
          <w:color w:val="000000"/>
          <w:spacing w:val="-6"/>
          <w:sz w:val="30"/>
          <w:szCs w:val="30"/>
          <w:cs/>
        </w:rPr>
        <w:t xml:space="preserve"> </w:t>
      </w:r>
      <w:r w:rsidRPr="00823DD0">
        <w:rPr>
          <w:color w:val="000000"/>
          <w:spacing w:val="-6"/>
          <w:sz w:val="30"/>
          <w:szCs w:val="30"/>
          <w:cs/>
        </w:rPr>
        <w:t xml:space="preserve"> </w:t>
      </w:r>
      <w:r w:rsidR="0022290A" w:rsidRPr="00823DD0">
        <w:rPr>
          <w:color w:val="000000"/>
          <w:spacing w:val="-6"/>
          <w:sz w:val="30"/>
          <w:szCs w:val="30"/>
        </w:rPr>
        <w:t xml:space="preserve">(31 </w:t>
      </w:r>
      <w:r w:rsidR="0022290A" w:rsidRPr="00823DD0">
        <w:rPr>
          <w:color w:val="000000"/>
          <w:spacing w:val="-6"/>
          <w:sz w:val="30"/>
          <w:szCs w:val="30"/>
          <w:cs/>
        </w:rPr>
        <w:t xml:space="preserve">ธันวาคม </w:t>
      </w:r>
      <w:r w:rsidR="0022290A" w:rsidRPr="00823DD0">
        <w:rPr>
          <w:color w:val="000000"/>
          <w:spacing w:val="-6"/>
          <w:sz w:val="30"/>
          <w:szCs w:val="30"/>
        </w:rPr>
        <w:t>2561: 70</w:t>
      </w:r>
      <w:r w:rsidR="0022290A" w:rsidRPr="00823DD0">
        <w:rPr>
          <w:color w:val="000000"/>
          <w:spacing w:val="-6"/>
          <w:sz w:val="30"/>
          <w:szCs w:val="30"/>
          <w:cs/>
        </w:rPr>
        <w:t xml:space="preserve"> ล้านหน่วย</w:t>
      </w:r>
      <w:r w:rsidR="0022290A" w:rsidRPr="00823DD0">
        <w:rPr>
          <w:color w:val="000000"/>
          <w:spacing w:val="-6"/>
          <w:sz w:val="30"/>
          <w:szCs w:val="30"/>
        </w:rPr>
        <w:t>)</w:t>
      </w:r>
    </w:p>
    <w:p w:rsidR="00F5517F" w:rsidRPr="00823DD0" w:rsidRDefault="00F5517F" w:rsidP="00F5517F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:rsidR="00F5517F" w:rsidRPr="00823DD0" w:rsidRDefault="00F5517F" w:rsidP="00F5517F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i/>
          <w:iCs/>
          <w:color w:val="000000"/>
          <w:sz w:val="30"/>
          <w:szCs w:val="30"/>
        </w:rPr>
        <w:sectPr w:rsidR="00F5517F" w:rsidRPr="00823DD0" w:rsidSect="008E2B6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:rsidR="00F5517F" w:rsidRPr="00823DD0" w:rsidRDefault="00841F0C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28"/>
          <w:szCs w:val="28"/>
          <w:lang w:val="th-TH"/>
        </w:rPr>
      </w:pPr>
      <w:r w:rsidRPr="00823DD0">
        <w:rPr>
          <w:rFonts w:ascii="Angsana New" w:hAnsi="Angsana New"/>
          <w:sz w:val="28"/>
          <w:szCs w:val="28"/>
          <w:cs/>
          <w:lang w:val="th-TH"/>
        </w:rPr>
        <w:lastRenderedPageBreak/>
        <w:t>ส่วนงานดำเนินงาน</w:t>
      </w:r>
      <w:r w:rsidR="00737C2E" w:rsidRPr="00823DD0">
        <w:rPr>
          <w:rFonts w:ascii="Angsana New" w:hAnsi="Angsana New"/>
          <w:sz w:val="28"/>
          <w:szCs w:val="28"/>
          <w:cs/>
          <w:lang w:val="th-TH"/>
        </w:rPr>
        <w:t>และการจำแนกรายได้</w:t>
      </w: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  <w:cs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23DD0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  <w:r w:rsidRPr="00823DD0">
        <w:rPr>
          <w:rFonts w:ascii="Angsana New" w:hAnsi="Angsana New"/>
          <w:sz w:val="26"/>
          <w:szCs w:val="26"/>
          <w:cs/>
        </w:rPr>
        <w:t>บริษัทดำเนินกิจการในส่วนงานธุรกิจหลักคือ การผลิตและจำหน่ายซอสปรุงรส น้ำจิ้มปรุงรส น้ำผลไม้ เครื่องกระป๋อง รวมถึงผลิตภัณฑ์จากพืชผักผลไม้ โดยฝ่ายบริหารพิจารณาว่าบริษัทมีส่วนงานธุรกิจเพียงส่วนงานเดียว</w:t>
      </w: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23DD0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ส่วนงานภูมิศาสตร์</w:t>
      </w: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  <w:r w:rsidRPr="00823DD0">
        <w:rPr>
          <w:rFonts w:ascii="Angsana New" w:hAnsi="Angsana New"/>
          <w:sz w:val="26"/>
          <w:szCs w:val="26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สามเดือน</w:t>
      </w:r>
      <w:r w:rsidR="00AC07CF" w:rsidRPr="00823DD0">
        <w:rPr>
          <w:rFonts w:ascii="Angsana New" w:hAnsi="Angsana New"/>
          <w:sz w:val="26"/>
          <w:szCs w:val="26"/>
          <w:cs/>
        </w:rPr>
        <w:t>และ</w:t>
      </w:r>
      <w:r w:rsidR="00D2457C" w:rsidRPr="00823DD0">
        <w:rPr>
          <w:rFonts w:ascii="Angsana New" w:hAnsi="Angsana New"/>
          <w:sz w:val="26"/>
          <w:szCs w:val="26"/>
          <w:cs/>
        </w:rPr>
        <w:t>เก้าเดือน</w:t>
      </w:r>
      <w:r w:rsidRPr="00823DD0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D2457C" w:rsidRPr="00823DD0">
        <w:rPr>
          <w:rFonts w:ascii="Angsana New" w:hAnsi="Angsana New"/>
          <w:sz w:val="26"/>
          <w:szCs w:val="26"/>
        </w:rPr>
        <w:t xml:space="preserve">30 </w:t>
      </w:r>
      <w:r w:rsidR="00D2457C" w:rsidRPr="00823DD0">
        <w:rPr>
          <w:rFonts w:ascii="Angsana New" w:hAnsi="Angsana New"/>
          <w:sz w:val="26"/>
          <w:szCs w:val="26"/>
          <w:cs/>
        </w:rPr>
        <w:t>กันยายน</w:t>
      </w:r>
      <w:r w:rsidRPr="00823DD0">
        <w:rPr>
          <w:rFonts w:ascii="Angsana New" w:hAnsi="Angsana New"/>
          <w:sz w:val="26"/>
          <w:szCs w:val="26"/>
          <w:cs/>
        </w:rPr>
        <w:t xml:space="preserve"> </w:t>
      </w:r>
      <w:r w:rsidRPr="00823DD0">
        <w:rPr>
          <w:rFonts w:ascii="Angsana New" w:hAnsi="Angsana New"/>
          <w:sz w:val="26"/>
          <w:szCs w:val="26"/>
        </w:rPr>
        <w:t>25</w:t>
      </w:r>
      <w:r w:rsidR="00167109" w:rsidRPr="00823DD0">
        <w:rPr>
          <w:rFonts w:ascii="Angsana New" w:hAnsi="Angsana New"/>
          <w:sz w:val="26"/>
          <w:szCs w:val="26"/>
        </w:rPr>
        <w:t>62</w:t>
      </w:r>
      <w:r w:rsidRPr="00823DD0">
        <w:rPr>
          <w:rFonts w:ascii="Angsana New" w:hAnsi="Angsana New"/>
          <w:sz w:val="26"/>
          <w:szCs w:val="26"/>
        </w:rPr>
        <w:t xml:space="preserve"> </w:t>
      </w:r>
      <w:r w:rsidRPr="00823DD0">
        <w:rPr>
          <w:rFonts w:ascii="Angsana New" w:hAnsi="Angsana New"/>
          <w:sz w:val="26"/>
          <w:szCs w:val="26"/>
          <w:cs/>
        </w:rPr>
        <w:t xml:space="preserve">และ </w:t>
      </w:r>
      <w:r w:rsidRPr="00823DD0">
        <w:rPr>
          <w:rFonts w:ascii="Angsana New" w:hAnsi="Angsana New"/>
          <w:sz w:val="26"/>
          <w:szCs w:val="26"/>
        </w:rPr>
        <w:t>25</w:t>
      </w:r>
      <w:r w:rsidR="00167109" w:rsidRPr="00823DD0">
        <w:rPr>
          <w:rFonts w:ascii="Angsana New" w:hAnsi="Angsana New"/>
          <w:sz w:val="26"/>
          <w:szCs w:val="26"/>
        </w:rPr>
        <w:t>61</w:t>
      </w:r>
      <w:r w:rsidRPr="00823DD0">
        <w:rPr>
          <w:rFonts w:ascii="Angsana New" w:hAnsi="Angsana New"/>
          <w:sz w:val="26"/>
          <w:szCs w:val="26"/>
        </w:rPr>
        <w:t xml:space="preserve"> </w:t>
      </w:r>
      <w:r w:rsidRPr="00823DD0">
        <w:rPr>
          <w:rFonts w:ascii="Angsana New" w:hAnsi="Angsana New"/>
          <w:sz w:val="26"/>
          <w:szCs w:val="26"/>
          <w:cs/>
        </w:rPr>
        <w:t>มีดังต่อไปนี้</w:t>
      </w: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F5517F" w:rsidRPr="00823DD0" w:rsidRDefault="00F5517F" w:rsidP="00987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23DD0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ข้อมูลเกี่ยวกับส่วนงานที่รายงาน </w:t>
      </w:r>
    </w:p>
    <w:tbl>
      <w:tblPr>
        <w:tblW w:w="14885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55"/>
      </w:tblGrid>
      <w:tr w:rsidR="00317614" w:rsidRPr="00823DD0" w:rsidTr="00894CB1">
        <w:trPr>
          <w:tblHeader/>
        </w:trPr>
        <w:tc>
          <w:tcPr>
            <w:tcW w:w="324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45" w:type="dxa"/>
            <w:gridSpan w:val="2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317614" w:rsidRPr="00823DD0" w:rsidTr="00894CB1">
        <w:trPr>
          <w:tblHeader/>
        </w:trPr>
        <w:tc>
          <w:tcPr>
            <w:tcW w:w="324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ยุโรป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อเมริกาเหนือ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เอเชีย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45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17614" w:rsidRPr="00823DD0" w:rsidTr="00894CB1">
        <w:trPr>
          <w:tblHeader/>
        </w:trPr>
        <w:tc>
          <w:tcPr>
            <w:tcW w:w="3240" w:type="dxa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317614" w:rsidRPr="00823DD0" w:rsidTr="00894CB1">
        <w:trPr>
          <w:tblHeader/>
        </w:trPr>
        <w:tc>
          <w:tcPr>
            <w:tcW w:w="324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645" w:type="dxa"/>
            <w:gridSpan w:val="23"/>
          </w:tcPr>
          <w:p w:rsidR="00317614" w:rsidRPr="00823DD0" w:rsidRDefault="00317614" w:rsidP="007865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23DD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8657A" w:rsidRPr="00823DD0" w:rsidTr="00894CB1">
        <w:tc>
          <w:tcPr>
            <w:tcW w:w="3240" w:type="dxa"/>
            <w:shd w:val="clear" w:color="auto" w:fill="auto"/>
          </w:tcPr>
          <w:p w:rsidR="0078657A" w:rsidRPr="00823DD0" w:rsidRDefault="00B4422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</w:t>
            </w:r>
            <w:r w:rsidR="007C52CC"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งาน</w:t>
            </w: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72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78657A" w:rsidRPr="00823DD0" w:rsidRDefault="0078657A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7614" w:rsidRPr="00823DD0" w:rsidTr="00894CB1">
        <w:tc>
          <w:tcPr>
            <w:tcW w:w="324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shd w:val="clear" w:color="auto" w:fill="auto"/>
          </w:tcPr>
          <w:p w:rsidR="00317614" w:rsidRPr="00C31B90" w:rsidRDefault="000076E1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199</w:t>
            </w:r>
            <w:r w:rsidR="00851C1C" w:rsidRPr="00C31B90">
              <w:rPr>
                <w:rFonts w:ascii="Angsana New" w:hAnsi="Angsana New"/>
                <w:sz w:val="26"/>
                <w:szCs w:val="26"/>
              </w:rPr>
              <w:t>,</w:t>
            </w:r>
            <w:r w:rsidRPr="00C31B90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252,119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0076E1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2,195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5,785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E856FB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1</w:t>
            </w:r>
            <w:r w:rsidR="000076E1" w:rsidRPr="00C31B90">
              <w:rPr>
                <w:rFonts w:ascii="Angsana New" w:hAnsi="Angsana New"/>
                <w:sz w:val="26"/>
                <w:szCs w:val="26"/>
              </w:rPr>
              <w:t>8,805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18,577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17614" w:rsidRPr="00C31B90" w:rsidRDefault="00E856FB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22</w:t>
            </w:r>
            <w:r w:rsidR="00021A20" w:rsidRPr="00C31B90">
              <w:rPr>
                <w:rFonts w:ascii="Angsana New" w:hAnsi="Angsana New"/>
                <w:sz w:val="26"/>
                <w:szCs w:val="26"/>
              </w:rPr>
              <w:t>0,104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276,481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17614" w:rsidRPr="00C31B90" w:rsidRDefault="00E856FB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3</w:t>
            </w:r>
            <w:r w:rsidR="00021A20" w:rsidRPr="00C31B90">
              <w:rPr>
                <w:rFonts w:ascii="Angsana New" w:hAnsi="Angsana New"/>
                <w:sz w:val="26"/>
                <w:szCs w:val="26"/>
              </w:rPr>
              <w:t>2,657</w:t>
            </w: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24,527</w:t>
            </w: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17614" w:rsidRPr="00F5718A" w:rsidRDefault="00E856FB" w:rsidP="00F5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5718A"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="00021A20" w:rsidRPr="00F5718A">
              <w:rPr>
                <w:rFonts w:ascii="Angsana New" w:hAnsi="Angsana New"/>
                <w:sz w:val="26"/>
                <w:szCs w:val="26"/>
              </w:rPr>
              <w:t>52,7</w:t>
            </w:r>
            <w:r w:rsidR="00C31B9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301,008</w:t>
            </w:r>
          </w:p>
        </w:tc>
      </w:tr>
      <w:tr w:rsidR="00317614" w:rsidRPr="00823DD0" w:rsidTr="00894CB1">
        <w:tc>
          <w:tcPr>
            <w:tcW w:w="324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="006A2247"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C31B90" w:rsidRDefault="000076E1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B90">
              <w:rPr>
                <w:rFonts w:ascii="Angsana New" w:hAnsi="Angsana New"/>
                <w:b/>
                <w:bCs/>
                <w:sz w:val="26"/>
                <w:szCs w:val="26"/>
              </w:rPr>
              <w:t>199,104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B90">
              <w:rPr>
                <w:rFonts w:ascii="Angsana New" w:hAnsi="Angsana New"/>
                <w:b/>
                <w:bCs/>
                <w:sz w:val="26"/>
                <w:szCs w:val="26"/>
              </w:rPr>
              <w:t>252,119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C31B90" w:rsidRDefault="000076E1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B90">
              <w:rPr>
                <w:rFonts w:ascii="Angsana New" w:hAnsi="Angsana New"/>
                <w:b/>
                <w:bCs/>
                <w:sz w:val="26"/>
                <w:szCs w:val="26"/>
              </w:rPr>
              <w:t>2,195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B90">
              <w:rPr>
                <w:rFonts w:ascii="Angsana New" w:hAnsi="Angsana New"/>
                <w:b/>
                <w:bCs/>
                <w:sz w:val="26"/>
                <w:szCs w:val="26"/>
              </w:rPr>
              <w:t>5,785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C31B90" w:rsidRDefault="000076E1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B90">
              <w:rPr>
                <w:rFonts w:ascii="Angsana New" w:hAnsi="Angsana New"/>
                <w:b/>
                <w:bCs/>
                <w:sz w:val="26"/>
                <w:szCs w:val="26"/>
              </w:rPr>
              <w:t>18,805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B90">
              <w:rPr>
                <w:rFonts w:ascii="Angsana New" w:hAnsi="Angsana New"/>
                <w:b/>
                <w:bCs/>
                <w:sz w:val="26"/>
                <w:szCs w:val="26"/>
              </w:rPr>
              <w:t>18,577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C31B90" w:rsidRDefault="00021A20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B90">
              <w:rPr>
                <w:rFonts w:ascii="Angsana New" w:hAnsi="Angsana New"/>
                <w:b/>
                <w:bCs/>
                <w:sz w:val="26"/>
                <w:szCs w:val="26"/>
              </w:rPr>
              <w:t>220,104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B90">
              <w:rPr>
                <w:rFonts w:ascii="Angsana New" w:hAnsi="Angsana New"/>
                <w:b/>
                <w:bCs/>
                <w:sz w:val="26"/>
                <w:szCs w:val="26"/>
              </w:rPr>
              <w:t>276,481</w:t>
            </w: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C31B90" w:rsidRDefault="00021A20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B90">
              <w:rPr>
                <w:rFonts w:ascii="Angsana New" w:hAnsi="Angsana New"/>
                <w:b/>
                <w:bCs/>
                <w:sz w:val="26"/>
                <w:szCs w:val="26"/>
              </w:rPr>
              <w:t>32,657</w:t>
            </w: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24,527</w:t>
            </w: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F5718A" w:rsidRDefault="00021A20" w:rsidP="00E8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718A">
              <w:rPr>
                <w:rFonts w:ascii="Angsana New" w:hAnsi="Angsana New"/>
                <w:b/>
                <w:bCs/>
                <w:sz w:val="26"/>
                <w:szCs w:val="26"/>
              </w:rPr>
              <w:t>252,7</w:t>
            </w:r>
            <w:r w:rsidR="00C31B90"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301,008</w:t>
            </w:r>
          </w:p>
        </w:tc>
      </w:tr>
      <w:tr w:rsidR="00317614" w:rsidRPr="00823DD0" w:rsidTr="00894CB1">
        <w:tc>
          <w:tcPr>
            <w:tcW w:w="324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317614" w:rsidRPr="00F5718A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17614" w:rsidRPr="00823DD0" w:rsidTr="00894CB1">
        <w:tc>
          <w:tcPr>
            <w:tcW w:w="3240" w:type="dxa"/>
            <w:shd w:val="clear" w:color="auto" w:fill="auto"/>
          </w:tcPr>
          <w:p w:rsidR="00317614" w:rsidRPr="00823DD0" w:rsidRDefault="00F22519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C31B9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317614" w:rsidRPr="00F5718A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F5718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317614" w:rsidRPr="00823DD0" w:rsidRDefault="00317614" w:rsidP="0031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2519" w:rsidRPr="00823DD0" w:rsidTr="00894CB1">
        <w:tc>
          <w:tcPr>
            <w:tcW w:w="3240" w:type="dxa"/>
            <w:shd w:val="clear" w:color="auto" w:fill="auto"/>
          </w:tcPr>
          <w:p w:rsidR="00F22519" w:rsidRPr="00823DD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shd w:val="clear" w:color="auto" w:fill="auto"/>
          </w:tcPr>
          <w:p w:rsidR="00F22519" w:rsidRPr="00C31B90" w:rsidRDefault="000076E1" w:rsidP="004E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199,104</w:t>
            </w:r>
          </w:p>
        </w:tc>
        <w:tc>
          <w:tcPr>
            <w:tcW w:w="27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252,119</w:t>
            </w:r>
          </w:p>
        </w:tc>
        <w:tc>
          <w:tcPr>
            <w:tcW w:w="27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22519" w:rsidRPr="00C31B90" w:rsidRDefault="000076E1" w:rsidP="004E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2,195</w:t>
            </w:r>
          </w:p>
        </w:tc>
        <w:tc>
          <w:tcPr>
            <w:tcW w:w="27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5,785</w:t>
            </w:r>
          </w:p>
        </w:tc>
        <w:tc>
          <w:tcPr>
            <w:tcW w:w="27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22519" w:rsidRPr="00C31B90" w:rsidRDefault="000076E1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18,805</w:t>
            </w:r>
          </w:p>
        </w:tc>
        <w:tc>
          <w:tcPr>
            <w:tcW w:w="27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18,577</w:t>
            </w:r>
          </w:p>
        </w:tc>
        <w:tc>
          <w:tcPr>
            <w:tcW w:w="27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22519" w:rsidRPr="00C31B90" w:rsidRDefault="00021A20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220,104</w:t>
            </w:r>
          </w:p>
        </w:tc>
        <w:tc>
          <w:tcPr>
            <w:tcW w:w="27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276,481</w:t>
            </w:r>
          </w:p>
        </w:tc>
        <w:tc>
          <w:tcPr>
            <w:tcW w:w="270" w:type="dxa"/>
            <w:shd w:val="clear" w:color="auto" w:fill="auto"/>
          </w:tcPr>
          <w:p w:rsidR="00F22519" w:rsidRPr="00C31B9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22519" w:rsidRPr="00C31B90" w:rsidRDefault="00021A20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32,657</w:t>
            </w:r>
          </w:p>
        </w:tc>
        <w:tc>
          <w:tcPr>
            <w:tcW w:w="270" w:type="dxa"/>
            <w:shd w:val="clear" w:color="auto" w:fill="auto"/>
          </w:tcPr>
          <w:p w:rsidR="00F22519" w:rsidRPr="00823DD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22519" w:rsidRPr="00823DD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24,527</w:t>
            </w:r>
          </w:p>
        </w:tc>
        <w:tc>
          <w:tcPr>
            <w:tcW w:w="270" w:type="dxa"/>
            <w:shd w:val="clear" w:color="auto" w:fill="auto"/>
          </w:tcPr>
          <w:p w:rsidR="00F22519" w:rsidRPr="00823DD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22519" w:rsidRPr="00F5718A" w:rsidRDefault="00021A20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5718A">
              <w:rPr>
                <w:rFonts w:ascii="Angsana New" w:hAnsi="Angsana New"/>
                <w:sz w:val="26"/>
                <w:szCs w:val="26"/>
              </w:rPr>
              <w:t>252,7</w:t>
            </w:r>
            <w:r w:rsidR="00C31B9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F22519" w:rsidRPr="00823DD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F22519" w:rsidRPr="00823DD0" w:rsidRDefault="00F22519" w:rsidP="00F2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301,008</w:t>
            </w: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FB7DC6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lastRenderedPageBreak/>
              <w:t>กำไรขั้นต้นตามส่วนงาน</w:t>
            </w:r>
          </w:p>
        </w:tc>
        <w:tc>
          <w:tcPr>
            <w:tcW w:w="720" w:type="dxa"/>
            <w:shd w:val="clear" w:color="auto" w:fill="auto"/>
          </w:tcPr>
          <w:p w:rsidR="00FB7DC6" w:rsidRPr="00C31B90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EA58AE" w:rsidRPr="00C31B90" w:rsidRDefault="000076E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lastRenderedPageBreak/>
              <w:t>76,51</w:t>
            </w:r>
            <w:r w:rsidR="00C31B9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EA58AE" w:rsidRPr="00C31B9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B7DC6" w:rsidRPr="00C31B90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EA58AE" w:rsidRPr="00C31B90" w:rsidRDefault="002765B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lastRenderedPageBreak/>
              <w:t>104,580</w:t>
            </w:r>
          </w:p>
        </w:tc>
        <w:tc>
          <w:tcPr>
            <w:tcW w:w="270" w:type="dxa"/>
            <w:shd w:val="clear" w:color="auto" w:fill="auto"/>
          </w:tcPr>
          <w:p w:rsidR="00EA58AE" w:rsidRPr="00C31B9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B7DC6" w:rsidRPr="00C31B90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EA58AE" w:rsidRPr="00C31B90" w:rsidRDefault="000076E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lastRenderedPageBreak/>
              <w:t>764</w:t>
            </w:r>
          </w:p>
        </w:tc>
        <w:tc>
          <w:tcPr>
            <w:tcW w:w="270" w:type="dxa"/>
            <w:shd w:val="clear" w:color="auto" w:fill="auto"/>
          </w:tcPr>
          <w:p w:rsidR="00EA58AE" w:rsidRPr="00C31B9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FB7DC6" w:rsidRPr="00C31B90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EA58AE" w:rsidRPr="00C31B90" w:rsidRDefault="002765B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lastRenderedPageBreak/>
              <w:t>310</w:t>
            </w:r>
          </w:p>
        </w:tc>
        <w:tc>
          <w:tcPr>
            <w:tcW w:w="270" w:type="dxa"/>
            <w:shd w:val="clear" w:color="auto" w:fill="auto"/>
          </w:tcPr>
          <w:p w:rsidR="00EA58AE" w:rsidRPr="00C31B9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B7DC6" w:rsidRPr="00C31B90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EA58AE" w:rsidRPr="00C31B90" w:rsidRDefault="000076E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lastRenderedPageBreak/>
              <w:t>5,403</w:t>
            </w:r>
          </w:p>
        </w:tc>
        <w:tc>
          <w:tcPr>
            <w:tcW w:w="270" w:type="dxa"/>
            <w:shd w:val="clear" w:color="auto" w:fill="auto"/>
          </w:tcPr>
          <w:p w:rsidR="00EA58AE" w:rsidRPr="00C31B9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B7DC6" w:rsidRPr="00C31B90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EA58AE" w:rsidRPr="00C31B90" w:rsidRDefault="002765B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lastRenderedPageBreak/>
              <w:t>6,072</w:t>
            </w:r>
          </w:p>
        </w:tc>
        <w:tc>
          <w:tcPr>
            <w:tcW w:w="270" w:type="dxa"/>
            <w:shd w:val="clear" w:color="auto" w:fill="auto"/>
          </w:tcPr>
          <w:p w:rsidR="00EA58AE" w:rsidRPr="00C31B9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B7DC6" w:rsidRPr="00C31B90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EA58AE" w:rsidRPr="00C31B90" w:rsidRDefault="00021A20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lastRenderedPageBreak/>
              <w:t>82,684</w:t>
            </w:r>
          </w:p>
        </w:tc>
        <w:tc>
          <w:tcPr>
            <w:tcW w:w="270" w:type="dxa"/>
            <w:shd w:val="clear" w:color="auto" w:fill="auto"/>
          </w:tcPr>
          <w:p w:rsidR="00EA58AE" w:rsidRPr="00C31B9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FB7DC6" w:rsidRPr="00C31B90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EA58AE" w:rsidRPr="00C31B90" w:rsidRDefault="002765B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lastRenderedPageBreak/>
              <w:t>110,962</w:t>
            </w:r>
          </w:p>
        </w:tc>
        <w:tc>
          <w:tcPr>
            <w:tcW w:w="270" w:type="dxa"/>
            <w:shd w:val="clear" w:color="auto" w:fill="auto"/>
          </w:tcPr>
          <w:p w:rsidR="00EA58AE" w:rsidRPr="00C31B9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B7DC6" w:rsidRPr="00C31B90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EA58AE" w:rsidRPr="00C31B90" w:rsidRDefault="00021A20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lastRenderedPageBreak/>
              <w:t>8,954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B7DC6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EA58AE" w:rsidRPr="00823DD0" w:rsidRDefault="002765B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lastRenderedPageBreak/>
              <w:t>6,986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FB7DC6" w:rsidRPr="00D2178E" w:rsidRDefault="00FB7DC6" w:rsidP="0095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  <w:p w:rsidR="00EA58AE" w:rsidRPr="00D2178E" w:rsidRDefault="00021A20" w:rsidP="0095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85790">
              <w:rPr>
                <w:rFonts w:ascii="Angsana New" w:hAnsi="Angsana New"/>
                <w:sz w:val="26"/>
                <w:szCs w:val="26"/>
              </w:rPr>
              <w:lastRenderedPageBreak/>
              <w:t>9</w:t>
            </w:r>
            <w:r w:rsidR="00C31B90">
              <w:rPr>
                <w:rFonts w:ascii="Angsana New" w:hAnsi="Angsana New"/>
                <w:sz w:val="26"/>
                <w:szCs w:val="26"/>
              </w:rPr>
              <w:t>1,638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FB7DC6" w:rsidRDefault="00FB7DC6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A58AE" w:rsidRPr="00823DD0" w:rsidRDefault="002765B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lastRenderedPageBreak/>
              <w:t>117,948</w:t>
            </w: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lastRenderedPageBreak/>
              <w:t>รายได้และค่าใช้จ่ายที่ไม่ได้ปันส่วน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รายได้จากการลงทุน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C01C84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27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C01C84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4</w:t>
            </w:r>
            <w:r w:rsidR="00C31B90">
              <w:rPr>
                <w:rFonts w:ascii="Angsana New" w:hAnsi="Angsana New"/>
                <w:sz w:val="26"/>
                <w:szCs w:val="26"/>
              </w:rPr>
              <w:t>,798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1,538</w:t>
            </w: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C01C84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</w:t>
            </w:r>
            <w:r w:rsidR="00C31B90">
              <w:rPr>
                <w:rFonts w:ascii="Angsana New" w:hAnsi="Angsana New"/>
                <w:sz w:val="26"/>
                <w:szCs w:val="26"/>
              </w:rPr>
              <w:t>20,489</w:t>
            </w:r>
            <w:r w:rsidRPr="00823DD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(16,264)</w:t>
            </w: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C01C84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</w:t>
            </w:r>
            <w:r w:rsidR="00C31B90">
              <w:rPr>
                <w:rFonts w:ascii="Angsana New" w:hAnsi="Angsana New"/>
                <w:sz w:val="26"/>
                <w:szCs w:val="26"/>
              </w:rPr>
              <w:t>36,229</w:t>
            </w:r>
            <w:r w:rsidRPr="00823DD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(31,213)</w:t>
            </w: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 (ขาดทุน) จากอัตราแลกเปลี่ยน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7201DC" w:rsidP="0072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1,128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(856)</w:t>
            </w: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C01C84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(416)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(535)</w:t>
            </w: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EA58AE" w:rsidRPr="00A27040" w:rsidRDefault="00C31B90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 (ค่าใช้จ่าย) ภาษีเงินได้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A465B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(3,203)</w:t>
            </w: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EA58AE" w:rsidRPr="00A2704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A2704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8AE" w:rsidRPr="00823DD0" w:rsidRDefault="00B71F34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A465B1">
              <w:rPr>
                <w:rFonts w:ascii="Angsana New" w:hAnsi="Angsana New"/>
                <w:sz w:val="26"/>
                <w:szCs w:val="26"/>
              </w:rPr>
              <w:t>1,458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67,545</w:t>
            </w:r>
          </w:p>
        </w:tc>
      </w:tr>
      <w:tr w:rsidR="00EA58AE" w:rsidRPr="00823DD0" w:rsidTr="00894CB1">
        <w:tc>
          <w:tcPr>
            <w:tcW w:w="3240" w:type="dxa"/>
            <w:shd w:val="clear" w:color="auto" w:fill="auto"/>
            <w:vAlign w:val="bottom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58AE" w:rsidRPr="00823DD0" w:rsidTr="00894CB1">
        <w:tc>
          <w:tcPr>
            <w:tcW w:w="3240" w:type="dxa"/>
            <w:shd w:val="clear" w:color="auto" w:fill="auto"/>
            <w:vAlign w:val="bottom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ส่วนงาน 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กันยายน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/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:rsidR="00EA58AE" w:rsidRPr="00823DD0" w:rsidRDefault="00DB1907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94</w:t>
            </w:r>
            <w:r w:rsidR="00A465B1">
              <w:rPr>
                <w:rFonts w:ascii="Angsana New" w:hAnsi="Angsana New"/>
                <w:sz w:val="26"/>
                <w:szCs w:val="26"/>
              </w:rPr>
              <w:t>6,661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tcBorders>
              <w:bottom w:val="double" w:sz="4" w:space="0" w:color="auto"/>
            </w:tcBorders>
            <w:shd w:val="clear" w:color="auto" w:fill="auto"/>
          </w:tcPr>
          <w:p w:rsidR="00EA58AE" w:rsidRPr="00823DD0" w:rsidRDefault="005F14C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991,577</w:t>
            </w:r>
          </w:p>
        </w:tc>
      </w:tr>
      <w:tr w:rsidR="00EA58AE" w:rsidRPr="00823DD0" w:rsidTr="00894CB1">
        <w:tc>
          <w:tcPr>
            <w:tcW w:w="3240" w:type="dxa"/>
            <w:shd w:val="clear" w:color="auto" w:fill="auto"/>
            <w:vAlign w:val="bottom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58AE" w:rsidRPr="00823DD0" w:rsidTr="00894CB1">
        <w:tc>
          <w:tcPr>
            <w:tcW w:w="324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Pr="00823DD0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  <w:r w:rsidRPr="00823DD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/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:rsidR="00EA58AE" w:rsidRPr="00823DD0" w:rsidRDefault="00DB1907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145,</w:t>
            </w:r>
            <w:r w:rsidR="00D31BA8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:rsidR="00EA58AE" w:rsidRPr="00823DD0" w:rsidRDefault="00EA58AE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tcBorders>
              <w:bottom w:val="double" w:sz="4" w:space="0" w:color="auto"/>
            </w:tcBorders>
            <w:shd w:val="clear" w:color="auto" w:fill="auto"/>
          </w:tcPr>
          <w:p w:rsidR="00EA58AE" w:rsidRPr="00823DD0" w:rsidRDefault="005F14C1" w:rsidP="00EA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266,276</w:t>
            </w:r>
          </w:p>
        </w:tc>
      </w:tr>
    </w:tbl>
    <w:p w:rsidR="00317614" w:rsidRPr="00823DD0" w:rsidRDefault="00317614" w:rsidP="00317614">
      <w:pPr>
        <w:rPr>
          <w:rFonts w:ascii="Angsana New" w:hAnsi="Angsana New"/>
        </w:rPr>
      </w:pPr>
    </w:p>
    <w:p w:rsidR="00317614" w:rsidRPr="00823DD0" w:rsidRDefault="00317614" w:rsidP="00317614">
      <w:pPr>
        <w:rPr>
          <w:rFonts w:ascii="Angsana New" w:hAnsi="Angsana New"/>
        </w:rPr>
      </w:pPr>
    </w:p>
    <w:p w:rsidR="00317614" w:rsidRPr="00823DD0" w:rsidRDefault="00317614" w:rsidP="00317614">
      <w:pPr>
        <w:rPr>
          <w:rFonts w:ascii="Angsana New" w:hAnsi="Angsana New"/>
        </w:rPr>
      </w:pPr>
    </w:p>
    <w:p w:rsidR="00F2462A" w:rsidRPr="00823DD0" w:rsidRDefault="00F2462A" w:rsidP="00317614">
      <w:pPr>
        <w:rPr>
          <w:rFonts w:ascii="Angsana New" w:hAnsi="Angsana New"/>
        </w:rPr>
      </w:pPr>
    </w:p>
    <w:p w:rsidR="00E25D9D" w:rsidRPr="00823DD0" w:rsidRDefault="00317614" w:rsidP="00317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57"/>
        </w:tabs>
        <w:rPr>
          <w:rFonts w:ascii="Angsana New" w:hAnsi="Angsana New"/>
        </w:rPr>
      </w:pPr>
      <w:r w:rsidRPr="00823DD0">
        <w:rPr>
          <w:rFonts w:ascii="Angsana New" w:hAnsi="Angsana New"/>
        </w:rPr>
        <w:tab/>
      </w:r>
    </w:p>
    <w:tbl>
      <w:tblPr>
        <w:tblW w:w="149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38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17614" w:rsidRPr="00823DD0" w:rsidTr="007D0F80">
        <w:trPr>
          <w:tblHeader/>
        </w:trPr>
        <w:tc>
          <w:tcPr>
            <w:tcW w:w="3312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</w:rPr>
              <w:lastRenderedPageBreak/>
              <w:br w:type="page"/>
            </w:r>
            <w:r w:rsidRPr="00823DD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1628" w:type="dxa"/>
            <w:gridSpan w:val="2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317614" w:rsidRPr="00823DD0" w:rsidTr="007D0F80">
        <w:trPr>
          <w:tblHeader/>
        </w:trPr>
        <w:tc>
          <w:tcPr>
            <w:tcW w:w="3312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ยุโรป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อเมริกาเหนือ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เอเชีย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21038" w:rsidRPr="00823DD0" w:rsidTr="007D0F80">
        <w:trPr>
          <w:tblHeader/>
        </w:trPr>
        <w:tc>
          <w:tcPr>
            <w:tcW w:w="3312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38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17614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317614" w:rsidRPr="00823DD0" w:rsidTr="007D0F80">
        <w:trPr>
          <w:tblHeader/>
        </w:trPr>
        <w:tc>
          <w:tcPr>
            <w:tcW w:w="3312" w:type="dxa"/>
          </w:tcPr>
          <w:p w:rsidR="00317614" w:rsidRPr="00823DD0" w:rsidRDefault="00317614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628" w:type="dxa"/>
            <w:gridSpan w:val="23"/>
          </w:tcPr>
          <w:p w:rsidR="00317614" w:rsidRPr="00823DD0" w:rsidRDefault="00317614" w:rsidP="007865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23DD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23DD0" w:rsidRPr="00823DD0" w:rsidTr="007D0F80">
        <w:tc>
          <w:tcPr>
            <w:tcW w:w="3312" w:type="dxa"/>
            <w:shd w:val="clear" w:color="auto" w:fill="auto"/>
          </w:tcPr>
          <w:p w:rsidR="0090074E" w:rsidRPr="00823DD0" w:rsidRDefault="009D328C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38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90074E" w:rsidRPr="00823DD0" w:rsidRDefault="009007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:rsidR="00E310D8" w:rsidRPr="00823DD0" w:rsidRDefault="00256050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6</w:t>
            </w:r>
            <w:r w:rsidR="00A56040" w:rsidRPr="00823DD0">
              <w:rPr>
                <w:rFonts w:ascii="Angsana New" w:hAnsi="Angsana New"/>
                <w:sz w:val="26"/>
                <w:szCs w:val="26"/>
              </w:rPr>
              <w:t>19,097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711,351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310D8" w:rsidRPr="00823DD0" w:rsidRDefault="00A56040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7,684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9,590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310D8" w:rsidRPr="00823DD0" w:rsidRDefault="00A56040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56,629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48,028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310D8" w:rsidRPr="00823DD0" w:rsidRDefault="00256050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6</w:t>
            </w:r>
            <w:r w:rsidR="00A56040" w:rsidRPr="00823DD0">
              <w:rPr>
                <w:rFonts w:ascii="Angsana New" w:hAnsi="Angsana New"/>
                <w:sz w:val="26"/>
                <w:szCs w:val="26"/>
              </w:rPr>
              <w:t>83,410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768,969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310D8" w:rsidRPr="00823DD0" w:rsidRDefault="00256050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8</w:t>
            </w:r>
            <w:r w:rsidR="00A56040" w:rsidRPr="00823DD0">
              <w:rPr>
                <w:rFonts w:ascii="Angsana New" w:hAnsi="Angsana New"/>
                <w:sz w:val="26"/>
                <w:szCs w:val="26"/>
              </w:rPr>
              <w:t>1,717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63,673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310D8" w:rsidRPr="00823DD0" w:rsidRDefault="00256050" w:rsidP="00256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7</w:t>
            </w:r>
            <w:r w:rsidR="008939F5" w:rsidRPr="00823DD0">
              <w:rPr>
                <w:rFonts w:ascii="Angsana New" w:hAnsi="Angsana New"/>
                <w:sz w:val="26"/>
                <w:szCs w:val="26"/>
              </w:rPr>
              <w:t>65,127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832,642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0D8" w:rsidRPr="00823DD0" w:rsidRDefault="00A56040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619,097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711,351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0D8" w:rsidRPr="00823DD0" w:rsidRDefault="00A56040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7,684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9,590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0D8" w:rsidRPr="00823DD0" w:rsidRDefault="00A56040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56,629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48,028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0D8" w:rsidRPr="00823DD0" w:rsidRDefault="00A56040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683,410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768,969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0D8" w:rsidRPr="00823DD0" w:rsidRDefault="008939F5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81,717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63,673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0D8" w:rsidRPr="00823DD0" w:rsidRDefault="008939F5" w:rsidP="00256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765,127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832,642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  <w:vAlign w:val="bottom"/>
          </w:tcPr>
          <w:p w:rsidR="00E163B8" w:rsidRPr="00823DD0" w:rsidRDefault="003E3CDE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E163B8" w:rsidRPr="00823DD0" w:rsidRDefault="00E163B8" w:rsidP="00BF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038" w:rsidRPr="00823DD0" w:rsidTr="007D0F80">
        <w:tc>
          <w:tcPr>
            <w:tcW w:w="3312" w:type="dxa"/>
            <w:shd w:val="clear" w:color="auto" w:fill="auto"/>
            <w:vAlign w:val="bottom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738" w:type="dxa"/>
            <w:shd w:val="clear" w:color="auto" w:fill="auto"/>
          </w:tcPr>
          <w:p w:rsidR="00284C62" w:rsidRPr="00823DD0" w:rsidRDefault="00A56040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619,097</w:t>
            </w:r>
          </w:p>
        </w:tc>
        <w:tc>
          <w:tcPr>
            <w:tcW w:w="27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711,351</w:t>
            </w:r>
          </w:p>
        </w:tc>
        <w:tc>
          <w:tcPr>
            <w:tcW w:w="27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284C62" w:rsidRPr="00823DD0" w:rsidRDefault="00A56040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7,684</w:t>
            </w:r>
          </w:p>
        </w:tc>
        <w:tc>
          <w:tcPr>
            <w:tcW w:w="27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9,590</w:t>
            </w:r>
          </w:p>
        </w:tc>
        <w:tc>
          <w:tcPr>
            <w:tcW w:w="27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284C62" w:rsidRPr="00823DD0" w:rsidRDefault="00A56040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56,629</w:t>
            </w:r>
          </w:p>
        </w:tc>
        <w:tc>
          <w:tcPr>
            <w:tcW w:w="27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48,028</w:t>
            </w:r>
          </w:p>
        </w:tc>
        <w:tc>
          <w:tcPr>
            <w:tcW w:w="27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284C62" w:rsidRPr="00823DD0" w:rsidRDefault="00A56040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683,410</w:t>
            </w:r>
          </w:p>
        </w:tc>
        <w:tc>
          <w:tcPr>
            <w:tcW w:w="27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768,969</w:t>
            </w:r>
          </w:p>
        </w:tc>
        <w:tc>
          <w:tcPr>
            <w:tcW w:w="27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284C62" w:rsidRPr="00823DD0" w:rsidRDefault="008939F5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81,717</w:t>
            </w:r>
          </w:p>
        </w:tc>
        <w:tc>
          <w:tcPr>
            <w:tcW w:w="27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63,673</w:t>
            </w:r>
          </w:p>
        </w:tc>
        <w:tc>
          <w:tcPr>
            <w:tcW w:w="27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284C62" w:rsidRPr="00823DD0" w:rsidRDefault="008939F5" w:rsidP="00256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765,127</w:t>
            </w:r>
          </w:p>
        </w:tc>
        <w:tc>
          <w:tcPr>
            <w:tcW w:w="27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284C62" w:rsidRPr="00823DD0" w:rsidRDefault="00284C62" w:rsidP="0028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832,642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  <w:vAlign w:val="bottom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738" w:type="dxa"/>
            <w:shd w:val="clear" w:color="auto" w:fill="auto"/>
          </w:tcPr>
          <w:p w:rsidR="00727616" w:rsidRPr="00A465B1" w:rsidRDefault="00C17C8D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65B1">
              <w:rPr>
                <w:rFonts w:ascii="Angsana New" w:hAnsi="Angsana New"/>
                <w:sz w:val="26"/>
                <w:szCs w:val="26"/>
              </w:rPr>
              <w:t>2</w:t>
            </w:r>
            <w:r w:rsidR="00A56040" w:rsidRPr="00A465B1">
              <w:rPr>
                <w:rFonts w:ascii="Angsana New" w:hAnsi="Angsana New"/>
                <w:sz w:val="26"/>
                <w:szCs w:val="26"/>
              </w:rPr>
              <w:t>38,868</w:t>
            </w:r>
          </w:p>
        </w:tc>
        <w:tc>
          <w:tcPr>
            <w:tcW w:w="27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65B1">
              <w:rPr>
                <w:rFonts w:ascii="Angsana New" w:hAnsi="Angsana New"/>
                <w:sz w:val="26"/>
                <w:szCs w:val="26"/>
              </w:rPr>
              <w:t>279,152</w:t>
            </w:r>
          </w:p>
        </w:tc>
        <w:tc>
          <w:tcPr>
            <w:tcW w:w="27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A465B1" w:rsidRDefault="00A56040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5B1">
              <w:rPr>
                <w:rFonts w:ascii="Angsana New" w:hAnsi="Angsana New"/>
                <w:sz w:val="26"/>
                <w:szCs w:val="26"/>
              </w:rPr>
              <w:t>1,952</w:t>
            </w:r>
          </w:p>
        </w:tc>
        <w:tc>
          <w:tcPr>
            <w:tcW w:w="27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5B1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A465B1" w:rsidRDefault="00C17C8D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5B1">
              <w:rPr>
                <w:rFonts w:ascii="Angsana New" w:hAnsi="Angsana New"/>
                <w:sz w:val="26"/>
                <w:szCs w:val="26"/>
              </w:rPr>
              <w:t>1</w:t>
            </w:r>
            <w:r w:rsidR="00A56040" w:rsidRPr="00A465B1">
              <w:rPr>
                <w:rFonts w:ascii="Angsana New" w:hAnsi="Angsana New"/>
                <w:sz w:val="26"/>
                <w:szCs w:val="26"/>
              </w:rPr>
              <w:t>6,525</w:t>
            </w:r>
          </w:p>
        </w:tc>
        <w:tc>
          <w:tcPr>
            <w:tcW w:w="27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5B1">
              <w:rPr>
                <w:rFonts w:ascii="Angsana New" w:hAnsi="Angsana New"/>
                <w:sz w:val="26"/>
                <w:szCs w:val="26"/>
              </w:rPr>
              <w:t>15,101</w:t>
            </w:r>
          </w:p>
        </w:tc>
        <w:tc>
          <w:tcPr>
            <w:tcW w:w="27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A465B1" w:rsidRDefault="00C17C8D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5B1">
              <w:rPr>
                <w:rFonts w:ascii="Angsana New" w:hAnsi="Angsana New"/>
                <w:sz w:val="26"/>
                <w:szCs w:val="26"/>
              </w:rPr>
              <w:t>2</w:t>
            </w:r>
            <w:r w:rsidR="00A56040" w:rsidRPr="00A465B1">
              <w:rPr>
                <w:rFonts w:ascii="Angsana New" w:hAnsi="Angsana New"/>
                <w:sz w:val="26"/>
                <w:szCs w:val="26"/>
              </w:rPr>
              <w:t>57,345</w:t>
            </w:r>
          </w:p>
        </w:tc>
        <w:tc>
          <w:tcPr>
            <w:tcW w:w="27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5B1">
              <w:rPr>
                <w:rFonts w:ascii="Angsana New" w:hAnsi="Angsana New"/>
                <w:sz w:val="26"/>
                <w:szCs w:val="26"/>
              </w:rPr>
              <w:t>294,507</w:t>
            </w:r>
          </w:p>
        </w:tc>
        <w:tc>
          <w:tcPr>
            <w:tcW w:w="270" w:type="dxa"/>
            <w:shd w:val="clear" w:color="auto" w:fill="auto"/>
          </w:tcPr>
          <w:p w:rsidR="00727616" w:rsidRPr="00A465B1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A465B1" w:rsidRDefault="00C17C8D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5B1">
              <w:rPr>
                <w:rFonts w:ascii="Angsana New" w:hAnsi="Angsana New"/>
                <w:sz w:val="26"/>
                <w:szCs w:val="26"/>
              </w:rPr>
              <w:t>2</w:t>
            </w:r>
            <w:r w:rsidR="008939F5" w:rsidRPr="00A465B1">
              <w:rPr>
                <w:rFonts w:ascii="Angsana New" w:hAnsi="Angsana New"/>
                <w:sz w:val="26"/>
                <w:szCs w:val="26"/>
              </w:rPr>
              <w:t>3,24</w:t>
            </w:r>
            <w:r w:rsidR="00A465B1" w:rsidRPr="00A465B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17,892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8939F5" w:rsidP="00C17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2</w:t>
            </w:r>
            <w:r w:rsidR="00106046">
              <w:rPr>
                <w:rFonts w:ascii="Angsana New" w:hAnsi="Angsana New"/>
                <w:sz w:val="26"/>
                <w:szCs w:val="26"/>
              </w:rPr>
              <w:t>80,591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312,399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รายได้และค่าใช้จ่ายที่ไม่ได้ปันส่วน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รายได้จากการลงทุน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3818CF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1,614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BF53EC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5,8</w:t>
            </w:r>
            <w:r w:rsidR="00F87FE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2,806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BF53EC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23DD0">
              <w:rPr>
                <w:rFonts w:ascii="Angsana New" w:hAnsi="Angsana New"/>
                <w:sz w:val="26"/>
                <w:szCs w:val="26"/>
              </w:rPr>
              <w:t>5</w:t>
            </w:r>
            <w:r w:rsidR="00F87FE7">
              <w:rPr>
                <w:rFonts w:ascii="Angsana New" w:hAnsi="Angsana New"/>
                <w:sz w:val="26"/>
                <w:szCs w:val="26"/>
              </w:rPr>
              <w:t>6</w:t>
            </w:r>
            <w:r w:rsidRPr="00823DD0">
              <w:rPr>
                <w:rFonts w:ascii="Angsana New" w:hAnsi="Angsana New"/>
                <w:sz w:val="26"/>
                <w:szCs w:val="26"/>
              </w:rPr>
              <w:t>,</w:t>
            </w:r>
            <w:r w:rsidR="00106046">
              <w:rPr>
                <w:rFonts w:ascii="Angsana New" w:hAnsi="Angsana New"/>
                <w:sz w:val="26"/>
                <w:szCs w:val="26"/>
              </w:rPr>
              <w:t>726</w:t>
            </w:r>
            <w:r w:rsidRPr="00823DD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(54,123)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BF53EC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23DD0">
              <w:rPr>
                <w:rFonts w:ascii="Angsana New" w:hAnsi="Angsana New"/>
                <w:sz w:val="26"/>
                <w:szCs w:val="26"/>
              </w:rPr>
              <w:t>10</w:t>
            </w:r>
            <w:r w:rsidR="00106046">
              <w:rPr>
                <w:rFonts w:ascii="Angsana New" w:hAnsi="Angsana New"/>
                <w:sz w:val="26"/>
                <w:szCs w:val="26"/>
              </w:rPr>
              <w:t>4,360</w:t>
            </w:r>
            <w:r w:rsidRPr="00823DD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(92,685)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 (ขาดทุน) จากอัตราแลกเปลี่ยน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F87FE7" w:rsidP="00F8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(357)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BF53EC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23DD0">
              <w:rPr>
                <w:rFonts w:ascii="Angsana New" w:hAnsi="Angsana New"/>
                <w:sz w:val="26"/>
                <w:szCs w:val="26"/>
              </w:rPr>
              <w:t>1,527</w:t>
            </w:r>
            <w:r w:rsidRPr="00823DD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(1,757)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727616" w:rsidRPr="00A27040" w:rsidRDefault="0010604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ค่าใช้จ่าย</w:t>
            </w:r>
            <w:r w:rsidR="00727616" w:rsidRPr="00A2704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F87FE7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823DD0">
              <w:rPr>
                <w:rFonts w:ascii="Angsana New" w:hAnsi="Angsana New"/>
                <w:sz w:val="26"/>
                <w:szCs w:val="26"/>
              </w:rPr>
              <w:t>,</w:t>
            </w:r>
            <w:r w:rsidR="00106046">
              <w:rPr>
                <w:rFonts w:ascii="Angsana New" w:hAnsi="Angsana New"/>
                <w:sz w:val="26"/>
                <w:szCs w:val="26"/>
              </w:rPr>
              <w:t>987</w:t>
            </w:r>
            <w:r w:rsidRPr="00823DD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(9,878)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727616" w:rsidRPr="00A2704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A2704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7616" w:rsidRPr="00823DD0" w:rsidRDefault="0010604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123,039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156,719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  <w:vAlign w:val="bottom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กันยายน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/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:rsidR="00727616" w:rsidRPr="00823DD0" w:rsidRDefault="00A37224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94</w:t>
            </w:r>
            <w:r w:rsidR="00106046">
              <w:rPr>
                <w:rFonts w:ascii="Angsana New" w:hAnsi="Angsana New"/>
                <w:sz w:val="26"/>
                <w:szCs w:val="26"/>
              </w:rPr>
              <w:t>6,661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:rsidR="00727616" w:rsidRPr="00823DD0" w:rsidRDefault="005F14C1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991,577</w:t>
            </w:r>
          </w:p>
        </w:tc>
      </w:tr>
      <w:tr w:rsidR="00721038" w:rsidRPr="00823DD0" w:rsidTr="007D0F80">
        <w:tc>
          <w:tcPr>
            <w:tcW w:w="3312" w:type="dxa"/>
            <w:shd w:val="clear" w:color="auto" w:fill="auto"/>
            <w:vAlign w:val="bottom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038" w:rsidRPr="00823DD0" w:rsidTr="007D0F80">
        <w:tc>
          <w:tcPr>
            <w:tcW w:w="3312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823DD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823DD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23DD0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  <w:r w:rsidRPr="00823DD0">
              <w:rPr>
                <w:rFonts w:ascii="Angsana New" w:hAnsi="Angsana New"/>
                <w:sz w:val="26"/>
                <w:szCs w:val="26"/>
              </w:rPr>
              <w:t>31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38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:rsidR="00727616" w:rsidRPr="00823DD0" w:rsidRDefault="0080780F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145,</w:t>
            </w:r>
            <w:r w:rsidR="004262EF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:rsidR="00727616" w:rsidRPr="00823DD0" w:rsidRDefault="00727616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:rsidR="00727616" w:rsidRPr="00823DD0" w:rsidRDefault="005F14C1" w:rsidP="0072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266,276</w:t>
            </w:r>
          </w:p>
        </w:tc>
      </w:tr>
    </w:tbl>
    <w:p w:rsidR="00317614" w:rsidRPr="00823DD0" w:rsidRDefault="00317614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ascii="Angsana New" w:hAnsi="Angsana New"/>
          <w:sz w:val="24"/>
          <w:szCs w:val="24"/>
        </w:rPr>
        <w:sectPr w:rsidR="00317614" w:rsidRPr="00823DD0" w:rsidSect="00056AD3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F34B21" w:rsidRPr="00823DD0" w:rsidRDefault="00F34B21" w:rsidP="00F34B21">
      <w:pPr>
        <w:spacing w:line="240" w:lineRule="auto"/>
        <w:ind w:left="540" w:right="65"/>
        <w:rPr>
          <w:rFonts w:ascii="Angsana New" w:hAnsi="Angsana New"/>
          <w:b/>
          <w:bCs/>
          <w:i/>
          <w:iCs/>
          <w:sz w:val="30"/>
          <w:szCs w:val="30"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:rsidR="00F34B21" w:rsidRPr="00823DD0" w:rsidRDefault="00F34B21" w:rsidP="00F34B21">
      <w:pPr>
        <w:spacing w:line="240" w:lineRule="auto"/>
        <w:ind w:left="540" w:right="65"/>
        <w:jc w:val="thaiDistribute"/>
        <w:rPr>
          <w:rFonts w:ascii="Angsana New" w:hAnsi="Angsana New"/>
          <w:sz w:val="28"/>
          <w:szCs w:val="28"/>
        </w:rPr>
      </w:pPr>
    </w:p>
    <w:p w:rsidR="00F34B21" w:rsidRPr="00A27040" w:rsidRDefault="00F34B21" w:rsidP="00F34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27040">
        <w:rPr>
          <w:rFonts w:ascii="Angsana New" w:hAnsi="Angsana New"/>
          <w:spacing w:val="2"/>
          <w:sz w:val="30"/>
          <w:szCs w:val="30"/>
          <w:cs/>
        </w:rPr>
        <w:t>รายได้จากลูกค้ารายใหญ่</w:t>
      </w:r>
      <w:r w:rsidRPr="00A27040">
        <w:rPr>
          <w:rFonts w:ascii="Angsana New" w:hAnsi="Angsana New"/>
          <w:spacing w:val="2"/>
          <w:sz w:val="30"/>
          <w:szCs w:val="30"/>
        </w:rPr>
        <w:t> 2 </w:t>
      </w:r>
      <w:r w:rsidRPr="00A27040">
        <w:rPr>
          <w:rFonts w:ascii="Angsana New" w:hAnsi="Angsana New"/>
          <w:spacing w:val="2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รายตามส่วนงานภูมิศาสตร์จากประเทศในแถบยุโรปของบริษัทสำหรับงวดสามเดือน</w:t>
      </w:r>
      <w:r w:rsidRPr="00A27040">
        <w:rPr>
          <w:rFonts w:ascii="Angsana New" w:hAnsi="Angsana New"/>
          <w:spacing w:val="6"/>
          <w:sz w:val="30"/>
          <w:szCs w:val="30"/>
          <w:cs/>
        </w:rPr>
        <w:t>และ</w:t>
      </w:r>
      <w:r w:rsidR="00D2457C" w:rsidRPr="00A27040">
        <w:rPr>
          <w:rFonts w:ascii="Angsana New" w:hAnsi="Angsana New"/>
          <w:spacing w:val="6"/>
          <w:sz w:val="30"/>
          <w:szCs w:val="30"/>
          <w:cs/>
        </w:rPr>
        <w:t>เก้าเดือน</w:t>
      </w:r>
      <w:r w:rsidRPr="00A27040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D2457C" w:rsidRPr="00A27040">
        <w:rPr>
          <w:rFonts w:ascii="Angsana New" w:hAnsi="Angsana New"/>
          <w:spacing w:val="6"/>
          <w:sz w:val="30"/>
          <w:szCs w:val="30"/>
        </w:rPr>
        <w:t xml:space="preserve">30 </w:t>
      </w:r>
      <w:r w:rsidR="00D2457C" w:rsidRPr="00A27040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Pr="00A27040">
        <w:rPr>
          <w:rFonts w:ascii="Angsana New" w:hAnsi="Angsana New"/>
          <w:spacing w:val="6"/>
          <w:sz w:val="30"/>
          <w:szCs w:val="30"/>
        </w:rPr>
        <w:t xml:space="preserve"> 2562  </w:t>
      </w:r>
      <w:r w:rsidRPr="00A27040">
        <w:rPr>
          <w:rFonts w:ascii="Angsana New" w:hAnsi="Angsana New"/>
          <w:spacing w:val="6"/>
          <w:sz w:val="30"/>
          <w:szCs w:val="30"/>
          <w:cs/>
        </w:rPr>
        <w:t xml:space="preserve">มีจำนวนเงินประมาณ </w:t>
      </w:r>
      <w:r w:rsidR="00E50903" w:rsidRPr="00A27040">
        <w:rPr>
          <w:rFonts w:ascii="Angsana New" w:hAnsi="Angsana New"/>
          <w:spacing w:val="6"/>
          <w:sz w:val="30"/>
          <w:szCs w:val="30"/>
        </w:rPr>
        <w:t>8</w:t>
      </w:r>
      <w:r w:rsidR="002F0787">
        <w:rPr>
          <w:rFonts w:ascii="Angsana New" w:hAnsi="Angsana New"/>
          <w:spacing w:val="6"/>
          <w:sz w:val="30"/>
          <w:szCs w:val="30"/>
        </w:rPr>
        <w:t>7</w:t>
      </w:r>
      <w:r w:rsidR="00E50903" w:rsidRPr="00A27040">
        <w:rPr>
          <w:rFonts w:ascii="Angsana New" w:hAnsi="Angsana New"/>
          <w:spacing w:val="6"/>
          <w:sz w:val="30"/>
          <w:szCs w:val="30"/>
        </w:rPr>
        <w:t>.6</w:t>
      </w:r>
      <w:r w:rsidR="00BE3320">
        <w:rPr>
          <w:rFonts w:ascii="Angsana New" w:hAnsi="Angsana New"/>
          <w:spacing w:val="6"/>
          <w:sz w:val="30"/>
          <w:szCs w:val="30"/>
        </w:rPr>
        <w:t>4</w:t>
      </w:r>
      <w:r w:rsidRPr="00A27040">
        <w:rPr>
          <w:rFonts w:ascii="Angsana New" w:hAnsi="Angsana New"/>
          <w:spacing w:val="6"/>
          <w:sz w:val="30"/>
          <w:szCs w:val="30"/>
          <w:cs/>
        </w:rPr>
        <w:t xml:space="preserve"> ล้านบาท</w:t>
      </w:r>
      <w:r w:rsidR="001249D4" w:rsidRPr="00A27040">
        <w:rPr>
          <w:rFonts w:ascii="Angsana New" w:hAnsi="Angsana New"/>
          <w:spacing w:val="6"/>
          <w:sz w:val="30"/>
          <w:szCs w:val="30"/>
        </w:rPr>
        <w:t xml:space="preserve"> </w:t>
      </w:r>
      <w:r w:rsidR="001249D4" w:rsidRPr="00A27040">
        <w:rPr>
          <w:rFonts w:ascii="Angsana New" w:hAnsi="Angsana New"/>
          <w:spacing w:val="6"/>
          <w:sz w:val="30"/>
          <w:szCs w:val="30"/>
          <w:cs/>
        </w:rPr>
        <w:t xml:space="preserve">และ </w:t>
      </w:r>
      <w:r w:rsidR="002F0787">
        <w:rPr>
          <w:rFonts w:ascii="Angsana New" w:hAnsi="Angsana New"/>
          <w:spacing w:val="6"/>
          <w:sz w:val="30"/>
          <w:szCs w:val="30"/>
        </w:rPr>
        <w:t>316.61</w:t>
      </w:r>
      <w:r w:rsidR="001249D4" w:rsidRPr="00A27040">
        <w:rPr>
          <w:rFonts w:ascii="Angsana New" w:hAnsi="Angsana New"/>
          <w:spacing w:val="6"/>
          <w:sz w:val="30"/>
          <w:szCs w:val="30"/>
        </w:rPr>
        <w:t xml:space="preserve"> </w:t>
      </w:r>
      <w:r w:rsidR="001249D4" w:rsidRPr="00A27040">
        <w:rPr>
          <w:rFonts w:ascii="Angsana New" w:hAnsi="Angsana New"/>
          <w:spacing w:val="6"/>
          <w:sz w:val="30"/>
          <w:szCs w:val="30"/>
          <w:cs/>
        </w:rPr>
        <w:t>ล้านบา</w:t>
      </w:r>
      <w:r w:rsidR="00D7311D" w:rsidRPr="00A27040">
        <w:rPr>
          <w:rFonts w:ascii="Angsana New" w:hAnsi="Angsana New"/>
          <w:spacing w:val="6"/>
          <w:sz w:val="30"/>
          <w:szCs w:val="30"/>
          <w:cs/>
        </w:rPr>
        <w:t>ท</w:t>
      </w:r>
      <w:r w:rsidR="001249D4" w:rsidRPr="00A27040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A27040">
        <w:rPr>
          <w:rFonts w:ascii="Angsana New" w:hAnsi="Angsana New"/>
          <w:spacing w:val="6"/>
          <w:sz w:val="30"/>
          <w:szCs w:val="30"/>
        </w:rPr>
        <w:t> (</w:t>
      </w:r>
      <w:r w:rsidR="00D2457C" w:rsidRPr="00A27040">
        <w:rPr>
          <w:rFonts w:ascii="Angsana New" w:hAnsi="Angsana New"/>
          <w:spacing w:val="6"/>
          <w:sz w:val="30"/>
          <w:szCs w:val="30"/>
        </w:rPr>
        <w:t xml:space="preserve">30 </w:t>
      </w:r>
      <w:r w:rsidR="00D2457C" w:rsidRPr="00A27040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Pr="00A27040">
        <w:rPr>
          <w:rFonts w:ascii="Angsana New" w:hAnsi="Angsana New"/>
          <w:spacing w:val="6"/>
          <w:sz w:val="30"/>
          <w:szCs w:val="30"/>
        </w:rPr>
        <w:t> 2561:</w:t>
      </w:r>
      <w:r w:rsidRPr="00A27040">
        <w:rPr>
          <w:rFonts w:ascii="Angsana New" w:hAnsi="Angsana New"/>
          <w:sz w:val="30"/>
          <w:szCs w:val="30"/>
        </w:rPr>
        <w:t xml:space="preserve"> </w:t>
      </w:r>
      <w:r w:rsidRPr="00A27040">
        <w:rPr>
          <w:rFonts w:ascii="Angsana New" w:hAnsi="Angsana New"/>
          <w:sz w:val="30"/>
          <w:szCs w:val="30"/>
          <w:cs/>
        </w:rPr>
        <w:t>ลูกค้ารายใหญ่</w:t>
      </w:r>
      <w:r w:rsidRPr="00A27040">
        <w:rPr>
          <w:rFonts w:ascii="Angsana New" w:hAnsi="Angsana New"/>
          <w:sz w:val="30"/>
          <w:szCs w:val="30"/>
        </w:rPr>
        <w:t> 2 </w:t>
      </w:r>
      <w:r w:rsidRPr="00A27040">
        <w:rPr>
          <w:rFonts w:ascii="Angsana New" w:hAnsi="Angsana New"/>
          <w:sz w:val="30"/>
          <w:szCs w:val="30"/>
          <w:cs/>
        </w:rPr>
        <w:t>รายตามส่วนงานภูมิศาสตร์จากประเทศในแถบยุโรป</w:t>
      </w:r>
      <w:r w:rsidR="001249D4" w:rsidRPr="00A27040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D2457C" w:rsidRPr="00A27040">
        <w:rPr>
          <w:rFonts w:ascii="Angsana New" w:hAnsi="Angsana New"/>
          <w:sz w:val="30"/>
          <w:szCs w:val="30"/>
          <w:cs/>
        </w:rPr>
        <w:t>เก้าเดือน</w:t>
      </w:r>
      <w:r w:rsidRPr="00A27040">
        <w:rPr>
          <w:rFonts w:ascii="Angsana New" w:hAnsi="Angsana New"/>
          <w:sz w:val="30"/>
          <w:szCs w:val="30"/>
          <w:cs/>
        </w:rPr>
        <w:t>มีจำนวนเงินประมาณ</w:t>
      </w:r>
      <w:r w:rsidRPr="00A27040">
        <w:rPr>
          <w:rFonts w:ascii="Angsana New" w:hAnsi="Angsana New"/>
          <w:sz w:val="30"/>
          <w:szCs w:val="30"/>
        </w:rPr>
        <w:t> </w:t>
      </w:r>
      <w:r w:rsidR="001249D4" w:rsidRPr="00A27040">
        <w:rPr>
          <w:rFonts w:ascii="Angsana New" w:hAnsi="Angsana New"/>
          <w:sz w:val="30"/>
          <w:szCs w:val="30"/>
        </w:rPr>
        <w:t>1</w:t>
      </w:r>
      <w:r w:rsidR="00D6791B" w:rsidRPr="00A27040">
        <w:rPr>
          <w:rFonts w:ascii="Angsana New" w:hAnsi="Angsana New"/>
          <w:sz w:val="30"/>
          <w:szCs w:val="30"/>
        </w:rPr>
        <w:t>28</w:t>
      </w:r>
      <w:r w:rsidR="001249D4" w:rsidRPr="00A27040">
        <w:rPr>
          <w:rFonts w:ascii="Angsana New" w:hAnsi="Angsana New"/>
          <w:sz w:val="30"/>
          <w:szCs w:val="30"/>
        </w:rPr>
        <w:t>.</w:t>
      </w:r>
      <w:r w:rsidR="00D6791B" w:rsidRPr="00A27040">
        <w:rPr>
          <w:rFonts w:ascii="Angsana New" w:hAnsi="Angsana New"/>
          <w:sz w:val="30"/>
          <w:szCs w:val="30"/>
        </w:rPr>
        <w:t>3</w:t>
      </w:r>
      <w:r w:rsidR="001249D4" w:rsidRPr="00A27040">
        <w:rPr>
          <w:rFonts w:ascii="Angsana New" w:hAnsi="Angsana New"/>
          <w:sz w:val="30"/>
          <w:szCs w:val="30"/>
        </w:rPr>
        <w:t>7</w:t>
      </w:r>
      <w:r w:rsidRPr="00A27040">
        <w:rPr>
          <w:rFonts w:ascii="Angsana New" w:hAnsi="Angsana New"/>
          <w:sz w:val="30"/>
          <w:szCs w:val="30"/>
        </w:rPr>
        <w:t xml:space="preserve"> </w:t>
      </w:r>
      <w:r w:rsidRPr="00A27040">
        <w:rPr>
          <w:rFonts w:ascii="Angsana New" w:hAnsi="Angsana New"/>
          <w:sz w:val="30"/>
          <w:szCs w:val="30"/>
          <w:cs/>
        </w:rPr>
        <w:t>ล้านบาท</w:t>
      </w:r>
      <w:r w:rsidR="001249D4" w:rsidRPr="00A27040">
        <w:rPr>
          <w:rFonts w:ascii="Angsana New" w:hAnsi="Angsana New"/>
          <w:sz w:val="30"/>
          <w:szCs w:val="30"/>
          <w:cs/>
        </w:rPr>
        <w:t xml:space="preserve"> และ </w:t>
      </w:r>
      <w:r w:rsidR="00D6791B" w:rsidRPr="00A27040">
        <w:rPr>
          <w:rFonts w:ascii="Angsana New" w:hAnsi="Angsana New"/>
          <w:sz w:val="30"/>
          <w:szCs w:val="30"/>
        </w:rPr>
        <w:t>351.43</w:t>
      </w:r>
      <w:r w:rsidR="001249D4" w:rsidRPr="00A27040">
        <w:rPr>
          <w:rFonts w:ascii="Angsana New" w:hAnsi="Angsana New"/>
          <w:sz w:val="30"/>
          <w:szCs w:val="30"/>
        </w:rPr>
        <w:t xml:space="preserve"> </w:t>
      </w:r>
      <w:r w:rsidR="001249D4" w:rsidRPr="00A27040">
        <w:rPr>
          <w:rFonts w:ascii="Angsana New" w:hAnsi="Angsana New"/>
          <w:sz w:val="30"/>
          <w:szCs w:val="30"/>
          <w:cs/>
        </w:rPr>
        <w:t>ล้านบาทตามลำดับ</w:t>
      </w:r>
      <w:r w:rsidRPr="00A27040">
        <w:rPr>
          <w:rFonts w:ascii="Angsana New" w:hAnsi="Angsana New"/>
          <w:sz w:val="30"/>
          <w:szCs w:val="30"/>
          <w:cs/>
        </w:rPr>
        <w:t>)</w:t>
      </w:r>
      <w:r w:rsidRPr="00A27040">
        <w:rPr>
          <w:rFonts w:ascii="Angsana New" w:hAnsi="Angsana New"/>
          <w:sz w:val="30"/>
          <w:szCs w:val="30"/>
        </w:rPr>
        <w:t> </w:t>
      </w:r>
      <w:r w:rsidRPr="00A27040">
        <w:rPr>
          <w:rFonts w:ascii="Angsana New" w:hAnsi="Angsana New"/>
          <w:sz w:val="30"/>
          <w:szCs w:val="30"/>
          <w:cs/>
        </w:rPr>
        <w:t xml:space="preserve">จากรายได้รวมของบริษัท </w:t>
      </w:r>
    </w:p>
    <w:p w:rsidR="00F34B21" w:rsidRPr="00A27040" w:rsidRDefault="00F34B21" w:rsidP="00F34B21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</w:p>
    <w:p w:rsidR="00F5517F" w:rsidRPr="00A2704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A27040">
        <w:rPr>
          <w:rFonts w:ascii="Angsana New" w:hAnsi="Angsana New"/>
          <w:sz w:val="30"/>
          <w:szCs w:val="30"/>
          <w:cs/>
          <w:lang w:val="th-TH"/>
        </w:rPr>
        <w:t xml:space="preserve">ภาษีเงินได้ </w:t>
      </w:r>
    </w:p>
    <w:p w:rsidR="006E5D52" w:rsidRPr="00823DD0" w:rsidRDefault="006E5D52" w:rsidP="006E5D52">
      <w:pPr>
        <w:rPr>
          <w:rFonts w:ascii="Angsana New" w:hAnsi="Angsana New"/>
          <w:sz w:val="28"/>
          <w:szCs w:val="28"/>
          <w:lang w:val="th-TH" w:eastAsia="x-none"/>
        </w:rPr>
      </w:pPr>
    </w:p>
    <w:p w:rsidR="00F5517F" w:rsidRPr="00823DD0" w:rsidRDefault="00F5517F" w:rsidP="0011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E310D8" w:rsidRPr="00823DD0" w:rsidRDefault="00E310D8" w:rsidP="00E310D8">
      <w:pPr>
        <w:tabs>
          <w:tab w:val="clear" w:pos="907"/>
          <w:tab w:val="left" w:pos="900"/>
          <w:tab w:val="left" w:pos="1440"/>
          <w:tab w:val="left" w:pos="2160"/>
        </w:tabs>
        <w:spacing w:line="240" w:lineRule="auto"/>
        <w:ind w:left="1087" w:hanging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513" w:type="dxa"/>
        <w:tblLook w:val="01E0" w:firstRow="1" w:lastRow="1" w:firstColumn="1" w:lastColumn="1" w:noHBand="0" w:noVBand="0"/>
      </w:tblPr>
      <w:tblGrid>
        <w:gridCol w:w="4546"/>
        <w:gridCol w:w="1686"/>
        <w:gridCol w:w="1528"/>
        <w:gridCol w:w="268"/>
        <w:gridCol w:w="1332"/>
      </w:tblGrid>
      <w:tr w:rsidR="00E310D8" w:rsidRPr="00823DD0" w:rsidTr="00FB22DF">
        <w:tc>
          <w:tcPr>
            <w:tcW w:w="4546" w:type="dxa"/>
          </w:tcPr>
          <w:p w:rsidR="00E310D8" w:rsidRPr="00823DD0" w:rsidRDefault="00E310D8" w:rsidP="0078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:rsidR="00E310D8" w:rsidRPr="00823DD0" w:rsidRDefault="00E310D8" w:rsidP="0078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สำหรับงวดเก้าเดือนสิ้นสุด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</w:tr>
      <w:tr w:rsidR="00E310D8" w:rsidRPr="00823DD0" w:rsidTr="00FB22DF">
        <w:tc>
          <w:tcPr>
            <w:tcW w:w="4546" w:type="dxa"/>
          </w:tcPr>
          <w:p w:rsidR="00E310D8" w:rsidRPr="00823DD0" w:rsidRDefault="00E310D8" w:rsidP="0078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:rsidR="00E310D8" w:rsidRPr="00823DD0" w:rsidRDefault="00E310D8" w:rsidP="0078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วันที่ </w:t>
            </w: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E310D8" w:rsidRPr="00823DD0" w:rsidTr="00FB22DF">
        <w:tc>
          <w:tcPr>
            <w:tcW w:w="4546" w:type="dxa"/>
          </w:tcPr>
          <w:p w:rsidR="00E310D8" w:rsidRPr="00823DD0" w:rsidRDefault="00E310D8" w:rsidP="0078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:rsidR="00E310D8" w:rsidRPr="00823DD0" w:rsidRDefault="00E310D8" w:rsidP="0078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E310D8" w:rsidRPr="00823DD0" w:rsidTr="00FB22DF">
        <w:tc>
          <w:tcPr>
            <w:tcW w:w="4546" w:type="dxa"/>
          </w:tcPr>
          <w:p w:rsidR="00E310D8" w:rsidRPr="00823DD0" w:rsidRDefault="00E310D8" w:rsidP="0078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:rsidR="00E310D8" w:rsidRPr="00823DD0" w:rsidRDefault="00E310D8" w:rsidP="0078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128" w:type="dxa"/>
            <w:gridSpan w:val="3"/>
          </w:tcPr>
          <w:p w:rsidR="00E310D8" w:rsidRPr="00823DD0" w:rsidRDefault="00E310D8" w:rsidP="0078657A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10D8" w:rsidRPr="00823DD0" w:rsidTr="00FB22DF">
        <w:tc>
          <w:tcPr>
            <w:tcW w:w="6232" w:type="dxa"/>
            <w:gridSpan w:val="2"/>
          </w:tcPr>
          <w:p w:rsidR="00E310D8" w:rsidRPr="00823DD0" w:rsidRDefault="00E310D8" w:rsidP="0078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528" w:type="dxa"/>
            <w:vAlign w:val="bottom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0D8" w:rsidRPr="00823DD0" w:rsidTr="00FB22DF">
        <w:tc>
          <w:tcPr>
            <w:tcW w:w="4546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86" w:type="dxa"/>
          </w:tcPr>
          <w:p w:rsidR="00E310D8" w:rsidRPr="00823DD0" w:rsidRDefault="00E310D8" w:rsidP="00E3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:rsidR="00E310D8" w:rsidRPr="00823DD0" w:rsidRDefault="000C7B2D" w:rsidP="00E310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3,264</w:t>
            </w:r>
          </w:p>
        </w:tc>
        <w:tc>
          <w:tcPr>
            <w:tcW w:w="268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7,873</w:t>
            </w:r>
          </w:p>
        </w:tc>
      </w:tr>
      <w:tr w:rsidR="00E310D8" w:rsidRPr="00823DD0" w:rsidTr="00FB22DF">
        <w:tc>
          <w:tcPr>
            <w:tcW w:w="4546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23DD0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86" w:type="dxa"/>
            <w:shd w:val="clear" w:color="auto" w:fill="auto"/>
          </w:tcPr>
          <w:p w:rsidR="00E310D8" w:rsidRPr="00823DD0" w:rsidRDefault="00E310D8" w:rsidP="00E3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0D8" w:rsidRPr="00823DD0" w:rsidTr="00FB22DF">
        <w:tc>
          <w:tcPr>
            <w:tcW w:w="4546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686" w:type="dxa"/>
            <w:shd w:val="clear" w:color="auto" w:fill="auto"/>
          </w:tcPr>
          <w:p w:rsidR="00E310D8" w:rsidRPr="00823DD0" w:rsidRDefault="00E310D8" w:rsidP="00E3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:rsidR="00E310D8" w:rsidRPr="0098502E" w:rsidRDefault="0098502E" w:rsidP="0098502E">
            <w:pPr>
              <w:pStyle w:val="acctfourfigures"/>
              <w:tabs>
                <w:tab w:val="clear" w:pos="765"/>
              </w:tabs>
              <w:spacing w:line="240" w:lineRule="atLeast"/>
              <w:ind w:right="-94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106046">
              <w:rPr>
                <w:rFonts w:ascii="Angsana New" w:hAnsi="Angsana New"/>
                <w:sz w:val="30"/>
                <w:szCs w:val="30"/>
                <w:lang w:val="en-US" w:bidi="th-TH"/>
              </w:rPr>
              <w:t>277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264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            2,005       </w:t>
            </w:r>
          </w:p>
        </w:tc>
      </w:tr>
      <w:tr w:rsidR="00E310D8" w:rsidRPr="00823DD0" w:rsidTr="00FB22DF">
        <w:tc>
          <w:tcPr>
            <w:tcW w:w="4546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:rsidR="00E310D8" w:rsidRPr="00823DD0" w:rsidRDefault="00E310D8" w:rsidP="00E3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10D8" w:rsidRPr="0098502E" w:rsidRDefault="0098502E" w:rsidP="00E310D8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1060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268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9,878</w:t>
            </w:r>
          </w:p>
        </w:tc>
      </w:tr>
    </w:tbl>
    <w:p w:rsidR="00335B0D" w:rsidRPr="00823DD0" w:rsidRDefault="0011383A" w:rsidP="0011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        </w:t>
      </w:r>
    </w:p>
    <w:p w:rsidR="00F5517F" w:rsidRPr="00823DD0" w:rsidRDefault="00297C9D" w:rsidP="0033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F5517F"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="00F5517F" w:rsidRPr="00823DD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E310D8" w:rsidRPr="00823DD0" w:rsidRDefault="00E310D8" w:rsidP="00E310D8">
      <w:pPr>
        <w:tabs>
          <w:tab w:val="left" w:pos="1440"/>
          <w:tab w:val="left" w:pos="2160"/>
        </w:tabs>
        <w:spacing w:line="240" w:lineRule="auto"/>
        <w:ind w:left="1087" w:hanging="547"/>
        <w:rPr>
          <w:rFonts w:ascii="Angsana New" w:hAnsi="Angsana New"/>
          <w:sz w:val="24"/>
          <w:szCs w:val="24"/>
        </w:rPr>
      </w:pPr>
    </w:p>
    <w:tbl>
      <w:tblPr>
        <w:tblW w:w="9110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4149"/>
        <w:gridCol w:w="990"/>
        <w:gridCol w:w="236"/>
        <w:gridCol w:w="1024"/>
        <w:gridCol w:w="270"/>
        <w:gridCol w:w="1080"/>
        <w:gridCol w:w="270"/>
        <w:gridCol w:w="1091"/>
      </w:tblGrid>
      <w:tr w:rsidR="00E310D8" w:rsidRPr="00823DD0" w:rsidTr="0078657A">
        <w:tc>
          <w:tcPr>
            <w:tcW w:w="4149" w:type="dxa"/>
            <w:shd w:val="clear" w:color="auto" w:fill="auto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</w:tr>
      <w:tr w:rsidR="00E310D8" w:rsidRPr="00823DD0" w:rsidTr="0078657A">
        <w:tc>
          <w:tcPr>
            <w:tcW w:w="4149" w:type="dxa"/>
            <w:shd w:val="clear" w:color="auto" w:fill="auto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E310D8" w:rsidRPr="00823DD0" w:rsidTr="0078657A">
        <w:tc>
          <w:tcPr>
            <w:tcW w:w="4149" w:type="dxa"/>
            <w:shd w:val="clear" w:color="auto" w:fill="auto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center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E310D8" w:rsidRPr="00823DD0" w:rsidTr="0078657A">
        <w:tc>
          <w:tcPr>
            <w:tcW w:w="4149" w:type="dxa"/>
            <w:shd w:val="clear" w:color="auto" w:fill="auto"/>
          </w:tcPr>
          <w:p w:rsidR="00E310D8" w:rsidRPr="00823DD0" w:rsidRDefault="00E310D8" w:rsidP="0078657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310D8" w:rsidRPr="00823DD0" w:rsidRDefault="00E310D8" w:rsidP="007865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10D8" w:rsidRPr="00823DD0" w:rsidTr="0078657A">
        <w:tc>
          <w:tcPr>
            <w:tcW w:w="4149" w:type="dxa"/>
            <w:shd w:val="clear" w:color="auto" w:fill="auto"/>
          </w:tcPr>
          <w:p w:rsidR="00E310D8" w:rsidRPr="00823DD0" w:rsidRDefault="00E310D8" w:rsidP="00E310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E310D8" w:rsidRPr="00823DD0" w:rsidRDefault="00025610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E310D8" w:rsidRPr="00823DD0" w:rsidRDefault="00B3586E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126,026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166,597</w:t>
            </w:r>
          </w:p>
        </w:tc>
      </w:tr>
      <w:tr w:rsidR="00E310D8" w:rsidRPr="00823DD0" w:rsidTr="0078657A">
        <w:tc>
          <w:tcPr>
            <w:tcW w:w="4149" w:type="dxa"/>
            <w:shd w:val="clear" w:color="auto" w:fill="auto"/>
          </w:tcPr>
          <w:p w:rsidR="00E310D8" w:rsidRPr="00823DD0" w:rsidRDefault="00E310D8" w:rsidP="00E310D8">
            <w:pPr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E310D8" w:rsidRPr="00101536" w:rsidRDefault="00B3586E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1536">
              <w:rPr>
                <w:rFonts w:ascii="Angsana New" w:hAnsi="Angsana New" w:hint="cs"/>
                <w:sz w:val="30"/>
                <w:szCs w:val="30"/>
              </w:rPr>
              <w:t>25,205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33,319</w:t>
            </w:r>
          </w:p>
        </w:tc>
      </w:tr>
      <w:tr w:rsidR="00E310D8" w:rsidRPr="00823DD0" w:rsidTr="0078657A">
        <w:tc>
          <w:tcPr>
            <w:tcW w:w="4149" w:type="dxa"/>
            <w:shd w:val="clear" w:color="auto" w:fill="auto"/>
          </w:tcPr>
          <w:p w:rsidR="00E310D8" w:rsidRPr="00823DD0" w:rsidRDefault="00E310D8" w:rsidP="00E310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E310D8" w:rsidRPr="00101536" w:rsidRDefault="00B3586E" w:rsidP="00101536">
            <w:pPr>
              <w:pStyle w:val="acctfourfigures"/>
              <w:tabs>
                <w:tab w:val="clear" w:pos="765"/>
                <w:tab w:val="left" w:pos="75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0153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10153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22,534</w:t>
            </w:r>
            <w:r w:rsidRPr="0010153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E310D8" w:rsidRPr="00823DD0" w:rsidRDefault="00E310D8" w:rsidP="00101536">
            <w:pPr>
              <w:pStyle w:val="acctfourfigures"/>
              <w:tabs>
                <w:tab w:val="clear" w:pos="765"/>
                <w:tab w:val="left" w:pos="78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(24,600)  </w:t>
            </w:r>
          </w:p>
        </w:tc>
      </w:tr>
      <w:tr w:rsidR="002D2B9D" w:rsidRPr="00823DD0" w:rsidTr="0078657A">
        <w:tc>
          <w:tcPr>
            <w:tcW w:w="4149" w:type="dxa"/>
            <w:shd w:val="clear" w:color="auto" w:fill="auto"/>
          </w:tcPr>
          <w:p w:rsidR="002D2B9D" w:rsidRPr="00823DD0" w:rsidRDefault="002D2B9D" w:rsidP="00E310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ค่าใช้จ่ายต้องห้ามทางภาษีและรายการที่หักเพิ่มได้</w:t>
            </w:r>
          </w:p>
        </w:tc>
        <w:tc>
          <w:tcPr>
            <w:tcW w:w="990" w:type="dxa"/>
            <w:shd w:val="clear" w:color="auto" w:fill="auto"/>
          </w:tcPr>
          <w:p w:rsidR="002D2B9D" w:rsidRPr="00823DD0" w:rsidRDefault="002D2B9D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2D2B9D" w:rsidRPr="00823DD0" w:rsidRDefault="002D2B9D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D2B9D" w:rsidRPr="00101536" w:rsidRDefault="00106046" w:rsidP="00101536">
            <w:pPr>
              <w:pStyle w:val="acctfourfigures"/>
              <w:tabs>
                <w:tab w:val="clear" w:pos="765"/>
                <w:tab w:val="left" w:pos="73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:rsidR="002D2B9D" w:rsidRPr="00823DD0" w:rsidRDefault="002D2B9D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D2B9D" w:rsidRPr="00823DD0" w:rsidRDefault="002D2B9D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D2B9D" w:rsidRPr="00823DD0" w:rsidRDefault="002D2B9D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2D2B9D" w:rsidRPr="00823DD0" w:rsidRDefault="002D2B9D" w:rsidP="002D2B9D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1,159 </w:t>
            </w:r>
          </w:p>
        </w:tc>
      </w:tr>
      <w:tr w:rsidR="00E310D8" w:rsidRPr="00823DD0" w:rsidTr="0078657A">
        <w:tc>
          <w:tcPr>
            <w:tcW w:w="4149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0D8" w:rsidRPr="00823DD0" w:rsidRDefault="00106046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2.37</w:t>
            </w:r>
          </w:p>
        </w:tc>
        <w:tc>
          <w:tcPr>
            <w:tcW w:w="236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0D8" w:rsidRPr="00823DD0" w:rsidRDefault="00B3586E" w:rsidP="00E310D8">
            <w:pPr>
              <w:pStyle w:val="acctfourfigures"/>
              <w:tabs>
                <w:tab w:val="clear" w:pos="765"/>
                <w:tab w:val="left" w:pos="574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1060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5.93</w:t>
            </w:r>
          </w:p>
        </w:tc>
        <w:tc>
          <w:tcPr>
            <w:tcW w:w="270" w:type="dxa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left" w:pos="574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9,87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:rsidR="00E310D8" w:rsidRPr="00823DD0" w:rsidRDefault="00E310D8" w:rsidP="007D2647">
      <w:pPr>
        <w:rPr>
          <w:rFonts w:ascii="Angsana New" w:hAnsi="Angsana New"/>
          <w:sz w:val="24"/>
          <w:szCs w:val="24"/>
          <w:lang w:eastAsia="x-none"/>
        </w:rPr>
      </w:pPr>
    </w:p>
    <w:p w:rsidR="007D2647" w:rsidRPr="00823DD0" w:rsidRDefault="009F2402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9F2402" w:rsidRPr="00823DD0" w:rsidRDefault="009F2402" w:rsidP="009F2402">
      <w:pPr>
        <w:rPr>
          <w:rFonts w:ascii="Angsana New" w:hAnsi="Angsana New"/>
          <w:sz w:val="24"/>
          <w:szCs w:val="24"/>
          <w:lang w:val="x-none" w:eastAsia="x-none"/>
        </w:rPr>
      </w:pPr>
    </w:p>
    <w:p w:rsidR="009F2402" w:rsidRPr="00823DD0" w:rsidRDefault="00DC69EA" w:rsidP="009F2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 xml:space="preserve">ในปี </w:t>
      </w:r>
      <w:r w:rsidRPr="00823DD0">
        <w:rPr>
          <w:rFonts w:ascii="Angsana New" w:hAnsi="Angsana New"/>
          <w:sz w:val="30"/>
          <w:szCs w:val="30"/>
        </w:rPr>
        <w:t xml:space="preserve">2562 </w:t>
      </w:r>
      <w:r w:rsidR="009F2402" w:rsidRPr="00823DD0">
        <w:rPr>
          <w:rFonts w:ascii="Angsana New" w:hAnsi="Angsana New"/>
          <w:sz w:val="30"/>
          <w:szCs w:val="30"/>
          <w:cs/>
        </w:rPr>
        <w:t xml:space="preserve">บริษัทได้รับสิทธิพิเศษจากการส่งเสริมการลงทุนตามพระราชบัญญัติส่งเสริมการลงทุน พ.ศ. 2520 </w:t>
      </w:r>
      <w:r w:rsidRPr="00823DD0">
        <w:rPr>
          <w:rFonts w:ascii="Angsana New" w:hAnsi="Angsana New"/>
          <w:sz w:val="30"/>
          <w:szCs w:val="30"/>
          <w:cs/>
        </w:rPr>
        <w:t>เพิ่ม</w:t>
      </w:r>
      <w:r w:rsidR="009F2402" w:rsidRPr="00823DD0">
        <w:rPr>
          <w:rFonts w:ascii="Angsana New" w:hAnsi="Angsana New"/>
          <w:sz w:val="30"/>
          <w:szCs w:val="30"/>
          <w:cs/>
        </w:rPr>
        <w:t>จำนวน</w:t>
      </w:r>
      <w:r w:rsidR="00204E3B" w:rsidRPr="00823DD0">
        <w:rPr>
          <w:rFonts w:ascii="Angsana New" w:hAnsi="Angsana New"/>
          <w:sz w:val="30"/>
          <w:szCs w:val="30"/>
        </w:rPr>
        <w:t xml:space="preserve"> 2</w:t>
      </w:r>
      <w:r w:rsidR="009F2402" w:rsidRPr="00823DD0">
        <w:rPr>
          <w:rFonts w:ascii="Angsana New" w:hAnsi="Angsana New"/>
          <w:sz w:val="30"/>
          <w:szCs w:val="30"/>
          <w:cs/>
        </w:rPr>
        <w:t xml:space="preserve"> ฉบับ</w:t>
      </w:r>
      <w:r w:rsidR="00204E3B" w:rsidRPr="00823DD0">
        <w:rPr>
          <w:rFonts w:ascii="Angsana New" w:hAnsi="Angsana New"/>
          <w:sz w:val="30"/>
          <w:szCs w:val="30"/>
          <w:cs/>
        </w:rPr>
        <w:t xml:space="preserve"> ในวันที่ </w:t>
      </w:r>
      <w:r w:rsidR="00204E3B" w:rsidRPr="00823DD0">
        <w:rPr>
          <w:rFonts w:ascii="Angsana New" w:hAnsi="Angsana New"/>
          <w:sz w:val="30"/>
          <w:szCs w:val="30"/>
        </w:rPr>
        <w:t xml:space="preserve">15  </w:t>
      </w:r>
      <w:r w:rsidR="00204E3B" w:rsidRPr="00823DD0">
        <w:rPr>
          <w:rFonts w:ascii="Angsana New" w:hAnsi="Angsana New"/>
          <w:sz w:val="30"/>
          <w:szCs w:val="30"/>
          <w:cs/>
        </w:rPr>
        <w:t xml:space="preserve">พฤษภาคม </w:t>
      </w:r>
      <w:r w:rsidR="00204E3B" w:rsidRPr="00823DD0">
        <w:rPr>
          <w:rFonts w:ascii="Angsana New" w:hAnsi="Angsana New"/>
          <w:sz w:val="30"/>
          <w:szCs w:val="30"/>
        </w:rPr>
        <w:t xml:space="preserve">2562 </w:t>
      </w:r>
      <w:r w:rsidR="00204E3B" w:rsidRPr="00823DD0">
        <w:rPr>
          <w:rFonts w:ascii="Angsana New" w:hAnsi="Angsana New"/>
          <w:sz w:val="30"/>
          <w:szCs w:val="30"/>
          <w:cs/>
        </w:rPr>
        <w:t xml:space="preserve">และ วันที่ </w:t>
      </w:r>
      <w:r w:rsidR="00204E3B" w:rsidRPr="00823DD0">
        <w:rPr>
          <w:rFonts w:ascii="Angsana New" w:hAnsi="Angsana New"/>
          <w:sz w:val="30"/>
          <w:szCs w:val="30"/>
        </w:rPr>
        <w:t xml:space="preserve">26 </w:t>
      </w:r>
      <w:r w:rsidR="00204E3B" w:rsidRPr="00823DD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04E3B" w:rsidRPr="00823DD0">
        <w:rPr>
          <w:rFonts w:ascii="Angsana New" w:hAnsi="Angsana New"/>
          <w:sz w:val="30"/>
          <w:szCs w:val="30"/>
        </w:rPr>
        <w:t xml:space="preserve">2562 </w:t>
      </w:r>
      <w:r w:rsidR="009F2402" w:rsidRPr="00823DD0">
        <w:rPr>
          <w:rFonts w:ascii="Angsana New" w:hAnsi="Angsana New"/>
          <w:sz w:val="30"/>
          <w:szCs w:val="30"/>
          <w:cs/>
        </w:rPr>
        <w:t>จากคณะกรรมการส่งเสริมการลงทุนสำหรับการผลิต</w:t>
      </w:r>
      <w:r w:rsidR="0047303F" w:rsidRPr="00823DD0">
        <w:rPr>
          <w:rFonts w:ascii="Angsana New" w:hAnsi="Angsana New"/>
          <w:sz w:val="30"/>
          <w:szCs w:val="30"/>
          <w:cs/>
        </w:rPr>
        <w:t>สิ่งปรุงแต่งอาหาร</w:t>
      </w:r>
      <w:r w:rsidR="009F2402" w:rsidRPr="00823DD0">
        <w:rPr>
          <w:rFonts w:ascii="Angsana New" w:hAnsi="Angsana New"/>
          <w:sz w:val="30"/>
          <w:szCs w:val="30"/>
          <w:cs/>
        </w:rPr>
        <w:t xml:space="preserve"> ซึ่งสิทธิประโยชน์ที่ได้รับสำหรับการประกอบกิจการโดยสังเขปมีดังนี้</w:t>
      </w:r>
    </w:p>
    <w:p w:rsidR="001E2FB0" w:rsidRPr="00823DD0" w:rsidRDefault="001E2FB0" w:rsidP="009F2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F003D2" w:rsidRPr="00823DD0" w:rsidRDefault="00F003D2" w:rsidP="00F003D2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:rsidR="00F003D2" w:rsidRPr="00823DD0" w:rsidRDefault="00F003D2" w:rsidP="00F0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:rsidR="00F003D2" w:rsidRPr="00823DD0" w:rsidRDefault="00F003D2" w:rsidP="00F003D2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823DD0">
        <w:rPr>
          <w:rFonts w:ascii="Angsana New" w:hAnsi="Angsana New"/>
          <w:sz w:val="30"/>
          <w:szCs w:val="30"/>
        </w:rPr>
        <w:t xml:space="preserve">100 </w:t>
      </w:r>
      <w:r w:rsidRPr="00823DD0">
        <w:rPr>
          <w:rFonts w:ascii="Angsana New" w:hAnsi="Angsana New"/>
          <w:sz w:val="30"/>
          <w:szCs w:val="30"/>
          <w:cs/>
        </w:rPr>
        <w:t>ของเงินลงทุน ไม่รวมค่าที่ดินและทุนหมุนเวียน มีกำหนดเวลาหกปี นับแต่วันที่เริ่มมีรายได้จากการประกอบกิจการนั้น</w:t>
      </w:r>
    </w:p>
    <w:p w:rsidR="00F003D2" w:rsidRPr="00823DD0" w:rsidRDefault="00F003D2" w:rsidP="00F0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F003D2" w:rsidRPr="00823DD0" w:rsidRDefault="00F003D2" w:rsidP="00F003D2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ให้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:rsidR="00F003D2" w:rsidRPr="00823DD0" w:rsidRDefault="00F003D2" w:rsidP="00F0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F003D2" w:rsidRPr="00823DD0" w:rsidRDefault="00F003D2" w:rsidP="00931EE5">
      <w:pPr>
        <w:pStyle w:val="a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s/>
        </w:rPr>
      </w:pPr>
      <w:r w:rsidRPr="00823DD0">
        <w:rPr>
          <w:rFonts w:ascii="Angsana New" w:hAnsi="Angsana New" w:cs="Angsana New"/>
          <w:cs/>
        </w:rPr>
        <w:t>บริษัทต้องปฏิบัติตามเงื่อนไขและข้อกำหนดต่าง</w:t>
      </w:r>
      <w:r w:rsidR="003F17D9" w:rsidRPr="00823DD0">
        <w:rPr>
          <w:rFonts w:ascii="Angsana New" w:hAnsi="Angsana New" w:cs="Angsana New"/>
          <w:cs/>
        </w:rPr>
        <w:t xml:space="preserve"> </w:t>
      </w:r>
      <w:r w:rsidRPr="00823DD0">
        <w:rPr>
          <w:rFonts w:ascii="Angsana New" w:hAnsi="Angsana New" w:cs="Angsana New"/>
          <w:cs/>
        </w:rPr>
        <w:t xml:space="preserve">ๆ ที่ระบุไว้ในบัตรส่งเสริม เช่น การบันทึกรายการและการเก็บรักษาบัญชี </w:t>
      </w:r>
      <w:r w:rsidR="003F17D9" w:rsidRPr="00823DD0">
        <w:rPr>
          <w:rFonts w:ascii="Angsana New" w:hAnsi="Angsana New" w:cs="Angsana New"/>
          <w:cs/>
        </w:rPr>
        <w:t>การ</w:t>
      </w:r>
      <w:r w:rsidRPr="00823DD0">
        <w:rPr>
          <w:rFonts w:ascii="Angsana New" w:hAnsi="Angsana New" w:cs="Angsana New"/>
          <w:cs/>
        </w:rPr>
        <w:t>รักษาระดับเงินทุนหมุนเวียนและมาตรฐานด้านคุณภา</w:t>
      </w:r>
      <w:r w:rsidR="0011383A" w:rsidRPr="00823DD0">
        <w:rPr>
          <w:rFonts w:ascii="Angsana New" w:hAnsi="Angsana New" w:cs="Angsana New"/>
          <w:cs/>
        </w:rPr>
        <w:t>พ</w:t>
      </w:r>
    </w:p>
    <w:p w:rsidR="00F003D2" w:rsidRPr="00823DD0" w:rsidRDefault="00F003D2" w:rsidP="00F0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:rsidR="00A61444" w:rsidRPr="00823DD0" w:rsidRDefault="00A61444" w:rsidP="00F0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:rsidR="00A61444" w:rsidRPr="00823DD0" w:rsidRDefault="00A61444" w:rsidP="00F0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:rsidR="00F5517F" w:rsidRPr="00E21CE8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E21CE8">
        <w:rPr>
          <w:rFonts w:ascii="Angsana New" w:hAnsi="Angsana New"/>
          <w:sz w:val="30"/>
          <w:szCs w:val="30"/>
          <w:cs/>
          <w:lang w:val="th-TH"/>
        </w:rPr>
        <w:lastRenderedPageBreak/>
        <w:t>กำไรต่อหุ้น</w:t>
      </w: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F5517F" w:rsidRPr="00823DD0" w:rsidRDefault="00F5517F" w:rsidP="00F5517F">
      <w:pPr>
        <w:tabs>
          <w:tab w:val="clear" w:pos="907"/>
          <w:tab w:val="left" w:pos="900"/>
          <w:tab w:val="left" w:pos="1440"/>
          <w:tab w:val="left" w:pos="2160"/>
        </w:tabs>
        <w:spacing w:line="240" w:lineRule="auto"/>
        <w:ind w:left="1087" w:hanging="547"/>
        <w:rPr>
          <w:rFonts w:ascii="Angsana New" w:hAnsi="Angsana New"/>
          <w:b/>
          <w:bCs/>
          <w:i/>
          <w:iCs/>
          <w:sz w:val="30"/>
          <w:szCs w:val="30"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8"/>
          <w:szCs w:val="8"/>
          <w:cs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="00D7311D" w:rsidRPr="00823DD0">
        <w:rPr>
          <w:rFonts w:ascii="Angsana New" w:hAnsi="Angsana New"/>
          <w:sz w:val="30"/>
          <w:szCs w:val="30"/>
          <w:cs/>
        </w:rPr>
        <w:t>และ</w:t>
      </w:r>
      <w:r w:rsidR="00D2457C" w:rsidRPr="00823DD0">
        <w:rPr>
          <w:rFonts w:ascii="Angsana New" w:hAnsi="Angsana New"/>
          <w:sz w:val="30"/>
          <w:szCs w:val="30"/>
          <w:cs/>
        </w:rPr>
        <w:t>เก้าเดือน</w:t>
      </w:r>
      <w:r w:rsidRPr="00823DD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2457C" w:rsidRPr="00823DD0">
        <w:rPr>
          <w:rFonts w:ascii="Angsana New" w:hAnsi="Angsana New"/>
          <w:sz w:val="30"/>
          <w:szCs w:val="30"/>
        </w:rPr>
        <w:t xml:space="preserve">30 </w:t>
      </w:r>
      <w:r w:rsidR="00D2457C" w:rsidRPr="00823DD0">
        <w:rPr>
          <w:rFonts w:ascii="Angsana New" w:hAnsi="Angsana New"/>
          <w:sz w:val="30"/>
          <w:szCs w:val="30"/>
          <w:cs/>
        </w:rPr>
        <w:t>กันยายน</w:t>
      </w:r>
      <w:r w:rsidRPr="00823DD0">
        <w:rPr>
          <w:rFonts w:ascii="Angsana New" w:hAnsi="Angsana New"/>
          <w:sz w:val="30"/>
          <w:szCs w:val="30"/>
          <w:cs/>
        </w:rPr>
        <w:t xml:space="preserve"> 25</w:t>
      </w:r>
      <w:r w:rsidR="00443145" w:rsidRPr="00823DD0">
        <w:rPr>
          <w:rFonts w:ascii="Angsana New" w:hAnsi="Angsana New"/>
          <w:sz w:val="30"/>
          <w:szCs w:val="30"/>
        </w:rPr>
        <w:t>62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และ</w:t>
      </w:r>
      <w:r w:rsidR="00443145" w:rsidRPr="00823DD0">
        <w:rPr>
          <w:rFonts w:ascii="Angsana New" w:hAnsi="Angsana New"/>
          <w:sz w:val="30"/>
          <w:szCs w:val="30"/>
        </w:rPr>
        <w:t xml:space="preserve"> 2561</w:t>
      </w:r>
      <w:r w:rsidRPr="00823DD0">
        <w:rPr>
          <w:rFonts w:ascii="Angsana New" w:hAnsi="Angsana New"/>
          <w:sz w:val="30"/>
          <w:szCs w:val="30"/>
          <w:cs/>
        </w:rPr>
        <w:t xml:space="preserve"> คำนวณจากกำไร</w:t>
      </w:r>
      <w:r w:rsidRPr="00823DD0">
        <w:rPr>
          <w:rFonts w:ascii="Angsana New" w:hAnsi="Angsana New"/>
          <w:spacing w:val="6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="00703CB3" w:rsidRPr="00823DD0">
        <w:rPr>
          <w:rFonts w:ascii="Angsana New" w:hAnsi="Angsana New"/>
          <w:spacing w:val="6"/>
          <w:sz w:val="30"/>
          <w:szCs w:val="30"/>
          <w:cs/>
        </w:rPr>
        <w:t xml:space="preserve">วิธีถัวเฉลี่ยถ่วงน้ำหนัก </w:t>
      </w:r>
      <w:r w:rsidRPr="00823DD0">
        <w:rPr>
          <w:rFonts w:ascii="Angsana New" w:hAnsi="Angsana New"/>
          <w:spacing w:val="6"/>
          <w:sz w:val="30"/>
          <w:szCs w:val="30"/>
          <w:cs/>
        </w:rPr>
        <w:t>แสดงการคำนวณดังนี้</w:t>
      </w:r>
      <w:r w:rsidRPr="00823DD0">
        <w:rPr>
          <w:rFonts w:ascii="Angsana New" w:hAnsi="Angsana New"/>
          <w:spacing w:val="6"/>
          <w:sz w:val="30"/>
          <w:szCs w:val="30"/>
        </w:rPr>
        <w:t xml:space="preserve"> </w:t>
      </w:r>
      <w:r w:rsidRPr="00823DD0">
        <w:rPr>
          <w:rFonts w:ascii="Angsana New" w:hAnsi="Angsana New"/>
          <w:spacing w:val="6"/>
          <w:sz w:val="30"/>
          <w:szCs w:val="30"/>
          <w:cs/>
        </w:rPr>
        <w:t xml:space="preserve"> </w:t>
      </w:r>
    </w:p>
    <w:p w:rsidR="00E310D8" w:rsidRPr="00823DD0" w:rsidRDefault="00E310D8" w:rsidP="00E31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1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6210"/>
        <w:gridCol w:w="18"/>
        <w:gridCol w:w="1330"/>
        <w:gridCol w:w="18"/>
        <w:gridCol w:w="299"/>
        <w:gridCol w:w="18"/>
        <w:gridCol w:w="1380"/>
        <w:gridCol w:w="18"/>
      </w:tblGrid>
      <w:tr w:rsidR="00E310D8" w:rsidRPr="00823DD0" w:rsidTr="0078657A">
        <w:trPr>
          <w:gridAfter w:val="1"/>
          <w:wAfter w:w="18" w:type="dxa"/>
        </w:trPr>
        <w:tc>
          <w:tcPr>
            <w:tcW w:w="6210" w:type="dxa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E310D8" w:rsidRPr="00823DD0" w:rsidRDefault="00E310D8" w:rsidP="00E310D8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317" w:type="dxa"/>
            <w:gridSpan w:val="2"/>
            <w:shd w:val="clear" w:color="auto" w:fill="auto"/>
          </w:tcPr>
          <w:p w:rsidR="00E310D8" w:rsidRPr="00823DD0" w:rsidRDefault="00E310D8" w:rsidP="00E310D8">
            <w:pPr>
              <w:pStyle w:val="acctmergecolhd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shd w:val="clear" w:color="auto" w:fill="auto"/>
          </w:tcPr>
          <w:p w:rsidR="00E310D8" w:rsidRPr="00823DD0" w:rsidRDefault="00E310D8" w:rsidP="00E310D8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E310D8" w:rsidRPr="00823DD0" w:rsidTr="0078657A">
        <w:trPr>
          <w:gridAfter w:val="1"/>
          <w:wAfter w:w="18" w:type="dxa"/>
        </w:trPr>
        <w:tc>
          <w:tcPr>
            <w:tcW w:w="6210" w:type="dxa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3" w:type="dxa"/>
            <w:gridSpan w:val="6"/>
            <w:shd w:val="clear" w:color="auto" w:fill="auto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310D8" w:rsidRPr="00823DD0" w:rsidTr="00162039">
        <w:trPr>
          <w:gridAfter w:val="1"/>
          <w:wAfter w:w="18" w:type="dxa"/>
        </w:trPr>
        <w:tc>
          <w:tcPr>
            <w:tcW w:w="6210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10D8" w:rsidRPr="00823DD0" w:rsidRDefault="003F37A2" w:rsidP="00E310D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1060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1,458</w:t>
            </w:r>
          </w:p>
        </w:tc>
        <w:tc>
          <w:tcPr>
            <w:tcW w:w="317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bottom w:val="double" w:sz="4" w:space="0" w:color="auto"/>
            </w:tcBorders>
            <w:vAlign w:val="bottom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6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67,545</w:t>
            </w:r>
          </w:p>
        </w:tc>
      </w:tr>
      <w:tr w:rsidR="005A314E" w:rsidRPr="00823DD0" w:rsidTr="00162039">
        <w:trPr>
          <w:gridAfter w:val="1"/>
          <w:wAfter w:w="18" w:type="dxa"/>
        </w:trPr>
        <w:tc>
          <w:tcPr>
            <w:tcW w:w="6210" w:type="dxa"/>
          </w:tcPr>
          <w:p w:rsidR="005A314E" w:rsidRPr="00823DD0" w:rsidRDefault="005A31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A314E" w:rsidRPr="00823DD0" w:rsidRDefault="005A314E" w:rsidP="00E310D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6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7" w:type="dxa"/>
            <w:gridSpan w:val="2"/>
          </w:tcPr>
          <w:p w:rsidR="005A314E" w:rsidRPr="00823DD0" w:rsidRDefault="005A314E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double" w:sz="4" w:space="0" w:color="auto"/>
            </w:tcBorders>
            <w:vAlign w:val="bottom"/>
          </w:tcPr>
          <w:p w:rsidR="005A314E" w:rsidRPr="00823DD0" w:rsidRDefault="005A314E" w:rsidP="00E310D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310D8" w:rsidRPr="00823DD0" w:rsidTr="005A314E">
        <w:trPr>
          <w:gridAfter w:val="1"/>
          <w:wAfter w:w="18" w:type="dxa"/>
        </w:trPr>
        <w:tc>
          <w:tcPr>
            <w:tcW w:w="6210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:rsidR="00E310D8" w:rsidRPr="00823DD0" w:rsidRDefault="003F37A2" w:rsidP="00E310D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424,764</w:t>
            </w:r>
          </w:p>
        </w:tc>
        <w:tc>
          <w:tcPr>
            <w:tcW w:w="317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vAlign w:val="bottom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353,695</w:t>
            </w:r>
          </w:p>
        </w:tc>
      </w:tr>
      <w:tr w:rsidR="00E310D8" w:rsidRPr="00823DD0" w:rsidTr="0078657A">
        <w:trPr>
          <w:gridAfter w:val="1"/>
          <w:wAfter w:w="18" w:type="dxa"/>
        </w:trPr>
        <w:tc>
          <w:tcPr>
            <w:tcW w:w="6210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5A314E"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0D8" w:rsidRPr="0039056E" w:rsidRDefault="003F37A2" w:rsidP="00E310D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0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  <w:tc>
          <w:tcPr>
            <w:tcW w:w="317" w:type="dxa"/>
            <w:gridSpan w:val="2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353,695</w:t>
            </w:r>
          </w:p>
        </w:tc>
      </w:tr>
      <w:tr w:rsidR="00E310D8" w:rsidRPr="00823DD0" w:rsidTr="0078657A">
        <w:trPr>
          <w:gridAfter w:val="1"/>
          <w:wAfter w:w="18" w:type="dxa"/>
        </w:trPr>
        <w:tc>
          <w:tcPr>
            <w:tcW w:w="6210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0D8" w:rsidRPr="00823DD0" w:rsidTr="0078657A">
        <w:trPr>
          <w:gridAfter w:val="1"/>
          <w:wAfter w:w="18" w:type="dxa"/>
        </w:trPr>
        <w:tc>
          <w:tcPr>
            <w:tcW w:w="6210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310D8" w:rsidRPr="00823DD0" w:rsidRDefault="00F1797B" w:rsidP="00E310D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317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bottom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</w:tr>
      <w:tr w:rsidR="00E310D8" w:rsidRPr="00823DD0" w:rsidTr="0078657A">
        <w:trPr>
          <w:gridAfter w:val="1"/>
          <w:wAfter w:w="18" w:type="dxa"/>
        </w:trPr>
        <w:tc>
          <w:tcPr>
            <w:tcW w:w="6210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310D8" w:rsidRPr="00823DD0" w:rsidTr="0078657A">
        <w:tc>
          <w:tcPr>
            <w:tcW w:w="6228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E310D8" w:rsidRPr="00823DD0" w:rsidRDefault="00E310D8" w:rsidP="00E310D8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317" w:type="dxa"/>
            <w:gridSpan w:val="2"/>
            <w:shd w:val="clear" w:color="auto" w:fill="auto"/>
          </w:tcPr>
          <w:p w:rsidR="00E310D8" w:rsidRPr="00823DD0" w:rsidRDefault="00E310D8" w:rsidP="00E310D8">
            <w:pPr>
              <w:pStyle w:val="acctmergecolhd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shd w:val="clear" w:color="auto" w:fill="auto"/>
          </w:tcPr>
          <w:p w:rsidR="00E310D8" w:rsidRPr="00823DD0" w:rsidRDefault="00E310D8" w:rsidP="00E310D8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E310D8" w:rsidRPr="00823DD0" w:rsidTr="0078657A">
        <w:tc>
          <w:tcPr>
            <w:tcW w:w="6228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3" w:type="dxa"/>
            <w:gridSpan w:val="6"/>
            <w:shd w:val="clear" w:color="auto" w:fill="auto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F36EA" w:rsidRPr="00823DD0" w:rsidTr="0078657A">
        <w:tc>
          <w:tcPr>
            <w:tcW w:w="6228" w:type="dxa"/>
            <w:gridSpan w:val="2"/>
          </w:tcPr>
          <w:p w:rsidR="007F36EA" w:rsidRPr="00823DD0" w:rsidRDefault="007F36EA" w:rsidP="0035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F36EA" w:rsidRPr="00823DD0" w:rsidRDefault="00F1797B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BE33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1060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317" w:type="dxa"/>
            <w:gridSpan w:val="2"/>
          </w:tcPr>
          <w:p w:rsidR="007F36EA" w:rsidRPr="00823DD0" w:rsidRDefault="007F36EA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bottom w:val="double" w:sz="4" w:space="0" w:color="auto"/>
            </w:tcBorders>
          </w:tcPr>
          <w:p w:rsidR="007F36EA" w:rsidRPr="00823DD0" w:rsidRDefault="007F36EA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156,719</w:t>
            </w:r>
          </w:p>
        </w:tc>
      </w:tr>
      <w:tr w:rsidR="00E310D8" w:rsidRPr="00823DD0" w:rsidTr="0078657A">
        <w:tc>
          <w:tcPr>
            <w:tcW w:w="6228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gridSpan w:val="2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10D8" w:rsidRPr="00823DD0" w:rsidTr="0078657A">
        <w:tc>
          <w:tcPr>
            <w:tcW w:w="6228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63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E310D8" w:rsidRPr="00823DD0" w:rsidRDefault="00326F79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353,695</w:t>
            </w:r>
          </w:p>
        </w:tc>
        <w:tc>
          <w:tcPr>
            <w:tcW w:w="317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gridSpan w:val="2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352,230</w:t>
            </w:r>
          </w:p>
        </w:tc>
      </w:tr>
      <w:tr w:rsidR="00E310D8" w:rsidRPr="00823DD0" w:rsidTr="0078657A">
        <w:tc>
          <w:tcPr>
            <w:tcW w:w="6228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310D8" w:rsidRPr="00823DD0" w:rsidRDefault="00326F79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43,387</w:t>
            </w:r>
          </w:p>
        </w:tc>
        <w:tc>
          <w:tcPr>
            <w:tcW w:w="317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601</w:t>
            </w:r>
          </w:p>
        </w:tc>
      </w:tr>
      <w:tr w:rsidR="00E310D8" w:rsidRPr="00823DD0" w:rsidTr="0078657A">
        <w:tc>
          <w:tcPr>
            <w:tcW w:w="6228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0D8" w:rsidRPr="00823DD0" w:rsidRDefault="00326F79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397,082</w:t>
            </w:r>
          </w:p>
        </w:tc>
        <w:tc>
          <w:tcPr>
            <w:tcW w:w="317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352,831</w:t>
            </w:r>
          </w:p>
        </w:tc>
      </w:tr>
      <w:tr w:rsidR="00E310D8" w:rsidRPr="00823DD0" w:rsidTr="0078657A">
        <w:tc>
          <w:tcPr>
            <w:tcW w:w="6228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10D8" w:rsidRPr="00823DD0" w:rsidTr="00314159">
        <w:trPr>
          <w:trHeight w:val="443"/>
        </w:trPr>
        <w:tc>
          <w:tcPr>
            <w:tcW w:w="6228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310D8" w:rsidRPr="00823DD0" w:rsidRDefault="00326F79" w:rsidP="00E310D8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0.31</w:t>
            </w:r>
          </w:p>
        </w:tc>
        <w:tc>
          <w:tcPr>
            <w:tcW w:w="317" w:type="dxa"/>
            <w:gridSpan w:val="2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bottom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0.44</w:t>
            </w:r>
          </w:p>
        </w:tc>
      </w:tr>
    </w:tbl>
    <w:p w:rsidR="00E310D8" w:rsidRPr="00823DD0" w:rsidRDefault="00E310D8" w:rsidP="00E31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E310D8" w:rsidRPr="00823DD0" w:rsidRDefault="00E310D8" w:rsidP="0011383A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310D8" w:rsidRPr="00823DD0" w:rsidRDefault="00E310D8" w:rsidP="0011383A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B223E" w:rsidRPr="00823DD0" w:rsidRDefault="0011383A" w:rsidP="0011383A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        </w:t>
      </w:r>
    </w:p>
    <w:p w:rsidR="00F5517F" w:rsidRPr="00823DD0" w:rsidRDefault="000B223E" w:rsidP="00E31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F5517F"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:rsidR="00F5517F" w:rsidRPr="00823DD0" w:rsidRDefault="00F5517F" w:rsidP="00F5517F">
      <w:pPr>
        <w:ind w:left="54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:rsidR="00F5517F" w:rsidRPr="00823DD0" w:rsidRDefault="00F5517F" w:rsidP="00CD38DC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23DD0">
        <w:rPr>
          <w:rFonts w:ascii="Angsana New" w:hAnsi="Angsana New"/>
          <w:sz w:val="30"/>
          <w:szCs w:val="30"/>
          <w:cs/>
          <w:lang w:val="en-GB"/>
        </w:rPr>
        <w:t>กำไรต่อหุ้นปรับลดสำหรับ</w:t>
      </w:r>
      <w:r w:rsidR="006F264F" w:rsidRPr="00823DD0">
        <w:rPr>
          <w:rFonts w:ascii="Angsana New" w:hAnsi="Angsana New"/>
          <w:sz w:val="30"/>
          <w:szCs w:val="30"/>
          <w:cs/>
          <w:lang w:val="en-GB"/>
        </w:rPr>
        <w:t>แต่ละ</w:t>
      </w:r>
      <w:r w:rsidRPr="00823DD0">
        <w:rPr>
          <w:rFonts w:ascii="Angsana New" w:hAnsi="Angsana New"/>
          <w:sz w:val="30"/>
          <w:szCs w:val="30"/>
          <w:cs/>
          <w:lang w:val="en-GB"/>
        </w:rPr>
        <w:t>งวดสามเดือน</w:t>
      </w:r>
      <w:r w:rsidR="006F264F" w:rsidRPr="00823DD0">
        <w:rPr>
          <w:rFonts w:ascii="Angsana New" w:hAnsi="Angsana New"/>
          <w:sz w:val="30"/>
          <w:szCs w:val="30"/>
          <w:cs/>
          <w:lang w:val="en-GB"/>
        </w:rPr>
        <w:t>และงวด</w:t>
      </w:r>
      <w:r w:rsidR="00D2457C" w:rsidRPr="00823DD0">
        <w:rPr>
          <w:rFonts w:ascii="Angsana New" w:hAnsi="Angsana New"/>
          <w:sz w:val="30"/>
          <w:szCs w:val="30"/>
          <w:cs/>
          <w:lang w:val="en-GB"/>
        </w:rPr>
        <w:t>เก้าเดือน</w:t>
      </w:r>
      <w:r w:rsidRPr="00823DD0">
        <w:rPr>
          <w:rFonts w:ascii="Angsana New" w:hAnsi="Angsana New"/>
          <w:sz w:val="30"/>
          <w:szCs w:val="30"/>
          <w:cs/>
          <w:lang w:val="en-GB"/>
        </w:rPr>
        <w:t xml:space="preserve">สิ้นสุดวันที่ </w:t>
      </w:r>
      <w:r w:rsidR="00D2457C" w:rsidRPr="00823DD0">
        <w:rPr>
          <w:rFonts w:ascii="Angsana New" w:hAnsi="Angsana New"/>
          <w:sz w:val="30"/>
          <w:szCs w:val="30"/>
        </w:rPr>
        <w:t xml:space="preserve">30 </w:t>
      </w:r>
      <w:r w:rsidR="00D2457C" w:rsidRPr="00823DD0">
        <w:rPr>
          <w:rFonts w:ascii="Angsana New" w:hAnsi="Angsana New"/>
          <w:sz w:val="30"/>
          <w:szCs w:val="30"/>
          <w:cs/>
        </w:rPr>
        <w:t>กันยายน</w:t>
      </w:r>
      <w:r w:rsidRPr="00823DD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23DD0">
        <w:rPr>
          <w:rFonts w:ascii="Angsana New" w:hAnsi="Angsana New"/>
          <w:sz w:val="30"/>
          <w:szCs w:val="30"/>
          <w:lang w:val="en-GB"/>
        </w:rPr>
        <w:t>25</w:t>
      </w:r>
      <w:r w:rsidR="008138B3" w:rsidRPr="00823DD0">
        <w:rPr>
          <w:rFonts w:ascii="Angsana New" w:hAnsi="Angsana New"/>
          <w:sz w:val="30"/>
          <w:szCs w:val="30"/>
        </w:rPr>
        <w:t>62</w:t>
      </w:r>
      <w:r w:rsidRPr="00823DD0">
        <w:rPr>
          <w:rFonts w:ascii="Angsana New" w:hAnsi="Angsana New"/>
          <w:sz w:val="30"/>
          <w:szCs w:val="30"/>
          <w:lang w:val="en-GB"/>
        </w:rPr>
        <w:t xml:space="preserve"> </w:t>
      </w:r>
      <w:r w:rsidRPr="00823DD0">
        <w:rPr>
          <w:rFonts w:ascii="Angsana New" w:hAnsi="Angsana New"/>
          <w:sz w:val="30"/>
          <w:szCs w:val="30"/>
          <w:cs/>
          <w:lang w:val="en-GB"/>
        </w:rPr>
        <w:t>และ</w:t>
      </w:r>
      <w:r w:rsidRPr="00823DD0">
        <w:rPr>
          <w:rFonts w:ascii="Angsana New" w:hAnsi="Angsana New"/>
          <w:sz w:val="30"/>
          <w:szCs w:val="30"/>
          <w:lang w:val="en-GB"/>
        </w:rPr>
        <w:t xml:space="preserve"> 2</w:t>
      </w:r>
      <w:r w:rsidR="008138B3" w:rsidRPr="00823DD0">
        <w:rPr>
          <w:rFonts w:ascii="Angsana New" w:hAnsi="Angsana New"/>
          <w:sz w:val="30"/>
          <w:szCs w:val="30"/>
          <w:lang w:val="en-GB"/>
        </w:rPr>
        <w:t>561</w:t>
      </w:r>
      <w:r w:rsidRPr="00823DD0">
        <w:rPr>
          <w:rFonts w:ascii="Angsana New" w:hAnsi="Angsana New"/>
          <w:sz w:val="30"/>
          <w:szCs w:val="30"/>
          <w:cs/>
          <w:lang w:val="en-GB"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ถัวเฉลี่ยถ่วงน้ำหนัก หลังจากที่ได้ปรับปรุงผลกระทบของหุ้นปรับลด ดังนี้</w:t>
      </w:r>
    </w:p>
    <w:p w:rsidR="00E310D8" w:rsidRPr="00823DD0" w:rsidRDefault="00E310D8" w:rsidP="00E310D8">
      <w:pPr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57"/>
        <w:gridCol w:w="1348"/>
        <w:gridCol w:w="317"/>
        <w:gridCol w:w="1398"/>
      </w:tblGrid>
      <w:tr w:rsidR="00E310D8" w:rsidRPr="00823DD0" w:rsidTr="0078657A">
        <w:trPr>
          <w:tblHeader/>
        </w:trPr>
        <w:tc>
          <w:tcPr>
            <w:tcW w:w="6057" w:type="dxa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GB"/>
              </w:rPr>
              <w:br w:type="page"/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  <w:shd w:val="clear" w:color="auto" w:fill="auto"/>
          </w:tcPr>
          <w:p w:rsidR="00E310D8" w:rsidRPr="00823DD0" w:rsidRDefault="00E310D8" w:rsidP="0078657A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317" w:type="dxa"/>
          </w:tcPr>
          <w:p w:rsidR="00E310D8" w:rsidRPr="00823DD0" w:rsidRDefault="00E310D8" w:rsidP="0078657A">
            <w:pPr>
              <w:pStyle w:val="acctmergecolhd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E310D8" w:rsidRPr="00823DD0" w:rsidRDefault="00E310D8" w:rsidP="0078657A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E310D8" w:rsidRPr="00823DD0" w:rsidTr="0078657A">
        <w:trPr>
          <w:tblHeader/>
        </w:trPr>
        <w:tc>
          <w:tcPr>
            <w:tcW w:w="6057" w:type="dxa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3" w:type="dxa"/>
            <w:gridSpan w:val="3"/>
            <w:shd w:val="clear" w:color="auto" w:fill="auto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310D8" w:rsidRPr="00823DD0" w:rsidTr="0078657A">
        <w:tc>
          <w:tcPr>
            <w:tcW w:w="6057" w:type="dxa"/>
          </w:tcPr>
          <w:p w:rsidR="00E310D8" w:rsidRPr="00823DD0" w:rsidRDefault="00E310D8" w:rsidP="00E310D8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กำไรที่เป็นส่วนของผู้ถือหุ้นบริษัท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E310D8" w:rsidRPr="00823DD0" w:rsidRDefault="0039056E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06046">
              <w:rPr>
                <w:rFonts w:ascii="Angsana New" w:hAnsi="Angsana New"/>
                <w:b/>
                <w:bCs/>
                <w:sz w:val="30"/>
                <w:szCs w:val="30"/>
              </w:rPr>
              <w:t>1,458</w:t>
            </w: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67,545</w:t>
            </w:r>
          </w:p>
        </w:tc>
      </w:tr>
      <w:tr w:rsidR="00E310D8" w:rsidRPr="00823DD0" w:rsidTr="0078657A">
        <w:tc>
          <w:tcPr>
            <w:tcW w:w="6057" w:type="dxa"/>
          </w:tcPr>
          <w:p w:rsidR="00E310D8" w:rsidRPr="00823DD0" w:rsidRDefault="00E310D8" w:rsidP="00E310D8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0D8" w:rsidRPr="00823DD0" w:rsidTr="0078657A">
        <w:tc>
          <w:tcPr>
            <w:tcW w:w="6057" w:type="dxa"/>
          </w:tcPr>
          <w:p w:rsidR="00E310D8" w:rsidRPr="00823DD0" w:rsidRDefault="00E310D8" w:rsidP="00E310D8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48" w:type="dxa"/>
            <w:shd w:val="clear" w:color="auto" w:fill="auto"/>
          </w:tcPr>
          <w:p w:rsidR="00E310D8" w:rsidRPr="00823DD0" w:rsidRDefault="0039056E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353,695</w:t>
            </w:r>
          </w:p>
        </w:tc>
      </w:tr>
      <w:tr w:rsidR="00E310D8" w:rsidRPr="00823DD0" w:rsidTr="0078657A">
        <w:tc>
          <w:tcPr>
            <w:tcW w:w="6057" w:type="dxa"/>
          </w:tcPr>
          <w:p w:rsidR="00E310D8" w:rsidRPr="00823DD0" w:rsidRDefault="00E310D8" w:rsidP="00E310D8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348" w:type="dxa"/>
            <w:shd w:val="clear" w:color="auto" w:fill="auto"/>
          </w:tcPr>
          <w:p w:rsidR="00E310D8" w:rsidRPr="00823DD0" w:rsidRDefault="0039056E" w:rsidP="0039056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41,365</w:t>
            </w:r>
          </w:p>
        </w:tc>
      </w:tr>
      <w:tr w:rsidR="00E310D8" w:rsidRPr="00823DD0" w:rsidTr="0078657A">
        <w:tc>
          <w:tcPr>
            <w:tcW w:w="6057" w:type="dxa"/>
          </w:tcPr>
          <w:p w:rsidR="00E310D8" w:rsidRPr="00823DD0" w:rsidRDefault="00E310D8" w:rsidP="00E310D8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0D8" w:rsidRPr="0039056E" w:rsidRDefault="0039056E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9056E"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395,060</w:t>
            </w:r>
          </w:p>
        </w:tc>
      </w:tr>
      <w:tr w:rsidR="00E310D8" w:rsidRPr="00823DD0" w:rsidTr="0078657A">
        <w:tc>
          <w:tcPr>
            <w:tcW w:w="6057" w:type="dxa"/>
          </w:tcPr>
          <w:p w:rsidR="00E310D8" w:rsidRPr="00823DD0" w:rsidRDefault="00E310D8" w:rsidP="00E310D8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10D8" w:rsidRPr="00823DD0" w:rsidTr="0078657A">
        <w:tc>
          <w:tcPr>
            <w:tcW w:w="6057" w:type="dxa"/>
            <w:vAlign w:val="bottom"/>
          </w:tcPr>
          <w:p w:rsidR="00E310D8" w:rsidRPr="00823DD0" w:rsidRDefault="00E310D8" w:rsidP="00E310D8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(ปรับลด) (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E310D8" w:rsidRPr="00823DD0" w:rsidRDefault="00192832" w:rsidP="00E310D8">
            <w:pPr>
              <w:pStyle w:val="acctfourfigures"/>
              <w:tabs>
                <w:tab w:val="clear" w:pos="765"/>
              </w:tabs>
              <w:spacing w:line="240" w:lineRule="auto"/>
              <w:ind w:left="-79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uto"/>
              <w:ind w:left="-79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</w:tr>
    </w:tbl>
    <w:p w:rsidR="00E310D8" w:rsidRPr="00823DD0" w:rsidRDefault="00E310D8" w:rsidP="00E310D8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13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075"/>
        <w:gridCol w:w="1348"/>
        <w:gridCol w:w="317"/>
        <w:gridCol w:w="1398"/>
      </w:tblGrid>
      <w:tr w:rsidR="00E310D8" w:rsidRPr="00823DD0" w:rsidTr="0078657A">
        <w:trPr>
          <w:tblHeader/>
        </w:trPr>
        <w:tc>
          <w:tcPr>
            <w:tcW w:w="6075" w:type="dxa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GB"/>
              </w:rPr>
              <w:br w:type="page"/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  <w:shd w:val="clear" w:color="auto" w:fill="auto"/>
          </w:tcPr>
          <w:p w:rsidR="00E310D8" w:rsidRPr="00823DD0" w:rsidRDefault="00E310D8" w:rsidP="0078657A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317" w:type="dxa"/>
          </w:tcPr>
          <w:p w:rsidR="00E310D8" w:rsidRPr="00823DD0" w:rsidRDefault="00E310D8" w:rsidP="0078657A">
            <w:pPr>
              <w:pStyle w:val="acctmergecolhd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E310D8" w:rsidRPr="00823DD0" w:rsidRDefault="00E310D8" w:rsidP="0078657A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E310D8" w:rsidRPr="00823DD0" w:rsidTr="0078657A">
        <w:trPr>
          <w:tblHeader/>
        </w:trPr>
        <w:tc>
          <w:tcPr>
            <w:tcW w:w="6075" w:type="dxa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3" w:type="dxa"/>
            <w:gridSpan w:val="3"/>
            <w:shd w:val="clear" w:color="auto" w:fill="auto"/>
          </w:tcPr>
          <w:p w:rsidR="00E310D8" w:rsidRPr="00823DD0" w:rsidRDefault="00E310D8" w:rsidP="0078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310D8" w:rsidRPr="00823DD0" w:rsidTr="0078657A">
        <w:tc>
          <w:tcPr>
            <w:tcW w:w="6075" w:type="dxa"/>
          </w:tcPr>
          <w:p w:rsidR="00E310D8" w:rsidRPr="00823DD0" w:rsidRDefault="00E310D8" w:rsidP="00E310D8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กำไรที่เป็นส่วนของผู้ถือหุ้นบริษัท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E310D8" w:rsidRPr="00823DD0" w:rsidRDefault="00192832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BE3320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106046">
              <w:rPr>
                <w:rFonts w:ascii="Angsana New" w:hAnsi="Angsana New"/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156,719</w:t>
            </w:r>
          </w:p>
        </w:tc>
      </w:tr>
      <w:tr w:rsidR="00E310D8" w:rsidRPr="00823DD0" w:rsidTr="0078657A">
        <w:tc>
          <w:tcPr>
            <w:tcW w:w="6075" w:type="dxa"/>
          </w:tcPr>
          <w:p w:rsidR="00E310D8" w:rsidRPr="00823DD0" w:rsidRDefault="00E310D8" w:rsidP="00E310D8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0D8" w:rsidRPr="00823DD0" w:rsidTr="0078657A">
        <w:tc>
          <w:tcPr>
            <w:tcW w:w="6075" w:type="dxa"/>
          </w:tcPr>
          <w:p w:rsidR="00E310D8" w:rsidRPr="00823DD0" w:rsidRDefault="00E310D8" w:rsidP="00E310D8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48" w:type="dxa"/>
            <w:shd w:val="clear" w:color="auto" w:fill="auto"/>
          </w:tcPr>
          <w:p w:rsidR="00E310D8" w:rsidRPr="00823DD0" w:rsidRDefault="00192832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397,082</w:t>
            </w: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352,831</w:t>
            </w:r>
          </w:p>
        </w:tc>
      </w:tr>
      <w:tr w:rsidR="00E310D8" w:rsidRPr="00823DD0" w:rsidTr="0078657A">
        <w:tc>
          <w:tcPr>
            <w:tcW w:w="6075" w:type="dxa"/>
          </w:tcPr>
          <w:p w:rsidR="00E310D8" w:rsidRPr="00823DD0" w:rsidRDefault="00E310D8" w:rsidP="00E310D8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348" w:type="dxa"/>
            <w:shd w:val="clear" w:color="auto" w:fill="auto"/>
          </w:tcPr>
          <w:p w:rsidR="00E310D8" w:rsidRPr="00823DD0" w:rsidRDefault="00192832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16,814</w:t>
            </w: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29,904</w:t>
            </w:r>
          </w:p>
        </w:tc>
      </w:tr>
      <w:tr w:rsidR="00E310D8" w:rsidRPr="00823DD0" w:rsidTr="0078657A">
        <w:trPr>
          <w:trHeight w:val="352"/>
        </w:trPr>
        <w:tc>
          <w:tcPr>
            <w:tcW w:w="6075" w:type="dxa"/>
          </w:tcPr>
          <w:p w:rsidR="00E310D8" w:rsidRPr="00823DD0" w:rsidRDefault="00E310D8" w:rsidP="00E310D8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0D8" w:rsidRPr="00823DD0" w:rsidRDefault="00192832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413,896</w:t>
            </w: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382,735</w:t>
            </w:r>
          </w:p>
        </w:tc>
      </w:tr>
      <w:tr w:rsidR="00E310D8" w:rsidRPr="00823DD0" w:rsidTr="0078657A">
        <w:tc>
          <w:tcPr>
            <w:tcW w:w="6075" w:type="dxa"/>
          </w:tcPr>
          <w:p w:rsidR="00E310D8" w:rsidRPr="00823DD0" w:rsidRDefault="00E310D8" w:rsidP="00E310D8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10D8" w:rsidRPr="00823DD0" w:rsidTr="0078657A">
        <w:tc>
          <w:tcPr>
            <w:tcW w:w="6075" w:type="dxa"/>
            <w:vAlign w:val="bottom"/>
          </w:tcPr>
          <w:p w:rsidR="00E310D8" w:rsidRPr="00823DD0" w:rsidRDefault="00E310D8" w:rsidP="00E310D8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(ปรับลด) (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E310D8" w:rsidRPr="00823DD0" w:rsidRDefault="00192832" w:rsidP="00E310D8">
            <w:pPr>
              <w:pStyle w:val="acctfourfigures"/>
              <w:tabs>
                <w:tab w:val="clear" w:pos="765"/>
              </w:tabs>
              <w:spacing w:line="240" w:lineRule="auto"/>
              <w:ind w:left="-79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317" w:type="dxa"/>
          </w:tcPr>
          <w:p w:rsidR="00E310D8" w:rsidRPr="00823DD0" w:rsidRDefault="00E310D8" w:rsidP="00E3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:rsidR="00E310D8" w:rsidRPr="00823DD0" w:rsidRDefault="00E310D8" w:rsidP="00E310D8">
            <w:pPr>
              <w:pStyle w:val="acctfourfigures"/>
              <w:tabs>
                <w:tab w:val="clear" w:pos="765"/>
              </w:tabs>
              <w:spacing w:line="240" w:lineRule="auto"/>
              <w:ind w:left="-79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>0.41</w:t>
            </w:r>
          </w:p>
        </w:tc>
      </w:tr>
    </w:tbl>
    <w:p w:rsidR="00E310D8" w:rsidRPr="00823DD0" w:rsidRDefault="00E310D8" w:rsidP="00E31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E310D8" w:rsidRPr="00823DD0" w:rsidRDefault="00E310D8" w:rsidP="008F35F2">
      <w:pPr>
        <w:rPr>
          <w:rFonts w:ascii="Angsana New" w:hAnsi="Angsana New"/>
          <w:sz w:val="28"/>
          <w:szCs w:val="28"/>
          <w:lang w:eastAsia="x-none"/>
        </w:rPr>
      </w:pPr>
    </w:p>
    <w:p w:rsidR="00E310D8" w:rsidRPr="00823DD0" w:rsidRDefault="00E310D8" w:rsidP="008F35F2">
      <w:pPr>
        <w:rPr>
          <w:rFonts w:ascii="Angsana New" w:hAnsi="Angsana New"/>
          <w:sz w:val="28"/>
          <w:szCs w:val="28"/>
          <w:lang w:eastAsia="x-none"/>
        </w:rPr>
      </w:pPr>
    </w:p>
    <w:p w:rsidR="00E310D8" w:rsidRPr="00823DD0" w:rsidRDefault="00E310D8" w:rsidP="008F35F2">
      <w:pPr>
        <w:rPr>
          <w:rFonts w:ascii="Angsana New" w:hAnsi="Angsana New"/>
          <w:sz w:val="28"/>
          <w:szCs w:val="28"/>
          <w:lang w:eastAsia="x-none"/>
        </w:rPr>
      </w:pPr>
    </w:p>
    <w:p w:rsidR="00E310D8" w:rsidRPr="00823DD0" w:rsidRDefault="00E310D8" w:rsidP="008F35F2">
      <w:pPr>
        <w:rPr>
          <w:rFonts w:ascii="Angsana New" w:hAnsi="Angsana New"/>
          <w:sz w:val="28"/>
          <w:szCs w:val="28"/>
          <w:lang w:eastAsia="x-none"/>
        </w:rPr>
      </w:pPr>
    </w:p>
    <w:p w:rsidR="00E310D8" w:rsidRPr="00823DD0" w:rsidRDefault="00E310D8" w:rsidP="008F35F2">
      <w:pPr>
        <w:rPr>
          <w:rFonts w:ascii="Angsana New" w:hAnsi="Angsana New"/>
          <w:sz w:val="28"/>
          <w:szCs w:val="28"/>
          <w:lang w:eastAsia="x-none"/>
        </w:rPr>
      </w:pPr>
    </w:p>
    <w:p w:rsidR="007D2647" w:rsidRPr="00823DD0" w:rsidRDefault="00F4130D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lang w:val="en-US"/>
        </w:rPr>
      </w:pPr>
      <w:r w:rsidRPr="00823DD0">
        <w:rPr>
          <w:rFonts w:ascii="Angsana New" w:hAnsi="Angsana New"/>
          <w:cs/>
          <w:lang w:val="en-US"/>
        </w:rPr>
        <w:br w:type="page"/>
      </w:r>
      <w:r w:rsidR="009F2402" w:rsidRPr="00040685">
        <w:rPr>
          <w:rFonts w:ascii="Angsana New" w:hAnsi="Angsana New"/>
          <w:cs/>
          <w:lang w:val="en-US"/>
        </w:rPr>
        <w:lastRenderedPageBreak/>
        <w:t>เงินปันผล</w:t>
      </w:r>
    </w:p>
    <w:p w:rsidR="00DC69EA" w:rsidRPr="00823DD0" w:rsidRDefault="00DC69EA" w:rsidP="00DC69EA">
      <w:pPr>
        <w:rPr>
          <w:rFonts w:ascii="Angsana New" w:hAnsi="Angsana New"/>
          <w:sz w:val="28"/>
          <w:szCs w:val="28"/>
          <w:lang w:eastAsia="x-none"/>
        </w:rPr>
      </w:pPr>
    </w:p>
    <w:p w:rsidR="009F2402" w:rsidRPr="00823DD0" w:rsidRDefault="009F2402" w:rsidP="0011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 w:rsidRPr="00823DD0">
        <w:rPr>
          <w:rFonts w:ascii="Angsana New" w:hAnsi="Angsana New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00"/>
        <w:gridCol w:w="1710"/>
        <w:gridCol w:w="1440"/>
        <w:gridCol w:w="270"/>
        <w:gridCol w:w="1350"/>
      </w:tblGrid>
      <w:tr w:rsidR="009F2402" w:rsidRPr="00823DD0" w:rsidTr="009C72E7">
        <w:tc>
          <w:tcPr>
            <w:tcW w:w="2808" w:type="dxa"/>
            <w:shd w:val="clear" w:color="auto" w:fill="auto"/>
            <w:vAlign w:val="bottom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9C72E7" w:rsidRPr="00823DD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F2402" w:rsidRPr="00823DD0" w:rsidDel="00D43E7A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F2402" w:rsidRPr="00823DD0" w:rsidTr="009C72E7">
        <w:tc>
          <w:tcPr>
            <w:tcW w:w="2808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72E7"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27DB3" w:rsidRPr="00823DD0" w:rsidTr="00106046">
        <w:tc>
          <w:tcPr>
            <w:tcW w:w="2808" w:type="dxa"/>
            <w:shd w:val="clear" w:color="auto" w:fill="auto"/>
          </w:tcPr>
          <w:p w:rsidR="00327DB3" w:rsidRPr="00823DD0" w:rsidRDefault="00327DB3" w:rsidP="00327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327DB3" w:rsidRPr="00823DD0" w:rsidRDefault="00327DB3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327DB3" w:rsidRPr="00823DD0" w:rsidRDefault="00327DB3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327DB3" w:rsidRPr="00823DD0" w:rsidRDefault="00327DB3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27DB3" w:rsidRPr="00823DD0" w:rsidRDefault="00327DB3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27DB3" w:rsidRPr="00823DD0" w:rsidRDefault="00327DB3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27DB3" w:rsidRPr="00823DD0" w:rsidTr="00106046">
        <w:tc>
          <w:tcPr>
            <w:tcW w:w="2808" w:type="dxa"/>
            <w:shd w:val="clear" w:color="auto" w:fill="auto"/>
          </w:tcPr>
          <w:p w:rsidR="00327DB3" w:rsidRPr="00823DD0" w:rsidRDefault="00327DB3" w:rsidP="00327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:rsidR="00327DB3" w:rsidRPr="00823DD0" w:rsidRDefault="00327DB3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:rsidR="00327DB3" w:rsidRPr="00823DD0" w:rsidRDefault="00327DB3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327DB3" w:rsidRPr="00577954" w:rsidRDefault="00327DB3" w:rsidP="0010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7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7954">
              <w:rPr>
                <w:rFonts w:ascii="Angsana New" w:hAnsi="Angsana New"/>
                <w:sz w:val="30"/>
                <w:szCs w:val="30"/>
              </w:rPr>
              <w:t>0.105</w:t>
            </w:r>
          </w:p>
        </w:tc>
        <w:tc>
          <w:tcPr>
            <w:tcW w:w="270" w:type="dxa"/>
            <w:shd w:val="clear" w:color="auto" w:fill="auto"/>
          </w:tcPr>
          <w:p w:rsidR="00327DB3" w:rsidRPr="00577954" w:rsidRDefault="00327DB3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27DB3" w:rsidRPr="00577954" w:rsidRDefault="00327DB3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7954">
              <w:rPr>
                <w:rFonts w:ascii="Angsana New" w:hAnsi="Angsana New"/>
                <w:sz w:val="30"/>
                <w:szCs w:val="30"/>
              </w:rPr>
              <w:t>44.60</w:t>
            </w:r>
          </w:p>
        </w:tc>
      </w:tr>
      <w:tr w:rsidR="009F2402" w:rsidRPr="00823DD0" w:rsidTr="00106046">
        <w:tc>
          <w:tcPr>
            <w:tcW w:w="2808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9F2402" w:rsidRPr="00823DD0" w:rsidRDefault="009F2402" w:rsidP="0010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F2402" w:rsidRPr="00823DD0" w:rsidTr="009C72E7">
        <w:tc>
          <w:tcPr>
            <w:tcW w:w="2808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:rsidR="009F2402" w:rsidRPr="00823DD0" w:rsidRDefault="00A97CC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="009F2402" w:rsidRPr="00823D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2402" w:rsidRPr="00823D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:rsidR="009F2402" w:rsidRPr="00823DD0" w:rsidRDefault="00C24BE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="009F2402" w:rsidRPr="00823D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2402" w:rsidRPr="00823D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9F2402" w:rsidRPr="00106046" w:rsidRDefault="00040685" w:rsidP="0010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6046">
              <w:rPr>
                <w:rFonts w:asciiTheme="majorBidi" w:hAnsiTheme="majorBidi" w:cstheme="majorBidi"/>
                <w:sz w:val="30"/>
                <w:szCs w:val="30"/>
              </w:rPr>
              <w:t>0.87</w:t>
            </w:r>
          </w:p>
        </w:tc>
        <w:tc>
          <w:tcPr>
            <w:tcW w:w="270" w:type="dxa"/>
            <w:shd w:val="clear" w:color="auto" w:fill="auto"/>
          </w:tcPr>
          <w:p w:rsidR="009F2402" w:rsidRPr="00106046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F2402" w:rsidRPr="00106046" w:rsidRDefault="00040685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046">
              <w:rPr>
                <w:rFonts w:asciiTheme="majorBidi" w:hAnsiTheme="majorBidi" w:cstheme="majorBidi"/>
                <w:sz w:val="30"/>
                <w:szCs w:val="30"/>
              </w:rPr>
              <w:t>323.57</w:t>
            </w:r>
          </w:p>
        </w:tc>
      </w:tr>
      <w:tr w:rsidR="009F2402" w:rsidRPr="00823DD0" w:rsidTr="003161C6">
        <w:trPr>
          <w:trHeight w:val="65"/>
        </w:trPr>
        <w:tc>
          <w:tcPr>
            <w:tcW w:w="2808" w:type="dxa"/>
            <w:shd w:val="clear" w:color="auto" w:fill="auto"/>
          </w:tcPr>
          <w:p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:rsidR="009F2402" w:rsidRPr="00823DD0" w:rsidRDefault="00A97CC2" w:rsidP="00C2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สิงหาคม</w:t>
            </w:r>
            <w:r w:rsidR="009F2402" w:rsidRPr="00823D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2402" w:rsidRPr="0082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auto"/>
          </w:tcPr>
          <w:p w:rsidR="009F2402" w:rsidRPr="00823DD0" w:rsidRDefault="00E341CA" w:rsidP="00E3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BE6" w:rsidRPr="00823DD0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="00C24BE6" w:rsidRPr="00823DD0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C24BE6" w:rsidRPr="0082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F2402" w:rsidRPr="00106046" w:rsidRDefault="00040685" w:rsidP="0010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04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06046">
              <w:rPr>
                <w:rFonts w:asciiTheme="majorBidi" w:hAnsiTheme="majorBidi" w:cstheme="majorBidi"/>
                <w:sz w:val="30"/>
                <w:szCs w:val="30"/>
              </w:rPr>
              <w:t>0.12</w:t>
            </w:r>
            <w:r w:rsidRPr="0010604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F2402" w:rsidRPr="00106046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F2402" w:rsidRPr="00106046" w:rsidRDefault="00040685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04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06046">
              <w:rPr>
                <w:rFonts w:asciiTheme="majorBidi" w:hAnsiTheme="majorBidi" w:cstheme="majorBidi"/>
                <w:sz w:val="30"/>
                <w:szCs w:val="30"/>
              </w:rPr>
              <w:t>42.44</w:t>
            </w:r>
            <w:r w:rsidRPr="0010604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B02D9" w:rsidRPr="00823DD0" w:rsidTr="003161C6">
        <w:trPr>
          <w:trHeight w:val="49"/>
        </w:trPr>
        <w:tc>
          <w:tcPr>
            <w:tcW w:w="2808" w:type="dxa"/>
            <w:shd w:val="clear" w:color="auto" w:fill="auto"/>
          </w:tcPr>
          <w:p w:rsidR="002B02D9" w:rsidRPr="00327DB3" w:rsidRDefault="002B02D9" w:rsidP="002B0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7D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800" w:type="dxa"/>
            <w:shd w:val="clear" w:color="auto" w:fill="auto"/>
          </w:tcPr>
          <w:p w:rsidR="002B02D9" w:rsidRPr="00823DD0" w:rsidRDefault="002B02D9" w:rsidP="002B0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2B02D9" w:rsidRPr="00823DD0" w:rsidRDefault="002B02D9" w:rsidP="002B0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02D9" w:rsidRPr="00823DD0" w:rsidRDefault="002B02D9" w:rsidP="0010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106046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:rsidR="002B02D9" w:rsidRPr="00823DD0" w:rsidRDefault="002B02D9" w:rsidP="002B0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02D9" w:rsidRDefault="005E2295" w:rsidP="002B0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325.73</w:t>
            </w:r>
          </w:p>
        </w:tc>
      </w:tr>
    </w:tbl>
    <w:p w:rsidR="009F2402" w:rsidRPr="00823DD0" w:rsidRDefault="009F2402" w:rsidP="009F2402">
      <w:pPr>
        <w:rPr>
          <w:rFonts w:ascii="Angsana New" w:hAnsi="Angsana New"/>
          <w:sz w:val="28"/>
          <w:szCs w:val="28"/>
          <w:lang w:eastAsia="x-none"/>
        </w:rPr>
      </w:pPr>
    </w:p>
    <w:p w:rsidR="00F5517F" w:rsidRPr="00823DD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color w:val="0000FF"/>
          <w:sz w:val="30"/>
          <w:szCs w:val="30"/>
          <w:lang w:val="en-US"/>
        </w:rPr>
      </w:pPr>
      <w:r w:rsidRPr="00823DD0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F5517F" w:rsidRPr="00823DD0" w:rsidRDefault="00F5517F" w:rsidP="00F5517F">
      <w:pPr>
        <w:spacing w:line="240" w:lineRule="auto"/>
        <w:rPr>
          <w:rFonts w:ascii="Angsana New" w:hAnsi="Angsana New"/>
          <w:sz w:val="24"/>
          <w:szCs w:val="24"/>
          <w:highlight w:val="yellow"/>
          <w:lang w:eastAsia="x-none"/>
        </w:rPr>
      </w:pPr>
    </w:p>
    <w:p w:rsidR="00F05E18" w:rsidRPr="00823DD0" w:rsidRDefault="00F05E18" w:rsidP="00F05E18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5F267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F05E18" w:rsidRDefault="00F05E18" w:rsidP="00F05E18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4"/>
          <w:szCs w:val="24"/>
          <w:lang w:bidi="th-TH"/>
        </w:rPr>
      </w:pPr>
    </w:p>
    <w:p w:rsidR="005F2676" w:rsidRDefault="005F2676" w:rsidP="005F267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F2676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5F2676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5F2676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5F2676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5F2676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="004C7717">
        <w:rPr>
          <w:rFonts w:ascii="Angsana New" w:hAnsi="Angsana New"/>
          <w:sz w:val="30"/>
          <w:szCs w:val="30"/>
          <w:lang w:bidi="th-TH"/>
        </w:rPr>
        <w:t xml:space="preserve">   </w:t>
      </w:r>
      <w:r w:rsidRPr="005F2676">
        <w:rPr>
          <w:rFonts w:ascii="Angsana New" w:hAnsi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  <w:r w:rsidRPr="005F2676"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5F2676" w:rsidRDefault="005F2676" w:rsidP="005F267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78"/>
        <w:gridCol w:w="181"/>
        <w:gridCol w:w="990"/>
        <w:gridCol w:w="180"/>
        <w:gridCol w:w="1080"/>
      </w:tblGrid>
      <w:tr w:rsidR="005F2676" w:rsidTr="00DB24C5">
        <w:trPr>
          <w:cantSplit/>
          <w:trHeight w:val="191"/>
          <w:tblHeader/>
        </w:trPr>
        <w:tc>
          <w:tcPr>
            <w:tcW w:w="3330" w:type="dxa"/>
          </w:tcPr>
          <w:p w:rsidR="005F2676" w:rsidRDefault="005F2676" w:rsidP="00AA3415">
            <w:pPr>
              <w:ind w:left="180" w:hanging="180"/>
              <w:rPr>
                <w:b/>
                <w:bCs/>
                <w:highlight w:val="cyan"/>
                <w:lang w:val="en-GB" w:bidi="ar-SA"/>
              </w:rPr>
            </w:pPr>
          </w:p>
        </w:tc>
        <w:tc>
          <w:tcPr>
            <w:tcW w:w="1262" w:type="dxa"/>
            <w:hideMark/>
          </w:tcPr>
          <w:p w:rsidR="005F2676" w:rsidRPr="009A57B8" w:rsidRDefault="005F2676" w:rsidP="00AA341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:rsidR="005F2676" w:rsidRPr="009A57B8" w:rsidRDefault="005F2676" w:rsidP="00AA341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45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2676" w:rsidRPr="009A57B8" w:rsidRDefault="005F2676" w:rsidP="00AA341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F2676" w:rsidTr="00DB24C5">
        <w:trPr>
          <w:cantSplit/>
          <w:tblHeader/>
        </w:trPr>
        <w:tc>
          <w:tcPr>
            <w:tcW w:w="3330" w:type="dxa"/>
          </w:tcPr>
          <w:p w:rsidR="005F2676" w:rsidRDefault="005F2676" w:rsidP="00AA3415">
            <w:pPr>
              <w:ind w:left="180" w:hanging="180"/>
              <w:rPr>
                <w:b/>
                <w:bCs/>
                <w:highlight w:val="cyan"/>
              </w:rPr>
            </w:pPr>
          </w:p>
        </w:tc>
        <w:tc>
          <w:tcPr>
            <w:tcW w:w="1262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182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2676" w:rsidRPr="009A57B8" w:rsidRDefault="005F2676" w:rsidP="00AA3415">
            <w:pPr>
              <w:pStyle w:val="acctfourfigures"/>
              <w:tabs>
                <w:tab w:val="decimal" w:pos="-83"/>
              </w:tabs>
              <w:ind w:right="-75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676" w:rsidRPr="009A57B8" w:rsidRDefault="005F2676" w:rsidP="00AA3415">
            <w:pPr>
              <w:pStyle w:val="acctfourfigures"/>
              <w:spacing w:line="240" w:lineRule="atLeast"/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2676" w:rsidRPr="009A57B8" w:rsidRDefault="005F2676" w:rsidP="00AA3415">
            <w:pPr>
              <w:pStyle w:val="acctfourfigures"/>
              <w:tabs>
                <w:tab w:val="decimal" w:pos="-83"/>
              </w:tabs>
              <w:ind w:left="-83" w:right="-75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676" w:rsidRPr="009A57B8" w:rsidRDefault="005F2676" w:rsidP="00AA3415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2676" w:rsidRPr="009A57B8" w:rsidRDefault="005F2676" w:rsidP="00AA3415">
            <w:pPr>
              <w:pStyle w:val="acctfourfigures"/>
              <w:tabs>
                <w:tab w:val="decimal" w:pos="-83"/>
              </w:tabs>
              <w:ind w:right="-73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676" w:rsidRPr="009A57B8" w:rsidRDefault="005F2676" w:rsidP="00AA3415">
            <w:pPr>
              <w:pStyle w:val="acctfourfigures"/>
              <w:spacing w:line="240" w:lineRule="atLeas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2676" w:rsidRPr="009A57B8" w:rsidRDefault="005F2676" w:rsidP="00AA3415">
            <w:pPr>
              <w:pStyle w:val="acctfourfigures"/>
              <w:tabs>
                <w:tab w:val="decimal" w:pos="-85"/>
              </w:tabs>
              <w:ind w:left="-85" w:right="11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F2676" w:rsidTr="00DB24C5">
        <w:trPr>
          <w:cantSplit/>
          <w:tblHeader/>
        </w:trPr>
        <w:tc>
          <w:tcPr>
            <w:tcW w:w="3330" w:type="dxa"/>
          </w:tcPr>
          <w:p w:rsidR="005F2676" w:rsidRDefault="005F2676" w:rsidP="00AA3415">
            <w:pPr>
              <w:ind w:left="180" w:hanging="180"/>
              <w:rPr>
                <w:b/>
                <w:bCs/>
                <w:highlight w:val="cyan"/>
              </w:rPr>
            </w:pPr>
          </w:p>
        </w:tc>
        <w:tc>
          <w:tcPr>
            <w:tcW w:w="6019" w:type="dxa"/>
            <w:gridSpan w:val="9"/>
            <w:hideMark/>
          </w:tcPr>
          <w:p w:rsidR="005F2676" w:rsidRPr="009A57B8" w:rsidRDefault="005F2676" w:rsidP="00AA3415">
            <w:pPr>
              <w:pStyle w:val="acctfourfigures"/>
              <w:ind w:left="-79" w:right="-73"/>
              <w:jc w:val="center"/>
            </w:pPr>
            <w:r w:rsidRPr="005F26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F26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F267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F2676" w:rsidRPr="009A57B8" w:rsidTr="00DB24C5">
        <w:trPr>
          <w:cantSplit/>
        </w:trPr>
        <w:tc>
          <w:tcPr>
            <w:tcW w:w="3330" w:type="dxa"/>
            <w:hideMark/>
          </w:tcPr>
          <w:p w:rsidR="005F2676" w:rsidRPr="009A57B8" w:rsidRDefault="005F2676" w:rsidP="00AA3415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</w:rPr>
            </w:pPr>
            <w:r w:rsidRPr="005F26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5F26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262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5F2676" w:rsidRPr="009A57B8" w:rsidRDefault="005F2676" w:rsidP="00AA3415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78" w:type="dxa"/>
          </w:tcPr>
          <w:p w:rsidR="005F2676" w:rsidRPr="009A57B8" w:rsidRDefault="005F2676" w:rsidP="00AA34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1" w:type="dxa"/>
          </w:tcPr>
          <w:p w:rsidR="005F2676" w:rsidRPr="009A57B8" w:rsidRDefault="005F2676" w:rsidP="00AA3415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5F2676" w:rsidRPr="009A57B8" w:rsidRDefault="005F2676" w:rsidP="00AA3415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1080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5F2676" w:rsidRPr="009A57B8" w:rsidTr="00DB24C5">
        <w:trPr>
          <w:cantSplit/>
        </w:trPr>
        <w:tc>
          <w:tcPr>
            <w:tcW w:w="3330" w:type="dxa"/>
            <w:hideMark/>
          </w:tcPr>
          <w:p w:rsidR="005F2676" w:rsidRPr="009A57B8" w:rsidRDefault="005F2676" w:rsidP="00AA3415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</w:rPr>
            </w:pPr>
            <w:r w:rsidRPr="005F26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2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5F2676" w:rsidRPr="009A57B8" w:rsidRDefault="005F2676" w:rsidP="00AA3415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78" w:type="dxa"/>
          </w:tcPr>
          <w:p w:rsidR="005F2676" w:rsidRPr="009A57B8" w:rsidRDefault="005F2676" w:rsidP="00AA34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1" w:type="dxa"/>
          </w:tcPr>
          <w:p w:rsidR="005F2676" w:rsidRPr="009A57B8" w:rsidRDefault="005F2676" w:rsidP="00AA3415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5F2676" w:rsidRPr="009A57B8" w:rsidRDefault="005F2676" w:rsidP="00AA3415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1080" w:type="dxa"/>
          </w:tcPr>
          <w:p w:rsidR="005F2676" w:rsidRPr="009A57B8" w:rsidRDefault="005F2676" w:rsidP="00AA34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5F2676" w:rsidTr="00DB24C5">
        <w:trPr>
          <w:cantSplit/>
        </w:trPr>
        <w:tc>
          <w:tcPr>
            <w:tcW w:w="3330" w:type="dxa"/>
            <w:vAlign w:val="bottom"/>
            <w:hideMark/>
          </w:tcPr>
          <w:p w:rsidR="005F2676" w:rsidRPr="009A57B8" w:rsidRDefault="005F2676" w:rsidP="005F2676">
            <w:pPr>
              <w:ind w:left="191" w:hanging="191"/>
            </w:pP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62" w:type="dxa"/>
            <w:vAlign w:val="bottom"/>
            <w:hideMark/>
          </w:tcPr>
          <w:p w:rsidR="005F2676" w:rsidRPr="005F2676" w:rsidRDefault="005F2676" w:rsidP="005F267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111,144</w:t>
            </w:r>
          </w:p>
        </w:tc>
        <w:tc>
          <w:tcPr>
            <w:tcW w:w="182" w:type="dxa"/>
            <w:vAlign w:val="bottom"/>
          </w:tcPr>
          <w:p w:rsidR="005F2676" w:rsidRPr="009A57B8" w:rsidRDefault="005F2676" w:rsidP="005F267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vAlign w:val="bottom"/>
            <w:hideMark/>
          </w:tcPr>
          <w:p w:rsidR="005F2676" w:rsidRPr="005F2676" w:rsidRDefault="005F2676" w:rsidP="005F2676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26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F2676" w:rsidRPr="009A57B8" w:rsidRDefault="005F2676" w:rsidP="005F2676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78" w:type="dxa"/>
            <w:vAlign w:val="bottom"/>
            <w:hideMark/>
          </w:tcPr>
          <w:p w:rsidR="005F2676" w:rsidRPr="005F2676" w:rsidRDefault="005F2676" w:rsidP="005F267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111,144</w:t>
            </w:r>
          </w:p>
        </w:tc>
        <w:tc>
          <w:tcPr>
            <w:tcW w:w="181" w:type="dxa"/>
            <w:vAlign w:val="bottom"/>
          </w:tcPr>
          <w:p w:rsidR="005F2676" w:rsidRPr="009A57B8" w:rsidRDefault="005F2676" w:rsidP="005F2676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vAlign w:val="bottom"/>
            <w:hideMark/>
          </w:tcPr>
          <w:p w:rsidR="005F2676" w:rsidRPr="005F2676" w:rsidRDefault="005F2676" w:rsidP="005F2676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26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F2676" w:rsidRPr="009A57B8" w:rsidRDefault="005F2676" w:rsidP="005F2676">
            <w:pPr>
              <w:pStyle w:val="acctfourfigures"/>
              <w:spacing w:line="240" w:lineRule="atLeast"/>
            </w:pPr>
          </w:p>
        </w:tc>
        <w:tc>
          <w:tcPr>
            <w:tcW w:w="1080" w:type="dxa"/>
            <w:vAlign w:val="bottom"/>
            <w:hideMark/>
          </w:tcPr>
          <w:p w:rsidR="005F2676" w:rsidRPr="005F2676" w:rsidRDefault="008A7E79" w:rsidP="008A7E7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111,144</w:t>
            </w:r>
          </w:p>
        </w:tc>
      </w:tr>
    </w:tbl>
    <w:p w:rsidR="005F2676" w:rsidRDefault="005F2676" w:rsidP="005F267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8A7E79" w:rsidRDefault="008A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8A7E79" w:rsidRDefault="008A7E79" w:rsidP="008A7E7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5F2676" w:rsidRPr="008A7E79" w:rsidRDefault="005F2676" w:rsidP="008A7E79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8A7E79" w:rsidRPr="008A7E79" w:rsidRDefault="008A7E79" w:rsidP="008A7E79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A7E79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เมื่อวัดมูลค่ายุติธรรมของสินทรัพย์หรือหนี้สิน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A7E79">
        <w:rPr>
          <w:rFonts w:asciiTheme="majorBidi" w:hAnsiTheme="majorBidi" w:cstheme="majorBidi" w:hint="cs"/>
          <w:sz w:val="30"/>
          <w:szCs w:val="30"/>
          <w:cs/>
        </w:rPr>
        <w:t>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</w:t>
      </w:r>
      <w:r w:rsidRPr="008A7E79">
        <w:rPr>
          <w:rFonts w:asciiTheme="majorBidi" w:hAnsiTheme="majorBidi" w:hint="cs"/>
          <w:sz w:val="30"/>
          <w:szCs w:val="30"/>
          <w:cs/>
        </w:rPr>
        <w:t xml:space="preserve">ยุติธรรมตามข้อมูลที่ใช้ในการประเมินมูลค่าดังนี้ </w:t>
      </w:r>
    </w:p>
    <w:p w:rsidR="008A7E79" w:rsidRPr="008A7E79" w:rsidRDefault="008A7E79" w:rsidP="008A7E7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:rsidR="008A7E79" w:rsidRPr="008A7E79" w:rsidRDefault="008A7E79" w:rsidP="008A7E79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A7E7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ข้อมูลระดับ </w:t>
      </w:r>
      <w:r w:rsidRPr="008A7E79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r w:rsidRPr="008A7E79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8A7E7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8A7E79">
        <w:rPr>
          <w:rFonts w:asciiTheme="majorBidi" w:hAnsiTheme="majorBidi" w:hint="cs"/>
          <w:sz w:val="30"/>
          <w:szCs w:val="30"/>
          <w:cs/>
        </w:rPr>
        <w:t xml:space="preserve">ราคาเสนอซื้อขาย </w:t>
      </w:r>
      <w:r w:rsidRPr="008A7E79">
        <w:rPr>
          <w:rFonts w:asciiTheme="majorBidi" w:hAnsiTheme="majorBidi" w:cstheme="majorBidi" w:hint="cs"/>
          <w:sz w:val="30"/>
          <w:szCs w:val="30"/>
        </w:rPr>
        <w:t>(</w:t>
      </w:r>
      <w:r w:rsidRPr="008A7E79">
        <w:rPr>
          <w:rFonts w:asciiTheme="majorBidi" w:hAnsiTheme="majorBidi" w:hint="cs"/>
          <w:sz w:val="30"/>
          <w:szCs w:val="30"/>
          <w:cs/>
        </w:rPr>
        <w:t>ไม่ต้องปรับปรุง</w:t>
      </w:r>
      <w:r w:rsidRPr="008A7E79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8A7E79">
        <w:rPr>
          <w:rFonts w:asciiTheme="majorBidi" w:hAnsiTheme="majorBidi" w:hint="cs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8A7E79" w:rsidRPr="008A7E79" w:rsidRDefault="008A7E79" w:rsidP="008A7E79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A7E79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8A7E79">
        <w:rPr>
          <w:rFonts w:asciiTheme="majorBidi" w:hAnsiTheme="majorBidi" w:cstheme="majorBidi" w:hint="cs"/>
          <w:i/>
          <w:iCs/>
          <w:sz w:val="30"/>
          <w:szCs w:val="30"/>
        </w:rPr>
        <w:t xml:space="preserve"> 2</w:t>
      </w:r>
      <w:r w:rsidRPr="008A7E79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8A7E7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8A7E79">
        <w:rPr>
          <w:rFonts w:asciiTheme="majorBidi" w:hAnsiTheme="majorBidi" w:hint="cs"/>
          <w:sz w:val="30"/>
          <w:szCs w:val="30"/>
          <w:cs/>
        </w:rPr>
        <w:t xml:space="preserve">ข้อมูลอื่นที่สังเกตได้โดยตรง </w:t>
      </w:r>
      <w:r w:rsidRPr="008A7E79">
        <w:rPr>
          <w:rFonts w:asciiTheme="majorBidi" w:hAnsiTheme="majorBidi" w:hint="cs"/>
          <w:sz w:val="30"/>
          <w:szCs w:val="30"/>
        </w:rPr>
        <w:t>(</w:t>
      </w:r>
      <w:r w:rsidRPr="008A7E79">
        <w:rPr>
          <w:rFonts w:asciiTheme="majorBidi" w:hAnsiTheme="majorBidi" w:hint="cs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A7E79">
        <w:rPr>
          <w:rFonts w:asciiTheme="majorBidi" w:hAnsiTheme="majorBidi" w:cstheme="majorBidi" w:hint="cs"/>
          <w:sz w:val="30"/>
          <w:szCs w:val="30"/>
        </w:rPr>
        <w:t>1</w:t>
      </w:r>
    </w:p>
    <w:p w:rsidR="008A7E79" w:rsidRPr="008A7E79" w:rsidRDefault="008A7E79" w:rsidP="008A7E79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A7E79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8A7E79">
        <w:rPr>
          <w:rFonts w:asciiTheme="majorBidi" w:hAnsiTheme="majorBidi" w:cstheme="majorBidi" w:hint="cs"/>
          <w:i/>
          <w:iCs/>
          <w:sz w:val="30"/>
          <w:szCs w:val="30"/>
        </w:rPr>
        <w:t xml:space="preserve"> 3</w:t>
      </w:r>
      <w:r w:rsidRPr="008A7E79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8A7E7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8A7E79">
        <w:rPr>
          <w:rFonts w:asciiTheme="majorBidi" w:hAnsiTheme="majorBidi" w:hint="cs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8A7E79" w:rsidRPr="008A7E79" w:rsidRDefault="008A7E79" w:rsidP="008A7E7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:rsidR="008A7E79" w:rsidRPr="008A7E79" w:rsidRDefault="008A7E79" w:rsidP="008A7E79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E79">
        <w:rPr>
          <w:rFonts w:asciiTheme="majorBidi" w:hAnsiTheme="majorBidi" w:cstheme="majorBidi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5F2676" w:rsidRPr="008A7E79" w:rsidRDefault="005F2676" w:rsidP="008A7E79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p w:rsidR="008A7E79" w:rsidRDefault="00F05E18" w:rsidP="008A7E79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823DD0">
        <w:rPr>
          <w:rFonts w:ascii="Angsana New" w:hAnsi="Angsana New"/>
          <w:sz w:val="30"/>
          <w:szCs w:val="30"/>
          <w:cs/>
          <w:lang w:val="en-US" w:bidi="th-TH"/>
        </w:rPr>
        <w:t xml:space="preserve">เงินสดและรายการเทียบเท่าเงินสด เงินลงทุนชั่วคราว </w:t>
      </w:r>
      <w:r w:rsidRPr="00823DD0">
        <w:rPr>
          <w:rFonts w:ascii="Angsana New" w:hAnsi="Angsana New"/>
          <w:sz w:val="30"/>
          <w:szCs w:val="30"/>
          <w:lang w:val="en-US" w:bidi="th-TH"/>
        </w:rPr>
        <w:t>-</w:t>
      </w:r>
      <w:r w:rsidRPr="00823DD0">
        <w:rPr>
          <w:rFonts w:ascii="Angsana New" w:hAnsi="Angsana New"/>
          <w:sz w:val="30"/>
          <w:szCs w:val="30"/>
          <w:cs/>
          <w:lang w:val="en-US" w:bidi="th-TH"/>
        </w:rPr>
        <w:t xml:space="preserve"> เงินฝากระยะสั้นกับสถาบันการเงิน ลูกหนี้ เจ้าหนี้และ</w:t>
      </w:r>
      <w:r w:rsidRPr="00823DD0">
        <w:rPr>
          <w:rFonts w:ascii="Angsana New" w:hAnsi="Angsana New"/>
          <w:sz w:val="30"/>
          <w:szCs w:val="30"/>
          <w:lang w:val="en-US" w:bidi="th-TH"/>
        </w:rPr>
        <w:br/>
      </w:r>
      <w:r w:rsidRPr="00823DD0">
        <w:rPr>
          <w:rFonts w:ascii="Angsana New" w:hAnsi="Angsana New"/>
          <w:spacing w:val="2"/>
          <w:sz w:val="30"/>
          <w:szCs w:val="30"/>
          <w:cs/>
          <w:lang w:val="en-US" w:bidi="th-TH"/>
        </w:rPr>
        <w:t>เงินเบิกเกินบัญชี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8A7E79" w:rsidRPr="008A7E79" w:rsidRDefault="008A7E79" w:rsidP="008A7E79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:rsidR="00F05E18" w:rsidRPr="00823DD0" w:rsidRDefault="00F05E18" w:rsidP="008A7E79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23DD0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  และหนี้สินตามสัญญาเช่าการเงิน  มีราคาตามบัญชีใกล้เคียงกับมูลค่ายุติธรรม เนื่องจากเครื่องมือทางการเงินเหล่านี้มีอัตราดอกเบี้ยใกล้เคียงกับอัตราดอกเบี้ยในตลาด</w:t>
      </w:r>
    </w:p>
    <w:p w:rsidR="00C90B52" w:rsidRPr="008A7E79" w:rsidRDefault="00C90B52" w:rsidP="008A7E79">
      <w:pPr>
        <w:spacing w:line="240" w:lineRule="auto"/>
        <w:rPr>
          <w:rFonts w:ascii="Angsana New" w:hAnsi="Angsana New"/>
          <w:sz w:val="28"/>
          <w:szCs w:val="28"/>
          <w:lang w:val="en-GB"/>
        </w:rPr>
      </w:pPr>
    </w:p>
    <w:p w:rsidR="008A7E79" w:rsidRDefault="008A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F5517F" w:rsidRPr="00570A64" w:rsidRDefault="00F5517F" w:rsidP="008A7E79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570A64">
        <w:rPr>
          <w:rFonts w:ascii="Angsana New" w:hAnsi="Angsana New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F5517F" w:rsidRPr="008A7E79" w:rsidRDefault="00F5517F" w:rsidP="008A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F5517F" w:rsidRPr="00823DD0" w:rsidTr="00E81FDD">
        <w:trPr>
          <w:cantSplit/>
          <w:tblHeader/>
          <w:jc w:val="right"/>
        </w:trPr>
        <w:tc>
          <w:tcPr>
            <w:tcW w:w="5515" w:type="dxa"/>
          </w:tcPr>
          <w:p w:rsidR="00F5517F" w:rsidRPr="00823DD0" w:rsidRDefault="00F5517F" w:rsidP="00E81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54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5517F" w:rsidRPr="00823DD0" w:rsidRDefault="00D2457C" w:rsidP="00E81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5517F" w:rsidRPr="00823DD0" w:rsidTr="00E81FDD">
        <w:trPr>
          <w:cantSplit/>
          <w:tblHeader/>
          <w:jc w:val="right"/>
        </w:trPr>
        <w:tc>
          <w:tcPr>
            <w:tcW w:w="5515" w:type="dxa"/>
          </w:tcPr>
          <w:p w:rsidR="00F5517F" w:rsidRPr="00823DD0" w:rsidRDefault="00F5517F" w:rsidP="00E81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0D0188" w:rsidRPr="00823DD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</w:rPr>
              <w:t>256</w:t>
            </w:r>
            <w:r w:rsidR="000D0188" w:rsidRPr="00823DD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5517F" w:rsidRPr="00823DD0" w:rsidTr="00E81FDD">
        <w:trPr>
          <w:cantSplit/>
          <w:tblHeader/>
          <w:jc w:val="right"/>
        </w:trPr>
        <w:tc>
          <w:tcPr>
            <w:tcW w:w="5515" w:type="dxa"/>
          </w:tcPr>
          <w:p w:rsidR="00F5517F" w:rsidRPr="00823DD0" w:rsidRDefault="00F5517F" w:rsidP="00E81F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5517F" w:rsidRPr="00823DD0" w:rsidTr="00E81FDD">
        <w:trPr>
          <w:cantSplit/>
          <w:jc w:val="right"/>
        </w:trPr>
        <w:tc>
          <w:tcPr>
            <w:tcW w:w="5515" w:type="dxa"/>
          </w:tcPr>
          <w:p w:rsidR="00F5517F" w:rsidRPr="00823DD0" w:rsidRDefault="00F5517F" w:rsidP="00E81F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0188" w:rsidRPr="00823DD0" w:rsidTr="00725232">
        <w:trPr>
          <w:cantSplit/>
          <w:jc w:val="right"/>
        </w:trPr>
        <w:tc>
          <w:tcPr>
            <w:tcW w:w="5515" w:type="dxa"/>
          </w:tcPr>
          <w:p w:rsidR="000D0188" w:rsidRPr="00823DD0" w:rsidRDefault="000D0188" w:rsidP="000D01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:rsidR="000D0188" w:rsidRPr="00823DD0" w:rsidRDefault="000D0188" w:rsidP="000D01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D0188" w:rsidRPr="00823DD0" w:rsidRDefault="00C304D9" w:rsidP="005D457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4,945</w:t>
            </w:r>
          </w:p>
        </w:tc>
        <w:tc>
          <w:tcPr>
            <w:tcW w:w="270" w:type="dxa"/>
          </w:tcPr>
          <w:p w:rsidR="000D0188" w:rsidRPr="00823DD0" w:rsidRDefault="000D0188" w:rsidP="000D01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D0188" w:rsidRPr="00823DD0" w:rsidRDefault="00DC205E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15,09</w:t>
            </w:r>
            <w:r w:rsidR="000D0188" w:rsidRPr="00823DD0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AA7C66" w:rsidRPr="00823DD0" w:rsidTr="00BA5774">
        <w:trPr>
          <w:cantSplit/>
          <w:jc w:val="right"/>
        </w:trPr>
        <w:tc>
          <w:tcPr>
            <w:tcW w:w="5515" w:type="dxa"/>
          </w:tcPr>
          <w:p w:rsidR="00AA7C66" w:rsidRPr="00823DD0" w:rsidRDefault="00AA7C66" w:rsidP="000D01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54" w:type="dxa"/>
          </w:tcPr>
          <w:p w:rsidR="00AA7C66" w:rsidRPr="00823DD0" w:rsidRDefault="00AA7C66" w:rsidP="000D01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A7C66" w:rsidRPr="00823DD0" w:rsidRDefault="00C304D9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1,352</w:t>
            </w:r>
          </w:p>
        </w:tc>
        <w:tc>
          <w:tcPr>
            <w:tcW w:w="270" w:type="dxa"/>
          </w:tcPr>
          <w:p w:rsidR="00AA7C66" w:rsidRPr="00823DD0" w:rsidRDefault="00AA7C66" w:rsidP="000D01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A7C66" w:rsidRPr="00823DD0" w:rsidRDefault="00AA7C66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2,889</w:t>
            </w:r>
          </w:p>
        </w:tc>
      </w:tr>
      <w:tr w:rsidR="00547D75" w:rsidRPr="00823DD0" w:rsidTr="00BA5774">
        <w:trPr>
          <w:cantSplit/>
          <w:jc w:val="right"/>
        </w:trPr>
        <w:tc>
          <w:tcPr>
            <w:tcW w:w="5515" w:type="dxa"/>
          </w:tcPr>
          <w:p w:rsidR="00547D75" w:rsidRPr="00823DD0" w:rsidRDefault="00547D75" w:rsidP="00547D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54" w:type="dxa"/>
          </w:tcPr>
          <w:p w:rsidR="00547D75" w:rsidRPr="00823DD0" w:rsidRDefault="00547D75" w:rsidP="00547D7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47D75" w:rsidRPr="00823DD0" w:rsidRDefault="00C304D9" w:rsidP="00CD08CB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547D75" w:rsidRPr="00823DD0" w:rsidRDefault="00547D75" w:rsidP="00547D7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547D75" w:rsidRPr="00823DD0" w:rsidRDefault="00547D75" w:rsidP="00547D7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bidi="th-TH"/>
              </w:rPr>
              <w:t>2,741</w:t>
            </w:r>
          </w:p>
        </w:tc>
      </w:tr>
      <w:tr w:rsidR="00AA7C66" w:rsidRPr="00823DD0" w:rsidTr="00BA5774">
        <w:trPr>
          <w:cantSplit/>
          <w:jc w:val="right"/>
        </w:trPr>
        <w:tc>
          <w:tcPr>
            <w:tcW w:w="5515" w:type="dxa"/>
          </w:tcPr>
          <w:p w:rsidR="00AA7C66" w:rsidRPr="00823DD0" w:rsidRDefault="00AA7C66" w:rsidP="000D01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954" w:type="dxa"/>
          </w:tcPr>
          <w:p w:rsidR="00AA7C66" w:rsidRPr="00823DD0" w:rsidRDefault="00AA7C66" w:rsidP="000D01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A7C66" w:rsidRPr="00823DD0" w:rsidRDefault="00C304D9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1,393</w:t>
            </w:r>
          </w:p>
        </w:tc>
        <w:tc>
          <w:tcPr>
            <w:tcW w:w="270" w:type="dxa"/>
          </w:tcPr>
          <w:p w:rsidR="00AA7C66" w:rsidRPr="00823DD0" w:rsidRDefault="00AA7C66" w:rsidP="000D01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A7C66" w:rsidRPr="00823DD0" w:rsidRDefault="00AA7C66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1,431</w:t>
            </w:r>
          </w:p>
        </w:tc>
      </w:tr>
      <w:tr w:rsidR="000D0188" w:rsidRPr="00823DD0" w:rsidTr="00725232">
        <w:trPr>
          <w:cantSplit/>
          <w:jc w:val="right"/>
        </w:trPr>
        <w:tc>
          <w:tcPr>
            <w:tcW w:w="5515" w:type="dxa"/>
          </w:tcPr>
          <w:p w:rsidR="000D0188" w:rsidRPr="00823DD0" w:rsidRDefault="000D0188" w:rsidP="000D01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:rsidR="000D0188" w:rsidRPr="00823DD0" w:rsidRDefault="000D0188" w:rsidP="000D01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0188" w:rsidRPr="00823DD0" w:rsidRDefault="00C304D9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7,690</w:t>
            </w:r>
          </w:p>
        </w:tc>
        <w:tc>
          <w:tcPr>
            <w:tcW w:w="270" w:type="dxa"/>
          </w:tcPr>
          <w:p w:rsidR="000D0188" w:rsidRPr="00823DD0" w:rsidRDefault="000D0188" w:rsidP="000D018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0188" w:rsidRPr="00823DD0" w:rsidRDefault="00AA7C66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22,159</w:t>
            </w:r>
          </w:p>
        </w:tc>
      </w:tr>
      <w:tr w:rsidR="00F5517F" w:rsidRPr="00823DD0" w:rsidTr="00E81FDD">
        <w:trPr>
          <w:cantSplit/>
          <w:jc w:val="right"/>
        </w:trPr>
        <w:tc>
          <w:tcPr>
            <w:tcW w:w="5515" w:type="dxa"/>
          </w:tcPr>
          <w:p w:rsidR="00F5517F" w:rsidRPr="00823DD0" w:rsidRDefault="00F5517F" w:rsidP="00E81F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F5517F" w:rsidRPr="00823DD0" w:rsidTr="00E81FDD">
        <w:trPr>
          <w:cantSplit/>
          <w:jc w:val="right"/>
        </w:trPr>
        <w:tc>
          <w:tcPr>
            <w:tcW w:w="5515" w:type="dxa"/>
          </w:tcPr>
          <w:p w:rsidR="00AE39A1" w:rsidRPr="00823DD0" w:rsidRDefault="0008244E" w:rsidP="000824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F5517F" w:rsidRPr="00823DD0" w:rsidRDefault="00AE39A1" w:rsidP="00AE39A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08244E"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954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0188" w:rsidRPr="00823DD0" w:rsidTr="00725232">
        <w:trPr>
          <w:cantSplit/>
          <w:jc w:val="right"/>
        </w:trPr>
        <w:tc>
          <w:tcPr>
            <w:tcW w:w="5515" w:type="dxa"/>
          </w:tcPr>
          <w:p w:rsidR="000D0188" w:rsidRPr="00823DD0" w:rsidRDefault="000D0188" w:rsidP="000D01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54" w:type="dxa"/>
          </w:tcPr>
          <w:p w:rsidR="000D0188" w:rsidRPr="00823DD0" w:rsidRDefault="000D0188" w:rsidP="000D01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D0188" w:rsidRPr="00823DD0" w:rsidRDefault="00D07EDB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5,42</w:t>
            </w:r>
            <w:r w:rsidR="003F5C5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0D0188" w:rsidRPr="00823DD0" w:rsidRDefault="000D0188" w:rsidP="000D01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D0188" w:rsidRPr="00823DD0" w:rsidRDefault="00DC205E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5,41</w:t>
            </w:r>
            <w:r w:rsidR="000D0188"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0D0188" w:rsidRPr="00823DD0" w:rsidTr="00725232">
        <w:trPr>
          <w:cantSplit/>
          <w:jc w:val="right"/>
        </w:trPr>
        <w:tc>
          <w:tcPr>
            <w:tcW w:w="5515" w:type="dxa"/>
          </w:tcPr>
          <w:p w:rsidR="000D0188" w:rsidRPr="00823DD0" w:rsidRDefault="000D0188" w:rsidP="000D01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54" w:type="dxa"/>
          </w:tcPr>
          <w:p w:rsidR="000D0188" w:rsidRPr="00823DD0" w:rsidRDefault="000D0188" w:rsidP="000D01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D0188" w:rsidRPr="00823DD0" w:rsidRDefault="00D07EDB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8,409</w:t>
            </w:r>
          </w:p>
        </w:tc>
        <w:tc>
          <w:tcPr>
            <w:tcW w:w="270" w:type="dxa"/>
          </w:tcPr>
          <w:p w:rsidR="000D0188" w:rsidRPr="00823DD0" w:rsidRDefault="000D0188" w:rsidP="000D01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D0188" w:rsidRPr="00823DD0" w:rsidRDefault="00DC205E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9,4</w:t>
            </w:r>
            <w:r w:rsidR="000D0188"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0D0188" w:rsidRPr="00823DD0" w:rsidTr="00725232">
        <w:trPr>
          <w:cantSplit/>
          <w:jc w:val="right"/>
        </w:trPr>
        <w:tc>
          <w:tcPr>
            <w:tcW w:w="5515" w:type="dxa"/>
          </w:tcPr>
          <w:p w:rsidR="000D0188" w:rsidRPr="00823DD0" w:rsidRDefault="000D0188" w:rsidP="000D01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54" w:type="dxa"/>
          </w:tcPr>
          <w:p w:rsidR="000D0188" w:rsidRPr="00823DD0" w:rsidRDefault="000D0188" w:rsidP="000D01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D0188" w:rsidRPr="00823DD0" w:rsidRDefault="00D07EDB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7,516</w:t>
            </w:r>
          </w:p>
        </w:tc>
        <w:tc>
          <w:tcPr>
            <w:tcW w:w="270" w:type="dxa"/>
          </w:tcPr>
          <w:p w:rsidR="000D0188" w:rsidRPr="00823DD0" w:rsidRDefault="000D0188" w:rsidP="000D01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D0188" w:rsidRPr="00823DD0" w:rsidRDefault="00DC205E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8,547</w:t>
            </w:r>
          </w:p>
        </w:tc>
      </w:tr>
      <w:tr w:rsidR="000D0188" w:rsidRPr="00823DD0" w:rsidTr="00725232">
        <w:trPr>
          <w:cantSplit/>
          <w:jc w:val="right"/>
        </w:trPr>
        <w:tc>
          <w:tcPr>
            <w:tcW w:w="5515" w:type="dxa"/>
          </w:tcPr>
          <w:p w:rsidR="000D0188" w:rsidRPr="00823DD0" w:rsidRDefault="000D0188" w:rsidP="000D01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:rsidR="000D0188" w:rsidRPr="00823DD0" w:rsidRDefault="000D0188" w:rsidP="000D01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0188" w:rsidRPr="00823DD0" w:rsidRDefault="009D2324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21,34</w:t>
            </w:r>
            <w:r w:rsidR="003F5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0D0188" w:rsidRPr="00823DD0" w:rsidRDefault="000D0188" w:rsidP="000D018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0188" w:rsidRPr="00823DD0" w:rsidRDefault="00DC205E" w:rsidP="000D018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</w:t>
            </w:r>
            <w:r w:rsidR="000D0188" w:rsidRPr="00823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</w:tr>
      <w:tr w:rsidR="00F5517F" w:rsidRPr="00823DD0" w:rsidTr="00E81FDD">
        <w:trPr>
          <w:cantSplit/>
          <w:jc w:val="right"/>
        </w:trPr>
        <w:tc>
          <w:tcPr>
            <w:tcW w:w="5515" w:type="dxa"/>
          </w:tcPr>
          <w:p w:rsidR="00A025D4" w:rsidRPr="00823DD0" w:rsidRDefault="00A025D4" w:rsidP="00E81F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5517F" w:rsidRPr="00823DD0" w:rsidRDefault="00F5517F" w:rsidP="00E81F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517F" w:rsidRPr="00823DD0" w:rsidTr="00E81FDD">
        <w:trPr>
          <w:cantSplit/>
          <w:jc w:val="right"/>
        </w:trPr>
        <w:tc>
          <w:tcPr>
            <w:tcW w:w="5515" w:type="dxa"/>
          </w:tcPr>
          <w:p w:rsidR="00F5517F" w:rsidRPr="00823DD0" w:rsidRDefault="00F5517F" w:rsidP="00E81F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5517F" w:rsidRPr="00823DD0" w:rsidRDefault="00F5517F" w:rsidP="00E81F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517F" w:rsidRPr="00823DD0" w:rsidRDefault="00F5517F" w:rsidP="00E81FD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43CE" w:rsidRPr="00823DD0" w:rsidTr="0048486C">
        <w:trPr>
          <w:cantSplit/>
          <w:jc w:val="right"/>
        </w:trPr>
        <w:tc>
          <w:tcPr>
            <w:tcW w:w="5515" w:type="dxa"/>
          </w:tcPr>
          <w:p w:rsidR="00DB43CE" w:rsidRPr="008D25CE" w:rsidRDefault="00DB43CE" w:rsidP="00DB43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25C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:rsidR="00DB43CE" w:rsidRPr="008D25CE" w:rsidRDefault="00DB43CE" w:rsidP="00DB43CE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DB43CE" w:rsidRPr="008D25CE" w:rsidRDefault="00AB2A8F" w:rsidP="00DB43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25CE">
              <w:rPr>
                <w:rFonts w:ascii="Angsana New" w:hAnsi="Angsana New"/>
                <w:sz w:val="30"/>
                <w:szCs w:val="30"/>
                <w:lang w:val="en-US" w:bidi="th-TH"/>
              </w:rPr>
              <w:t>2,531</w:t>
            </w:r>
          </w:p>
        </w:tc>
        <w:tc>
          <w:tcPr>
            <w:tcW w:w="270" w:type="dxa"/>
          </w:tcPr>
          <w:p w:rsidR="00DB43CE" w:rsidRPr="00823DD0" w:rsidRDefault="00DB43CE" w:rsidP="00DB43C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B43CE" w:rsidRPr="00823DD0" w:rsidRDefault="00DB43CE" w:rsidP="00DB43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2,5</w:t>
            </w:r>
            <w:r w:rsidR="003433CD"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CB5A78" w:rsidRPr="00823DD0" w:rsidTr="0048486C">
        <w:trPr>
          <w:cantSplit/>
          <w:jc w:val="right"/>
        </w:trPr>
        <w:tc>
          <w:tcPr>
            <w:tcW w:w="5515" w:type="dxa"/>
          </w:tcPr>
          <w:p w:rsidR="00CB5A78" w:rsidRPr="008D25CE" w:rsidRDefault="00C92707" w:rsidP="00DB43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25CE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54" w:type="dxa"/>
          </w:tcPr>
          <w:p w:rsidR="00CB5A78" w:rsidRPr="008D25CE" w:rsidRDefault="00CB5A78" w:rsidP="00DB43CE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CB5A78" w:rsidRPr="008D25CE" w:rsidRDefault="007A4D99" w:rsidP="00DB43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25CE">
              <w:rPr>
                <w:rFonts w:ascii="Angsana New" w:hAnsi="Angsana New"/>
                <w:sz w:val="30"/>
                <w:szCs w:val="30"/>
                <w:lang w:val="en-US" w:bidi="th-TH"/>
              </w:rPr>
              <w:t>14,476</w:t>
            </w:r>
          </w:p>
        </w:tc>
        <w:tc>
          <w:tcPr>
            <w:tcW w:w="270" w:type="dxa"/>
          </w:tcPr>
          <w:p w:rsidR="00CB5A78" w:rsidRPr="00823DD0" w:rsidRDefault="00CB5A78" w:rsidP="00DB43C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B5A78" w:rsidRPr="00823DD0" w:rsidRDefault="00351DDA" w:rsidP="00AB29BA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-</w:t>
            </w:r>
          </w:p>
        </w:tc>
      </w:tr>
      <w:tr w:rsidR="00DB43CE" w:rsidRPr="00823DD0" w:rsidTr="0048486C">
        <w:trPr>
          <w:cantSplit/>
          <w:jc w:val="right"/>
        </w:trPr>
        <w:tc>
          <w:tcPr>
            <w:tcW w:w="5515" w:type="dxa"/>
          </w:tcPr>
          <w:p w:rsidR="00DB43CE" w:rsidRPr="008D25CE" w:rsidRDefault="00DB43CE" w:rsidP="00DB43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2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:rsidR="00DB43CE" w:rsidRPr="008D25CE" w:rsidRDefault="00DB43CE" w:rsidP="00DB43CE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3CE" w:rsidRPr="008D25CE" w:rsidRDefault="00AB2A8F" w:rsidP="00DB43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2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17,007</w:t>
            </w:r>
          </w:p>
        </w:tc>
        <w:tc>
          <w:tcPr>
            <w:tcW w:w="270" w:type="dxa"/>
          </w:tcPr>
          <w:p w:rsidR="00DB43CE" w:rsidRPr="00823DD0" w:rsidRDefault="00DB43CE" w:rsidP="00DB43C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B43CE" w:rsidRPr="00823DD0" w:rsidRDefault="00DB43CE" w:rsidP="00DB43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</w:t>
            </w:r>
            <w:r w:rsidR="000D173C" w:rsidRPr="00823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</w:tbl>
    <w:p w:rsidR="00AA3415" w:rsidRPr="00823DD0" w:rsidRDefault="00AA3415" w:rsidP="000D3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บริษัทมีสัญญาเช่าดำเนินงานหลายฉบับครอบคลุมถึงยานพาหนะ สำนักงานและที่ดินโดยมีระยะเวลาเช่าต่างๆ</w:t>
      </w:r>
      <w:r w:rsidR="006F264F" w:rsidRPr="00823DD0">
        <w:rPr>
          <w:rFonts w:ascii="Angsana New" w:hAnsi="Angsana New"/>
          <w:sz w:val="30"/>
          <w:szCs w:val="30"/>
          <w:cs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กันจนถึงปี </w:t>
      </w:r>
      <w:r w:rsidRPr="00823DD0">
        <w:rPr>
          <w:rFonts w:ascii="Angsana New" w:hAnsi="Angsana New"/>
          <w:sz w:val="30"/>
          <w:szCs w:val="30"/>
        </w:rPr>
        <w:t>25</w:t>
      </w:r>
      <w:r w:rsidR="00DB08F4" w:rsidRPr="00823DD0">
        <w:rPr>
          <w:rFonts w:ascii="Angsana New" w:hAnsi="Angsana New"/>
          <w:sz w:val="30"/>
          <w:szCs w:val="30"/>
        </w:rPr>
        <w:t>65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ปี </w:t>
      </w:r>
      <w:r w:rsidRPr="00823DD0">
        <w:rPr>
          <w:rFonts w:ascii="Angsana New" w:hAnsi="Angsana New"/>
          <w:sz w:val="30"/>
          <w:szCs w:val="30"/>
        </w:rPr>
        <w:t>256</w:t>
      </w:r>
      <w:r w:rsidR="005D4F67" w:rsidRPr="00823DD0">
        <w:rPr>
          <w:rFonts w:ascii="Angsana New" w:hAnsi="Angsana New"/>
          <w:sz w:val="30"/>
          <w:szCs w:val="30"/>
        </w:rPr>
        <w:t>5</w:t>
      </w:r>
      <w:r w:rsidRPr="00823DD0">
        <w:rPr>
          <w:rFonts w:ascii="Angsana New" w:hAnsi="Angsana New"/>
          <w:sz w:val="30"/>
          <w:szCs w:val="30"/>
          <w:cs/>
        </w:rPr>
        <w:t xml:space="preserve"> และปี </w:t>
      </w:r>
      <w:r w:rsidRPr="00823DD0">
        <w:rPr>
          <w:rFonts w:ascii="Angsana New" w:hAnsi="Angsana New"/>
          <w:sz w:val="30"/>
          <w:szCs w:val="30"/>
        </w:rPr>
        <w:t xml:space="preserve">2573 </w:t>
      </w:r>
      <w:r w:rsidRPr="00823DD0">
        <w:rPr>
          <w:rFonts w:ascii="Angsana New" w:hAnsi="Angsana New"/>
          <w:sz w:val="30"/>
          <w:szCs w:val="30"/>
          <w:cs/>
        </w:rPr>
        <w:t>ตามลำดับ</w:t>
      </w:r>
      <w:r w:rsidRPr="00823DD0">
        <w:rPr>
          <w:rFonts w:ascii="Angsana New" w:hAnsi="Angsana New"/>
          <w:sz w:val="30"/>
          <w:szCs w:val="30"/>
        </w:rPr>
        <w:t xml:space="preserve"> </w:t>
      </w:r>
    </w:p>
    <w:p w:rsidR="00C92707" w:rsidRPr="0008199D" w:rsidRDefault="00C92707" w:rsidP="00AA3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7"/>
          <w:sz w:val="26"/>
          <w:szCs w:val="26"/>
        </w:rPr>
      </w:pPr>
    </w:p>
    <w:p w:rsidR="00D7311D" w:rsidRPr="003D53CC" w:rsidRDefault="00C92707" w:rsidP="003D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3D53CC">
        <w:rPr>
          <w:rFonts w:ascii="Angsana New" w:hAnsi="Angsana New"/>
          <w:spacing w:val="2"/>
          <w:sz w:val="30"/>
          <w:szCs w:val="30"/>
          <w:cs/>
        </w:rPr>
        <w:t xml:space="preserve">บริษัทมีสัญญาซื้อเงินตราต่างประเทศล่วงหน้าคงเหลือ </w:t>
      </w:r>
      <w:r w:rsidR="003D53CC" w:rsidRPr="003D53CC">
        <w:rPr>
          <w:rFonts w:ascii="Angsana New" w:hAnsi="Angsana New"/>
          <w:spacing w:val="2"/>
          <w:sz w:val="30"/>
          <w:szCs w:val="30"/>
        </w:rPr>
        <w:t>0</w:t>
      </w:r>
      <w:r w:rsidR="00D33DB3" w:rsidRPr="003D53CC">
        <w:rPr>
          <w:rFonts w:ascii="Angsana New" w:hAnsi="Angsana New"/>
          <w:spacing w:val="2"/>
          <w:sz w:val="30"/>
          <w:szCs w:val="30"/>
        </w:rPr>
        <w:t>.</w:t>
      </w:r>
      <w:r w:rsidR="003D53CC" w:rsidRPr="003D53CC">
        <w:rPr>
          <w:rFonts w:ascii="Angsana New" w:hAnsi="Angsana New"/>
          <w:spacing w:val="2"/>
          <w:sz w:val="30"/>
          <w:szCs w:val="30"/>
        </w:rPr>
        <w:t>47</w:t>
      </w:r>
      <w:r w:rsidR="00351DDA" w:rsidRPr="003D53CC">
        <w:rPr>
          <w:rFonts w:ascii="Angsana New" w:hAnsi="Angsana New"/>
          <w:spacing w:val="2"/>
          <w:sz w:val="30"/>
          <w:szCs w:val="30"/>
        </w:rPr>
        <w:t xml:space="preserve"> </w:t>
      </w:r>
      <w:r w:rsidR="00351DDA" w:rsidRPr="003D53CC">
        <w:rPr>
          <w:rFonts w:ascii="Angsana New" w:hAnsi="Angsana New"/>
          <w:spacing w:val="2"/>
          <w:sz w:val="30"/>
          <w:szCs w:val="30"/>
          <w:cs/>
        </w:rPr>
        <w:t xml:space="preserve">ล้านเหรียญสหรัฐอเมริกา เทียบเท่าจำนวนเงิน </w:t>
      </w:r>
      <w:r w:rsidR="003D53CC" w:rsidRPr="003D53CC">
        <w:rPr>
          <w:rFonts w:ascii="Angsana New" w:hAnsi="Angsana New"/>
          <w:spacing w:val="2"/>
          <w:sz w:val="30"/>
          <w:szCs w:val="30"/>
        </w:rPr>
        <w:t>14.48</w:t>
      </w:r>
      <w:r w:rsidR="00351DDA" w:rsidRPr="003D53CC">
        <w:rPr>
          <w:rFonts w:ascii="Angsana New" w:hAnsi="Angsana New"/>
          <w:spacing w:val="2"/>
          <w:sz w:val="30"/>
          <w:szCs w:val="30"/>
          <w:cs/>
        </w:rPr>
        <w:t xml:space="preserve"> ล้า</w:t>
      </w:r>
      <w:r w:rsidR="003D53CC" w:rsidRPr="003D53CC">
        <w:rPr>
          <w:rFonts w:ascii="Angsana New" w:hAnsi="Angsana New" w:hint="cs"/>
          <w:spacing w:val="2"/>
          <w:sz w:val="30"/>
          <w:szCs w:val="30"/>
          <w:cs/>
        </w:rPr>
        <w:t>น</w:t>
      </w:r>
      <w:r w:rsidR="00351DDA" w:rsidRPr="003D53CC">
        <w:rPr>
          <w:rFonts w:ascii="Angsana New" w:hAnsi="Angsana New"/>
          <w:spacing w:val="2"/>
          <w:sz w:val="30"/>
          <w:szCs w:val="30"/>
          <w:cs/>
        </w:rPr>
        <w:t>บาท</w:t>
      </w:r>
      <w:r w:rsidR="003D53CC">
        <w:rPr>
          <w:rFonts w:ascii="Angsana New" w:hAnsi="Angsana New"/>
          <w:spacing w:val="2"/>
          <w:sz w:val="30"/>
          <w:szCs w:val="30"/>
        </w:rPr>
        <w:t xml:space="preserve"> </w:t>
      </w:r>
      <w:r w:rsidR="00351DDA" w:rsidRPr="003D53CC">
        <w:rPr>
          <w:rFonts w:ascii="Angsana New" w:hAnsi="Angsana New"/>
          <w:spacing w:val="2"/>
          <w:sz w:val="30"/>
          <w:szCs w:val="30"/>
          <w:cs/>
        </w:rPr>
        <w:t>ซึ่งจะสิ้นสุดในเดือน</w:t>
      </w:r>
      <w:r w:rsidR="003D53CC" w:rsidRPr="003D53CC"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="00351DDA" w:rsidRPr="003D53CC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51DDA" w:rsidRPr="003D53CC">
        <w:rPr>
          <w:rFonts w:ascii="Angsana New" w:hAnsi="Angsana New"/>
          <w:spacing w:val="2"/>
          <w:sz w:val="30"/>
          <w:szCs w:val="30"/>
        </w:rPr>
        <w:t>256</w:t>
      </w:r>
      <w:r w:rsidR="003D53CC" w:rsidRPr="003D53CC">
        <w:rPr>
          <w:rFonts w:ascii="Angsana New" w:hAnsi="Angsana New"/>
          <w:spacing w:val="2"/>
          <w:sz w:val="30"/>
          <w:szCs w:val="30"/>
        </w:rPr>
        <w:t>3</w:t>
      </w:r>
    </w:p>
    <w:p w:rsidR="0022290A" w:rsidRPr="0008199D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08199D">
        <w:rPr>
          <w:rFonts w:ascii="Angsana New" w:hAnsi="Angsana New"/>
          <w:b/>
          <w:bCs/>
          <w:i/>
          <w:iCs/>
          <w:sz w:val="26"/>
          <w:szCs w:val="26"/>
        </w:rPr>
        <w:tab/>
      </w:r>
    </w:p>
    <w:p w:rsidR="008A7E79" w:rsidRDefault="008A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F5517F" w:rsidRPr="00823DD0" w:rsidRDefault="00F5517F" w:rsidP="0022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สัญญาสำคัญที่ทำกับบุคคลหรือกิจการที่ไม่เกี่ยวข้องกัน</w:t>
      </w:r>
    </w:p>
    <w:p w:rsidR="00F5517F" w:rsidRPr="008A7E79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>สัญญาซื้อวัตถุดิบ พืชสวน พืชไร่</w:t>
      </w:r>
    </w:p>
    <w:p w:rsidR="00F5517F" w:rsidRPr="008A7E79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บริษัทมีสัญญาซื้อวัถตุดิบ พืชสวน พืชไร่ หลายฉบับกับทั้งบุคคลและกับบริษัทในประเทศไทย ภายใต้เงื่อนไขของสัญญา บริษัทตกลงที่จะซื้อวัตถุดิบ พืชสวน พืชไร่ ตามปริมาณที่บริษัทกำหนดในแต่ละครั้งและตามราคาที่ระบุไว้</w:t>
      </w:r>
      <w:r w:rsidRPr="00823DD0">
        <w:rPr>
          <w:rFonts w:ascii="Angsana New" w:hAnsi="Angsana New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Pr="00823DD0">
        <w:rPr>
          <w:rFonts w:ascii="Angsana New" w:hAnsi="Angsana New"/>
          <w:spacing w:val="-2"/>
          <w:sz w:val="30"/>
          <w:szCs w:val="30"/>
        </w:rPr>
        <w:t xml:space="preserve">1 </w:t>
      </w:r>
      <w:r w:rsidRPr="00823DD0">
        <w:rPr>
          <w:rFonts w:ascii="Angsana New" w:hAnsi="Angsana New"/>
          <w:spacing w:val="-2"/>
          <w:sz w:val="30"/>
          <w:szCs w:val="30"/>
          <w:cs/>
        </w:rPr>
        <w:t>ปี</w:t>
      </w:r>
      <w:r w:rsidRPr="00823DD0">
        <w:rPr>
          <w:rFonts w:ascii="Angsana New" w:hAnsi="Angsana New"/>
          <w:spacing w:val="-2"/>
          <w:sz w:val="30"/>
          <w:szCs w:val="30"/>
        </w:rPr>
        <w:t xml:space="preserve"> </w:t>
      </w:r>
      <w:r w:rsidRPr="00823DD0">
        <w:rPr>
          <w:rFonts w:ascii="Angsana New" w:hAnsi="Angsana New"/>
          <w:spacing w:val="-2"/>
          <w:sz w:val="30"/>
          <w:szCs w:val="30"/>
          <w:cs/>
        </w:rPr>
        <w:t>นับแต่วันทำสัญญาและสามารถต่ออายุสัญญาได้</w:t>
      </w:r>
      <w:r w:rsidRPr="00823DD0">
        <w:rPr>
          <w:rFonts w:ascii="Angsana New" w:hAnsi="Angsana New"/>
          <w:sz w:val="30"/>
          <w:szCs w:val="30"/>
          <w:cs/>
        </w:rPr>
        <w:t>เมื่อสิ้นสุดสัญญาตามข้อตกลงของแต่ละฝ่าย</w:t>
      </w:r>
    </w:p>
    <w:p w:rsidR="0018372D" w:rsidRPr="008A7E79" w:rsidRDefault="0018372D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:rsidR="00F5517F" w:rsidRPr="008A7E79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23DD0">
        <w:rPr>
          <w:rFonts w:ascii="Angsana New" w:hAnsi="Angsana New"/>
          <w:sz w:val="30"/>
          <w:szCs w:val="30"/>
        </w:rPr>
        <w:t xml:space="preserve">1 </w:t>
      </w:r>
      <w:r w:rsidRPr="00823DD0">
        <w:rPr>
          <w:rFonts w:ascii="Angsana New" w:hAnsi="Angsana New"/>
          <w:sz w:val="30"/>
          <w:szCs w:val="30"/>
          <w:cs/>
        </w:rPr>
        <w:t xml:space="preserve">มกราคม </w:t>
      </w:r>
      <w:r w:rsidRPr="00823DD0">
        <w:rPr>
          <w:rFonts w:ascii="Angsana New" w:hAnsi="Angsana New"/>
          <w:sz w:val="30"/>
          <w:szCs w:val="30"/>
        </w:rPr>
        <w:t xml:space="preserve">2553 </w:t>
      </w:r>
      <w:r w:rsidRPr="00823DD0">
        <w:rPr>
          <w:rFonts w:ascii="Angsana New" w:hAnsi="Angsana New"/>
          <w:sz w:val="30"/>
          <w:szCs w:val="30"/>
          <w:cs/>
        </w:rPr>
        <w:t xml:space="preserve">บริษัทได้ทำสัญญาแต่งตั้งบริษัทต่างประเทศแห่งหนึ่งให้เป็นผู้จัดจำหน่ายสินค้าให้กับบริษัทภายในเขตประเทศที่กำหนดไว้ ภายใต้เงื่อนไขของสัญญา </w:t>
      </w:r>
      <w:r w:rsidRPr="00823DD0">
        <w:rPr>
          <w:rFonts w:ascii="Angsana New" w:hAnsi="Angsana New"/>
          <w:spacing w:val="-2"/>
          <w:sz w:val="30"/>
          <w:szCs w:val="30"/>
          <w:cs/>
        </w:rPr>
        <w:t xml:space="preserve">บริษัทตกลงที่จะขายสินค้าให้แก่ผู้จัดจำหน่ายสินค้าตามราคาที่บริษัทกำหนด </w:t>
      </w:r>
      <w:r w:rsidRPr="00823DD0">
        <w:rPr>
          <w:rFonts w:ascii="Angsana New" w:hAnsi="Angsana New"/>
          <w:sz w:val="30"/>
          <w:szCs w:val="30"/>
          <w:cs/>
        </w:rPr>
        <w:t xml:space="preserve">สัญญาฉบับนี้มีผลบังคับใช้ตั้งแต่วันที่ </w:t>
      </w:r>
      <w:r w:rsidRPr="00823DD0">
        <w:rPr>
          <w:rFonts w:ascii="Angsana New" w:hAnsi="Angsana New"/>
          <w:sz w:val="30"/>
          <w:szCs w:val="30"/>
        </w:rPr>
        <w:t xml:space="preserve">1 </w:t>
      </w:r>
      <w:r w:rsidRPr="00823DD0">
        <w:rPr>
          <w:rFonts w:ascii="Angsana New" w:hAnsi="Angsana New"/>
          <w:sz w:val="30"/>
          <w:szCs w:val="30"/>
          <w:cs/>
        </w:rPr>
        <w:t xml:space="preserve">มกราคม </w:t>
      </w:r>
      <w:r w:rsidRPr="00823DD0">
        <w:rPr>
          <w:rFonts w:ascii="Angsana New" w:hAnsi="Angsana New"/>
          <w:sz w:val="30"/>
          <w:szCs w:val="30"/>
        </w:rPr>
        <w:t xml:space="preserve">2553 </w:t>
      </w:r>
      <w:r w:rsidRPr="00823DD0">
        <w:rPr>
          <w:rFonts w:ascii="Angsana New" w:hAnsi="Angsana New"/>
          <w:sz w:val="30"/>
          <w:szCs w:val="30"/>
          <w:cs/>
        </w:rPr>
        <w:t>และ</w:t>
      </w:r>
      <w:r w:rsidRPr="00823DD0">
        <w:rPr>
          <w:rFonts w:ascii="Angsana New" w:eastAsia="Batang" w:hAnsi="Angsana New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823DD0">
        <w:rPr>
          <w:rFonts w:ascii="Angsana New" w:eastAsia="Batang" w:hAnsi="Angsana New"/>
          <w:sz w:val="30"/>
          <w:szCs w:val="30"/>
          <w:lang w:eastAsia="ko-KR"/>
        </w:rPr>
        <w:t xml:space="preserve">3 </w:t>
      </w:r>
      <w:r w:rsidRPr="00823DD0">
        <w:rPr>
          <w:rFonts w:ascii="Angsana New" w:eastAsia="Batang" w:hAnsi="Angsana New"/>
          <w:sz w:val="30"/>
          <w:szCs w:val="30"/>
          <w:cs/>
          <w:lang w:eastAsia="ko-KR"/>
        </w:rPr>
        <w:t xml:space="preserve">ปี   </w:t>
      </w:r>
      <w:r w:rsidRPr="00823DD0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823DD0">
        <w:rPr>
          <w:rFonts w:ascii="Angsana New" w:eastAsia="Batang" w:hAnsi="Angsana New"/>
          <w:spacing w:val="-6"/>
          <w:sz w:val="30"/>
          <w:szCs w:val="30"/>
          <w:lang w:eastAsia="ko-KR"/>
        </w:rPr>
        <w:t xml:space="preserve">1 </w:t>
      </w:r>
      <w:r w:rsidRPr="00823DD0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823DD0">
        <w:rPr>
          <w:rFonts w:ascii="Angsana New" w:eastAsia="Batang" w:hAnsi="Angsana New"/>
          <w:spacing w:val="-6"/>
          <w:sz w:val="30"/>
          <w:szCs w:val="30"/>
          <w:lang w:eastAsia="ko-KR"/>
        </w:rPr>
        <w:t xml:space="preserve">   </w:t>
      </w:r>
      <w:r w:rsidRPr="00823DD0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823DD0">
        <w:rPr>
          <w:rFonts w:ascii="Angsana New" w:eastAsia="Batang" w:hAnsi="Angsana New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823DD0">
        <w:rPr>
          <w:rFonts w:ascii="Angsana New" w:eastAsia="Batang" w:hAnsi="Angsana New"/>
          <w:sz w:val="30"/>
          <w:szCs w:val="30"/>
          <w:lang w:eastAsia="ko-KR"/>
        </w:rPr>
        <w:t xml:space="preserve">6 </w:t>
      </w:r>
      <w:r w:rsidRPr="00823DD0">
        <w:rPr>
          <w:rFonts w:ascii="Angsana New" w:eastAsia="Batang" w:hAnsi="Angsana New"/>
          <w:sz w:val="30"/>
          <w:szCs w:val="30"/>
          <w:cs/>
          <w:lang w:eastAsia="ko-KR"/>
        </w:rPr>
        <w:t>เดือน</w:t>
      </w:r>
      <w:r w:rsidRPr="00823DD0">
        <w:rPr>
          <w:rFonts w:ascii="Angsana New" w:hAnsi="Angsana New"/>
          <w:sz w:val="30"/>
          <w:szCs w:val="30"/>
          <w:cs/>
        </w:rPr>
        <w:t>ก่อนวันสิ้นสุดสัญญา</w:t>
      </w:r>
    </w:p>
    <w:p w:rsidR="0018372D" w:rsidRPr="008A7E79" w:rsidRDefault="0018372D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F5517F" w:rsidRPr="00823DD0" w:rsidRDefault="0011383A" w:rsidP="0011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 xml:space="preserve">          </w:t>
      </w:r>
      <w:r w:rsidR="00F5517F" w:rsidRPr="00823DD0">
        <w:rPr>
          <w:rFonts w:ascii="Angsana New" w:hAnsi="Angsana New"/>
          <w:i/>
          <w:iCs/>
          <w:sz w:val="30"/>
          <w:szCs w:val="30"/>
          <w:cs/>
        </w:rPr>
        <w:t>สัญญาแต่งตั้งตัวแทน</w:t>
      </w:r>
    </w:p>
    <w:p w:rsidR="00F5517F" w:rsidRPr="008A7E79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08199D" w:rsidRDefault="00F5517F" w:rsidP="00081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823DD0">
        <w:rPr>
          <w:rFonts w:ascii="Angsana New" w:hAnsi="Angsana New"/>
          <w:sz w:val="30"/>
          <w:szCs w:val="30"/>
          <w:cs/>
        </w:rPr>
        <w:t xml:space="preserve">บริษัทมีสัญญาแต่งตั้งตัวแทนกับบริษัทในต่างประเทศต่างๆ หลายฉบับ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สัญญาหลายฉบับเหล่านี้มีผลบังคับใช้ถึงวันที่ </w:t>
      </w:r>
      <w:r w:rsidRPr="00823DD0">
        <w:rPr>
          <w:rFonts w:ascii="Angsana New" w:hAnsi="Angsana New"/>
          <w:sz w:val="30"/>
          <w:szCs w:val="30"/>
        </w:rPr>
        <w:t xml:space="preserve">31 </w:t>
      </w:r>
      <w:r w:rsidRPr="00823DD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3DD0">
        <w:rPr>
          <w:rFonts w:ascii="Angsana New" w:hAnsi="Angsana New"/>
          <w:sz w:val="30"/>
          <w:szCs w:val="30"/>
        </w:rPr>
        <w:t>2558</w:t>
      </w:r>
      <w:r w:rsidRPr="00823DD0">
        <w:rPr>
          <w:rFonts w:ascii="Angsana New" w:hAnsi="Angsana New"/>
          <w:sz w:val="30"/>
          <w:szCs w:val="30"/>
          <w:cs/>
        </w:rPr>
        <w:t xml:space="preserve"> และสามารถบอกเลิกสัญญาตามข้อตกลงของทั้งสองฝ่ายหรือโดยฝ่ายหนึ่งฝ่ายใด ด้วยการ</w:t>
      </w:r>
      <w:r w:rsidRPr="00823DD0">
        <w:rPr>
          <w:rFonts w:ascii="Angsana New" w:hAnsi="Angsana New"/>
          <w:spacing w:val="2"/>
          <w:sz w:val="30"/>
          <w:szCs w:val="30"/>
          <w:cs/>
        </w:rPr>
        <w:t xml:space="preserve">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823DD0">
        <w:rPr>
          <w:rFonts w:ascii="Angsana New" w:hAnsi="Angsana New"/>
          <w:spacing w:val="2"/>
          <w:sz w:val="30"/>
          <w:szCs w:val="30"/>
        </w:rPr>
        <w:t xml:space="preserve">2 </w:t>
      </w:r>
      <w:r w:rsidRPr="00823DD0">
        <w:rPr>
          <w:rFonts w:ascii="Angsana New" w:hAnsi="Angsana New"/>
          <w:spacing w:val="2"/>
          <w:sz w:val="30"/>
          <w:szCs w:val="30"/>
          <w:cs/>
        </w:rPr>
        <w:t>ถึง</w:t>
      </w:r>
      <w:r w:rsidRPr="00823DD0">
        <w:rPr>
          <w:rFonts w:ascii="Angsana New" w:hAnsi="Angsana New"/>
          <w:spacing w:val="2"/>
          <w:sz w:val="30"/>
          <w:szCs w:val="30"/>
        </w:rPr>
        <w:t xml:space="preserve"> 3 </w:t>
      </w:r>
      <w:r w:rsidRPr="00823DD0">
        <w:rPr>
          <w:rFonts w:ascii="Angsana New" w:hAnsi="Angsana New"/>
          <w:spacing w:val="2"/>
          <w:sz w:val="30"/>
          <w:szCs w:val="30"/>
          <w:cs/>
        </w:rPr>
        <w:t>เดือน</w:t>
      </w:r>
    </w:p>
    <w:p w:rsidR="008A7E79" w:rsidRPr="008A7E79" w:rsidRDefault="008A7E79" w:rsidP="00081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8A7E79" w:rsidRDefault="008A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F5517F" w:rsidRPr="00823DD0" w:rsidRDefault="00F5517F" w:rsidP="00081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สัญญาการจัดหาไอน้ำ  </w:t>
      </w:r>
    </w:p>
    <w:p w:rsidR="00F5517F" w:rsidRPr="008A7E79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23DD0">
        <w:rPr>
          <w:rFonts w:ascii="Angsana New" w:hAnsi="Angsana New"/>
          <w:sz w:val="30"/>
          <w:szCs w:val="30"/>
        </w:rPr>
        <w:t xml:space="preserve">5 </w:t>
      </w:r>
      <w:r w:rsidRPr="00823DD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823DD0">
        <w:rPr>
          <w:rFonts w:ascii="Angsana New" w:hAnsi="Angsana New"/>
          <w:sz w:val="30"/>
          <w:szCs w:val="30"/>
        </w:rPr>
        <w:t xml:space="preserve">2550 </w:t>
      </w:r>
      <w:r w:rsidRPr="00823DD0">
        <w:rPr>
          <w:rFonts w:ascii="Angsana New" w:hAnsi="Angsana New"/>
          <w:sz w:val="30"/>
          <w:szCs w:val="30"/>
          <w:cs/>
        </w:rPr>
        <w:t xml:space="preserve">บริษัทได้ทำสัญญาการจัดหาไอน้ำกับบริษัทในประเทศไทยแห่งหนึ่ง ภายใต้เงื่อนไขของสัญญา บริษัทตกลงที่จะจ่ายค่าจัดหาไอน้ำในอัตราและเป็นไปตามเงื่อนไขที่กำหนดไว้ในสัญญา สัญญาฉบับนี้       มีผลบังคับใช้ตั้งแต่วันที่ </w:t>
      </w:r>
      <w:r w:rsidRPr="00823DD0">
        <w:rPr>
          <w:rFonts w:ascii="Angsana New" w:hAnsi="Angsana New"/>
          <w:sz w:val="30"/>
          <w:szCs w:val="30"/>
        </w:rPr>
        <w:t xml:space="preserve">5 </w:t>
      </w:r>
      <w:r w:rsidRPr="00823DD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823DD0">
        <w:rPr>
          <w:rFonts w:ascii="Angsana New" w:hAnsi="Angsana New"/>
          <w:sz w:val="30"/>
          <w:szCs w:val="30"/>
        </w:rPr>
        <w:t xml:space="preserve">2550 </w:t>
      </w:r>
      <w:r w:rsidRPr="00823DD0">
        <w:rPr>
          <w:rFonts w:ascii="Angsana New" w:hAnsi="Angsana New"/>
          <w:sz w:val="30"/>
          <w:szCs w:val="30"/>
          <w:cs/>
        </w:rPr>
        <w:t>และมีผลบังคับใช้เป็นเวลา</w:t>
      </w:r>
      <w:r w:rsidRPr="00823DD0">
        <w:rPr>
          <w:rFonts w:ascii="Angsana New" w:hAnsi="Angsana New"/>
          <w:sz w:val="30"/>
          <w:szCs w:val="30"/>
        </w:rPr>
        <w:t xml:space="preserve"> 15 </w:t>
      </w:r>
      <w:r w:rsidRPr="00823DD0">
        <w:rPr>
          <w:rFonts w:ascii="Angsana New" w:hAnsi="Angsana New"/>
          <w:sz w:val="30"/>
          <w:szCs w:val="30"/>
          <w:cs/>
        </w:rPr>
        <w:t>ปีนับจากวันที่เริ่มต้นสัญญาและสามารถ</w:t>
      </w:r>
      <w:r w:rsidRPr="00823DD0">
        <w:rPr>
          <w:rFonts w:ascii="Angsana New" w:hAnsi="Angsana New"/>
          <w:spacing w:val="4"/>
          <w:sz w:val="30"/>
          <w:szCs w:val="30"/>
          <w:cs/>
        </w:rPr>
        <w:t xml:space="preserve">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823DD0">
        <w:rPr>
          <w:rFonts w:ascii="Angsana New" w:hAnsi="Angsana New"/>
          <w:spacing w:val="4"/>
          <w:sz w:val="30"/>
          <w:szCs w:val="30"/>
        </w:rPr>
        <w:t xml:space="preserve">12 </w:t>
      </w:r>
      <w:r w:rsidRPr="00823DD0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823DD0">
        <w:rPr>
          <w:rFonts w:ascii="Angsana New" w:hAnsi="Angsana New"/>
          <w:sz w:val="30"/>
          <w:szCs w:val="30"/>
          <w:cs/>
        </w:rPr>
        <w:t xml:space="preserve"> </w:t>
      </w:r>
    </w:p>
    <w:p w:rsidR="000D5212" w:rsidRPr="00823DD0" w:rsidRDefault="000D5212" w:rsidP="003F5C5A">
      <w:pPr>
        <w:tabs>
          <w:tab w:val="clear" w:pos="680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</w:p>
    <w:p w:rsidR="00487553" w:rsidRPr="00823DD0" w:rsidRDefault="00487553" w:rsidP="00487553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823DD0">
        <w:rPr>
          <w:rFonts w:ascii="Angsana New" w:hAnsi="Angsana New"/>
          <w:sz w:val="30"/>
          <w:szCs w:val="30"/>
          <w:cs/>
          <w:lang w:val="th-TH"/>
        </w:rPr>
        <w:t>มาตรฐานรายงานทางการเงินที่ยังไม่ได้ใช้</w:t>
      </w:r>
    </w:p>
    <w:p w:rsidR="00487553" w:rsidRPr="00823DD0" w:rsidRDefault="00487553" w:rsidP="00487553">
      <w:pPr>
        <w:rPr>
          <w:rFonts w:ascii="Angsana New" w:hAnsi="Angsana New"/>
          <w:lang w:val="th-TH" w:eastAsia="x-none"/>
        </w:rPr>
      </w:pPr>
    </w:p>
    <w:p w:rsidR="00487553" w:rsidRPr="00823DD0" w:rsidRDefault="00206AE4" w:rsidP="00584D47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823DD0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มาตรฐานการรายงานทางการเงินที่ออ</w:t>
      </w:r>
      <w:r w:rsidR="00540540" w:rsidRPr="00823DD0">
        <w:rPr>
          <w:rFonts w:ascii="Angsana New" w:hAnsi="Angsana New"/>
          <w:sz w:val="30"/>
          <w:szCs w:val="30"/>
          <w:cs/>
          <w:lang w:bidi="th-TH"/>
        </w:rPr>
        <w:t>กและปรับปรุงใหม่</w:t>
      </w:r>
      <w:r w:rsidRPr="00823DD0">
        <w:rPr>
          <w:rFonts w:ascii="Angsana New" w:hAnsi="Angsana New"/>
          <w:sz w:val="30"/>
          <w:szCs w:val="30"/>
          <w:cs/>
          <w:lang w:bidi="th-TH"/>
        </w:rPr>
        <w:t>ซึ่งเกี่ยวกับการดำเนินงานของ</w:t>
      </w:r>
      <w:r w:rsidR="00540540" w:rsidRPr="00823DD0">
        <w:rPr>
          <w:rFonts w:ascii="Angsana New" w:hAnsi="Angsana New"/>
          <w:sz w:val="30"/>
          <w:szCs w:val="30"/>
          <w:cs/>
          <w:lang w:bidi="th-TH"/>
        </w:rPr>
        <w:t>บริษัทแ</w:t>
      </w:r>
      <w:r w:rsidRPr="00823DD0">
        <w:rPr>
          <w:rFonts w:ascii="Angsana New" w:hAnsi="Angsana New"/>
          <w:sz w:val="30"/>
          <w:szCs w:val="30"/>
          <w:cs/>
          <w:lang w:bidi="th-TH"/>
        </w:rPr>
        <w:t>ละคาดว่าจะมีผลกระทบที่มีสาระสำคัญต่อ</w:t>
      </w:r>
      <w:r w:rsidRPr="00823DD0">
        <w:rPr>
          <w:rFonts w:ascii="Angsana New" w:hAnsi="Angsana New"/>
          <w:sz w:val="30"/>
          <w:szCs w:val="30"/>
          <w:cs/>
          <w:lang w:val="en-US" w:bidi="th-TH"/>
        </w:rPr>
        <w:t>งบการเงินของบริษัเมื่อนำมาถือปฏิบัติเป็นครั้งแรก</w:t>
      </w:r>
      <w:r w:rsidRPr="00823DD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23DD0">
        <w:rPr>
          <w:rFonts w:ascii="Angsana New" w:hAnsi="Angsana New"/>
          <w:sz w:val="30"/>
          <w:szCs w:val="30"/>
          <w:cs/>
          <w:lang w:val="en-US" w:bidi="th-TH"/>
        </w:rPr>
        <w:t>โดยมาตรฐานการรายงานทางการเงินดังกล่าวกำหนดให้ถือปฏิบัติกับงบการเงิน</w:t>
      </w:r>
      <w:r w:rsidRPr="00823DD0">
        <w:rPr>
          <w:rFonts w:ascii="Angsana New" w:hAnsi="Angsana New"/>
          <w:sz w:val="30"/>
          <w:szCs w:val="30"/>
          <w:cs/>
          <w:lang w:bidi="th-TH"/>
        </w:rPr>
        <w:t xml:space="preserve">สำหรับรอบระยะเวลาบัญชีที่เริ่มในหรือหลังวันที่ </w:t>
      </w:r>
      <w:r w:rsidRPr="00823DD0">
        <w:rPr>
          <w:rFonts w:ascii="Angsana New" w:hAnsi="Angsana New"/>
          <w:sz w:val="30"/>
          <w:szCs w:val="30"/>
        </w:rPr>
        <w:t>1</w:t>
      </w:r>
      <w:r w:rsidRPr="00823DD0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823DD0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823DD0">
        <w:rPr>
          <w:rFonts w:ascii="Angsana New" w:hAnsi="Angsana New"/>
          <w:sz w:val="30"/>
          <w:szCs w:val="30"/>
          <w:cs/>
          <w:lang w:val="en-US" w:bidi="th-TH"/>
        </w:rPr>
        <w:t>มี</w:t>
      </w:r>
      <w:r w:rsidRPr="00823DD0">
        <w:rPr>
          <w:rFonts w:ascii="Angsana New" w:hAnsi="Angsana New"/>
          <w:sz w:val="30"/>
          <w:szCs w:val="30"/>
          <w:cs/>
          <w:lang w:bidi="th-TH"/>
        </w:rPr>
        <w:t>ดังต่อไปนี้</w:t>
      </w:r>
    </w:p>
    <w:p w:rsidR="00540540" w:rsidRPr="00823DD0" w:rsidRDefault="00540540" w:rsidP="00487553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W w:w="8915" w:type="dxa"/>
        <w:tblInd w:w="558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487553" w:rsidRPr="00823DD0" w:rsidTr="00D7311D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823DD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87553" w:rsidRPr="00823DD0" w:rsidTr="00D7311D">
        <w:tc>
          <w:tcPr>
            <w:tcW w:w="3960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23DD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23DD0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="00084D93" w:rsidRPr="00823DD0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87553" w:rsidRPr="00823DD0" w:rsidTr="00D7311D">
        <w:tc>
          <w:tcPr>
            <w:tcW w:w="3960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23DD0">
              <w:rPr>
                <w:rFonts w:ascii="Angsana New" w:hAnsi="Angsana New"/>
                <w:sz w:val="30"/>
                <w:szCs w:val="30"/>
              </w:rPr>
              <w:t>9</w:t>
            </w:r>
            <w:r w:rsidR="00084D93" w:rsidRPr="00823DD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87553" w:rsidRPr="00823DD0" w:rsidTr="00D7311D">
        <w:tc>
          <w:tcPr>
            <w:tcW w:w="3960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23DD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23DD0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3DD0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  <w:r w:rsidRPr="00823DD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487553" w:rsidRPr="00823DD0" w:rsidTr="00D7311D">
        <w:tc>
          <w:tcPr>
            <w:tcW w:w="3960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823DD0">
              <w:rPr>
                <w:rFonts w:ascii="Angsana New" w:hAnsi="Angsana New"/>
                <w:sz w:val="30"/>
                <w:szCs w:val="30"/>
              </w:rPr>
              <w:t>32</w:t>
            </w:r>
            <w:r w:rsidR="00084D93" w:rsidRPr="00823DD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87553" w:rsidRPr="00823DD0" w:rsidTr="00D7311D">
        <w:tc>
          <w:tcPr>
            <w:tcW w:w="3960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23DD0">
              <w:rPr>
                <w:rFonts w:ascii="Angsana New" w:hAnsi="Angsana New"/>
                <w:sz w:val="30"/>
                <w:szCs w:val="30"/>
              </w:rPr>
              <w:t>16</w:t>
            </w:r>
            <w:r w:rsidR="00084D93" w:rsidRPr="00823DD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87553" w:rsidRPr="00823DD0" w:rsidTr="00D7311D">
        <w:tc>
          <w:tcPr>
            <w:tcW w:w="3960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23DD0">
              <w:rPr>
                <w:rFonts w:ascii="Angsana New" w:hAnsi="Angsana New"/>
                <w:sz w:val="30"/>
                <w:szCs w:val="30"/>
              </w:rPr>
              <w:t>19</w:t>
            </w:r>
            <w:r w:rsidR="00084D93" w:rsidRPr="00823DD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487553" w:rsidRPr="00823DD0" w:rsidRDefault="00487553" w:rsidP="00F5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87553" w:rsidRPr="00823DD0" w:rsidRDefault="00487553" w:rsidP="0048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5F6124" w:rsidRDefault="00F64FC3" w:rsidP="0011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</w:rPr>
        <w:t xml:space="preserve">* </w:t>
      </w:r>
      <w:r w:rsidRPr="00823DD0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8955C5" w:rsidRPr="00823DD0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823DD0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3F5C5A" w:rsidRPr="00823DD0" w:rsidRDefault="003F5C5A" w:rsidP="0011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F5C5A" w:rsidRDefault="003F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487553" w:rsidRPr="003F5C5A" w:rsidRDefault="00487553" w:rsidP="005F6124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F5C5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487553" w:rsidRPr="003F5C5A" w:rsidRDefault="00487553" w:rsidP="004875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B30D57" w:rsidRPr="003F5C5A" w:rsidRDefault="00B30D57" w:rsidP="00B3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3F5C5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3F5C5A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3F5C5A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1541ED" w:rsidRPr="003F5C5A" w:rsidRDefault="001541ED" w:rsidP="000B7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487553" w:rsidRPr="003F5C5A" w:rsidRDefault="00487553" w:rsidP="00487553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3F5C5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3F5C5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3F5C5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87553" w:rsidRPr="003F5C5A" w:rsidRDefault="00487553" w:rsidP="0048755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410AF" w:rsidRPr="003F5C5A" w:rsidRDefault="00F410AF" w:rsidP="00584D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F5C5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3F5C5A">
        <w:rPr>
          <w:rFonts w:ascii="Angsana New" w:hAnsi="Angsana New"/>
          <w:sz w:val="30"/>
          <w:szCs w:val="30"/>
        </w:rPr>
        <w:t>16</w:t>
      </w:r>
      <w:r w:rsidRPr="003F5C5A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="002B4A0C" w:rsidRPr="003F5C5A">
        <w:rPr>
          <w:rFonts w:ascii="Angsana New" w:hAnsi="Angsana New"/>
          <w:sz w:val="30"/>
          <w:szCs w:val="30"/>
        </w:rPr>
        <w:t xml:space="preserve"> </w:t>
      </w:r>
      <w:r w:rsidR="002B4A0C" w:rsidRPr="003F5C5A">
        <w:rPr>
          <w:rFonts w:ascii="Angsana New" w:hAnsi="Angsana New"/>
          <w:sz w:val="30"/>
          <w:szCs w:val="30"/>
          <w:cs/>
        </w:rPr>
        <w:t>โดย</w:t>
      </w:r>
      <w:r w:rsidRPr="003F5C5A">
        <w:rPr>
          <w:rFonts w:ascii="Angsana New" w:hAnsi="Angsana New"/>
          <w:sz w:val="30"/>
          <w:szCs w:val="30"/>
          <w:cs/>
        </w:rPr>
        <w:t>ผู้เช่าต้องรับรู้สินทรัพย์</w:t>
      </w:r>
      <w:r w:rsidR="002B4A0C" w:rsidRPr="003F5C5A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 w:rsidRPr="003F5C5A">
        <w:rPr>
          <w:rFonts w:ascii="Angsana New" w:hAnsi="Angsana New"/>
          <w:sz w:val="30"/>
          <w:szCs w:val="30"/>
          <w:cs/>
        </w:rPr>
        <w:t xml:space="preserve">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</w:t>
      </w:r>
      <w:r w:rsidRPr="003F5C5A">
        <w:rPr>
          <w:rFonts w:ascii="Angsana New" w:hAnsi="Angsana New"/>
          <w:spacing w:val="6"/>
          <w:sz w:val="30"/>
          <w:szCs w:val="30"/>
          <w:cs/>
        </w:rPr>
        <w:t>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  <w:r w:rsidRPr="003F5C5A">
        <w:rPr>
          <w:rFonts w:ascii="Angsana New" w:hAnsi="Angsana New"/>
          <w:sz w:val="30"/>
          <w:szCs w:val="30"/>
          <w:cs/>
        </w:rPr>
        <w:t xml:space="preserve"> </w:t>
      </w:r>
      <w:r w:rsidRPr="003F5C5A">
        <w:rPr>
          <w:rFonts w:ascii="Angsana New" w:hAnsi="Angsana New"/>
          <w:sz w:val="30"/>
          <w:szCs w:val="30"/>
        </w:rPr>
        <w:t xml:space="preserve"> </w:t>
      </w:r>
      <w:bookmarkStart w:id="3" w:name="_Hlk15581419"/>
      <w:bookmarkStart w:id="4" w:name="_Hlk15582558"/>
      <w:r w:rsidR="000B7BEA" w:rsidRPr="003F5C5A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="000B7BEA" w:rsidRPr="003F5C5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="000B7BEA" w:rsidRPr="003F5C5A">
        <w:rPr>
          <w:rFonts w:ascii="Angsana New" w:hAnsi="Angsana New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4"/>
    </w:p>
    <w:p w:rsidR="00584D47" w:rsidRPr="003F5C5A" w:rsidRDefault="00584D47" w:rsidP="00584D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855C20" w:rsidRPr="003F5C5A" w:rsidRDefault="00800787" w:rsidP="00636A9C">
      <w:pPr>
        <w:pStyle w:val="ListParagraph"/>
        <w:tabs>
          <w:tab w:val="clear" w:pos="680"/>
          <w:tab w:val="clear" w:pos="907"/>
          <w:tab w:val="clear" w:pos="1644"/>
          <w:tab w:val="clear" w:pos="1871"/>
          <w:tab w:val="clear" w:pos="2580"/>
          <w:tab w:val="left" w:pos="1080"/>
          <w:tab w:val="left" w:pos="1440"/>
          <w:tab w:val="left" w:pos="1710"/>
          <w:tab w:val="left" w:pos="1800"/>
          <w:tab w:val="left" w:pos="1890"/>
          <w:tab w:val="left" w:pos="2700"/>
        </w:tabs>
        <w:ind w:left="540" w:hanging="180"/>
        <w:rPr>
          <w:rFonts w:ascii="Angsana New" w:hAnsi="Angsana New"/>
          <w:sz w:val="30"/>
          <w:szCs w:val="30"/>
          <w:cs/>
        </w:rPr>
      </w:pPr>
      <w:r w:rsidRPr="003F5C5A">
        <w:rPr>
          <w:rFonts w:ascii="Angsana New" w:hAnsi="Angsana New"/>
          <w:sz w:val="30"/>
          <w:szCs w:val="30"/>
        </w:rPr>
        <w:t xml:space="preserve">   </w:t>
      </w:r>
      <w:r w:rsidR="00EE1E29" w:rsidRPr="003F5C5A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="00C14350" w:rsidRPr="003F5C5A">
        <w:rPr>
          <w:rFonts w:ascii="Angsana New" w:hAnsi="Angsana New"/>
          <w:sz w:val="30"/>
          <w:szCs w:val="30"/>
          <w:cs/>
        </w:rPr>
        <w:t>ต่องบการเงินในงวดแรกที่</w:t>
      </w:r>
      <w:r w:rsidR="00EE1E29" w:rsidRPr="003F5C5A">
        <w:rPr>
          <w:rFonts w:ascii="Angsana New" w:hAnsi="Angsana New"/>
          <w:sz w:val="30"/>
          <w:szCs w:val="30"/>
          <w:cs/>
        </w:rPr>
        <w:t>ถือปฏิบัติตามมาตรฐานการายงานทางการเงิน</w:t>
      </w:r>
      <w:r w:rsidR="00E531F4" w:rsidRPr="003F5C5A">
        <w:rPr>
          <w:rFonts w:ascii="Angsana New" w:hAnsi="Angsana New"/>
          <w:sz w:val="30"/>
          <w:szCs w:val="30"/>
          <w:cs/>
        </w:rPr>
        <w:t>ดังกล่าวข้างต้น</w:t>
      </w:r>
    </w:p>
    <w:sectPr w:rsidR="00855C20" w:rsidRPr="003F5C5A" w:rsidSect="00907D32">
      <w:type w:val="nextColumn"/>
      <w:pgSz w:w="11909" w:h="16834" w:code="9"/>
      <w:pgMar w:top="691" w:right="1152" w:bottom="576" w:left="1152" w:header="720" w:footer="720" w:gutter="0"/>
      <w:pgNumType w:start="2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581" w:rsidRDefault="008E6581">
      <w:r>
        <w:separator/>
      </w:r>
    </w:p>
  </w:endnote>
  <w:endnote w:type="continuationSeparator" w:id="0">
    <w:p w:rsidR="008E6581" w:rsidRDefault="008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Pr="003921C6" w:rsidRDefault="00C31B90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:rsidR="00C31B90" w:rsidRPr="002211E5" w:rsidRDefault="00C31B90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Pr="009F42D8" w:rsidRDefault="00C31B90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4A26C6">
      <w:rPr>
        <w:rFonts w:ascii="Angsana New" w:hAnsi="Angsana New"/>
        <w:i/>
        <w:iCs/>
        <w:noProof/>
        <w:sz w:val="30"/>
        <w:szCs w:val="30"/>
      </w:rPr>
      <w:t>xot3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581" w:rsidRDefault="008E6581">
      <w:r>
        <w:separator/>
      </w:r>
    </w:p>
  </w:footnote>
  <w:footnote w:type="continuationSeparator" w:id="0">
    <w:p w:rsidR="008E6581" w:rsidRDefault="008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Default="00C31B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Pr="007D2544" w:rsidRDefault="00C31B90" w:rsidP="00F62F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:rsidR="00C31B90" w:rsidRPr="007D2544" w:rsidRDefault="00C31B90" w:rsidP="009A38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31B90" w:rsidRPr="007D2544" w:rsidRDefault="00C31B90" w:rsidP="009A3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30 กันยายน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2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C31B90" w:rsidRPr="00553987" w:rsidRDefault="00C31B90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Default="00C31B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63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7"/>
  </w:num>
  <w:num w:numId="14">
    <w:abstractNumId w:val="18"/>
  </w:num>
  <w:num w:numId="15">
    <w:abstractNumId w:val="22"/>
  </w:num>
  <w:num w:numId="16">
    <w:abstractNumId w:val="10"/>
  </w:num>
  <w:num w:numId="17">
    <w:abstractNumId w:val="21"/>
  </w:num>
  <w:num w:numId="18">
    <w:abstractNumId w:val="14"/>
  </w:num>
  <w:num w:numId="19">
    <w:abstractNumId w:val="16"/>
  </w:num>
  <w:num w:numId="20">
    <w:abstractNumId w:val="23"/>
  </w:num>
  <w:num w:numId="21">
    <w:abstractNumId w:val="24"/>
  </w:num>
  <w:num w:numId="22">
    <w:abstractNumId w:val="30"/>
  </w:num>
  <w:num w:numId="23">
    <w:abstractNumId w:val="26"/>
  </w:num>
  <w:num w:numId="24">
    <w:abstractNumId w:val="12"/>
  </w:num>
  <w:num w:numId="25">
    <w:abstractNumId w:val="15"/>
  </w:num>
  <w:num w:numId="26">
    <w:abstractNumId w:val="11"/>
  </w:num>
  <w:num w:numId="27">
    <w:abstractNumId w:val="25"/>
  </w:num>
  <w:num w:numId="28">
    <w:abstractNumId w:val="19"/>
  </w:num>
  <w:num w:numId="29">
    <w:abstractNumId w:val="13"/>
  </w:num>
  <w:num w:numId="30">
    <w:abstractNumId w:val="31"/>
  </w:num>
  <w:num w:numId="31">
    <w:abstractNumId w:val="29"/>
  </w:num>
  <w:num w:numId="32">
    <w:abstractNumId w:val="28"/>
  </w:num>
  <w:num w:numId="33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7183"/>
    <w:rsid w:val="00007518"/>
    <w:rsid w:val="00007594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542F"/>
    <w:rsid w:val="00015FFC"/>
    <w:rsid w:val="000165CC"/>
    <w:rsid w:val="000172C6"/>
    <w:rsid w:val="000173E3"/>
    <w:rsid w:val="00017A03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74"/>
    <w:rsid w:val="00026559"/>
    <w:rsid w:val="0002739C"/>
    <w:rsid w:val="00027810"/>
    <w:rsid w:val="00027932"/>
    <w:rsid w:val="00027D09"/>
    <w:rsid w:val="00027D81"/>
    <w:rsid w:val="0003001A"/>
    <w:rsid w:val="000305FC"/>
    <w:rsid w:val="00030F26"/>
    <w:rsid w:val="0003192A"/>
    <w:rsid w:val="00031C52"/>
    <w:rsid w:val="000327D3"/>
    <w:rsid w:val="00032B3C"/>
    <w:rsid w:val="000341B1"/>
    <w:rsid w:val="00034825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504CE"/>
    <w:rsid w:val="000517AF"/>
    <w:rsid w:val="00051A49"/>
    <w:rsid w:val="00051D4B"/>
    <w:rsid w:val="000522F7"/>
    <w:rsid w:val="00052667"/>
    <w:rsid w:val="00052946"/>
    <w:rsid w:val="0005303C"/>
    <w:rsid w:val="0005354C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E1"/>
    <w:rsid w:val="00064001"/>
    <w:rsid w:val="000643FA"/>
    <w:rsid w:val="00064B9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CCF"/>
    <w:rsid w:val="000B3F47"/>
    <w:rsid w:val="000B406B"/>
    <w:rsid w:val="000B4817"/>
    <w:rsid w:val="000B500A"/>
    <w:rsid w:val="000B572F"/>
    <w:rsid w:val="000B5A91"/>
    <w:rsid w:val="000B5D2C"/>
    <w:rsid w:val="000B64A9"/>
    <w:rsid w:val="000B719C"/>
    <w:rsid w:val="000B7942"/>
    <w:rsid w:val="000B7BEA"/>
    <w:rsid w:val="000B7D4F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C6B"/>
    <w:rsid w:val="000C60D3"/>
    <w:rsid w:val="000C67A6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AD0"/>
    <w:rsid w:val="000D6B0A"/>
    <w:rsid w:val="000D734A"/>
    <w:rsid w:val="000E0F6E"/>
    <w:rsid w:val="000E12AC"/>
    <w:rsid w:val="000E24B3"/>
    <w:rsid w:val="000E328B"/>
    <w:rsid w:val="000E3938"/>
    <w:rsid w:val="000E45D7"/>
    <w:rsid w:val="000E4E79"/>
    <w:rsid w:val="000E4F11"/>
    <w:rsid w:val="000E52DB"/>
    <w:rsid w:val="000E5506"/>
    <w:rsid w:val="000E5B69"/>
    <w:rsid w:val="000E62C1"/>
    <w:rsid w:val="000E62C2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6E"/>
    <w:rsid w:val="000F596A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4076"/>
    <w:rsid w:val="0010442C"/>
    <w:rsid w:val="001046DB"/>
    <w:rsid w:val="001054F6"/>
    <w:rsid w:val="00105671"/>
    <w:rsid w:val="001056D2"/>
    <w:rsid w:val="00106046"/>
    <w:rsid w:val="00106084"/>
    <w:rsid w:val="001060E9"/>
    <w:rsid w:val="0010657A"/>
    <w:rsid w:val="00107222"/>
    <w:rsid w:val="00107942"/>
    <w:rsid w:val="00111265"/>
    <w:rsid w:val="00111460"/>
    <w:rsid w:val="001118F6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57EF"/>
    <w:rsid w:val="0013649A"/>
    <w:rsid w:val="00136539"/>
    <w:rsid w:val="00137386"/>
    <w:rsid w:val="00140012"/>
    <w:rsid w:val="001404D4"/>
    <w:rsid w:val="0014220E"/>
    <w:rsid w:val="00143254"/>
    <w:rsid w:val="0014333D"/>
    <w:rsid w:val="00144AD1"/>
    <w:rsid w:val="00144B46"/>
    <w:rsid w:val="00144D50"/>
    <w:rsid w:val="00144F82"/>
    <w:rsid w:val="00145926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5095"/>
    <w:rsid w:val="00155876"/>
    <w:rsid w:val="00155B99"/>
    <w:rsid w:val="0015620F"/>
    <w:rsid w:val="00157099"/>
    <w:rsid w:val="00157470"/>
    <w:rsid w:val="00157A13"/>
    <w:rsid w:val="001607EA"/>
    <w:rsid w:val="001609FC"/>
    <w:rsid w:val="00162039"/>
    <w:rsid w:val="00162B94"/>
    <w:rsid w:val="00162F88"/>
    <w:rsid w:val="00164215"/>
    <w:rsid w:val="001651BB"/>
    <w:rsid w:val="00165366"/>
    <w:rsid w:val="00165545"/>
    <w:rsid w:val="00167109"/>
    <w:rsid w:val="00167112"/>
    <w:rsid w:val="00167A99"/>
    <w:rsid w:val="00167F0F"/>
    <w:rsid w:val="001703A3"/>
    <w:rsid w:val="0017148E"/>
    <w:rsid w:val="001714E3"/>
    <w:rsid w:val="00171AC1"/>
    <w:rsid w:val="001724B3"/>
    <w:rsid w:val="00172AB8"/>
    <w:rsid w:val="00172FAB"/>
    <w:rsid w:val="00173342"/>
    <w:rsid w:val="001736C5"/>
    <w:rsid w:val="001742FE"/>
    <w:rsid w:val="00175266"/>
    <w:rsid w:val="00175345"/>
    <w:rsid w:val="001757BB"/>
    <w:rsid w:val="00176392"/>
    <w:rsid w:val="00176E4F"/>
    <w:rsid w:val="00176E9F"/>
    <w:rsid w:val="00177B15"/>
    <w:rsid w:val="00180CC5"/>
    <w:rsid w:val="00180DA4"/>
    <w:rsid w:val="00181BD0"/>
    <w:rsid w:val="00181F17"/>
    <w:rsid w:val="0018209D"/>
    <w:rsid w:val="00182D9D"/>
    <w:rsid w:val="00182DC4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F56"/>
    <w:rsid w:val="0018726C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872"/>
    <w:rsid w:val="001B1247"/>
    <w:rsid w:val="001B3309"/>
    <w:rsid w:val="001B3318"/>
    <w:rsid w:val="001B3930"/>
    <w:rsid w:val="001B46CB"/>
    <w:rsid w:val="001B5173"/>
    <w:rsid w:val="001B5ED4"/>
    <w:rsid w:val="001B5F8B"/>
    <w:rsid w:val="001B60FC"/>
    <w:rsid w:val="001B6A1A"/>
    <w:rsid w:val="001B6BC2"/>
    <w:rsid w:val="001B72BA"/>
    <w:rsid w:val="001B774B"/>
    <w:rsid w:val="001C0688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41D3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BE0"/>
    <w:rsid w:val="001E12E2"/>
    <w:rsid w:val="001E2E68"/>
    <w:rsid w:val="001E2FB0"/>
    <w:rsid w:val="001E3213"/>
    <w:rsid w:val="001E326F"/>
    <w:rsid w:val="001E3852"/>
    <w:rsid w:val="001E3DAE"/>
    <w:rsid w:val="001E4732"/>
    <w:rsid w:val="001E537E"/>
    <w:rsid w:val="001E5B19"/>
    <w:rsid w:val="001E5DFF"/>
    <w:rsid w:val="001E5EBE"/>
    <w:rsid w:val="001E685F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81B"/>
    <w:rsid w:val="001F39F3"/>
    <w:rsid w:val="001F3A25"/>
    <w:rsid w:val="001F59C1"/>
    <w:rsid w:val="001F5C64"/>
    <w:rsid w:val="001F6357"/>
    <w:rsid w:val="001F74D5"/>
    <w:rsid w:val="00200B83"/>
    <w:rsid w:val="00200DD2"/>
    <w:rsid w:val="00201DDD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A49"/>
    <w:rsid w:val="00211BFE"/>
    <w:rsid w:val="00211CFD"/>
    <w:rsid w:val="00211E5D"/>
    <w:rsid w:val="00212A37"/>
    <w:rsid w:val="00212D67"/>
    <w:rsid w:val="00212F60"/>
    <w:rsid w:val="00212F86"/>
    <w:rsid w:val="00213935"/>
    <w:rsid w:val="00213AFF"/>
    <w:rsid w:val="0021546A"/>
    <w:rsid w:val="002157F6"/>
    <w:rsid w:val="00215C40"/>
    <w:rsid w:val="00215C92"/>
    <w:rsid w:val="0021645B"/>
    <w:rsid w:val="00216981"/>
    <w:rsid w:val="00216C06"/>
    <w:rsid w:val="00216C84"/>
    <w:rsid w:val="00217B62"/>
    <w:rsid w:val="0022003F"/>
    <w:rsid w:val="0022027C"/>
    <w:rsid w:val="00220E5A"/>
    <w:rsid w:val="002211E5"/>
    <w:rsid w:val="002216A6"/>
    <w:rsid w:val="00221B0B"/>
    <w:rsid w:val="00221D0D"/>
    <w:rsid w:val="00222230"/>
    <w:rsid w:val="00222528"/>
    <w:rsid w:val="0022290A"/>
    <w:rsid w:val="00222A5B"/>
    <w:rsid w:val="0022304C"/>
    <w:rsid w:val="0022366E"/>
    <w:rsid w:val="002244D9"/>
    <w:rsid w:val="00224776"/>
    <w:rsid w:val="00225A34"/>
    <w:rsid w:val="00226FFF"/>
    <w:rsid w:val="002273C9"/>
    <w:rsid w:val="0022772B"/>
    <w:rsid w:val="0023022F"/>
    <w:rsid w:val="002307CD"/>
    <w:rsid w:val="00230B56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5D8"/>
    <w:rsid w:val="00245F58"/>
    <w:rsid w:val="002460F3"/>
    <w:rsid w:val="002478F7"/>
    <w:rsid w:val="00251159"/>
    <w:rsid w:val="00251363"/>
    <w:rsid w:val="0025215D"/>
    <w:rsid w:val="002521F2"/>
    <w:rsid w:val="0025230F"/>
    <w:rsid w:val="00252C12"/>
    <w:rsid w:val="00252EE7"/>
    <w:rsid w:val="00252F22"/>
    <w:rsid w:val="00253AD7"/>
    <w:rsid w:val="00254A08"/>
    <w:rsid w:val="00254F7F"/>
    <w:rsid w:val="0025575A"/>
    <w:rsid w:val="00255D63"/>
    <w:rsid w:val="00256050"/>
    <w:rsid w:val="0025674A"/>
    <w:rsid w:val="002572C1"/>
    <w:rsid w:val="00257F7F"/>
    <w:rsid w:val="002606CF"/>
    <w:rsid w:val="00260C2C"/>
    <w:rsid w:val="00260C64"/>
    <w:rsid w:val="00260E56"/>
    <w:rsid w:val="00260E7B"/>
    <w:rsid w:val="00260EA3"/>
    <w:rsid w:val="002612A4"/>
    <w:rsid w:val="00261CFD"/>
    <w:rsid w:val="00261FB8"/>
    <w:rsid w:val="002623E5"/>
    <w:rsid w:val="002624E6"/>
    <w:rsid w:val="002628E8"/>
    <w:rsid w:val="00262E6E"/>
    <w:rsid w:val="00264132"/>
    <w:rsid w:val="00264910"/>
    <w:rsid w:val="00264AD2"/>
    <w:rsid w:val="00264B28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6B3"/>
    <w:rsid w:val="002860A0"/>
    <w:rsid w:val="002906E1"/>
    <w:rsid w:val="00290848"/>
    <w:rsid w:val="00290E06"/>
    <w:rsid w:val="00290FE4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5B8"/>
    <w:rsid w:val="002976DE"/>
    <w:rsid w:val="00297A4E"/>
    <w:rsid w:val="00297C9D"/>
    <w:rsid w:val="002A02BB"/>
    <w:rsid w:val="002A21E6"/>
    <w:rsid w:val="002A2547"/>
    <w:rsid w:val="002A2F39"/>
    <w:rsid w:val="002A37C1"/>
    <w:rsid w:val="002A3D0D"/>
    <w:rsid w:val="002A3D92"/>
    <w:rsid w:val="002A3E4F"/>
    <w:rsid w:val="002A4209"/>
    <w:rsid w:val="002A4A62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2B1A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7080"/>
    <w:rsid w:val="002C7D27"/>
    <w:rsid w:val="002D291A"/>
    <w:rsid w:val="002D2B9D"/>
    <w:rsid w:val="002D2DC4"/>
    <w:rsid w:val="002D3D34"/>
    <w:rsid w:val="002D489B"/>
    <w:rsid w:val="002D560E"/>
    <w:rsid w:val="002D58DE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B4E"/>
    <w:rsid w:val="002E5868"/>
    <w:rsid w:val="002E5C7E"/>
    <w:rsid w:val="002E604C"/>
    <w:rsid w:val="002E67A3"/>
    <w:rsid w:val="002E6BF5"/>
    <w:rsid w:val="002E70B2"/>
    <w:rsid w:val="002E73BA"/>
    <w:rsid w:val="002E777F"/>
    <w:rsid w:val="002E7FF3"/>
    <w:rsid w:val="002F045D"/>
    <w:rsid w:val="002F0549"/>
    <w:rsid w:val="002F0693"/>
    <w:rsid w:val="002F06B4"/>
    <w:rsid w:val="002F0787"/>
    <w:rsid w:val="002F169C"/>
    <w:rsid w:val="002F46EE"/>
    <w:rsid w:val="002F5164"/>
    <w:rsid w:val="002F52DE"/>
    <w:rsid w:val="002F55B9"/>
    <w:rsid w:val="002F5BF6"/>
    <w:rsid w:val="002F5F6A"/>
    <w:rsid w:val="002F60CA"/>
    <w:rsid w:val="002F6AE3"/>
    <w:rsid w:val="002F7391"/>
    <w:rsid w:val="002F7EA6"/>
    <w:rsid w:val="00300424"/>
    <w:rsid w:val="00301465"/>
    <w:rsid w:val="00301927"/>
    <w:rsid w:val="00303701"/>
    <w:rsid w:val="00303F98"/>
    <w:rsid w:val="00304652"/>
    <w:rsid w:val="00305344"/>
    <w:rsid w:val="00305694"/>
    <w:rsid w:val="003057F9"/>
    <w:rsid w:val="00305CA5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7614"/>
    <w:rsid w:val="00317A75"/>
    <w:rsid w:val="00317C33"/>
    <w:rsid w:val="00317FF1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6A3C"/>
    <w:rsid w:val="00326DD8"/>
    <w:rsid w:val="00326F79"/>
    <w:rsid w:val="00327263"/>
    <w:rsid w:val="00327552"/>
    <w:rsid w:val="0032790E"/>
    <w:rsid w:val="00327DB3"/>
    <w:rsid w:val="003315C2"/>
    <w:rsid w:val="00331719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DA0"/>
    <w:rsid w:val="00336E44"/>
    <w:rsid w:val="00340577"/>
    <w:rsid w:val="00340EE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937"/>
    <w:rsid w:val="00347E88"/>
    <w:rsid w:val="00347F0E"/>
    <w:rsid w:val="00350115"/>
    <w:rsid w:val="00350ACC"/>
    <w:rsid w:val="00350DDB"/>
    <w:rsid w:val="00351931"/>
    <w:rsid w:val="00351DDA"/>
    <w:rsid w:val="00352597"/>
    <w:rsid w:val="00353159"/>
    <w:rsid w:val="003544D0"/>
    <w:rsid w:val="00354B09"/>
    <w:rsid w:val="00354B84"/>
    <w:rsid w:val="00354DA7"/>
    <w:rsid w:val="00355055"/>
    <w:rsid w:val="003550F8"/>
    <w:rsid w:val="0035535C"/>
    <w:rsid w:val="00357923"/>
    <w:rsid w:val="00357933"/>
    <w:rsid w:val="00357FC7"/>
    <w:rsid w:val="00361206"/>
    <w:rsid w:val="0036129F"/>
    <w:rsid w:val="003614F0"/>
    <w:rsid w:val="0036161D"/>
    <w:rsid w:val="00361A24"/>
    <w:rsid w:val="00361EB9"/>
    <w:rsid w:val="003621B9"/>
    <w:rsid w:val="0036235C"/>
    <w:rsid w:val="0036283A"/>
    <w:rsid w:val="00363705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1318"/>
    <w:rsid w:val="00371BD3"/>
    <w:rsid w:val="00372BB8"/>
    <w:rsid w:val="00372FC2"/>
    <w:rsid w:val="003737E0"/>
    <w:rsid w:val="00373B6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6042"/>
    <w:rsid w:val="00386967"/>
    <w:rsid w:val="0038730D"/>
    <w:rsid w:val="00390558"/>
    <w:rsid w:val="0039056E"/>
    <w:rsid w:val="0039142F"/>
    <w:rsid w:val="003916D0"/>
    <w:rsid w:val="003921C6"/>
    <w:rsid w:val="00393536"/>
    <w:rsid w:val="003940F4"/>
    <w:rsid w:val="00394C19"/>
    <w:rsid w:val="00395145"/>
    <w:rsid w:val="00395DBC"/>
    <w:rsid w:val="00395FA2"/>
    <w:rsid w:val="00395FF4"/>
    <w:rsid w:val="00396636"/>
    <w:rsid w:val="00396AE3"/>
    <w:rsid w:val="003971C1"/>
    <w:rsid w:val="003A04C5"/>
    <w:rsid w:val="003A159F"/>
    <w:rsid w:val="003A199E"/>
    <w:rsid w:val="003A1DFC"/>
    <w:rsid w:val="003A3491"/>
    <w:rsid w:val="003A3B9A"/>
    <w:rsid w:val="003A43AA"/>
    <w:rsid w:val="003A4FD2"/>
    <w:rsid w:val="003A52D1"/>
    <w:rsid w:val="003A5806"/>
    <w:rsid w:val="003A59A3"/>
    <w:rsid w:val="003A6476"/>
    <w:rsid w:val="003A65BF"/>
    <w:rsid w:val="003A6D70"/>
    <w:rsid w:val="003B03A1"/>
    <w:rsid w:val="003B0BA9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6401"/>
    <w:rsid w:val="003C6539"/>
    <w:rsid w:val="003C659B"/>
    <w:rsid w:val="003C689D"/>
    <w:rsid w:val="003C699C"/>
    <w:rsid w:val="003C74ED"/>
    <w:rsid w:val="003C7666"/>
    <w:rsid w:val="003C7880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E2C"/>
    <w:rsid w:val="003E04F0"/>
    <w:rsid w:val="003E0F06"/>
    <w:rsid w:val="003E14A3"/>
    <w:rsid w:val="003E1B7F"/>
    <w:rsid w:val="003E1E0A"/>
    <w:rsid w:val="003E2471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1208"/>
    <w:rsid w:val="003F17D9"/>
    <w:rsid w:val="003F1B60"/>
    <w:rsid w:val="003F1BEE"/>
    <w:rsid w:val="003F2C68"/>
    <w:rsid w:val="003F3048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5744"/>
    <w:rsid w:val="00405CA4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595C"/>
    <w:rsid w:val="00416568"/>
    <w:rsid w:val="004170A0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9CF"/>
    <w:rsid w:val="00433A43"/>
    <w:rsid w:val="00433D07"/>
    <w:rsid w:val="004348DF"/>
    <w:rsid w:val="00435055"/>
    <w:rsid w:val="0043506F"/>
    <w:rsid w:val="004367C0"/>
    <w:rsid w:val="0043754B"/>
    <w:rsid w:val="00437A5B"/>
    <w:rsid w:val="00437B27"/>
    <w:rsid w:val="00437D7D"/>
    <w:rsid w:val="00437DBF"/>
    <w:rsid w:val="004407A6"/>
    <w:rsid w:val="004427AB"/>
    <w:rsid w:val="00443145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B70"/>
    <w:rsid w:val="00453E64"/>
    <w:rsid w:val="00454465"/>
    <w:rsid w:val="00455C53"/>
    <w:rsid w:val="004562DC"/>
    <w:rsid w:val="0045715E"/>
    <w:rsid w:val="004573F2"/>
    <w:rsid w:val="00460062"/>
    <w:rsid w:val="00460090"/>
    <w:rsid w:val="0046038B"/>
    <w:rsid w:val="0046079B"/>
    <w:rsid w:val="004607AA"/>
    <w:rsid w:val="0046146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981"/>
    <w:rsid w:val="00466551"/>
    <w:rsid w:val="00466B1E"/>
    <w:rsid w:val="00466B3D"/>
    <w:rsid w:val="004676BF"/>
    <w:rsid w:val="00470058"/>
    <w:rsid w:val="0047141E"/>
    <w:rsid w:val="00471496"/>
    <w:rsid w:val="00471B4E"/>
    <w:rsid w:val="00471D0F"/>
    <w:rsid w:val="00471EEE"/>
    <w:rsid w:val="00472EB9"/>
    <w:rsid w:val="0047303F"/>
    <w:rsid w:val="004736F3"/>
    <w:rsid w:val="00473C32"/>
    <w:rsid w:val="004746E6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89E"/>
    <w:rsid w:val="00497AD4"/>
    <w:rsid w:val="00497ADB"/>
    <w:rsid w:val="00497D5C"/>
    <w:rsid w:val="004A03BA"/>
    <w:rsid w:val="004A0E91"/>
    <w:rsid w:val="004A1C59"/>
    <w:rsid w:val="004A1EDC"/>
    <w:rsid w:val="004A26C6"/>
    <w:rsid w:val="004A288A"/>
    <w:rsid w:val="004A3368"/>
    <w:rsid w:val="004A41EC"/>
    <w:rsid w:val="004A441B"/>
    <w:rsid w:val="004A44BC"/>
    <w:rsid w:val="004A5F73"/>
    <w:rsid w:val="004A61E7"/>
    <w:rsid w:val="004A7805"/>
    <w:rsid w:val="004B0663"/>
    <w:rsid w:val="004B1179"/>
    <w:rsid w:val="004B15B4"/>
    <w:rsid w:val="004B1FB8"/>
    <w:rsid w:val="004B23A1"/>
    <w:rsid w:val="004B2D40"/>
    <w:rsid w:val="004B4162"/>
    <w:rsid w:val="004B4FB7"/>
    <w:rsid w:val="004B5252"/>
    <w:rsid w:val="004B5AFD"/>
    <w:rsid w:val="004B6289"/>
    <w:rsid w:val="004B687A"/>
    <w:rsid w:val="004B6FB2"/>
    <w:rsid w:val="004B75D1"/>
    <w:rsid w:val="004B7E91"/>
    <w:rsid w:val="004C0182"/>
    <w:rsid w:val="004C030F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7717"/>
    <w:rsid w:val="004C78D5"/>
    <w:rsid w:val="004C7E20"/>
    <w:rsid w:val="004D09DB"/>
    <w:rsid w:val="004D121C"/>
    <w:rsid w:val="004D14D9"/>
    <w:rsid w:val="004D1F69"/>
    <w:rsid w:val="004D20B2"/>
    <w:rsid w:val="004D3E1E"/>
    <w:rsid w:val="004D67A7"/>
    <w:rsid w:val="004D78EF"/>
    <w:rsid w:val="004E0A8A"/>
    <w:rsid w:val="004E0EF2"/>
    <w:rsid w:val="004E116F"/>
    <w:rsid w:val="004E16F7"/>
    <w:rsid w:val="004E1747"/>
    <w:rsid w:val="004E17CC"/>
    <w:rsid w:val="004E1AC0"/>
    <w:rsid w:val="004E21A3"/>
    <w:rsid w:val="004E275F"/>
    <w:rsid w:val="004E2DFC"/>
    <w:rsid w:val="004E346E"/>
    <w:rsid w:val="004E35AB"/>
    <w:rsid w:val="004E372B"/>
    <w:rsid w:val="004E37F2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50025E"/>
    <w:rsid w:val="005008F3"/>
    <w:rsid w:val="005010FD"/>
    <w:rsid w:val="00501632"/>
    <w:rsid w:val="005016B6"/>
    <w:rsid w:val="00502D37"/>
    <w:rsid w:val="005050AC"/>
    <w:rsid w:val="00505984"/>
    <w:rsid w:val="00505A63"/>
    <w:rsid w:val="00506E5C"/>
    <w:rsid w:val="00510497"/>
    <w:rsid w:val="005104B0"/>
    <w:rsid w:val="00510B05"/>
    <w:rsid w:val="005111E4"/>
    <w:rsid w:val="00511566"/>
    <w:rsid w:val="00511AF5"/>
    <w:rsid w:val="00512F56"/>
    <w:rsid w:val="00513719"/>
    <w:rsid w:val="00513978"/>
    <w:rsid w:val="00515D29"/>
    <w:rsid w:val="00516144"/>
    <w:rsid w:val="00516507"/>
    <w:rsid w:val="0051654F"/>
    <w:rsid w:val="00516B46"/>
    <w:rsid w:val="00516C3F"/>
    <w:rsid w:val="00516E27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636"/>
    <w:rsid w:val="00553987"/>
    <w:rsid w:val="00554271"/>
    <w:rsid w:val="00554749"/>
    <w:rsid w:val="00554804"/>
    <w:rsid w:val="00554FE4"/>
    <w:rsid w:val="005555BF"/>
    <w:rsid w:val="00555A69"/>
    <w:rsid w:val="00556046"/>
    <w:rsid w:val="00556741"/>
    <w:rsid w:val="00557C8E"/>
    <w:rsid w:val="00557F4D"/>
    <w:rsid w:val="00560AEF"/>
    <w:rsid w:val="00561641"/>
    <w:rsid w:val="00561E02"/>
    <w:rsid w:val="00561EEE"/>
    <w:rsid w:val="0056232A"/>
    <w:rsid w:val="00562B26"/>
    <w:rsid w:val="00562BAC"/>
    <w:rsid w:val="00562E08"/>
    <w:rsid w:val="005635A0"/>
    <w:rsid w:val="0056434A"/>
    <w:rsid w:val="005655A6"/>
    <w:rsid w:val="00565F50"/>
    <w:rsid w:val="005666B3"/>
    <w:rsid w:val="0056678A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630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16A1"/>
    <w:rsid w:val="005820EF"/>
    <w:rsid w:val="005835CB"/>
    <w:rsid w:val="00583B95"/>
    <w:rsid w:val="0058438E"/>
    <w:rsid w:val="00584D47"/>
    <w:rsid w:val="005855D7"/>
    <w:rsid w:val="00585810"/>
    <w:rsid w:val="005865BA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62B"/>
    <w:rsid w:val="00593928"/>
    <w:rsid w:val="0059423F"/>
    <w:rsid w:val="00594A5E"/>
    <w:rsid w:val="00594F1E"/>
    <w:rsid w:val="00594FE6"/>
    <w:rsid w:val="00596426"/>
    <w:rsid w:val="005967C5"/>
    <w:rsid w:val="00597B9C"/>
    <w:rsid w:val="005A0045"/>
    <w:rsid w:val="005A0D70"/>
    <w:rsid w:val="005A13E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7329"/>
    <w:rsid w:val="005A7E16"/>
    <w:rsid w:val="005B0E00"/>
    <w:rsid w:val="005B0F0D"/>
    <w:rsid w:val="005B172A"/>
    <w:rsid w:val="005B1B48"/>
    <w:rsid w:val="005B1B9C"/>
    <w:rsid w:val="005B22BD"/>
    <w:rsid w:val="005B2A1D"/>
    <w:rsid w:val="005B2E68"/>
    <w:rsid w:val="005B42FA"/>
    <w:rsid w:val="005B617D"/>
    <w:rsid w:val="005B670C"/>
    <w:rsid w:val="005B6B50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54B2"/>
    <w:rsid w:val="005C557B"/>
    <w:rsid w:val="005C5814"/>
    <w:rsid w:val="005C64F2"/>
    <w:rsid w:val="005C671E"/>
    <w:rsid w:val="005C677C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1810"/>
    <w:rsid w:val="005E2295"/>
    <w:rsid w:val="005E2413"/>
    <w:rsid w:val="005E3D42"/>
    <w:rsid w:val="005E4742"/>
    <w:rsid w:val="005E47D4"/>
    <w:rsid w:val="005E58F6"/>
    <w:rsid w:val="005E5A42"/>
    <w:rsid w:val="005E611E"/>
    <w:rsid w:val="005E6DF6"/>
    <w:rsid w:val="005E7564"/>
    <w:rsid w:val="005E7CD6"/>
    <w:rsid w:val="005F06A7"/>
    <w:rsid w:val="005F14C1"/>
    <w:rsid w:val="005F1976"/>
    <w:rsid w:val="005F2619"/>
    <w:rsid w:val="005F2676"/>
    <w:rsid w:val="005F2E9A"/>
    <w:rsid w:val="005F2F59"/>
    <w:rsid w:val="005F3128"/>
    <w:rsid w:val="005F3870"/>
    <w:rsid w:val="005F4EBB"/>
    <w:rsid w:val="005F4FF9"/>
    <w:rsid w:val="005F546A"/>
    <w:rsid w:val="005F5C6C"/>
    <w:rsid w:val="005F5F19"/>
    <w:rsid w:val="005F6124"/>
    <w:rsid w:val="005F730C"/>
    <w:rsid w:val="005F791F"/>
    <w:rsid w:val="005F7ED9"/>
    <w:rsid w:val="00600CAF"/>
    <w:rsid w:val="006011E4"/>
    <w:rsid w:val="00601229"/>
    <w:rsid w:val="00601C8A"/>
    <w:rsid w:val="00602549"/>
    <w:rsid w:val="00602C5E"/>
    <w:rsid w:val="0060309A"/>
    <w:rsid w:val="0060328A"/>
    <w:rsid w:val="006032E2"/>
    <w:rsid w:val="00603461"/>
    <w:rsid w:val="00603B8B"/>
    <w:rsid w:val="00603CB0"/>
    <w:rsid w:val="00604BAD"/>
    <w:rsid w:val="006061C9"/>
    <w:rsid w:val="006062B7"/>
    <w:rsid w:val="006062EA"/>
    <w:rsid w:val="00606D5D"/>
    <w:rsid w:val="00607D15"/>
    <w:rsid w:val="00610FD4"/>
    <w:rsid w:val="0061114A"/>
    <w:rsid w:val="00611DFF"/>
    <w:rsid w:val="006122B8"/>
    <w:rsid w:val="00612FBD"/>
    <w:rsid w:val="006137E5"/>
    <w:rsid w:val="00613B19"/>
    <w:rsid w:val="006141BA"/>
    <w:rsid w:val="006144BF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D"/>
    <w:rsid w:val="006325E9"/>
    <w:rsid w:val="006347F3"/>
    <w:rsid w:val="00634AFF"/>
    <w:rsid w:val="00635ACB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37B6"/>
    <w:rsid w:val="00653900"/>
    <w:rsid w:val="00654A9F"/>
    <w:rsid w:val="00655173"/>
    <w:rsid w:val="0065521B"/>
    <w:rsid w:val="00655BAD"/>
    <w:rsid w:val="0065628C"/>
    <w:rsid w:val="00656784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F1B"/>
    <w:rsid w:val="006621B2"/>
    <w:rsid w:val="00663198"/>
    <w:rsid w:val="0066355E"/>
    <w:rsid w:val="00665305"/>
    <w:rsid w:val="00665922"/>
    <w:rsid w:val="00665C4D"/>
    <w:rsid w:val="00665C5B"/>
    <w:rsid w:val="00667747"/>
    <w:rsid w:val="00667759"/>
    <w:rsid w:val="00667947"/>
    <w:rsid w:val="00670475"/>
    <w:rsid w:val="00670D3D"/>
    <w:rsid w:val="00671608"/>
    <w:rsid w:val="006717D9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FF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A1"/>
    <w:rsid w:val="006807E8"/>
    <w:rsid w:val="00680A58"/>
    <w:rsid w:val="00680FC0"/>
    <w:rsid w:val="00681E81"/>
    <w:rsid w:val="0068217C"/>
    <w:rsid w:val="00682C2E"/>
    <w:rsid w:val="00683538"/>
    <w:rsid w:val="0068369F"/>
    <w:rsid w:val="00684CD1"/>
    <w:rsid w:val="006854AA"/>
    <w:rsid w:val="006858AC"/>
    <w:rsid w:val="00686223"/>
    <w:rsid w:val="00686527"/>
    <w:rsid w:val="006874E0"/>
    <w:rsid w:val="00691598"/>
    <w:rsid w:val="00691964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262"/>
    <w:rsid w:val="00697898"/>
    <w:rsid w:val="006A2247"/>
    <w:rsid w:val="006A275C"/>
    <w:rsid w:val="006A29B3"/>
    <w:rsid w:val="006A3AC7"/>
    <w:rsid w:val="006A3C74"/>
    <w:rsid w:val="006A55BF"/>
    <w:rsid w:val="006A5696"/>
    <w:rsid w:val="006A61E3"/>
    <w:rsid w:val="006A70B1"/>
    <w:rsid w:val="006A76CB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C007B"/>
    <w:rsid w:val="006C04DF"/>
    <w:rsid w:val="006C0670"/>
    <w:rsid w:val="006C2FA1"/>
    <w:rsid w:val="006C31A2"/>
    <w:rsid w:val="006C3248"/>
    <w:rsid w:val="006C3899"/>
    <w:rsid w:val="006C410A"/>
    <w:rsid w:val="006C4168"/>
    <w:rsid w:val="006C44F9"/>
    <w:rsid w:val="006C50C6"/>
    <w:rsid w:val="006C5AF1"/>
    <w:rsid w:val="006C5D3D"/>
    <w:rsid w:val="006C5DEF"/>
    <w:rsid w:val="006C62A3"/>
    <w:rsid w:val="006C676A"/>
    <w:rsid w:val="006C6DDC"/>
    <w:rsid w:val="006C77BE"/>
    <w:rsid w:val="006D0047"/>
    <w:rsid w:val="006D007B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FAC"/>
    <w:rsid w:val="006E40E4"/>
    <w:rsid w:val="006E5062"/>
    <w:rsid w:val="006E50ED"/>
    <w:rsid w:val="006E56FB"/>
    <w:rsid w:val="006E5D52"/>
    <w:rsid w:val="006E5D96"/>
    <w:rsid w:val="006E5F0E"/>
    <w:rsid w:val="006E700B"/>
    <w:rsid w:val="006E750B"/>
    <w:rsid w:val="006E7535"/>
    <w:rsid w:val="006F073C"/>
    <w:rsid w:val="006F0CE3"/>
    <w:rsid w:val="006F1659"/>
    <w:rsid w:val="006F264F"/>
    <w:rsid w:val="006F2B18"/>
    <w:rsid w:val="006F340E"/>
    <w:rsid w:val="006F34F1"/>
    <w:rsid w:val="006F415D"/>
    <w:rsid w:val="006F461A"/>
    <w:rsid w:val="006F6666"/>
    <w:rsid w:val="006F6EB9"/>
    <w:rsid w:val="006F7154"/>
    <w:rsid w:val="006F74EB"/>
    <w:rsid w:val="007003D1"/>
    <w:rsid w:val="007012D8"/>
    <w:rsid w:val="007013BA"/>
    <w:rsid w:val="00702835"/>
    <w:rsid w:val="00702BCB"/>
    <w:rsid w:val="00702C41"/>
    <w:rsid w:val="00703461"/>
    <w:rsid w:val="00703CB3"/>
    <w:rsid w:val="00704979"/>
    <w:rsid w:val="00705273"/>
    <w:rsid w:val="00705824"/>
    <w:rsid w:val="00705B23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7444"/>
    <w:rsid w:val="00717688"/>
    <w:rsid w:val="007201DC"/>
    <w:rsid w:val="0072046D"/>
    <w:rsid w:val="00720513"/>
    <w:rsid w:val="00720516"/>
    <w:rsid w:val="00720A6F"/>
    <w:rsid w:val="00721038"/>
    <w:rsid w:val="0072109E"/>
    <w:rsid w:val="007218C1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CD8"/>
    <w:rsid w:val="007309E7"/>
    <w:rsid w:val="00730BBD"/>
    <w:rsid w:val="0073100B"/>
    <w:rsid w:val="00733143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DEE"/>
    <w:rsid w:val="0076237B"/>
    <w:rsid w:val="00763132"/>
    <w:rsid w:val="00763593"/>
    <w:rsid w:val="00763783"/>
    <w:rsid w:val="00763D7F"/>
    <w:rsid w:val="007651DB"/>
    <w:rsid w:val="007652B3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5AD2"/>
    <w:rsid w:val="00776EEE"/>
    <w:rsid w:val="00777B32"/>
    <w:rsid w:val="00777D6E"/>
    <w:rsid w:val="0078089B"/>
    <w:rsid w:val="007809F6"/>
    <w:rsid w:val="00781185"/>
    <w:rsid w:val="00782E40"/>
    <w:rsid w:val="00784A08"/>
    <w:rsid w:val="00786170"/>
    <w:rsid w:val="0078657A"/>
    <w:rsid w:val="007876C0"/>
    <w:rsid w:val="00787CF5"/>
    <w:rsid w:val="00787EC6"/>
    <w:rsid w:val="00791404"/>
    <w:rsid w:val="00791849"/>
    <w:rsid w:val="00792797"/>
    <w:rsid w:val="00793AF6"/>
    <w:rsid w:val="00794159"/>
    <w:rsid w:val="00794F00"/>
    <w:rsid w:val="00795F44"/>
    <w:rsid w:val="007962A2"/>
    <w:rsid w:val="0079731D"/>
    <w:rsid w:val="0079741C"/>
    <w:rsid w:val="0079793C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48F3"/>
    <w:rsid w:val="007A4B04"/>
    <w:rsid w:val="007A4D99"/>
    <w:rsid w:val="007A4ECB"/>
    <w:rsid w:val="007A60C9"/>
    <w:rsid w:val="007A629A"/>
    <w:rsid w:val="007A6C72"/>
    <w:rsid w:val="007A6CA8"/>
    <w:rsid w:val="007A7288"/>
    <w:rsid w:val="007A7793"/>
    <w:rsid w:val="007A7F9A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CD5"/>
    <w:rsid w:val="007B5555"/>
    <w:rsid w:val="007B5C52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3566"/>
    <w:rsid w:val="007C378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59D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FBE"/>
    <w:rsid w:val="007F7FF5"/>
    <w:rsid w:val="008005B5"/>
    <w:rsid w:val="00800787"/>
    <w:rsid w:val="00800795"/>
    <w:rsid w:val="00800E4C"/>
    <w:rsid w:val="008010E0"/>
    <w:rsid w:val="008033B6"/>
    <w:rsid w:val="0080368C"/>
    <w:rsid w:val="0080456B"/>
    <w:rsid w:val="00804889"/>
    <w:rsid w:val="00805799"/>
    <w:rsid w:val="00805888"/>
    <w:rsid w:val="00805A24"/>
    <w:rsid w:val="00807606"/>
    <w:rsid w:val="0080780F"/>
    <w:rsid w:val="00807B54"/>
    <w:rsid w:val="0081017D"/>
    <w:rsid w:val="008109EC"/>
    <w:rsid w:val="00811954"/>
    <w:rsid w:val="00811FAE"/>
    <w:rsid w:val="00812788"/>
    <w:rsid w:val="008128AD"/>
    <w:rsid w:val="008138B3"/>
    <w:rsid w:val="0081485C"/>
    <w:rsid w:val="00814AA7"/>
    <w:rsid w:val="00814B11"/>
    <w:rsid w:val="00814FF9"/>
    <w:rsid w:val="0081539A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2D0"/>
    <w:rsid w:val="00820AC5"/>
    <w:rsid w:val="00821060"/>
    <w:rsid w:val="008212C4"/>
    <w:rsid w:val="00821585"/>
    <w:rsid w:val="00821D39"/>
    <w:rsid w:val="00821DC0"/>
    <w:rsid w:val="00822065"/>
    <w:rsid w:val="0082266D"/>
    <w:rsid w:val="0082268E"/>
    <w:rsid w:val="0082288D"/>
    <w:rsid w:val="008232D5"/>
    <w:rsid w:val="00823DD0"/>
    <w:rsid w:val="008246E8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5211"/>
    <w:rsid w:val="00835A24"/>
    <w:rsid w:val="00835BF5"/>
    <w:rsid w:val="00835D48"/>
    <w:rsid w:val="00835FC8"/>
    <w:rsid w:val="0084026E"/>
    <w:rsid w:val="00841F0C"/>
    <w:rsid w:val="00843642"/>
    <w:rsid w:val="0084395F"/>
    <w:rsid w:val="008440A7"/>
    <w:rsid w:val="008443D7"/>
    <w:rsid w:val="00844AE4"/>
    <w:rsid w:val="00845453"/>
    <w:rsid w:val="00845C25"/>
    <w:rsid w:val="00846A54"/>
    <w:rsid w:val="0084736E"/>
    <w:rsid w:val="00850A2B"/>
    <w:rsid w:val="00850EA8"/>
    <w:rsid w:val="00850F65"/>
    <w:rsid w:val="008513FB"/>
    <w:rsid w:val="00851C1C"/>
    <w:rsid w:val="00851DF7"/>
    <w:rsid w:val="00853AAD"/>
    <w:rsid w:val="00855A6A"/>
    <w:rsid w:val="00855C20"/>
    <w:rsid w:val="00856795"/>
    <w:rsid w:val="0085691A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7010A"/>
    <w:rsid w:val="008701B8"/>
    <w:rsid w:val="00870C38"/>
    <w:rsid w:val="00870FC0"/>
    <w:rsid w:val="0087112B"/>
    <w:rsid w:val="008712BD"/>
    <w:rsid w:val="00871C86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EF8"/>
    <w:rsid w:val="00876FD8"/>
    <w:rsid w:val="00877EBF"/>
    <w:rsid w:val="0088056F"/>
    <w:rsid w:val="008809C6"/>
    <w:rsid w:val="00880B6A"/>
    <w:rsid w:val="0088114A"/>
    <w:rsid w:val="00881E7C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904E5"/>
    <w:rsid w:val="00890D1D"/>
    <w:rsid w:val="00890D7D"/>
    <w:rsid w:val="0089265D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12DD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329A"/>
    <w:rsid w:val="008B33FB"/>
    <w:rsid w:val="008B3440"/>
    <w:rsid w:val="008B35A2"/>
    <w:rsid w:val="008B3C3D"/>
    <w:rsid w:val="008B3E08"/>
    <w:rsid w:val="008B563E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88D"/>
    <w:rsid w:val="008C49A5"/>
    <w:rsid w:val="008C4EA7"/>
    <w:rsid w:val="008C59F7"/>
    <w:rsid w:val="008C5EB9"/>
    <w:rsid w:val="008C6B43"/>
    <w:rsid w:val="008C758A"/>
    <w:rsid w:val="008D0377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3032"/>
    <w:rsid w:val="00913585"/>
    <w:rsid w:val="00913E95"/>
    <w:rsid w:val="00914FEA"/>
    <w:rsid w:val="00915276"/>
    <w:rsid w:val="00916B97"/>
    <w:rsid w:val="00917284"/>
    <w:rsid w:val="0091728F"/>
    <w:rsid w:val="009208DF"/>
    <w:rsid w:val="0092152E"/>
    <w:rsid w:val="00921681"/>
    <w:rsid w:val="0092168E"/>
    <w:rsid w:val="00921E6E"/>
    <w:rsid w:val="00922F35"/>
    <w:rsid w:val="00923541"/>
    <w:rsid w:val="00924403"/>
    <w:rsid w:val="00924560"/>
    <w:rsid w:val="00931500"/>
    <w:rsid w:val="00931A01"/>
    <w:rsid w:val="00931EE5"/>
    <w:rsid w:val="00932396"/>
    <w:rsid w:val="00932502"/>
    <w:rsid w:val="00932CE9"/>
    <w:rsid w:val="00933AFF"/>
    <w:rsid w:val="009342E7"/>
    <w:rsid w:val="00934ECC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5C8D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43AF"/>
    <w:rsid w:val="00954731"/>
    <w:rsid w:val="00954A7E"/>
    <w:rsid w:val="0095519F"/>
    <w:rsid w:val="0095596E"/>
    <w:rsid w:val="0095661A"/>
    <w:rsid w:val="00956F96"/>
    <w:rsid w:val="0095734E"/>
    <w:rsid w:val="00957953"/>
    <w:rsid w:val="00957F47"/>
    <w:rsid w:val="00960860"/>
    <w:rsid w:val="0096095A"/>
    <w:rsid w:val="00960A91"/>
    <w:rsid w:val="0096125D"/>
    <w:rsid w:val="00961B06"/>
    <w:rsid w:val="00961DC1"/>
    <w:rsid w:val="009625DC"/>
    <w:rsid w:val="0096289D"/>
    <w:rsid w:val="009630AA"/>
    <w:rsid w:val="00963C3C"/>
    <w:rsid w:val="009646AF"/>
    <w:rsid w:val="009648A0"/>
    <w:rsid w:val="00965732"/>
    <w:rsid w:val="009657B5"/>
    <w:rsid w:val="00965C8B"/>
    <w:rsid w:val="00965F8A"/>
    <w:rsid w:val="009660C7"/>
    <w:rsid w:val="00966FEC"/>
    <w:rsid w:val="00970D8F"/>
    <w:rsid w:val="00971087"/>
    <w:rsid w:val="00971E82"/>
    <w:rsid w:val="00971F87"/>
    <w:rsid w:val="009724E6"/>
    <w:rsid w:val="0097278C"/>
    <w:rsid w:val="0097527A"/>
    <w:rsid w:val="0097528B"/>
    <w:rsid w:val="009757C3"/>
    <w:rsid w:val="00977367"/>
    <w:rsid w:val="00977DAE"/>
    <w:rsid w:val="00980157"/>
    <w:rsid w:val="009802D6"/>
    <w:rsid w:val="0098033D"/>
    <w:rsid w:val="00980869"/>
    <w:rsid w:val="00980A81"/>
    <w:rsid w:val="00980F4B"/>
    <w:rsid w:val="0098204D"/>
    <w:rsid w:val="00982077"/>
    <w:rsid w:val="0098241E"/>
    <w:rsid w:val="00982D4E"/>
    <w:rsid w:val="0098312D"/>
    <w:rsid w:val="00983540"/>
    <w:rsid w:val="00983F51"/>
    <w:rsid w:val="0098502E"/>
    <w:rsid w:val="009851A0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6A8"/>
    <w:rsid w:val="009908D1"/>
    <w:rsid w:val="00990B76"/>
    <w:rsid w:val="0099186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B3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47B"/>
    <w:rsid w:val="009C15B2"/>
    <w:rsid w:val="009C1F86"/>
    <w:rsid w:val="009C2482"/>
    <w:rsid w:val="009C25C4"/>
    <w:rsid w:val="009C29DC"/>
    <w:rsid w:val="009C4AC8"/>
    <w:rsid w:val="009C537A"/>
    <w:rsid w:val="009C569A"/>
    <w:rsid w:val="009C6718"/>
    <w:rsid w:val="009C6936"/>
    <w:rsid w:val="009C72E7"/>
    <w:rsid w:val="009D02DE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E1B"/>
    <w:rsid w:val="009D6837"/>
    <w:rsid w:val="009D691A"/>
    <w:rsid w:val="009D739F"/>
    <w:rsid w:val="009D7F76"/>
    <w:rsid w:val="009E02F6"/>
    <w:rsid w:val="009E1E79"/>
    <w:rsid w:val="009E1F94"/>
    <w:rsid w:val="009E2380"/>
    <w:rsid w:val="009E24DD"/>
    <w:rsid w:val="009E2937"/>
    <w:rsid w:val="009E31A7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3FB"/>
    <w:rsid w:val="00A04A0F"/>
    <w:rsid w:val="00A04E4E"/>
    <w:rsid w:val="00A056A3"/>
    <w:rsid w:val="00A05830"/>
    <w:rsid w:val="00A067B4"/>
    <w:rsid w:val="00A06AF1"/>
    <w:rsid w:val="00A076DB"/>
    <w:rsid w:val="00A10B04"/>
    <w:rsid w:val="00A112AD"/>
    <w:rsid w:val="00A11ACB"/>
    <w:rsid w:val="00A120D0"/>
    <w:rsid w:val="00A129E1"/>
    <w:rsid w:val="00A1317A"/>
    <w:rsid w:val="00A139BA"/>
    <w:rsid w:val="00A13DB2"/>
    <w:rsid w:val="00A14785"/>
    <w:rsid w:val="00A14BE8"/>
    <w:rsid w:val="00A14EB4"/>
    <w:rsid w:val="00A15DE2"/>
    <w:rsid w:val="00A16649"/>
    <w:rsid w:val="00A167D7"/>
    <w:rsid w:val="00A172A5"/>
    <w:rsid w:val="00A17C82"/>
    <w:rsid w:val="00A20703"/>
    <w:rsid w:val="00A2203A"/>
    <w:rsid w:val="00A223B7"/>
    <w:rsid w:val="00A225E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EAC"/>
    <w:rsid w:val="00A4266A"/>
    <w:rsid w:val="00A42F52"/>
    <w:rsid w:val="00A4352B"/>
    <w:rsid w:val="00A43CE6"/>
    <w:rsid w:val="00A44CCE"/>
    <w:rsid w:val="00A44DDE"/>
    <w:rsid w:val="00A44F76"/>
    <w:rsid w:val="00A45FBE"/>
    <w:rsid w:val="00A465B1"/>
    <w:rsid w:val="00A46F99"/>
    <w:rsid w:val="00A476ED"/>
    <w:rsid w:val="00A50914"/>
    <w:rsid w:val="00A50FFD"/>
    <w:rsid w:val="00A51603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ACA"/>
    <w:rsid w:val="00A704A6"/>
    <w:rsid w:val="00A70A19"/>
    <w:rsid w:val="00A70C43"/>
    <w:rsid w:val="00A710AC"/>
    <w:rsid w:val="00A712D6"/>
    <w:rsid w:val="00A718F6"/>
    <w:rsid w:val="00A71A26"/>
    <w:rsid w:val="00A72167"/>
    <w:rsid w:val="00A73611"/>
    <w:rsid w:val="00A736F1"/>
    <w:rsid w:val="00A73BE6"/>
    <w:rsid w:val="00A7453A"/>
    <w:rsid w:val="00A74722"/>
    <w:rsid w:val="00A7565D"/>
    <w:rsid w:val="00A7752F"/>
    <w:rsid w:val="00A77A97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311C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3415"/>
    <w:rsid w:val="00AA47B0"/>
    <w:rsid w:val="00AA50AD"/>
    <w:rsid w:val="00AA54D6"/>
    <w:rsid w:val="00AA5915"/>
    <w:rsid w:val="00AA5A85"/>
    <w:rsid w:val="00AA5B89"/>
    <w:rsid w:val="00AA7C66"/>
    <w:rsid w:val="00AB046B"/>
    <w:rsid w:val="00AB10E7"/>
    <w:rsid w:val="00AB1F93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20C8"/>
    <w:rsid w:val="00AD2847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9CB"/>
    <w:rsid w:val="00B00A35"/>
    <w:rsid w:val="00B00D38"/>
    <w:rsid w:val="00B01ECC"/>
    <w:rsid w:val="00B023E8"/>
    <w:rsid w:val="00B024C7"/>
    <w:rsid w:val="00B02AE5"/>
    <w:rsid w:val="00B02D83"/>
    <w:rsid w:val="00B034C3"/>
    <w:rsid w:val="00B03A2B"/>
    <w:rsid w:val="00B052C7"/>
    <w:rsid w:val="00B05B0A"/>
    <w:rsid w:val="00B05B97"/>
    <w:rsid w:val="00B065EE"/>
    <w:rsid w:val="00B067B4"/>
    <w:rsid w:val="00B06D43"/>
    <w:rsid w:val="00B07065"/>
    <w:rsid w:val="00B075A3"/>
    <w:rsid w:val="00B07B47"/>
    <w:rsid w:val="00B07CF7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7EB"/>
    <w:rsid w:val="00B214E8"/>
    <w:rsid w:val="00B21DBE"/>
    <w:rsid w:val="00B21E19"/>
    <w:rsid w:val="00B22341"/>
    <w:rsid w:val="00B22476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5D8"/>
    <w:rsid w:val="00B262A4"/>
    <w:rsid w:val="00B264AD"/>
    <w:rsid w:val="00B26B87"/>
    <w:rsid w:val="00B26CD9"/>
    <w:rsid w:val="00B276EE"/>
    <w:rsid w:val="00B27BDA"/>
    <w:rsid w:val="00B30D57"/>
    <w:rsid w:val="00B3374E"/>
    <w:rsid w:val="00B33810"/>
    <w:rsid w:val="00B33AC9"/>
    <w:rsid w:val="00B35192"/>
    <w:rsid w:val="00B3586E"/>
    <w:rsid w:val="00B359F9"/>
    <w:rsid w:val="00B35A3C"/>
    <w:rsid w:val="00B379D7"/>
    <w:rsid w:val="00B40398"/>
    <w:rsid w:val="00B40F88"/>
    <w:rsid w:val="00B41565"/>
    <w:rsid w:val="00B422A8"/>
    <w:rsid w:val="00B42D05"/>
    <w:rsid w:val="00B43614"/>
    <w:rsid w:val="00B44082"/>
    <w:rsid w:val="00B4422A"/>
    <w:rsid w:val="00B445AA"/>
    <w:rsid w:val="00B44721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50404"/>
    <w:rsid w:val="00B5061C"/>
    <w:rsid w:val="00B51078"/>
    <w:rsid w:val="00B52652"/>
    <w:rsid w:val="00B52FC2"/>
    <w:rsid w:val="00B52FDD"/>
    <w:rsid w:val="00B533B8"/>
    <w:rsid w:val="00B548A1"/>
    <w:rsid w:val="00B54C12"/>
    <w:rsid w:val="00B5539B"/>
    <w:rsid w:val="00B564C6"/>
    <w:rsid w:val="00B56C1A"/>
    <w:rsid w:val="00B57A40"/>
    <w:rsid w:val="00B57CB6"/>
    <w:rsid w:val="00B619D7"/>
    <w:rsid w:val="00B627AA"/>
    <w:rsid w:val="00B627FF"/>
    <w:rsid w:val="00B62F86"/>
    <w:rsid w:val="00B63515"/>
    <w:rsid w:val="00B63EEA"/>
    <w:rsid w:val="00B640AB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86B"/>
    <w:rsid w:val="00B7316E"/>
    <w:rsid w:val="00B73AF0"/>
    <w:rsid w:val="00B7452E"/>
    <w:rsid w:val="00B7480A"/>
    <w:rsid w:val="00B74B7F"/>
    <w:rsid w:val="00B74E7E"/>
    <w:rsid w:val="00B753C6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7902"/>
    <w:rsid w:val="00B90ECC"/>
    <w:rsid w:val="00B930BA"/>
    <w:rsid w:val="00B9323A"/>
    <w:rsid w:val="00B9330C"/>
    <w:rsid w:val="00B9381D"/>
    <w:rsid w:val="00B93DB0"/>
    <w:rsid w:val="00B9453D"/>
    <w:rsid w:val="00B94781"/>
    <w:rsid w:val="00B94F13"/>
    <w:rsid w:val="00B9566F"/>
    <w:rsid w:val="00B95DF2"/>
    <w:rsid w:val="00B96AD7"/>
    <w:rsid w:val="00B97220"/>
    <w:rsid w:val="00B97906"/>
    <w:rsid w:val="00B97CB1"/>
    <w:rsid w:val="00BA098B"/>
    <w:rsid w:val="00BA0C5A"/>
    <w:rsid w:val="00BA0D83"/>
    <w:rsid w:val="00BA0FA0"/>
    <w:rsid w:val="00BA128F"/>
    <w:rsid w:val="00BA202D"/>
    <w:rsid w:val="00BA2AC9"/>
    <w:rsid w:val="00BA320E"/>
    <w:rsid w:val="00BA35B5"/>
    <w:rsid w:val="00BA38D2"/>
    <w:rsid w:val="00BA3AF3"/>
    <w:rsid w:val="00BA3BC3"/>
    <w:rsid w:val="00BA45B0"/>
    <w:rsid w:val="00BA45F5"/>
    <w:rsid w:val="00BA5005"/>
    <w:rsid w:val="00BA520F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4344"/>
    <w:rsid w:val="00BC4460"/>
    <w:rsid w:val="00BC4CB9"/>
    <w:rsid w:val="00BC5C99"/>
    <w:rsid w:val="00BC6589"/>
    <w:rsid w:val="00BC7910"/>
    <w:rsid w:val="00BD0E93"/>
    <w:rsid w:val="00BD1432"/>
    <w:rsid w:val="00BD14D8"/>
    <w:rsid w:val="00BD157B"/>
    <w:rsid w:val="00BD1828"/>
    <w:rsid w:val="00BD225D"/>
    <w:rsid w:val="00BD25DE"/>
    <w:rsid w:val="00BD2975"/>
    <w:rsid w:val="00BD2994"/>
    <w:rsid w:val="00BD4E11"/>
    <w:rsid w:val="00BD5372"/>
    <w:rsid w:val="00BD5721"/>
    <w:rsid w:val="00BD65E3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463"/>
    <w:rsid w:val="00BE5C5B"/>
    <w:rsid w:val="00BE6435"/>
    <w:rsid w:val="00BE6604"/>
    <w:rsid w:val="00BE668D"/>
    <w:rsid w:val="00BE7B0E"/>
    <w:rsid w:val="00BE7C3A"/>
    <w:rsid w:val="00BE7EFA"/>
    <w:rsid w:val="00BF0668"/>
    <w:rsid w:val="00BF06E5"/>
    <w:rsid w:val="00BF0C27"/>
    <w:rsid w:val="00BF0F78"/>
    <w:rsid w:val="00BF14BF"/>
    <w:rsid w:val="00BF2BA4"/>
    <w:rsid w:val="00BF2CC5"/>
    <w:rsid w:val="00BF3A75"/>
    <w:rsid w:val="00BF53EC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20143"/>
    <w:rsid w:val="00C21E28"/>
    <w:rsid w:val="00C21E3B"/>
    <w:rsid w:val="00C22A7F"/>
    <w:rsid w:val="00C239DC"/>
    <w:rsid w:val="00C23A44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3681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491"/>
    <w:rsid w:val="00C41F7D"/>
    <w:rsid w:val="00C420C5"/>
    <w:rsid w:val="00C4325C"/>
    <w:rsid w:val="00C4416C"/>
    <w:rsid w:val="00C4447F"/>
    <w:rsid w:val="00C45BE7"/>
    <w:rsid w:val="00C45C72"/>
    <w:rsid w:val="00C47A6F"/>
    <w:rsid w:val="00C50525"/>
    <w:rsid w:val="00C50D6B"/>
    <w:rsid w:val="00C510E4"/>
    <w:rsid w:val="00C5120F"/>
    <w:rsid w:val="00C51A28"/>
    <w:rsid w:val="00C51C72"/>
    <w:rsid w:val="00C53599"/>
    <w:rsid w:val="00C53BEF"/>
    <w:rsid w:val="00C53D58"/>
    <w:rsid w:val="00C5427F"/>
    <w:rsid w:val="00C551DC"/>
    <w:rsid w:val="00C55CA9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7051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6A61"/>
    <w:rsid w:val="00C777EF"/>
    <w:rsid w:val="00C77DF7"/>
    <w:rsid w:val="00C80AE8"/>
    <w:rsid w:val="00C812BA"/>
    <w:rsid w:val="00C81333"/>
    <w:rsid w:val="00C813C3"/>
    <w:rsid w:val="00C81998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B93"/>
    <w:rsid w:val="00C965E9"/>
    <w:rsid w:val="00C972D3"/>
    <w:rsid w:val="00C9795A"/>
    <w:rsid w:val="00C97C3E"/>
    <w:rsid w:val="00C97E38"/>
    <w:rsid w:val="00CA19C5"/>
    <w:rsid w:val="00CA30B5"/>
    <w:rsid w:val="00CA35F9"/>
    <w:rsid w:val="00CA3A9F"/>
    <w:rsid w:val="00CA43F6"/>
    <w:rsid w:val="00CA5BF7"/>
    <w:rsid w:val="00CA60E4"/>
    <w:rsid w:val="00CA659B"/>
    <w:rsid w:val="00CA74E8"/>
    <w:rsid w:val="00CA7879"/>
    <w:rsid w:val="00CA78A5"/>
    <w:rsid w:val="00CA7B70"/>
    <w:rsid w:val="00CA7CDE"/>
    <w:rsid w:val="00CB1964"/>
    <w:rsid w:val="00CB2896"/>
    <w:rsid w:val="00CB2BB9"/>
    <w:rsid w:val="00CB2F28"/>
    <w:rsid w:val="00CB34C4"/>
    <w:rsid w:val="00CB3A3C"/>
    <w:rsid w:val="00CB3FA3"/>
    <w:rsid w:val="00CB44AE"/>
    <w:rsid w:val="00CB5A78"/>
    <w:rsid w:val="00CC0202"/>
    <w:rsid w:val="00CC139D"/>
    <w:rsid w:val="00CC276E"/>
    <w:rsid w:val="00CC2C4B"/>
    <w:rsid w:val="00CC43A8"/>
    <w:rsid w:val="00CC4AAB"/>
    <w:rsid w:val="00CC4E1F"/>
    <w:rsid w:val="00CC5802"/>
    <w:rsid w:val="00CC627F"/>
    <w:rsid w:val="00CC67CB"/>
    <w:rsid w:val="00CC6A1F"/>
    <w:rsid w:val="00CC74AE"/>
    <w:rsid w:val="00CC74E4"/>
    <w:rsid w:val="00CC7F39"/>
    <w:rsid w:val="00CD08CB"/>
    <w:rsid w:val="00CD0B12"/>
    <w:rsid w:val="00CD0B77"/>
    <w:rsid w:val="00CD12BF"/>
    <w:rsid w:val="00CD1B1F"/>
    <w:rsid w:val="00CD1F40"/>
    <w:rsid w:val="00CD36BF"/>
    <w:rsid w:val="00CD38DC"/>
    <w:rsid w:val="00CD3DA9"/>
    <w:rsid w:val="00CD408E"/>
    <w:rsid w:val="00CD4393"/>
    <w:rsid w:val="00CD445A"/>
    <w:rsid w:val="00CD458D"/>
    <w:rsid w:val="00CD45B0"/>
    <w:rsid w:val="00CD4FA8"/>
    <w:rsid w:val="00CD61F0"/>
    <w:rsid w:val="00CD68D0"/>
    <w:rsid w:val="00CD76B0"/>
    <w:rsid w:val="00CE0E9F"/>
    <w:rsid w:val="00CE0F34"/>
    <w:rsid w:val="00CE1B0D"/>
    <w:rsid w:val="00CE1D95"/>
    <w:rsid w:val="00CE237E"/>
    <w:rsid w:val="00CE3608"/>
    <w:rsid w:val="00CE3709"/>
    <w:rsid w:val="00CE41F2"/>
    <w:rsid w:val="00CE4CD6"/>
    <w:rsid w:val="00CE4CD7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4BE6"/>
    <w:rsid w:val="00CF540E"/>
    <w:rsid w:val="00CF6750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41B8"/>
    <w:rsid w:val="00D046C9"/>
    <w:rsid w:val="00D0478E"/>
    <w:rsid w:val="00D04806"/>
    <w:rsid w:val="00D04C96"/>
    <w:rsid w:val="00D04D6D"/>
    <w:rsid w:val="00D0548F"/>
    <w:rsid w:val="00D05BFE"/>
    <w:rsid w:val="00D05EC0"/>
    <w:rsid w:val="00D05FC9"/>
    <w:rsid w:val="00D06027"/>
    <w:rsid w:val="00D06DA8"/>
    <w:rsid w:val="00D07724"/>
    <w:rsid w:val="00D07EDB"/>
    <w:rsid w:val="00D1164A"/>
    <w:rsid w:val="00D1198D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6098"/>
    <w:rsid w:val="00D16424"/>
    <w:rsid w:val="00D16CBD"/>
    <w:rsid w:val="00D174C9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3A9E"/>
    <w:rsid w:val="00D33DB3"/>
    <w:rsid w:val="00D3483A"/>
    <w:rsid w:val="00D349D8"/>
    <w:rsid w:val="00D360FE"/>
    <w:rsid w:val="00D36ADC"/>
    <w:rsid w:val="00D36D12"/>
    <w:rsid w:val="00D36D18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2E3"/>
    <w:rsid w:val="00D43728"/>
    <w:rsid w:val="00D44419"/>
    <w:rsid w:val="00D44669"/>
    <w:rsid w:val="00D44A78"/>
    <w:rsid w:val="00D477AC"/>
    <w:rsid w:val="00D47EA7"/>
    <w:rsid w:val="00D50AC6"/>
    <w:rsid w:val="00D50F19"/>
    <w:rsid w:val="00D514BC"/>
    <w:rsid w:val="00D522CD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6059C"/>
    <w:rsid w:val="00D60A9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4B9"/>
    <w:rsid w:val="00D6791B"/>
    <w:rsid w:val="00D67ED5"/>
    <w:rsid w:val="00D70840"/>
    <w:rsid w:val="00D70B9E"/>
    <w:rsid w:val="00D70BF5"/>
    <w:rsid w:val="00D71636"/>
    <w:rsid w:val="00D71747"/>
    <w:rsid w:val="00D72925"/>
    <w:rsid w:val="00D72B22"/>
    <w:rsid w:val="00D72EA8"/>
    <w:rsid w:val="00D7311D"/>
    <w:rsid w:val="00D7441B"/>
    <w:rsid w:val="00D745D6"/>
    <w:rsid w:val="00D74859"/>
    <w:rsid w:val="00D749C7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1FB7"/>
    <w:rsid w:val="00D835C2"/>
    <w:rsid w:val="00D835F4"/>
    <w:rsid w:val="00D843CA"/>
    <w:rsid w:val="00D8665B"/>
    <w:rsid w:val="00D8698D"/>
    <w:rsid w:val="00D86C05"/>
    <w:rsid w:val="00D8734C"/>
    <w:rsid w:val="00D900C4"/>
    <w:rsid w:val="00D9037E"/>
    <w:rsid w:val="00D908D4"/>
    <w:rsid w:val="00D91280"/>
    <w:rsid w:val="00D91313"/>
    <w:rsid w:val="00D91F9C"/>
    <w:rsid w:val="00D92B16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A08AD"/>
    <w:rsid w:val="00DA171F"/>
    <w:rsid w:val="00DA1951"/>
    <w:rsid w:val="00DA1D43"/>
    <w:rsid w:val="00DA2012"/>
    <w:rsid w:val="00DA24A1"/>
    <w:rsid w:val="00DA2EE3"/>
    <w:rsid w:val="00DA3A32"/>
    <w:rsid w:val="00DA3BCA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514E"/>
    <w:rsid w:val="00DB515C"/>
    <w:rsid w:val="00DB5266"/>
    <w:rsid w:val="00DB5513"/>
    <w:rsid w:val="00DB5F21"/>
    <w:rsid w:val="00DB7100"/>
    <w:rsid w:val="00DC0958"/>
    <w:rsid w:val="00DC0F9B"/>
    <w:rsid w:val="00DC161F"/>
    <w:rsid w:val="00DC1838"/>
    <w:rsid w:val="00DC1B94"/>
    <w:rsid w:val="00DC205E"/>
    <w:rsid w:val="00DC2B36"/>
    <w:rsid w:val="00DC2D1D"/>
    <w:rsid w:val="00DC3390"/>
    <w:rsid w:val="00DC3464"/>
    <w:rsid w:val="00DC3B2C"/>
    <w:rsid w:val="00DC3D2C"/>
    <w:rsid w:val="00DC4A5B"/>
    <w:rsid w:val="00DC5883"/>
    <w:rsid w:val="00DC6225"/>
    <w:rsid w:val="00DC6839"/>
    <w:rsid w:val="00DC69EA"/>
    <w:rsid w:val="00DC6C89"/>
    <w:rsid w:val="00DC74E4"/>
    <w:rsid w:val="00DC758C"/>
    <w:rsid w:val="00DC7F57"/>
    <w:rsid w:val="00DD0416"/>
    <w:rsid w:val="00DD0418"/>
    <w:rsid w:val="00DD051D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E06BE"/>
    <w:rsid w:val="00DE07D2"/>
    <w:rsid w:val="00DE18C4"/>
    <w:rsid w:val="00DE1B44"/>
    <w:rsid w:val="00DE1CEF"/>
    <w:rsid w:val="00DE1DAB"/>
    <w:rsid w:val="00DE2A20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1F15"/>
    <w:rsid w:val="00DF2A7F"/>
    <w:rsid w:val="00DF33E9"/>
    <w:rsid w:val="00DF44F3"/>
    <w:rsid w:val="00DF46C8"/>
    <w:rsid w:val="00DF5026"/>
    <w:rsid w:val="00DF5223"/>
    <w:rsid w:val="00DF5422"/>
    <w:rsid w:val="00DF5457"/>
    <w:rsid w:val="00DF54C4"/>
    <w:rsid w:val="00DF5913"/>
    <w:rsid w:val="00DF65C1"/>
    <w:rsid w:val="00DF7316"/>
    <w:rsid w:val="00DF748D"/>
    <w:rsid w:val="00DF7588"/>
    <w:rsid w:val="00DF7C1A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8E5"/>
    <w:rsid w:val="00E162F5"/>
    <w:rsid w:val="00E163B8"/>
    <w:rsid w:val="00E165C1"/>
    <w:rsid w:val="00E16FE2"/>
    <w:rsid w:val="00E17CD7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D08"/>
    <w:rsid w:val="00E25D9D"/>
    <w:rsid w:val="00E26882"/>
    <w:rsid w:val="00E27049"/>
    <w:rsid w:val="00E27779"/>
    <w:rsid w:val="00E2788C"/>
    <w:rsid w:val="00E27A8F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A5"/>
    <w:rsid w:val="00E531F4"/>
    <w:rsid w:val="00E53D65"/>
    <w:rsid w:val="00E549A0"/>
    <w:rsid w:val="00E54BD2"/>
    <w:rsid w:val="00E54C0F"/>
    <w:rsid w:val="00E55F6F"/>
    <w:rsid w:val="00E573F9"/>
    <w:rsid w:val="00E60916"/>
    <w:rsid w:val="00E60ACA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A64"/>
    <w:rsid w:val="00E63D7A"/>
    <w:rsid w:val="00E643B7"/>
    <w:rsid w:val="00E643C9"/>
    <w:rsid w:val="00E64D86"/>
    <w:rsid w:val="00E65853"/>
    <w:rsid w:val="00E66AE1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2940"/>
    <w:rsid w:val="00E932E5"/>
    <w:rsid w:val="00E9363A"/>
    <w:rsid w:val="00E9464E"/>
    <w:rsid w:val="00E95B54"/>
    <w:rsid w:val="00E96550"/>
    <w:rsid w:val="00E967FD"/>
    <w:rsid w:val="00E96E8A"/>
    <w:rsid w:val="00E970E0"/>
    <w:rsid w:val="00E97608"/>
    <w:rsid w:val="00EA0A06"/>
    <w:rsid w:val="00EA0CE4"/>
    <w:rsid w:val="00EA1274"/>
    <w:rsid w:val="00EA24DE"/>
    <w:rsid w:val="00EA26F8"/>
    <w:rsid w:val="00EA2D29"/>
    <w:rsid w:val="00EA36BB"/>
    <w:rsid w:val="00EA451F"/>
    <w:rsid w:val="00EA517E"/>
    <w:rsid w:val="00EA52D5"/>
    <w:rsid w:val="00EA55E6"/>
    <w:rsid w:val="00EA58AE"/>
    <w:rsid w:val="00EA5EE2"/>
    <w:rsid w:val="00EA6008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3DDA"/>
    <w:rsid w:val="00EB3F65"/>
    <w:rsid w:val="00EB4055"/>
    <w:rsid w:val="00EB4AB2"/>
    <w:rsid w:val="00EB4CDD"/>
    <w:rsid w:val="00EB550E"/>
    <w:rsid w:val="00EB5AE5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5A81"/>
    <w:rsid w:val="00EC7341"/>
    <w:rsid w:val="00EC760C"/>
    <w:rsid w:val="00EC76A7"/>
    <w:rsid w:val="00EC7F33"/>
    <w:rsid w:val="00ED06B7"/>
    <w:rsid w:val="00ED08E8"/>
    <w:rsid w:val="00ED0AD0"/>
    <w:rsid w:val="00ED0F9B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67ED"/>
    <w:rsid w:val="00EE6A7B"/>
    <w:rsid w:val="00EE70A5"/>
    <w:rsid w:val="00EE7A89"/>
    <w:rsid w:val="00EE7CDB"/>
    <w:rsid w:val="00EF005D"/>
    <w:rsid w:val="00EF1A12"/>
    <w:rsid w:val="00EF1DEE"/>
    <w:rsid w:val="00EF2B5D"/>
    <w:rsid w:val="00EF2D53"/>
    <w:rsid w:val="00EF2D6C"/>
    <w:rsid w:val="00EF3475"/>
    <w:rsid w:val="00EF402A"/>
    <w:rsid w:val="00EF411C"/>
    <w:rsid w:val="00EF56E6"/>
    <w:rsid w:val="00EF57A5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8CD"/>
    <w:rsid w:val="00F02B51"/>
    <w:rsid w:val="00F04311"/>
    <w:rsid w:val="00F04425"/>
    <w:rsid w:val="00F0454D"/>
    <w:rsid w:val="00F05805"/>
    <w:rsid w:val="00F05E18"/>
    <w:rsid w:val="00F06957"/>
    <w:rsid w:val="00F06F20"/>
    <w:rsid w:val="00F07718"/>
    <w:rsid w:val="00F07DED"/>
    <w:rsid w:val="00F10232"/>
    <w:rsid w:val="00F10444"/>
    <w:rsid w:val="00F105BC"/>
    <w:rsid w:val="00F10C25"/>
    <w:rsid w:val="00F10E69"/>
    <w:rsid w:val="00F118B2"/>
    <w:rsid w:val="00F13EA9"/>
    <w:rsid w:val="00F1635E"/>
    <w:rsid w:val="00F16BAF"/>
    <w:rsid w:val="00F170BC"/>
    <w:rsid w:val="00F17374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3BF"/>
    <w:rsid w:val="00F2541B"/>
    <w:rsid w:val="00F25A9A"/>
    <w:rsid w:val="00F25B83"/>
    <w:rsid w:val="00F2692A"/>
    <w:rsid w:val="00F26D6C"/>
    <w:rsid w:val="00F26DCB"/>
    <w:rsid w:val="00F27DBB"/>
    <w:rsid w:val="00F3036D"/>
    <w:rsid w:val="00F3041B"/>
    <w:rsid w:val="00F308B1"/>
    <w:rsid w:val="00F31610"/>
    <w:rsid w:val="00F31A0B"/>
    <w:rsid w:val="00F31B05"/>
    <w:rsid w:val="00F31C26"/>
    <w:rsid w:val="00F31F80"/>
    <w:rsid w:val="00F321AA"/>
    <w:rsid w:val="00F32380"/>
    <w:rsid w:val="00F326A2"/>
    <w:rsid w:val="00F33840"/>
    <w:rsid w:val="00F33DFD"/>
    <w:rsid w:val="00F3408B"/>
    <w:rsid w:val="00F34281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641"/>
    <w:rsid w:val="00F40CA1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89A"/>
    <w:rsid w:val="00F47038"/>
    <w:rsid w:val="00F50C86"/>
    <w:rsid w:val="00F50F02"/>
    <w:rsid w:val="00F50FD8"/>
    <w:rsid w:val="00F51A32"/>
    <w:rsid w:val="00F51E88"/>
    <w:rsid w:val="00F521B8"/>
    <w:rsid w:val="00F524E6"/>
    <w:rsid w:val="00F532A3"/>
    <w:rsid w:val="00F548B3"/>
    <w:rsid w:val="00F54AD2"/>
    <w:rsid w:val="00F5517F"/>
    <w:rsid w:val="00F5519D"/>
    <w:rsid w:val="00F56A75"/>
    <w:rsid w:val="00F56A9E"/>
    <w:rsid w:val="00F5718A"/>
    <w:rsid w:val="00F57308"/>
    <w:rsid w:val="00F57392"/>
    <w:rsid w:val="00F57B49"/>
    <w:rsid w:val="00F60DC7"/>
    <w:rsid w:val="00F613BD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7EF1"/>
    <w:rsid w:val="00F70449"/>
    <w:rsid w:val="00F708CC"/>
    <w:rsid w:val="00F7169C"/>
    <w:rsid w:val="00F71852"/>
    <w:rsid w:val="00F71AFF"/>
    <w:rsid w:val="00F72006"/>
    <w:rsid w:val="00F72ABE"/>
    <w:rsid w:val="00F74117"/>
    <w:rsid w:val="00F75022"/>
    <w:rsid w:val="00F75253"/>
    <w:rsid w:val="00F76E8D"/>
    <w:rsid w:val="00F8091C"/>
    <w:rsid w:val="00F81581"/>
    <w:rsid w:val="00F8191A"/>
    <w:rsid w:val="00F81E26"/>
    <w:rsid w:val="00F82639"/>
    <w:rsid w:val="00F82E92"/>
    <w:rsid w:val="00F835AF"/>
    <w:rsid w:val="00F83848"/>
    <w:rsid w:val="00F84394"/>
    <w:rsid w:val="00F85178"/>
    <w:rsid w:val="00F85609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317F"/>
    <w:rsid w:val="00F9376A"/>
    <w:rsid w:val="00F94036"/>
    <w:rsid w:val="00F9549A"/>
    <w:rsid w:val="00F95602"/>
    <w:rsid w:val="00F963E3"/>
    <w:rsid w:val="00F97671"/>
    <w:rsid w:val="00F977C9"/>
    <w:rsid w:val="00F97CA7"/>
    <w:rsid w:val="00F97EB7"/>
    <w:rsid w:val="00F97F96"/>
    <w:rsid w:val="00FA039C"/>
    <w:rsid w:val="00FA1646"/>
    <w:rsid w:val="00FA27EA"/>
    <w:rsid w:val="00FA302E"/>
    <w:rsid w:val="00FA316F"/>
    <w:rsid w:val="00FA3199"/>
    <w:rsid w:val="00FA35F7"/>
    <w:rsid w:val="00FA3E5A"/>
    <w:rsid w:val="00FA5161"/>
    <w:rsid w:val="00FA62FD"/>
    <w:rsid w:val="00FA68F5"/>
    <w:rsid w:val="00FA70AA"/>
    <w:rsid w:val="00FA7221"/>
    <w:rsid w:val="00FA7B85"/>
    <w:rsid w:val="00FB0316"/>
    <w:rsid w:val="00FB03F4"/>
    <w:rsid w:val="00FB0717"/>
    <w:rsid w:val="00FB085B"/>
    <w:rsid w:val="00FB1126"/>
    <w:rsid w:val="00FB143E"/>
    <w:rsid w:val="00FB1694"/>
    <w:rsid w:val="00FB18FF"/>
    <w:rsid w:val="00FB22DF"/>
    <w:rsid w:val="00FB4A3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3635"/>
    <w:rsid w:val="00FC4101"/>
    <w:rsid w:val="00FC49FB"/>
    <w:rsid w:val="00FC513E"/>
    <w:rsid w:val="00FC5304"/>
    <w:rsid w:val="00FC5731"/>
    <w:rsid w:val="00FC5B77"/>
    <w:rsid w:val="00FC6058"/>
    <w:rsid w:val="00FC60A2"/>
    <w:rsid w:val="00FC6BC5"/>
    <w:rsid w:val="00FC70EA"/>
    <w:rsid w:val="00FC76FB"/>
    <w:rsid w:val="00FC779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5B68"/>
    <w:rsid w:val="00FD5BE8"/>
    <w:rsid w:val="00FD6C5B"/>
    <w:rsid w:val="00FD7834"/>
    <w:rsid w:val="00FD78DC"/>
    <w:rsid w:val="00FD7C5E"/>
    <w:rsid w:val="00FE0A4F"/>
    <w:rsid w:val="00FE1361"/>
    <w:rsid w:val="00FE2132"/>
    <w:rsid w:val="00FE2BB5"/>
    <w:rsid w:val="00FE2D02"/>
    <w:rsid w:val="00FE39AD"/>
    <w:rsid w:val="00FE452F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E55"/>
    <w:rsid w:val="00FF5FA7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58F67-25B2-4D51-B5EF-300B36AD4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27</Pages>
  <Words>5780</Words>
  <Characters>24441</Characters>
  <Application>Microsoft Office Word</Application>
  <DocSecurity>0</DocSecurity>
  <Lines>203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2019-11-08T07:10:00Z</cp:lastPrinted>
  <dcterms:created xsi:type="dcterms:W3CDTF">2019-11-11T10:53:00Z</dcterms:created>
  <dcterms:modified xsi:type="dcterms:W3CDTF">2019-11-11T10:55:00Z</dcterms:modified>
</cp:coreProperties>
</file>