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8A1DEF" w14:paraId="692FEE1E" w14:textId="77777777" w:rsidTr="0098244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057440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9A739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DA105BC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65B079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8A1DEF" w14:paraId="44ED2AF7" w14:textId="77777777" w:rsidTr="0098244F">
        <w:tc>
          <w:tcPr>
            <w:tcW w:w="1278" w:type="dxa"/>
          </w:tcPr>
          <w:p w14:paraId="6ECEDEC5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EA9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3B5ECDF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54CF8B0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127B2C71" w14:textId="77777777" w:rsidTr="0098244F">
        <w:tc>
          <w:tcPr>
            <w:tcW w:w="1278" w:type="dxa"/>
          </w:tcPr>
          <w:p w14:paraId="599613F4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8869C1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4E0375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3CE75A2C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5A052195" w14:textId="77777777" w:rsidTr="0098244F">
        <w:tc>
          <w:tcPr>
            <w:tcW w:w="1278" w:type="dxa"/>
          </w:tcPr>
          <w:p w14:paraId="1A64B874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0505F8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C2CE0A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8A1DE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งบการเงินระหว่างกาล</w:t>
            </w:r>
            <w:r w:rsidR="00273976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14:paraId="68673264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0A7F4117" w14:textId="77777777" w:rsidTr="0098244F">
        <w:tc>
          <w:tcPr>
            <w:tcW w:w="1278" w:type="dxa"/>
          </w:tcPr>
          <w:p w14:paraId="11E6499E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2E8DF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CC8EDF" w14:textId="77777777" w:rsidR="005930AF" w:rsidRPr="008A1DEF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5091F560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29D63E37" w14:textId="77777777" w:rsidTr="0098244F">
        <w:tc>
          <w:tcPr>
            <w:tcW w:w="1278" w:type="dxa"/>
          </w:tcPr>
          <w:p w14:paraId="4EF0C155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5B9A4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1F814C" w14:textId="77777777" w:rsidR="005930AF" w:rsidRPr="008A1DEF" w:rsidRDefault="00106B9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</w:t>
            </w:r>
            <w:r w:rsidR="007C467B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กับบุคคลและ</w:t>
            </w:r>
            <w:r w:rsidR="00221844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48B02DB4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4C16F52C" w14:textId="77777777" w:rsidTr="0098244F">
        <w:tc>
          <w:tcPr>
            <w:tcW w:w="1278" w:type="dxa"/>
          </w:tcPr>
          <w:p w14:paraId="1B1D8612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D1BF5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4A16616B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93679B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14:paraId="57A4106C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01A2E184" w14:textId="77777777" w:rsidTr="0098244F">
        <w:tc>
          <w:tcPr>
            <w:tcW w:w="1278" w:type="dxa"/>
          </w:tcPr>
          <w:p w14:paraId="27C86F14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5A20CA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4FA8CD02" w14:textId="77777777" w:rsidR="005930AF" w:rsidRPr="008A1DEF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5930AF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273976" w:rsidRPr="008A1DEF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14:paraId="19CDA796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0EA40735" w14:textId="77777777" w:rsidTr="0098244F">
        <w:tc>
          <w:tcPr>
            <w:tcW w:w="1278" w:type="dxa"/>
          </w:tcPr>
          <w:p w14:paraId="60B22505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32721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0440FB07" w14:textId="77777777" w:rsidR="005930AF" w:rsidRPr="008A1DEF" w:rsidRDefault="0022184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14:paraId="4BEAED72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08DDAC92" w14:textId="77777777" w:rsidTr="0098244F">
        <w:tc>
          <w:tcPr>
            <w:tcW w:w="1278" w:type="dxa"/>
          </w:tcPr>
          <w:p w14:paraId="45B53918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5C3A70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713ACA07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</w:t>
            </w:r>
            <w:r w:rsidR="00221844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ในบริษัทย่อย</w:t>
            </w:r>
            <w:r w:rsidR="00273976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262" w:type="dxa"/>
          </w:tcPr>
          <w:p w14:paraId="77656B98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19909CB0" w14:textId="77777777" w:rsidTr="0098244F">
        <w:tc>
          <w:tcPr>
            <w:tcW w:w="1278" w:type="dxa"/>
          </w:tcPr>
          <w:p w14:paraId="3B320461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DEBE94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6441F63A" w14:textId="77777777" w:rsidR="005930AF" w:rsidRPr="008A1DEF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</w:t>
            </w:r>
            <w:r w:rsidR="00F57C9F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14:paraId="518FED54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1AF3771E" w14:textId="77777777" w:rsidTr="0098244F">
        <w:tc>
          <w:tcPr>
            <w:tcW w:w="1278" w:type="dxa"/>
          </w:tcPr>
          <w:p w14:paraId="5BD7D85D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44C1E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0E38D6B2" w14:textId="77777777" w:rsidR="005930AF" w:rsidRPr="008A1DEF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</w:t>
            </w:r>
            <w:r w:rsidR="00446EF8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อื่น</w:t>
            </w:r>
            <w:r w:rsidR="00F57C9F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14:paraId="35911C32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8A1DEF" w14:paraId="7AB6F205" w14:textId="77777777" w:rsidTr="0098244F">
        <w:tc>
          <w:tcPr>
            <w:tcW w:w="1278" w:type="dxa"/>
          </w:tcPr>
          <w:p w14:paraId="092D8248" w14:textId="77777777" w:rsidR="005930AF" w:rsidRPr="008A1DEF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EBC977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3D9CB4BF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</w:t>
            </w:r>
            <w:r w:rsidR="00273976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F57C9F" w:rsidRPr="008A1DEF">
              <w:rPr>
                <w:rFonts w:ascii="Angsana New" w:eastAsia="MS Mincho" w:hAnsi="Angsana New"/>
                <w:sz w:val="26"/>
                <w:szCs w:val="26"/>
                <w:cs/>
              </w:rPr>
              <w:t>-</w:t>
            </w:r>
            <w:r w:rsidR="00273976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2" w:type="dxa"/>
          </w:tcPr>
          <w:p w14:paraId="3FCEC70C" w14:textId="77777777" w:rsidR="005930AF" w:rsidRPr="008A1DEF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5535E578" w14:textId="77777777" w:rsidTr="00BE7752">
        <w:tc>
          <w:tcPr>
            <w:tcW w:w="1278" w:type="dxa"/>
          </w:tcPr>
          <w:p w14:paraId="576FA1C7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E21C9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D831BB2" w14:textId="77777777" w:rsidR="00855684" w:rsidRPr="008A1DEF" w:rsidRDefault="0085568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สิน</w:t>
            </w:r>
            <w:r w:rsidR="006C7DB7" w:rsidRPr="008A1DE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ทรัพย์ภาษีเงินได้รอการตัดบัญชี </w:t>
            </w:r>
          </w:p>
        </w:tc>
        <w:tc>
          <w:tcPr>
            <w:tcW w:w="1262" w:type="dxa"/>
          </w:tcPr>
          <w:p w14:paraId="29CA6949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13DF9D88" w14:textId="77777777" w:rsidTr="0098244F">
        <w:tc>
          <w:tcPr>
            <w:tcW w:w="1278" w:type="dxa"/>
          </w:tcPr>
          <w:p w14:paraId="0FB0FF2B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9CE8B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8B56DA3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525D25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25D25" w:rsidRPr="008A1DEF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14:paraId="333BB01A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2E1CE6C3" w14:textId="77777777" w:rsidTr="0098244F">
        <w:tc>
          <w:tcPr>
            <w:tcW w:w="1278" w:type="dxa"/>
          </w:tcPr>
          <w:p w14:paraId="04AB13D8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50A1B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016FF8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93679B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14:paraId="1C3165D9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4E931452" w14:textId="77777777" w:rsidTr="0098244F">
        <w:tc>
          <w:tcPr>
            <w:tcW w:w="1278" w:type="dxa"/>
          </w:tcPr>
          <w:p w14:paraId="25CD91C5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5DFE9E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2FDDB3F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14:paraId="3FD0F6A6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5F97FACF" w14:textId="77777777" w:rsidTr="0098244F">
        <w:tc>
          <w:tcPr>
            <w:tcW w:w="1278" w:type="dxa"/>
          </w:tcPr>
          <w:p w14:paraId="7B7F7BB5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9BA80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434A222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หมุนเวียน</w:t>
            </w: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14:paraId="323CBFD4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46BFEF8C" w14:textId="77777777" w:rsidTr="0098244F">
        <w:tc>
          <w:tcPr>
            <w:tcW w:w="1278" w:type="dxa"/>
          </w:tcPr>
          <w:p w14:paraId="647DCC63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6CF1A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B13E9D2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ไม่หมุนเวียน</w:t>
            </w: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15FDDACF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8A1DEF" w14:paraId="1DEC4016" w14:textId="77777777" w:rsidTr="0098244F">
        <w:tc>
          <w:tcPr>
            <w:tcW w:w="1278" w:type="dxa"/>
          </w:tcPr>
          <w:p w14:paraId="4C55981D" w14:textId="77777777" w:rsidR="00FF1A77" w:rsidRPr="008A1DEF" w:rsidRDefault="00FF1A77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96A9A" w14:textId="77777777" w:rsidR="00FF1A77" w:rsidRPr="008A1DEF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63B562A" w14:textId="77777777" w:rsidR="00FF1A77" w:rsidRPr="008A1DEF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  <w:tc>
          <w:tcPr>
            <w:tcW w:w="1262" w:type="dxa"/>
          </w:tcPr>
          <w:p w14:paraId="2D652FEC" w14:textId="77777777" w:rsidR="00FF1A77" w:rsidRPr="008A1DEF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02DE5C32" w14:textId="77777777" w:rsidTr="0098244F">
        <w:tc>
          <w:tcPr>
            <w:tcW w:w="1278" w:type="dxa"/>
          </w:tcPr>
          <w:p w14:paraId="0B634D2F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94B898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37AAC16" w14:textId="77777777" w:rsidR="00855684" w:rsidRPr="008A1DEF" w:rsidRDefault="0093679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ทุน</w:t>
            </w:r>
            <w:r w:rsidR="00790454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262" w:type="dxa"/>
          </w:tcPr>
          <w:p w14:paraId="64288E0C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8A1DEF" w14:paraId="17FBC534" w14:textId="77777777" w:rsidTr="0098244F">
        <w:tc>
          <w:tcPr>
            <w:tcW w:w="1278" w:type="dxa"/>
          </w:tcPr>
          <w:p w14:paraId="2783AAFB" w14:textId="77777777" w:rsidR="00FF1A77" w:rsidRPr="008A1DEF" w:rsidRDefault="00FF1A77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43173D" w14:textId="77777777" w:rsidR="00FF1A77" w:rsidRPr="008A1DEF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DF1E2F" w14:textId="77777777" w:rsidR="00FF1A77" w:rsidRPr="008A1DEF" w:rsidRDefault="005B309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จ่าย</w:t>
            </w:r>
            <w:r w:rsidR="00FF1A77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B95AC31" w14:textId="77777777" w:rsidR="00FF1A77" w:rsidRPr="008A1DEF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1D853708" w14:textId="77777777" w:rsidTr="0098244F">
        <w:tc>
          <w:tcPr>
            <w:tcW w:w="1278" w:type="dxa"/>
          </w:tcPr>
          <w:p w14:paraId="30C9179C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B8C99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6D83A7" w14:textId="4EE680E2" w:rsidR="00855684" w:rsidRPr="008A1DEF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กำไร</w:t>
            </w:r>
            <w:r w:rsidR="006B7936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324601" w:rsidRPr="008A1DEF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324601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ขาดทุน</w:t>
            </w:r>
            <w:r w:rsidR="00324601" w:rsidRPr="008A1DEF">
              <w:rPr>
                <w:rFonts w:ascii="Angsana New" w:eastAsia="MS Mincho" w:hAnsi="Angsana New"/>
                <w:sz w:val="26"/>
                <w:szCs w:val="26"/>
              </w:rPr>
              <w:t>)</w:t>
            </w:r>
            <w:r w:rsidR="006B7936"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ต่อ</w:t>
            </w:r>
            <w:r w:rsidR="0093679B"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หุ้นขั้นพื้นฐานส่วนที่เป็นของ</w:t>
            </w: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2" w:type="dxa"/>
          </w:tcPr>
          <w:p w14:paraId="5B606EBD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676681DE" w14:textId="77777777" w:rsidTr="0098244F">
        <w:tc>
          <w:tcPr>
            <w:tcW w:w="1278" w:type="dxa"/>
          </w:tcPr>
          <w:p w14:paraId="1A9CF6BD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B2796B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E8BFA8" w14:textId="77777777" w:rsidR="00855684" w:rsidRPr="008A1DEF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สัญญาเช่าระยะยาว</w:t>
            </w:r>
          </w:p>
        </w:tc>
        <w:tc>
          <w:tcPr>
            <w:tcW w:w="1262" w:type="dxa"/>
          </w:tcPr>
          <w:p w14:paraId="730D7C4D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48F614E4" w14:textId="77777777" w:rsidTr="0098244F">
        <w:tc>
          <w:tcPr>
            <w:tcW w:w="1278" w:type="dxa"/>
          </w:tcPr>
          <w:p w14:paraId="62911111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4896D5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CF6B87" w14:textId="77777777" w:rsidR="00855684" w:rsidRPr="008A1DEF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14:paraId="615D0783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8A1DEF" w14:paraId="77B521C8" w14:textId="77777777" w:rsidTr="00885013">
        <w:tc>
          <w:tcPr>
            <w:tcW w:w="1278" w:type="dxa"/>
          </w:tcPr>
          <w:p w14:paraId="238C42AD" w14:textId="77777777" w:rsidR="00855684" w:rsidRPr="008A1DEF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6A423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933C2E1" w14:textId="77777777" w:rsidR="00855684" w:rsidRPr="008A1DEF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14:paraId="01C82EB9" w14:textId="77777777" w:rsidR="00855684" w:rsidRPr="008A1DEF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30450" w:rsidRPr="008A1DEF" w14:paraId="38C35A7C" w14:textId="77777777" w:rsidTr="00885013">
        <w:tc>
          <w:tcPr>
            <w:tcW w:w="1278" w:type="dxa"/>
          </w:tcPr>
          <w:p w14:paraId="7ADDE6CC" w14:textId="77777777" w:rsidR="00D30450" w:rsidRPr="008A1DEF" w:rsidRDefault="00D30450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C1BAB" w14:textId="77777777" w:rsidR="00D30450" w:rsidRPr="008A1DEF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5EE36D4" w14:textId="03050E6E" w:rsidR="00D30450" w:rsidRPr="008A1DEF" w:rsidRDefault="002F069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cs/>
              </w:rPr>
              <w:t>การอนุมัติงบการเงิน</w:t>
            </w:r>
            <w:r w:rsidRPr="008A1DEF">
              <w:rPr>
                <w:rFonts w:ascii="Angsana New" w:eastAsia="MS Mincho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262" w:type="dxa"/>
          </w:tcPr>
          <w:p w14:paraId="2EBA3656" w14:textId="77777777" w:rsidR="00D30450" w:rsidRPr="008A1DEF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8A1DEF" w14:paraId="5B2E9C31" w14:textId="77777777" w:rsidTr="00885013">
        <w:tc>
          <w:tcPr>
            <w:tcW w:w="1278" w:type="dxa"/>
          </w:tcPr>
          <w:p w14:paraId="39730756" w14:textId="77777777" w:rsidR="00FF1A77" w:rsidRPr="008A1DEF" w:rsidRDefault="00FF1A77" w:rsidP="002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D423E" w14:textId="77777777" w:rsidR="00FF1A77" w:rsidRPr="008A1DEF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12E964" w14:textId="00BBAB16" w:rsidR="00FF1A77" w:rsidRPr="008A1DEF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419062E4" w14:textId="77777777" w:rsidR="00FF1A77" w:rsidRPr="008A1DEF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262AFC10" w14:textId="77777777" w:rsidR="00B35699" w:rsidRPr="008A1DEF" w:rsidRDefault="00856A65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tab/>
      </w:r>
      <w:r w:rsidRPr="008A1DEF">
        <w:rPr>
          <w:rFonts w:ascii="Angsana New" w:hAnsi="Angsana New"/>
          <w:sz w:val="26"/>
          <w:szCs w:val="26"/>
          <w:cs/>
        </w:rPr>
        <w:tab/>
      </w:r>
      <w:r w:rsidRPr="008A1DEF">
        <w:rPr>
          <w:rFonts w:ascii="Angsana New" w:hAnsi="Angsana New"/>
          <w:sz w:val="26"/>
          <w:szCs w:val="26"/>
          <w:cs/>
        </w:rPr>
        <w:tab/>
      </w:r>
      <w:r w:rsidR="0029274E" w:rsidRPr="008A1DEF">
        <w:rPr>
          <w:rFonts w:ascii="Angsana New" w:hAnsi="Angsana New"/>
          <w:sz w:val="26"/>
          <w:szCs w:val="26"/>
          <w:cs/>
        </w:rPr>
        <w:t xml:space="preserve">   </w:t>
      </w:r>
    </w:p>
    <w:p w14:paraId="5A14B9BE" w14:textId="77777777" w:rsidR="002B08EF" w:rsidRPr="008A1DEF" w:rsidRDefault="002B08E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826963F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2B5EE221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7215CD66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4975B1D9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4334ABF9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56B636A3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275AFA7C" w14:textId="77777777" w:rsidR="002B08EF" w:rsidRPr="008A1DEF" w:rsidRDefault="002B08EF" w:rsidP="002B08EF">
      <w:pPr>
        <w:jc w:val="right"/>
        <w:rPr>
          <w:rFonts w:ascii="Angsana New" w:hAnsi="Angsana New"/>
          <w:sz w:val="26"/>
          <w:szCs w:val="26"/>
          <w:cs/>
          <w:lang w:val="th-TH"/>
        </w:rPr>
      </w:pPr>
    </w:p>
    <w:p w14:paraId="684836C5" w14:textId="77777777" w:rsidR="002B08EF" w:rsidRPr="008A1DEF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356A0799" w14:textId="77777777" w:rsidR="00FF1A77" w:rsidRPr="008A1DEF" w:rsidRDefault="00FF1A77" w:rsidP="002B08EF">
      <w:pPr>
        <w:rPr>
          <w:rFonts w:ascii="Angsana New" w:hAnsi="Angsana New"/>
          <w:sz w:val="26"/>
          <w:szCs w:val="26"/>
          <w:cs/>
          <w:lang w:val="th-TH"/>
        </w:rPr>
        <w:sectPr w:rsidR="00FF1A77" w:rsidRPr="008A1DEF" w:rsidSect="002B08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52" w:right="1008" w:bottom="576" w:left="1296" w:header="1152" w:footer="475" w:gutter="0"/>
          <w:pgNumType w:start="12"/>
          <w:cols w:space="720"/>
          <w:titlePg/>
          <w:docGrid w:linePitch="245"/>
        </w:sectPr>
      </w:pPr>
    </w:p>
    <w:p w14:paraId="3FB23EDD" w14:textId="77777777" w:rsidR="00B30F85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8A1DEF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1.</w:t>
      </w:r>
      <w:r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B30F85"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>ข้อมูลทั่วไป</w:t>
      </w:r>
    </w:p>
    <w:p w14:paraId="34228CA9" w14:textId="77777777" w:rsidR="00B30F85" w:rsidRPr="008A1DEF" w:rsidRDefault="00512F1B" w:rsidP="005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ab/>
      </w:r>
      <w:r w:rsidRPr="008A1DEF">
        <w:rPr>
          <w:rFonts w:ascii="Angsana New" w:hAnsi="Angsana New"/>
          <w:b/>
          <w:bCs/>
          <w:sz w:val="26"/>
          <w:szCs w:val="26"/>
        </w:rPr>
        <w:tab/>
      </w:r>
    </w:p>
    <w:p w14:paraId="2C7B0A36" w14:textId="77777777" w:rsidR="00FF1A77" w:rsidRPr="008A1DEF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 (“บริษัท”) จดทะเบียนเป็นบริษัทจำกัดในประเทศไทยเมื่อวันที่</w:t>
      </w:r>
      <w:r w:rsidRPr="008A1DEF">
        <w:rPr>
          <w:rFonts w:ascii="Angsana New" w:hAnsi="Angsana New"/>
          <w:sz w:val="26"/>
          <w:szCs w:val="26"/>
        </w:rPr>
        <w:t xml:space="preserve"> 1 </w:t>
      </w:r>
      <w:r w:rsidRPr="008A1DEF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8A1DEF">
        <w:rPr>
          <w:rFonts w:ascii="Angsana New" w:hAnsi="Angsana New"/>
          <w:sz w:val="26"/>
          <w:szCs w:val="26"/>
        </w:rPr>
        <w:t>2557</w:t>
      </w:r>
      <w:r w:rsidRPr="008A1DEF">
        <w:rPr>
          <w:rFonts w:ascii="Angsana New" w:hAnsi="Angsana New"/>
          <w:sz w:val="26"/>
          <w:szCs w:val="26"/>
          <w:cs/>
        </w:rPr>
        <w:t xml:space="preserve"> บริษัทดำเนินธุรกิจหลักในการให้บริการการจัดการแก่บริษัทย่อย</w:t>
      </w:r>
    </w:p>
    <w:p w14:paraId="074372CB" w14:textId="77777777" w:rsidR="00FF1A77" w:rsidRPr="008A1DEF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1977990" w14:textId="77777777" w:rsidR="00FF1A77" w:rsidRPr="008A1DEF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 w:hint="cs"/>
          <w:sz w:val="26"/>
          <w:szCs w:val="26"/>
          <w:cs/>
        </w:rPr>
        <w:t xml:space="preserve">ตลาดหลักทรัพย์แห่งประเทศไทยได้รับหุ้นสามัญของบริษัทจำนวน </w:t>
      </w:r>
      <w:r w:rsidRPr="008A1DEF">
        <w:rPr>
          <w:rFonts w:ascii="Angsana New" w:hAnsi="Angsana New"/>
          <w:sz w:val="26"/>
          <w:szCs w:val="26"/>
        </w:rPr>
        <w:t xml:space="preserve">300 </w:t>
      </w:r>
      <w:r w:rsidRPr="008A1DEF">
        <w:rPr>
          <w:rFonts w:ascii="Angsana New" w:hAnsi="Angsana New" w:hint="cs"/>
          <w:sz w:val="26"/>
          <w:szCs w:val="26"/>
          <w:cs/>
        </w:rPr>
        <w:t xml:space="preserve">ล้านหุ้น มูลค่าที่ตราไว้หุ้นละ </w:t>
      </w:r>
      <w:r w:rsidRPr="008A1DEF">
        <w:rPr>
          <w:rFonts w:ascii="Angsana New" w:hAnsi="Angsana New"/>
          <w:sz w:val="26"/>
          <w:szCs w:val="26"/>
        </w:rPr>
        <w:t xml:space="preserve">1 </w:t>
      </w:r>
      <w:r w:rsidRPr="008A1DEF">
        <w:rPr>
          <w:rFonts w:ascii="Angsana New" w:hAnsi="Angsana New" w:hint="cs"/>
          <w:sz w:val="26"/>
          <w:szCs w:val="26"/>
          <w:cs/>
        </w:rPr>
        <w:t xml:space="preserve">บาท 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Pr="008A1DEF">
        <w:rPr>
          <w:rFonts w:ascii="Angsana New" w:hAnsi="Angsana New"/>
          <w:sz w:val="26"/>
          <w:szCs w:val="26"/>
        </w:rPr>
        <w:t xml:space="preserve">20 </w:t>
      </w:r>
      <w:r w:rsidRPr="008A1DEF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8A1DEF">
        <w:rPr>
          <w:rFonts w:ascii="Angsana New" w:hAnsi="Angsana New"/>
          <w:sz w:val="26"/>
          <w:szCs w:val="26"/>
        </w:rPr>
        <w:t>2562</w:t>
      </w:r>
    </w:p>
    <w:p w14:paraId="6B1F5C68" w14:textId="77777777" w:rsidR="00B30F85" w:rsidRPr="008A1DEF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D28EC7B" w14:textId="34E76239" w:rsidR="00FF1A77" w:rsidRPr="008A1DEF" w:rsidRDefault="00FF1A77" w:rsidP="00FF1A77">
      <w:pPr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>31</w:t>
      </w:r>
      <w:r w:rsidRPr="008A1DEF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ผู้ถือหุ้นรายใหญ่ของบริษัท คือ </w:t>
      </w:r>
      <w:r w:rsidR="005F0A1E" w:rsidRPr="008A1DEF">
        <w:rPr>
          <w:rFonts w:ascii="Angsana New" w:hAnsi="Angsana New"/>
          <w:sz w:val="26"/>
          <w:szCs w:val="26"/>
          <w:cs/>
        </w:rPr>
        <w:t xml:space="preserve">นายสรรคนนท์ </w:t>
      </w:r>
      <w:r w:rsidRPr="008A1DEF">
        <w:rPr>
          <w:rFonts w:ascii="Angsana New" w:hAnsi="Angsana New"/>
          <w:sz w:val="26"/>
          <w:szCs w:val="26"/>
          <w:cs/>
        </w:rPr>
        <w:t>จิราธิวัฒน์</w:t>
      </w:r>
      <w:r w:rsidRPr="008A1DEF">
        <w:rPr>
          <w:rFonts w:ascii="Angsana New" w:hAnsi="Angsana New" w:hint="cs"/>
          <w:sz w:val="26"/>
          <w:szCs w:val="26"/>
          <w:cs/>
        </w:rPr>
        <w:t xml:space="preserve"> และ</w:t>
      </w:r>
      <w:r w:rsidR="005F0A1E" w:rsidRPr="008A1DEF">
        <w:rPr>
          <w:rFonts w:ascii="Angsana New" w:hAnsi="Angsana New"/>
          <w:sz w:val="26"/>
          <w:szCs w:val="26"/>
          <w:cs/>
        </w:rPr>
        <w:t>นางสาวจอมขวัญ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="005F0A1E" w:rsidRPr="008A1DEF">
        <w:rPr>
          <w:rFonts w:ascii="Angsana New" w:hAnsi="Angsana New"/>
          <w:sz w:val="26"/>
          <w:szCs w:val="26"/>
        </w:rPr>
        <w:t xml:space="preserve">            </w:t>
      </w:r>
      <w:r w:rsidR="005F0A1E" w:rsidRPr="008A1DEF">
        <w:rPr>
          <w:rFonts w:ascii="Angsana New" w:hAnsi="Angsana New"/>
          <w:sz w:val="26"/>
          <w:szCs w:val="26"/>
          <w:cs/>
        </w:rPr>
        <w:t xml:space="preserve">จิราธิวัฒน์ </w:t>
      </w:r>
      <w:r w:rsidRPr="008A1DEF">
        <w:rPr>
          <w:rFonts w:ascii="Angsana New" w:hAnsi="Angsana New"/>
          <w:sz w:val="26"/>
          <w:szCs w:val="26"/>
          <w:cs/>
        </w:rPr>
        <w:t>ซึ่งถือหุ้น</w:t>
      </w:r>
      <w:r w:rsidR="005F0A1E" w:rsidRPr="008A1DEF">
        <w:rPr>
          <w:rFonts w:ascii="Angsana New" w:hAnsi="Angsana New" w:hint="cs"/>
          <w:sz w:val="26"/>
          <w:szCs w:val="26"/>
          <w:cs/>
        </w:rPr>
        <w:t>ทางตรงและทางอ้อมรวม</w:t>
      </w:r>
      <w:r w:rsidRPr="008A1DEF">
        <w:rPr>
          <w:rFonts w:ascii="Angsana New" w:hAnsi="Angsana New"/>
          <w:sz w:val="26"/>
          <w:szCs w:val="26"/>
          <w:cs/>
        </w:rPr>
        <w:t>ร้อยละ</w:t>
      </w:r>
      <w:r w:rsidR="005F0A1E" w:rsidRPr="008A1DEF">
        <w:rPr>
          <w:rFonts w:ascii="Angsana New" w:hAnsi="Angsana New"/>
          <w:sz w:val="26"/>
          <w:szCs w:val="26"/>
        </w:rPr>
        <w:t xml:space="preserve"> 66.92 </w:t>
      </w:r>
      <w:r w:rsidR="005F0A1E" w:rsidRPr="008A1DEF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="005F0A1E" w:rsidRPr="008A1DEF">
        <w:rPr>
          <w:rFonts w:ascii="Angsana New" w:hAnsi="Angsana New"/>
          <w:sz w:val="26"/>
          <w:szCs w:val="26"/>
        </w:rPr>
        <w:t>89.22</w:t>
      </w:r>
      <w:r w:rsidRPr="008A1DEF">
        <w:rPr>
          <w:rFonts w:ascii="Angsana New" w:hAnsi="Angsana New"/>
          <w:sz w:val="26"/>
          <w:szCs w:val="26"/>
          <w:cs/>
        </w:rPr>
        <w:t xml:space="preserve"> ของทุนจดทะเบียนของบริษัท ตามลำดับ</w:t>
      </w:r>
    </w:p>
    <w:p w14:paraId="1604F757" w14:textId="77777777" w:rsidR="005F0A1E" w:rsidRPr="008A1DEF" w:rsidRDefault="005F0A1E" w:rsidP="00FF1A77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791711D" w14:textId="77777777" w:rsidR="00B30F85" w:rsidRPr="008A1DEF" w:rsidRDefault="00B30F85" w:rsidP="00427BDC">
      <w:pPr>
        <w:jc w:val="thaiDistribute"/>
        <w:rPr>
          <w:rFonts w:ascii="Angsana New" w:hAnsi="Angsana New"/>
          <w:spacing w:val="6"/>
          <w:sz w:val="26"/>
          <w:szCs w:val="26"/>
        </w:rPr>
      </w:pPr>
      <w:r w:rsidRPr="008A1DEF">
        <w:rPr>
          <w:rFonts w:ascii="Angsana New" w:hAnsi="Angsana New"/>
          <w:spacing w:val="6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8A1DEF">
        <w:rPr>
          <w:rFonts w:ascii="Angsana New" w:hAnsi="Angsana New"/>
          <w:spacing w:val="6"/>
          <w:sz w:val="26"/>
          <w:szCs w:val="26"/>
        </w:rPr>
        <w:t xml:space="preserve"> </w:t>
      </w:r>
      <w:r w:rsidR="00C3615B" w:rsidRPr="008A1DEF">
        <w:rPr>
          <w:rFonts w:ascii="Angsana New" w:hAnsi="Angsana New"/>
          <w:spacing w:val="6"/>
          <w:sz w:val="26"/>
          <w:szCs w:val="26"/>
        </w:rPr>
        <w:t>662</w:t>
      </w:r>
      <w:r w:rsidRPr="008A1DEF">
        <w:rPr>
          <w:rFonts w:ascii="Angsana New" w:hAnsi="Angsana New"/>
          <w:spacing w:val="6"/>
          <w:sz w:val="26"/>
          <w:szCs w:val="26"/>
        </w:rPr>
        <w:t xml:space="preserve"> </w:t>
      </w:r>
      <w:r w:rsidRPr="008A1DEF">
        <w:rPr>
          <w:rFonts w:ascii="Angsana New" w:hAnsi="Angsana New"/>
          <w:spacing w:val="6"/>
          <w:sz w:val="26"/>
          <w:szCs w:val="26"/>
          <w:cs/>
        </w:rPr>
        <w:t xml:space="preserve">ซอยอ่อนนุช </w:t>
      </w:r>
      <w:r w:rsidR="00D740C5" w:rsidRPr="008A1DEF">
        <w:rPr>
          <w:rFonts w:ascii="Angsana New" w:hAnsi="Angsana New"/>
          <w:spacing w:val="6"/>
          <w:sz w:val="26"/>
          <w:szCs w:val="26"/>
        </w:rPr>
        <w:t>17</w:t>
      </w:r>
      <w:r w:rsidRPr="008A1DEF">
        <w:rPr>
          <w:rFonts w:ascii="Angsana New" w:hAnsi="Angsana New"/>
          <w:spacing w:val="6"/>
          <w:sz w:val="26"/>
          <w:szCs w:val="26"/>
        </w:rPr>
        <w:t xml:space="preserve"> </w:t>
      </w:r>
      <w:r w:rsidRPr="008A1DEF">
        <w:rPr>
          <w:rFonts w:ascii="Angsana New" w:hAnsi="Angsana New"/>
          <w:spacing w:val="6"/>
          <w:sz w:val="26"/>
          <w:szCs w:val="26"/>
          <w:cs/>
        </w:rPr>
        <w:t xml:space="preserve">แขวงสวนหลวง เขตสวนหลวง กรุงเทพมหานคร ประเทศไทย  </w:t>
      </w:r>
    </w:p>
    <w:p w14:paraId="01AD3B55" w14:textId="77777777" w:rsidR="00B30F85" w:rsidRPr="008A1DEF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14:paraId="6DC9DE87" w14:textId="77777777" w:rsidR="00B30F85" w:rsidRPr="008A1DEF" w:rsidRDefault="00B30F85" w:rsidP="00427BDC">
      <w:pPr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</w:t>
      </w:r>
      <w:r w:rsidR="009F6172"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จึงรวมเรียกบริษัทและบริษัทย่อยว่า “กลุ่มบริษัท”</w:t>
      </w:r>
    </w:p>
    <w:p w14:paraId="746AD927" w14:textId="77777777" w:rsidR="00B30F85" w:rsidRPr="008A1DEF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14:paraId="4219A487" w14:textId="16443AE2" w:rsidR="00146C17" w:rsidRPr="008A1DEF" w:rsidRDefault="00146C17" w:rsidP="00427BDC">
      <w:pPr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EE24F9" w:rsidRPr="008A1DEF">
        <w:rPr>
          <w:rFonts w:ascii="Angsana New" w:hAnsi="Angsana New"/>
          <w:sz w:val="26"/>
          <w:szCs w:val="26"/>
        </w:rPr>
        <w:t xml:space="preserve"> 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8A1DEF">
        <w:rPr>
          <w:rFonts w:ascii="Angsana New" w:hAnsi="Angsana New"/>
          <w:sz w:val="26"/>
          <w:szCs w:val="26"/>
        </w:rPr>
        <w:t xml:space="preserve">31 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ได้เปิดเผยเพิ่มเติมไว้ในหมายเหตุ</w:t>
      </w:r>
      <w:r w:rsidRPr="008A1DEF">
        <w:rPr>
          <w:rFonts w:ascii="Angsana New" w:hAnsi="Angsana New"/>
          <w:sz w:val="26"/>
          <w:szCs w:val="26"/>
        </w:rPr>
        <w:t xml:space="preserve"> 8 </w:t>
      </w:r>
      <w:r w:rsidRPr="008A1DEF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6CC9B684" w14:textId="77777777" w:rsidR="00026631" w:rsidRPr="008A1DEF" w:rsidRDefault="00026631" w:rsidP="00427BDC">
      <w:pPr>
        <w:rPr>
          <w:rFonts w:ascii="Angsana New" w:hAnsi="Angsana New"/>
          <w:sz w:val="26"/>
          <w:szCs w:val="26"/>
        </w:rPr>
      </w:pPr>
    </w:p>
    <w:tbl>
      <w:tblPr>
        <w:tblW w:w="10056" w:type="dxa"/>
        <w:tblInd w:w="-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150"/>
        <w:gridCol w:w="1412"/>
        <w:gridCol w:w="94"/>
        <w:gridCol w:w="990"/>
        <w:gridCol w:w="90"/>
        <w:gridCol w:w="1080"/>
        <w:gridCol w:w="90"/>
        <w:gridCol w:w="990"/>
        <w:gridCol w:w="90"/>
        <w:gridCol w:w="990"/>
        <w:gridCol w:w="90"/>
        <w:gridCol w:w="990"/>
      </w:tblGrid>
      <w:tr w:rsidR="00D740C5" w:rsidRPr="008A1DEF" w14:paraId="5521DF5D" w14:textId="77777777" w:rsidTr="00233EF5">
        <w:tc>
          <w:tcPr>
            <w:tcW w:w="3150" w:type="dxa"/>
          </w:tcPr>
          <w:p w14:paraId="116BE03D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12" w:type="dxa"/>
          </w:tcPr>
          <w:p w14:paraId="7286486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24951CE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07833A8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="005B309C"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90" w:type="dxa"/>
          </w:tcPr>
          <w:p w14:paraId="506896F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14:paraId="5773963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856565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3BB87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สัดส่วน (ร้อยละ)</w:t>
            </w:r>
          </w:p>
        </w:tc>
      </w:tr>
      <w:tr w:rsidR="00D740C5" w:rsidRPr="008A1DEF" w14:paraId="39D7CBC3" w14:textId="77777777" w:rsidTr="00233EF5">
        <w:tc>
          <w:tcPr>
            <w:tcW w:w="3150" w:type="dxa"/>
          </w:tcPr>
          <w:p w14:paraId="0F82DD1D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94B59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247C5672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4" w:type="dxa"/>
          </w:tcPr>
          <w:p w14:paraId="510D2755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AAD282" w14:textId="07DCD513" w:rsidR="00D740C5" w:rsidRPr="008A1DEF" w:rsidRDefault="00E06DDF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740C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40C5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5A648C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D025DB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33EF5"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6E48FD1D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232CB9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3D7775B9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90" w:type="dxa"/>
          </w:tcPr>
          <w:p w14:paraId="2AEBFCBF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4BF5B7" w14:textId="60BFE1CE" w:rsidR="00D740C5" w:rsidRPr="008A1DEF" w:rsidRDefault="00E06DDF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740C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40C5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F1E4E84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8B6DA0C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33EF5"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740C5" w:rsidRPr="008A1DEF" w14:paraId="26502FB8" w14:textId="77777777" w:rsidTr="00233EF5">
        <w:tc>
          <w:tcPr>
            <w:tcW w:w="3150" w:type="dxa"/>
          </w:tcPr>
          <w:p w14:paraId="26B0C3A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14:paraId="664F4A1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4" w:type="dxa"/>
          </w:tcPr>
          <w:p w14:paraId="0AD94AF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1CAE1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604F2DC0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</w:tcPr>
          <w:p w14:paraId="589AFB96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4CB2855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14:paraId="77B2C20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1FCB96A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5FA9B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F710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A1052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40C5" w:rsidRPr="008A1DEF" w14:paraId="502B19E3" w14:textId="77777777" w:rsidTr="00233EF5">
        <w:tc>
          <w:tcPr>
            <w:tcW w:w="3150" w:type="dxa"/>
          </w:tcPr>
          <w:p w14:paraId="6D436B4D" w14:textId="77777777" w:rsidR="00D740C5" w:rsidRPr="008A1DEF" w:rsidRDefault="00D740C5" w:rsidP="00D740C5">
            <w:pPr>
              <w:ind w:left="61"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12" w:type="dxa"/>
          </w:tcPr>
          <w:p w14:paraId="4E78516C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78D87E2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46CFA9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03D6F523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886F79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CD608D8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1E12E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4EC7BF8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00B337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28C280D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D5E12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8A1DEF" w14:paraId="5CE972CD" w14:textId="77777777" w:rsidTr="00233EF5">
        <w:tc>
          <w:tcPr>
            <w:tcW w:w="3150" w:type="dxa"/>
          </w:tcPr>
          <w:p w14:paraId="208D0451" w14:textId="77777777" w:rsidR="00D740C5" w:rsidRPr="008A1DEF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12" w:type="dxa"/>
          </w:tcPr>
          <w:p w14:paraId="5CEB4BA6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49C2104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4F80A2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AAA4C2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237CFF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2328DED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7B8A5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6775C9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C27C1A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7C3E0C4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AA283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8A1DEF" w14:paraId="028DAC56" w14:textId="77777777" w:rsidTr="00233EF5">
        <w:tc>
          <w:tcPr>
            <w:tcW w:w="3150" w:type="dxa"/>
          </w:tcPr>
          <w:p w14:paraId="02E5FC04" w14:textId="77777777" w:rsidR="00D740C5" w:rsidRPr="008A1DEF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12" w:type="dxa"/>
          </w:tcPr>
          <w:p w14:paraId="4C01DB40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7E45101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887F5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18A96E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5CCC1BB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D51439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19A72C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2D316F3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C83882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3D0B732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4E367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8A1DEF" w14:paraId="757C3370" w14:textId="77777777" w:rsidTr="00233EF5">
        <w:tc>
          <w:tcPr>
            <w:tcW w:w="3150" w:type="dxa"/>
          </w:tcPr>
          <w:p w14:paraId="10191F02" w14:textId="77777777" w:rsidR="00D740C5" w:rsidRPr="008A1DEF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12" w:type="dxa"/>
          </w:tcPr>
          <w:p w14:paraId="2EC7594F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30BA046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B4832B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4BCF93DD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568746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43467B9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1FF561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3B96D08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3CB986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54A2767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A7A54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8A1DEF" w14:paraId="079E5887" w14:textId="77777777" w:rsidTr="00233EF5">
        <w:trPr>
          <w:trHeight w:val="335"/>
        </w:trPr>
        <w:tc>
          <w:tcPr>
            <w:tcW w:w="3150" w:type="dxa"/>
          </w:tcPr>
          <w:p w14:paraId="38CE34C4" w14:textId="77777777" w:rsidR="00D740C5" w:rsidRPr="008A1DEF" w:rsidRDefault="00D740C5" w:rsidP="00D740C5">
            <w:pPr>
              <w:tabs>
                <w:tab w:val="clear" w:pos="2580"/>
                <w:tab w:val="clear" w:pos="2807"/>
                <w:tab w:val="left" w:pos="3135"/>
              </w:tabs>
              <w:ind w:left="61"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เซ็น ซัพพลาย เชน แมเนจเม้นท์ </w:t>
            </w:r>
          </w:p>
        </w:tc>
        <w:tc>
          <w:tcPr>
            <w:tcW w:w="1412" w:type="dxa"/>
          </w:tcPr>
          <w:p w14:paraId="59CB1E64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" w:type="dxa"/>
          </w:tcPr>
          <w:p w14:paraId="6059BE5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DE7EB8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5440876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059678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76A605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6FE04C0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14:paraId="6A092738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C3277A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724C8C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37AAC0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8A1DEF" w14:paraId="49EC84DD" w14:textId="77777777" w:rsidTr="00233EF5">
        <w:trPr>
          <w:trHeight w:val="335"/>
        </w:trPr>
        <w:tc>
          <w:tcPr>
            <w:tcW w:w="3150" w:type="dxa"/>
          </w:tcPr>
          <w:p w14:paraId="60B6DF2D" w14:textId="77777777" w:rsidR="00D740C5" w:rsidRPr="008A1DEF" w:rsidRDefault="00D740C5" w:rsidP="00D740C5">
            <w:pPr>
              <w:tabs>
                <w:tab w:val="clear" w:pos="2580"/>
                <w:tab w:val="clear" w:pos="2807"/>
                <w:tab w:val="left" w:pos="3135"/>
              </w:tabs>
              <w:ind w:left="61"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2" w:type="dxa"/>
          </w:tcPr>
          <w:p w14:paraId="629C9AA9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ด้านอาหาร</w:t>
            </w:r>
          </w:p>
        </w:tc>
        <w:tc>
          <w:tcPr>
            <w:tcW w:w="94" w:type="dxa"/>
          </w:tcPr>
          <w:p w14:paraId="2CE6330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63FF05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2DF3921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4396D4D" w14:textId="77777777" w:rsidR="00D740C5" w:rsidRPr="008A1DEF" w:rsidRDefault="00D740C5" w:rsidP="002F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A230C1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D93EEE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F41DDC0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E4FEE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814541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E9C9B8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8A1DEF" w14:paraId="38F85A57" w14:textId="77777777" w:rsidTr="00233EF5">
        <w:trPr>
          <w:trHeight w:val="279"/>
        </w:trPr>
        <w:tc>
          <w:tcPr>
            <w:tcW w:w="3150" w:type="dxa"/>
          </w:tcPr>
          <w:p w14:paraId="11B1F724" w14:textId="77777777" w:rsidR="00D740C5" w:rsidRPr="008A1DEF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12" w:type="dxa"/>
          </w:tcPr>
          <w:p w14:paraId="7362E648" w14:textId="77777777" w:rsidR="00D740C5" w:rsidRPr="008A1DEF" w:rsidRDefault="00D740C5" w:rsidP="00233E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ร้านอาหาร/</w:t>
            </w:r>
          </w:p>
        </w:tc>
        <w:tc>
          <w:tcPr>
            <w:tcW w:w="94" w:type="dxa"/>
          </w:tcPr>
          <w:p w14:paraId="34295FED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1E608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AF2A01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8F379E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F976E13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F66B7B9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14:paraId="22A338D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AC80A5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7415F9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FD998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8A1DEF" w14:paraId="489432D9" w14:textId="77777777" w:rsidTr="00233EF5">
        <w:trPr>
          <w:trHeight w:val="279"/>
        </w:trPr>
        <w:tc>
          <w:tcPr>
            <w:tcW w:w="3150" w:type="dxa"/>
          </w:tcPr>
          <w:p w14:paraId="2AAE8436" w14:textId="77777777" w:rsidR="00D740C5" w:rsidRPr="008A1DEF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14:paraId="0412E5D6" w14:textId="77777777" w:rsidR="00D740C5" w:rsidRPr="008A1DEF" w:rsidRDefault="00D740C5" w:rsidP="00233E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ธุรกิจแฟรน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ไชส์</w:t>
            </w:r>
          </w:p>
        </w:tc>
        <w:tc>
          <w:tcPr>
            <w:tcW w:w="94" w:type="dxa"/>
          </w:tcPr>
          <w:p w14:paraId="6407EA8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EBD283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20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59BBAFE6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057EB1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90" w:type="dxa"/>
          </w:tcPr>
          <w:p w14:paraId="17E19CD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54B417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31A7B9E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0547F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7A7D52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AA33DC" w14:textId="77777777" w:rsidR="00D740C5" w:rsidRPr="008A1DEF" w:rsidRDefault="00D740C5" w:rsidP="00D7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8A1DEF" w14:paraId="22A4C500" w14:textId="77777777" w:rsidTr="00233EF5">
        <w:trPr>
          <w:trHeight w:val="279"/>
        </w:trPr>
        <w:tc>
          <w:tcPr>
            <w:tcW w:w="3150" w:type="dxa"/>
          </w:tcPr>
          <w:p w14:paraId="786F83F3" w14:textId="77777777" w:rsidR="00D740C5" w:rsidRPr="008A1DEF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12" w:type="dxa"/>
          </w:tcPr>
          <w:p w14:paraId="6925E84D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94" w:type="dxa"/>
          </w:tcPr>
          <w:p w14:paraId="6E4DC8E2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9206A0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B9180E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80B651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8318276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E66CCA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14:paraId="28C6BA3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AE3117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211C1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3FFB9F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8A1DEF" w14:paraId="72B8279C" w14:textId="77777777" w:rsidTr="00233EF5">
        <w:trPr>
          <w:trHeight w:val="279"/>
        </w:trPr>
        <w:tc>
          <w:tcPr>
            <w:tcW w:w="3150" w:type="dxa"/>
          </w:tcPr>
          <w:p w14:paraId="26265A5B" w14:textId="77777777" w:rsidR="00D740C5" w:rsidRPr="008A1DEF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14:paraId="2865283B" w14:textId="77777777" w:rsidR="00D740C5" w:rsidRPr="008A1DEF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94" w:type="dxa"/>
          </w:tcPr>
          <w:p w14:paraId="4BC52ABC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055D30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14:paraId="76D4F40B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2A342A1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14:paraId="2C40056A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1C6EB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0CFB5E5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B820F78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77986367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2A6D84" w14:textId="77777777" w:rsidR="00D740C5" w:rsidRPr="008A1DEF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1DD47087" w14:textId="77777777" w:rsidR="00D740C5" w:rsidRPr="008A1DEF" w:rsidRDefault="00D740C5" w:rsidP="00D740C5">
      <w:pPr>
        <w:jc w:val="both"/>
        <w:rPr>
          <w:rFonts w:ascii="Angsana New" w:hAnsi="Angsana New"/>
          <w:sz w:val="16"/>
          <w:szCs w:val="16"/>
        </w:rPr>
      </w:pPr>
    </w:p>
    <w:p w14:paraId="79EDB166" w14:textId="77777777" w:rsidR="00D740C5" w:rsidRPr="008A1DEF" w:rsidRDefault="00D740C5" w:rsidP="00427BDC">
      <w:pPr>
        <w:rPr>
          <w:rFonts w:ascii="Angsana New" w:hAnsi="Angsana New"/>
          <w:sz w:val="26"/>
          <w:szCs w:val="26"/>
        </w:rPr>
      </w:pPr>
    </w:p>
    <w:p w14:paraId="2EBB8566" w14:textId="77777777" w:rsidR="005B309C" w:rsidRPr="008A1DEF" w:rsidRDefault="005B309C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  <w:sectPr w:rsidR="005B309C" w:rsidRPr="008A1DEF" w:rsidSect="00FF1A77">
          <w:headerReference w:type="first" r:id="rId12"/>
          <w:pgSz w:w="11909" w:h="16834" w:code="9"/>
          <w:pgMar w:top="1152" w:right="1008" w:bottom="576" w:left="1296" w:header="1152" w:footer="475" w:gutter="0"/>
          <w:cols w:space="720"/>
          <w:titlePg/>
          <w:docGrid w:linePitch="245"/>
        </w:sectPr>
      </w:pPr>
    </w:p>
    <w:p w14:paraId="6AF970E5" w14:textId="77777777" w:rsidR="00406B16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8A1DEF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</w:t>
      </w:r>
      <w:r w:rsidR="006C7DB7" w:rsidRPr="008A1DEF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="00406B16"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14:paraId="7E6CEF08" w14:textId="77777777" w:rsidR="00406B16" w:rsidRPr="008A1DEF" w:rsidRDefault="00406B1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41B1133" w14:textId="77777777" w:rsidR="00406B16" w:rsidRPr="008A1DEF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0D6F9EC8" w14:textId="77777777" w:rsidR="00D70449" w:rsidRPr="008A1DEF" w:rsidRDefault="00D70449" w:rsidP="00427BDC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</w:p>
    <w:p w14:paraId="0E2B1C8D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กลุ่มบริษัทได้จัดทำบัญชีโดยบันทึกบัญชีเป็นเงินบาทและเป็นภาษาไทยตามมาตรฐานการรายงานทางการเงิน</w:t>
      </w:r>
      <w:r w:rsidR="00D70449" w:rsidRPr="008A1DEF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  ทั้งนี้  </w:t>
      </w:r>
      <w:r w:rsidR="00F87E75" w:rsidRPr="008A1DEF">
        <w:rPr>
          <w:rFonts w:ascii="Angsana New" w:hAnsi="Angsana New"/>
          <w:sz w:val="26"/>
          <w:szCs w:val="26"/>
          <w:cs/>
          <w:lang w:val="th-TH"/>
        </w:rPr>
        <w:t xml:space="preserve">           </w:t>
      </w: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</w:t>
      </w:r>
      <w:r w:rsidR="00D70449" w:rsidRPr="008A1DEF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เท่านั้น   </w:t>
      </w:r>
    </w:p>
    <w:p w14:paraId="26F3020D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3A2625F" w14:textId="01047CB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งบการเงินระหว่างกาลนี้จัดทำขึ้นเพื่อให้ข้อมูลเพิ่มเติมจาก</w:t>
      </w:r>
      <w:r w:rsidR="00D70449" w:rsidRPr="008A1DEF">
        <w:rPr>
          <w:rFonts w:ascii="Angsana New" w:hAnsi="Angsana New"/>
          <w:sz w:val="26"/>
          <w:szCs w:val="26"/>
          <w:cs/>
          <w:lang w:val="th-TH"/>
        </w:rPr>
        <w:t>งบการเงิน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สำหรับปีสิ้นสุดวันที่ </w:t>
      </w:r>
      <w:r w:rsidR="00D52DE1"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31 </w:t>
      </w:r>
      <w:r w:rsidR="00551E41" w:rsidRPr="008A1DEF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D52DE1" w:rsidRPr="008A1DEF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52DE1" w:rsidRPr="008A1DEF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E501AB" w:rsidRPr="008A1DE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21790" w:rsidRPr="008A1DEF">
        <w:rPr>
          <w:rFonts w:ascii="Angsana New" w:hAnsi="Angsana New"/>
          <w:sz w:val="26"/>
          <w:szCs w:val="26"/>
          <w:cs/>
          <w:lang w:val="th-TH"/>
        </w:rPr>
        <w:t>ธันวาคม</w:t>
      </w:r>
      <w:r w:rsidR="00EE24F9"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D52DE1" w:rsidRPr="008A1DEF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B21790" w:rsidRPr="008A1DEF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17A4B274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5EBABF" w14:textId="77777777" w:rsidR="008B05D6" w:rsidRPr="008A1DEF" w:rsidRDefault="008B05D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="00525D25"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14:paraId="612F0A7A" w14:textId="77777777" w:rsidR="00D70449" w:rsidRPr="008A1DEF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B1C309" w14:textId="77777777" w:rsidR="008B05D6" w:rsidRPr="008A1DEF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12940C82" w14:textId="77777777" w:rsidR="00233EF5" w:rsidRPr="008A1DEF" w:rsidRDefault="00233EF5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4B0A1B4" w14:textId="77777777" w:rsidR="00406B16" w:rsidRPr="008A1DEF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1738655D" w14:textId="77777777" w:rsidR="00D70449" w:rsidRPr="008A1DEF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99554A2" w14:textId="77777777" w:rsidR="00D70449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</w:t>
      </w:r>
      <w:r w:rsidR="00233EF5" w:rsidRPr="008A1DEF">
        <w:rPr>
          <w:rFonts w:ascii="Angsana New" w:hAnsi="Angsana New"/>
          <w:sz w:val="26"/>
          <w:szCs w:val="26"/>
          <w:cs/>
          <w:lang w:val="th-TH"/>
        </w:rPr>
        <w:t xml:space="preserve">ี่อยู่ภายใต้การควบคุมของบริษัท </w:t>
      </w:r>
      <w:r w:rsidR="00D70449" w:rsidRPr="008A1DEF">
        <w:rPr>
          <w:rFonts w:ascii="Angsana New" w:hAnsi="Angsana New"/>
          <w:sz w:val="26"/>
          <w:szCs w:val="26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="002144A8" w:rsidRPr="008A1DEF">
        <w:rPr>
          <w:rFonts w:ascii="Angsana New" w:hAnsi="Angsana New"/>
          <w:sz w:val="26"/>
          <w:szCs w:val="26"/>
          <w:cs/>
          <w:lang w:val="th-TH"/>
        </w:rPr>
        <w:t>จำนวนเงินผลตอบแทนของกลุ่มบริษัท</w:t>
      </w:r>
      <w:r w:rsidR="00233EF5" w:rsidRPr="008A1DE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E223F" w:rsidRPr="008A1DEF">
        <w:rPr>
          <w:rFonts w:ascii="Angsana New" w:hAnsi="Angsana New"/>
          <w:sz w:val="26"/>
          <w:szCs w:val="26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0DCBF5E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FA63DEF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37A2C9EC" w14:textId="77777777" w:rsidR="00D70449" w:rsidRPr="008A1DEF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B29433D" w14:textId="77777777" w:rsidR="00D70449" w:rsidRPr="008A1DEF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9057990" w14:textId="77777777" w:rsidR="00D70449" w:rsidRPr="008A1DEF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21573A2" w14:textId="77777777" w:rsidR="00406B16" w:rsidRPr="008A1DEF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6C020476" w14:textId="77777777" w:rsidR="00BE223F" w:rsidRPr="008A1DEF" w:rsidRDefault="00BE223F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721150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70EFA03" w14:textId="77777777" w:rsidR="00406B16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9A17AA" w14:textId="02A9EDCA" w:rsidR="00A269E7" w:rsidRPr="008A1DEF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</w:t>
      </w:r>
      <w:r w:rsidR="00D52DE1" w:rsidRPr="008A1DEF">
        <w:rPr>
          <w:rFonts w:ascii="Angsana New" w:hAnsi="Angsana New"/>
          <w:sz w:val="26"/>
          <w:szCs w:val="26"/>
          <w:cs/>
          <w:lang w:val="th-TH"/>
        </w:rPr>
        <w:t>ำงบการเงินสำหรับปีสิ้นสุดวันที่</w:t>
      </w:r>
      <w:r w:rsidR="00D52DE1"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31</w:t>
      </w:r>
      <w:r w:rsidR="00D52DE1" w:rsidRPr="008A1DEF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="00D52DE1"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2561</w:t>
      </w:r>
    </w:p>
    <w:p w14:paraId="468A8EAD" w14:textId="77777777" w:rsidR="00417E8C" w:rsidRPr="008A1DEF" w:rsidRDefault="00417E8C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C906C59" w14:textId="77777777" w:rsidR="00406B16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8A1DEF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3.</w:t>
      </w:r>
      <w:r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นโยบายการบัญชีที่สำคัญ</w:t>
      </w:r>
    </w:p>
    <w:p w14:paraId="5B996294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</w:p>
    <w:p w14:paraId="2667B636" w14:textId="358BEBCA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A1DEF">
        <w:rPr>
          <w:rFonts w:asciiTheme="majorBidi" w:hAnsiTheme="majorBidi" w:cstheme="majorBidi"/>
          <w:sz w:val="26"/>
          <w:szCs w:val="26"/>
        </w:rPr>
        <w:t>3</w:t>
      </w:r>
      <w:r w:rsidRPr="008A1DEF">
        <w:rPr>
          <w:rFonts w:asciiTheme="majorBidi" w:hAnsiTheme="majorBidi" w:cstheme="majorBidi"/>
          <w:sz w:val="26"/>
          <w:szCs w:val="26"/>
          <w:cs/>
        </w:rPr>
        <w:t>.</w:t>
      </w:r>
      <w:r w:rsidRPr="008A1DEF">
        <w:rPr>
          <w:rFonts w:asciiTheme="majorBidi" w:hAnsiTheme="majorBidi" w:cstheme="majorBidi"/>
          <w:sz w:val="26"/>
          <w:szCs w:val="26"/>
        </w:rPr>
        <w:t>1</w:t>
      </w:r>
      <w:r w:rsidRPr="008A1DEF">
        <w:rPr>
          <w:rFonts w:asciiTheme="majorBidi" w:hAnsiTheme="majorBidi" w:cstheme="majorBidi"/>
          <w:sz w:val="26"/>
          <w:szCs w:val="26"/>
        </w:rPr>
        <w:tab/>
      </w:r>
      <w:r w:rsidRPr="008A1DEF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D52DE1" w:rsidRPr="008A1DEF">
        <w:rPr>
          <w:rFonts w:asciiTheme="majorBidi" w:hAnsiTheme="majorBidi" w:cstheme="majorBidi"/>
          <w:sz w:val="26"/>
          <w:szCs w:val="26"/>
        </w:rPr>
        <w:t>31</w:t>
      </w:r>
      <w:r w:rsidRPr="008A1DEF">
        <w:rPr>
          <w:rFonts w:asciiTheme="majorBidi" w:hAnsiTheme="majorBidi" w:cstheme="majorBidi"/>
          <w:sz w:val="26"/>
          <w:szCs w:val="26"/>
        </w:rPr>
        <w:t xml:space="preserve"> </w:t>
      </w:r>
      <w:r w:rsidRPr="008A1DE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52DE1" w:rsidRPr="008A1DEF">
        <w:rPr>
          <w:rFonts w:asciiTheme="majorBidi" w:hAnsiTheme="majorBidi" w:cstheme="majorBidi"/>
          <w:sz w:val="26"/>
          <w:szCs w:val="26"/>
        </w:rPr>
        <w:t>2561</w:t>
      </w:r>
      <w:r w:rsidRPr="008A1DEF">
        <w:rPr>
          <w:rFonts w:asciiTheme="majorBidi" w:hAnsiTheme="majorBidi" w:cstheme="majorBidi"/>
          <w:sz w:val="26"/>
          <w:szCs w:val="26"/>
        </w:rPr>
        <w:t xml:space="preserve">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ยกเว้นกลุ่มบริษัทได้นำมาตรฐานการรายงานทางการเงินที่ออกและ</w:t>
      </w:r>
      <w:r w:rsidRPr="008A1DEF">
        <w:rPr>
          <w:rFonts w:asciiTheme="majorBidi" w:hAnsiTheme="majorBidi" w:cstheme="majorBidi"/>
          <w:sz w:val="26"/>
          <w:szCs w:val="26"/>
        </w:rPr>
        <w:t>/</w:t>
      </w:r>
      <w:r w:rsidRPr="008A1DEF">
        <w:rPr>
          <w:rFonts w:asciiTheme="majorBidi" w:hAnsiTheme="majorBidi" w:cstheme="majorBidi"/>
          <w:sz w:val="26"/>
          <w:szCs w:val="26"/>
          <w:cs/>
        </w:rPr>
        <w:t>หรือ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6B7936" w:rsidRPr="008A1DEF">
        <w:rPr>
          <w:rFonts w:asciiTheme="majorBidi" w:hAnsiTheme="majorBidi" w:hint="cs"/>
          <w:sz w:val="26"/>
          <w:szCs w:val="26"/>
          <w:cs/>
          <w:lang w:val="th-TH"/>
        </w:rPr>
        <w:t>1</w:t>
      </w:r>
      <w:r w:rsidRPr="008A1DE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มกราคม </w:t>
      </w:r>
      <w:r w:rsidR="006B7936" w:rsidRPr="008A1DEF">
        <w:rPr>
          <w:rFonts w:asciiTheme="majorBidi" w:hAnsiTheme="majorBidi"/>
          <w:sz w:val="26"/>
          <w:szCs w:val="26"/>
        </w:rPr>
        <w:t>2562</w:t>
      </w:r>
      <w:r w:rsidRPr="008A1DE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มาถือปฏิบัติ </w:t>
      </w:r>
    </w:p>
    <w:p w14:paraId="73C6056A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ECA9E82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A1DEF">
        <w:rPr>
          <w:rFonts w:asciiTheme="majorBidi" w:hAnsiTheme="majorBidi" w:cstheme="majorBidi"/>
          <w:sz w:val="26"/>
          <w:szCs w:val="26"/>
        </w:rPr>
        <w:t>3</w:t>
      </w:r>
      <w:r w:rsidRPr="008A1DEF">
        <w:rPr>
          <w:rFonts w:asciiTheme="majorBidi" w:hAnsiTheme="majorBidi" w:cstheme="majorBidi"/>
          <w:sz w:val="26"/>
          <w:szCs w:val="26"/>
          <w:cs/>
        </w:rPr>
        <w:t>.</w:t>
      </w:r>
      <w:r w:rsidRPr="008A1DEF">
        <w:rPr>
          <w:rFonts w:asciiTheme="majorBidi" w:hAnsiTheme="majorBidi" w:cstheme="majorBidi"/>
          <w:sz w:val="26"/>
          <w:szCs w:val="26"/>
        </w:rPr>
        <w:t>2</w:t>
      </w:r>
      <w:r w:rsidRPr="008A1DEF">
        <w:rPr>
          <w:rFonts w:asciiTheme="majorBidi" w:hAnsiTheme="majorBidi" w:cstheme="majorBidi"/>
          <w:sz w:val="26"/>
          <w:szCs w:val="26"/>
        </w:rPr>
        <w:tab/>
      </w:r>
      <w:r w:rsidRPr="008A1DEF">
        <w:rPr>
          <w:rFonts w:asciiTheme="majorBidi" w:hAnsiTheme="majorBidi" w:cstheme="majorBidi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E2FA364" w14:textId="77777777" w:rsidR="00233EF5" w:rsidRPr="008A1DEF" w:rsidRDefault="00233EF5" w:rsidP="00233EF5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549BF5B7" w14:textId="57EA329D" w:rsidR="00233EF5" w:rsidRPr="008A1DEF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มกราคม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2562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="006B7936" w:rsidRPr="008A1DEF">
        <w:rPr>
          <w:rFonts w:asciiTheme="majorBidi" w:hAnsiTheme="majorBidi" w:cstheme="majorBidi"/>
          <w:sz w:val="26"/>
          <w:szCs w:val="26"/>
          <w:lang w:val="en-GB"/>
        </w:rPr>
        <w:t>31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2561</w:t>
      </w:r>
    </w:p>
    <w:p w14:paraId="7E2E44C5" w14:textId="77777777" w:rsidR="00233EF5" w:rsidRPr="008A1DEF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50112ADB" w14:textId="0DCB6534" w:rsidR="00233EF5" w:rsidRPr="008A1DEF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ฝ่ายบริหารของกลุ่มบริษัทได้ประเมินแล้วเห็นว่ามาตรฐานการบัญชี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C144AE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และ</w:t>
      </w:r>
      <w:r w:rsidR="00DD34F0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เก้าเดือน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C144AE" w:rsidRPr="008A1DEF">
        <w:rPr>
          <w:rFonts w:asciiTheme="majorBidi" w:hAnsiTheme="majorBidi" w:cstheme="majorBidi"/>
          <w:sz w:val="26"/>
          <w:szCs w:val="26"/>
          <w:lang w:val="en-US"/>
        </w:rPr>
        <w:t>30</w:t>
      </w:r>
      <w:r w:rsidR="00E06DDF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DD34F0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กันยายน</w:t>
      </w:r>
      <w:r w:rsidRPr="008A1DEF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387C60" w:rsidRPr="008A1DEF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14:paraId="3DA605F9" w14:textId="77777777" w:rsidR="00233EF5" w:rsidRPr="008A1DEF" w:rsidRDefault="00233EF5" w:rsidP="00233EF5">
      <w:pPr>
        <w:pStyle w:val="BodyText3"/>
        <w:spacing w:line="240" w:lineRule="atLeast"/>
        <w:ind w:left="108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2540094F" w14:textId="44A9D9B5" w:rsidR="00233EF5" w:rsidRPr="008A1DEF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การเปลี่ยนแปลงที่สำคัญคือ</w:t>
      </w:r>
      <w:r w:rsidRPr="008A1DE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กลุ่มบริษัทได้นำมาตรฐานการรายงานทางการเงิน ฉบับที่</w:t>
      </w:r>
      <w:r w:rsidR="00D52DE1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15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รายได้จากสัญญาที่ทำกับลูกค้า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มาถือปฏิบัติเป็นครั้งแรก แทนมาตรฐานการบัญชี ฉบับที่</w:t>
      </w:r>
      <w:r w:rsidR="00D52DE1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11</w:t>
      </w:r>
      <w:r w:rsidR="00D52DE1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สัญญาก่อสร้าง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”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มาตรฐานการบัญชี ฉบับที่</w:t>
      </w:r>
      <w:r w:rsidR="00D52DE1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18</w:t>
      </w:r>
      <w:r w:rsidR="00387C60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รายได้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และการตีความมาตรฐานการรายงานทางการเงินที่เกี่ยวข้อง</w:t>
      </w:r>
    </w:p>
    <w:p w14:paraId="24B1EC19" w14:textId="77777777" w:rsidR="00233EF5" w:rsidRPr="008A1DEF" w:rsidRDefault="00233EF5" w:rsidP="00233EF5">
      <w:pPr>
        <w:pStyle w:val="BodyText3"/>
        <w:spacing w:line="240" w:lineRule="atLeast"/>
        <w:ind w:left="108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58BB5119" w14:textId="668A659D" w:rsidR="00233EF5" w:rsidRPr="008A1DEF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มาตรฐานการรายงานทางการเงิน ฉบับที่</w:t>
      </w:r>
      <w:r w:rsidR="00D52DE1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15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รายได้จากสัญญาที่ทำกับลูกค้า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กำหนดให้กลุ่มบริษัทรับรู้รายได้เมื่อลูกค้ามีอำนาจควบคุมในสินค้าหรือบริการ</w:t>
      </w:r>
      <w:r w:rsidRPr="008A1DE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ภายใต้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มาตรฐานการบัญชี ฉบับที่</w:t>
      </w:r>
      <w:r w:rsidR="0075146E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B7936"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>18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“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รายได้</w:t>
      </w:r>
      <w:r w:rsidRPr="008A1DE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” </w:t>
      </w:r>
      <w:r w:rsidRPr="008A1DEF">
        <w:rPr>
          <w:rFonts w:asciiTheme="majorBidi" w:hAnsiTheme="majorBidi" w:cstheme="majorBidi"/>
          <w:sz w:val="26"/>
          <w:szCs w:val="26"/>
          <w:cs/>
          <w:lang w:val="th-TH"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25231A01" w14:textId="77777777" w:rsidR="00233EF5" w:rsidRPr="008A1DEF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4EA95DBF" w14:textId="77777777" w:rsidR="00233EF5" w:rsidRPr="008A1DEF" w:rsidRDefault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527E49DE" w14:textId="77777777" w:rsidR="00B30F85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8A1DEF">
        <w:rPr>
          <w:rFonts w:ascii="Angsana New" w:hAnsi="Angsana New"/>
          <w:b/>
          <w:bCs/>
          <w:sz w:val="26"/>
          <w:szCs w:val="26"/>
        </w:rPr>
        <w:t>4.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B30F85" w:rsidRPr="008A1DEF">
        <w:rPr>
          <w:rFonts w:ascii="Angsana New" w:hAnsi="Angsana New"/>
          <w:b/>
          <w:bCs/>
          <w:sz w:val="26"/>
          <w:szCs w:val="26"/>
          <w:cs/>
          <w:lang w:val="th-TH"/>
        </w:rPr>
        <w:t>รายการบัญชีกับบุคคลและกิจการที่เกี่ยวข้องกัน</w:t>
      </w:r>
    </w:p>
    <w:p w14:paraId="51E4AF8D" w14:textId="77777777" w:rsidR="00B30F85" w:rsidRPr="008A1DEF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D2F8F43" w14:textId="77777777" w:rsidR="000920D3" w:rsidRPr="008A1DEF" w:rsidRDefault="000920D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3497CB6B" w14:textId="77777777" w:rsidR="00886179" w:rsidRPr="008A1DEF" w:rsidRDefault="0088617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 </w:t>
      </w:r>
    </w:p>
    <w:p w14:paraId="3E6385B0" w14:textId="77777777" w:rsidR="00B30F85" w:rsidRPr="008A1DEF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8A1DEF">
        <w:rPr>
          <w:rFonts w:ascii="Angsana New" w:hAnsi="Angsana New"/>
          <w:spacing w:val="-8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8A1DEF">
        <w:rPr>
          <w:rFonts w:ascii="Angsana New" w:hAnsi="Angsana New"/>
          <w:spacing w:val="-8"/>
          <w:sz w:val="26"/>
          <w:szCs w:val="26"/>
        </w:rPr>
        <w:t>1</w:t>
      </w:r>
      <w:r w:rsidRPr="008A1DEF">
        <w:rPr>
          <w:rFonts w:ascii="Angsana New" w:hAnsi="Angsana New"/>
          <w:spacing w:val="-8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</w:t>
      </w:r>
      <w:r w:rsidR="00107249" w:rsidRPr="008A1DEF">
        <w:rPr>
          <w:rFonts w:ascii="Angsana New" w:hAnsi="Angsana New"/>
          <w:spacing w:val="-8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pacing w:val="-8"/>
          <w:sz w:val="26"/>
          <w:szCs w:val="26"/>
          <w:cs/>
        </w:rPr>
        <w:t>มีดังนี้</w:t>
      </w:r>
    </w:p>
    <w:p w14:paraId="0B0C8529" w14:textId="77777777" w:rsidR="00107249" w:rsidRPr="008A1DEF" w:rsidRDefault="0010724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p w14:paraId="7A5D2FA9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890"/>
        <w:gridCol w:w="270"/>
        <w:gridCol w:w="4770"/>
      </w:tblGrid>
      <w:tr w:rsidR="00233EF5" w:rsidRPr="008A1DEF" w14:paraId="72F4FE3C" w14:textId="77777777" w:rsidTr="00233EF5">
        <w:trPr>
          <w:trHeight w:val="20"/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3FA6851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1880EA6F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AE533B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14:paraId="4EBBCD08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15B59A81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3EF5" w:rsidRPr="008A1DEF" w14:paraId="61D1E182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3BCA268E" w14:textId="77777777" w:rsidR="00233EF5" w:rsidRPr="008A1DEF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535D8A5" w14:textId="77777777" w:rsidR="00233EF5" w:rsidRPr="008A1DEF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DC52197" w14:textId="77777777" w:rsidR="00233EF5" w:rsidRPr="008A1DEF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EA643B1" w14:textId="77777777" w:rsidR="00233EF5" w:rsidRPr="008A1DEF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2B7FD317" w14:textId="77777777" w:rsidR="00233EF5" w:rsidRPr="008A1DEF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121" w:rsidRPr="008A1DEF" w14:paraId="12C224A8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4BC5355B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14:paraId="679CCAEF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A00C0C2" wp14:editId="09EFCF0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55604</wp:posOffset>
                      </wp:positionV>
                      <wp:extent cx="59055" cy="549910"/>
                      <wp:effectExtent l="0" t="0" r="36195" b="2159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01FD209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-1.05pt;margin-top:4.4pt;width:4.65pt;height:4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shd w:val="clear" w:color="auto" w:fill="auto"/>
          </w:tcPr>
          <w:p w14:paraId="05221BBA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E6D70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E5555E" wp14:editId="2C08E89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49723</wp:posOffset>
                      </wp:positionV>
                      <wp:extent cx="59055" cy="549910"/>
                      <wp:effectExtent l="0" t="0" r="36195" b="2159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10550E34" id="Right Brace 2" o:spid="_x0000_s1026" type="#_x0000_t88" style="position:absolute;margin-left:-1.35pt;margin-top:3.9pt;width:4.65pt;height:4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770" w:type="dxa"/>
            <w:vMerge w:val="restart"/>
            <w:shd w:val="clear" w:color="auto" w:fill="auto"/>
          </w:tcPr>
          <w:p w14:paraId="5B09245F" w14:textId="77777777" w:rsidR="00AA4121" w:rsidRPr="008A1DEF" w:rsidRDefault="00AA4121" w:rsidP="00AA4121">
            <w:pPr>
              <w:tabs>
                <w:tab w:val="left" w:pos="72"/>
              </w:tabs>
              <w:spacing w:line="240" w:lineRule="auto"/>
              <w:ind w:left="162" w:right="-18" w:hanging="162"/>
              <w:rPr>
                <w:rFonts w:ascii="Angsana New" w:hAnsi="Angsana New"/>
                <w:sz w:val="14"/>
                <w:szCs w:val="14"/>
              </w:rPr>
            </w:pPr>
          </w:p>
          <w:p w14:paraId="08C543AE" w14:textId="77777777" w:rsidR="00AA4121" w:rsidRPr="008A1DEF" w:rsidRDefault="00AA4121" w:rsidP="00AA4121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AA4121" w:rsidRPr="008A1DEF" w14:paraId="1BE0BCCD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3D050E95" w14:textId="77777777" w:rsidR="00AA4121" w:rsidRPr="008A1DEF" w:rsidRDefault="00AA4121" w:rsidP="005B309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14:paraId="060D43E6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5F272E5" w14:textId="77777777" w:rsidR="00AA4121" w:rsidRPr="008A1DEF" w:rsidRDefault="00AA4121" w:rsidP="00AA412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012E98B5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14:paraId="73A4FF3D" w14:textId="77777777" w:rsidR="00AA4121" w:rsidRPr="008A1DEF" w:rsidRDefault="00AA4121" w:rsidP="00AA4121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121" w:rsidRPr="008A1DEF" w14:paraId="7AE2B666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17B7CA3C" w14:textId="77777777" w:rsidR="00AA4121" w:rsidRPr="008A1DEF" w:rsidRDefault="00AA4121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สุทธารา สวีท  จำกัด</w:t>
            </w:r>
          </w:p>
        </w:tc>
        <w:tc>
          <w:tcPr>
            <w:tcW w:w="270" w:type="dxa"/>
          </w:tcPr>
          <w:p w14:paraId="00D61766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04C4EFD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7F1CD2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14:paraId="7981929E" w14:textId="77777777" w:rsidR="00AA4121" w:rsidRPr="008A1DEF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121" w:rsidRPr="008A1DEF" w14:paraId="19E12E17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667C62C2" w14:textId="77777777" w:rsidR="00AA4121" w:rsidRPr="008A1DEF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270" w:type="dxa"/>
          </w:tcPr>
          <w:p w14:paraId="4CE5A87B" w14:textId="77777777" w:rsidR="00AA4121" w:rsidRPr="008A1DEF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17D6821" w14:textId="77777777" w:rsidR="00AA4121" w:rsidRPr="008A1DEF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63106D9D" w14:textId="77777777" w:rsidR="00AA4121" w:rsidRPr="008A1DEF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0849FFA6" w14:textId="77777777" w:rsidR="00AA4121" w:rsidRPr="008A1DEF" w:rsidRDefault="00AA4121" w:rsidP="00AA4121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มีผู้ถือหุ้นร่วมกันกับบริษัท </w:t>
            </w:r>
          </w:p>
        </w:tc>
      </w:tr>
      <w:tr w:rsidR="00AA4121" w:rsidRPr="008A1DEF" w14:paraId="43212010" w14:textId="77777777" w:rsidTr="00ED0A49">
        <w:trPr>
          <w:trHeight w:val="81"/>
        </w:trPr>
        <w:tc>
          <w:tcPr>
            <w:tcW w:w="2700" w:type="dxa"/>
            <w:shd w:val="clear" w:color="auto" w:fill="auto"/>
          </w:tcPr>
          <w:p w14:paraId="6EB1F754" w14:textId="77777777" w:rsidR="00AA4121" w:rsidRPr="008A1DEF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270" w:type="dxa"/>
            <w:shd w:val="clear" w:color="auto" w:fill="auto"/>
          </w:tcPr>
          <w:p w14:paraId="3C6A3C97" w14:textId="77777777" w:rsidR="00AA4121" w:rsidRPr="008A1DEF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2A3360F" w14:textId="77777777" w:rsidR="00AA4121" w:rsidRPr="008A1DEF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  <w:shd w:val="clear" w:color="auto" w:fill="auto"/>
          </w:tcPr>
          <w:p w14:paraId="5A5DC90C" w14:textId="77777777" w:rsidR="00AA4121" w:rsidRPr="008A1DEF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5AF6A4E7" w14:textId="77777777" w:rsidR="00ED0A49" w:rsidRPr="008A1DEF" w:rsidRDefault="00AA4121" w:rsidP="0073153A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</w:t>
            </w:r>
            <w:r w:rsidR="00ED0A49" w:rsidRPr="008A1DEF">
              <w:rPr>
                <w:rFonts w:ascii="Angsana New" w:hAnsi="Angsana New" w:hint="cs"/>
                <w:sz w:val="26"/>
                <w:szCs w:val="26"/>
                <w:cs/>
              </w:rPr>
              <w:t>กรรมการเป็นสมาชิกในครอบครัว</w:t>
            </w:r>
            <w:r w:rsidR="0073153A" w:rsidRPr="008A1DEF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ED0A49" w:rsidRPr="008A1DEF">
              <w:rPr>
                <w:rFonts w:ascii="Angsana New" w:hAnsi="Angsana New" w:hint="cs"/>
                <w:sz w:val="26"/>
                <w:szCs w:val="26"/>
                <w:cs/>
              </w:rPr>
              <w:t>ที่ใกล้ชิดกับผู้ถือหุ้นท่านหนึ่งของบริษัท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</w:tbl>
    <w:p w14:paraId="68D7E019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3CBD1A90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"/>
        <w:gridCol w:w="6840"/>
      </w:tblGrid>
      <w:tr w:rsidR="00233EF5" w:rsidRPr="008A1DEF" w14:paraId="125C380D" w14:textId="77777777" w:rsidTr="00A37CFC">
        <w:trPr>
          <w:tblHeader/>
        </w:trPr>
        <w:tc>
          <w:tcPr>
            <w:tcW w:w="27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0ED57" w14:textId="77777777" w:rsidR="00233EF5" w:rsidRPr="008A1DEF" w:rsidRDefault="00233EF5" w:rsidP="00233EF5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478DF314" w14:textId="77777777" w:rsidR="00233EF5" w:rsidRPr="008A1DEF" w:rsidRDefault="00233EF5" w:rsidP="00233EF5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32341" w14:textId="77777777" w:rsidR="00233EF5" w:rsidRPr="008A1DEF" w:rsidRDefault="00233EF5" w:rsidP="00233EF5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33EF5" w:rsidRPr="008A1DEF" w14:paraId="6BEB3BCF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F107A" w14:textId="77777777" w:rsidR="00233EF5" w:rsidRPr="008A1DEF" w:rsidRDefault="00233EF5" w:rsidP="00233EF5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6881CA4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B764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33EF5" w:rsidRPr="008A1DEF" w14:paraId="39308588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7527" w14:textId="77777777" w:rsidR="00233EF5" w:rsidRPr="008A1DEF" w:rsidRDefault="00233EF5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6E3523DE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FF87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233EF5" w:rsidRPr="008A1DEF" w14:paraId="2221043E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81AF" w14:textId="77777777" w:rsidR="00233EF5" w:rsidRPr="008A1DEF" w:rsidRDefault="00233EF5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ค่าบริหารจัดการ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270" w:type="dxa"/>
          </w:tcPr>
          <w:p w14:paraId="579ED0CB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DAC2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233EF5" w:rsidRPr="008A1DEF" w14:paraId="16FCDDDA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C881A" w14:textId="77777777" w:rsidR="00233EF5" w:rsidRPr="008A1DEF" w:rsidRDefault="00233EF5" w:rsidP="00233EF5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0EE4C86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8CEB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233EF5" w:rsidRPr="008A1DEF" w14:paraId="2B363B24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BCCC" w14:textId="77777777" w:rsidR="00233EF5" w:rsidRPr="008A1DEF" w:rsidRDefault="00387C60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233EF5" w:rsidRPr="008A1DEF">
              <w:rPr>
                <w:rFonts w:ascii="Angsana New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270" w:type="dxa"/>
          </w:tcPr>
          <w:p w14:paraId="5872DEAF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D416" w14:textId="77777777" w:rsidR="00233EF5" w:rsidRPr="008A1DEF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86DD7" w:rsidRPr="008A1DEF" w14:paraId="4AA37ED4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A42D" w14:textId="77777777" w:rsidR="00B86DD7" w:rsidRPr="008A1DEF" w:rsidRDefault="00B86DD7" w:rsidP="00B86DD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70" w:type="dxa"/>
          </w:tcPr>
          <w:p w14:paraId="20B232DC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D399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86DD7" w:rsidRPr="008A1DEF" w14:paraId="26E586E7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7ABB" w14:textId="77777777" w:rsidR="00B86DD7" w:rsidRPr="008A1DEF" w:rsidRDefault="00B86DD7" w:rsidP="00B86DD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D825177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340C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Pr="008A1DEF">
              <w:rPr>
                <w:rFonts w:ascii="Angsana New" w:hAnsi="Angsana New" w:cs="Angsana New"/>
                <w:sz w:val="26"/>
                <w:szCs w:val="26"/>
              </w:rPr>
              <w:t xml:space="preserve">0.5 </w:t>
            </w: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B86DD7" w:rsidRPr="008A1DEF" w14:paraId="408FA319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1DE4" w14:textId="77777777" w:rsidR="00B86DD7" w:rsidRPr="008A1DEF" w:rsidRDefault="00B86DD7" w:rsidP="00B86DD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7E0882B9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BFDAD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8A1DEF">
              <w:rPr>
                <w:rFonts w:ascii="Angsana New" w:hAnsi="Angsana New" w:cs="Angsana New"/>
                <w:sz w:val="26"/>
                <w:szCs w:val="26"/>
              </w:rPr>
              <w:t xml:space="preserve">1.05 </w:t>
            </w:r>
            <w:r w:rsidRPr="008A1DEF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B86DD7" w:rsidRPr="008A1DEF" w14:paraId="19C53766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DA56" w14:textId="77777777" w:rsidR="00B86DD7" w:rsidRPr="008A1DEF" w:rsidRDefault="00B86DD7" w:rsidP="00B86DD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4174F06E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887F9" w14:textId="77777777" w:rsidR="00B86DD7" w:rsidRPr="008A1DEF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8A1DEF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14:paraId="3DEAF2A9" w14:textId="77777777" w:rsidR="00233EF5" w:rsidRPr="008A1DEF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796C167B" w14:textId="53538AC8" w:rsidR="002735EC" w:rsidRPr="008A1DEF" w:rsidRDefault="002735EC" w:rsidP="00427BDC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รายการ</w:t>
      </w:r>
      <w:r w:rsidR="009F6172" w:rsidRPr="008A1DEF">
        <w:rPr>
          <w:rFonts w:ascii="Angsana New" w:hAnsi="Angsana New" w:cs="Angsana New"/>
          <w:sz w:val="26"/>
          <w:szCs w:val="26"/>
          <w:cs/>
          <w:lang w:val="en-US"/>
        </w:rPr>
        <w:t>บัญชี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ที่สำคัญกับบุคคลหรือกิจการที่เกี่ยวข้องกันสำหรับแต่ละ</w:t>
      </w:r>
      <w:r w:rsidR="00CF4992" w:rsidRPr="008A1DEF">
        <w:rPr>
          <w:rFonts w:ascii="Angsana New" w:hAnsi="Angsana New" w:cs="Angsana New"/>
          <w:sz w:val="26"/>
          <w:szCs w:val="26"/>
          <w:cs/>
          <w:lang w:val="en-US"/>
        </w:rPr>
        <w:t>งวดสาม</w:t>
      </w:r>
      <w:r w:rsidR="00885013" w:rsidRPr="008A1DEF">
        <w:rPr>
          <w:rFonts w:ascii="Angsana New" w:hAnsi="Angsana New" w:cs="Angsana New"/>
          <w:sz w:val="26"/>
          <w:szCs w:val="26"/>
          <w:cs/>
          <w:lang w:val="en-US"/>
        </w:rPr>
        <w:t>เดือน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สิ้นสุดวันที่ </w:t>
      </w:r>
      <w:r w:rsidR="00E06DDF" w:rsidRPr="008A1DEF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DD34F0" w:rsidRPr="008A1DEF">
        <w:rPr>
          <w:rFonts w:ascii="Angsana New" w:hAnsi="Angsana New" w:cs="Angsana New"/>
          <w:sz w:val="26"/>
          <w:szCs w:val="26"/>
          <w:cs/>
          <w:lang w:val="en-US"/>
        </w:rPr>
        <w:t>กันยายน</w:t>
      </w:r>
      <w:r w:rsidR="004C7439"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B35699" w:rsidRPr="008A1DEF">
        <w:rPr>
          <w:rFonts w:ascii="Angsana New" w:hAnsi="Angsana New" w:cs="Angsana New"/>
          <w:sz w:val="26"/>
          <w:szCs w:val="26"/>
          <w:lang w:val="en-US"/>
        </w:rPr>
        <w:t>2562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="00233EF5" w:rsidRPr="008A1DEF">
        <w:rPr>
          <w:rFonts w:ascii="Angsana New" w:hAnsi="Angsana New" w:cs="Angsana New"/>
          <w:sz w:val="26"/>
          <w:szCs w:val="26"/>
          <w:lang w:val="en-US"/>
        </w:rPr>
        <w:t>2561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14:paraId="42A76BC3" w14:textId="77777777" w:rsidR="005E7718" w:rsidRPr="008A1DEF" w:rsidRDefault="005E7718" w:rsidP="005E771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8A1DEF" w14:paraId="222400FF" w14:textId="77777777" w:rsidTr="00233EF5">
        <w:tc>
          <w:tcPr>
            <w:tcW w:w="4194" w:type="dxa"/>
            <w:hideMark/>
          </w:tcPr>
          <w:p w14:paraId="2BDDF414" w14:textId="77777777" w:rsidR="00233EF5" w:rsidRPr="008A1DEF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E96DBE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8A1DEF" w14:paraId="0E530776" w14:textId="77777777" w:rsidTr="00233EF5">
        <w:tc>
          <w:tcPr>
            <w:tcW w:w="4194" w:type="dxa"/>
          </w:tcPr>
          <w:p w14:paraId="5A46EA90" w14:textId="77777777" w:rsidR="00233EF5" w:rsidRPr="008A1DEF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16B6E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4A341FC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5775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B63" w:rsidRPr="008A1DEF" w14:paraId="58C11CF9" w14:textId="77777777" w:rsidTr="00233EF5">
        <w:tc>
          <w:tcPr>
            <w:tcW w:w="4194" w:type="dxa"/>
          </w:tcPr>
          <w:p w14:paraId="2251F92F" w14:textId="77777777" w:rsidR="00672B63" w:rsidRPr="008A1DEF" w:rsidRDefault="00672B63" w:rsidP="00672B6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14635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07F39B2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51E5B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FA67D8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66E9AB1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314E3D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0A93877A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672B63" w:rsidRPr="008A1DEF" w14:paraId="66503301" w14:textId="77777777" w:rsidTr="00233EF5">
        <w:tc>
          <w:tcPr>
            <w:tcW w:w="4194" w:type="dxa"/>
            <w:vAlign w:val="center"/>
          </w:tcPr>
          <w:p w14:paraId="03816B81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05EEAF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59A2799A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1FF478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F26C2B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2C9FE4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FEA162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981DEE1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DC10A3" w:rsidRPr="008A1DEF" w14:paraId="1199096C" w14:textId="77777777" w:rsidTr="00233EF5">
        <w:tc>
          <w:tcPr>
            <w:tcW w:w="4194" w:type="dxa"/>
          </w:tcPr>
          <w:p w14:paraId="2DC1A25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87D38BE" w14:textId="0A8874D6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6F6D51E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5AE917" w14:textId="30520484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AD07AD" w14:textId="77777777" w:rsidR="00DC10A3" w:rsidRPr="008A1DEF" w:rsidRDefault="00DC10A3" w:rsidP="00DC10A3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10C361D" w14:textId="5583FAD1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60,851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84CE34" w14:textId="77777777" w:rsidR="00DC10A3" w:rsidRPr="008A1DEF" w:rsidRDefault="00DC10A3" w:rsidP="00DC10A3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5DE7684C" w14:textId="25109FA0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62,236</w:t>
            </w:r>
          </w:p>
        </w:tc>
      </w:tr>
      <w:tr w:rsidR="00DC10A3" w:rsidRPr="008A1DEF" w14:paraId="57516ECE" w14:textId="77777777" w:rsidTr="00233EF5">
        <w:tc>
          <w:tcPr>
            <w:tcW w:w="4194" w:type="dxa"/>
            <w:vAlign w:val="center"/>
          </w:tcPr>
          <w:p w14:paraId="370B3799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460A75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B01C99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E9F9D25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C5C4E82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C3CC8AA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EAE9EA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91C8CC6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7EE0EA62" w14:textId="77777777" w:rsidTr="00233EF5">
        <w:tc>
          <w:tcPr>
            <w:tcW w:w="4194" w:type="dxa"/>
            <w:vAlign w:val="center"/>
          </w:tcPr>
          <w:p w14:paraId="6A14BDC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C29A65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A9F99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DA15F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88757A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0F8245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05465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5685711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1F76FC0F" w14:textId="77777777" w:rsidTr="00233EF5">
        <w:tc>
          <w:tcPr>
            <w:tcW w:w="4194" w:type="dxa"/>
          </w:tcPr>
          <w:p w14:paraId="158CAF2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1296209" w14:textId="6A9FE996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BA2C372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E30AD86" w14:textId="58B6E1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7DE7F6" w14:textId="77777777" w:rsidR="00DC10A3" w:rsidRPr="008A1DEF" w:rsidRDefault="00DC10A3" w:rsidP="00DC10A3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538B2FD" w14:textId="7AF46FBD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377FF5" w14:textId="77777777" w:rsidR="00DC10A3" w:rsidRPr="008A1DEF" w:rsidRDefault="00DC10A3" w:rsidP="00DC10A3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2B34B0FF" w14:textId="6A6EF5B9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94,499</w:t>
            </w:r>
          </w:p>
        </w:tc>
      </w:tr>
      <w:tr w:rsidR="00DC10A3" w:rsidRPr="008A1DEF" w14:paraId="7CBF6B63" w14:textId="77777777" w:rsidTr="00233EF5">
        <w:tc>
          <w:tcPr>
            <w:tcW w:w="4194" w:type="dxa"/>
          </w:tcPr>
          <w:p w14:paraId="32B081A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869971D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5D71205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6DB2587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3B9279" w14:textId="77777777" w:rsidR="00DC10A3" w:rsidRPr="008A1DEF" w:rsidRDefault="00DC10A3" w:rsidP="00DC10A3">
            <w:pPr>
              <w:ind w:left="360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86EEB0D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3C02F4" w14:textId="77777777" w:rsidR="00DC10A3" w:rsidRPr="008A1DEF" w:rsidRDefault="00DC10A3" w:rsidP="00DC10A3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34A197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3B2D1127" w14:textId="77777777" w:rsidTr="00233EF5">
        <w:tc>
          <w:tcPr>
            <w:tcW w:w="4194" w:type="dxa"/>
            <w:vAlign w:val="center"/>
          </w:tcPr>
          <w:p w14:paraId="43ADF1D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323B5F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C07F3E3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23FF52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06AB93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F0D2E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D69A8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2F20EC3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67B97419" w14:textId="77777777" w:rsidTr="00233EF5">
        <w:tc>
          <w:tcPr>
            <w:tcW w:w="4194" w:type="dxa"/>
          </w:tcPr>
          <w:p w14:paraId="4AF7D57E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0C611D3" w14:textId="47AB6A5D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9A6975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7085CE4" w14:textId="5873D4F1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E0557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73BB0BC" w14:textId="6EBCF505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2,287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F81BD3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14504D7D" w14:textId="340999C2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1,669</w:t>
            </w:r>
          </w:p>
        </w:tc>
      </w:tr>
      <w:tr w:rsidR="00DC10A3" w:rsidRPr="008A1DEF" w14:paraId="2A490802" w14:textId="77777777" w:rsidTr="00233EF5">
        <w:tc>
          <w:tcPr>
            <w:tcW w:w="4194" w:type="dxa"/>
            <w:vAlign w:val="center"/>
          </w:tcPr>
          <w:p w14:paraId="50A7CC0E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04C214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3A5AC16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5C7952B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B26FE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C7BF697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AFDA7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75DF33C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09DF812B" w14:textId="77777777" w:rsidTr="00C16E1D">
        <w:tc>
          <w:tcPr>
            <w:tcW w:w="4194" w:type="dxa"/>
            <w:vAlign w:val="center"/>
          </w:tcPr>
          <w:p w14:paraId="1569CE81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23F439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5CDB83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5E2241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550681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0E77C79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9F003A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DD89BD8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0D1E3929" w14:textId="77777777" w:rsidTr="00C16E1D">
        <w:tc>
          <w:tcPr>
            <w:tcW w:w="4194" w:type="dxa"/>
          </w:tcPr>
          <w:p w14:paraId="5E6AFDF9" w14:textId="31AAFA1E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99E31DE" w14:textId="4B21AEDD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4EBE78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91D92EF" w14:textId="7C3CBF1E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ACEC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3FCE24C" w14:textId="704E01EE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82444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0B81C98F" w14:textId="352357ED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DC10A3" w:rsidRPr="008A1DEF" w14:paraId="3EC23E7E" w14:textId="77777777" w:rsidTr="00C16E1D">
        <w:tc>
          <w:tcPr>
            <w:tcW w:w="4194" w:type="dxa"/>
            <w:vAlign w:val="center"/>
          </w:tcPr>
          <w:p w14:paraId="5B8394F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1F59A1F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26766C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C99DAF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70EA87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77E1FF8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13D62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80A509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DC10A3" w:rsidRPr="008A1DEF" w14:paraId="74EFA2DD" w14:textId="77777777" w:rsidTr="00C16E1D">
        <w:tc>
          <w:tcPr>
            <w:tcW w:w="4194" w:type="dxa"/>
            <w:vAlign w:val="center"/>
          </w:tcPr>
          <w:p w14:paraId="33E5DEB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9D7017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6E1EDE1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6FD489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397917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4E741B7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10BEE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CC38C70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10A3" w:rsidRPr="008A1DEF" w14:paraId="17C943CC" w14:textId="77777777" w:rsidTr="00C16E1D">
        <w:tc>
          <w:tcPr>
            <w:tcW w:w="4194" w:type="dxa"/>
            <w:vAlign w:val="center"/>
          </w:tcPr>
          <w:p w14:paraId="2847F3FE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B682CEA" w14:textId="27F0F1BF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168FFE74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D215BEB" w14:textId="6176ED46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D00D8D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FA4C97F" w14:textId="118F84D3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FD2B693" w14:textId="77777777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11B2EA0A" w14:textId="4B09942C" w:rsidR="00DC10A3" w:rsidRPr="008A1DEF" w:rsidRDefault="00DC10A3" w:rsidP="00DC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DC10A3" w:rsidRPr="008A1DEF" w14:paraId="10627088" w14:textId="77777777" w:rsidTr="00C16E1D">
        <w:tc>
          <w:tcPr>
            <w:tcW w:w="4194" w:type="dxa"/>
            <w:vAlign w:val="center"/>
          </w:tcPr>
          <w:p w14:paraId="1F3AAB80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8D1FE6E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B1A8CE4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49BD2E1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F5E997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D0F1642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591A1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2A40BB69" w14:textId="77777777" w:rsidR="00DC10A3" w:rsidRPr="008A1DEF" w:rsidRDefault="00DC10A3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5D36C1" w:rsidRPr="008A1DEF" w14:paraId="1B37D8CE" w14:textId="77777777" w:rsidTr="00233EF5">
        <w:tc>
          <w:tcPr>
            <w:tcW w:w="4194" w:type="dxa"/>
            <w:vAlign w:val="center"/>
          </w:tcPr>
          <w:p w14:paraId="4EC50BF1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6806DF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9DC8F8C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7BD57D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B9D7E8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9C9B4D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FE9F68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B363FBB" w14:textId="77777777" w:rsidR="005D36C1" w:rsidRPr="008A1DEF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B3CCA" w:rsidRPr="008A1DEF" w14:paraId="710B67A9" w14:textId="77777777" w:rsidTr="00233EF5">
        <w:tc>
          <w:tcPr>
            <w:tcW w:w="4194" w:type="dxa"/>
          </w:tcPr>
          <w:p w14:paraId="488511A8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4032410" w14:textId="14A7C792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78B3EF8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3FBA309" w14:textId="2859F099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1,901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AA5C52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DA49DA4" w14:textId="6B70DC09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406CF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15A188D7" w14:textId="5D612081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3CCA" w:rsidRPr="008A1DEF" w14:paraId="2EACC581" w14:textId="77777777" w:rsidTr="00E0316B">
        <w:tc>
          <w:tcPr>
            <w:tcW w:w="4194" w:type="dxa"/>
          </w:tcPr>
          <w:p w14:paraId="5D94AA2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B5008B6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86AFB98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B42C903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C266D47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93B19E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B5E90D5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25E71F69" w14:textId="77777777" w:rsidR="004B3CCA" w:rsidRPr="008A1DEF" w:rsidRDefault="004B3CCA" w:rsidP="004B3C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B3CCA" w:rsidRPr="008A1DEF" w14:paraId="1BD64F8B" w14:textId="77777777" w:rsidTr="00C16E1D">
        <w:tc>
          <w:tcPr>
            <w:tcW w:w="4194" w:type="dxa"/>
          </w:tcPr>
          <w:p w14:paraId="5AED199E" w14:textId="77777777" w:rsidR="004B3CCA" w:rsidRPr="008A1DEF" w:rsidRDefault="004B3CCA" w:rsidP="004B3CCA">
            <w:pPr>
              <w:pStyle w:val="Heading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FCB14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2A5D7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D517D0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36F9EC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1E8DE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37A9F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F806603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4B3CCA" w:rsidRPr="008A1DEF" w14:paraId="609F79FE" w14:textId="77777777" w:rsidTr="00C16E1D">
        <w:tc>
          <w:tcPr>
            <w:tcW w:w="4194" w:type="dxa"/>
          </w:tcPr>
          <w:p w14:paraId="07B641CB" w14:textId="27A4AADA" w:rsidR="004B3CCA" w:rsidRPr="008A1DEF" w:rsidRDefault="004B3CCA" w:rsidP="007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7A7180" w:rsidRPr="008A1DEF">
              <w:rPr>
                <w:rFonts w:ascii="Angsana New" w:eastAsia="Batang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06C85B" w14:textId="7228EA7F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D41536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E2A6CEA" w14:textId="24D131B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A131A3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EFA11E1" w14:textId="58AE0370" w:rsidR="004B3CCA" w:rsidRPr="008A1DEF" w:rsidRDefault="004B3CCA" w:rsidP="006B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8CD282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4774A309" w14:textId="32F8C87F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3CCA" w:rsidRPr="008A1DEF" w14:paraId="152F1923" w14:textId="77777777" w:rsidTr="00C16E1D">
        <w:tc>
          <w:tcPr>
            <w:tcW w:w="4194" w:type="dxa"/>
          </w:tcPr>
          <w:p w14:paraId="6117EA6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8939A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4769922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DD8DCA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952918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5645B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BDB967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87E6D2D" w14:textId="77777777" w:rsidR="004B3CCA" w:rsidRPr="008A1DEF" w:rsidRDefault="004B3CCA" w:rsidP="004B3C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B3CCA" w:rsidRPr="008A1DEF" w14:paraId="1173D4F7" w14:textId="77777777" w:rsidTr="00CA226E">
        <w:tc>
          <w:tcPr>
            <w:tcW w:w="4194" w:type="dxa"/>
          </w:tcPr>
          <w:p w14:paraId="7C51D21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F54FD6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304A747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91FCCC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9C0C2E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C2B0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5BC872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8257E87" w14:textId="77777777" w:rsidR="004B3CCA" w:rsidRPr="008A1DEF" w:rsidRDefault="004B3CCA" w:rsidP="004B3C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B3CCA" w:rsidRPr="008A1DEF" w14:paraId="53549BAD" w14:textId="77777777" w:rsidTr="00CA226E">
        <w:tc>
          <w:tcPr>
            <w:tcW w:w="4194" w:type="dxa"/>
          </w:tcPr>
          <w:p w14:paraId="23BDCBFE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4794F5" w14:textId="0D308B8D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551</w:t>
            </w:r>
          </w:p>
        </w:tc>
        <w:tc>
          <w:tcPr>
            <w:tcW w:w="268" w:type="dxa"/>
          </w:tcPr>
          <w:p w14:paraId="2C2A51F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98790D" w14:textId="661B23DD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961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68EA9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FDBC30" w14:textId="23EA348D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2962E5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8C39C6C" w14:textId="654164E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3CCA" w:rsidRPr="008A1DEF" w14:paraId="224A184F" w14:textId="77777777" w:rsidTr="00CA226E">
        <w:tc>
          <w:tcPr>
            <w:tcW w:w="4194" w:type="dxa"/>
          </w:tcPr>
          <w:p w14:paraId="6FE50E68" w14:textId="77777777" w:rsidR="004B3CCA" w:rsidRPr="008A1DEF" w:rsidRDefault="004B3CCA" w:rsidP="004B3CC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166A324" w14:textId="18C8D474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198D838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4FCB281" w14:textId="5190BD83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217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58E97C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7022617" w14:textId="30622CC2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7C3DB6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31584489" w14:textId="7979F04F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3CCA" w:rsidRPr="008A1DEF" w14:paraId="4AEFD46D" w14:textId="77777777" w:rsidTr="00CA226E">
        <w:tc>
          <w:tcPr>
            <w:tcW w:w="4194" w:type="dxa"/>
          </w:tcPr>
          <w:p w14:paraId="0F934EB1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E946D" w14:textId="5604F4C5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551</w:t>
            </w:r>
          </w:p>
        </w:tc>
        <w:tc>
          <w:tcPr>
            <w:tcW w:w="268" w:type="dxa"/>
          </w:tcPr>
          <w:p w14:paraId="78D0CEF2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00056" w14:textId="00AB4994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1,178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E39EF21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7C9FD" w14:textId="17D69B33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D2CB245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FE638" w14:textId="426FCE8C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3CCA" w:rsidRPr="008A1DEF" w14:paraId="472C87E8" w14:textId="77777777" w:rsidTr="0040441A">
        <w:tc>
          <w:tcPr>
            <w:tcW w:w="4194" w:type="dxa"/>
          </w:tcPr>
          <w:p w14:paraId="00418AA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D707663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E7AB8BE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150E0DC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733E422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CC3DFD0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16E2B3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7A7DCCF3" w14:textId="77777777" w:rsidR="004B3CCA" w:rsidRPr="008A1DEF" w:rsidRDefault="004B3CCA" w:rsidP="004B3CCA">
            <w:pPr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B3CCA" w:rsidRPr="008A1DEF" w14:paraId="5CBD32D0" w14:textId="77777777" w:rsidTr="00E37DB4">
        <w:tc>
          <w:tcPr>
            <w:tcW w:w="4194" w:type="dxa"/>
          </w:tcPr>
          <w:p w14:paraId="29A7E977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9B43B0C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249F36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A0BB186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DA64C3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FC74927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B4E2F37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717626D8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B3CCA" w:rsidRPr="008A1DEF" w14:paraId="162BA972" w14:textId="77777777" w:rsidTr="00E37DB4">
        <w:tc>
          <w:tcPr>
            <w:tcW w:w="4194" w:type="dxa"/>
          </w:tcPr>
          <w:p w14:paraId="615349A0" w14:textId="77777777" w:rsidR="004B3CCA" w:rsidRPr="008A1DEF" w:rsidRDefault="004B3CCA" w:rsidP="004B3CC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33C66D3" w14:textId="60306492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4F41957A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2104795" w14:textId="7ED80A41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596E5E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8FFF49D" w14:textId="5E901155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7,203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E580F5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535244F1" w14:textId="09D561DB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1</w:t>
            </w:r>
          </w:p>
        </w:tc>
      </w:tr>
      <w:tr w:rsidR="004B3CCA" w:rsidRPr="008A1DEF" w14:paraId="56D9561A" w14:textId="77777777" w:rsidTr="00E37DB4">
        <w:tc>
          <w:tcPr>
            <w:tcW w:w="4194" w:type="dxa"/>
          </w:tcPr>
          <w:p w14:paraId="2410305D" w14:textId="77777777" w:rsidR="004B3CCA" w:rsidRPr="008A1DEF" w:rsidRDefault="004B3CCA" w:rsidP="004B3CC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C1C313C" w14:textId="5A17CBB3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00998F4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1A97BF" w14:textId="1FEEE6D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D3C4503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308C80" w14:textId="3177DDA6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D8AC4D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FAF6599" w14:textId="45EE1F0D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B3CCA" w:rsidRPr="008A1DEF" w14:paraId="134B2FD4" w14:textId="77777777" w:rsidTr="00E37DB4">
        <w:tc>
          <w:tcPr>
            <w:tcW w:w="4194" w:type="dxa"/>
          </w:tcPr>
          <w:p w14:paraId="6AC91423" w14:textId="77777777" w:rsidR="004B3CCA" w:rsidRPr="008A1DEF" w:rsidRDefault="004B3CCA" w:rsidP="004B3CC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1663BF" w14:textId="5B2A0239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8FD78E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F14A3BE" w14:textId="36D27466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5DA77B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301441" w14:textId="181B1374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485DADA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E29C3D9" w14:textId="04424205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4B3CCA" w:rsidRPr="008A1DEF" w14:paraId="30215C94" w14:textId="77777777" w:rsidTr="00C16E1D">
        <w:tc>
          <w:tcPr>
            <w:tcW w:w="4194" w:type="dxa"/>
          </w:tcPr>
          <w:p w14:paraId="4676A33E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6973" w14:textId="7CEB7F46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44173825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D1B556" w14:textId="1E5601AC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284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D26928A" w14:textId="77777777" w:rsidR="004B3CCA" w:rsidRPr="008A1DEF" w:rsidRDefault="004B3CCA" w:rsidP="004B3CCA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079FF" w14:textId="648AE68B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7,203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7E4F88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1EA15E" w14:textId="104AFB49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281</w:t>
            </w:r>
          </w:p>
        </w:tc>
      </w:tr>
    </w:tbl>
    <w:p w14:paraId="6DB52A85" w14:textId="77777777" w:rsidR="00233EF5" w:rsidRPr="008A1DEF" w:rsidRDefault="00233EF5" w:rsidP="00233EF5">
      <w:r w:rsidRPr="008A1DEF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8A1DEF" w14:paraId="27C05488" w14:textId="77777777" w:rsidTr="00233EF5">
        <w:tc>
          <w:tcPr>
            <w:tcW w:w="4194" w:type="dxa"/>
            <w:hideMark/>
          </w:tcPr>
          <w:p w14:paraId="5A2D10BF" w14:textId="77777777" w:rsidR="00233EF5" w:rsidRPr="008A1DEF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E866E7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8A1DEF" w14:paraId="6A3C8C13" w14:textId="77777777" w:rsidTr="00233EF5">
        <w:tc>
          <w:tcPr>
            <w:tcW w:w="4194" w:type="dxa"/>
          </w:tcPr>
          <w:p w14:paraId="1877AA1E" w14:textId="77777777" w:rsidR="00233EF5" w:rsidRPr="008A1DEF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60A07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57B932B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9D6A6" w14:textId="77777777" w:rsidR="00233EF5" w:rsidRPr="008A1DEF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B63" w:rsidRPr="008A1DEF" w14:paraId="39BA2CF2" w14:textId="77777777" w:rsidTr="00233EF5">
        <w:tc>
          <w:tcPr>
            <w:tcW w:w="4194" w:type="dxa"/>
          </w:tcPr>
          <w:p w14:paraId="2FD692B7" w14:textId="77777777" w:rsidR="00672B63" w:rsidRPr="008A1DEF" w:rsidRDefault="00672B63" w:rsidP="00672B6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739D7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5702D242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9100F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F9E05F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8217CF1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C320FD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53D55211" w14:textId="77777777" w:rsidR="00672B63" w:rsidRPr="008A1DEF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014C6" w:rsidRPr="008A1DEF" w14:paraId="32160A7D" w14:textId="77777777" w:rsidTr="00CA226E">
        <w:tc>
          <w:tcPr>
            <w:tcW w:w="4194" w:type="dxa"/>
          </w:tcPr>
          <w:p w14:paraId="74119F7A" w14:textId="77777777" w:rsidR="004014C6" w:rsidRPr="008A1DEF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3201436" w14:textId="77777777" w:rsidR="004014C6" w:rsidRPr="008A1DEF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60B4566C" w14:textId="77777777" w:rsidR="004014C6" w:rsidRPr="008A1DEF" w:rsidRDefault="004014C6" w:rsidP="004014C6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646247" w14:textId="77777777" w:rsidR="004014C6" w:rsidRPr="008A1DEF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31AE6A2" w14:textId="77777777" w:rsidR="004014C6" w:rsidRPr="008A1DEF" w:rsidRDefault="004014C6" w:rsidP="004014C6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0E881B" w14:textId="77777777" w:rsidR="004014C6" w:rsidRPr="008A1DEF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A883C13" w14:textId="77777777" w:rsidR="004014C6" w:rsidRPr="008A1DEF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7758257" w14:textId="77777777" w:rsidR="004014C6" w:rsidRPr="008A1DEF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</w:tr>
      <w:tr w:rsidR="004B3CCA" w:rsidRPr="008A1DEF" w14:paraId="20215014" w14:textId="77777777" w:rsidTr="00233EF5">
        <w:tc>
          <w:tcPr>
            <w:tcW w:w="4194" w:type="dxa"/>
          </w:tcPr>
          <w:p w14:paraId="129D30CF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3662F0C" w14:textId="79FF1983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14:paraId="72279B86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4865E69" w14:textId="1457D3BC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1E0D05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8A6611F" w14:textId="0862A293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570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71E893D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27D6892" w14:textId="647601C5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356</w:t>
            </w:r>
          </w:p>
        </w:tc>
      </w:tr>
      <w:tr w:rsidR="004B3CCA" w:rsidRPr="008A1DEF" w14:paraId="3494F9CF" w14:textId="77777777" w:rsidTr="00233EF5">
        <w:tc>
          <w:tcPr>
            <w:tcW w:w="4194" w:type="dxa"/>
          </w:tcPr>
          <w:p w14:paraId="3909DB1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A2711AB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57DDA0D1" w14:textId="77777777" w:rsidR="004B3CCA" w:rsidRPr="008A1DEF" w:rsidRDefault="004B3CCA" w:rsidP="004B3CC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6F47A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41C56FE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41FDDA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4B47B25" w14:textId="77777777" w:rsidR="004B3CCA" w:rsidRPr="008A1DEF" w:rsidRDefault="004B3CCA" w:rsidP="004B3CC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E52A50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3CCA" w:rsidRPr="008A1DEF" w14:paraId="6E940C1E" w14:textId="77777777" w:rsidTr="00233EF5">
        <w:tc>
          <w:tcPr>
            <w:tcW w:w="4194" w:type="dxa"/>
            <w:vAlign w:val="center"/>
          </w:tcPr>
          <w:p w14:paraId="52403D42" w14:textId="77777777" w:rsidR="004B3CCA" w:rsidRPr="008A1DEF" w:rsidRDefault="004B3CCA" w:rsidP="004B3CCA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057AFCA0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A3A2BF6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4B57229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FE930B0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FFDA6B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0F12E44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6F88CFAD" w14:textId="77777777" w:rsidR="004B3CCA" w:rsidRPr="008A1DEF" w:rsidRDefault="004B3CCA" w:rsidP="004B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FEF" w:rsidRPr="008A1DEF" w14:paraId="0FD2CF4A" w14:textId="77777777" w:rsidTr="00CA226E">
        <w:tc>
          <w:tcPr>
            <w:tcW w:w="4194" w:type="dxa"/>
          </w:tcPr>
          <w:p w14:paraId="40A1C6DF" w14:textId="77777777" w:rsidR="00644FEF" w:rsidRPr="008A1DEF" w:rsidRDefault="00644FEF" w:rsidP="00644FEF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8A1DEF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1957291D" w14:textId="7085F58B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8,287</w:t>
            </w:r>
          </w:p>
        </w:tc>
        <w:tc>
          <w:tcPr>
            <w:tcW w:w="268" w:type="dxa"/>
            <w:vAlign w:val="center"/>
          </w:tcPr>
          <w:p w14:paraId="3FD0F7AE" w14:textId="77777777" w:rsidR="00644FEF" w:rsidRPr="008A1DEF" w:rsidRDefault="00644FEF" w:rsidP="00644FE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4EBAA640" w14:textId="17C3AB2D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9,658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988CF7F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408D2AB5" w14:textId="21BA1E6E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8,287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2AC26FE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14:paraId="21608B75" w14:textId="615A323F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9,658</w:t>
            </w:r>
          </w:p>
        </w:tc>
      </w:tr>
      <w:tr w:rsidR="00644FEF" w:rsidRPr="008A1DEF" w14:paraId="6CF337E4" w14:textId="77777777" w:rsidTr="00E63805">
        <w:tc>
          <w:tcPr>
            <w:tcW w:w="4194" w:type="dxa"/>
          </w:tcPr>
          <w:p w14:paraId="256714D0" w14:textId="77777777" w:rsidR="00644FEF" w:rsidRPr="008A1DEF" w:rsidRDefault="00644FEF" w:rsidP="00644FEF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963B9C" w14:textId="5C4688F4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359</w:t>
            </w:r>
          </w:p>
        </w:tc>
        <w:tc>
          <w:tcPr>
            <w:tcW w:w="268" w:type="dxa"/>
            <w:vAlign w:val="center"/>
          </w:tcPr>
          <w:p w14:paraId="6479DDE2" w14:textId="77777777" w:rsidR="00644FEF" w:rsidRPr="008A1DEF" w:rsidRDefault="00644FEF" w:rsidP="00644F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421E04" w14:textId="545D3364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175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D863D0C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E0B4AD" w14:textId="1271736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359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748016FA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FE759F" w14:textId="74952DF0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175</w:t>
            </w:r>
          </w:p>
        </w:tc>
      </w:tr>
      <w:tr w:rsidR="00644FEF" w:rsidRPr="008A1DEF" w14:paraId="4489239E" w14:textId="77777777" w:rsidTr="00E63805">
        <w:tc>
          <w:tcPr>
            <w:tcW w:w="4194" w:type="dxa"/>
          </w:tcPr>
          <w:p w14:paraId="49B40BA8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30002E" w14:textId="37CF3B91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8,646</w:t>
            </w:r>
          </w:p>
        </w:tc>
        <w:tc>
          <w:tcPr>
            <w:tcW w:w="268" w:type="dxa"/>
            <w:vAlign w:val="center"/>
          </w:tcPr>
          <w:p w14:paraId="1B839784" w14:textId="77777777" w:rsidR="00644FEF" w:rsidRPr="008A1DEF" w:rsidRDefault="00644FEF" w:rsidP="00644F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585C47" w14:textId="357E5AB0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9,833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32D8C18C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85E2B7" w14:textId="2A42D551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8,646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B574B90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FABF4A" w14:textId="4338CF0C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9,833</w:t>
            </w:r>
          </w:p>
        </w:tc>
      </w:tr>
    </w:tbl>
    <w:p w14:paraId="5C2844E8" w14:textId="77777777" w:rsidR="00672B63" w:rsidRPr="008A1DEF" w:rsidRDefault="00672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FE85053" w14:textId="545BE824" w:rsidR="00E345F6" w:rsidRPr="008A1DEF" w:rsidRDefault="00E345F6" w:rsidP="00E345F6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รายการบัญชีที่สำคัญกับบุคคลหรือกิจการที่เกี่ยวข้องกันสำหรับแต่ละงวด</w:t>
      </w:r>
      <w:r w:rsidR="00DD34F0" w:rsidRPr="008A1DEF">
        <w:rPr>
          <w:rFonts w:ascii="Angsana New" w:hAnsi="Angsana New" w:cs="Angsana New" w:hint="cs"/>
          <w:sz w:val="26"/>
          <w:szCs w:val="26"/>
          <w:cs/>
          <w:lang w:val="en-US"/>
        </w:rPr>
        <w:t>เก้าเดือน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สิ้นสุดวันที่ </w:t>
      </w:r>
      <w:r w:rsidRPr="008A1DEF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DD34F0" w:rsidRPr="008A1DEF">
        <w:rPr>
          <w:rFonts w:ascii="Angsana New" w:hAnsi="Angsana New" w:cs="Angsana New"/>
          <w:sz w:val="26"/>
          <w:szCs w:val="26"/>
          <w:cs/>
          <w:lang w:val="en-US"/>
        </w:rPr>
        <w:t>กันยายน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8A1DEF">
        <w:rPr>
          <w:rFonts w:ascii="Angsana New" w:hAnsi="Angsana New" w:cs="Angsana New"/>
          <w:sz w:val="26"/>
          <w:szCs w:val="26"/>
          <w:lang w:val="en-US"/>
        </w:rPr>
        <w:t>2562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8A1DEF">
        <w:rPr>
          <w:rFonts w:ascii="Angsana New" w:hAnsi="Angsana New" w:cs="Angsana New"/>
          <w:sz w:val="26"/>
          <w:szCs w:val="26"/>
          <w:lang w:val="en-US"/>
        </w:rPr>
        <w:t>2561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14:paraId="5E5E4409" w14:textId="77777777" w:rsidR="00E345F6" w:rsidRPr="008A1DEF" w:rsidRDefault="00E345F6" w:rsidP="00E345F6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E345F6" w:rsidRPr="008A1DEF" w14:paraId="3255A227" w14:textId="77777777" w:rsidTr="007D0245">
        <w:tc>
          <w:tcPr>
            <w:tcW w:w="4194" w:type="dxa"/>
            <w:hideMark/>
          </w:tcPr>
          <w:p w14:paraId="6164FCD6" w14:textId="77777777" w:rsidR="00E345F6" w:rsidRPr="008A1DEF" w:rsidRDefault="00E345F6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A448956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E345F6" w:rsidRPr="008A1DEF" w14:paraId="12EB81C6" w14:textId="77777777" w:rsidTr="007D0245">
        <w:tc>
          <w:tcPr>
            <w:tcW w:w="4194" w:type="dxa"/>
          </w:tcPr>
          <w:p w14:paraId="1A3A7A07" w14:textId="77777777" w:rsidR="00E345F6" w:rsidRPr="008A1DEF" w:rsidRDefault="00E345F6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81970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4A4AEAF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E56F9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5F6" w:rsidRPr="008A1DEF" w14:paraId="6981DC33" w14:textId="77777777" w:rsidTr="007D0245">
        <w:tc>
          <w:tcPr>
            <w:tcW w:w="4194" w:type="dxa"/>
          </w:tcPr>
          <w:p w14:paraId="6FDE5162" w14:textId="77777777" w:rsidR="00E345F6" w:rsidRPr="008A1DEF" w:rsidRDefault="00E345F6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50F3E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4869410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B2225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89DADA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F9DCF3C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241C51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285F425E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345F6" w:rsidRPr="008A1DEF" w14:paraId="701FD5BC" w14:textId="77777777" w:rsidTr="007D0245">
        <w:tc>
          <w:tcPr>
            <w:tcW w:w="4194" w:type="dxa"/>
            <w:vAlign w:val="center"/>
          </w:tcPr>
          <w:p w14:paraId="35E97861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8BBF1A3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3D31D03C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0E555B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ED4972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275588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09284F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F5C39BC" w14:textId="77777777" w:rsidR="00E345F6" w:rsidRPr="008A1DEF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816DF" w:rsidRPr="008A1DEF" w14:paraId="679D2059" w14:textId="77777777" w:rsidTr="007D0245">
        <w:tc>
          <w:tcPr>
            <w:tcW w:w="4194" w:type="dxa"/>
          </w:tcPr>
          <w:p w14:paraId="1057717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5A9299E" w14:textId="756F8FD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45AE532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BB83D28" w14:textId="46BFE532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0F0065" w14:textId="77777777" w:rsidR="00B816DF" w:rsidRPr="008A1DEF" w:rsidRDefault="00B816DF" w:rsidP="00B816DF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88F0CDE" w14:textId="0884F0D3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177,099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ED62F5" w14:textId="77777777" w:rsidR="00B816DF" w:rsidRPr="008A1DEF" w:rsidRDefault="00B816DF" w:rsidP="00B816DF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47FA47B1" w14:textId="7657C198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193,072</w:t>
            </w:r>
          </w:p>
        </w:tc>
      </w:tr>
      <w:tr w:rsidR="00B816DF" w:rsidRPr="008A1DEF" w14:paraId="13A92AB0" w14:textId="77777777" w:rsidTr="007D0245">
        <w:tc>
          <w:tcPr>
            <w:tcW w:w="4194" w:type="dxa"/>
            <w:vAlign w:val="center"/>
          </w:tcPr>
          <w:p w14:paraId="11EEE86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5556FE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B2161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006DDF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7DB2C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B41688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538E8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B8EE30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584B0E0B" w14:textId="77777777" w:rsidTr="007D0245">
        <w:tc>
          <w:tcPr>
            <w:tcW w:w="4194" w:type="dxa"/>
            <w:vAlign w:val="center"/>
          </w:tcPr>
          <w:p w14:paraId="5BD767E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1BA953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DFC0A1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1C18C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EE7C6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9266E0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57E5D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1189CF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3FE0F2F1" w14:textId="77777777" w:rsidTr="007D0245">
        <w:tc>
          <w:tcPr>
            <w:tcW w:w="4194" w:type="dxa"/>
          </w:tcPr>
          <w:p w14:paraId="5266932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4278912" w14:textId="78326A3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BC24BD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7E4117B" w14:textId="1D5F1A8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7F731F" w14:textId="77777777" w:rsidR="00B816DF" w:rsidRPr="008A1DEF" w:rsidRDefault="00B816DF" w:rsidP="00B816DF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B706B7D" w14:textId="5D638B7B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212,859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D884BC" w14:textId="77777777" w:rsidR="00B816DF" w:rsidRPr="008A1DEF" w:rsidRDefault="00B816DF" w:rsidP="00B816DF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768F08B" w14:textId="23BDE5C5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94,499</w:t>
            </w:r>
          </w:p>
        </w:tc>
      </w:tr>
      <w:tr w:rsidR="00B816DF" w:rsidRPr="008A1DEF" w14:paraId="5C3C9B68" w14:textId="77777777" w:rsidTr="007D0245">
        <w:tc>
          <w:tcPr>
            <w:tcW w:w="4194" w:type="dxa"/>
          </w:tcPr>
          <w:p w14:paraId="33D4D75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7565C5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720EB0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4E5C76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1ED1E4" w14:textId="77777777" w:rsidR="00B816DF" w:rsidRPr="008A1DEF" w:rsidRDefault="00B816DF" w:rsidP="00B816DF">
            <w:pPr>
              <w:ind w:left="360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F67091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D5B651" w14:textId="77777777" w:rsidR="00B816DF" w:rsidRPr="008A1DEF" w:rsidRDefault="00B816DF" w:rsidP="00B816DF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7C002E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3739B41E" w14:textId="77777777" w:rsidTr="007D0245">
        <w:tc>
          <w:tcPr>
            <w:tcW w:w="4194" w:type="dxa"/>
            <w:vAlign w:val="center"/>
          </w:tcPr>
          <w:p w14:paraId="1C22BAC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รายได้จากการให้สิทธิแฟรนไชส์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5120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F71824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A0328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BEBF8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C591B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73781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2D1D73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655C2D4B" w14:textId="77777777" w:rsidTr="007D0245">
        <w:tc>
          <w:tcPr>
            <w:tcW w:w="4194" w:type="dxa"/>
            <w:vAlign w:val="center"/>
          </w:tcPr>
          <w:p w14:paraId="3BBFAEA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39C08A5" w14:textId="5F8B658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40482D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C1BAD2C" w14:textId="48EF2788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CF46A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6D55992" w14:textId="4F679F7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D9E9A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FE5FE5D" w14:textId="1D4479C1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6CE27810" w14:textId="77777777" w:rsidTr="007D0245">
        <w:tc>
          <w:tcPr>
            <w:tcW w:w="4194" w:type="dxa"/>
            <w:vAlign w:val="center"/>
          </w:tcPr>
          <w:p w14:paraId="1C428BA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FF49E1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6103E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72DFE6A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A0427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9220F0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A6F31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11C926C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5B4DFDA1" w14:textId="77777777" w:rsidTr="00C16E1D">
        <w:tc>
          <w:tcPr>
            <w:tcW w:w="4194" w:type="dxa"/>
            <w:vAlign w:val="center"/>
          </w:tcPr>
          <w:p w14:paraId="0C5A460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3DB1B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FD8A42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1D8B9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80CE2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71DE7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70B12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249264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43533AC8" w14:textId="77777777" w:rsidTr="00C16E1D">
        <w:tc>
          <w:tcPr>
            <w:tcW w:w="4194" w:type="dxa"/>
          </w:tcPr>
          <w:p w14:paraId="5A07FE2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FADF0E3" w14:textId="797ACDEA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4EFF22A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CE274E8" w14:textId="1D507A4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ABC04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5FB142C" w14:textId="7A70C32E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6,538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4182F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48496923" w14:textId="4169384B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5,618</w:t>
            </w:r>
          </w:p>
        </w:tc>
      </w:tr>
      <w:tr w:rsidR="00B816DF" w:rsidRPr="008A1DEF" w14:paraId="3925256C" w14:textId="77777777" w:rsidTr="00C16E1D">
        <w:tc>
          <w:tcPr>
            <w:tcW w:w="4194" w:type="dxa"/>
            <w:vAlign w:val="center"/>
          </w:tcPr>
          <w:p w14:paraId="6B02E70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966696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8E6C7E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88E90F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5C8DE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9BDA56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7F0DE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1445143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3AE7E196" w14:textId="77777777" w:rsidTr="007D0245">
        <w:tc>
          <w:tcPr>
            <w:tcW w:w="4194" w:type="dxa"/>
            <w:vAlign w:val="center"/>
          </w:tcPr>
          <w:p w14:paraId="4724E5B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8E5B1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49CD5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563A0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FCC85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9F0C5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A887A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568A75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398A2FB7" w14:textId="77777777" w:rsidTr="00B816DF">
        <w:tc>
          <w:tcPr>
            <w:tcW w:w="4194" w:type="dxa"/>
          </w:tcPr>
          <w:p w14:paraId="4CF02FB4" w14:textId="28CA1AC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62FC2F" w14:textId="10B91021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171713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111229" w14:textId="505C8FE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F29E2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3AA80FC" w14:textId="33CA92E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F23013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CF26144" w14:textId="028E28F8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1,944</w:t>
            </w:r>
          </w:p>
        </w:tc>
      </w:tr>
      <w:tr w:rsidR="00B816DF" w:rsidRPr="008A1DEF" w14:paraId="1E5E0A96" w14:textId="77777777" w:rsidTr="00B816DF">
        <w:tc>
          <w:tcPr>
            <w:tcW w:w="4194" w:type="dxa"/>
          </w:tcPr>
          <w:p w14:paraId="59C838B5" w14:textId="6C72BCFA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1344D78" w14:textId="424B3A95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E8CED0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F6D154D" w14:textId="52CDD33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D7385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9A1855" w14:textId="42F5FB79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A458D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46F0C90E" w14:textId="38D7CFE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2D0B65E1" w14:textId="77777777" w:rsidTr="00B816DF">
        <w:tc>
          <w:tcPr>
            <w:tcW w:w="4194" w:type="dxa"/>
          </w:tcPr>
          <w:p w14:paraId="6CC60770" w14:textId="5F256968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84CA0" w14:textId="784E89D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340503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15F3D" w14:textId="7BDAFBE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BF6F2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D74" w14:textId="1586ABD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F763E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03058" w14:textId="2927A73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1,944</w:t>
            </w:r>
          </w:p>
        </w:tc>
      </w:tr>
      <w:tr w:rsidR="00B816DF" w:rsidRPr="008A1DEF" w14:paraId="68CE404A" w14:textId="77777777" w:rsidTr="007D0245">
        <w:tc>
          <w:tcPr>
            <w:tcW w:w="4194" w:type="dxa"/>
            <w:vAlign w:val="center"/>
          </w:tcPr>
          <w:p w14:paraId="29502E4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40BFC7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AE1FEB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AF5418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E0388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DE5746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AE5ED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0A79416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396BC1DE" w14:textId="77777777" w:rsidTr="007D0245">
        <w:tc>
          <w:tcPr>
            <w:tcW w:w="4194" w:type="dxa"/>
            <w:vAlign w:val="center"/>
          </w:tcPr>
          <w:p w14:paraId="4B85421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45DCE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D3759C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7B664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0EB25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DC8E9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563E2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99AF9B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64BAAA81" w14:textId="77777777" w:rsidTr="007D0245">
        <w:tc>
          <w:tcPr>
            <w:tcW w:w="4194" w:type="dxa"/>
          </w:tcPr>
          <w:p w14:paraId="75F9454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E48B23" w14:textId="2FA47F2B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8BABAC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E9BF78C" w14:textId="6994F1E2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074A9D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6A4CA90" w14:textId="15E3DB35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FBE35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C4D18BB" w14:textId="517948E1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682BF858" w14:textId="77777777" w:rsidR="00BB5F03" w:rsidRPr="008A1DEF" w:rsidRDefault="00BB5F03">
      <w:r w:rsidRPr="008A1DEF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BB5F03" w:rsidRPr="008A1DEF" w14:paraId="57D983DF" w14:textId="77777777" w:rsidTr="007D0245">
        <w:tc>
          <w:tcPr>
            <w:tcW w:w="4194" w:type="dxa"/>
            <w:hideMark/>
          </w:tcPr>
          <w:p w14:paraId="79E32DDE" w14:textId="77777777" w:rsidR="00BB5F03" w:rsidRPr="008A1DEF" w:rsidRDefault="00BB5F03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B639F0D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BB5F03" w:rsidRPr="008A1DEF" w14:paraId="7CC2D7E9" w14:textId="77777777" w:rsidTr="007D0245">
        <w:tc>
          <w:tcPr>
            <w:tcW w:w="4194" w:type="dxa"/>
          </w:tcPr>
          <w:p w14:paraId="4EA4ED29" w14:textId="77777777" w:rsidR="00BB5F03" w:rsidRPr="008A1DEF" w:rsidRDefault="00BB5F03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0DFF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6C4A9C9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235B3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03" w:rsidRPr="008A1DEF" w14:paraId="2410EFB4" w14:textId="77777777" w:rsidTr="007D0245">
        <w:tc>
          <w:tcPr>
            <w:tcW w:w="4194" w:type="dxa"/>
          </w:tcPr>
          <w:p w14:paraId="59E1F536" w14:textId="77777777" w:rsidR="00BB5F03" w:rsidRPr="008A1DEF" w:rsidRDefault="00BB5F03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9044A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3F766566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CBDB7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A6F025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0578D09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CA8B0E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0A456A70" w14:textId="77777777" w:rsidR="00BB5F03" w:rsidRPr="008A1DEF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B816DF" w:rsidRPr="008A1DEF" w14:paraId="3AF3E3C5" w14:textId="77777777" w:rsidTr="00C16E1D">
        <w:tc>
          <w:tcPr>
            <w:tcW w:w="4194" w:type="dxa"/>
            <w:vAlign w:val="center"/>
          </w:tcPr>
          <w:p w14:paraId="771E10C9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76DB5D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5CA71CE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7C9858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ED3DC3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673ADA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49B54E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5BD51B2" w14:textId="77777777" w:rsidR="00B816DF" w:rsidRPr="008A1DEF" w:rsidRDefault="00B816D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16DF" w:rsidRPr="008A1DEF" w14:paraId="34E10688" w14:textId="77777777" w:rsidTr="00C16E1D">
        <w:tc>
          <w:tcPr>
            <w:tcW w:w="4194" w:type="dxa"/>
            <w:vAlign w:val="center"/>
          </w:tcPr>
          <w:p w14:paraId="3975C8B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A11D1E" w14:textId="70E953A5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</w:tcPr>
          <w:p w14:paraId="1DE6FA8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12656AD" w14:textId="423AD4DB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7FCD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70AD330" w14:textId="6604AF65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54BC9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2ED4CD9F" w14:textId="5CC9ADBA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798FC37D" w14:textId="77777777" w:rsidTr="00C16E1D">
        <w:tc>
          <w:tcPr>
            <w:tcW w:w="4194" w:type="dxa"/>
            <w:vAlign w:val="center"/>
          </w:tcPr>
          <w:p w14:paraId="3F83CFA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EC1F90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27C818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82D48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20959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1690A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CB81A4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DD4034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16DF" w:rsidRPr="008A1DEF" w14:paraId="43889199" w14:textId="77777777" w:rsidTr="007D0245">
        <w:tc>
          <w:tcPr>
            <w:tcW w:w="4194" w:type="dxa"/>
            <w:vAlign w:val="center"/>
          </w:tcPr>
          <w:p w14:paraId="0A532DC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0F620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D2FF49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C6329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8FDBD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F1B32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72B62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CC3185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07BB0496" w14:textId="77777777" w:rsidTr="007D0245">
        <w:tc>
          <w:tcPr>
            <w:tcW w:w="4194" w:type="dxa"/>
          </w:tcPr>
          <w:p w14:paraId="694680E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0CD2F4F" w14:textId="565E589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3,919</w:t>
            </w:r>
          </w:p>
        </w:tc>
        <w:tc>
          <w:tcPr>
            <w:tcW w:w="268" w:type="dxa"/>
          </w:tcPr>
          <w:p w14:paraId="6A9CC56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B4E3393" w14:textId="5DD53E6F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5,995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1D4D7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932B25D" w14:textId="3378CA8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F1809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33DEDC6D" w14:textId="190729E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0902EDA5" w14:textId="77777777" w:rsidTr="007D0245">
        <w:tc>
          <w:tcPr>
            <w:tcW w:w="4194" w:type="dxa"/>
          </w:tcPr>
          <w:p w14:paraId="2CABB0C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1AA9F2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9A8B6F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87F2D9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204E53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0DAC72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416D7E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2B66276B" w14:textId="77777777" w:rsidR="00B816DF" w:rsidRPr="008A1DEF" w:rsidRDefault="00B816DF" w:rsidP="00B816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44DEA4F5" w14:textId="77777777" w:rsidTr="007D0245">
        <w:tc>
          <w:tcPr>
            <w:tcW w:w="4194" w:type="dxa"/>
          </w:tcPr>
          <w:p w14:paraId="50638824" w14:textId="77777777" w:rsidR="00B816DF" w:rsidRPr="008A1DEF" w:rsidRDefault="00B816DF" w:rsidP="00B816DF">
            <w:pPr>
              <w:pStyle w:val="Heading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6AA59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75E995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2EA85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FD728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1FFCE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365C5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F80A24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B816DF" w:rsidRPr="008A1DEF" w14:paraId="0EB35B91" w14:textId="77777777" w:rsidTr="00B816DF">
        <w:tc>
          <w:tcPr>
            <w:tcW w:w="4194" w:type="dxa"/>
          </w:tcPr>
          <w:p w14:paraId="0057B089" w14:textId="2EDF7CE9" w:rsidR="00B816DF" w:rsidRPr="008A1DEF" w:rsidRDefault="00B816DF" w:rsidP="00B816D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A1DEF">
              <w:rPr>
                <w:rFonts w:ascii="Angsana New" w:eastAsia="Batang" w:hAnsi="Angsana New"/>
                <w:b w:val="0"/>
                <w:bCs w:val="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1C34E9" w14:textId="42DEBC69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826B0E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5C6E9F" w14:textId="2CDB62B2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0C9D2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F5E7BC" w14:textId="68D06D2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C8203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287CC3E" w14:textId="35E42E2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1726FCAD" w14:textId="77777777" w:rsidTr="00B816DF">
        <w:tc>
          <w:tcPr>
            <w:tcW w:w="4194" w:type="dxa"/>
          </w:tcPr>
          <w:p w14:paraId="51F4DBE5" w14:textId="7BE027E9" w:rsidR="00B816DF" w:rsidRPr="008A1DEF" w:rsidRDefault="00B816DF" w:rsidP="00B816D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A1DEF">
              <w:rPr>
                <w:rFonts w:ascii="Angsana New" w:eastAsia="Batang" w:hAnsi="Angsana New"/>
                <w:b w:val="0"/>
                <w:bCs w:val="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9A4C319" w14:textId="57BB9D4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</w:tcPr>
          <w:p w14:paraId="00DD66E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8C291ED" w14:textId="05633FDA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65064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DAF3E58" w14:textId="19A0BCD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F77A6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3F1EAEDC" w14:textId="7053AAF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5A6C42AB" w14:textId="77777777" w:rsidTr="00B816DF">
        <w:tc>
          <w:tcPr>
            <w:tcW w:w="4194" w:type="dxa"/>
          </w:tcPr>
          <w:p w14:paraId="2C6B2E10" w14:textId="616811A6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2D43C" w14:textId="6DCB462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</w:tcPr>
          <w:p w14:paraId="0124D30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03CC1" w14:textId="7C8D18A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E7C56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E201" w14:textId="5D2064A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24207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F83B2" w14:textId="627B4EB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36F16644" w14:textId="77777777" w:rsidTr="007D0245">
        <w:tc>
          <w:tcPr>
            <w:tcW w:w="4194" w:type="dxa"/>
          </w:tcPr>
          <w:p w14:paraId="06466F7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2EFDC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0CB6595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604E33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8E7A6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FA495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DD320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4D41333" w14:textId="77777777" w:rsidR="00B816DF" w:rsidRPr="008A1DEF" w:rsidRDefault="00B816DF" w:rsidP="00B816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54045048" w14:textId="77777777" w:rsidTr="007D0245">
        <w:tc>
          <w:tcPr>
            <w:tcW w:w="4194" w:type="dxa"/>
          </w:tcPr>
          <w:p w14:paraId="65ED174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A2805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2368D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7AFAD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F6F7E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91504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C19B3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D6B9A1E" w14:textId="77777777" w:rsidR="00B816DF" w:rsidRPr="008A1DEF" w:rsidRDefault="00B816DF" w:rsidP="00B816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0F5C0BF1" w14:textId="77777777" w:rsidTr="007D0245">
        <w:tc>
          <w:tcPr>
            <w:tcW w:w="4194" w:type="dxa"/>
          </w:tcPr>
          <w:p w14:paraId="4488BCD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C1400C" w14:textId="00D263F9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2,430</w:t>
            </w:r>
          </w:p>
        </w:tc>
        <w:tc>
          <w:tcPr>
            <w:tcW w:w="268" w:type="dxa"/>
          </w:tcPr>
          <w:p w14:paraId="2CC2F23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DD1EF82" w14:textId="3E95CEAE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2,662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E206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98EB30A" w14:textId="2AF22F81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775E5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86C5741" w14:textId="52136D3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538FD0C4" w14:textId="77777777" w:rsidTr="007D0245">
        <w:tc>
          <w:tcPr>
            <w:tcW w:w="4194" w:type="dxa"/>
          </w:tcPr>
          <w:p w14:paraId="5942E049" w14:textId="77777777" w:rsidR="00B816DF" w:rsidRPr="008A1DEF" w:rsidRDefault="00B816DF" w:rsidP="00B816D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5A33226" w14:textId="4D5B9C01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432</w:t>
            </w:r>
          </w:p>
        </w:tc>
        <w:tc>
          <w:tcPr>
            <w:tcW w:w="268" w:type="dxa"/>
          </w:tcPr>
          <w:p w14:paraId="10C7CFA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C75BFE3" w14:textId="21A7846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670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4F443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7F939F6" w14:textId="2682184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318AD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1AA8AA09" w14:textId="72E6568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1EBB40ED" w14:textId="77777777" w:rsidTr="007D0245">
        <w:tc>
          <w:tcPr>
            <w:tcW w:w="4194" w:type="dxa"/>
          </w:tcPr>
          <w:p w14:paraId="4F48E39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F0EE3" w14:textId="6EDBB9BF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2,862</w:t>
            </w:r>
          </w:p>
        </w:tc>
        <w:tc>
          <w:tcPr>
            <w:tcW w:w="268" w:type="dxa"/>
          </w:tcPr>
          <w:p w14:paraId="05FAF2C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1A899" w14:textId="70B04E1E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3,332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CEDAE4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4AD11" w14:textId="5F5497A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6B050F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02F16" w14:textId="2E085FD0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7E8C8743" w14:textId="77777777" w:rsidTr="007D0245">
        <w:tc>
          <w:tcPr>
            <w:tcW w:w="4194" w:type="dxa"/>
          </w:tcPr>
          <w:p w14:paraId="10B6871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569194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BFC95A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406437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F56382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9B5959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638EF7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11477CD4" w14:textId="77777777" w:rsidR="00B816DF" w:rsidRPr="008A1DEF" w:rsidRDefault="00B816DF" w:rsidP="00B816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7D852111" w14:textId="77777777" w:rsidTr="007D0245">
        <w:tc>
          <w:tcPr>
            <w:tcW w:w="4194" w:type="dxa"/>
          </w:tcPr>
          <w:p w14:paraId="702E02A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3028E7D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52B98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CA395F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ABD8B4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49545E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DA7E60B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1D310B2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59E00277" w14:textId="77777777" w:rsidTr="007D0245">
        <w:tc>
          <w:tcPr>
            <w:tcW w:w="4194" w:type="dxa"/>
          </w:tcPr>
          <w:p w14:paraId="775283D5" w14:textId="77777777" w:rsidR="00B816DF" w:rsidRPr="008A1DEF" w:rsidRDefault="00B816DF" w:rsidP="00B816DF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3398698E" w14:textId="32633912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9164B1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74ACD40" w14:textId="159D2263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BB0F6A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EF4304E" w14:textId="66E4EA12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7,528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8EDD19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668D681D" w14:textId="1F6B8C63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89</w:t>
            </w:r>
          </w:p>
        </w:tc>
      </w:tr>
      <w:tr w:rsidR="00B816DF" w:rsidRPr="008A1DEF" w14:paraId="33075814" w14:textId="77777777" w:rsidTr="007D0245">
        <w:tc>
          <w:tcPr>
            <w:tcW w:w="4194" w:type="dxa"/>
          </w:tcPr>
          <w:p w14:paraId="01CB7895" w14:textId="77777777" w:rsidR="00B816DF" w:rsidRPr="008A1DEF" w:rsidRDefault="00B816DF" w:rsidP="00B816D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DDAE70" w14:textId="1194A2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</w:tcPr>
          <w:p w14:paraId="5479F56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C74A00" w14:textId="668876BB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96ED1F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B78F2A1" w14:textId="58FAB19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A00C96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B3C4A9D" w14:textId="2A19139A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816DF" w:rsidRPr="008A1DEF" w14:paraId="3C604980" w14:textId="77777777" w:rsidTr="007D0245">
        <w:tc>
          <w:tcPr>
            <w:tcW w:w="4194" w:type="dxa"/>
          </w:tcPr>
          <w:p w14:paraId="3BCAD873" w14:textId="77777777" w:rsidR="00B816DF" w:rsidRPr="008A1DEF" w:rsidRDefault="00B816DF" w:rsidP="00B816DF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DE7DCE" w14:textId="0A1734F4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458D335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F81D13" w14:textId="26D5CB1F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580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D8034C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7565B9" w14:textId="51F30946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4CC433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B3BB373" w14:textId="66714F0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580</w:t>
            </w:r>
          </w:p>
        </w:tc>
      </w:tr>
      <w:tr w:rsidR="00B816DF" w:rsidRPr="008A1DEF" w14:paraId="315C3A10" w14:textId="77777777" w:rsidTr="00C16E1D">
        <w:tc>
          <w:tcPr>
            <w:tcW w:w="4194" w:type="dxa"/>
          </w:tcPr>
          <w:p w14:paraId="54F07DC1" w14:textId="14FE87D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52F2E" w14:textId="24DBB99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</w:tcPr>
          <w:p w14:paraId="2CBFB7E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FCC20" w14:textId="092C6D2D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593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5D46B6F9" w14:textId="77777777" w:rsidR="00B816DF" w:rsidRPr="008A1DEF" w:rsidRDefault="00B816DF" w:rsidP="00B816DF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65601" w14:textId="2837887F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7,528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B7E659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D1E9D" w14:textId="3B2C1922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669</w:t>
            </w:r>
          </w:p>
        </w:tc>
      </w:tr>
      <w:tr w:rsidR="00B816DF" w:rsidRPr="008A1DEF" w14:paraId="355CAAF6" w14:textId="77777777" w:rsidTr="007D0245">
        <w:tc>
          <w:tcPr>
            <w:tcW w:w="4194" w:type="dxa"/>
          </w:tcPr>
          <w:p w14:paraId="3A2C472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B2D77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1B000B4E" w14:textId="77777777" w:rsidR="00B816DF" w:rsidRPr="008A1DEF" w:rsidRDefault="00B816DF" w:rsidP="00B816D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BE6F7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3C76162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2EF99C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CEB7BC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0F941C3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B816DF" w:rsidRPr="008A1DEF" w14:paraId="50E5852A" w14:textId="77777777" w:rsidTr="007D0245">
        <w:tc>
          <w:tcPr>
            <w:tcW w:w="4194" w:type="dxa"/>
          </w:tcPr>
          <w:p w14:paraId="3F17600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CBE360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6EDEDD39" w14:textId="77777777" w:rsidR="00B816DF" w:rsidRPr="008A1DEF" w:rsidRDefault="00B816DF" w:rsidP="00B816D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D9BD9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A4AC9EF" w14:textId="77777777" w:rsidR="00B816DF" w:rsidRPr="008A1DEF" w:rsidRDefault="00B816DF" w:rsidP="00B816DF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319058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27B547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065150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</w:tr>
      <w:tr w:rsidR="00B816DF" w:rsidRPr="008A1DEF" w14:paraId="348F35BD" w14:textId="77777777" w:rsidTr="007D0245">
        <w:tc>
          <w:tcPr>
            <w:tcW w:w="4194" w:type="dxa"/>
          </w:tcPr>
          <w:p w14:paraId="10328D4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E61A6CA" w14:textId="439FCB3C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14:paraId="03488BB9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124E0E5" w14:textId="35B883DF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ED47CD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C75306" w14:textId="7B7399D5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1,860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1C8E91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3A3F8DE" w14:textId="0FB317F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868</w:t>
            </w:r>
          </w:p>
        </w:tc>
      </w:tr>
      <w:tr w:rsidR="00B816DF" w:rsidRPr="008A1DEF" w14:paraId="7F03EB1C" w14:textId="77777777" w:rsidTr="007D0245">
        <w:tc>
          <w:tcPr>
            <w:tcW w:w="4194" w:type="dxa"/>
          </w:tcPr>
          <w:p w14:paraId="750D6C5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F037B1D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396D216" w14:textId="77777777" w:rsidR="00B816DF" w:rsidRPr="008A1DEF" w:rsidRDefault="00B816DF" w:rsidP="00B816D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068BEE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232FF8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2B91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7044ECC" w14:textId="77777777" w:rsidR="00B816DF" w:rsidRPr="008A1DEF" w:rsidRDefault="00B816DF" w:rsidP="00B816D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4FC9F7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16DF" w:rsidRPr="008A1DEF" w14:paraId="35FE39FA" w14:textId="77777777" w:rsidTr="00C16E1D">
        <w:tc>
          <w:tcPr>
            <w:tcW w:w="4194" w:type="dxa"/>
            <w:vAlign w:val="center"/>
          </w:tcPr>
          <w:p w14:paraId="545F7DF8" w14:textId="77777777" w:rsidR="00B816DF" w:rsidRPr="008A1DEF" w:rsidRDefault="00B816DF" w:rsidP="00B816D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6E70630A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946F91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2188EE1C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1D23793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74EF2DE4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16C07306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vAlign w:val="center"/>
          </w:tcPr>
          <w:p w14:paraId="700975EF" w14:textId="77777777" w:rsidR="00B816DF" w:rsidRPr="008A1DEF" w:rsidRDefault="00B816DF" w:rsidP="00B8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FEF" w:rsidRPr="008A1DEF" w14:paraId="56D57164" w14:textId="77777777" w:rsidTr="00C16E1D">
        <w:tc>
          <w:tcPr>
            <w:tcW w:w="4194" w:type="dxa"/>
          </w:tcPr>
          <w:p w14:paraId="7502F1E0" w14:textId="77777777" w:rsidR="00644FEF" w:rsidRPr="008A1DEF" w:rsidRDefault="00644FEF" w:rsidP="00644FEF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8A1DEF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0D061836" w14:textId="3F90700D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25,748</w:t>
            </w:r>
          </w:p>
        </w:tc>
        <w:tc>
          <w:tcPr>
            <w:tcW w:w="268" w:type="dxa"/>
            <w:vAlign w:val="center"/>
          </w:tcPr>
          <w:p w14:paraId="3DDB9095" w14:textId="77777777" w:rsidR="00644FEF" w:rsidRPr="008A1DEF" w:rsidRDefault="00644FEF" w:rsidP="00644FEF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2B466A1D" w14:textId="177499AF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27,460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761A709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0851EF92" w14:textId="649F0FC5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25,748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A606BB6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14:paraId="7010FD61" w14:textId="665AB8F6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27,460</w:t>
            </w:r>
          </w:p>
        </w:tc>
      </w:tr>
      <w:tr w:rsidR="00644FEF" w:rsidRPr="008A1DEF" w14:paraId="5B3D04FE" w14:textId="77777777" w:rsidTr="00C16E1D">
        <w:tc>
          <w:tcPr>
            <w:tcW w:w="4194" w:type="dxa"/>
          </w:tcPr>
          <w:p w14:paraId="556BEC9B" w14:textId="77777777" w:rsidR="00644FEF" w:rsidRPr="008A1DEF" w:rsidRDefault="00644FEF" w:rsidP="00644FEF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60EA00" w14:textId="7F1E165E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1,094</w:t>
            </w:r>
          </w:p>
        </w:tc>
        <w:tc>
          <w:tcPr>
            <w:tcW w:w="268" w:type="dxa"/>
            <w:vAlign w:val="center"/>
          </w:tcPr>
          <w:p w14:paraId="28FDC6DC" w14:textId="77777777" w:rsidR="00644FEF" w:rsidRPr="008A1DEF" w:rsidRDefault="00644FEF" w:rsidP="00644F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C2BCFD" w14:textId="66CAE12F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523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BD9124D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9FC607" w14:textId="674266E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1,094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97CBAE9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1B313F" w14:textId="77ECF05B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523</w:t>
            </w:r>
          </w:p>
        </w:tc>
      </w:tr>
      <w:tr w:rsidR="00644FEF" w:rsidRPr="008A1DEF" w14:paraId="36E1ABA5" w14:textId="77777777" w:rsidTr="00C16E1D">
        <w:tc>
          <w:tcPr>
            <w:tcW w:w="4194" w:type="dxa"/>
          </w:tcPr>
          <w:p w14:paraId="4EF56C93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3173F" w14:textId="267728C1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26,842</w:t>
            </w:r>
          </w:p>
        </w:tc>
        <w:tc>
          <w:tcPr>
            <w:tcW w:w="268" w:type="dxa"/>
            <w:vAlign w:val="center"/>
          </w:tcPr>
          <w:p w14:paraId="66AFAF8A" w14:textId="77777777" w:rsidR="00644FEF" w:rsidRPr="008A1DEF" w:rsidRDefault="00644FEF" w:rsidP="00644F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EE314C" w14:textId="25B08C39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27,983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58E62D97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6FD2CC" w14:textId="3D39AA58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26,842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9F6A6E4" w14:textId="77777777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6D36F1" w14:textId="7406EC3F" w:rsidR="00644FEF" w:rsidRPr="008A1DEF" w:rsidRDefault="00644FEF" w:rsidP="0064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27,983</w:t>
            </w:r>
          </w:p>
        </w:tc>
      </w:tr>
    </w:tbl>
    <w:p w14:paraId="0A82A898" w14:textId="77777777" w:rsidR="00BB5F03" w:rsidRPr="008A1DEF" w:rsidRDefault="00BB5F03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518A85EA" w14:textId="77777777" w:rsidR="00BB5F03" w:rsidRPr="008A1DEF" w:rsidRDefault="00BB5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4A4052C6" w14:textId="7C917EF6" w:rsidR="00233EF5" w:rsidRPr="008A1DEF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672B63" w:rsidRPr="008A1DEF">
        <w:rPr>
          <w:rFonts w:ascii="Angsana New" w:hAnsi="Angsana New"/>
          <w:sz w:val="26"/>
          <w:szCs w:val="26"/>
          <w:cs/>
        </w:rPr>
        <w:t xml:space="preserve"> </w:t>
      </w:r>
      <w:r w:rsidR="00672B63" w:rsidRPr="008A1DEF">
        <w:rPr>
          <w:rFonts w:ascii="Angsana New" w:hAnsi="Angsana New"/>
          <w:sz w:val="26"/>
          <w:szCs w:val="26"/>
        </w:rPr>
        <w:t xml:space="preserve">2562 </w:t>
      </w:r>
      <w:r w:rsidR="00672B63" w:rsidRPr="008A1DEF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>31</w:t>
      </w:r>
      <w:r w:rsidRPr="008A1DEF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0B45DEF" w14:textId="77777777" w:rsidR="00B7226A" w:rsidRPr="008A1DEF" w:rsidRDefault="00B7226A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8A1DEF" w14:paraId="42BAE8C5" w14:textId="77777777" w:rsidTr="00233EF5">
        <w:tc>
          <w:tcPr>
            <w:tcW w:w="4194" w:type="dxa"/>
            <w:hideMark/>
          </w:tcPr>
          <w:p w14:paraId="428451CC" w14:textId="77777777" w:rsidR="00233EF5" w:rsidRPr="008A1DEF" w:rsidRDefault="00233EF5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942CCE2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8A1DEF" w14:paraId="35D1CF1C" w14:textId="77777777" w:rsidTr="00233EF5">
        <w:tc>
          <w:tcPr>
            <w:tcW w:w="4194" w:type="dxa"/>
          </w:tcPr>
          <w:p w14:paraId="1780B246" w14:textId="77777777" w:rsidR="00233EF5" w:rsidRPr="008A1DEF" w:rsidRDefault="00233EF5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3DFB4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9E9BFAE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B2E09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6A" w:rsidRPr="008A1DEF" w14:paraId="19B0DF4F" w14:textId="77777777" w:rsidTr="00233EF5">
        <w:tc>
          <w:tcPr>
            <w:tcW w:w="4194" w:type="dxa"/>
          </w:tcPr>
          <w:p w14:paraId="4D0335B8" w14:textId="77777777" w:rsidR="00B7226A" w:rsidRPr="008A1DEF" w:rsidRDefault="00B7226A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0B7CD" w14:textId="1E557E18" w:rsidR="00B7226A" w:rsidRPr="008A1DEF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7226A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B07F2C9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AF9F584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CA364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251663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6D88C63" w14:textId="4FC0B38E" w:rsidR="00B7226A" w:rsidRPr="008A1DEF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7226A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C8E8330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4B9E62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7A07D630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E137E" w:rsidRPr="008A1DEF" w14:paraId="62097DE9" w14:textId="77777777" w:rsidTr="003E137E">
        <w:tc>
          <w:tcPr>
            <w:tcW w:w="4194" w:type="dxa"/>
          </w:tcPr>
          <w:p w14:paraId="31739485" w14:textId="77777777" w:rsidR="003E137E" w:rsidRPr="008A1DEF" w:rsidRDefault="003E137E" w:rsidP="003E13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157C59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550277D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07D959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2A1D98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BE5080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22F0C7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87BD790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8A1DEF" w14:paraId="2458A569" w14:textId="77777777" w:rsidTr="00233EF5">
        <w:tc>
          <w:tcPr>
            <w:tcW w:w="4194" w:type="dxa"/>
          </w:tcPr>
          <w:p w14:paraId="2130423E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69FBE5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3F162F3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6DC72F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7F5E25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4B85E3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5C2424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2E34847" w14:textId="77777777" w:rsidR="003E137E" w:rsidRPr="008A1DEF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A2F05" w:rsidRPr="008A1DEF" w14:paraId="03CE5F89" w14:textId="77777777" w:rsidTr="00233EF5">
        <w:tc>
          <w:tcPr>
            <w:tcW w:w="4194" w:type="dxa"/>
          </w:tcPr>
          <w:p w14:paraId="77CE69E9" w14:textId="77777777" w:rsidR="00CA2F05" w:rsidRPr="008A1DEF" w:rsidRDefault="00CA2F05" w:rsidP="00CA2F05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C1F56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5FF0174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8BAEF9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6864F0B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933501" w14:textId="2BD20C59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8,461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F6569AA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09373C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10,119</w:t>
            </w:r>
          </w:p>
        </w:tc>
      </w:tr>
      <w:tr w:rsidR="00CA2F05" w:rsidRPr="008A1DEF" w14:paraId="519ABC32" w14:textId="77777777" w:rsidTr="00233EF5">
        <w:tc>
          <w:tcPr>
            <w:tcW w:w="4194" w:type="dxa"/>
          </w:tcPr>
          <w:p w14:paraId="1F33B901" w14:textId="77777777" w:rsidR="00CA2F05" w:rsidRPr="008A1DEF" w:rsidRDefault="00CA2F05" w:rsidP="00CA2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4D119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0DA97AFF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E03CA3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A83154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1D50DE1" w14:textId="3430844E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3,643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82419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11AF0F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4,288</w:t>
            </w:r>
          </w:p>
        </w:tc>
      </w:tr>
      <w:tr w:rsidR="00CA2F05" w:rsidRPr="008A1DEF" w14:paraId="2B81A290" w14:textId="77777777" w:rsidTr="00233EF5">
        <w:tc>
          <w:tcPr>
            <w:tcW w:w="4194" w:type="dxa"/>
          </w:tcPr>
          <w:p w14:paraId="3832B829" w14:textId="77777777" w:rsidR="00CA2F05" w:rsidRPr="008A1DEF" w:rsidRDefault="00CA2F05" w:rsidP="00CA2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CFC940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A685340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4E7E2A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4AE8C5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1D0D3C3" w14:textId="4450733C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5,811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358C5F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FAF84A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6,028</w:t>
            </w:r>
          </w:p>
        </w:tc>
      </w:tr>
      <w:tr w:rsidR="00CA2F05" w:rsidRPr="008A1DEF" w14:paraId="6378CD8F" w14:textId="77777777" w:rsidTr="00233EF5">
        <w:tc>
          <w:tcPr>
            <w:tcW w:w="4194" w:type="dxa"/>
          </w:tcPr>
          <w:p w14:paraId="27462D41" w14:textId="77777777" w:rsidR="00CA2F05" w:rsidRPr="008A1DEF" w:rsidRDefault="00CA2F05" w:rsidP="00CA2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42E044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02A27FC0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0BA39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C8EE211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83A8B3" w14:textId="5D61A8E6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476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5EBC50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0F35E64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CA2F05" w:rsidRPr="008A1DEF" w14:paraId="7EF92E0A" w14:textId="77777777" w:rsidTr="00233EF5">
        <w:tc>
          <w:tcPr>
            <w:tcW w:w="4194" w:type="dxa"/>
          </w:tcPr>
          <w:p w14:paraId="2C72DFBC" w14:textId="77777777" w:rsidR="00CA2F05" w:rsidRPr="008A1DEF" w:rsidRDefault="00CA2F05" w:rsidP="00CA2F05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DFE01A4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491E25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BA4334B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5506D0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72B85F" w14:textId="0699732C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182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17FBC3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0224D3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1,058</w:t>
            </w:r>
          </w:p>
        </w:tc>
      </w:tr>
      <w:tr w:rsidR="00CA2F05" w:rsidRPr="008A1DEF" w14:paraId="4917BCA0" w14:textId="77777777" w:rsidTr="00233EF5">
        <w:tc>
          <w:tcPr>
            <w:tcW w:w="4194" w:type="dxa"/>
          </w:tcPr>
          <w:p w14:paraId="3868278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EC11D1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186CEC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B7A20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ED0ACE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68708FF" w14:textId="47E41CE0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2,468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570CCA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3679DA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</w:tr>
      <w:tr w:rsidR="00CA2F05" w:rsidRPr="008A1DEF" w14:paraId="463B1862" w14:textId="77777777" w:rsidTr="00233EF5">
        <w:tc>
          <w:tcPr>
            <w:tcW w:w="4194" w:type="dxa"/>
          </w:tcPr>
          <w:p w14:paraId="2EAC1F5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ซินเนอร์จี้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C3C1970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8A8B1AF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AB551C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9100D65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7DED96C" w14:textId="15349891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B47D62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7DEE9E47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CA2F05" w:rsidRPr="008A1DEF" w14:paraId="384FBF36" w14:textId="77777777" w:rsidTr="00233EF5">
        <w:tc>
          <w:tcPr>
            <w:tcW w:w="4194" w:type="dxa"/>
          </w:tcPr>
          <w:p w14:paraId="6423348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3F3F8" w14:textId="0395A492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DD3366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AE7E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007F7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2792B5" w14:textId="1DCDA854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21,073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3421B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E3BFA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CA2F05" w:rsidRPr="008A1DEF" w14:paraId="4BB77758" w14:textId="77777777" w:rsidTr="007D0245">
        <w:tc>
          <w:tcPr>
            <w:tcW w:w="4194" w:type="dxa"/>
          </w:tcPr>
          <w:p w14:paraId="666748D7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625239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0DF920B0" w14:textId="77777777" w:rsidR="00CA2F05" w:rsidRPr="008A1DEF" w:rsidRDefault="00CA2F05" w:rsidP="00CA2F05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67BA75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B68EF07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3A68ED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37C1FFBB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87C82E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A2F05" w:rsidRPr="008A1DEF" w14:paraId="2CA4D167" w14:textId="77777777" w:rsidTr="00B7226A">
        <w:tc>
          <w:tcPr>
            <w:tcW w:w="4194" w:type="dxa"/>
          </w:tcPr>
          <w:p w14:paraId="586A3C1D" w14:textId="77777777" w:rsidR="00CA2F05" w:rsidRPr="008A1DEF" w:rsidRDefault="00CA2F05" w:rsidP="00CA2F05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9119DF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F9A6B1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0AF434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470DC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E7C563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8C45C0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B5CA7F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A2F05" w:rsidRPr="008A1DEF" w14:paraId="3B874824" w14:textId="77777777" w:rsidTr="00233EF5">
        <w:tc>
          <w:tcPr>
            <w:tcW w:w="4194" w:type="dxa"/>
          </w:tcPr>
          <w:p w14:paraId="4A021D15" w14:textId="77777777" w:rsidR="00CA2F05" w:rsidRPr="008A1DEF" w:rsidRDefault="00CA2F05" w:rsidP="00CA2F05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227F1A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72E56F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D896C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1C7C99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DE4D79F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30A0A9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790728C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A2F05" w:rsidRPr="008A1DEF" w14:paraId="4494CDAF" w14:textId="77777777" w:rsidTr="00233EF5">
        <w:tc>
          <w:tcPr>
            <w:tcW w:w="4194" w:type="dxa"/>
          </w:tcPr>
          <w:p w14:paraId="4FE75A67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840CA3" w14:textId="3862F2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vAlign w:val="bottom"/>
          </w:tcPr>
          <w:p w14:paraId="59E5C6A5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02847A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EA122AB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6BBFEF9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5314BE1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F38E421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A2F05" w:rsidRPr="008A1DEF" w14:paraId="74EA3AD8" w14:textId="77777777" w:rsidTr="00233EF5">
        <w:tc>
          <w:tcPr>
            <w:tcW w:w="4194" w:type="dxa"/>
            <w:vAlign w:val="bottom"/>
          </w:tcPr>
          <w:p w14:paraId="1BA38A9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C099348" w14:textId="46FC8AD5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vAlign w:val="bottom"/>
          </w:tcPr>
          <w:p w14:paraId="466420B9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A4844E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1874641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D9EEF47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254E2B18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42D80951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A2F05" w:rsidRPr="008A1DEF" w14:paraId="671DF37F" w14:textId="77777777" w:rsidTr="00233EF5">
        <w:tc>
          <w:tcPr>
            <w:tcW w:w="4194" w:type="dxa"/>
          </w:tcPr>
          <w:p w14:paraId="58E0692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42FD52A" w14:textId="6166F1C8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vAlign w:val="bottom"/>
          </w:tcPr>
          <w:p w14:paraId="2A1182BA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CD0E49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4DDAE6C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77948F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02F0FC95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7216934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A2F05" w:rsidRPr="008A1DEF" w14:paraId="7AEC923A" w14:textId="77777777" w:rsidTr="00233EF5">
        <w:tc>
          <w:tcPr>
            <w:tcW w:w="4194" w:type="dxa"/>
          </w:tcPr>
          <w:p w14:paraId="03135018" w14:textId="77777777" w:rsidR="00CA2F05" w:rsidRPr="008A1DEF" w:rsidRDefault="00CA2F05" w:rsidP="00CA2F0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F44CFD" w14:textId="45566EC8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vAlign w:val="bottom"/>
          </w:tcPr>
          <w:p w14:paraId="353A361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39F955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C1EF7B6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11E60B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8B3279B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C037001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A2F05" w:rsidRPr="008A1DEF" w14:paraId="183B19C0" w14:textId="77777777" w:rsidTr="00233EF5">
        <w:tc>
          <w:tcPr>
            <w:tcW w:w="4194" w:type="dxa"/>
          </w:tcPr>
          <w:p w14:paraId="60B2C04B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รวมเงินมัดจำ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7D596" w14:textId="1FE4C26E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vAlign w:val="bottom"/>
          </w:tcPr>
          <w:p w14:paraId="2A19BB41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1655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A095AF9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3EE4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3009023F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7E64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7B3CEE28" w14:textId="77777777" w:rsidTr="00EF2E2F">
        <w:tc>
          <w:tcPr>
            <w:tcW w:w="4194" w:type="dxa"/>
          </w:tcPr>
          <w:p w14:paraId="002923B7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</w:tcPr>
          <w:p w14:paraId="454BC499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06C2065E" w14:textId="77777777" w:rsidR="00EF2E2F" w:rsidRPr="008A1DEF" w:rsidRDefault="00EF2E2F" w:rsidP="00C16E1D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5C7AEB69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72A5FBE0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vAlign w:val="center"/>
          </w:tcPr>
          <w:p w14:paraId="64BCAD52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355200D3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25F676EB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F2E2F" w:rsidRPr="008A1DEF" w14:paraId="644404C9" w14:textId="77777777" w:rsidTr="00C16E1D">
        <w:tc>
          <w:tcPr>
            <w:tcW w:w="4194" w:type="dxa"/>
          </w:tcPr>
          <w:p w14:paraId="79570471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A525FA9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52C8C91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9197D06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1DE5407" w14:textId="77777777" w:rsidR="00EF2E2F" w:rsidRPr="008A1DEF" w:rsidRDefault="00EF2E2F" w:rsidP="00C16E1D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94A6C55" w14:textId="77777777" w:rsidR="00EF2E2F" w:rsidRPr="008A1DEF" w:rsidRDefault="00EF2E2F" w:rsidP="00C16E1D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72ABFEA" w14:textId="77777777" w:rsidR="00EF2E2F" w:rsidRPr="008A1DEF" w:rsidRDefault="00EF2E2F" w:rsidP="00C16E1D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2E112EFA" w14:textId="77777777" w:rsidR="00EF2E2F" w:rsidRPr="008A1DEF" w:rsidRDefault="00EF2E2F" w:rsidP="00C16E1D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E2F" w:rsidRPr="008A1DEF" w14:paraId="73486D9B" w14:textId="77777777" w:rsidTr="00C16E1D">
        <w:tc>
          <w:tcPr>
            <w:tcW w:w="4194" w:type="dxa"/>
          </w:tcPr>
          <w:p w14:paraId="2078764D" w14:textId="77777777" w:rsidR="00EF2E2F" w:rsidRPr="008A1DEF" w:rsidRDefault="00EF2E2F" w:rsidP="00C16E1D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85F354C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78C8FD6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3676B572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31BB2CE" w14:textId="77777777" w:rsidR="00EF2E2F" w:rsidRPr="008A1DEF" w:rsidRDefault="00EF2E2F" w:rsidP="00C16E1D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8A73AE3" w14:textId="77777777" w:rsidR="00EF2E2F" w:rsidRPr="008A1DEF" w:rsidRDefault="00EF2E2F" w:rsidP="00C16E1D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28AFD32" w14:textId="77777777" w:rsidR="00EF2E2F" w:rsidRPr="008A1DEF" w:rsidRDefault="00EF2E2F" w:rsidP="00C16E1D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492032C4" w14:textId="77777777" w:rsidR="00EF2E2F" w:rsidRPr="008A1DEF" w:rsidRDefault="00EF2E2F" w:rsidP="00C16E1D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E2F" w:rsidRPr="008A1DEF" w14:paraId="7B1D8500" w14:textId="77777777" w:rsidTr="00C16E1D">
        <w:tc>
          <w:tcPr>
            <w:tcW w:w="4194" w:type="dxa"/>
          </w:tcPr>
          <w:p w14:paraId="3CA1BC6F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C6C22C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268" w:type="dxa"/>
            <w:vAlign w:val="bottom"/>
          </w:tcPr>
          <w:p w14:paraId="1B13CF47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203A098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034E433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8235178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0DF93360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C34A7FE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2AD8984F" w14:textId="77777777" w:rsidTr="00C16E1D">
        <w:tc>
          <w:tcPr>
            <w:tcW w:w="4194" w:type="dxa"/>
          </w:tcPr>
          <w:p w14:paraId="36844703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BA51B3B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58125171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CB3FEE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D606C2B" w14:textId="77777777" w:rsidR="00EF2E2F" w:rsidRPr="008A1DEF" w:rsidRDefault="00EF2E2F" w:rsidP="00C16E1D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229E3C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3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061D644E" w14:textId="77777777" w:rsidR="00EF2E2F" w:rsidRPr="008A1DEF" w:rsidRDefault="00EF2E2F" w:rsidP="00C16E1D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09DA53B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5C8FE5A0" w14:textId="77777777" w:rsidTr="00C16E1D">
        <w:tc>
          <w:tcPr>
            <w:tcW w:w="4194" w:type="dxa"/>
            <w:vAlign w:val="bottom"/>
          </w:tcPr>
          <w:p w14:paraId="5257DA4D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F5EA061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C3B6C00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EAB0FC5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388D541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369EC8B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1A44061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65467F56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089B5230" w14:textId="77777777" w:rsidTr="00C16E1D">
        <w:tc>
          <w:tcPr>
            <w:tcW w:w="4194" w:type="dxa"/>
          </w:tcPr>
          <w:p w14:paraId="17690DBC" w14:textId="77777777" w:rsidR="00EF2E2F" w:rsidRPr="008A1DEF" w:rsidRDefault="00EF2E2F" w:rsidP="00C16E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4409A46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268" w:type="dxa"/>
            <w:vAlign w:val="bottom"/>
          </w:tcPr>
          <w:p w14:paraId="2D6B3304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490F427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7F32B86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6D985BA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EC066F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06BFD6AD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2A988C78" w14:textId="77777777" w:rsidTr="00337704">
        <w:tc>
          <w:tcPr>
            <w:tcW w:w="4194" w:type="dxa"/>
            <w:shd w:val="clear" w:color="auto" w:fill="auto"/>
          </w:tcPr>
          <w:p w14:paraId="49ACBCC6" w14:textId="77777777" w:rsidR="00EF2E2F" w:rsidRPr="008A1DEF" w:rsidRDefault="00EF2E2F" w:rsidP="00C16E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D2E0C2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052A5F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376BB0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AFC01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128DA1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0161B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shd w:val="clear" w:color="auto" w:fill="auto"/>
          </w:tcPr>
          <w:p w14:paraId="50ECE1A0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22A1792A" w14:textId="77777777" w:rsidTr="00C16E1D">
        <w:tc>
          <w:tcPr>
            <w:tcW w:w="4194" w:type="dxa"/>
          </w:tcPr>
          <w:p w14:paraId="3951AD2A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CE85F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68" w:type="dxa"/>
            <w:vAlign w:val="bottom"/>
          </w:tcPr>
          <w:p w14:paraId="261B3C43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38F35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DF9DF4A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7D741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0098305" w14:textId="77777777" w:rsidR="00EF2E2F" w:rsidRPr="008A1DEF" w:rsidRDefault="00EF2E2F" w:rsidP="00C16E1D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44FAC" w14:textId="77777777" w:rsidR="00EF2E2F" w:rsidRPr="008A1DEF" w:rsidRDefault="00EF2E2F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06FC75E3" w14:textId="77777777" w:rsidR="00FE3852" w:rsidRPr="008A1DEF" w:rsidRDefault="00FE3852">
      <w:r w:rsidRPr="008A1DEF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593656" w:rsidRPr="008A1DEF" w14:paraId="48A3E943" w14:textId="77777777" w:rsidTr="007D0245">
        <w:tc>
          <w:tcPr>
            <w:tcW w:w="4194" w:type="dxa"/>
            <w:hideMark/>
          </w:tcPr>
          <w:p w14:paraId="37F4DAB6" w14:textId="77777777" w:rsidR="00593656" w:rsidRPr="008A1DEF" w:rsidRDefault="00593656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7775926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93656" w:rsidRPr="008A1DEF" w14:paraId="11222801" w14:textId="77777777" w:rsidTr="00FE3852">
        <w:tc>
          <w:tcPr>
            <w:tcW w:w="4194" w:type="dxa"/>
          </w:tcPr>
          <w:p w14:paraId="53387CBD" w14:textId="77777777" w:rsidR="00593656" w:rsidRPr="008A1DEF" w:rsidRDefault="00593656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50DA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8288E25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1D7D7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656" w:rsidRPr="008A1DEF" w14:paraId="1B16B164" w14:textId="77777777" w:rsidTr="00FE3852">
        <w:tc>
          <w:tcPr>
            <w:tcW w:w="4194" w:type="dxa"/>
          </w:tcPr>
          <w:p w14:paraId="66655A1F" w14:textId="77777777" w:rsidR="00593656" w:rsidRPr="008A1DEF" w:rsidRDefault="00593656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F3419" w14:textId="77F66298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8BE7EF1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6F18D7E9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00938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0E81B0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E91F655" w14:textId="7859E1AC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0A3F9F7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B93F77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66C47DB0" w14:textId="77777777" w:rsidR="00593656" w:rsidRPr="008A1DEF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46381" w:rsidRPr="008A1DEF" w14:paraId="0C0BB8B4" w14:textId="77777777" w:rsidTr="00FE3852">
        <w:tc>
          <w:tcPr>
            <w:tcW w:w="4194" w:type="dxa"/>
          </w:tcPr>
          <w:p w14:paraId="50A004BF" w14:textId="77777777" w:rsidR="00746381" w:rsidRPr="008A1DEF" w:rsidRDefault="00746381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5E2EECD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DEFF908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A31511E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101C1FD" w14:textId="77777777" w:rsidR="00746381" w:rsidRPr="008A1DEF" w:rsidRDefault="00746381" w:rsidP="0000085F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B7BFBCD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E77A8BB" w14:textId="77777777" w:rsidR="00746381" w:rsidRPr="008A1DEF" w:rsidRDefault="00746381" w:rsidP="0000085F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4F911627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8A1DEF" w14:paraId="43831CCD" w14:textId="77777777" w:rsidTr="00CA226E">
        <w:tc>
          <w:tcPr>
            <w:tcW w:w="4194" w:type="dxa"/>
          </w:tcPr>
          <w:p w14:paraId="38B97F66" w14:textId="77777777" w:rsidR="00746381" w:rsidRPr="008A1DEF" w:rsidRDefault="00746381" w:rsidP="0000085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3F5933C3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C239329" w14:textId="77777777" w:rsidR="00746381" w:rsidRPr="008A1DEF" w:rsidRDefault="00746381" w:rsidP="0000085F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BD16522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B21B002" w14:textId="77777777" w:rsidR="00746381" w:rsidRPr="008A1DEF" w:rsidRDefault="00746381" w:rsidP="0000085F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669EA5C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85096A6" w14:textId="77777777" w:rsidR="00746381" w:rsidRPr="008A1DEF" w:rsidRDefault="00746381" w:rsidP="0000085F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6B0463B" w14:textId="77777777" w:rsidR="00746381" w:rsidRPr="008A1DEF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2F05" w:rsidRPr="008A1DEF" w14:paraId="59EC788D" w14:textId="77777777" w:rsidTr="00C16E1D">
        <w:tc>
          <w:tcPr>
            <w:tcW w:w="4194" w:type="dxa"/>
          </w:tcPr>
          <w:p w14:paraId="304FCE3B" w14:textId="4DE5F1AC" w:rsidR="00CA2F05" w:rsidRPr="008A1DEF" w:rsidRDefault="00CA2F05" w:rsidP="00CA2F05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0A76FD3" w14:textId="330DBC35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279A295" w14:textId="77777777" w:rsidR="00CA2F05" w:rsidRPr="008A1DEF" w:rsidRDefault="00CA2F05" w:rsidP="00CA2F05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5EF90E" w14:textId="30FA17B2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9858C00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58D29D" w14:textId="032C4D84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7,100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1949931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CC5C391" w14:textId="64906F85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A2F05" w:rsidRPr="008A1DEF" w14:paraId="42E5AE0A" w14:textId="77777777" w:rsidTr="00233EF5">
        <w:tc>
          <w:tcPr>
            <w:tcW w:w="4194" w:type="dxa"/>
          </w:tcPr>
          <w:p w14:paraId="17F4B65F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05227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A073147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FA3DAB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B1CB0E5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BB30FB" w14:textId="6FA7BC4B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77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6530DB1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B40E032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 xml:space="preserve">          35</w:t>
            </w:r>
          </w:p>
        </w:tc>
      </w:tr>
      <w:tr w:rsidR="00CA2F05" w:rsidRPr="008A1DEF" w14:paraId="75002B39" w14:textId="77777777" w:rsidTr="00CA2F05">
        <w:tc>
          <w:tcPr>
            <w:tcW w:w="4194" w:type="dxa"/>
          </w:tcPr>
          <w:p w14:paraId="3F14563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3D4D7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6CD15F89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4B096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4B466FE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E00F6B" w14:textId="10EF8435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9BC39FC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50968A4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28</w:t>
            </w:r>
          </w:p>
        </w:tc>
      </w:tr>
      <w:tr w:rsidR="00CA2F05" w:rsidRPr="008A1DEF" w14:paraId="27296ADB" w14:textId="77777777" w:rsidTr="00CA2F05">
        <w:tc>
          <w:tcPr>
            <w:tcW w:w="4194" w:type="dxa"/>
          </w:tcPr>
          <w:p w14:paraId="22872D22" w14:textId="77777777" w:rsidR="00CA2F05" w:rsidRPr="008A1DEF" w:rsidRDefault="00CA2F05" w:rsidP="00A34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DB3BE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39602DC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F861A6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FC71231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11C96C" w14:textId="4FAF9B94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C693C75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C4110AC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23</w:t>
            </w:r>
          </w:p>
        </w:tc>
      </w:tr>
      <w:tr w:rsidR="00CA2F05" w:rsidRPr="008A1DEF" w14:paraId="3EEAC5F4" w14:textId="77777777" w:rsidTr="00CA2F05">
        <w:tc>
          <w:tcPr>
            <w:tcW w:w="4194" w:type="dxa"/>
          </w:tcPr>
          <w:p w14:paraId="7B762ED9" w14:textId="5D7C0D58" w:rsidR="00CA2F05" w:rsidRPr="008A1DEF" w:rsidRDefault="00CA2F05" w:rsidP="00CA2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FF02F0B" w14:textId="497DD090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C49AEB6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1C03D61" w14:textId="7AB6F96E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6FF9417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E13F40" w14:textId="1EF04AB2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D444EB1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708BD156" w14:textId="1566C72E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A2F05" w:rsidRPr="008A1DEF" w14:paraId="1ED03ACC" w14:textId="77777777" w:rsidTr="00F0726B">
        <w:tc>
          <w:tcPr>
            <w:tcW w:w="4194" w:type="dxa"/>
          </w:tcPr>
          <w:p w14:paraId="14860AE9" w14:textId="77777777" w:rsidR="00CA2F05" w:rsidRPr="008A1DEF" w:rsidRDefault="00CA2F05" w:rsidP="00CA2F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3C5F" w14:textId="7CEFB98E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4E1FD67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319AE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3BD0A12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8108F" w14:textId="036E3E8C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7,203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FE00462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4F38C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86</w:t>
            </w:r>
          </w:p>
        </w:tc>
      </w:tr>
      <w:tr w:rsidR="00CA2F05" w:rsidRPr="008A1DEF" w14:paraId="3D6F9C60" w14:textId="77777777" w:rsidTr="007D0245">
        <w:tc>
          <w:tcPr>
            <w:tcW w:w="4194" w:type="dxa"/>
          </w:tcPr>
          <w:p w14:paraId="356C5E08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9601C0B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720A23F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9FD12F7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CCD83E4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349ACD3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C78032D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331EBE19" w14:textId="77777777" w:rsidR="00CA2F05" w:rsidRPr="008A1DEF" w:rsidRDefault="00CA2F05" w:rsidP="00CA2F05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2F05" w:rsidRPr="008A1DEF" w14:paraId="3D02A5E7" w14:textId="77777777" w:rsidTr="00233EF5">
        <w:tc>
          <w:tcPr>
            <w:tcW w:w="4194" w:type="dxa"/>
          </w:tcPr>
          <w:p w14:paraId="7DCED9CD" w14:textId="77777777" w:rsidR="00CA2F05" w:rsidRPr="008A1DEF" w:rsidRDefault="00CA2F05" w:rsidP="00CA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03867FE4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9E50F64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38C46B2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780EC8F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800183F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6AEEAC0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1F7094A1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2F05" w:rsidRPr="008A1DEF" w14:paraId="2791E6EE" w14:textId="77777777" w:rsidTr="00233EF5">
        <w:tc>
          <w:tcPr>
            <w:tcW w:w="4194" w:type="dxa"/>
          </w:tcPr>
          <w:p w14:paraId="29A35859" w14:textId="77777777" w:rsidR="00CA2F05" w:rsidRPr="008A1DEF" w:rsidRDefault="00CA2F05" w:rsidP="00CA2F05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A812878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47FA7124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DD33B21" w14:textId="77777777" w:rsidR="00CA2F05" w:rsidRPr="008A1DEF" w:rsidRDefault="00CA2F05" w:rsidP="00CA2F05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B906503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D800007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28DE183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81137AE" w14:textId="77777777" w:rsidR="00CA2F05" w:rsidRPr="008A1DEF" w:rsidRDefault="00CA2F05" w:rsidP="00CA2F05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E2F" w:rsidRPr="008A1DEF" w14:paraId="134C1EA5" w14:textId="77777777" w:rsidTr="00E63805">
        <w:tc>
          <w:tcPr>
            <w:tcW w:w="4194" w:type="dxa"/>
          </w:tcPr>
          <w:p w14:paraId="6762BFA5" w14:textId="77777777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5F1AB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591EA41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D4836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8C2AED6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FBA1118" w14:textId="4A219623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02EBF41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3C6BEC1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148</w:t>
            </w:r>
          </w:p>
        </w:tc>
      </w:tr>
      <w:tr w:rsidR="00EF2E2F" w:rsidRPr="008A1DEF" w14:paraId="6152AF70" w14:textId="77777777" w:rsidTr="00E63805">
        <w:tc>
          <w:tcPr>
            <w:tcW w:w="4194" w:type="dxa"/>
          </w:tcPr>
          <w:p w14:paraId="6A406AF1" w14:textId="77777777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5398E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561EEC8E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5D45B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C909FEC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353D3C3" w14:textId="0589A47F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1EFAE10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42F58DE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27</w:t>
            </w:r>
          </w:p>
        </w:tc>
      </w:tr>
      <w:tr w:rsidR="00EF2E2F" w:rsidRPr="008A1DEF" w14:paraId="2B22B753" w14:textId="77777777" w:rsidTr="00E63805">
        <w:tc>
          <w:tcPr>
            <w:tcW w:w="4194" w:type="dxa"/>
          </w:tcPr>
          <w:p w14:paraId="3C213C92" w14:textId="77777777" w:rsidR="00EF2E2F" w:rsidRPr="008A1DEF" w:rsidRDefault="00EF2E2F" w:rsidP="00EF2E2F">
            <w:pPr>
              <w:ind w:right="-13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21D818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1002098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CEF324D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F69679A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9B83831" w14:textId="0C783F35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5080F3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7A6FB94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307</w:t>
            </w:r>
          </w:p>
        </w:tc>
      </w:tr>
      <w:tr w:rsidR="00EF2E2F" w:rsidRPr="008A1DEF" w14:paraId="73BAB10C" w14:textId="77777777" w:rsidTr="00E63805">
        <w:tc>
          <w:tcPr>
            <w:tcW w:w="4194" w:type="dxa"/>
          </w:tcPr>
          <w:p w14:paraId="6DDFB45B" w14:textId="77777777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16F2A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D67EA94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9EF78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B8B9027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0425D6ED" w14:textId="7C1D880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AB302C3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007DC35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137</w:t>
            </w:r>
          </w:p>
        </w:tc>
      </w:tr>
      <w:tr w:rsidR="00EF2E2F" w:rsidRPr="008A1DEF" w14:paraId="3ABDE4A3" w14:textId="77777777" w:rsidTr="00C16E1D">
        <w:tc>
          <w:tcPr>
            <w:tcW w:w="4194" w:type="dxa"/>
          </w:tcPr>
          <w:p w14:paraId="55B78E31" w14:textId="3BDD084C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D6D4BD" w14:textId="3E6CFAB4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5AC5D9B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FE265" w14:textId="75DAB171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AED036D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1A9320F" w14:textId="13F8621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2F22B8A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F7D088D" w14:textId="5B25842A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5B05B3C8" w14:textId="77777777" w:rsidTr="00C16E1D">
        <w:tc>
          <w:tcPr>
            <w:tcW w:w="4194" w:type="dxa"/>
          </w:tcPr>
          <w:p w14:paraId="01C0CC18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C626259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563E1ED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DF19A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0E85D0F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46DB2C" w14:textId="0522FACF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252EED8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2A18F5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68</w:t>
            </w:r>
          </w:p>
        </w:tc>
      </w:tr>
      <w:tr w:rsidR="00EF2E2F" w:rsidRPr="008A1DEF" w14:paraId="6CC998FF" w14:textId="77777777" w:rsidTr="00233EF5">
        <w:tc>
          <w:tcPr>
            <w:tcW w:w="4194" w:type="dxa"/>
          </w:tcPr>
          <w:p w14:paraId="5C270328" w14:textId="77777777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10D3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653EDB7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341F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F95D128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5C944" w14:textId="29FC8CA0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4871875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229C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687</w:t>
            </w:r>
          </w:p>
        </w:tc>
      </w:tr>
      <w:tr w:rsidR="004D215F" w:rsidRPr="008A1DEF" w14:paraId="5D25043E" w14:textId="77777777" w:rsidTr="00CC5718">
        <w:tc>
          <w:tcPr>
            <w:tcW w:w="4194" w:type="dxa"/>
          </w:tcPr>
          <w:p w14:paraId="0CFF6973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7D092A" w14:textId="77777777" w:rsidR="004D215F" w:rsidRPr="008A1DEF" w:rsidRDefault="004D215F" w:rsidP="004D21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0D5666E" w14:textId="77777777" w:rsidR="004D215F" w:rsidRPr="008A1DEF" w:rsidRDefault="004D215F" w:rsidP="004D215F">
            <w:pPr>
              <w:tabs>
                <w:tab w:val="left" w:pos="327"/>
                <w:tab w:val="decimal" w:pos="73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C73918" w14:textId="77777777" w:rsidR="004D215F" w:rsidRPr="008A1DEF" w:rsidRDefault="004D215F" w:rsidP="004D21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E60ADD" w14:textId="77777777" w:rsidR="004D215F" w:rsidRPr="008A1DEF" w:rsidRDefault="004D215F" w:rsidP="004D21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3B87A8" w14:textId="77777777" w:rsidR="004D215F" w:rsidRPr="008A1DEF" w:rsidRDefault="004D215F" w:rsidP="004D21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CFFF2E" w14:textId="77777777" w:rsidR="004D215F" w:rsidRPr="008A1DEF" w:rsidRDefault="004D215F" w:rsidP="004D21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67D39F4" w14:textId="77777777" w:rsidR="004D215F" w:rsidRPr="008A1DEF" w:rsidRDefault="004D215F" w:rsidP="004D21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15F" w:rsidRPr="008A1DEF" w14:paraId="4BD2EA6E" w14:textId="77777777" w:rsidTr="00233EF5">
        <w:tc>
          <w:tcPr>
            <w:tcW w:w="4194" w:type="dxa"/>
          </w:tcPr>
          <w:p w14:paraId="7020A25D" w14:textId="77777777" w:rsidR="004D215F" w:rsidRPr="008A1DEF" w:rsidRDefault="004D215F" w:rsidP="004D215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01B83B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0057F61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DF4A52D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71696B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E5FEF2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7251EC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8BD9390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215F" w:rsidRPr="008A1DEF" w14:paraId="3704FBAC" w14:textId="77777777" w:rsidTr="00233EF5">
        <w:tc>
          <w:tcPr>
            <w:tcW w:w="4194" w:type="dxa"/>
          </w:tcPr>
          <w:p w14:paraId="7578661C" w14:textId="77777777" w:rsidR="004D215F" w:rsidRPr="008A1DEF" w:rsidRDefault="004D215F" w:rsidP="004D215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6F22C72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9FD706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08D135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4E916D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2E0520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876049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485AB2F" w14:textId="77777777" w:rsidR="004D215F" w:rsidRPr="008A1DEF" w:rsidRDefault="004D215F" w:rsidP="004D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2E2F" w:rsidRPr="008A1DEF" w14:paraId="4046BB88" w14:textId="77777777" w:rsidTr="00E63805">
        <w:tc>
          <w:tcPr>
            <w:tcW w:w="4194" w:type="dxa"/>
          </w:tcPr>
          <w:p w14:paraId="5537C7E8" w14:textId="77777777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FCE1A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B68A8DE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231C2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FBACED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25F91B" w14:textId="297B996D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7D26823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DF1CCB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F2E2F" w:rsidRPr="008A1DEF" w14:paraId="1DB919DC" w14:textId="77777777" w:rsidTr="00C16E1D">
        <w:tc>
          <w:tcPr>
            <w:tcW w:w="4194" w:type="dxa"/>
          </w:tcPr>
          <w:p w14:paraId="6A3F28AE" w14:textId="77777777" w:rsidR="00EF2E2F" w:rsidRPr="008A1DEF" w:rsidRDefault="00EF2E2F" w:rsidP="00EF2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087A8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4511BF5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6AA3F19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C438BA8" w14:textId="77777777" w:rsidR="00EF2E2F" w:rsidRPr="008A1DEF" w:rsidRDefault="00EF2E2F" w:rsidP="00EF2E2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6518340" w14:textId="05B9AC1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024F23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446CD1C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17</w:t>
            </w:r>
          </w:p>
        </w:tc>
      </w:tr>
      <w:tr w:rsidR="00337704" w:rsidRPr="008A1DEF" w14:paraId="615654A3" w14:textId="77777777" w:rsidTr="00E63805">
        <w:tc>
          <w:tcPr>
            <w:tcW w:w="4194" w:type="dxa"/>
          </w:tcPr>
          <w:p w14:paraId="7495156A" w14:textId="77777777" w:rsidR="00337704" w:rsidRPr="008A1DEF" w:rsidRDefault="00337704" w:rsidP="00337704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636884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7EAD3DBB" w14:textId="77777777" w:rsidR="00337704" w:rsidRPr="008A1DEF" w:rsidRDefault="00337704" w:rsidP="0033770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262E76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ED144B3" w14:textId="77777777" w:rsidR="00337704" w:rsidRPr="008A1DEF" w:rsidRDefault="00337704" w:rsidP="0033770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456D14" w14:textId="4268E75B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768165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C4EAD2D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61</w:t>
            </w:r>
          </w:p>
        </w:tc>
      </w:tr>
      <w:tr w:rsidR="00337704" w:rsidRPr="008A1DEF" w14:paraId="3A6147A8" w14:textId="77777777" w:rsidTr="00233EF5">
        <w:tc>
          <w:tcPr>
            <w:tcW w:w="4194" w:type="dxa"/>
          </w:tcPr>
          <w:p w14:paraId="039CD043" w14:textId="77777777" w:rsidR="00337704" w:rsidRPr="008A1DEF" w:rsidRDefault="00337704" w:rsidP="0033770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E5948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FE3E8D0" w14:textId="77777777" w:rsidR="00337704" w:rsidRPr="008A1DEF" w:rsidRDefault="00337704" w:rsidP="0033770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73C3F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47EF7B4" w14:textId="77777777" w:rsidR="00337704" w:rsidRPr="008A1DEF" w:rsidRDefault="00337704" w:rsidP="0033770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A4C8" w14:textId="3AE20A59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24B782D" w14:textId="77777777" w:rsidR="00337704" w:rsidRPr="008A1DEF" w:rsidRDefault="00337704" w:rsidP="0033770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E495D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78</w:t>
            </w:r>
          </w:p>
        </w:tc>
      </w:tr>
    </w:tbl>
    <w:p w14:paraId="4106CDD3" w14:textId="77777777" w:rsidR="00233EF5" w:rsidRPr="008A1DEF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E55D61" w14:textId="77777777" w:rsidR="00EF2E2F" w:rsidRPr="008A1DEF" w:rsidRDefault="00EF2E2F">
      <w:r w:rsidRPr="008A1DEF">
        <w:br w:type="page"/>
      </w:r>
    </w:p>
    <w:tbl>
      <w:tblPr>
        <w:tblW w:w="9905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25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233EF5" w:rsidRPr="008A1DEF" w14:paraId="567D2EAE" w14:textId="77777777" w:rsidTr="00B7226A">
        <w:trPr>
          <w:trHeight w:val="331"/>
          <w:tblHeader/>
        </w:trPr>
        <w:tc>
          <w:tcPr>
            <w:tcW w:w="3425" w:type="dxa"/>
          </w:tcPr>
          <w:p w14:paraId="1AA7A1DF" w14:textId="6CA7794D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14:paraId="2BF9A202" w14:textId="77777777" w:rsidR="00233EF5" w:rsidRPr="008A1DEF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14:paraId="22C8F0D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BE782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233EF5" w:rsidRPr="008A1DEF" w14:paraId="428D6188" w14:textId="77777777" w:rsidTr="00B7226A">
        <w:trPr>
          <w:trHeight w:val="331"/>
          <w:tblHeader/>
        </w:trPr>
        <w:tc>
          <w:tcPr>
            <w:tcW w:w="3425" w:type="dxa"/>
          </w:tcPr>
          <w:p w14:paraId="1B74BBDB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77096" w14:textId="77777777" w:rsidR="00233EF5" w:rsidRPr="008A1DEF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14:paraId="7D8714E3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945F8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E1E86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25D5F2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6A" w:rsidRPr="008A1DEF" w14:paraId="31ED036B" w14:textId="77777777" w:rsidTr="00B7226A">
        <w:trPr>
          <w:trHeight w:val="343"/>
          <w:tblHeader/>
        </w:trPr>
        <w:tc>
          <w:tcPr>
            <w:tcW w:w="3425" w:type="dxa"/>
          </w:tcPr>
          <w:p w14:paraId="44E37639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B3E0C" w14:textId="714474C9" w:rsidR="00B7226A" w:rsidRPr="008A1DEF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7" w:right="-38" w:firstLine="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7226A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CC84E4B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14:paraId="1B70575C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41C2B" w14:textId="77777777" w:rsidR="00B7226A" w:rsidRPr="008A1DEF" w:rsidRDefault="00B7226A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14:paraId="47497CDB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7B23A" w14:textId="60F3FF1C" w:rsidR="00B7226A" w:rsidRPr="008A1DEF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7226A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E8D3EA6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14:paraId="0BA94F82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BE299" w14:textId="77777777" w:rsidR="00B7226A" w:rsidRPr="008A1DEF" w:rsidRDefault="00B7226A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14:paraId="55110682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39E0B" w14:textId="7F0A5329" w:rsidR="00B7226A" w:rsidRPr="008A1DEF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7226A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C42C64B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14:paraId="48BDEADC" w14:textId="77777777" w:rsidR="00B7226A" w:rsidRPr="008A1DEF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7DBEE" w14:textId="77777777" w:rsidR="00B7226A" w:rsidRPr="008A1DEF" w:rsidRDefault="00B7226A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33EF5" w:rsidRPr="008A1DEF" w14:paraId="3667FFF1" w14:textId="77777777" w:rsidTr="00B7226A">
        <w:trPr>
          <w:trHeight w:val="343"/>
        </w:trPr>
        <w:tc>
          <w:tcPr>
            <w:tcW w:w="3425" w:type="dxa"/>
            <w:hideMark/>
          </w:tcPr>
          <w:p w14:paraId="6CA8DE0F" w14:textId="77777777" w:rsidR="00233EF5" w:rsidRPr="008A1DEF" w:rsidRDefault="00233EF5" w:rsidP="0000085F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55BDC83" w14:textId="77777777" w:rsidR="00233EF5" w:rsidRPr="008A1DEF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0275931" w14:textId="77777777" w:rsidR="00233EF5" w:rsidRPr="008A1DEF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0959135" w14:textId="77777777" w:rsidR="00233EF5" w:rsidRPr="008A1DEF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4F06104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24C6AA3A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747D2964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00A9D59F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14:paraId="0E74E4A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574440B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14:paraId="48631E8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D969F3F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E2F" w:rsidRPr="008A1DEF" w14:paraId="0FDE08F1" w14:textId="77777777" w:rsidTr="00B7226A">
        <w:trPr>
          <w:trHeight w:val="343"/>
        </w:trPr>
        <w:tc>
          <w:tcPr>
            <w:tcW w:w="3425" w:type="dxa"/>
            <w:hideMark/>
          </w:tcPr>
          <w:p w14:paraId="4ED2820A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</w:p>
        </w:tc>
        <w:tc>
          <w:tcPr>
            <w:tcW w:w="935" w:type="dxa"/>
          </w:tcPr>
          <w:p w14:paraId="7CD38A07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5A632AEC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hideMark/>
          </w:tcPr>
          <w:p w14:paraId="29728DA8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AB12B6B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69DB62FD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207169D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39F52B9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D96810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1E080FE" w14:textId="3E089DCB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38,219</w:t>
            </w:r>
          </w:p>
        </w:tc>
        <w:tc>
          <w:tcPr>
            <w:tcW w:w="165" w:type="dxa"/>
          </w:tcPr>
          <w:p w14:paraId="7CC18AD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27F8D3B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41,345</w:t>
            </w:r>
          </w:p>
        </w:tc>
      </w:tr>
      <w:tr w:rsidR="00EF2E2F" w:rsidRPr="008A1DEF" w14:paraId="125B7FAF" w14:textId="77777777" w:rsidTr="00B7226A">
        <w:trPr>
          <w:trHeight w:val="343"/>
        </w:trPr>
        <w:tc>
          <w:tcPr>
            <w:tcW w:w="3425" w:type="dxa"/>
          </w:tcPr>
          <w:p w14:paraId="5409BEA5" w14:textId="77777777" w:rsidR="00EF2E2F" w:rsidRPr="008A1DEF" w:rsidRDefault="00EF2E2F" w:rsidP="00EF2E2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35" w:type="dxa"/>
          </w:tcPr>
          <w:p w14:paraId="14E3A985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7CEB042B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5F0BCFF1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63354729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DF7DE5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79197F67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2397D6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28D340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0E11FFA9" w14:textId="6B9A3CD3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42,089</w:t>
            </w:r>
          </w:p>
        </w:tc>
        <w:tc>
          <w:tcPr>
            <w:tcW w:w="165" w:type="dxa"/>
          </w:tcPr>
          <w:p w14:paraId="6389A75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32E4E615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8,957</w:t>
            </w:r>
          </w:p>
        </w:tc>
      </w:tr>
      <w:tr w:rsidR="00EF2E2F" w:rsidRPr="008A1DEF" w14:paraId="351449FF" w14:textId="77777777" w:rsidTr="00B7226A">
        <w:trPr>
          <w:trHeight w:val="343"/>
        </w:trPr>
        <w:tc>
          <w:tcPr>
            <w:tcW w:w="3425" w:type="dxa"/>
          </w:tcPr>
          <w:p w14:paraId="5B3E1E0F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35" w:type="dxa"/>
          </w:tcPr>
          <w:p w14:paraId="79141C35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138B19A3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5A6349C5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E11F65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2233C8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1CD68667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CEED21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20FEC7CD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943B84B" w14:textId="12D5218B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44,625</w:t>
            </w:r>
          </w:p>
        </w:tc>
        <w:tc>
          <w:tcPr>
            <w:tcW w:w="165" w:type="dxa"/>
          </w:tcPr>
          <w:p w14:paraId="6602179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79510AB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54,191</w:t>
            </w:r>
          </w:p>
        </w:tc>
      </w:tr>
      <w:tr w:rsidR="00EF2E2F" w:rsidRPr="008A1DEF" w14:paraId="5E105C8D" w14:textId="77777777" w:rsidTr="00B7226A">
        <w:trPr>
          <w:trHeight w:val="331"/>
        </w:trPr>
        <w:tc>
          <w:tcPr>
            <w:tcW w:w="3425" w:type="dxa"/>
            <w:hideMark/>
          </w:tcPr>
          <w:p w14:paraId="666794E0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935" w:type="dxa"/>
            <w:shd w:val="clear" w:color="auto" w:fill="auto"/>
          </w:tcPr>
          <w:p w14:paraId="2EC73C07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C56AC8A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14:paraId="1425F55D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0F42B25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CC0D7B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D1FBFE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612AF0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35D187C5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2525D71" w14:textId="15748AAB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30,655</w:t>
            </w:r>
          </w:p>
        </w:tc>
        <w:tc>
          <w:tcPr>
            <w:tcW w:w="165" w:type="dxa"/>
          </w:tcPr>
          <w:p w14:paraId="6CD79FD3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271B517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43,744</w:t>
            </w:r>
          </w:p>
        </w:tc>
      </w:tr>
      <w:tr w:rsidR="00EF2E2F" w:rsidRPr="008A1DEF" w14:paraId="5B8F0BF9" w14:textId="77777777" w:rsidTr="005B309C">
        <w:trPr>
          <w:trHeight w:val="343"/>
        </w:trPr>
        <w:tc>
          <w:tcPr>
            <w:tcW w:w="3425" w:type="dxa"/>
          </w:tcPr>
          <w:p w14:paraId="41A6A96A" w14:textId="0E6FA3D4" w:rsidR="00EF2E2F" w:rsidRPr="008A1DEF" w:rsidRDefault="00EF2E2F" w:rsidP="00EF2E2F">
            <w:pPr>
              <w:ind w:left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35" w:type="dxa"/>
          </w:tcPr>
          <w:p w14:paraId="31BE2060" w14:textId="00A936B8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65ECDDB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</w:tcPr>
          <w:p w14:paraId="4B018879" w14:textId="76A4D1BC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14DD542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09F195D0" w14:textId="67BC7781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140D10E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544E1435" w14:textId="44418BB8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26A082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8C6896B" w14:textId="32F88C4D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10,228</w:t>
            </w:r>
          </w:p>
        </w:tc>
        <w:tc>
          <w:tcPr>
            <w:tcW w:w="165" w:type="dxa"/>
          </w:tcPr>
          <w:p w14:paraId="0392A6E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2C192437" w14:textId="1C6704BE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</w:tr>
      <w:tr w:rsidR="00EF2E2F" w:rsidRPr="008A1DEF" w14:paraId="57D5DDFA" w14:textId="77777777" w:rsidTr="005B309C">
        <w:trPr>
          <w:trHeight w:val="343"/>
        </w:trPr>
        <w:tc>
          <w:tcPr>
            <w:tcW w:w="3425" w:type="dxa"/>
            <w:hideMark/>
          </w:tcPr>
          <w:p w14:paraId="34BB7AC5" w14:textId="77777777" w:rsidR="00EF2E2F" w:rsidRPr="008A1DEF" w:rsidRDefault="00EF2E2F" w:rsidP="00EF2E2F">
            <w:pPr>
              <w:ind w:left="18"/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</w:tcPr>
          <w:p w14:paraId="1761A079" w14:textId="4E4B8038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175611A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</w:tcPr>
          <w:p w14:paraId="5BF1243D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4D0824C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4C78DB3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37E816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3738387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2DC2A5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53503885" w14:textId="042B3912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65" w:type="dxa"/>
          </w:tcPr>
          <w:p w14:paraId="4795310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41864A1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22,003</w:t>
            </w:r>
          </w:p>
        </w:tc>
      </w:tr>
      <w:tr w:rsidR="00EF2E2F" w:rsidRPr="008A1DEF" w14:paraId="72754C0D" w14:textId="77777777" w:rsidTr="00C16E1D">
        <w:trPr>
          <w:trHeight w:val="312"/>
        </w:trPr>
        <w:tc>
          <w:tcPr>
            <w:tcW w:w="3425" w:type="dxa"/>
            <w:hideMark/>
          </w:tcPr>
          <w:p w14:paraId="42B19670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14:paraId="31E51FA1" w14:textId="77777777" w:rsidR="00EF2E2F" w:rsidRPr="008A1DEF" w:rsidRDefault="00EF2E2F" w:rsidP="00EF2E2F">
            <w:pPr>
              <w:tabs>
                <w:tab w:val="clear" w:pos="680"/>
                <w:tab w:val="left" w:pos="558"/>
              </w:tabs>
              <w:ind w:left="-72" w:right="-1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DFB2E44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682ACB2E" w14:textId="77777777" w:rsidR="00EF2E2F" w:rsidRPr="008A1DEF" w:rsidRDefault="00EF2E2F" w:rsidP="00EF2E2F">
            <w:pPr>
              <w:tabs>
                <w:tab w:val="clear" w:pos="680"/>
                <w:tab w:val="left" w:pos="558"/>
              </w:tabs>
              <w:ind w:left="-72" w:right="-1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4CC193C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0157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055131B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E393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489666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A5BC1" w14:textId="09392BE1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165,816</w:t>
            </w:r>
          </w:p>
        </w:tc>
        <w:tc>
          <w:tcPr>
            <w:tcW w:w="165" w:type="dxa"/>
          </w:tcPr>
          <w:p w14:paraId="420EC8E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3D9B2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170,240</w:t>
            </w:r>
          </w:p>
        </w:tc>
      </w:tr>
    </w:tbl>
    <w:p w14:paraId="18F393B9" w14:textId="77777777" w:rsidR="00746381" w:rsidRPr="008A1DEF" w:rsidRDefault="00746381" w:rsidP="0000085F">
      <w:pPr>
        <w:rPr>
          <w:rFonts w:ascii="Angsana New" w:hAnsi="Angsana New"/>
          <w:sz w:val="26"/>
          <w:szCs w:val="26"/>
        </w:rPr>
      </w:pPr>
    </w:p>
    <w:p w14:paraId="5376E391" w14:textId="54C3538D" w:rsidR="00B7226A" w:rsidRPr="008A1DEF" w:rsidRDefault="00B7226A" w:rsidP="0000085F">
      <w:pPr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รายการเคลื่อนไหวของเงินให้กู้ยืมระยะสั้นแก่บริษัทย่อยในระหว่างงวด</w:t>
      </w:r>
      <w:r w:rsidR="00DD34F0" w:rsidRPr="008A1DEF">
        <w:rPr>
          <w:rFonts w:ascii="Angsana New" w:hAnsi="Angsana New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>มีดังนี้</w:t>
      </w:r>
    </w:p>
    <w:p w14:paraId="130516D5" w14:textId="77777777" w:rsidR="00233EF5" w:rsidRPr="008A1DEF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233EF5" w:rsidRPr="008A1DEF" w14:paraId="4614E3CC" w14:textId="77777777" w:rsidTr="00233EF5">
        <w:trPr>
          <w:cantSplit/>
          <w:tblHeader/>
        </w:trPr>
        <w:tc>
          <w:tcPr>
            <w:tcW w:w="6138" w:type="dxa"/>
          </w:tcPr>
          <w:p w14:paraId="4549A519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54F8101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8A1DEF" w14:paraId="019DEDEB" w14:textId="77777777" w:rsidTr="00233EF5">
        <w:trPr>
          <w:cantSplit/>
          <w:tblHeader/>
        </w:trPr>
        <w:tc>
          <w:tcPr>
            <w:tcW w:w="6138" w:type="dxa"/>
          </w:tcPr>
          <w:p w14:paraId="2A73DA2F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86051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57DBF7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26DAA0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EF5" w:rsidRPr="008A1DEF" w14:paraId="04EAE7DC" w14:textId="77777777" w:rsidTr="00233EF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2BCEFEB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54CCFE8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ED0CBD7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B28BD17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2150" w:rsidRPr="008A1DEF" w14:paraId="79D326F2" w14:textId="77777777" w:rsidTr="00233EF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2CDA7DB" w14:textId="77777777" w:rsidR="00DC2150" w:rsidRPr="008A1DEF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6AD5A97" w14:textId="77777777" w:rsidR="00DC2150" w:rsidRPr="008A1DEF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379517D" w14:textId="77777777" w:rsidR="00DC2150" w:rsidRPr="008A1DEF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037DAD7" w14:textId="77777777" w:rsidR="00DC2150" w:rsidRPr="008A1DEF" w:rsidRDefault="00DC2150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</w:tr>
      <w:tr w:rsidR="00EF2E2F" w:rsidRPr="008A1DEF" w14:paraId="7644E662" w14:textId="77777777" w:rsidTr="00233EF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489FEA3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CFA8AA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2A627E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55665D" w14:textId="30E26AAC" w:rsidR="00EF2E2F" w:rsidRPr="008A1DEF" w:rsidRDefault="00EF2E2F" w:rsidP="00EF2E2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1,174,749</w:t>
            </w:r>
          </w:p>
        </w:tc>
      </w:tr>
      <w:tr w:rsidR="00EF2E2F" w:rsidRPr="008A1DEF" w14:paraId="522EE0E7" w14:textId="77777777" w:rsidTr="00233EF5">
        <w:tc>
          <w:tcPr>
            <w:tcW w:w="6138" w:type="dxa"/>
            <w:tcBorders>
              <w:top w:val="nil"/>
            </w:tcBorders>
            <w:vAlign w:val="center"/>
            <w:hideMark/>
          </w:tcPr>
          <w:p w14:paraId="4C472D5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1A27608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3097098B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55DDE8" w14:textId="7923070C" w:rsidR="00EF2E2F" w:rsidRPr="008A1DEF" w:rsidRDefault="00EF2E2F" w:rsidP="00EF2E2F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(1,179,173)</w:t>
            </w:r>
          </w:p>
        </w:tc>
      </w:tr>
      <w:tr w:rsidR="00EF2E2F" w:rsidRPr="008A1DEF" w14:paraId="3DF9D367" w14:textId="77777777" w:rsidTr="00233EF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B76CCAA" w14:textId="1910254F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96924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76F68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C641F" w14:textId="4FD24AE6" w:rsidR="00EF2E2F" w:rsidRPr="008A1DEF" w:rsidRDefault="00EF2E2F" w:rsidP="00EF2E2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165,816</w:t>
            </w:r>
          </w:p>
        </w:tc>
      </w:tr>
    </w:tbl>
    <w:p w14:paraId="342FDD9A" w14:textId="77777777" w:rsidR="00233EF5" w:rsidRPr="008A1DEF" w:rsidRDefault="00233EF5" w:rsidP="0000085F">
      <w:pPr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233EF5" w:rsidRPr="008A1DEF" w14:paraId="0595A647" w14:textId="77777777" w:rsidTr="00233EF5">
        <w:trPr>
          <w:trHeight w:val="331"/>
          <w:tblHeader/>
        </w:trPr>
        <w:tc>
          <w:tcPr>
            <w:tcW w:w="3510" w:type="dxa"/>
          </w:tcPr>
          <w:p w14:paraId="2B5525DA" w14:textId="3A836E75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14:paraId="7C99EBEA" w14:textId="77777777" w:rsidR="00233EF5" w:rsidRPr="008A1DEF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14:paraId="37FC7A67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087C6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233EF5" w:rsidRPr="008A1DEF" w14:paraId="031E35D0" w14:textId="77777777" w:rsidTr="00233EF5">
        <w:trPr>
          <w:trHeight w:val="331"/>
          <w:tblHeader/>
        </w:trPr>
        <w:tc>
          <w:tcPr>
            <w:tcW w:w="3510" w:type="dxa"/>
          </w:tcPr>
          <w:p w14:paraId="5918A24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61EEA" w14:textId="77777777" w:rsidR="00233EF5" w:rsidRPr="008A1DEF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14:paraId="68ACB56C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B8D5D6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05846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772D9F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46D" w:rsidRPr="008A1DEF" w14:paraId="0FEB359A" w14:textId="77777777" w:rsidTr="00233EF5">
        <w:trPr>
          <w:trHeight w:val="343"/>
          <w:tblHeader/>
        </w:trPr>
        <w:tc>
          <w:tcPr>
            <w:tcW w:w="3510" w:type="dxa"/>
          </w:tcPr>
          <w:p w14:paraId="39031925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87D34" w14:textId="4B7D7EC3" w:rsidR="0058446D" w:rsidRPr="008A1DEF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8446D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0181FC9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14:paraId="18885171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91359" w14:textId="77777777" w:rsidR="0058446D" w:rsidRPr="008A1DEF" w:rsidRDefault="0058446D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14:paraId="3158191F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8814C" w14:textId="245BEBE3" w:rsidR="0058446D" w:rsidRPr="008A1DEF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8446D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614FB93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14:paraId="1E0434BC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7CD5E" w14:textId="77777777" w:rsidR="0058446D" w:rsidRPr="008A1DEF" w:rsidRDefault="0058446D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14:paraId="033E440D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C56358" w14:textId="2A930F7B" w:rsidR="0058446D" w:rsidRPr="008A1DEF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8446D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D80D86C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14:paraId="32FB9393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92B9E" w14:textId="77777777" w:rsidR="0058446D" w:rsidRPr="008A1DEF" w:rsidRDefault="0058446D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33EF5" w:rsidRPr="008A1DEF" w14:paraId="58CF6597" w14:textId="77777777" w:rsidTr="00233EF5">
        <w:trPr>
          <w:trHeight w:val="343"/>
        </w:trPr>
        <w:tc>
          <w:tcPr>
            <w:tcW w:w="3510" w:type="dxa"/>
          </w:tcPr>
          <w:p w14:paraId="4D740952" w14:textId="77777777" w:rsidR="00233EF5" w:rsidRPr="008A1DEF" w:rsidRDefault="00233EF5" w:rsidP="0000085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35" w:type="dxa"/>
          </w:tcPr>
          <w:p w14:paraId="7796675A" w14:textId="77777777" w:rsidR="00233EF5" w:rsidRPr="008A1DEF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6007DC5B" w14:textId="77777777" w:rsidR="00233EF5" w:rsidRPr="008A1DEF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289D8838" w14:textId="77777777" w:rsidR="00233EF5" w:rsidRPr="008A1DEF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E7F9B2B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0709DC2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3B60ECD9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106B24B7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14:paraId="796C38D3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7CCE74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14:paraId="1AD11C3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6333E46F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E2F" w:rsidRPr="008A1DEF" w14:paraId="28FF4941" w14:textId="77777777" w:rsidTr="00233EF5">
        <w:trPr>
          <w:trHeight w:val="331"/>
        </w:trPr>
        <w:tc>
          <w:tcPr>
            <w:tcW w:w="3510" w:type="dxa"/>
          </w:tcPr>
          <w:p w14:paraId="277947F2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  <w:shd w:val="clear" w:color="auto" w:fill="auto"/>
          </w:tcPr>
          <w:p w14:paraId="72C9CC94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42BA3669" w14:textId="77777777" w:rsidR="00EF2E2F" w:rsidRPr="008A1DEF" w:rsidRDefault="00EF2E2F" w:rsidP="00EF2E2F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7CC642AB" w14:textId="5F9F70CA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5CF882D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4C17C7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4DD0470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A40DB89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3532FF5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007BA8DF" w14:textId="0B315B24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174,661</w:t>
            </w:r>
          </w:p>
        </w:tc>
        <w:tc>
          <w:tcPr>
            <w:tcW w:w="165" w:type="dxa"/>
          </w:tcPr>
          <w:p w14:paraId="230A1FD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14:paraId="56738698" w14:textId="02B6E7BA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EF2E2F" w:rsidRPr="008A1DEF" w14:paraId="369415C6" w14:textId="77777777" w:rsidTr="00233EF5">
        <w:trPr>
          <w:trHeight w:val="343"/>
        </w:trPr>
        <w:tc>
          <w:tcPr>
            <w:tcW w:w="3510" w:type="dxa"/>
          </w:tcPr>
          <w:p w14:paraId="3FFEC105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35" w:type="dxa"/>
          </w:tcPr>
          <w:p w14:paraId="2B3FB349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45CDC286" w14:textId="77777777" w:rsidR="00EF2E2F" w:rsidRPr="008A1DEF" w:rsidRDefault="00EF2E2F" w:rsidP="00EF2E2F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01AC61B4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4D2CF3C2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50902A4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45B1C2C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F890FF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8379814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7D22D6D" w14:textId="7F8223A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2,744</w:t>
            </w:r>
          </w:p>
        </w:tc>
        <w:tc>
          <w:tcPr>
            <w:tcW w:w="165" w:type="dxa"/>
          </w:tcPr>
          <w:p w14:paraId="05259999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14:paraId="0E8244B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17,531</w:t>
            </w:r>
          </w:p>
        </w:tc>
      </w:tr>
      <w:tr w:rsidR="00EF2E2F" w:rsidRPr="008A1DEF" w14:paraId="604D00D8" w14:textId="77777777" w:rsidTr="00C16E1D">
        <w:trPr>
          <w:trHeight w:val="331"/>
        </w:trPr>
        <w:tc>
          <w:tcPr>
            <w:tcW w:w="3510" w:type="dxa"/>
            <w:hideMark/>
          </w:tcPr>
          <w:p w14:paraId="34B9ABDC" w14:textId="77777777" w:rsidR="00EF2E2F" w:rsidRPr="008A1DEF" w:rsidRDefault="00EF2E2F" w:rsidP="00EF2E2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35" w:type="dxa"/>
            <w:shd w:val="clear" w:color="auto" w:fill="auto"/>
          </w:tcPr>
          <w:p w14:paraId="5202EE4A" w14:textId="7F4F3BBB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557C5EC7" w14:textId="77777777" w:rsidR="00EF2E2F" w:rsidRPr="008A1DEF" w:rsidRDefault="00EF2E2F" w:rsidP="00EF2E2F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14:paraId="1F4CE697" w14:textId="77777777" w:rsidR="00EF2E2F" w:rsidRPr="008A1DEF" w:rsidRDefault="00EF2E2F" w:rsidP="00EF2E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6436F0B7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2ABD8FB9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453F6D9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D5D363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6BF4CFF0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9DA17BC" w14:textId="3A14B579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165" w:type="dxa"/>
          </w:tcPr>
          <w:p w14:paraId="2ECD505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15906A5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60,760</w:t>
            </w:r>
          </w:p>
        </w:tc>
      </w:tr>
      <w:tr w:rsidR="00EF2E2F" w:rsidRPr="008A1DEF" w14:paraId="0487ED74" w14:textId="77777777" w:rsidTr="00233EF5">
        <w:trPr>
          <w:trHeight w:val="312"/>
        </w:trPr>
        <w:tc>
          <w:tcPr>
            <w:tcW w:w="3510" w:type="dxa"/>
            <w:hideMark/>
          </w:tcPr>
          <w:p w14:paraId="6A142438" w14:textId="77777777" w:rsidR="00EF2E2F" w:rsidRPr="008A1DEF" w:rsidRDefault="00EF2E2F" w:rsidP="00EF2E2F">
            <w:pPr>
              <w:ind w:left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14:paraId="21BE69A3" w14:textId="77777777" w:rsidR="00EF2E2F" w:rsidRPr="008A1DEF" w:rsidRDefault="00EF2E2F" w:rsidP="00EF2E2F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0E75E45" w14:textId="77777777" w:rsidR="00EF2E2F" w:rsidRPr="008A1DEF" w:rsidRDefault="00EF2E2F" w:rsidP="00EF2E2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67183E8D" w14:textId="77777777" w:rsidR="00EF2E2F" w:rsidRPr="008A1DEF" w:rsidRDefault="00EF2E2F" w:rsidP="00EF2E2F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8249DF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DA29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2EE25C3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92F2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3E93D931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012B4" w14:textId="6CDDEF33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177,405</w:t>
            </w:r>
          </w:p>
        </w:tc>
        <w:tc>
          <w:tcPr>
            <w:tcW w:w="165" w:type="dxa"/>
          </w:tcPr>
          <w:p w14:paraId="22DA5E6E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65700A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78,291</w:t>
            </w:r>
          </w:p>
        </w:tc>
      </w:tr>
    </w:tbl>
    <w:p w14:paraId="6DAD28FF" w14:textId="77777777" w:rsidR="00233EF5" w:rsidRPr="008A1DEF" w:rsidRDefault="00233EF5" w:rsidP="0000085F">
      <w:pPr>
        <w:rPr>
          <w:rFonts w:ascii="Angsana New" w:hAnsi="Angsana New"/>
          <w:sz w:val="26"/>
          <w:szCs w:val="26"/>
        </w:rPr>
      </w:pPr>
    </w:p>
    <w:p w14:paraId="28B82225" w14:textId="77777777" w:rsidR="00FE3852" w:rsidRPr="008A1DEF" w:rsidRDefault="00FE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5D79C734" w14:textId="30CDEBAA" w:rsidR="0058446D" w:rsidRPr="008A1DEF" w:rsidRDefault="0058446D" w:rsidP="0000085F">
      <w:pPr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รายการเคลื่อนไหวของเงินกู้ยืมระยะสั้นจากบริษัทย่อยในระหว่างงวด</w:t>
      </w:r>
      <w:r w:rsidR="00DD34F0" w:rsidRPr="008A1DEF">
        <w:rPr>
          <w:rFonts w:ascii="Angsana New" w:hAnsi="Angsana New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>มีดังนี้</w:t>
      </w:r>
    </w:p>
    <w:p w14:paraId="23DBF55A" w14:textId="77777777" w:rsidR="00233EF5" w:rsidRPr="008A1DEF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4"/>
        <w:gridCol w:w="1557"/>
        <w:gridCol w:w="283"/>
        <w:gridCol w:w="1695"/>
      </w:tblGrid>
      <w:tr w:rsidR="00233EF5" w:rsidRPr="008A1DEF" w14:paraId="2F3F8176" w14:textId="77777777" w:rsidTr="00233EF5">
        <w:tc>
          <w:tcPr>
            <w:tcW w:w="3202" w:type="pct"/>
          </w:tcPr>
          <w:p w14:paraId="486040E8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98" w:type="pct"/>
            <w:gridSpan w:val="3"/>
            <w:tcBorders>
              <w:bottom w:val="single" w:sz="4" w:space="0" w:color="auto"/>
            </w:tcBorders>
            <w:vAlign w:val="center"/>
          </w:tcPr>
          <w:p w14:paraId="2FA6DB80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233EF5" w:rsidRPr="008A1DEF" w14:paraId="2DDCA3F1" w14:textId="77777777" w:rsidTr="00233EF5">
        <w:tc>
          <w:tcPr>
            <w:tcW w:w="3202" w:type="pct"/>
            <w:vAlign w:val="center"/>
          </w:tcPr>
          <w:p w14:paraId="32565C0B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D31C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14:paraId="7E50AD17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35FA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EF5" w:rsidRPr="008A1DEF" w14:paraId="3F7D8701" w14:textId="77777777" w:rsidTr="00233EF5">
        <w:tc>
          <w:tcPr>
            <w:tcW w:w="3202" w:type="pct"/>
            <w:vAlign w:val="center"/>
          </w:tcPr>
          <w:p w14:paraId="048A3297" w14:textId="77777777" w:rsidR="00233EF5" w:rsidRPr="008A1DEF" w:rsidRDefault="00233EF5" w:rsidP="00000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44C37CC2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center"/>
          </w:tcPr>
          <w:p w14:paraId="1A95F745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14:paraId="063BCEE9" w14:textId="77777777" w:rsidR="00233EF5" w:rsidRPr="008A1DEF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DC2150" w:rsidRPr="008A1DEF" w14:paraId="56831633" w14:textId="77777777" w:rsidTr="00233EF5">
        <w:tc>
          <w:tcPr>
            <w:tcW w:w="3202" w:type="pct"/>
            <w:vAlign w:val="center"/>
          </w:tcPr>
          <w:p w14:paraId="4DB0FA58" w14:textId="77777777" w:rsidR="00DC2150" w:rsidRPr="008A1DEF" w:rsidRDefault="00DC2150" w:rsidP="00000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792" w:type="pct"/>
          </w:tcPr>
          <w:p w14:paraId="1980D8AA" w14:textId="77777777" w:rsidR="00DC2150" w:rsidRPr="008A1DEF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7F04AB4D" w14:textId="77777777" w:rsidR="00DC2150" w:rsidRPr="008A1DEF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712C95FE" w14:textId="77777777" w:rsidR="00DC2150" w:rsidRPr="008A1DEF" w:rsidRDefault="00DC2150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78,291</w:t>
            </w:r>
          </w:p>
        </w:tc>
      </w:tr>
      <w:tr w:rsidR="00EF2E2F" w:rsidRPr="008A1DEF" w14:paraId="59D8E428" w14:textId="77777777" w:rsidTr="00233EF5">
        <w:tc>
          <w:tcPr>
            <w:tcW w:w="3202" w:type="pct"/>
            <w:vAlign w:val="center"/>
          </w:tcPr>
          <w:p w14:paraId="7DF79623" w14:textId="77777777" w:rsidR="00EF2E2F" w:rsidRPr="008A1DEF" w:rsidRDefault="00EF2E2F" w:rsidP="00EF2E2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14:paraId="1E47C756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42B6E337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7D379EED" w14:textId="2BACF75F" w:rsidR="00EF2E2F" w:rsidRPr="008A1DEF" w:rsidRDefault="00EF2E2F" w:rsidP="00EF2E2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1,066,900</w:t>
            </w:r>
          </w:p>
        </w:tc>
      </w:tr>
      <w:tr w:rsidR="00EF2E2F" w:rsidRPr="008A1DEF" w14:paraId="7A72D354" w14:textId="77777777" w:rsidTr="00233EF5">
        <w:tc>
          <w:tcPr>
            <w:tcW w:w="3202" w:type="pct"/>
            <w:vAlign w:val="center"/>
          </w:tcPr>
          <w:p w14:paraId="70B5A852" w14:textId="77777777" w:rsidR="00EF2E2F" w:rsidRPr="008A1DEF" w:rsidRDefault="00EF2E2F" w:rsidP="00EF2E2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</w:tcPr>
          <w:p w14:paraId="0407512C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27C1B05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4C97E681" w14:textId="259AB0D5" w:rsidR="00EF2E2F" w:rsidRPr="008A1DEF" w:rsidRDefault="00EF2E2F" w:rsidP="00EF2E2F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(967,786)</w:t>
            </w:r>
          </w:p>
        </w:tc>
      </w:tr>
      <w:tr w:rsidR="00EF2E2F" w:rsidRPr="008A1DEF" w14:paraId="5B23C564" w14:textId="77777777" w:rsidTr="00233EF5">
        <w:tblPrEx>
          <w:tblLook w:val="01E0" w:firstRow="1" w:lastRow="1" w:firstColumn="1" w:lastColumn="1" w:noHBand="0" w:noVBand="0"/>
        </w:tblPrEx>
        <w:tc>
          <w:tcPr>
            <w:tcW w:w="3202" w:type="pct"/>
            <w:vAlign w:val="center"/>
          </w:tcPr>
          <w:p w14:paraId="22223002" w14:textId="6C494A99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1498852F" w14:textId="77777777" w:rsidR="00EF2E2F" w:rsidRPr="008A1DEF" w:rsidRDefault="00EF2E2F" w:rsidP="00EF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3A3A285A" w14:textId="77777777" w:rsidR="00EF2E2F" w:rsidRPr="008A1DEF" w:rsidRDefault="00EF2E2F" w:rsidP="00EF2E2F">
            <w:pPr>
              <w:tabs>
                <w:tab w:val="clear" w:pos="90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2ADB16" w14:textId="3A7EB37F" w:rsidR="00EF2E2F" w:rsidRPr="008A1DEF" w:rsidRDefault="00EF2E2F" w:rsidP="00EF2E2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177,405</w:t>
            </w:r>
          </w:p>
        </w:tc>
      </w:tr>
    </w:tbl>
    <w:p w14:paraId="06586479" w14:textId="77777777" w:rsidR="0058446D" w:rsidRPr="008A1DEF" w:rsidRDefault="0058446D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81332F4" w14:textId="77777777" w:rsidR="00291F9B" w:rsidRPr="008A1DEF" w:rsidRDefault="00B073F6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5.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0275A2" w:rsidRPr="008A1DEF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2A0A9B" w:rsidRPr="008A1DEF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006D74" w:rsidRPr="008A1DEF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8A1DEF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14:paraId="63966892" w14:textId="77777777" w:rsidR="00EB29DB" w:rsidRPr="008A1DEF" w:rsidRDefault="00C73BE5" w:rsidP="0000085F">
      <w:pPr>
        <w:tabs>
          <w:tab w:val="clear" w:pos="227"/>
        </w:tabs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ab/>
      </w:r>
    </w:p>
    <w:p w14:paraId="1C369025" w14:textId="2034CA91" w:rsidR="00291F9B" w:rsidRPr="008A1DEF" w:rsidRDefault="008553ED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EE24F9" w:rsidRPr="008A1DEF">
        <w:rPr>
          <w:rFonts w:ascii="Angsana New" w:hAnsi="Angsana New"/>
          <w:sz w:val="26"/>
          <w:szCs w:val="26"/>
        </w:rPr>
        <w:t xml:space="preserve"> 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8A1DEF">
        <w:rPr>
          <w:rFonts w:ascii="Angsana New" w:hAnsi="Angsana New"/>
          <w:sz w:val="26"/>
          <w:szCs w:val="26"/>
        </w:rPr>
        <w:t xml:space="preserve">31 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4448C84" w14:textId="77777777" w:rsidR="00291F9B" w:rsidRPr="008A1DEF" w:rsidRDefault="00291F9B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270"/>
        <w:gridCol w:w="1188"/>
        <w:gridCol w:w="252"/>
        <w:gridCol w:w="1170"/>
        <w:gridCol w:w="270"/>
        <w:gridCol w:w="1188"/>
      </w:tblGrid>
      <w:tr w:rsidR="0058446D" w:rsidRPr="008A1DEF" w14:paraId="11585772" w14:textId="77777777" w:rsidTr="00F90DF8">
        <w:trPr>
          <w:cantSplit/>
        </w:trPr>
        <w:tc>
          <w:tcPr>
            <w:tcW w:w="4230" w:type="dxa"/>
          </w:tcPr>
          <w:p w14:paraId="04CFA32F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2CB40609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8446D" w:rsidRPr="008A1DEF" w14:paraId="74FEB4FE" w14:textId="77777777" w:rsidTr="00F90DF8">
        <w:trPr>
          <w:cantSplit/>
        </w:trPr>
        <w:tc>
          <w:tcPr>
            <w:tcW w:w="4230" w:type="dxa"/>
          </w:tcPr>
          <w:p w14:paraId="051F7188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22531BF7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14:paraId="696496FD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530153F5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8A1DEF" w14:paraId="749E65CE" w14:textId="77777777" w:rsidTr="00F90DF8">
        <w:tc>
          <w:tcPr>
            <w:tcW w:w="4230" w:type="dxa"/>
          </w:tcPr>
          <w:p w14:paraId="6A72700D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1A59F" w14:textId="0DC4BF97" w:rsidR="00E63805" w:rsidRPr="008A1DEF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87BAB1D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B605605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9D0D987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14:paraId="6C35F678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D3F0B" w14:textId="47EF5D86" w:rsidR="00E63805" w:rsidRPr="008A1DEF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1A88719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953BEE6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CCF37D9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8446D" w:rsidRPr="008A1DEF" w14:paraId="383E62D5" w14:textId="77777777" w:rsidTr="0033770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BB49834" w14:textId="749DBDE3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3FF335" w14:textId="77777777" w:rsidR="0058446D" w:rsidRPr="008A1DEF" w:rsidRDefault="0058446D" w:rsidP="0000085F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2621CE1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68FAE1C4" w14:textId="77777777" w:rsidR="0058446D" w:rsidRPr="008A1DEF" w:rsidRDefault="0058446D" w:rsidP="0000085F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BB409F8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EF7344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25E16E" w14:textId="77777777" w:rsidR="0058446D" w:rsidRPr="008A1DEF" w:rsidRDefault="0058446D" w:rsidP="0000085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1545F7C1" w14:textId="77777777" w:rsidR="0058446D" w:rsidRPr="008A1DEF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337704" w:rsidRPr="008A1DEF" w14:paraId="18559A98" w14:textId="77777777" w:rsidTr="0033770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C62564D" w14:textId="3B939E11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-  </w:t>
            </w:r>
            <w:r w:rsidR="004677A1" w:rsidRPr="008A1DEF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95A867" w14:textId="2261D743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66,172</w:t>
            </w:r>
          </w:p>
        </w:tc>
        <w:tc>
          <w:tcPr>
            <w:tcW w:w="270" w:type="dxa"/>
          </w:tcPr>
          <w:p w14:paraId="4F6A6EDA" w14:textId="77777777" w:rsidR="00337704" w:rsidRPr="008A1DEF" w:rsidRDefault="00337704" w:rsidP="0033770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2B8FB7" w14:textId="523D6718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35363F" w14:textId="77777777" w:rsidR="00337704" w:rsidRPr="008A1DEF" w:rsidRDefault="00337704" w:rsidP="00337704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6EF5C3" w14:textId="2756464D" w:rsidR="00337704" w:rsidRPr="008A1DEF" w:rsidRDefault="00337704" w:rsidP="0033770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722BD" w14:textId="77777777" w:rsidR="00337704" w:rsidRPr="008A1DEF" w:rsidRDefault="00337704" w:rsidP="00337704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65C91E4" w14:textId="1A8DDB24" w:rsidR="00337704" w:rsidRPr="008A1DEF" w:rsidRDefault="00337704" w:rsidP="0033770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337704" w:rsidRPr="008A1DEF" w14:paraId="429A9ABF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71866A1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E25E4CF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C7CD7D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12230AA8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5C8521" w14:textId="77777777" w:rsidR="00337704" w:rsidRPr="008A1DEF" w:rsidRDefault="00337704" w:rsidP="00337704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6C2260" w14:textId="77777777" w:rsidR="00337704" w:rsidRPr="008A1DEF" w:rsidRDefault="00337704" w:rsidP="00337704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6F791E" w14:textId="77777777" w:rsidR="00337704" w:rsidRPr="008A1DEF" w:rsidRDefault="00337704" w:rsidP="00337704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64F3D" w14:textId="77777777" w:rsidR="00337704" w:rsidRPr="008A1DEF" w:rsidRDefault="00337704" w:rsidP="00337704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704" w:rsidRPr="008A1DEF" w14:paraId="046E153A" w14:textId="77777777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402F6515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545AC58" w14:textId="1E8BF930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1A462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2D3BF32F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6FED12A9" w14:textId="77777777" w:rsidR="00337704" w:rsidRPr="008A1DEF" w:rsidRDefault="00337704" w:rsidP="00337704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4F1CD42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B5C6485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228932C9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704" w:rsidRPr="008A1DEF" w14:paraId="4D0F1C76" w14:textId="77777777" w:rsidTr="00BA0B07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0E30FB22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81F0F83" w14:textId="0075C6BE" w:rsidR="00337704" w:rsidRPr="008A1DEF" w:rsidRDefault="00337704" w:rsidP="0033770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  <w:tc>
          <w:tcPr>
            <w:tcW w:w="270" w:type="dxa"/>
            <w:vAlign w:val="bottom"/>
          </w:tcPr>
          <w:p w14:paraId="2AA2C4FF" w14:textId="77777777" w:rsidR="00337704" w:rsidRPr="008A1DEF" w:rsidRDefault="00337704" w:rsidP="00337704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416C2B26" w14:textId="7D2FA5C0" w:rsidR="00337704" w:rsidRPr="008A1DEF" w:rsidRDefault="00337704" w:rsidP="0033770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52" w:type="dxa"/>
          </w:tcPr>
          <w:p w14:paraId="6DC039B4" w14:textId="77777777" w:rsidR="00337704" w:rsidRPr="008A1DEF" w:rsidRDefault="00337704" w:rsidP="00337704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272939F" w14:textId="5FBB09A4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21,073</w:t>
            </w:r>
          </w:p>
        </w:tc>
        <w:tc>
          <w:tcPr>
            <w:tcW w:w="270" w:type="dxa"/>
            <w:vAlign w:val="bottom"/>
          </w:tcPr>
          <w:p w14:paraId="0095FD87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52BD174" w14:textId="7DB51626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337704" w:rsidRPr="008A1DEF" w14:paraId="7AD92EB0" w14:textId="77777777" w:rsidTr="00BA0B07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57C3B2F7" w14:textId="77777777" w:rsidR="00337704" w:rsidRPr="008A1DEF" w:rsidRDefault="00337704" w:rsidP="0033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58074" w14:textId="1ECAB79B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18,047</w:t>
            </w:r>
          </w:p>
        </w:tc>
        <w:tc>
          <w:tcPr>
            <w:tcW w:w="270" w:type="dxa"/>
          </w:tcPr>
          <w:p w14:paraId="130DAA00" w14:textId="77777777" w:rsidR="00337704" w:rsidRPr="008A1DEF" w:rsidRDefault="00337704" w:rsidP="0033770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F7CE6" w14:textId="02E75B42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4A72E31" w14:textId="77777777" w:rsidR="00337704" w:rsidRPr="008A1DEF" w:rsidRDefault="00337704" w:rsidP="00337704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3CED8" w14:textId="256DC46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42DB10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A96D5" w14:textId="444FCDAE" w:rsidR="00337704" w:rsidRPr="008A1DEF" w:rsidRDefault="00337704" w:rsidP="0033770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</w:tr>
      <w:tr w:rsidR="00337704" w:rsidRPr="008A1DEF" w14:paraId="427D3A91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78E10773" w14:textId="77777777" w:rsidR="00337704" w:rsidRPr="008A1DEF" w:rsidRDefault="00337704" w:rsidP="00337704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7CE2C" w14:textId="304263CC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18,047</w:t>
            </w:r>
          </w:p>
        </w:tc>
        <w:tc>
          <w:tcPr>
            <w:tcW w:w="270" w:type="dxa"/>
          </w:tcPr>
          <w:p w14:paraId="36DD5084" w14:textId="77777777" w:rsidR="00337704" w:rsidRPr="008A1DEF" w:rsidRDefault="00337704" w:rsidP="0033770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6AC65" w14:textId="63F4A440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4F093BA" w14:textId="77777777" w:rsidR="00337704" w:rsidRPr="008A1DEF" w:rsidRDefault="00337704" w:rsidP="003377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3C22" w14:textId="7F146580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EFBE0B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A6FBB" w14:textId="73FFF0B2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337704" w:rsidRPr="008A1DEF" w14:paraId="65B2C0CC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593C9A27" w14:textId="77777777" w:rsidR="00337704" w:rsidRPr="008A1DEF" w:rsidRDefault="00337704" w:rsidP="00337704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4F29CF8" w14:textId="305D7275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84,219</w:t>
            </w:r>
          </w:p>
        </w:tc>
        <w:tc>
          <w:tcPr>
            <w:tcW w:w="270" w:type="dxa"/>
          </w:tcPr>
          <w:p w14:paraId="6A7C7E8E" w14:textId="77777777" w:rsidR="00337704" w:rsidRPr="008A1DEF" w:rsidRDefault="00337704" w:rsidP="0033770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14:paraId="450FEAB9" w14:textId="4161E45B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AC8C95" w14:textId="77777777" w:rsidR="00337704" w:rsidRPr="008A1DEF" w:rsidRDefault="00337704" w:rsidP="003377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99EDA6" w14:textId="4C86E7A5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3EB1A8" w14:textId="77777777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21DEB" w14:textId="55D8D520" w:rsidR="00337704" w:rsidRPr="008A1DEF" w:rsidRDefault="00337704" w:rsidP="003377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</w:tbl>
    <w:p w14:paraId="159B38B0" w14:textId="77777777" w:rsidR="00E63805" w:rsidRPr="008A1DEF" w:rsidRDefault="00E63805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p w14:paraId="7EDA84F6" w14:textId="77777777" w:rsidR="0000085F" w:rsidRPr="008A1DEF" w:rsidRDefault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202BC715" w14:textId="6F015B1D" w:rsidR="00C73BE5" w:rsidRPr="008A1DEF" w:rsidRDefault="00C73BE5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การวิเคราะห์อายุหนี้ของลูกหนี้การค้าและลูกหนี้</w:t>
      </w:r>
      <w:r w:rsidR="00006D74" w:rsidRPr="008A1DEF">
        <w:rPr>
          <w:rFonts w:ascii="Angsana New" w:hAnsi="Angsana New"/>
          <w:sz w:val="26"/>
          <w:szCs w:val="26"/>
          <w:cs/>
        </w:rPr>
        <w:t>หมุนเวียน</w:t>
      </w:r>
      <w:r w:rsidRPr="008A1DEF">
        <w:rPr>
          <w:rFonts w:ascii="Angsana New" w:hAnsi="Angsana New"/>
          <w:sz w:val="26"/>
          <w:szCs w:val="26"/>
          <w:cs/>
        </w:rPr>
        <w:t xml:space="preserve">อื่น 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EE24F9" w:rsidRPr="008A1DEF">
        <w:rPr>
          <w:rFonts w:ascii="Angsana New" w:hAnsi="Angsana New"/>
          <w:sz w:val="26"/>
          <w:szCs w:val="26"/>
        </w:rPr>
        <w:t xml:space="preserve"> 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8A1DEF">
        <w:rPr>
          <w:rFonts w:ascii="Angsana New" w:hAnsi="Angsana New"/>
          <w:sz w:val="26"/>
          <w:szCs w:val="26"/>
        </w:rPr>
        <w:t xml:space="preserve">31 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="00C52565"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4A8131E4" w14:textId="77777777" w:rsidR="00291F9B" w:rsidRPr="008A1DEF" w:rsidRDefault="00291F9B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63805" w:rsidRPr="008A1DEF" w14:paraId="1402AD71" w14:textId="77777777" w:rsidTr="00E63805">
        <w:trPr>
          <w:cantSplit/>
        </w:trPr>
        <w:tc>
          <w:tcPr>
            <w:tcW w:w="4251" w:type="dxa"/>
          </w:tcPr>
          <w:p w14:paraId="5963D9AF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66A2F0F4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8A1DEF" w14:paraId="14E16C35" w14:textId="77777777" w:rsidTr="00E63805">
        <w:trPr>
          <w:cantSplit/>
        </w:trPr>
        <w:tc>
          <w:tcPr>
            <w:tcW w:w="4251" w:type="dxa"/>
          </w:tcPr>
          <w:p w14:paraId="45C471A3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1C484CCA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1CB69B4E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2470C279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8A1DEF" w14:paraId="70226C97" w14:textId="77777777" w:rsidTr="00E63805">
        <w:tc>
          <w:tcPr>
            <w:tcW w:w="4251" w:type="dxa"/>
          </w:tcPr>
          <w:p w14:paraId="2700F556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AD0B40A" w14:textId="11526900" w:rsidR="00E63805" w:rsidRPr="008A1DEF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397CEA1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51DEDF03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E1E5ED6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1E293566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DF2550F" w14:textId="17F2443B" w:rsidR="00E63805" w:rsidRPr="008A1DEF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4B5F378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134A2654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EAD0EED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8A1DEF" w14:paraId="02DF3322" w14:textId="77777777" w:rsidTr="00E63805">
        <w:tblPrEx>
          <w:tblLook w:val="04A0" w:firstRow="1" w:lastRow="0" w:firstColumn="1" w:lastColumn="0" w:noHBand="0" w:noVBand="1"/>
        </w:tblPrEx>
        <w:tc>
          <w:tcPr>
            <w:tcW w:w="4251" w:type="dxa"/>
          </w:tcPr>
          <w:p w14:paraId="73ACDC88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9953B07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064B7D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58AF357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EA65766" w14:textId="77777777" w:rsidR="00E63805" w:rsidRPr="008A1DEF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E73DB90" w14:textId="77777777" w:rsidR="00E63805" w:rsidRPr="008A1DEF" w:rsidRDefault="00E63805" w:rsidP="000008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DBB18BA" w14:textId="77777777" w:rsidR="00E63805" w:rsidRPr="008A1DEF" w:rsidRDefault="00E63805" w:rsidP="0000085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DB06353" w14:textId="77777777" w:rsidR="00E63805" w:rsidRPr="008A1DEF" w:rsidRDefault="00E63805" w:rsidP="000008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A3" w:rsidRPr="008A1DEF" w14:paraId="6B2D8C2A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7B959DF" w14:textId="77777777" w:rsidR="00B86DA3" w:rsidRPr="008A1DEF" w:rsidRDefault="00B86DA3" w:rsidP="00B86DA3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  <w:vAlign w:val="bottom"/>
          </w:tcPr>
          <w:p w14:paraId="2CB99489" w14:textId="7C5235CF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20,264 </w:t>
            </w:r>
          </w:p>
        </w:tc>
        <w:tc>
          <w:tcPr>
            <w:tcW w:w="272" w:type="dxa"/>
          </w:tcPr>
          <w:p w14:paraId="6684120D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3B56518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25,851</w:t>
            </w:r>
          </w:p>
        </w:tc>
        <w:tc>
          <w:tcPr>
            <w:tcW w:w="268" w:type="dxa"/>
          </w:tcPr>
          <w:p w14:paraId="10F44AE6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6EA12BB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5CDD33BF" w14:textId="77777777" w:rsidR="00B86DA3" w:rsidRPr="008A1DEF" w:rsidRDefault="00B86DA3" w:rsidP="00B86DA3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D171FD9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3425A25B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D671A46" w14:textId="77777777" w:rsidR="00B86DA3" w:rsidRPr="008A1DEF" w:rsidRDefault="00B86DA3" w:rsidP="00B86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  <w:vAlign w:val="bottom"/>
          </w:tcPr>
          <w:p w14:paraId="0767C261" w14:textId="78E74640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2" w:type="dxa"/>
          </w:tcPr>
          <w:p w14:paraId="3298B9A3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816771C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0E43F4C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F5CFD15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D65EA7E" w14:textId="77777777" w:rsidR="00B86DA3" w:rsidRPr="008A1DEF" w:rsidRDefault="00B86DA3" w:rsidP="00B86DA3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14:paraId="09E1BD3E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A3" w:rsidRPr="008A1DEF" w14:paraId="4E39E003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2D244B1" w14:textId="77777777" w:rsidR="00B86DA3" w:rsidRPr="008A1DEF" w:rsidRDefault="00B86DA3" w:rsidP="00B86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77A206A6" w14:textId="5B7EEF6C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31,793 </w:t>
            </w:r>
          </w:p>
        </w:tc>
        <w:tc>
          <w:tcPr>
            <w:tcW w:w="272" w:type="dxa"/>
          </w:tcPr>
          <w:p w14:paraId="1DE61208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E4E7CF9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11,891</w:t>
            </w:r>
          </w:p>
        </w:tc>
        <w:tc>
          <w:tcPr>
            <w:tcW w:w="268" w:type="dxa"/>
          </w:tcPr>
          <w:p w14:paraId="441D1B8C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BB6A174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185C9F95" w14:textId="77777777" w:rsidR="00B86DA3" w:rsidRPr="008A1DEF" w:rsidRDefault="00B86DA3" w:rsidP="00B86DA3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462D2B3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422DF1F2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D53BBC4" w14:textId="77777777" w:rsidR="00B86DA3" w:rsidRPr="008A1DEF" w:rsidRDefault="00B86DA3" w:rsidP="00B86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01" w:type="dxa"/>
            <w:vAlign w:val="bottom"/>
          </w:tcPr>
          <w:p w14:paraId="30571E87" w14:textId="2FB3EAE9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8,525 </w:t>
            </w:r>
          </w:p>
        </w:tc>
        <w:tc>
          <w:tcPr>
            <w:tcW w:w="272" w:type="dxa"/>
          </w:tcPr>
          <w:p w14:paraId="193AF018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5199466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68" w:type="dxa"/>
          </w:tcPr>
          <w:p w14:paraId="415ED210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DAD94D0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3732EA12" w14:textId="77777777" w:rsidR="00B86DA3" w:rsidRPr="008A1DEF" w:rsidRDefault="00B86DA3" w:rsidP="00B86DA3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74A8DC8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4559DEE2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7A7A4E8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756E49DF" w14:textId="2447BCF8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5,590 </w:t>
            </w:r>
          </w:p>
        </w:tc>
        <w:tc>
          <w:tcPr>
            <w:tcW w:w="272" w:type="dxa"/>
          </w:tcPr>
          <w:p w14:paraId="2314D7F0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1ACE9A0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68" w:type="dxa"/>
          </w:tcPr>
          <w:p w14:paraId="118B9E5B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446CD05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1B3408FE" w14:textId="77777777" w:rsidR="00B86DA3" w:rsidRPr="008A1DEF" w:rsidRDefault="00B86DA3" w:rsidP="00B86DA3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649B963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276343B5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C86EBA" w14:textId="77777777" w:rsidR="00B86DA3" w:rsidRPr="008A1DEF" w:rsidRDefault="00B86DA3" w:rsidP="00B86DA3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4C9B41" w14:textId="6F294524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66,172</w:t>
            </w:r>
          </w:p>
        </w:tc>
        <w:tc>
          <w:tcPr>
            <w:tcW w:w="272" w:type="dxa"/>
          </w:tcPr>
          <w:p w14:paraId="24ECE39B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EE486BA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68" w:type="dxa"/>
          </w:tcPr>
          <w:p w14:paraId="10116A1C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720742A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      -</w:t>
            </w:r>
          </w:p>
        </w:tc>
        <w:tc>
          <w:tcPr>
            <w:tcW w:w="266" w:type="dxa"/>
            <w:vAlign w:val="bottom"/>
          </w:tcPr>
          <w:p w14:paraId="03152762" w14:textId="77777777" w:rsidR="00B86DA3" w:rsidRPr="008A1DEF" w:rsidRDefault="00B86DA3" w:rsidP="00B86DA3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D948FF3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74B9D246" w14:textId="77777777" w:rsidTr="00CA22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26294CD9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14:paraId="1975EF5C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5C6C5DAF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4452E46E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B123258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44222067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vAlign w:val="bottom"/>
          </w:tcPr>
          <w:p w14:paraId="6C41DF5D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bottom"/>
          </w:tcPr>
          <w:p w14:paraId="3622EBB8" w14:textId="77777777" w:rsidR="00B86DA3" w:rsidRPr="008A1DEF" w:rsidRDefault="00B86DA3" w:rsidP="00B86DA3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6DA3" w:rsidRPr="008A1DEF" w14:paraId="79A6B1FC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7C4BEDE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201" w:type="dxa"/>
          </w:tcPr>
          <w:p w14:paraId="71DB12CD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7C6D3F99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062DDDFA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A96A02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6548C52" w14:textId="77777777" w:rsidR="00B86DA3" w:rsidRPr="008A1DEF" w:rsidRDefault="00B86DA3" w:rsidP="00B86DA3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  <w:vAlign w:val="bottom"/>
          </w:tcPr>
          <w:p w14:paraId="7497E51A" w14:textId="77777777" w:rsidR="00B86DA3" w:rsidRPr="008A1DEF" w:rsidRDefault="00B86DA3" w:rsidP="00B86DA3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023D02F2" w14:textId="77777777" w:rsidR="00B86DA3" w:rsidRPr="008A1DEF" w:rsidRDefault="00B86DA3" w:rsidP="00B86DA3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B86DA3" w:rsidRPr="008A1DEF" w14:paraId="707D99FD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B0719F9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  <w:vAlign w:val="bottom"/>
          </w:tcPr>
          <w:p w14:paraId="2A7C0E98" w14:textId="1D4E681F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12,655 </w:t>
            </w:r>
          </w:p>
        </w:tc>
        <w:tc>
          <w:tcPr>
            <w:tcW w:w="272" w:type="dxa"/>
          </w:tcPr>
          <w:p w14:paraId="7448AC57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3087E9E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4,467</w:t>
            </w:r>
          </w:p>
        </w:tc>
        <w:tc>
          <w:tcPr>
            <w:tcW w:w="268" w:type="dxa"/>
          </w:tcPr>
          <w:p w14:paraId="17EE345D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285B99C5" w14:textId="6786173C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21,297</w:t>
            </w:r>
          </w:p>
        </w:tc>
        <w:tc>
          <w:tcPr>
            <w:tcW w:w="266" w:type="dxa"/>
            <w:vAlign w:val="bottom"/>
          </w:tcPr>
          <w:p w14:paraId="5D26E711" w14:textId="77777777" w:rsidR="00B86DA3" w:rsidRPr="008A1DEF" w:rsidRDefault="00B86DA3" w:rsidP="00B86DA3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bottom"/>
          </w:tcPr>
          <w:p w14:paraId="387B6279" w14:textId="77777777" w:rsidR="00B86DA3" w:rsidRPr="008A1DEF" w:rsidRDefault="00B86DA3" w:rsidP="00B86DA3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A1DEF">
              <w:rPr>
                <w:rFonts w:ascii="Angsana New" w:hAnsi="Angsana New"/>
                <w:sz w:val="26"/>
                <w:szCs w:val="26"/>
                <w:lang w:eastAsia="en-US"/>
              </w:rPr>
              <w:t>24,842</w:t>
            </w:r>
          </w:p>
        </w:tc>
      </w:tr>
      <w:tr w:rsidR="00B86DA3" w:rsidRPr="008A1DEF" w14:paraId="4F59ADC1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D897D8B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  <w:vAlign w:val="bottom"/>
          </w:tcPr>
          <w:p w14:paraId="3EA1F013" w14:textId="63FD326B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2" w:type="dxa"/>
          </w:tcPr>
          <w:p w14:paraId="6583D3AE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D5C9EB1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540B608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E94208F" w14:textId="77777777" w:rsidR="00B86DA3" w:rsidRPr="008A1DEF" w:rsidRDefault="00B86DA3" w:rsidP="00B86DA3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  <w:vAlign w:val="bottom"/>
          </w:tcPr>
          <w:p w14:paraId="63B1C4A5" w14:textId="77777777" w:rsidR="00B86DA3" w:rsidRPr="008A1DEF" w:rsidRDefault="00B86DA3" w:rsidP="00B86DA3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35D1DEB6" w14:textId="77777777" w:rsidR="00B86DA3" w:rsidRPr="008A1DEF" w:rsidRDefault="00B86DA3" w:rsidP="00B86DA3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B86DA3" w:rsidRPr="008A1DEF" w14:paraId="7B0D66C4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E6BA373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426A408E" w14:textId="038425D1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4,532 </w:t>
            </w:r>
          </w:p>
        </w:tc>
        <w:tc>
          <w:tcPr>
            <w:tcW w:w="272" w:type="dxa"/>
          </w:tcPr>
          <w:p w14:paraId="013B4FE5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B74C288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268" w:type="dxa"/>
          </w:tcPr>
          <w:p w14:paraId="2957BA0B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58906BF" w14:textId="23F31E5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6" w:type="dxa"/>
            <w:vAlign w:val="bottom"/>
          </w:tcPr>
          <w:p w14:paraId="14D4A38F" w14:textId="77777777" w:rsidR="00B86DA3" w:rsidRPr="008A1DEF" w:rsidRDefault="00B86DA3" w:rsidP="00B86DA3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C935414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672D48DA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C2C75CC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60AFF20B" w14:textId="7FAB6876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683 </w:t>
            </w:r>
          </w:p>
        </w:tc>
        <w:tc>
          <w:tcPr>
            <w:tcW w:w="272" w:type="dxa"/>
          </w:tcPr>
          <w:p w14:paraId="58E56F27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4E61F3B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68" w:type="dxa"/>
          </w:tcPr>
          <w:p w14:paraId="3B490223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AE3BB2C" w14:textId="6237A37E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2</w:t>
            </w:r>
          </w:p>
        </w:tc>
        <w:tc>
          <w:tcPr>
            <w:tcW w:w="266" w:type="dxa"/>
            <w:vAlign w:val="bottom"/>
          </w:tcPr>
          <w:p w14:paraId="0D908B9C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D48A6A0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2C87C890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F50AF6E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6566FFCD" w14:textId="6DD37724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177 </w:t>
            </w:r>
          </w:p>
        </w:tc>
        <w:tc>
          <w:tcPr>
            <w:tcW w:w="272" w:type="dxa"/>
          </w:tcPr>
          <w:p w14:paraId="3B704A71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DE4AB43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</w:tcPr>
          <w:p w14:paraId="288B1DDB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C051F57" w14:textId="7BEE861F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6B904311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869C3C3" w14:textId="77777777" w:rsidR="00B86DA3" w:rsidRPr="008A1DEF" w:rsidRDefault="00B86DA3" w:rsidP="00B86DA3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B86DA3" w:rsidRPr="008A1DEF" w14:paraId="0AD46ECF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026030B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D4FA8D1" w14:textId="648E9F14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18,047</w:t>
            </w:r>
          </w:p>
        </w:tc>
        <w:tc>
          <w:tcPr>
            <w:tcW w:w="272" w:type="dxa"/>
          </w:tcPr>
          <w:p w14:paraId="740C4273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55E1E9B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68" w:type="dxa"/>
          </w:tcPr>
          <w:p w14:paraId="56C8D847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E0FEE" w14:textId="089C5CFC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21,316</w:t>
            </w:r>
          </w:p>
        </w:tc>
        <w:tc>
          <w:tcPr>
            <w:tcW w:w="266" w:type="dxa"/>
            <w:vAlign w:val="bottom"/>
          </w:tcPr>
          <w:p w14:paraId="06560C22" w14:textId="77777777" w:rsidR="00B86DA3" w:rsidRPr="008A1DEF" w:rsidRDefault="00B86DA3" w:rsidP="00B86DA3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C32C5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B86DA3" w:rsidRPr="008A1DEF" w14:paraId="1078AFA2" w14:textId="77777777" w:rsidTr="009A745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2ABBA5E" w14:textId="77777777" w:rsidR="00B86DA3" w:rsidRPr="008A1DEF" w:rsidRDefault="00B86DA3" w:rsidP="00B86D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61196058" w14:textId="4E79BDF9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84,219</w:t>
            </w:r>
          </w:p>
        </w:tc>
        <w:tc>
          <w:tcPr>
            <w:tcW w:w="272" w:type="dxa"/>
          </w:tcPr>
          <w:p w14:paraId="2591F2A7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6B16AC9C" w14:textId="77777777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44,308 </w:t>
            </w:r>
          </w:p>
        </w:tc>
        <w:tc>
          <w:tcPr>
            <w:tcW w:w="268" w:type="dxa"/>
          </w:tcPr>
          <w:p w14:paraId="5FE8C27F" w14:textId="77777777" w:rsidR="00B86DA3" w:rsidRPr="008A1DEF" w:rsidRDefault="00B86DA3" w:rsidP="00B86DA3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A7CA4" w14:textId="71A7DDA0" w:rsidR="00B86DA3" w:rsidRPr="008A1DEF" w:rsidRDefault="00B86DA3" w:rsidP="00B86DA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21,316</w:t>
            </w:r>
          </w:p>
        </w:tc>
        <w:tc>
          <w:tcPr>
            <w:tcW w:w="266" w:type="dxa"/>
            <w:vAlign w:val="bottom"/>
          </w:tcPr>
          <w:p w14:paraId="190C9F1C" w14:textId="77777777" w:rsidR="00B86DA3" w:rsidRPr="008A1DEF" w:rsidRDefault="00B86DA3" w:rsidP="00B86DA3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1440AEA5" w14:textId="77777777" w:rsidR="00B86DA3" w:rsidRPr="008A1DEF" w:rsidRDefault="00B86DA3" w:rsidP="00B86DA3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8A1DEF">
              <w:rPr>
                <w:rFonts w:ascii="Angsana New" w:hAnsi="Angsana New"/>
                <w:sz w:val="26"/>
                <w:szCs w:val="26"/>
                <w:lang w:eastAsia="en-US"/>
              </w:rPr>
              <w:t>24,842</w:t>
            </w:r>
          </w:p>
        </w:tc>
      </w:tr>
    </w:tbl>
    <w:p w14:paraId="00F69C78" w14:textId="77777777" w:rsidR="0000085F" w:rsidRPr="008A1DEF" w:rsidRDefault="0000085F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FDD4711" w14:textId="77777777" w:rsidR="0000085F" w:rsidRPr="008A1DEF" w:rsidRDefault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36FC15BE" w14:textId="77777777" w:rsidR="007A44CE" w:rsidRPr="008A1DEF" w:rsidRDefault="00B073F6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6.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7A44CE" w:rsidRPr="008A1DEF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42411F" w:rsidRPr="008A1DEF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4B40B4" w:rsidRPr="008A1DEF">
        <w:rPr>
          <w:rFonts w:ascii="Angsana New" w:hAnsi="Angsana New"/>
          <w:b/>
          <w:bCs/>
          <w:sz w:val="26"/>
          <w:szCs w:val="26"/>
          <w:cs/>
        </w:rPr>
        <w:t>-</w:t>
      </w:r>
      <w:r w:rsidR="0042411F" w:rsidRPr="008A1DEF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7FDAF2B3" w14:textId="77777777" w:rsidR="00E63805" w:rsidRPr="008A1DEF" w:rsidRDefault="00E63805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4"/>
        <w:gridCol w:w="1236"/>
        <w:gridCol w:w="270"/>
        <w:gridCol w:w="1170"/>
        <w:gridCol w:w="252"/>
        <w:gridCol w:w="1178"/>
        <w:gridCol w:w="272"/>
        <w:gridCol w:w="1178"/>
      </w:tblGrid>
      <w:tr w:rsidR="00E63805" w:rsidRPr="008A1DEF" w14:paraId="14DD96D5" w14:textId="77777777" w:rsidTr="00E63805">
        <w:trPr>
          <w:cantSplit/>
        </w:trPr>
        <w:tc>
          <w:tcPr>
            <w:tcW w:w="4254" w:type="dxa"/>
          </w:tcPr>
          <w:p w14:paraId="0D9DA8ED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74665526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8A1DEF" w14:paraId="4D7268B1" w14:textId="77777777" w:rsidTr="00E63805">
        <w:trPr>
          <w:cantSplit/>
        </w:trPr>
        <w:tc>
          <w:tcPr>
            <w:tcW w:w="4254" w:type="dxa"/>
          </w:tcPr>
          <w:p w14:paraId="13F01EF5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</w:tcPr>
          <w:p w14:paraId="7DE04B9B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14:paraId="20C178C4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3942A9A1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8A1DEF" w14:paraId="20B88B27" w14:textId="77777777" w:rsidTr="00E63805">
        <w:tc>
          <w:tcPr>
            <w:tcW w:w="4254" w:type="dxa"/>
          </w:tcPr>
          <w:p w14:paraId="39273B06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1101E29" w14:textId="0AB09965" w:rsidR="00E63805" w:rsidRPr="008A1DEF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261E196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0181767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469114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14:paraId="39386AC2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4645AAF" w14:textId="05E11C25" w:rsidR="00E63805" w:rsidRPr="008A1DEF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8F7CCFB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357F981E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AFB960E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8A1DEF" w14:paraId="1E53F4DF" w14:textId="77777777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62BF1894" w14:textId="77777777" w:rsidR="00E63805" w:rsidRPr="008A1DEF" w:rsidRDefault="00E63805" w:rsidP="0035673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</w:tcPr>
          <w:p w14:paraId="581ED58F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F3A917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AA9E89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0B90DD0B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F7C986E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F09EF5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1F0F0588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D1E" w:rsidRPr="008A1DEF" w14:paraId="6D81831C" w14:textId="77777777" w:rsidTr="00E63805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14:paraId="15E5C6E9" w14:textId="77777777" w:rsidR="00E95D1E" w:rsidRPr="008A1DEF" w:rsidRDefault="00E95D1E" w:rsidP="00E95D1E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236" w:type="dxa"/>
          </w:tcPr>
          <w:p w14:paraId="2B0C9F74" w14:textId="54DE0538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50,</w:t>
            </w:r>
            <w:r w:rsidR="009F4D08" w:rsidRPr="008A1DEF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</w:tcPr>
          <w:p w14:paraId="1E4DF192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392C02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74,430</w:t>
            </w:r>
          </w:p>
        </w:tc>
        <w:tc>
          <w:tcPr>
            <w:tcW w:w="252" w:type="dxa"/>
          </w:tcPr>
          <w:p w14:paraId="3F5A0485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7B6C3A34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0201DF92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14:paraId="1CEA8F20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95D1E" w:rsidRPr="008A1DEF" w14:paraId="4A041EF7" w14:textId="77777777" w:rsidTr="00E63805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14:paraId="1C8FBAC4" w14:textId="77777777" w:rsidR="00E95D1E" w:rsidRPr="008A1DEF" w:rsidRDefault="00E95D1E" w:rsidP="00E95D1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236" w:type="dxa"/>
          </w:tcPr>
          <w:p w14:paraId="50FCB2C4" w14:textId="18B9A02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2,4</w:t>
            </w:r>
            <w:r w:rsidR="009F4D08" w:rsidRPr="008A1DEF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0962E093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4E12F0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252" w:type="dxa"/>
          </w:tcPr>
          <w:p w14:paraId="1B39491F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7FB6EC1F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78D5481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14:paraId="73EF9A6C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95D1E" w:rsidRPr="008A1DEF" w14:paraId="1397F22F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1B24BBC8" w14:textId="77777777" w:rsidR="00E95D1E" w:rsidRPr="008A1DEF" w:rsidRDefault="00E95D1E" w:rsidP="00E95D1E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B449729" w14:textId="3625B3AF" w:rsidR="00E95D1E" w:rsidRPr="008A1DEF" w:rsidRDefault="009F4D08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33,906</w:t>
            </w:r>
          </w:p>
        </w:tc>
        <w:tc>
          <w:tcPr>
            <w:tcW w:w="270" w:type="dxa"/>
          </w:tcPr>
          <w:p w14:paraId="4167DFE1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048870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31,965</w:t>
            </w:r>
          </w:p>
        </w:tc>
        <w:tc>
          <w:tcPr>
            <w:tcW w:w="252" w:type="dxa"/>
          </w:tcPr>
          <w:p w14:paraId="4DF31863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1FB76CB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70901A5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1F90DDC1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95D1E" w:rsidRPr="008A1DEF" w14:paraId="6E07CB42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4732A9F9" w14:textId="77777777" w:rsidR="00E95D1E" w:rsidRPr="008A1DEF" w:rsidRDefault="00E95D1E" w:rsidP="00E95D1E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7DAF986F" w14:textId="601BBAF2" w:rsidR="00E95D1E" w:rsidRPr="008A1DEF" w:rsidRDefault="009F4D08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86,484</w:t>
            </w:r>
          </w:p>
        </w:tc>
        <w:tc>
          <w:tcPr>
            <w:tcW w:w="270" w:type="dxa"/>
          </w:tcPr>
          <w:p w14:paraId="5477D881" w14:textId="77777777" w:rsidR="00E95D1E" w:rsidRPr="008A1DEF" w:rsidRDefault="00E95D1E" w:rsidP="00E95D1E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B9A236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109,657</w:t>
            </w:r>
          </w:p>
        </w:tc>
        <w:tc>
          <w:tcPr>
            <w:tcW w:w="252" w:type="dxa"/>
          </w:tcPr>
          <w:p w14:paraId="3090A0D3" w14:textId="77777777" w:rsidR="00E95D1E" w:rsidRPr="008A1DEF" w:rsidRDefault="00E95D1E" w:rsidP="00E95D1E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77682C3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588350F3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0C55983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95D1E" w:rsidRPr="008A1DEF" w14:paraId="71BBFA81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3C0D868F" w14:textId="77777777" w:rsidR="00E95D1E" w:rsidRPr="008A1DEF" w:rsidRDefault="00E95D1E" w:rsidP="00E95D1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หัก ค่าเผื่อสินค้าเสื่อมสภาพ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DEFDEDC" w14:textId="721B0D8C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(3,931)</w:t>
            </w:r>
          </w:p>
        </w:tc>
        <w:tc>
          <w:tcPr>
            <w:tcW w:w="270" w:type="dxa"/>
          </w:tcPr>
          <w:p w14:paraId="26457FA1" w14:textId="77777777" w:rsidR="00E95D1E" w:rsidRPr="008A1DEF" w:rsidRDefault="00E95D1E" w:rsidP="00E95D1E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3E17EE" w14:textId="77777777" w:rsidR="00E95D1E" w:rsidRPr="008A1DEF" w:rsidRDefault="00E95D1E" w:rsidP="00E95D1E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(1,995)</w:t>
            </w:r>
          </w:p>
        </w:tc>
        <w:tc>
          <w:tcPr>
            <w:tcW w:w="252" w:type="dxa"/>
          </w:tcPr>
          <w:p w14:paraId="1028FA81" w14:textId="77777777" w:rsidR="00E95D1E" w:rsidRPr="008A1DEF" w:rsidRDefault="00E95D1E" w:rsidP="00E95D1E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F1ECFB4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C12DFA5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B1A79B5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95D1E" w:rsidRPr="008A1DEF" w14:paraId="06A7F6E6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53861A7A" w14:textId="77777777" w:rsidR="00E95D1E" w:rsidRPr="008A1DEF" w:rsidRDefault="00E95D1E" w:rsidP="00E95D1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AB29EA6" w14:textId="4005D601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</w:t>
            </w:r>
            <w:r w:rsidR="009F4D08" w:rsidRPr="008A1DEF">
              <w:rPr>
                <w:rFonts w:ascii="Angsana New" w:hAnsi="Angsana New"/>
                <w:sz w:val="26"/>
                <w:szCs w:val="26"/>
              </w:rPr>
              <w:t>2</w:t>
            </w:r>
            <w:r w:rsidRPr="008A1DEF">
              <w:rPr>
                <w:rFonts w:ascii="Angsana New" w:hAnsi="Angsana New"/>
                <w:sz w:val="26"/>
                <w:szCs w:val="26"/>
              </w:rPr>
              <w:t>,</w:t>
            </w:r>
            <w:r w:rsidR="009F4D08" w:rsidRPr="008A1DEF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270" w:type="dxa"/>
          </w:tcPr>
          <w:p w14:paraId="117D2877" w14:textId="77777777" w:rsidR="00E95D1E" w:rsidRPr="008A1DEF" w:rsidRDefault="00E95D1E" w:rsidP="00E95D1E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60EC3" w14:textId="77777777" w:rsidR="00E95D1E" w:rsidRPr="008A1DEF" w:rsidRDefault="00E95D1E" w:rsidP="00E95D1E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107,662</w:t>
            </w:r>
          </w:p>
        </w:tc>
        <w:tc>
          <w:tcPr>
            <w:tcW w:w="252" w:type="dxa"/>
          </w:tcPr>
          <w:p w14:paraId="76F104C9" w14:textId="77777777" w:rsidR="00E95D1E" w:rsidRPr="008A1DEF" w:rsidRDefault="00E95D1E" w:rsidP="00E95D1E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18AD5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E47D1F1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DC5BF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8A1DEF" w14:paraId="11CC707F" w14:textId="77777777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74B7861B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FA0AE9F" w14:textId="77777777" w:rsidR="004C09E4" w:rsidRPr="008A1DEF" w:rsidRDefault="004C09E4" w:rsidP="0035673D">
            <w:pPr>
              <w:pStyle w:val="10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2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40"/>
                <w:tab w:val="left" w:pos="5400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257EA7F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CBD0B8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1300BB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B0FD043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8B57B60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54ACDF8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9E4" w:rsidRPr="008A1DEF" w14:paraId="597A1559" w14:textId="77777777" w:rsidTr="00CA22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6B0483F6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มูลค่าของสินค้าคงเหลือที่รับรู้เป็นค่าใช้จ่าย</w:t>
            </w:r>
          </w:p>
        </w:tc>
        <w:tc>
          <w:tcPr>
            <w:tcW w:w="1236" w:type="dxa"/>
            <w:vAlign w:val="bottom"/>
          </w:tcPr>
          <w:p w14:paraId="27476DAE" w14:textId="77777777" w:rsidR="004C09E4" w:rsidRPr="008A1DEF" w:rsidRDefault="004C09E4" w:rsidP="0035673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4762AE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1AF70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8D429D7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E55E1E4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5FC7B7ED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BE7DF9C" w14:textId="77777777" w:rsidR="004C09E4" w:rsidRPr="008A1DEF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D7" w:rsidRPr="008A1DEF" w14:paraId="3F4770B6" w14:textId="77777777" w:rsidTr="005B309C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14:paraId="3B91E195" w14:textId="77777777" w:rsidR="00B86DD7" w:rsidRPr="008A1DEF" w:rsidRDefault="00B86DD7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ในระหว่างงวด/ปี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6687DA55" w14:textId="43B384AB" w:rsidR="00B86DD7" w:rsidRPr="008A1DEF" w:rsidRDefault="00E95D1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714</w:t>
            </w:r>
          </w:p>
        </w:tc>
        <w:tc>
          <w:tcPr>
            <w:tcW w:w="270" w:type="dxa"/>
            <w:vAlign w:val="bottom"/>
          </w:tcPr>
          <w:p w14:paraId="04CFDA7B" w14:textId="77777777" w:rsidR="00B86DD7" w:rsidRPr="008A1DEF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FD4DDE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2" w:type="dxa"/>
            <w:vAlign w:val="bottom"/>
          </w:tcPr>
          <w:p w14:paraId="74A1056D" w14:textId="77777777" w:rsidR="00B86DD7" w:rsidRPr="008A1DEF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605A273F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A09771" w14:textId="77777777" w:rsidR="00B86DD7" w:rsidRPr="008A1DEF" w:rsidRDefault="00B86DD7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4DEB80C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B86DD7" w:rsidRPr="008A1DEF" w14:paraId="3DDA7601" w14:textId="77777777" w:rsidTr="00F90DF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54" w:type="dxa"/>
          </w:tcPr>
          <w:p w14:paraId="32BBD37B" w14:textId="77777777" w:rsidR="00B86DD7" w:rsidRPr="008A1DEF" w:rsidRDefault="00B86DD7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AACD598" w14:textId="77777777" w:rsidR="00B86DD7" w:rsidRPr="008A1DEF" w:rsidRDefault="00B86DD7" w:rsidP="0035673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8B261A" w14:textId="77777777" w:rsidR="00B86DD7" w:rsidRPr="008A1DEF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16CEB" w14:textId="77777777" w:rsidR="00B86DD7" w:rsidRPr="008A1DEF" w:rsidRDefault="00B86DD7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44FC330F" w14:textId="77777777" w:rsidR="00B86DD7" w:rsidRPr="008A1DEF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1A3FAF6D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839AE6F" w14:textId="77777777" w:rsidR="00B86DD7" w:rsidRPr="008A1DEF" w:rsidRDefault="00B86DD7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77E596E3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D7" w:rsidRPr="008A1DEF" w14:paraId="19BC7630" w14:textId="77777777" w:rsidTr="00E63805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14:paraId="00EDE1CE" w14:textId="77777777" w:rsidR="00B86DD7" w:rsidRPr="008A1DEF" w:rsidRDefault="00B86DD7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ค่าเผื่อสินค้าเสื่อมสภาพสินค้าคงเหลือในระหว่างงวด</w:t>
            </w:r>
            <w:r w:rsidRPr="008A1DEF">
              <w:rPr>
                <w:rFonts w:ascii="Angsana New" w:hAnsi="Angsana New"/>
                <w:sz w:val="26"/>
                <w:szCs w:val="26"/>
              </w:rPr>
              <w:t>/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40FC3C5B" w14:textId="4E7B14EB" w:rsidR="00B86DD7" w:rsidRPr="008A1DEF" w:rsidRDefault="00E95D1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1,936</w:t>
            </w:r>
          </w:p>
        </w:tc>
        <w:tc>
          <w:tcPr>
            <w:tcW w:w="270" w:type="dxa"/>
            <w:vAlign w:val="bottom"/>
          </w:tcPr>
          <w:p w14:paraId="27A44275" w14:textId="77777777" w:rsidR="00B86DD7" w:rsidRPr="008A1DEF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647D0" w14:textId="77777777" w:rsidR="00B86DD7" w:rsidRPr="008A1DEF" w:rsidRDefault="00B86DD7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52" w:type="dxa"/>
            <w:vAlign w:val="bottom"/>
          </w:tcPr>
          <w:p w14:paraId="174DD114" w14:textId="77777777" w:rsidR="00B86DD7" w:rsidRPr="008A1DEF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F5AAFEE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51BF1C2" w14:textId="77777777" w:rsidR="00B86DD7" w:rsidRPr="008A1DEF" w:rsidRDefault="00B86DD7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4C169770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6E0EC263" w14:textId="77777777" w:rsidR="00F0726B" w:rsidRPr="008A1DEF" w:rsidRDefault="00F0726B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7443D96" w14:textId="77777777" w:rsidR="00EE5E19" w:rsidRPr="008A1DEF" w:rsidRDefault="00B073F6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7.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EE3F6B" w:rsidRPr="008A1DEF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14:paraId="1FFB7371" w14:textId="77777777" w:rsidR="00E63805" w:rsidRPr="008A1DEF" w:rsidRDefault="00E63805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63805" w:rsidRPr="008A1DEF" w14:paraId="05B6BB80" w14:textId="77777777" w:rsidTr="00E63805">
        <w:trPr>
          <w:cantSplit/>
        </w:trPr>
        <w:tc>
          <w:tcPr>
            <w:tcW w:w="4251" w:type="dxa"/>
          </w:tcPr>
          <w:p w14:paraId="0C8888A0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6CEE1C0B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8A1DEF" w14:paraId="0A9AD192" w14:textId="77777777" w:rsidTr="00E63805">
        <w:trPr>
          <w:cantSplit/>
        </w:trPr>
        <w:tc>
          <w:tcPr>
            <w:tcW w:w="4251" w:type="dxa"/>
          </w:tcPr>
          <w:p w14:paraId="4E43C762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1944E90C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03AD4129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28A98688" w14:textId="77777777" w:rsidR="00E63805" w:rsidRPr="008A1DEF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86DD7" w:rsidRPr="008A1DEF" w14:paraId="1745CC00" w14:textId="77777777" w:rsidTr="00E63805">
        <w:tc>
          <w:tcPr>
            <w:tcW w:w="4251" w:type="dxa"/>
          </w:tcPr>
          <w:p w14:paraId="7066906C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9BF7CE4" w14:textId="5B275741" w:rsidR="00B86DD7" w:rsidRPr="008A1DEF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86DD7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22701D5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1D7E1B67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9EDFBCA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09E11ECC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C67243F" w14:textId="5608D936" w:rsidR="00B86DD7" w:rsidRPr="008A1DEF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86DD7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BE637D7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9F8FA5E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FA991A9" w14:textId="77777777" w:rsidR="00B86DD7" w:rsidRPr="008A1DEF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8A1DEF" w14:paraId="4C5481CC" w14:textId="77777777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6BAFDA0A" w14:textId="77777777" w:rsidR="00E63805" w:rsidRPr="008A1DEF" w:rsidRDefault="00E63805" w:rsidP="0035673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544C9AC2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19D9D853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554CA571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873D037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E07CAF7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5C02184E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576B597A" w14:textId="77777777" w:rsidR="00E63805" w:rsidRPr="008A1DEF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D1E" w:rsidRPr="008A1DEF" w14:paraId="33F62D3D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1045F33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201" w:type="dxa"/>
          </w:tcPr>
          <w:p w14:paraId="7FC51D89" w14:textId="2C0DD34D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3,822</w:t>
            </w:r>
          </w:p>
        </w:tc>
        <w:tc>
          <w:tcPr>
            <w:tcW w:w="272" w:type="dxa"/>
          </w:tcPr>
          <w:p w14:paraId="480B1432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6C128CB7" w14:textId="4885A461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3,663</w:t>
            </w:r>
          </w:p>
        </w:tc>
        <w:tc>
          <w:tcPr>
            <w:tcW w:w="268" w:type="dxa"/>
          </w:tcPr>
          <w:p w14:paraId="1EAD3E6C" w14:textId="77777777" w:rsidR="00E95D1E" w:rsidRPr="008A1DEF" w:rsidRDefault="00E95D1E" w:rsidP="00E95D1E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7740651C" w14:textId="49FFF910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266" w:type="dxa"/>
          </w:tcPr>
          <w:p w14:paraId="7C73E5FE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054B472D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368</w:t>
            </w:r>
          </w:p>
        </w:tc>
      </w:tr>
      <w:tr w:rsidR="00E95D1E" w:rsidRPr="008A1DEF" w14:paraId="55322CD1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632573A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01" w:type="dxa"/>
          </w:tcPr>
          <w:p w14:paraId="54490C48" w14:textId="7C02B878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11,097</w:t>
            </w:r>
          </w:p>
        </w:tc>
        <w:tc>
          <w:tcPr>
            <w:tcW w:w="272" w:type="dxa"/>
          </w:tcPr>
          <w:p w14:paraId="1169198D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0805DF36" w14:textId="36F3C77F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4,789</w:t>
            </w:r>
          </w:p>
        </w:tc>
        <w:tc>
          <w:tcPr>
            <w:tcW w:w="268" w:type="dxa"/>
          </w:tcPr>
          <w:p w14:paraId="6450DBCE" w14:textId="77777777" w:rsidR="00E95D1E" w:rsidRPr="008A1DEF" w:rsidRDefault="00E95D1E" w:rsidP="00E95D1E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0D0D48BA" w14:textId="41391513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3,950</w:t>
            </w:r>
          </w:p>
        </w:tc>
        <w:tc>
          <w:tcPr>
            <w:tcW w:w="266" w:type="dxa"/>
          </w:tcPr>
          <w:p w14:paraId="51ABC7B5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4619572D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1,863</w:t>
            </w:r>
          </w:p>
        </w:tc>
      </w:tr>
      <w:tr w:rsidR="00E95D1E" w:rsidRPr="008A1DEF" w14:paraId="3A38EB64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0EE351B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เงินมัดจำที่ขอคืนภายในหนึ่งปี</w:t>
            </w:r>
          </w:p>
        </w:tc>
        <w:tc>
          <w:tcPr>
            <w:tcW w:w="1201" w:type="dxa"/>
          </w:tcPr>
          <w:p w14:paraId="4D7804DB" w14:textId="45EA4DBF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4,161</w:t>
            </w:r>
          </w:p>
        </w:tc>
        <w:tc>
          <w:tcPr>
            <w:tcW w:w="272" w:type="dxa"/>
          </w:tcPr>
          <w:p w14:paraId="105F1A4F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2B80F1FC" w14:textId="75647BCC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3,217</w:t>
            </w:r>
          </w:p>
        </w:tc>
        <w:tc>
          <w:tcPr>
            <w:tcW w:w="268" w:type="dxa"/>
          </w:tcPr>
          <w:p w14:paraId="0CD02D9C" w14:textId="77777777" w:rsidR="00E95D1E" w:rsidRPr="008A1DEF" w:rsidRDefault="00E95D1E" w:rsidP="00E95D1E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29728414" w14:textId="2AEE3E1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1,284</w:t>
            </w:r>
          </w:p>
        </w:tc>
        <w:tc>
          <w:tcPr>
            <w:tcW w:w="266" w:type="dxa"/>
          </w:tcPr>
          <w:p w14:paraId="2941B4E8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58C5E040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95D1E" w:rsidRPr="008A1DEF" w14:paraId="71E8BFFA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4AB23A3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01" w:type="dxa"/>
          </w:tcPr>
          <w:p w14:paraId="2482E28F" w14:textId="7E71D66D" w:rsidR="00E95D1E" w:rsidRPr="008A1DEF" w:rsidRDefault="00E95D1E" w:rsidP="008C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6,22</w:t>
            </w:r>
            <w:r w:rsidR="008C0807" w:rsidRPr="008A1DEF">
              <w:rPr>
                <w:rFonts w:ascii="Angsana New" w:eastAsia="Arial" w:hAnsi="Angsana New"/>
                <w:sz w:val="26"/>
                <w:szCs w:val="26"/>
              </w:rPr>
              <w:t>0</w:t>
            </w:r>
          </w:p>
        </w:tc>
        <w:tc>
          <w:tcPr>
            <w:tcW w:w="272" w:type="dxa"/>
          </w:tcPr>
          <w:p w14:paraId="4C3A4038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71BE8DFD" w14:textId="56F98971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3,697</w:t>
            </w:r>
          </w:p>
        </w:tc>
        <w:tc>
          <w:tcPr>
            <w:tcW w:w="268" w:type="dxa"/>
          </w:tcPr>
          <w:p w14:paraId="365A2776" w14:textId="77777777" w:rsidR="00E95D1E" w:rsidRPr="008A1DEF" w:rsidRDefault="00E95D1E" w:rsidP="00E95D1E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3BA899C8" w14:textId="3E1AA425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2,016</w:t>
            </w:r>
          </w:p>
        </w:tc>
        <w:tc>
          <w:tcPr>
            <w:tcW w:w="266" w:type="dxa"/>
          </w:tcPr>
          <w:p w14:paraId="4E20652C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4BD628D1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</w:tr>
      <w:tr w:rsidR="00E95D1E" w:rsidRPr="008A1DEF" w14:paraId="47E959CB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919C2CC" w14:textId="77777777" w:rsidR="00E95D1E" w:rsidRPr="008A1DEF" w:rsidRDefault="00E95D1E" w:rsidP="00E95D1E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C52D205" w14:textId="2A51CDB6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25,30</w:t>
            </w:r>
            <w:r w:rsidR="008C0807" w:rsidRPr="008A1DEF">
              <w:rPr>
                <w:rFonts w:ascii="Angsana New" w:eastAsia="Arial" w:hAnsi="Angsana New"/>
                <w:sz w:val="26"/>
                <w:szCs w:val="26"/>
              </w:rPr>
              <w:t>0</w:t>
            </w:r>
          </w:p>
        </w:tc>
        <w:tc>
          <w:tcPr>
            <w:tcW w:w="272" w:type="dxa"/>
          </w:tcPr>
          <w:p w14:paraId="504FCF59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20D278C1" w14:textId="42012D46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8A1DEF">
              <w:rPr>
                <w:rFonts w:ascii="Angsana New" w:eastAsia="Arial" w:hAnsi="Angsana New"/>
                <w:sz w:val="26"/>
                <w:szCs w:val="26"/>
              </w:rPr>
              <w:t>15,366</w:t>
            </w:r>
          </w:p>
        </w:tc>
        <w:tc>
          <w:tcPr>
            <w:tcW w:w="268" w:type="dxa"/>
          </w:tcPr>
          <w:p w14:paraId="456F3B69" w14:textId="77777777" w:rsidR="00E95D1E" w:rsidRPr="008A1DEF" w:rsidRDefault="00E95D1E" w:rsidP="00E95D1E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74706EE" w14:textId="4232BE81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7,572</w:t>
            </w:r>
          </w:p>
        </w:tc>
        <w:tc>
          <w:tcPr>
            <w:tcW w:w="266" w:type="dxa"/>
          </w:tcPr>
          <w:p w14:paraId="5AE1C5DB" w14:textId="77777777" w:rsidR="00E95D1E" w:rsidRPr="008A1DEF" w:rsidRDefault="00E95D1E" w:rsidP="00E95D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227043E4" w14:textId="77777777" w:rsidR="00E95D1E" w:rsidRPr="008A1DEF" w:rsidRDefault="00E95D1E" w:rsidP="00E95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3,560</w:t>
            </w:r>
          </w:p>
        </w:tc>
      </w:tr>
    </w:tbl>
    <w:p w14:paraId="5E26A406" w14:textId="77777777" w:rsidR="006B2E80" w:rsidRPr="008A1DEF" w:rsidRDefault="006B2E80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0B6F6DDF" w14:textId="77777777" w:rsidR="00F0726B" w:rsidRPr="008A1DEF" w:rsidRDefault="00F0726B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4CD6C8DF" w14:textId="77777777" w:rsidR="008C0DAA" w:rsidRPr="008A1DEF" w:rsidRDefault="00B073F6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8.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8C0DAA" w:rsidRPr="008A1DEF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5241BD" w:rsidRPr="008A1DEF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977CE2" w:rsidRPr="008A1DEF">
        <w:rPr>
          <w:rFonts w:ascii="Angsana New" w:hAnsi="Angsana New"/>
          <w:b/>
          <w:bCs/>
          <w:sz w:val="26"/>
          <w:szCs w:val="26"/>
          <w:cs/>
        </w:rPr>
        <w:t xml:space="preserve">- </w:t>
      </w:r>
      <w:r w:rsidR="00D45506" w:rsidRPr="008A1DEF">
        <w:rPr>
          <w:rFonts w:ascii="Angsana New" w:hAnsi="Angsana New"/>
          <w:b/>
          <w:bCs/>
          <w:sz w:val="26"/>
          <w:szCs w:val="26"/>
          <w:cs/>
        </w:rPr>
        <w:t>ราคาทุน</w:t>
      </w:r>
    </w:p>
    <w:p w14:paraId="66E4EA14" w14:textId="77777777" w:rsidR="000627E2" w:rsidRPr="008A1DEF" w:rsidRDefault="000627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76F4DDA6" w14:textId="0D088141" w:rsidR="000627E2" w:rsidRPr="008A1DEF" w:rsidRDefault="006241F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และ</w:t>
      </w:r>
      <w:r w:rsidR="00415F40" w:rsidRPr="008A1DEF">
        <w:rPr>
          <w:rFonts w:ascii="Angsana New" w:hAnsi="Angsana New"/>
          <w:sz w:val="26"/>
          <w:szCs w:val="26"/>
          <w:cs/>
        </w:rPr>
        <w:t>วันที่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31 </w:t>
      </w:r>
      <w:r w:rsidRPr="008A1DEF">
        <w:rPr>
          <w:rFonts w:ascii="Angsana New" w:hAnsi="Angsana New"/>
          <w:sz w:val="26"/>
          <w:szCs w:val="26"/>
          <w:cs/>
        </w:rPr>
        <w:t xml:space="preserve">ธันวาคม 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="000627E2" w:rsidRPr="008A1DEF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2AE82816" w14:textId="77777777" w:rsidR="006D0F62" w:rsidRPr="008A1DEF" w:rsidRDefault="006D0F6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tbl>
      <w:tblPr>
        <w:tblW w:w="99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867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E63805" w:rsidRPr="008A1DEF" w14:paraId="04A0DDAF" w14:textId="77777777" w:rsidTr="002F7E78">
        <w:tc>
          <w:tcPr>
            <w:tcW w:w="3420" w:type="dxa"/>
          </w:tcPr>
          <w:p w14:paraId="2756945C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</w:tcPr>
          <w:p w14:paraId="3F86420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C9FA74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14:paraId="33E183D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6D8AE32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0438730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63805" w:rsidRPr="008A1DEF" w14:paraId="3CF8359A" w14:textId="77777777" w:rsidTr="002F7E78">
        <w:tc>
          <w:tcPr>
            <w:tcW w:w="3420" w:type="dxa"/>
          </w:tcPr>
          <w:p w14:paraId="2A6540C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</w:tcPr>
          <w:p w14:paraId="09726FE8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14:paraId="063BBC7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14:paraId="3CB93EDA" w14:textId="77777777" w:rsidR="00E63805" w:rsidRPr="008A1DEF" w:rsidRDefault="003F0F78" w:rsidP="00DC4FE8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74" w:type="dxa"/>
          </w:tcPr>
          <w:p w14:paraId="29ACF81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6BB5EAA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E63805" w:rsidRPr="008A1DEF" w14:paraId="1A604C12" w14:textId="77777777" w:rsidTr="002F7E78">
        <w:tc>
          <w:tcPr>
            <w:tcW w:w="3420" w:type="dxa"/>
          </w:tcPr>
          <w:p w14:paraId="192D377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  <w:tcBorders>
              <w:bottom w:val="single" w:sz="4" w:space="0" w:color="auto"/>
            </w:tcBorders>
          </w:tcPr>
          <w:p w14:paraId="76B617B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14:paraId="42B7A90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14:paraId="1ADB852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14:paraId="728ED678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6CC69C1F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805" w:rsidRPr="008A1DEF" w14:paraId="3FAE264B" w14:textId="77777777" w:rsidTr="002F7E78">
        <w:tc>
          <w:tcPr>
            <w:tcW w:w="3420" w:type="dxa"/>
          </w:tcPr>
          <w:p w14:paraId="7B531D4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E97760D" w14:textId="06EAD0EC" w:rsidR="00E63805" w:rsidRPr="008A1DEF" w:rsidRDefault="00E06DDF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63805"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98A65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2332F3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37" w:type="dxa"/>
          </w:tcPr>
          <w:p w14:paraId="20A79E1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967850E" w14:textId="1801462A" w:rsidR="00E63805" w:rsidRPr="008A1DEF" w:rsidRDefault="00E06DDF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63805"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</w:tcPr>
          <w:p w14:paraId="73686198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674F98F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</w:tcPr>
          <w:p w14:paraId="5096A7CF" w14:textId="77777777" w:rsidR="00E63805" w:rsidRPr="008A1DEF" w:rsidRDefault="00E63805" w:rsidP="00E6380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EB08744" w14:textId="45C4C1BA" w:rsidR="00E63805" w:rsidRPr="008A1DEF" w:rsidRDefault="00E06DDF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E63805"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63805"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15421818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3A302C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63805" w:rsidRPr="008A1DEF" w14:paraId="737248E0" w14:textId="77777777" w:rsidTr="002F7E78">
        <w:tc>
          <w:tcPr>
            <w:tcW w:w="3420" w:type="dxa"/>
          </w:tcPr>
          <w:p w14:paraId="16FFE63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22F6CB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6ADD8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7" w:type="dxa"/>
          </w:tcPr>
          <w:p w14:paraId="3EC0981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7D96CE3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70" w:type="dxa"/>
          </w:tcPr>
          <w:p w14:paraId="1D711DF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79789C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5" w:type="dxa"/>
          </w:tcPr>
          <w:p w14:paraId="2B8DC3E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14:paraId="78A2481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04B58BC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BF317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18D9B7F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E63805" w:rsidRPr="008A1DEF" w14:paraId="702C9029" w14:textId="77777777" w:rsidTr="002F7E78">
        <w:tc>
          <w:tcPr>
            <w:tcW w:w="3420" w:type="dxa"/>
          </w:tcPr>
          <w:p w14:paraId="0262BFA7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900" w:type="dxa"/>
          </w:tcPr>
          <w:p w14:paraId="215F09F7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560E073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337F2E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446EF9B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06E9AF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E3B425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226C79A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36835C5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687A9F0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300,000</w:t>
            </w:r>
          </w:p>
        </w:tc>
        <w:tc>
          <w:tcPr>
            <w:tcW w:w="284" w:type="dxa"/>
          </w:tcPr>
          <w:p w14:paraId="433350B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22AD5F45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E63805" w:rsidRPr="008A1DEF" w14:paraId="4B1F45FF" w14:textId="77777777" w:rsidTr="002F7E78">
        <w:tc>
          <w:tcPr>
            <w:tcW w:w="3420" w:type="dxa"/>
          </w:tcPr>
          <w:p w14:paraId="78A37AA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900" w:type="dxa"/>
          </w:tcPr>
          <w:p w14:paraId="32A4C84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76A36E5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6CD85D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4594F28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E2837D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67F44D4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2244E8DF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48A66B35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336BB2F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14:paraId="45BC5D2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64DA0D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E63805" w:rsidRPr="008A1DEF" w14:paraId="5B0FC78C" w14:textId="77777777" w:rsidTr="002F7E78">
        <w:tc>
          <w:tcPr>
            <w:tcW w:w="3420" w:type="dxa"/>
          </w:tcPr>
          <w:p w14:paraId="09CD19D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00" w:type="dxa"/>
          </w:tcPr>
          <w:p w14:paraId="1C64E43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6592B6D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87C3E4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616EE9A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706E27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E2BDD67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53D9AC55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60B512A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1D990EA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14:paraId="13D3AD7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3AB208F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E63805" w:rsidRPr="008A1DEF" w14:paraId="68F77931" w14:textId="77777777" w:rsidTr="002F7E78">
        <w:tc>
          <w:tcPr>
            <w:tcW w:w="3420" w:type="dxa"/>
          </w:tcPr>
          <w:p w14:paraId="0767267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1B3A9C1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3281D19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951E45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15B1EC0C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65B9474C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0FF11EA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3030CF2C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5B8885C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1F81F9D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14:paraId="585B7EC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491C97C7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E63805" w:rsidRPr="008A1DEF" w14:paraId="46ACA97F" w14:textId="77777777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14:paraId="78F14D1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900" w:type="dxa"/>
          </w:tcPr>
          <w:p w14:paraId="5C26D0E8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.5</w:t>
            </w:r>
          </w:p>
        </w:tc>
        <w:tc>
          <w:tcPr>
            <w:tcW w:w="270" w:type="dxa"/>
          </w:tcPr>
          <w:p w14:paraId="582929A0" w14:textId="77777777" w:rsidR="00E63805" w:rsidRPr="008A1DEF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E2EB4B2" w14:textId="77777777" w:rsidR="00E63805" w:rsidRPr="008A1DEF" w:rsidRDefault="00E63805" w:rsidP="00A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</w:t>
            </w:r>
            <w:r w:rsidR="00A63B5D" w:rsidRPr="008A1DE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20D6D4C7" w14:textId="77777777" w:rsidR="00E63805" w:rsidRPr="008A1DEF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6CAD8E0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92EF4DE" w14:textId="77777777" w:rsidR="00E63805" w:rsidRPr="008A1DEF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7974BD6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0E928FE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27A6699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14:paraId="362E21FF" w14:textId="77777777" w:rsidR="00E63805" w:rsidRPr="008A1DEF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22DB007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E63805" w:rsidRPr="008A1DEF" w14:paraId="2EB5F776" w14:textId="77777777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14:paraId="68EF3AAF" w14:textId="77777777" w:rsidR="00E63805" w:rsidRPr="008A1DEF" w:rsidRDefault="00E63805" w:rsidP="00E638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900" w:type="dxa"/>
          </w:tcPr>
          <w:p w14:paraId="3CAB4BB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1284031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14:paraId="6D778D3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20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1E71DE49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14:paraId="116965DF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1375DD34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14:paraId="2BB3C86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</w:t>
            </w:r>
            <w:r w:rsidR="001537B6" w:rsidRPr="008A1DEF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74" w:type="dxa"/>
          </w:tcPr>
          <w:p w14:paraId="2B1C710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D284625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  <w:tc>
          <w:tcPr>
            <w:tcW w:w="284" w:type="dxa"/>
          </w:tcPr>
          <w:p w14:paraId="0D17F347" w14:textId="77777777" w:rsidR="00E63805" w:rsidRPr="008A1DEF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ADCABC1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</w:tr>
      <w:tr w:rsidR="00E63805" w:rsidRPr="008A1DEF" w14:paraId="4A5944A0" w14:textId="77777777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14:paraId="15E33686" w14:textId="77777777" w:rsidR="00E63805" w:rsidRPr="008A1DEF" w:rsidRDefault="00E63805" w:rsidP="00E638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00" w:type="dxa"/>
          </w:tcPr>
          <w:p w14:paraId="48AF5F30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0AE38A3C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14:paraId="563AD273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F7E78" w:rsidRPr="008A1DEF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29A85787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14:paraId="3A32900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40CC99B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14:paraId="0432B3C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282814D7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B44862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14:paraId="3349ADFF" w14:textId="77777777" w:rsidR="00E63805" w:rsidRPr="008A1DEF" w:rsidRDefault="00E63805" w:rsidP="00E63805">
            <w:pPr>
              <w:pStyle w:val="BodyText3"/>
              <w:tabs>
                <w:tab w:val="left" w:pos="327"/>
                <w:tab w:val="decimal" w:pos="522"/>
                <w:tab w:val="left" w:pos="1782"/>
              </w:tabs>
              <w:spacing w:line="240" w:lineRule="atLeast"/>
              <w:jc w:val="center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CA4D3AC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</w:tr>
      <w:tr w:rsidR="00E63805" w:rsidRPr="008A1DEF" w14:paraId="40E4EA89" w14:textId="77777777" w:rsidTr="002F7E78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420" w:type="dxa"/>
          </w:tcPr>
          <w:p w14:paraId="5DAA917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39BEFF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230EC" w14:textId="77777777" w:rsidR="00E63805" w:rsidRPr="008A1DEF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2C2BA52D" w14:textId="77777777" w:rsidR="00E63805" w:rsidRPr="008A1DEF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16C8837" w14:textId="77777777" w:rsidR="00E63805" w:rsidRPr="008A1DEF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5BB269CA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9152FB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702956E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7CF7AF16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504D0CF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723,816</w:t>
            </w:r>
          </w:p>
        </w:tc>
        <w:tc>
          <w:tcPr>
            <w:tcW w:w="284" w:type="dxa"/>
          </w:tcPr>
          <w:p w14:paraId="64CB6BBD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AF129FE" w14:textId="77777777" w:rsidR="00E63805" w:rsidRPr="008A1DEF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453,816</w:t>
            </w:r>
          </w:p>
        </w:tc>
      </w:tr>
    </w:tbl>
    <w:p w14:paraId="29066DF3" w14:textId="77777777" w:rsidR="00E63805" w:rsidRPr="008A1DEF" w:rsidRDefault="00E6380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6B4D77E" w14:textId="77777777" w:rsidR="00E63805" w:rsidRPr="008A1DEF" w:rsidRDefault="00E63805" w:rsidP="00E63805">
      <w:pPr>
        <w:jc w:val="thaiDistribute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21 </w:t>
      </w:r>
      <w:r w:rsidRPr="008A1DEF">
        <w:rPr>
          <w:rFonts w:ascii="Angsana New" w:hAnsi="Angsana New"/>
          <w:sz w:val="26"/>
          <w:szCs w:val="26"/>
          <w:cs/>
        </w:rPr>
        <w:t xml:space="preserve">มกราคม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12BC0346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1D649B4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ก)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การลงทุนเพิ่มในหุ้นทุนของบริษัท</w:t>
      </w:r>
      <w:r w:rsidRPr="008A1DEF">
        <w:rPr>
          <w:rFonts w:ascii="Angsana New" w:hAnsi="Angsana New"/>
          <w:spacing w:val="-4"/>
          <w:sz w:val="26"/>
          <w:szCs w:val="26"/>
        </w:rPr>
        <w:t> </w:t>
      </w:r>
      <w:r w:rsidRPr="008A1DEF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 (บริษัทย่อย) เนื่องจากการเพิ่มทุนจดทะเบียนในบริษัทย่อยจากเดิม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30,000,000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8A1DEF">
        <w:rPr>
          <w:rFonts w:ascii="Angsana New" w:hAnsi="Angsana New"/>
          <w:spacing w:val="-4"/>
          <w:sz w:val="26"/>
          <w:szCs w:val="26"/>
        </w:rPr>
        <w:t>(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100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เป็น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8A1DEF">
        <w:rPr>
          <w:rFonts w:ascii="Angsana New" w:hAnsi="Angsana New"/>
          <w:spacing w:val="-4"/>
          <w:sz w:val="26"/>
          <w:szCs w:val="26"/>
        </w:rPr>
        <w:t>(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3,000,000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>100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บาท</w:t>
      </w:r>
      <w:r w:rsidRPr="008A1DEF">
        <w:rPr>
          <w:rFonts w:ascii="Angsana New" w:hAnsi="Angsana New"/>
          <w:spacing w:val="-4"/>
          <w:sz w:val="26"/>
          <w:szCs w:val="26"/>
        </w:rPr>
        <w:t>) 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บริษัทย่อยได้จดทะเบียน</w:t>
      </w:r>
      <w:r w:rsidRPr="008A1DEF">
        <w:rPr>
          <w:rFonts w:ascii="Angsana New" w:hAnsi="Angsana New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Pr="008A1DEF">
        <w:rPr>
          <w:rFonts w:ascii="Angsana New" w:hAnsi="Angsana New"/>
          <w:sz w:val="26"/>
          <w:szCs w:val="26"/>
          <w:lang w:val="en-GB"/>
        </w:rPr>
        <w:t xml:space="preserve">30 </w:t>
      </w:r>
      <w:r w:rsidRPr="008A1DEF">
        <w:rPr>
          <w:rFonts w:ascii="Angsana New" w:hAnsi="Angsana New"/>
          <w:sz w:val="26"/>
          <w:szCs w:val="26"/>
          <w:cs/>
          <w:lang w:val="en-GB"/>
        </w:rPr>
        <w:t>มกราคม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24D65DDA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DB3768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240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300,000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72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4AE967FF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7478BF5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110.80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250,000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27.7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0ED12C8B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A691C3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ง</w:t>
      </w:r>
      <w:r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28.75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800,000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23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5632A155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F641C42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จ</w:t>
      </w:r>
      <w:r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สไปซ์ ซินเนอจี้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30.60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500,000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15.3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6E9CFCC5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79A07E2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เงินปันผลระหว่างกาลของบริษัทย่อยตามที่กล่าวไว้ข้างต้น ได้จ่ายให้แก่ผู้ถือหุ้นของบริษัทย่อยแล้วในเดือนมกราคมและเดือนกุมภาพันธ์ </w:t>
      </w:r>
      <w:r w:rsidRPr="008A1DEF">
        <w:rPr>
          <w:rFonts w:ascii="Angsana New" w:hAnsi="Angsana New"/>
          <w:spacing w:val="-4"/>
          <w:sz w:val="26"/>
          <w:szCs w:val="26"/>
        </w:rPr>
        <w:t>2562</w:t>
      </w:r>
    </w:p>
    <w:p w14:paraId="0B2D1563" w14:textId="77777777" w:rsidR="001445C4" w:rsidRPr="008A1DEF" w:rsidRDefault="00144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5B9A37DA" w14:textId="77777777" w:rsidR="00E63805" w:rsidRPr="008A1DEF" w:rsidRDefault="00E63805" w:rsidP="00E63805">
      <w:pPr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28 </w:t>
      </w:r>
      <w:r w:rsidRPr="008A1DEF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465D8B93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0DC05707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ก)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4.67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3,000,000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666DA4" w:rsidRPr="008A1DEF">
        <w:rPr>
          <w:rFonts w:ascii="Angsana New" w:hAnsi="Angsana New"/>
          <w:spacing w:val="-4"/>
          <w:sz w:val="26"/>
          <w:szCs w:val="26"/>
        </w:rPr>
        <w:t>14.0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26D76C1B" w14:textId="77777777" w:rsidR="00E63805" w:rsidRPr="008A1DEF" w:rsidRDefault="00E63805" w:rsidP="00E63805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15B0301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ข)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26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250,000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6.5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0B8F03E0" w14:textId="77777777" w:rsidR="00E63805" w:rsidRPr="008A1DEF" w:rsidRDefault="00E63805" w:rsidP="00E63805">
      <w:pPr>
        <w:jc w:val="thaiDistribute"/>
        <w:rPr>
          <w:rFonts w:ascii="Angsana New" w:hAnsi="Angsana New"/>
          <w:sz w:val="26"/>
          <w:szCs w:val="26"/>
        </w:rPr>
      </w:pPr>
    </w:p>
    <w:p w14:paraId="089458EF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ค)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8.75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800,000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7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3E2470E9" w14:textId="77777777" w:rsidR="00E63805" w:rsidRPr="008A1DEF" w:rsidRDefault="00E63805" w:rsidP="00E63805">
      <w:pPr>
        <w:jc w:val="thaiDistribute"/>
        <w:rPr>
          <w:rFonts w:ascii="Angsana New" w:hAnsi="Angsana New"/>
          <w:sz w:val="26"/>
          <w:szCs w:val="26"/>
        </w:rPr>
      </w:pPr>
    </w:p>
    <w:p w14:paraId="170C7B4E" w14:textId="77777777" w:rsidR="00E63805" w:rsidRPr="008A1DEF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8A1DEF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="0038096C" w:rsidRPr="008A1DEF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8A1DEF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</w:rPr>
        <w:t>2562</w:t>
      </w:r>
    </w:p>
    <w:p w14:paraId="54E31EF3" w14:textId="77777777" w:rsidR="0035673D" w:rsidRPr="008A1DEF" w:rsidRDefault="0035673D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8273249" w14:textId="77777777" w:rsidR="0035673D" w:rsidRPr="008A1DEF" w:rsidRDefault="0035673D" w:rsidP="0035673D">
      <w:pPr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13 </w:t>
      </w:r>
      <w:r w:rsidRPr="008A1DEF">
        <w:rPr>
          <w:rFonts w:ascii="Angsana New" w:hAnsi="Angsana New" w:hint="cs"/>
          <w:sz w:val="26"/>
          <w:szCs w:val="26"/>
          <w:cs/>
        </w:rPr>
        <w:t>พฤษภาคม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02C0E47A" w14:textId="77777777" w:rsidR="0035673D" w:rsidRPr="008A1DEF" w:rsidRDefault="0035673D" w:rsidP="0035673D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3D09DA83" w14:textId="77777777" w:rsidR="0035673D" w:rsidRPr="008A1DEF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ก)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7.50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3,000,000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22.5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3E10A44A" w14:textId="77777777" w:rsidR="0035673D" w:rsidRPr="008A1DEF" w:rsidRDefault="0035673D" w:rsidP="0035673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F7B8D6A" w14:textId="77777777" w:rsidR="0035673D" w:rsidRPr="008A1DEF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ข)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29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250,000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7.25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61ECEFE0" w14:textId="77777777" w:rsidR="0035673D" w:rsidRPr="008A1DEF" w:rsidRDefault="0035673D" w:rsidP="0035673D">
      <w:pPr>
        <w:jc w:val="thaiDistribute"/>
        <w:rPr>
          <w:rFonts w:ascii="Angsana New" w:hAnsi="Angsana New"/>
          <w:sz w:val="26"/>
          <w:szCs w:val="26"/>
        </w:rPr>
      </w:pPr>
    </w:p>
    <w:p w14:paraId="59BB5272" w14:textId="77777777" w:rsidR="0035673D" w:rsidRPr="008A1DEF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ค)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8A1DEF">
        <w:rPr>
          <w:rFonts w:ascii="Angsana New" w:hAnsi="Angsana New"/>
          <w:spacing w:val="-4"/>
          <w:sz w:val="26"/>
          <w:szCs w:val="26"/>
          <w:cs/>
        </w:rPr>
        <w:t>ในอัตราหุ้นล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22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800,000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17.6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0256B2BD" w14:textId="77777777" w:rsidR="0035673D" w:rsidRPr="008A1DEF" w:rsidRDefault="0035673D" w:rsidP="0035673D">
      <w:pPr>
        <w:jc w:val="thaiDistribute"/>
        <w:rPr>
          <w:rFonts w:ascii="Angsana New" w:hAnsi="Angsana New"/>
          <w:sz w:val="26"/>
          <w:szCs w:val="26"/>
        </w:rPr>
      </w:pPr>
    </w:p>
    <w:p w14:paraId="5313AF89" w14:textId="77777777" w:rsidR="0035673D" w:rsidRPr="008A1DEF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8A1DEF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8A1DEF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กรกฎาคม </w:t>
      </w:r>
      <w:r w:rsidRPr="008A1DEF">
        <w:rPr>
          <w:rFonts w:ascii="Angsana New" w:hAnsi="Angsana New"/>
          <w:spacing w:val="-4"/>
          <w:sz w:val="26"/>
          <w:szCs w:val="26"/>
        </w:rPr>
        <w:t>2562</w:t>
      </w:r>
    </w:p>
    <w:p w14:paraId="3542016D" w14:textId="77777777" w:rsidR="0008275D" w:rsidRPr="008A1DEF" w:rsidRDefault="0008275D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03D773B" w14:textId="77777777" w:rsidR="0035673D" w:rsidRPr="008A1DEF" w:rsidRDefault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1113FAF6" w14:textId="77777777" w:rsidR="009D417B" w:rsidRPr="008A1DEF" w:rsidRDefault="00B073F6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9.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4405CB" w:rsidRPr="008A1DEF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8A1DEF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6F2B0E" w:rsidRPr="008A1DEF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5241BD" w:rsidRPr="008A1DEF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14:paraId="468F71C1" w14:textId="77777777" w:rsidR="006016E6" w:rsidRPr="008A1DEF" w:rsidRDefault="006016E6" w:rsidP="0035673D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p w14:paraId="080BD069" w14:textId="56717F09" w:rsidR="007A38A5" w:rsidRPr="008A1DEF" w:rsidRDefault="007A38A5" w:rsidP="0035673D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รายการเปลี่</w:t>
      </w:r>
      <w:r w:rsidR="006F2B0E" w:rsidRPr="008A1DEF">
        <w:rPr>
          <w:rFonts w:ascii="Angsana New" w:hAnsi="Angsana New"/>
          <w:sz w:val="26"/>
          <w:szCs w:val="26"/>
          <w:cs/>
        </w:rPr>
        <w:t>ยนแปลงของที่ดิน อาคารและอุปกรณ์</w:t>
      </w:r>
      <w:r w:rsidR="001B291E" w:rsidRPr="008A1DEF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4846F0B6" w14:textId="77777777" w:rsidR="004562C0" w:rsidRPr="008A1DEF" w:rsidRDefault="004562C0" w:rsidP="0035673D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64" w:type="dxa"/>
        <w:tblInd w:w="-90" w:type="dxa"/>
        <w:tblLook w:val="04A0" w:firstRow="1" w:lastRow="0" w:firstColumn="1" w:lastColumn="0" w:noHBand="0" w:noVBand="1"/>
      </w:tblPr>
      <w:tblGrid>
        <w:gridCol w:w="6030"/>
        <w:gridCol w:w="1757"/>
        <w:gridCol w:w="283"/>
        <w:gridCol w:w="1694"/>
      </w:tblGrid>
      <w:tr w:rsidR="006D3124" w:rsidRPr="008A1DEF" w14:paraId="4AFF195B" w14:textId="77777777" w:rsidTr="00BC6EE7">
        <w:tc>
          <w:tcPr>
            <w:tcW w:w="6030" w:type="dxa"/>
          </w:tcPr>
          <w:p w14:paraId="648D422B" w14:textId="77777777" w:rsidR="006D3124" w:rsidRPr="008A1DEF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734" w:type="dxa"/>
            <w:gridSpan w:val="3"/>
            <w:tcBorders>
              <w:bottom w:val="single" w:sz="4" w:space="0" w:color="auto"/>
            </w:tcBorders>
            <w:vAlign w:val="center"/>
          </w:tcPr>
          <w:p w14:paraId="1A305379" w14:textId="77777777" w:rsidR="006D3124" w:rsidRPr="008A1DEF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6D3124" w:rsidRPr="008A1DEF" w14:paraId="79700DA6" w14:textId="77777777" w:rsidTr="00BC6EE7">
        <w:tc>
          <w:tcPr>
            <w:tcW w:w="6030" w:type="dxa"/>
          </w:tcPr>
          <w:p w14:paraId="377C8E14" w14:textId="77777777" w:rsidR="006D3124" w:rsidRPr="008A1DEF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0635CD3" w14:textId="77777777" w:rsidR="006D3124" w:rsidRPr="008A1DEF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ECD009" w14:textId="77777777" w:rsidR="006D3124" w:rsidRPr="008A1DEF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DF5CAC1" w14:textId="77777777" w:rsidR="006D3124" w:rsidRPr="008A1DEF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8A1DEF" w14:paraId="0276B5F1" w14:textId="77777777" w:rsidTr="00BC6EE7">
        <w:tc>
          <w:tcPr>
            <w:tcW w:w="6030" w:type="dxa"/>
          </w:tcPr>
          <w:p w14:paraId="5AC89AB4" w14:textId="77777777" w:rsidR="004562C0" w:rsidRPr="008A1DEF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5CE3DFE7" w14:textId="77777777" w:rsidR="004562C0" w:rsidRPr="008A1DEF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2D118C11" w14:textId="77777777" w:rsidR="004562C0" w:rsidRPr="008A1DEF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14:paraId="15373847" w14:textId="77777777" w:rsidR="004562C0" w:rsidRPr="008A1DEF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0CE8" w:rsidRPr="008A1DEF" w14:paraId="5DD72310" w14:textId="77777777" w:rsidTr="00BC6EE7">
        <w:tc>
          <w:tcPr>
            <w:tcW w:w="6030" w:type="dxa"/>
          </w:tcPr>
          <w:p w14:paraId="1F2E903B" w14:textId="77777777" w:rsidR="00B60CE8" w:rsidRPr="008A1DEF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57" w:type="dxa"/>
            <w:shd w:val="clear" w:color="auto" w:fill="auto"/>
          </w:tcPr>
          <w:p w14:paraId="585FEB52" w14:textId="77777777" w:rsidR="00B60CE8" w:rsidRPr="008A1DEF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722,788</w:t>
            </w:r>
          </w:p>
        </w:tc>
        <w:tc>
          <w:tcPr>
            <w:tcW w:w="283" w:type="dxa"/>
          </w:tcPr>
          <w:p w14:paraId="72D388FF" w14:textId="77777777" w:rsidR="00B60CE8" w:rsidRPr="008A1DEF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383B812B" w14:textId="77777777" w:rsidR="00B60CE8" w:rsidRPr="008A1DEF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342,337</w:t>
            </w:r>
          </w:p>
        </w:tc>
      </w:tr>
      <w:tr w:rsidR="000E45EA" w:rsidRPr="008A1DEF" w14:paraId="58B440FB" w14:textId="77777777" w:rsidTr="00AF639D">
        <w:tc>
          <w:tcPr>
            <w:tcW w:w="6030" w:type="dxa"/>
          </w:tcPr>
          <w:p w14:paraId="216911DA" w14:textId="77777777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57" w:type="dxa"/>
          </w:tcPr>
          <w:p w14:paraId="56DEA765" w14:textId="0378C503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258,36</w:t>
            </w:r>
            <w:r w:rsidR="00D60317" w:rsidRPr="008A1DE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36C8A74E" w14:textId="77777777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4AC73E77" w14:textId="7B6ABE2D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41,522</w:t>
            </w:r>
          </w:p>
        </w:tc>
      </w:tr>
      <w:tr w:rsidR="000E45EA" w:rsidRPr="008A1DEF" w14:paraId="6EECBCBC" w14:textId="77777777" w:rsidTr="00AF639D">
        <w:tc>
          <w:tcPr>
            <w:tcW w:w="6030" w:type="dxa"/>
          </w:tcPr>
          <w:p w14:paraId="162DD0A7" w14:textId="77777777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จำหน่ายและตัดจำหน่าย </w:t>
            </w:r>
          </w:p>
        </w:tc>
        <w:tc>
          <w:tcPr>
            <w:tcW w:w="1757" w:type="dxa"/>
          </w:tcPr>
          <w:p w14:paraId="76AA469E" w14:textId="705A2CD2" w:rsidR="000E45EA" w:rsidRPr="008A1DEF" w:rsidRDefault="000E45EA" w:rsidP="008C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(14,9</w:t>
            </w:r>
            <w:r w:rsidR="00D60317" w:rsidRPr="008A1DEF">
              <w:rPr>
                <w:rFonts w:ascii="Angsana New" w:hAnsi="Angsana New"/>
                <w:sz w:val="26"/>
                <w:szCs w:val="26"/>
              </w:rPr>
              <w:t>70</w:t>
            </w:r>
            <w:r w:rsidRPr="008A1D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D642530" w14:textId="77777777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05F3A424" w14:textId="490EC825" w:rsidR="000E45EA" w:rsidRPr="008A1DEF" w:rsidRDefault="000E45EA" w:rsidP="008C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(3,651)</w:t>
            </w:r>
          </w:p>
        </w:tc>
      </w:tr>
      <w:tr w:rsidR="000E45EA" w:rsidRPr="008A1DEF" w14:paraId="509510A9" w14:textId="77777777" w:rsidTr="000E45EA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6030" w:type="dxa"/>
          </w:tcPr>
          <w:p w14:paraId="0B117954" w14:textId="77777777" w:rsidR="000E45EA" w:rsidRPr="008A1DEF" w:rsidRDefault="000E45EA" w:rsidP="000E45EA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8A1DEF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า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86836E6" w14:textId="7C24BE28" w:rsidR="000E45EA" w:rsidRPr="008A1DEF" w:rsidRDefault="000E45EA" w:rsidP="008C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(124,581)</w:t>
            </w:r>
          </w:p>
        </w:tc>
        <w:tc>
          <w:tcPr>
            <w:tcW w:w="283" w:type="dxa"/>
          </w:tcPr>
          <w:p w14:paraId="110EF5EA" w14:textId="77777777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05FCDC1E" w14:textId="572120C3" w:rsidR="000E45EA" w:rsidRPr="008A1DEF" w:rsidRDefault="000E45EA" w:rsidP="008C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(7,995)</w:t>
            </w:r>
          </w:p>
        </w:tc>
      </w:tr>
      <w:tr w:rsidR="000E45EA" w:rsidRPr="008A1DEF" w14:paraId="32CFAF82" w14:textId="77777777" w:rsidTr="000E45EA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0" w:type="dxa"/>
          </w:tcPr>
          <w:p w14:paraId="3D8C9FCA" w14:textId="07D400AB" w:rsidR="000E45EA" w:rsidRPr="008A1DEF" w:rsidRDefault="000E45EA" w:rsidP="000E45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56DADC9A" w14:textId="137F46BE" w:rsidR="000E45EA" w:rsidRPr="008A1DEF" w:rsidRDefault="006B7936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841,605</w:t>
            </w:r>
          </w:p>
        </w:tc>
        <w:tc>
          <w:tcPr>
            <w:tcW w:w="283" w:type="dxa"/>
          </w:tcPr>
          <w:p w14:paraId="254DE015" w14:textId="77777777" w:rsidR="000E45EA" w:rsidRPr="008A1DEF" w:rsidRDefault="000E45EA" w:rsidP="000E45E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379A3AD4" w14:textId="2CF2B334" w:rsidR="000E45EA" w:rsidRPr="008A1DEF" w:rsidRDefault="000E45EA" w:rsidP="000E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372,213</w:t>
            </w:r>
          </w:p>
        </w:tc>
      </w:tr>
    </w:tbl>
    <w:p w14:paraId="648CD58E" w14:textId="77777777" w:rsidR="00BC6EE7" w:rsidRPr="008A1DEF" w:rsidRDefault="00BC6EE7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9E9A5CB" w14:textId="534B9571" w:rsidR="007435B7" w:rsidRPr="008A1DEF" w:rsidRDefault="00481E18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pacing w:val="-2"/>
          <w:sz w:val="26"/>
          <w:szCs w:val="26"/>
          <w:cs/>
        </w:rPr>
        <w:t>ที่ดินทั้งหมดของบริษัท</w:t>
      </w:r>
      <w:r w:rsidR="00BC6EE7" w:rsidRPr="008A1DEF">
        <w:rPr>
          <w:rFonts w:ascii="Angsana New" w:hAnsi="Angsana New"/>
          <w:spacing w:val="-2"/>
          <w:sz w:val="26"/>
          <w:szCs w:val="26"/>
          <w:cs/>
        </w:rPr>
        <w:t>และสินทรัพย์บางส่วนของบริษัทย่อยแห่งหนึ่ง</w:t>
      </w:r>
      <w:r w:rsidRPr="008A1DEF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ณ วันที่ </w:t>
      </w:r>
      <w:r w:rsidR="00E06DDF" w:rsidRPr="008A1DEF">
        <w:rPr>
          <w:rFonts w:ascii="Angsana New" w:hAnsi="Angsana New"/>
          <w:spacing w:val="-2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pacing w:val="-2"/>
          <w:sz w:val="26"/>
          <w:szCs w:val="26"/>
          <w:cs/>
        </w:rPr>
        <w:t>กันยายน</w:t>
      </w:r>
      <w:r w:rsidR="00EE24F9" w:rsidRPr="008A1DEF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pacing w:val="-2"/>
          <w:sz w:val="26"/>
          <w:szCs w:val="26"/>
        </w:rPr>
        <w:t>2562</w:t>
      </w:r>
      <w:r w:rsidR="00EE24F9" w:rsidRPr="008A1DEF">
        <w:rPr>
          <w:rFonts w:ascii="Angsana New" w:hAnsi="Angsana New"/>
          <w:spacing w:val="-2"/>
          <w:sz w:val="26"/>
          <w:szCs w:val="26"/>
        </w:rPr>
        <w:t xml:space="preserve"> </w:t>
      </w:r>
      <w:r w:rsidR="00EE24F9" w:rsidRPr="008A1DEF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="00EE24F9" w:rsidRPr="008A1DEF">
        <w:rPr>
          <w:rFonts w:ascii="Angsana New" w:hAnsi="Angsana New"/>
          <w:spacing w:val="-2"/>
          <w:sz w:val="26"/>
          <w:szCs w:val="26"/>
        </w:rPr>
        <w:t xml:space="preserve">31 </w:t>
      </w:r>
      <w:r w:rsidR="00EE24F9" w:rsidRPr="008A1DEF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pacing w:val="-2"/>
          <w:sz w:val="26"/>
          <w:szCs w:val="26"/>
        </w:rPr>
        <w:t>2561</w:t>
      </w:r>
      <w:r w:rsidRPr="008A1DEF">
        <w:rPr>
          <w:rFonts w:ascii="Angsana New" w:hAnsi="Angsana New"/>
          <w:spacing w:val="-2"/>
          <w:sz w:val="26"/>
          <w:szCs w:val="26"/>
          <w:cs/>
        </w:rPr>
        <w:t xml:space="preserve"> จำนวนเงิน</w:t>
      </w:r>
      <w:r w:rsidR="007A7EC7" w:rsidRPr="008A1DEF">
        <w:rPr>
          <w:rFonts w:ascii="Angsana New" w:hAnsi="Angsana New"/>
          <w:spacing w:val="-2"/>
          <w:sz w:val="26"/>
          <w:szCs w:val="26"/>
          <w:cs/>
        </w:rPr>
        <w:t>รวม</w:t>
      </w:r>
      <w:r w:rsidR="00FE5EB2" w:rsidRPr="008A1DEF">
        <w:rPr>
          <w:rFonts w:ascii="Angsana New" w:hAnsi="Angsana New"/>
          <w:spacing w:val="-2"/>
          <w:sz w:val="26"/>
          <w:szCs w:val="26"/>
        </w:rPr>
        <w:t xml:space="preserve"> </w:t>
      </w:r>
      <w:r w:rsidR="00BC6EE7" w:rsidRPr="008A1DEF">
        <w:rPr>
          <w:rFonts w:ascii="Angsana New" w:hAnsi="Angsana New"/>
          <w:spacing w:val="-2"/>
          <w:sz w:val="26"/>
          <w:szCs w:val="26"/>
        </w:rPr>
        <w:t>3</w:t>
      </w:r>
      <w:r w:rsidR="00FE5EB2" w:rsidRPr="008A1DEF">
        <w:rPr>
          <w:rFonts w:ascii="Angsana New" w:hAnsi="Angsana New"/>
          <w:spacing w:val="-2"/>
          <w:sz w:val="26"/>
          <w:szCs w:val="26"/>
        </w:rPr>
        <w:t>4</w:t>
      </w:r>
      <w:r w:rsidR="00BC6EE7" w:rsidRPr="008A1DEF">
        <w:rPr>
          <w:rFonts w:ascii="Angsana New" w:hAnsi="Angsana New"/>
          <w:spacing w:val="-2"/>
          <w:sz w:val="26"/>
          <w:szCs w:val="26"/>
        </w:rPr>
        <w:t>2</w:t>
      </w:r>
      <w:r w:rsidR="00FE5EB2" w:rsidRPr="008A1DEF">
        <w:rPr>
          <w:rFonts w:ascii="Angsana New" w:hAnsi="Angsana New"/>
          <w:spacing w:val="-2"/>
          <w:sz w:val="26"/>
          <w:szCs w:val="26"/>
        </w:rPr>
        <w:t xml:space="preserve">.6 </w:t>
      </w:r>
      <w:r w:rsidR="00CF747A" w:rsidRPr="008A1DEF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CF747A" w:rsidRPr="008A1DEF">
        <w:rPr>
          <w:rFonts w:ascii="Angsana New" w:hAnsi="Angsana New"/>
          <w:spacing w:val="-2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ได้จำนองเพื่อใช้เป็นหลักทรัพย์ค้ำประกันวงเงินสินเชื่อและเงินกู้ยืม</w:t>
      </w:r>
      <w:r w:rsidR="009B767F" w:rsidRPr="008A1DEF">
        <w:rPr>
          <w:rFonts w:ascii="Angsana New" w:hAnsi="Angsana New"/>
          <w:sz w:val="26"/>
          <w:szCs w:val="26"/>
          <w:cs/>
        </w:rPr>
        <w:t>ระยะสั้น</w:t>
      </w:r>
      <w:r w:rsidRPr="008A1DEF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F50FB3" w:rsidRPr="008A1DEF">
        <w:rPr>
          <w:rFonts w:ascii="Angsana New" w:hAnsi="Angsana New"/>
          <w:sz w:val="26"/>
          <w:szCs w:val="26"/>
        </w:rPr>
        <w:t xml:space="preserve">             </w:t>
      </w:r>
      <w:r w:rsidRPr="008A1DEF">
        <w:rPr>
          <w:rFonts w:ascii="Angsana New" w:hAnsi="Angsana New"/>
          <w:sz w:val="26"/>
          <w:szCs w:val="26"/>
          <w:cs/>
        </w:rPr>
        <w:t>ในประเทศ</w:t>
      </w:r>
      <w:r w:rsidR="007435B7" w:rsidRPr="008A1DEF">
        <w:rPr>
          <w:rFonts w:ascii="Angsana New" w:hAnsi="Angsana New"/>
          <w:sz w:val="26"/>
          <w:szCs w:val="26"/>
          <w:cs/>
        </w:rPr>
        <w:t>แห่งหนึ่ง</w:t>
      </w:r>
      <w:r w:rsidRPr="008A1DEF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32348" w:rsidRPr="008A1DEF">
        <w:rPr>
          <w:rFonts w:ascii="Angsana New" w:hAnsi="Angsana New"/>
          <w:sz w:val="26"/>
          <w:szCs w:val="26"/>
        </w:rPr>
        <w:t>13</w:t>
      </w:r>
      <w:r w:rsidR="007435B7" w:rsidRPr="008A1DEF">
        <w:rPr>
          <w:rFonts w:ascii="Angsana New" w:hAnsi="Angsana New"/>
          <w:sz w:val="26"/>
          <w:szCs w:val="26"/>
          <w:cs/>
        </w:rPr>
        <w:t xml:space="preserve"> </w:t>
      </w:r>
    </w:p>
    <w:p w14:paraId="638A243A" w14:textId="77777777" w:rsidR="007435B7" w:rsidRPr="008A1DEF" w:rsidRDefault="007435B7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59CA9D9" w14:textId="77777777" w:rsidR="006016E6" w:rsidRPr="008A1DEF" w:rsidRDefault="00481E18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ยานพาหนะ</w:t>
      </w:r>
      <w:r w:rsidR="00470255" w:rsidRPr="008A1DEF">
        <w:rPr>
          <w:rFonts w:ascii="Angsana New" w:hAnsi="Angsana New"/>
          <w:sz w:val="26"/>
          <w:szCs w:val="26"/>
          <w:cs/>
        </w:rPr>
        <w:t>บางส่วน</w:t>
      </w:r>
      <w:r w:rsidRPr="008A1DEF">
        <w:rPr>
          <w:rFonts w:ascii="Angsana New" w:hAnsi="Angsana New"/>
          <w:sz w:val="26"/>
          <w:szCs w:val="26"/>
          <w:cs/>
        </w:rPr>
        <w:t>ของบริษัทอยู่ภายใต้สัญญาเช่า</w:t>
      </w:r>
      <w:r w:rsidR="001B291E" w:rsidRPr="008A1DEF">
        <w:rPr>
          <w:rFonts w:ascii="Angsana New" w:hAnsi="Angsana New"/>
          <w:sz w:val="26"/>
          <w:szCs w:val="26"/>
          <w:cs/>
        </w:rPr>
        <w:t>การเงินตามที่กล่าวไว้ในหมายเหตุ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="00A200FF" w:rsidRPr="008A1DEF">
        <w:rPr>
          <w:rFonts w:ascii="Angsana New" w:hAnsi="Angsana New"/>
          <w:sz w:val="26"/>
          <w:szCs w:val="26"/>
        </w:rPr>
        <w:t>1</w:t>
      </w:r>
      <w:r w:rsidR="00A200FF" w:rsidRPr="008A1DEF">
        <w:rPr>
          <w:rFonts w:ascii="Angsana New" w:hAnsi="Angsana New"/>
          <w:sz w:val="26"/>
          <w:szCs w:val="26"/>
          <w:cs/>
        </w:rPr>
        <w:t>5</w:t>
      </w:r>
    </w:p>
    <w:p w14:paraId="262CCF70" w14:textId="77777777" w:rsidR="00F0726B" w:rsidRPr="008A1DEF" w:rsidRDefault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01EBADB" w14:textId="77777777" w:rsidR="00F65B15" w:rsidRPr="008A1DEF" w:rsidRDefault="006016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FE5DCA" w:rsidRPr="008A1DEF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Pr="008A1DEF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14:paraId="55F31BC1" w14:textId="77777777" w:rsidR="00C17DB9" w:rsidRPr="008A1DEF" w:rsidRDefault="00C17DB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6A7C9DCB" w14:textId="7F77CFF4" w:rsidR="00C17DB9" w:rsidRPr="008A1DEF" w:rsidRDefault="00C17DB9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</w:t>
      </w:r>
      <w:r w:rsidR="005241BD" w:rsidRPr="008A1DEF">
        <w:rPr>
          <w:rFonts w:ascii="Angsana New" w:hAnsi="Angsana New"/>
          <w:sz w:val="26"/>
          <w:szCs w:val="26"/>
          <w:cs/>
        </w:rPr>
        <w:t>เคลื่อนไหว</w:t>
      </w:r>
      <w:r w:rsidRPr="008A1DEF">
        <w:rPr>
          <w:rFonts w:ascii="Angsana New" w:hAnsi="Angsana New"/>
          <w:sz w:val="26"/>
          <w:szCs w:val="26"/>
          <w:cs/>
        </w:rPr>
        <w:t>ของประมาณ</w:t>
      </w:r>
      <w:r w:rsidR="002920A3" w:rsidRPr="008A1DEF">
        <w:rPr>
          <w:rFonts w:ascii="Angsana New" w:hAnsi="Angsana New" w:hint="cs"/>
          <w:sz w:val="26"/>
          <w:szCs w:val="26"/>
          <w:cs/>
        </w:rPr>
        <w:t>การ</w:t>
      </w:r>
      <w:r w:rsidR="005241BD" w:rsidRPr="008A1DEF">
        <w:rPr>
          <w:rFonts w:ascii="Angsana New" w:hAnsi="Angsana New"/>
          <w:sz w:val="26"/>
          <w:szCs w:val="26"/>
          <w:cs/>
        </w:rPr>
        <w:t>หนี้สิน</w:t>
      </w:r>
      <w:r w:rsidR="00FE5DCA" w:rsidRPr="008A1DEF">
        <w:rPr>
          <w:rFonts w:ascii="Angsana New" w:hAnsi="Angsana New"/>
          <w:sz w:val="26"/>
          <w:szCs w:val="26"/>
          <w:cs/>
        </w:rPr>
        <w:t>ไม่หมุนเวียน</w:t>
      </w:r>
      <w:r w:rsidRPr="008A1DEF">
        <w:rPr>
          <w:rFonts w:ascii="Angsana New" w:hAnsi="Angsana New"/>
          <w:sz w:val="26"/>
          <w:szCs w:val="26"/>
          <w:cs/>
        </w:rPr>
        <w:t>การรื้อถอน</w:t>
      </w:r>
      <w:r w:rsidR="00104F3D" w:rsidRPr="008A1DEF">
        <w:rPr>
          <w:rFonts w:ascii="Angsana New" w:hAnsi="Angsana New" w:hint="cs"/>
          <w:sz w:val="26"/>
          <w:szCs w:val="26"/>
          <w:cs/>
        </w:rPr>
        <w:t>ในระหว่าง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49BE570D" w14:textId="77777777" w:rsidR="004562C0" w:rsidRPr="008A1DEF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FD3FAA" w:rsidRPr="008A1DEF" w14:paraId="369B5B71" w14:textId="77777777" w:rsidTr="00401546">
        <w:tc>
          <w:tcPr>
            <w:tcW w:w="6048" w:type="dxa"/>
          </w:tcPr>
          <w:p w14:paraId="261E738D" w14:textId="77777777" w:rsidR="00FD3FAA" w:rsidRPr="008A1DEF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14:paraId="7943BC4A" w14:textId="77777777" w:rsidR="00FD3FAA" w:rsidRPr="008A1DEF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FD3FAA" w:rsidRPr="008A1DEF" w14:paraId="2688D380" w14:textId="77777777" w:rsidTr="00401546">
        <w:tc>
          <w:tcPr>
            <w:tcW w:w="6048" w:type="dxa"/>
          </w:tcPr>
          <w:p w14:paraId="010FE1EF" w14:textId="77777777" w:rsidR="00FD3FAA" w:rsidRPr="008A1DEF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95B462B" w14:textId="77777777" w:rsidR="00FD3FAA" w:rsidRPr="008A1DEF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D9FD03E" w14:textId="77777777" w:rsidR="00FD3FAA" w:rsidRPr="008A1DEF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70499B1" w14:textId="77777777" w:rsidR="00FD3FAA" w:rsidRPr="008A1DEF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8A1DEF" w14:paraId="6549FE57" w14:textId="77777777" w:rsidTr="00401546">
        <w:tc>
          <w:tcPr>
            <w:tcW w:w="6048" w:type="dxa"/>
          </w:tcPr>
          <w:p w14:paraId="6A2691D1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4B4E13B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A317A44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14:paraId="272C3069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51369" w:rsidRPr="008A1DEF" w14:paraId="33D7A696" w14:textId="77777777" w:rsidTr="00CA226E">
        <w:tc>
          <w:tcPr>
            <w:tcW w:w="6048" w:type="dxa"/>
          </w:tcPr>
          <w:p w14:paraId="62AF3368" w14:textId="77777777" w:rsidR="00651369" w:rsidRPr="008A1DEF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76541AE2" w14:textId="77777777" w:rsidR="00651369" w:rsidRPr="008A1DEF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51,111</w:t>
            </w:r>
          </w:p>
        </w:tc>
        <w:tc>
          <w:tcPr>
            <w:tcW w:w="283" w:type="dxa"/>
            <w:vAlign w:val="center"/>
          </w:tcPr>
          <w:p w14:paraId="139844D8" w14:textId="77777777" w:rsidR="00651369" w:rsidRPr="008A1DEF" w:rsidRDefault="00651369" w:rsidP="00651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vAlign w:val="center"/>
          </w:tcPr>
          <w:p w14:paraId="5395C5F2" w14:textId="77777777" w:rsidR="00651369" w:rsidRPr="008A1DEF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</w:tr>
      <w:tr w:rsidR="00EB3155" w:rsidRPr="008A1DEF" w14:paraId="3504DCC0" w14:textId="77777777" w:rsidTr="002E6A70">
        <w:tc>
          <w:tcPr>
            <w:tcW w:w="6048" w:type="dxa"/>
          </w:tcPr>
          <w:p w14:paraId="731EA1E1" w14:textId="77777777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9" w:type="dxa"/>
            <w:vAlign w:val="center"/>
          </w:tcPr>
          <w:p w14:paraId="79352953" w14:textId="51C0F64B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15,099</w:t>
            </w:r>
          </w:p>
        </w:tc>
        <w:tc>
          <w:tcPr>
            <w:tcW w:w="283" w:type="dxa"/>
            <w:vAlign w:val="center"/>
          </w:tcPr>
          <w:p w14:paraId="077F4746" w14:textId="77777777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vAlign w:val="bottom"/>
          </w:tcPr>
          <w:p w14:paraId="38DDEE1F" w14:textId="112028D6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4,833</w:t>
            </w:r>
          </w:p>
        </w:tc>
      </w:tr>
      <w:tr w:rsidR="002E6A70" w:rsidRPr="008A1DEF" w14:paraId="5ECB10F2" w14:textId="77777777" w:rsidTr="002E6A70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14:paraId="16958227" w14:textId="77777777" w:rsidR="002E6A70" w:rsidRPr="008A1DEF" w:rsidRDefault="002E6A70" w:rsidP="002E6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กลับรายการบัญชี</w:t>
            </w:r>
          </w:p>
        </w:tc>
        <w:tc>
          <w:tcPr>
            <w:tcW w:w="1699" w:type="dxa"/>
            <w:vAlign w:val="center"/>
          </w:tcPr>
          <w:p w14:paraId="00AEC1D4" w14:textId="7634E687" w:rsidR="002E6A70" w:rsidRPr="008A1DEF" w:rsidRDefault="002E6A70" w:rsidP="002E6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(1,934)</w:t>
            </w:r>
          </w:p>
        </w:tc>
        <w:tc>
          <w:tcPr>
            <w:tcW w:w="283" w:type="dxa"/>
            <w:vAlign w:val="center"/>
          </w:tcPr>
          <w:p w14:paraId="4B4E8335" w14:textId="77777777" w:rsidR="002E6A70" w:rsidRPr="008A1DEF" w:rsidRDefault="002E6A70" w:rsidP="002E6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left w:val="nil"/>
              <w:right w:val="nil"/>
            </w:tcBorders>
            <w:vAlign w:val="bottom"/>
          </w:tcPr>
          <w:p w14:paraId="1E0C7401" w14:textId="6FECF22F" w:rsidR="002E6A70" w:rsidRPr="008A1DEF" w:rsidRDefault="002E6A70" w:rsidP="002E6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  (648)  </w:t>
            </w:r>
          </w:p>
        </w:tc>
      </w:tr>
      <w:tr w:rsidR="00EB3155" w:rsidRPr="008A1DEF" w14:paraId="120AF40C" w14:textId="77777777" w:rsidTr="002E6A70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14:paraId="165BCC97" w14:textId="1C8C9F43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699" w:type="dxa"/>
            <w:vAlign w:val="center"/>
          </w:tcPr>
          <w:p w14:paraId="5AC46FE1" w14:textId="262794A5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</w:t>
            </w:r>
            <w:r w:rsidR="002E6A70" w:rsidRPr="008A1DEF">
              <w:rPr>
                <w:rFonts w:ascii="Angsana New" w:hAnsi="Angsana New"/>
                <w:sz w:val="26"/>
                <w:szCs w:val="26"/>
              </w:rPr>
              <w:t>774</w:t>
            </w:r>
            <w:r w:rsidRPr="008A1D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center"/>
          </w:tcPr>
          <w:p w14:paraId="3D04FF54" w14:textId="77777777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C40546" w14:textId="701B6F2B" w:rsidR="00EB3155" w:rsidRPr="008A1DEF" w:rsidRDefault="00EB3155" w:rsidP="006B7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  (</w:t>
            </w:r>
            <w:r w:rsidR="006B7936" w:rsidRPr="008A1DEF">
              <w:rPr>
                <w:rFonts w:ascii="Angsana New" w:hAnsi="Angsana New"/>
                <w:sz w:val="26"/>
                <w:szCs w:val="26"/>
              </w:rPr>
              <w:t>490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)  </w:t>
            </w:r>
          </w:p>
        </w:tc>
      </w:tr>
      <w:tr w:rsidR="00EB3155" w:rsidRPr="008A1DEF" w14:paraId="6EB17E30" w14:textId="77777777" w:rsidTr="00AF639D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14:paraId="2F55F1CD" w14:textId="17DBAF7D" w:rsidR="00EB3155" w:rsidRPr="008A1DEF" w:rsidRDefault="00EB3155" w:rsidP="00EB315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A0FCE" w14:textId="3A4B77F3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63,502</w:t>
            </w:r>
          </w:p>
        </w:tc>
        <w:tc>
          <w:tcPr>
            <w:tcW w:w="283" w:type="dxa"/>
            <w:vAlign w:val="center"/>
          </w:tcPr>
          <w:p w14:paraId="5BAD0C81" w14:textId="77777777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C59352" w14:textId="7C45888E" w:rsidR="00EB3155" w:rsidRPr="008A1DEF" w:rsidRDefault="00EB3155" w:rsidP="00EB3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6,273</w:t>
            </w:r>
          </w:p>
        </w:tc>
      </w:tr>
    </w:tbl>
    <w:p w14:paraId="2A42E9A1" w14:textId="77777777" w:rsidR="00BC6EE7" w:rsidRPr="008A1DEF" w:rsidRDefault="00BC6EE7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6409986F" w14:textId="77777777" w:rsidR="00E656F9" w:rsidRPr="008A1DEF" w:rsidRDefault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5F29B715" w14:textId="77777777" w:rsidR="00A11627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A1DEF">
        <w:rPr>
          <w:rFonts w:ascii="Angsana New" w:hAnsi="Angsana New"/>
          <w:b/>
          <w:bCs/>
          <w:sz w:val="26"/>
          <w:szCs w:val="26"/>
        </w:rPr>
        <w:t>10.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F85018" w:rsidRPr="008A1DEF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6B2E80" w:rsidRPr="008A1DEF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5241BD" w:rsidRPr="008A1DEF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14:paraId="5E619BE2" w14:textId="77777777" w:rsidR="00CE2BE9" w:rsidRPr="008A1DEF" w:rsidRDefault="00CE2BE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61A62596" w14:textId="51D44E68" w:rsidR="00FF5BF3" w:rsidRPr="008A1DEF" w:rsidRDefault="00FF5BF3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รายการเป</w:t>
      </w:r>
      <w:r w:rsidR="00B4441E" w:rsidRPr="008A1DEF">
        <w:rPr>
          <w:rFonts w:ascii="Angsana New" w:hAnsi="Angsana New"/>
          <w:sz w:val="26"/>
          <w:szCs w:val="26"/>
          <w:cs/>
        </w:rPr>
        <w:t>ลี่ยนแปลงของสินทรัพย์ไม่มีตัวตน</w:t>
      </w:r>
      <w:r w:rsidR="00791F4B" w:rsidRPr="008A1DEF">
        <w:rPr>
          <w:rFonts w:ascii="Angsana New" w:hAnsi="Angsana New" w:hint="cs"/>
          <w:sz w:val="26"/>
          <w:szCs w:val="26"/>
          <w:cs/>
        </w:rPr>
        <w:t>อื่น</w:t>
      </w:r>
      <w:r w:rsidR="00202B48" w:rsidRPr="008A1DEF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3DFCC854" w14:textId="77777777" w:rsidR="004562C0" w:rsidRPr="008A1DEF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6" w:type="dxa"/>
        <w:tblInd w:w="-90" w:type="dxa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3"/>
      </w:tblGrid>
      <w:tr w:rsidR="00AF6EB7" w:rsidRPr="008A1DEF" w14:paraId="2B43065F" w14:textId="77777777" w:rsidTr="00401546">
        <w:tc>
          <w:tcPr>
            <w:tcW w:w="6039" w:type="dxa"/>
          </w:tcPr>
          <w:p w14:paraId="259E1A61" w14:textId="77777777" w:rsidR="00AF6EB7" w:rsidRPr="008A1DEF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center"/>
          </w:tcPr>
          <w:p w14:paraId="3D66C93D" w14:textId="77777777" w:rsidR="00AF6EB7" w:rsidRPr="008A1DEF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F6EB7" w:rsidRPr="008A1DEF" w14:paraId="64937ECB" w14:textId="77777777" w:rsidTr="00401546">
        <w:tc>
          <w:tcPr>
            <w:tcW w:w="6039" w:type="dxa"/>
          </w:tcPr>
          <w:p w14:paraId="455842DA" w14:textId="77777777" w:rsidR="00AF6EB7" w:rsidRPr="008A1DEF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660984F4" w14:textId="77777777" w:rsidR="00AF6EB7" w:rsidRPr="008A1DEF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63E63BA" w14:textId="77777777" w:rsidR="00AF6EB7" w:rsidRPr="008A1DEF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center"/>
          </w:tcPr>
          <w:p w14:paraId="72849D4D" w14:textId="77777777" w:rsidR="00AF6EB7" w:rsidRPr="008A1DEF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26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8A1DEF" w14:paraId="69A0027B" w14:textId="77777777" w:rsidTr="00401546">
        <w:tc>
          <w:tcPr>
            <w:tcW w:w="6039" w:type="dxa"/>
          </w:tcPr>
          <w:p w14:paraId="09741A46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20B1D1" w14:textId="77777777" w:rsidR="004562C0" w:rsidRPr="008A1DEF" w:rsidRDefault="004562C0" w:rsidP="00A1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27637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98E0D46" w14:textId="77777777" w:rsidR="004562C0" w:rsidRPr="008A1DEF" w:rsidRDefault="004562C0" w:rsidP="00A1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FD588D" w:rsidRPr="008A1DEF" w14:paraId="3CE39A19" w14:textId="77777777" w:rsidTr="00401546">
        <w:tc>
          <w:tcPr>
            <w:tcW w:w="6039" w:type="dxa"/>
          </w:tcPr>
          <w:p w14:paraId="3A8C1089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01" w:type="dxa"/>
          </w:tcPr>
          <w:p w14:paraId="2A63282B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90,729</w:t>
            </w:r>
          </w:p>
        </w:tc>
        <w:tc>
          <w:tcPr>
            <w:tcW w:w="283" w:type="dxa"/>
          </w:tcPr>
          <w:p w14:paraId="3908CFA4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22128E23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7,151</w:t>
            </w:r>
          </w:p>
        </w:tc>
      </w:tr>
      <w:tr w:rsidR="00E751DB" w:rsidRPr="008A1DEF" w14:paraId="713DF54D" w14:textId="77777777" w:rsidTr="001E4BC5">
        <w:tc>
          <w:tcPr>
            <w:tcW w:w="6039" w:type="dxa"/>
          </w:tcPr>
          <w:p w14:paraId="029B9291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25528438" w14:textId="34131E03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5,534</w:t>
            </w:r>
          </w:p>
        </w:tc>
        <w:tc>
          <w:tcPr>
            <w:tcW w:w="283" w:type="dxa"/>
          </w:tcPr>
          <w:p w14:paraId="69A70D05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48AB5DE5" w14:textId="5C732FA1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4,283</w:t>
            </w:r>
          </w:p>
        </w:tc>
      </w:tr>
      <w:tr w:rsidR="00E751DB" w:rsidRPr="008A1DEF" w14:paraId="58B9EBEA" w14:textId="77777777" w:rsidTr="00C16E1D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14:paraId="70F88660" w14:textId="2A9F614D" w:rsidR="00E751DB" w:rsidRPr="008A1DEF" w:rsidRDefault="00E751DB" w:rsidP="00E751DB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จำหน่ายและตัดจำหน่าย </w:t>
            </w:r>
          </w:p>
        </w:tc>
        <w:tc>
          <w:tcPr>
            <w:tcW w:w="1701" w:type="dxa"/>
            <w:shd w:val="clear" w:color="auto" w:fill="auto"/>
          </w:tcPr>
          <w:p w14:paraId="09481760" w14:textId="49F72BD3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(907)</w:t>
            </w:r>
          </w:p>
        </w:tc>
        <w:tc>
          <w:tcPr>
            <w:tcW w:w="283" w:type="dxa"/>
          </w:tcPr>
          <w:p w14:paraId="2DB57327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14:paraId="250F5844" w14:textId="35436154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E751DB" w:rsidRPr="008A1DEF" w14:paraId="268BDFD6" w14:textId="77777777" w:rsidTr="001E4BC5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14:paraId="6F9C4739" w14:textId="77777777" w:rsidR="00E751DB" w:rsidRPr="008A1DEF" w:rsidRDefault="00E751DB" w:rsidP="00E751D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shd w:val="clear" w:color="auto" w:fill="auto"/>
          </w:tcPr>
          <w:p w14:paraId="59654007" w14:textId="74F9A0C4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(7,336)</w:t>
            </w:r>
          </w:p>
        </w:tc>
        <w:tc>
          <w:tcPr>
            <w:tcW w:w="283" w:type="dxa"/>
          </w:tcPr>
          <w:p w14:paraId="1C56432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345B1D9D" w14:textId="4F6D3CD2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(1,43</w:t>
            </w:r>
            <w:r w:rsidR="00FA6EAD" w:rsidRPr="008A1DEF">
              <w:rPr>
                <w:rFonts w:ascii="Angsana New" w:hAnsi="Angsana New"/>
                <w:sz w:val="26"/>
                <w:szCs w:val="26"/>
              </w:rPr>
              <w:t>8</w:t>
            </w:r>
            <w:r w:rsidRPr="008A1D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51DB" w:rsidRPr="008A1DEF" w14:paraId="3D5CF3FE" w14:textId="77777777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9" w:type="dxa"/>
          </w:tcPr>
          <w:p w14:paraId="5F16D960" w14:textId="345CD430" w:rsidR="00E751DB" w:rsidRPr="008A1DEF" w:rsidRDefault="00E751DB" w:rsidP="00E751D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2067" w14:textId="42895AD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88</w:t>
            </w:r>
            <w:r w:rsidRPr="008A1DEF">
              <w:rPr>
                <w:rFonts w:ascii="Angsana New" w:hAnsi="Angsana New"/>
                <w:sz w:val="26"/>
                <w:szCs w:val="26"/>
              </w:rPr>
              <w:t>,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020</w:t>
            </w:r>
          </w:p>
        </w:tc>
        <w:tc>
          <w:tcPr>
            <w:tcW w:w="283" w:type="dxa"/>
          </w:tcPr>
          <w:p w14:paraId="6F4DD1CD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1776A321" w14:textId="2A6ED40E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8A1DEF">
              <w:rPr>
                <w:rFonts w:ascii="Angsana New" w:hAnsi="Angsana New"/>
                <w:sz w:val="26"/>
                <w:szCs w:val="26"/>
              </w:rPr>
              <w:t>,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996</w:t>
            </w:r>
          </w:p>
        </w:tc>
      </w:tr>
    </w:tbl>
    <w:p w14:paraId="32092A4C" w14:textId="77777777" w:rsidR="008201B6" w:rsidRPr="008A1DEF" w:rsidRDefault="008201B6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4A862FA" w14:textId="77777777" w:rsidR="00087875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11.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087875" w:rsidRPr="008A1DEF">
        <w:rPr>
          <w:rFonts w:ascii="Angsana New" w:hAnsi="Angsana New"/>
          <w:b/>
          <w:bCs/>
          <w:sz w:val="26"/>
          <w:szCs w:val="26"/>
          <w:cs/>
        </w:rPr>
        <w:t>สิทธิการเช่า - สุทธิ</w:t>
      </w:r>
    </w:p>
    <w:p w14:paraId="6AE9E197" w14:textId="77777777" w:rsidR="00B4441E" w:rsidRPr="008A1DEF" w:rsidRDefault="00B4441E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298056B7" w14:textId="5E901B88" w:rsidR="00BF6D2A" w:rsidRPr="008A1DEF" w:rsidRDefault="00BF6D2A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รายการเปลี่ยนแปลงของสิทธิการเช่า</w:t>
      </w:r>
      <w:r w:rsidR="00202B48" w:rsidRPr="008A1DEF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3B8B83DF" w14:textId="77777777" w:rsidR="004562C0" w:rsidRPr="008A1DEF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752BE5" w:rsidRPr="008A1DEF" w14:paraId="5313000F" w14:textId="77777777" w:rsidTr="00401546">
        <w:tc>
          <w:tcPr>
            <w:tcW w:w="6048" w:type="dxa"/>
          </w:tcPr>
          <w:p w14:paraId="724ED03C" w14:textId="77777777" w:rsidR="00752BE5" w:rsidRPr="008A1DEF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14:paraId="54977FE9" w14:textId="77777777" w:rsidR="00752BE5" w:rsidRPr="008A1DEF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752BE5" w:rsidRPr="008A1DEF" w14:paraId="3D290C1D" w14:textId="77777777" w:rsidTr="00401546">
        <w:tc>
          <w:tcPr>
            <w:tcW w:w="6048" w:type="dxa"/>
          </w:tcPr>
          <w:p w14:paraId="1AF6274D" w14:textId="77777777" w:rsidR="00752BE5" w:rsidRPr="008A1DEF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04E855E" w14:textId="77777777" w:rsidR="00752BE5" w:rsidRPr="008A1DEF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F5F6388" w14:textId="77777777" w:rsidR="00752BE5" w:rsidRPr="008A1DEF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597A1FF6" w14:textId="77777777" w:rsidR="00752BE5" w:rsidRPr="008A1DEF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8A1DEF" w14:paraId="3088FAB6" w14:textId="77777777" w:rsidTr="00401546">
        <w:tc>
          <w:tcPr>
            <w:tcW w:w="6048" w:type="dxa"/>
          </w:tcPr>
          <w:p w14:paraId="6AC29604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601FD5B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5616718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14:paraId="14BCF829" w14:textId="77777777" w:rsidR="004562C0" w:rsidRPr="008A1DEF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D588D" w:rsidRPr="008A1DEF" w14:paraId="635A520A" w14:textId="77777777" w:rsidTr="00401546">
        <w:tc>
          <w:tcPr>
            <w:tcW w:w="6048" w:type="dxa"/>
          </w:tcPr>
          <w:p w14:paraId="1206EC57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9" w:type="dxa"/>
          </w:tcPr>
          <w:p w14:paraId="2EA57F60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48,437</w:t>
            </w:r>
          </w:p>
        </w:tc>
        <w:tc>
          <w:tcPr>
            <w:tcW w:w="283" w:type="dxa"/>
          </w:tcPr>
          <w:p w14:paraId="1E146171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14:paraId="0EEADE2E" w14:textId="77777777" w:rsidR="00FD588D" w:rsidRPr="008A1DEF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51DB" w:rsidRPr="008A1DEF" w14:paraId="0410E986" w14:textId="77777777" w:rsidTr="00401546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14:paraId="1B0A46D7" w14:textId="77777777" w:rsidR="00E751DB" w:rsidRPr="008A1DEF" w:rsidRDefault="00E751DB" w:rsidP="00E751DB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44C6D96" w14:textId="431191E5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(6,604)</w:t>
            </w:r>
          </w:p>
        </w:tc>
        <w:tc>
          <w:tcPr>
            <w:tcW w:w="283" w:type="dxa"/>
          </w:tcPr>
          <w:p w14:paraId="3314F846" w14:textId="77777777" w:rsidR="00E751DB" w:rsidRPr="008A1DEF" w:rsidRDefault="00E751DB" w:rsidP="00E751D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468554BE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51DB" w:rsidRPr="008A1DEF" w14:paraId="116A3F4F" w14:textId="77777777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14:paraId="17DB6DC2" w14:textId="26EC2B65" w:rsidR="00E751DB" w:rsidRPr="008A1DEF" w:rsidRDefault="00E751DB" w:rsidP="00E751D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580E682B" w14:textId="1416D9C2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41,833</w:t>
            </w:r>
          </w:p>
        </w:tc>
        <w:tc>
          <w:tcPr>
            <w:tcW w:w="283" w:type="dxa"/>
          </w:tcPr>
          <w:p w14:paraId="3BBF1868" w14:textId="77777777" w:rsidR="00E751DB" w:rsidRPr="008A1DEF" w:rsidRDefault="00E751DB" w:rsidP="00E751D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2D181F01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40B7A4A" w14:textId="77777777" w:rsidR="00CF747A" w:rsidRPr="008A1DEF" w:rsidRDefault="00CF747A" w:rsidP="006B6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5F3263" w14:textId="77777777" w:rsidR="00B073F6" w:rsidRPr="008A1DEF" w:rsidRDefault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5A1CE112" w14:textId="77777777" w:rsidR="00DE1AFA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A1DEF">
        <w:rPr>
          <w:rFonts w:ascii="Angsana New" w:hAnsi="Angsana New"/>
          <w:b/>
          <w:bCs/>
          <w:sz w:val="26"/>
          <w:szCs w:val="26"/>
        </w:rPr>
        <w:t>12.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DE1AFA" w:rsidRPr="008A1DEF">
        <w:rPr>
          <w:rFonts w:ascii="Angsana New" w:hAnsi="Angsana New"/>
          <w:b/>
          <w:bCs/>
          <w:sz w:val="26"/>
          <w:szCs w:val="26"/>
          <w:cs/>
        </w:rPr>
        <w:t>สิ</w:t>
      </w:r>
      <w:r w:rsidR="009433B3" w:rsidRPr="008A1DEF">
        <w:rPr>
          <w:rFonts w:ascii="Angsana New" w:hAnsi="Angsana New"/>
          <w:b/>
          <w:bCs/>
          <w:sz w:val="26"/>
          <w:szCs w:val="26"/>
          <w:cs/>
        </w:rPr>
        <w:t>นทรัพย์ภาษีเงินได้รอการตัดบัญชี</w:t>
      </w:r>
      <w:r w:rsidR="009D06FF" w:rsidRPr="008A1DEF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0F358F7" w14:textId="77777777" w:rsidR="00DE1AFA" w:rsidRPr="008A1DEF" w:rsidRDefault="00DE1AFA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32A8C503" w14:textId="18DB44DF" w:rsidR="00DE1AFA" w:rsidRPr="008A1DEF" w:rsidRDefault="00DE1AFA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รายละเอียดของสิ</w:t>
      </w:r>
      <w:r w:rsidR="009433B3" w:rsidRPr="008A1DEF">
        <w:rPr>
          <w:rFonts w:ascii="Angsana New" w:hAnsi="Angsana New"/>
          <w:sz w:val="26"/>
          <w:szCs w:val="26"/>
          <w:cs/>
        </w:rPr>
        <w:t>นทรัพย์ภาษีเงินได้รอการตัดบัญชี</w:t>
      </w:r>
      <w:r w:rsidRPr="008A1DEF">
        <w:rPr>
          <w:rFonts w:ascii="Angsana New" w:hAnsi="Angsana New"/>
          <w:sz w:val="26"/>
          <w:szCs w:val="26"/>
          <w:cs/>
        </w:rPr>
        <w:t xml:space="preserve">ในงบการเงินรวม 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F9AD04C" w14:textId="77777777" w:rsidR="00202E92" w:rsidRPr="008A1DEF" w:rsidRDefault="00202E92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BC6EE7" w:rsidRPr="008A1DEF" w14:paraId="5C7E7C58" w14:textId="77777777" w:rsidTr="00F51E92">
        <w:trPr>
          <w:trHeight w:hRule="exact" w:val="312"/>
        </w:trPr>
        <w:tc>
          <w:tcPr>
            <w:tcW w:w="4140" w:type="dxa"/>
          </w:tcPr>
          <w:p w14:paraId="41359CA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40C83AA4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BC6EE7" w:rsidRPr="008A1DEF" w14:paraId="1163C80D" w14:textId="77777777" w:rsidTr="00F51E92">
        <w:trPr>
          <w:trHeight w:hRule="exact" w:val="312"/>
        </w:trPr>
        <w:tc>
          <w:tcPr>
            <w:tcW w:w="4140" w:type="dxa"/>
          </w:tcPr>
          <w:p w14:paraId="7B7522D8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7C6A15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297860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3FBE3E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8A1DEF" w14:paraId="24EE6C18" w14:textId="77777777" w:rsidTr="00F51E92">
        <w:trPr>
          <w:trHeight w:hRule="exact" w:val="312"/>
        </w:trPr>
        <w:tc>
          <w:tcPr>
            <w:tcW w:w="4140" w:type="dxa"/>
          </w:tcPr>
          <w:p w14:paraId="3BFE631B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292CC81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606016A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1F71032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14:paraId="4D936349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2A54B91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0F4E865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14:paraId="5283CA22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8A1DEF" w14:paraId="49E61822" w14:textId="77777777" w:rsidTr="00F51E92">
        <w:trPr>
          <w:trHeight w:hRule="exact" w:val="312"/>
        </w:trPr>
        <w:tc>
          <w:tcPr>
            <w:tcW w:w="4140" w:type="dxa"/>
          </w:tcPr>
          <w:p w14:paraId="69B5A437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869C777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D16193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3D3207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75922164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0217EC3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14:paraId="6ACCFF2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55661FF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EE7" w:rsidRPr="008A1DEF" w14:paraId="70E2EEB8" w14:textId="77777777" w:rsidTr="00F51E92">
        <w:trPr>
          <w:trHeight w:hRule="exact" w:val="312"/>
        </w:trPr>
        <w:tc>
          <w:tcPr>
            <w:tcW w:w="4140" w:type="dxa"/>
          </w:tcPr>
          <w:p w14:paraId="1B38A76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7B9041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8A1DEF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  <w:r w:rsidRPr="008A1DE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8A1DE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14:paraId="0A5A0C65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9A3F0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2771D70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53D4D4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0C18B152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574446" w14:textId="74073EB6" w:rsidR="00BC6EE7" w:rsidRPr="008A1DEF" w:rsidRDefault="00E06DDF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C6EE7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C6EE7" w:rsidRPr="008A1DEF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="00BC6EE7" w:rsidRPr="008A1DEF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="00BC6EE7" w:rsidRPr="008A1DE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BC6EE7" w:rsidRPr="008A1DEF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BC6EE7" w:rsidRPr="008A1DEF" w14:paraId="5553293C" w14:textId="77777777" w:rsidTr="00F51E92">
        <w:trPr>
          <w:trHeight w:hRule="exact" w:val="312"/>
        </w:trPr>
        <w:tc>
          <w:tcPr>
            <w:tcW w:w="4140" w:type="dxa"/>
          </w:tcPr>
          <w:p w14:paraId="4CECF90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9BEC8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B8DE91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3F2756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4CCB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BF0E81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9C4C44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6D1FF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1DB" w:rsidRPr="008A1DEF" w14:paraId="3117F39A" w14:textId="77777777" w:rsidTr="009A7454">
        <w:trPr>
          <w:trHeight w:hRule="exact" w:val="312"/>
        </w:trPr>
        <w:tc>
          <w:tcPr>
            <w:tcW w:w="4140" w:type="dxa"/>
          </w:tcPr>
          <w:p w14:paraId="7261B78A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29CB13AF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12,185</w:t>
            </w:r>
          </w:p>
        </w:tc>
        <w:tc>
          <w:tcPr>
            <w:tcW w:w="270" w:type="dxa"/>
          </w:tcPr>
          <w:p w14:paraId="6EBEDF70" w14:textId="77777777" w:rsidR="00E751DB" w:rsidRPr="008A1DEF" w:rsidRDefault="00E751DB" w:rsidP="00E751DB">
            <w:pPr>
              <w:tabs>
                <w:tab w:val="left" w:pos="284"/>
              </w:tabs>
              <w:ind w:left="-40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8EB4BD" w14:textId="734E20C4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1,885</w:t>
            </w:r>
          </w:p>
        </w:tc>
        <w:tc>
          <w:tcPr>
            <w:tcW w:w="270" w:type="dxa"/>
          </w:tcPr>
          <w:p w14:paraId="1CB8839D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9DE66A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D9D5C2E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E62B4C" w14:textId="01A62B7B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14,070</w:t>
            </w:r>
          </w:p>
        </w:tc>
      </w:tr>
      <w:tr w:rsidR="00E751DB" w:rsidRPr="008A1DEF" w14:paraId="6ED5BE49" w14:textId="77777777" w:rsidTr="009A7454">
        <w:trPr>
          <w:trHeight w:hRule="exact" w:val="312"/>
        </w:trPr>
        <w:tc>
          <w:tcPr>
            <w:tcW w:w="4140" w:type="dxa"/>
          </w:tcPr>
          <w:p w14:paraId="7EE9317C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260" w:type="dxa"/>
          </w:tcPr>
          <w:p w14:paraId="531C5A62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</w:tcPr>
          <w:p w14:paraId="01C430A8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8B4258" w14:textId="174C045A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270" w:type="dxa"/>
          </w:tcPr>
          <w:p w14:paraId="1F7D155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A8A69D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D0CA01E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75286" w14:textId="5EDEC31B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786</w:t>
            </w:r>
          </w:p>
        </w:tc>
      </w:tr>
      <w:tr w:rsidR="00E751DB" w:rsidRPr="008A1DEF" w14:paraId="1DECE269" w14:textId="77777777" w:rsidTr="009A7454">
        <w:trPr>
          <w:trHeight w:hRule="exact" w:val="312"/>
        </w:trPr>
        <w:tc>
          <w:tcPr>
            <w:tcW w:w="4140" w:type="dxa"/>
          </w:tcPr>
          <w:p w14:paraId="3538E3A9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62828F7A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7274B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3B3846" w14:textId="6E89C16B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EA889A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77E79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BAB9F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C3A70F" w14:textId="424006E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1DB" w:rsidRPr="008A1DEF" w14:paraId="4F1B33EC" w14:textId="77777777" w:rsidTr="009A7454">
        <w:trPr>
          <w:trHeight w:hRule="exact" w:val="312"/>
        </w:trPr>
        <w:tc>
          <w:tcPr>
            <w:tcW w:w="4140" w:type="dxa"/>
          </w:tcPr>
          <w:p w14:paraId="23B6A891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260" w:type="dxa"/>
          </w:tcPr>
          <w:p w14:paraId="316D9506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2,441</w:t>
            </w:r>
          </w:p>
        </w:tc>
        <w:tc>
          <w:tcPr>
            <w:tcW w:w="270" w:type="dxa"/>
          </w:tcPr>
          <w:p w14:paraId="53FAD28F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6C8772" w14:textId="4DEF29CF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946</w:t>
            </w:r>
          </w:p>
        </w:tc>
        <w:tc>
          <w:tcPr>
            <w:tcW w:w="270" w:type="dxa"/>
          </w:tcPr>
          <w:p w14:paraId="569515E7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61191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C8CA890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2B81B0" w14:textId="108035E1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3,387</w:t>
            </w:r>
          </w:p>
        </w:tc>
      </w:tr>
      <w:tr w:rsidR="00E751DB" w:rsidRPr="008A1DEF" w14:paraId="3FA950C7" w14:textId="77777777" w:rsidTr="009A7454">
        <w:trPr>
          <w:trHeight w:hRule="exact" w:val="312"/>
        </w:trPr>
        <w:tc>
          <w:tcPr>
            <w:tcW w:w="4140" w:type="dxa"/>
          </w:tcPr>
          <w:p w14:paraId="61A3CFA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260" w:type="dxa"/>
          </w:tcPr>
          <w:p w14:paraId="64624196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</w:tcPr>
          <w:p w14:paraId="287B045D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633AB5" w14:textId="6B23D8B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270" w:type="dxa"/>
          </w:tcPr>
          <w:p w14:paraId="03CFD9D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E4EDC3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48237D2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A42EEF" w14:textId="219FBC7A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  <w:tr w:rsidR="00E751DB" w:rsidRPr="008A1DEF" w14:paraId="240022E6" w14:textId="77777777" w:rsidTr="009A7454">
        <w:trPr>
          <w:trHeight w:hRule="exact" w:val="312"/>
        </w:trPr>
        <w:tc>
          <w:tcPr>
            <w:tcW w:w="4140" w:type="dxa"/>
          </w:tcPr>
          <w:p w14:paraId="5D8CC6D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7CB54387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270" w:type="dxa"/>
          </w:tcPr>
          <w:p w14:paraId="50EC83EF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8E4543" w14:textId="593DE19C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(287)</w:t>
            </w:r>
          </w:p>
        </w:tc>
        <w:tc>
          <w:tcPr>
            <w:tcW w:w="270" w:type="dxa"/>
          </w:tcPr>
          <w:p w14:paraId="1903E23A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0A781A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DAE5DA7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4BB232" w14:textId="080E4F98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E751DB" w:rsidRPr="008A1DEF" w14:paraId="11068BDF" w14:textId="77777777" w:rsidTr="009A7454">
        <w:trPr>
          <w:trHeight w:hRule="exact" w:val="312"/>
        </w:trPr>
        <w:tc>
          <w:tcPr>
            <w:tcW w:w="4140" w:type="dxa"/>
          </w:tcPr>
          <w:p w14:paraId="34479943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14:paraId="39CF72A9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7,562</w:t>
            </w:r>
          </w:p>
        </w:tc>
        <w:tc>
          <w:tcPr>
            <w:tcW w:w="270" w:type="dxa"/>
          </w:tcPr>
          <w:p w14:paraId="666E96A2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95AB81" w14:textId="360504B3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70" w:type="dxa"/>
          </w:tcPr>
          <w:p w14:paraId="77E147DB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E8E27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FF02FBB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63F04D" w14:textId="28102155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7,918</w:t>
            </w:r>
          </w:p>
        </w:tc>
      </w:tr>
      <w:tr w:rsidR="00E751DB" w:rsidRPr="008A1DEF" w14:paraId="130556D9" w14:textId="77777777" w:rsidTr="00C16E1D">
        <w:trPr>
          <w:trHeight w:hRule="exact" w:val="312"/>
        </w:trPr>
        <w:tc>
          <w:tcPr>
            <w:tcW w:w="4140" w:type="dxa"/>
          </w:tcPr>
          <w:p w14:paraId="4330B1F1" w14:textId="3E461A6A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260" w:type="dxa"/>
          </w:tcPr>
          <w:p w14:paraId="3E2752C7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270" w:type="dxa"/>
          </w:tcPr>
          <w:p w14:paraId="059F692C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927E65" w14:textId="4C8C9399" w:rsidR="00E751DB" w:rsidRPr="008A1DEF" w:rsidRDefault="005E6E95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1,537</w:t>
            </w:r>
          </w:p>
        </w:tc>
        <w:tc>
          <w:tcPr>
            <w:tcW w:w="270" w:type="dxa"/>
          </w:tcPr>
          <w:p w14:paraId="4207D87C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08E730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99E39E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E13AB" w14:textId="468A4E8F" w:rsidR="00E751DB" w:rsidRPr="008A1DEF" w:rsidRDefault="00AF639D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3,369</w:t>
            </w:r>
          </w:p>
        </w:tc>
      </w:tr>
      <w:tr w:rsidR="00AF639D" w:rsidRPr="008A1DEF" w14:paraId="356A6C00" w14:textId="77777777" w:rsidTr="00C16E1D">
        <w:trPr>
          <w:trHeight w:hRule="exact" w:val="312"/>
        </w:trPr>
        <w:tc>
          <w:tcPr>
            <w:tcW w:w="4140" w:type="dxa"/>
          </w:tcPr>
          <w:p w14:paraId="330076C1" w14:textId="2A00AF06" w:rsidR="00AF639D" w:rsidRPr="008A1DEF" w:rsidRDefault="00AF639D" w:rsidP="00AF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60" w:type="dxa"/>
          </w:tcPr>
          <w:p w14:paraId="33D8865B" w14:textId="5996CD69" w:rsidR="00AF639D" w:rsidRPr="008A1DEF" w:rsidRDefault="00AF639D" w:rsidP="00AF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4A72C66" w14:textId="77777777" w:rsidR="00AF639D" w:rsidRPr="008A1DEF" w:rsidRDefault="00AF639D" w:rsidP="00AF639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5F08A3" w14:textId="3D999674" w:rsidR="00AF639D" w:rsidRPr="008A1DEF" w:rsidRDefault="005E6E95" w:rsidP="00AF63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  <w:tc>
          <w:tcPr>
            <w:tcW w:w="270" w:type="dxa"/>
          </w:tcPr>
          <w:p w14:paraId="14DB4F47" w14:textId="77777777" w:rsidR="00AF639D" w:rsidRPr="008A1DEF" w:rsidRDefault="00AF639D" w:rsidP="00AF63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7D0639" w14:textId="43DD887C" w:rsidR="00AF639D" w:rsidRPr="008A1DEF" w:rsidRDefault="00AF639D" w:rsidP="00AF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36491B9" w14:textId="77777777" w:rsidR="00AF639D" w:rsidRPr="008A1DEF" w:rsidRDefault="00AF639D" w:rsidP="00AF63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737F4" w14:textId="7C2E87C1" w:rsidR="00AF639D" w:rsidRPr="008A1DEF" w:rsidRDefault="00AF639D" w:rsidP="00AF63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</w:tr>
      <w:tr w:rsidR="00E751DB" w:rsidRPr="008A1DEF" w14:paraId="6CC638D0" w14:textId="77777777" w:rsidTr="00C16E1D">
        <w:trPr>
          <w:trHeight w:hRule="exact" w:val="312"/>
        </w:trPr>
        <w:tc>
          <w:tcPr>
            <w:tcW w:w="4140" w:type="dxa"/>
          </w:tcPr>
          <w:p w14:paraId="4EE1807F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0B74C9" w14:textId="77777777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26,438</w:t>
            </w:r>
          </w:p>
        </w:tc>
        <w:tc>
          <w:tcPr>
            <w:tcW w:w="270" w:type="dxa"/>
          </w:tcPr>
          <w:p w14:paraId="1E8C0509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A9DEB7" w14:textId="426F0689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6,920</w:t>
            </w:r>
          </w:p>
        </w:tc>
        <w:tc>
          <w:tcPr>
            <w:tcW w:w="270" w:type="dxa"/>
          </w:tcPr>
          <w:p w14:paraId="1BD21861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FE0B7D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E0BBAD6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B8A53" w14:textId="23B77E9F" w:rsidR="00E751DB" w:rsidRPr="008A1DEF" w:rsidRDefault="00E751DB" w:rsidP="00E751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33,358</w:t>
            </w:r>
          </w:p>
        </w:tc>
      </w:tr>
    </w:tbl>
    <w:p w14:paraId="0B7E7948" w14:textId="34860F05" w:rsidR="00BC6EE7" w:rsidRPr="008A1DEF" w:rsidRDefault="00BC6EE7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DFF70FD" w14:textId="23B4843B" w:rsidR="0003093E" w:rsidRPr="008A1DEF" w:rsidRDefault="0003093E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รายละเอียดของสิ</w:t>
      </w:r>
      <w:r w:rsidR="009433B3" w:rsidRPr="008A1DEF">
        <w:rPr>
          <w:rFonts w:ascii="Angsana New" w:hAnsi="Angsana New"/>
          <w:sz w:val="26"/>
          <w:szCs w:val="26"/>
          <w:cs/>
        </w:rPr>
        <w:t>นทรัพย์ภาษีเงินได้รอการตัดบัญชี</w:t>
      </w:r>
      <w:r w:rsidRPr="008A1DEF">
        <w:rPr>
          <w:rFonts w:ascii="Angsana New" w:hAnsi="Angsana New"/>
          <w:sz w:val="26"/>
          <w:szCs w:val="26"/>
          <w:cs/>
        </w:rPr>
        <w:t xml:space="preserve">ในงบการเงินเฉพาะกิจการ 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1B9E455F" w14:textId="77777777" w:rsidR="004D7B25" w:rsidRPr="008A1DEF" w:rsidRDefault="004D7B25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BC6EE7" w:rsidRPr="008A1DEF" w14:paraId="186D90D7" w14:textId="77777777" w:rsidTr="00F51E92">
        <w:trPr>
          <w:trHeight w:hRule="exact" w:val="312"/>
        </w:trPr>
        <w:tc>
          <w:tcPr>
            <w:tcW w:w="4140" w:type="dxa"/>
          </w:tcPr>
          <w:p w14:paraId="21D80E7A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8B0244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BC6EE7" w:rsidRPr="008A1DEF" w14:paraId="1A1CC2B1" w14:textId="77777777" w:rsidTr="00F51E92">
        <w:trPr>
          <w:trHeight w:hRule="exact" w:val="312"/>
        </w:trPr>
        <w:tc>
          <w:tcPr>
            <w:tcW w:w="4140" w:type="dxa"/>
          </w:tcPr>
          <w:p w14:paraId="3E5A4D1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94D368A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322048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80D1CF6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8A1DEF" w14:paraId="4287173A" w14:textId="77777777" w:rsidTr="00F51E92">
        <w:trPr>
          <w:trHeight w:hRule="exact" w:val="312"/>
        </w:trPr>
        <w:tc>
          <w:tcPr>
            <w:tcW w:w="4140" w:type="dxa"/>
          </w:tcPr>
          <w:p w14:paraId="5C65B20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446C8DF0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38E1BA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4DC701D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14:paraId="669DCBA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4E9B856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3F590321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14:paraId="54D9CC7F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8A1DEF" w14:paraId="70F7C7BD" w14:textId="77777777" w:rsidTr="00F51E92">
        <w:trPr>
          <w:trHeight w:hRule="exact" w:val="312"/>
        </w:trPr>
        <w:tc>
          <w:tcPr>
            <w:tcW w:w="4140" w:type="dxa"/>
          </w:tcPr>
          <w:p w14:paraId="5392E5E9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58AED51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DBF15D0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6B4C127" w14:textId="1E06AA16" w:rsidR="00BC6EE7" w:rsidRPr="008A1DEF" w:rsidRDefault="009D023B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FFFFFF"/>
          </w:tcPr>
          <w:p w14:paraId="7F62C0EB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0A8FE9B7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14:paraId="4E05CC26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F75B04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EE7" w:rsidRPr="008A1DEF" w14:paraId="36246860" w14:textId="77777777" w:rsidTr="00F51E92">
        <w:trPr>
          <w:trHeight w:hRule="exact" w:val="312"/>
        </w:trPr>
        <w:tc>
          <w:tcPr>
            <w:tcW w:w="4140" w:type="dxa"/>
          </w:tcPr>
          <w:p w14:paraId="6CB68FD9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B97124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8A1DE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8A1DEF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  <w:r w:rsidRPr="008A1DE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8A1DE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14:paraId="0F364EEB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7E42DF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53D8330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29D74D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68357D50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1545D2" w14:textId="710D0707" w:rsidR="00BC6EE7" w:rsidRPr="008A1DEF" w:rsidRDefault="00E06DDF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C6EE7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C6EE7" w:rsidRPr="008A1DEF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="00BC6EE7" w:rsidRPr="008A1DEF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="00BC6EE7" w:rsidRPr="008A1DE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BC6EE7" w:rsidRPr="008A1DEF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BC6EE7" w:rsidRPr="008A1DEF" w14:paraId="12709A41" w14:textId="77777777" w:rsidTr="0039648C">
        <w:trPr>
          <w:trHeight w:hRule="exact" w:val="312"/>
        </w:trPr>
        <w:tc>
          <w:tcPr>
            <w:tcW w:w="4140" w:type="dxa"/>
          </w:tcPr>
          <w:p w14:paraId="2DC4F19C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75B321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65E16F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86679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201D3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4CC4EE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2BD106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FEC8F7" w14:textId="77777777" w:rsidR="00BC6EE7" w:rsidRPr="008A1DEF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1DB" w:rsidRPr="008A1DEF" w14:paraId="02631A13" w14:textId="77777777" w:rsidTr="0039648C">
        <w:trPr>
          <w:trHeight w:hRule="exact" w:val="312"/>
        </w:trPr>
        <w:tc>
          <w:tcPr>
            <w:tcW w:w="4140" w:type="dxa"/>
          </w:tcPr>
          <w:p w14:paraId="04DA6005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48A26054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8565F6B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974ABC" w14:textId="098FC501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6,152</w:t>
            </w:r>
          </w:p>
        </w:tc>
        <w:tc>
          <w:tcPr>
            <w:tcW w:w="270" w:type="dxa"/>
          </w:tcPr>
          <w:p w14:paraId="7B1AF75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8FDE22" w14:textId="7746D873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E499F3C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6E9551" w14:textId="73EAA165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6,152</w:t>
            </w:r>
          </w:p>
        </w:tc>
      </w:tr>
      <w:tr w:rsidR="00E751DB" w:rsidRPr="008A1DEF" w14:paraId="3615C780" w14:textId="77777777" w:rsidTr="00F51E92">
        <w:trPr>
          <w:trHeight w:hRule="exact" w:val="312"/>
        </w:trPr>
        <w:tc>
          <w:tcPr>
            <w:tcW w:w="4140" w:type="dxa"/>
          </w:tcPr>
          <w:p w14:paraId="71F627C6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14:paraId="0B60C959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91CE6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76548F" w14:textId="385F5885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96C3D9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E423C3" w14:textId="556FAD7C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CD810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39D10E" w14:textId="2B8982E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1DB" w:rsidRPr="008A1DEF" w14:paraId="48206F4F" w14:textId="77777777" w:rsidTr="00F51E92">
        <w:trPr>
          <w:trHeight w:hRule="exact" w:val="312"/>
        </w:trPr>
        <w:tc>
          <w:tcPr>
            <w:tcW w:w="4140" w:type="dxa"/>
          </w:tcPr>
          <w:p w14:paraId="7C9342ED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14:paraId="387B7E9A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14:paraId="74B4A133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9917C3" w14:textId="6218C94D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</w:tcPr>
          <w:p w14:paraId="1C3185F5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CD3FB" w14:textId="6BEF880E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28D2511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3D1B2" w14:textId="5F436F4E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1,336</w:t>
            </w:r>
          </w:p>
        </w:tc>
      </w:tr>
      <w:tr w:rsidR="00E751DB" w:rsidRPr="008A1DEF" w14:paraId="22C1980B" w14:textId="77777777" w:rsidTr="00F51E92">
        <w:trPr>
          <w:trHeight w:hRule="exact" w:val="312"/>
        </w:trPr>
        <w:tc>
          <w:tcPr>
            <w:tcW w:w="4140" w:type="dxa"/>
          </w:tcPr>
          <w:p w14:paraId="1F5AF4C8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14:paraId="7F6D5047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14:paraId="1FADB9C4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BC6559" w14:textId="7E7E4C15" w:rsidR="00E751DB" w:rsidRPr="008A1DEF" w:rsidRDefault="00E751D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270" w:type="dxa"/>
          </w:tcPr>
          <w:p w14:paraId="6488FCAB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521731" w14:textId="1A3809D5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50A24B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6EFBE1" w14:textId="49215033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E751DB" w:rsidRPr="008A1DEF" w14:paraId="12EE1FBF" w14:textId="77777777" w:rsidTr="00F51E92">
        <w:trPr>
          <w:trHeight w:hRule="exact" w:val="312"/>
        </w:trPr>
        <w:tc>
          <w:tcPr>
            <w:tcW w:w="4140" w:type="dxa"/>
          </w:tcPr>
          <w:p w14:paraId="77F2A566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03E3B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70" w:type="dxa"/>
          </w:tcPr>
          <w:p w14:paraId="142020CC" w14:textId="77777777" w:rsidR="00E751DB" w:rsidRPr="008A1DEF" w:rsidRDefault="00E751DB" w:rsidP="00E751DB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6F0E7" w14:textId="2FEB78A6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6,490</w:t>
            </w:r>
          </w:p>
        </w:tc>
        <w:tc>
          <w:tcPr>
            <w:tcW w:w="270" w:type="dxa"/>
          </w:tcPr>
          <w:p w14:paraId="4CA489A3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410323" w14:textId="0F15FB8D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223625" w14:textId="77777777" w:rsidR="00E751DB" w:rsidRPr="008A1DEF" w:rsidRDefault="00E751DB" w:rsidP="00E751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8420E1" w14:textId="53413E49" w:rsidR="00E751DB" w:rsidRPr="008A1DEF" w:rsidRDefault="00E751DB" w:rsidP="00E75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7,660</w:t>
            </w:r>
          </w:p>
        </w:tc>
      </w:tr>
    </w:tbl>
    <w:p w14:paraId="5444AB37" w14:textId="7CE85EBA" w:rsidR="00B073F6" w:rsidRPr="008A1DEF" w:rsidRDefault="00B073F6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bookmarkStart w:id="0" w:name="_Hlk485732677"/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69694C19" w14:textId="5093952E" w:rsidR="00DE1AFA" w:rsidRPr="008A1DEF" w:rsidRDefault="00436E0F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ค่าใช้จ่าย</w:t>
      </w:r>
      <w:r w:rsidR="008225B5" w:rsidRPr="008A1DEF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="00DE1AFA" w:rsidRPr="008A1DEF">
        <w:rPr>
          <w:rFonts w:ascii="Angsana New" w:hAnsi="Angsana New"/>
          <w:sz w:val="26"/>
          <w:szCs w:val="26"/>
          <w:cs/>
        </w:rPr>
        <w:t>ภาษีเงินได้สำหรับแต่ละ</w:t>
      </w:r>
      <w:r w:rsidR="00CA18F4" w:rsidRPr="008A1DEF">
        <w:rPr>
          <w:rFonts w:ascii="Angsana New" w:hAnsi="Angsana New"/>
          <w:sz w:val="26"/>
          <w:szCs w:val="26"/>
          <w:cs/>
        </w:rPr>
        <w:t>งวดสาม</w:t>
      </w:r>
      <w:r w:rsidR="00885013" w:rsidRPr="008A1DEF">
        <w:rPr>
          <w:rFonts w:ascii="Angsana New" w:hAnsi="Angsana New"/>
          <w:sz w:val="26"/>
          <w:szCs w:val="26"/>
          <w:cs/>
        </w:rPr>
        <w:t>เดือน</w:t>
      </w:r>
      <w:r w:rsidR="00DE1AFA"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="00DE1AFA"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="00DE1AFA" w:rsidRPr="008A1DEF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0799433C" w14:textId="77777777" w:rsidR="007143B5" w:rsidRPr="008A1DEF" w:rsidRDefault="007143B5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BC6EE7" w:rsidRPr="008A1DEF" w14:paraId="51F77AF0" w14:textId="77777777" w:rsidTr="00F51E92">
        <w:trPr>
          <w:cantSplit/>
        </w:trPr>
        <w:tc>
          <w:tcPr>
            <w:tcW w:w="4230" w:type="dxa"/>
          </w:tcPr>
          <w:p w14:paraId="1DB51AB5" w14:textId="77777777" w:rsidR="00BC6EE7" w:rsidRPr="008A1DEF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47CE574A" w14:textId="77777777" w:rsidR="00BC6EE7" w:rsidRPr="008A1DEF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C6EE7" w:rsidRPr="008A1DEF" w14:paraId="2167A03C" w14:textId="77777777" w:rsidTr="00F51E92">
        <w:trPr>
          <w:cantSplit/>
        </w:trPr>
        <w:tc>
          <w:tcPr>
            <w:tcW w:w="4230" w:type="dxa"/>
          </w:tcPr>
          <w:p w14:paraId="1E3426DA" w14:textId="77777777" w:rsidR="00BC6EE7" w:rsidRPr="008A1DEF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1C32E9E" w14:textId="77777777" w:rsidR="00BC6EE7" w:rsidRPr="008A1DEF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47E050CB" w14:textId="77777777" w:rsidR="00BC6EE7" w:rsidRPr="008A1DEF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03885D15" w14:textId="77777777" w:rsidR="00BC6EE7" w:rsidRPr="008A1DEF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70E1" w:rsidRPr="008A1DEF" w14:paraId="0C867B00" w14:textId="77777777" w:rsidTr="00F51E92">
        <w:tc>
          <w:tcPr>
            <w:tcW w:w="4230" w:type="dxa"/>
          </w:tcPr>
          <w:p w14:paraId="1F7ADAB7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256BCE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01A5A910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B537B84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5CB65357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9A8147C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026B7C2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6457BC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D70E1" w:rsidRPr="008A1DEF" w14:paraId="01433CC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1E296F37" w14:textId="77777777" w:rsidR="00BD70E1" w:rsidRPr="008A1DEF" w:rsidRDefault="00BD70E1" w:rsidP="008E0C94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369C5E02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CF4214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26BA74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BCF07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D2260C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A606A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21BC58" w14:textId="77777777" w:rsidR="00BD70E1" w:rsidRPr="008A1DEF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F85" w:rsidRPr="008A1DEF" w14:paraId="49135217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B7FA312" w14:textId="77777777" w:rsidR="006C2F85" w:rsidRPr="008A1DEF" w:rsidRDefault="006C2F85" w:rsidP="006C2F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</w:tcPr>
          <w:p w14:paraId="3A9F97EC" w14:textId="55C4E253" w:rsidR="006C2F85" w:rsidRPr="008A1DEF" w:rsidRDefault="00BE12DE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3,846</w:t>
            </w:r>
          </w:p>
        </w:tc>
        <w:tc>
          <w:tcPr>
            <w:tcW w:w="236" w:type="dxa"/>
          </w:tcPr>
          <w:p w14:paraId="1794086C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513E490" w14:textId="7536A79B" w:rsidR="006C2F85" w:rsidRPr="008A1DEF" w:rsidRDefault="006C2F85" w:rsidP="00A074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9,596</w:t>
            </w:r>
          </w:p>
        </w:tc>
        <w:tc>
          <w:tcPr>
            <w:tcW w:w="236" w:type="dxa"/>
          </w:tcPr>
          <w:p w14:paraId="07342D2D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7B5C80C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C8771D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8E45AA" w14:textId="18C7FD6C" w:rsidR="006C2F85" w:rsidRPr="008A1DEF" w:rsidRDefault="008225B5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(13</w:t>
            </w:r>
            <w:r w:rsidR="00C16E1D" w:rsidRPr="008A1DEF">
              <w:rPr>
                <w:rFonts w:ascii="Angsana New" w:eastAsia="Cordia New" w:hAnsi="Angsana New"/>
                <w:sz w:val="26"/>
                <w:szCs w:val="26"/>
              </w:rPr>
              <w:t>8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6C2F85" w:rsidRPr="008A1DEF" w14:paraId="1D94E1D4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5411334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2C8A5303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F5881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9133277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83E4C3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7EEBC508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2CCF3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EAD68A9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C2F85" w:rsidRPr="008A1DEF" w14:paraId="12D35427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3A851F6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1B5D434E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BC167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6783DA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A3091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4F65F381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B8AFC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84FA756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C2F85" w:rsidRPr="008A1DEF" w14:paraId="58692878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05021B3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ของรายการผลแตกต่างชั่วคราว</w:t>
            </w:r>
          </w:p>
        </w:tc>
        <w:tc>
          <w:tcPr>
            <w:tcW w:w="1170" w:type="dxa"/>
          </w:tcPr>
          <w:p w14:paraId="2D29BF72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A25613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CCF2B1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873755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32629936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C8496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0E972B6A" w14:textId="77777777" w:rsidR="006C2F85" w:rsidRPr="008A1DEF" w:rsidRDefault="006C2F85" w:rsidP="006C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D023B" w:rsidRPr="008A1DEF" w14:paraId="54CAB34F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5426ED1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70A21EFD" w14:textId="77C16D5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3,918</w:t>
            </w:r>
          </w:p>
        </w:tc>
        <w:tc>
          <w:tcPr>
            <w:tcW w:w="236" w:type="dxa"/>
          </w:tcPr>
          <w:p w14:paraId="168BD2AA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1D75E3" w14:textId="4CC8D5C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(345)</w:t>
            </w:r>
          </w:p>
        </w:tc>
        <w:tc>
          <w:tcPr>
            <w:tcW w:w="236" w:type="dxa"/>
          </w:tcPr>
          <w:p w14:paraId="3E404CCC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3CF04F4" w14:textId="7E355976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(2,347)</w:t>
            </w:r>
          </w:p>
        </w:tc>
        <w:tc>
          <w:tcPr>
            <w:tcW w:w="270" w:type="dxa"/>
          </w:tcPr>
          <w:p w14:paraId="77FDCC1E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8CA60A" w14:textId="353B8672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467E363B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F4DCA31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14:paraId="6652BA9A" w14:textId="7E67E52E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(130)</w:t>
            </w:r>
          </w:p>
        </w:tc>
        <w:tc>
          <w:tcPr>
            <w:tcW w:w="236" w:type="dxa"/>
          </w:tcPr>
          <w:p w14:paraId="0ECD8914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E1083A7" w14:textId="4FBDFF7F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(19)</w:t>
            </w:r>
          </w:p>
        </w:tc>
        <w:tc>
          <w:tcPr>
            <w:tcW w:w="236" w:type="dxa"/>
          </w:tcPr>
          <w:p w14:paraId="5A979122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A79BBF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0EB26C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DFB060" w14:textId="1C6B6BB0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2E4399A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BBC1395" w14:textId="59F7F3B8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29481C63" w14:textId="02DDB30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369</w:t>
            </w:r>
          </w:p>
        </w:tc>
        <w:tc>
          <w:tcPr>
            <w:tcW w:w="236" w:type="dxa"/>
          </w:tcPr>
          <w:p w14:paraId="4E75D31D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930CE83" w14:textId="22C1658B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6F3C4E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691F1A" w14:textId="79499070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</w:tcPr>
          <w:p w14:paraId="49DB0D13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3917508" w14:textId="390C1775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1687F6B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60E1EB3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6BC9CE7" w14:textId="1B84D381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(320)</w:t>
            </w:r>
          </w:p>
        </w:tc>
        <w:tc>
          <w:tcPr>
            <w:tcW w:w="236" w:type="dxa"/>
          </w:tcPr>
          <w:p w14:paraId="3CDC4EFE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CF3086" w14:textId="46FF7A90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(295)</w:t>
            </w:r>
          </w:p>
        </w:tc>
        <w:tc>
          <w:tcPr>
            <w:tcW w:w="236" w:type="dxa"/>
          </w:tcPr>
          <w:p w14:paraId="2985851C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250438A" w14:textId="28E16A89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(167)</w:t>
            </w:r>
          </w:p>
        </w:tc>
        <w:tc>
          <w:tcPr>
            <w:tcW w:w="270" w:type="dxa"/>
          </w:tcPr>
          <w:p w14:paraId="5C3BB9BB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A512867" w14:textId="69E42026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(157)</w:t>
            </w:r>
          </w:p>
        </w:tc>
      </w:tr>
      <w:tr w:rsidR="009D023B" w:rsidRPr="008A1DEF" w14:paraId="0BD675DE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910E20F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17BD44E6" w14:textId="3FBC5F7F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08F150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91E6806" w14:textId="0E9147CB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E897F7A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BEC483B" w14:textId="7D2B27CF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9BE243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1441495" w14:textId="7D1258B2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023B" w:rsidRPr="008A1DEF" w14:paraId="18132D62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D74820B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14:paraId="39ADA2E8" w14:textId="6FDB878D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(101)</w:t>
            </w:r>
          </w:p>
        </w:tc>
        <w:tc>
          <w:tcPr>
            <w:tcW w:w="236" w:type="dxa"/>
          </w:tcPr>
          <w:p w14:paraId="554F7FFD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EDE15A" w14:textId="0C32E474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(63)</w:t>
            </w:r>
          </w:p>
        </w:tc>
        <w:tc>
          <w:tcPr>
            <w:tcW w:w="236" w:type="dxa"/>
          </w:tcPr>
          <w:p w14:paraId="71EB2EBB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6CB17E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22ED3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A2B3EC0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4CD168D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2C0D614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2AE19010" w14:textId="231889E3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2A6084A4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CD3E5A" w14:textId="1772FA7A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(168)</w:t>
            </w:r>
          </w:p>
        </w:tc>
        <w:tc>
          <w:tcPr>
            <w:tcW w:w="236" w:type="dxa"/>
          </w:tcPr>
          <w:p w14:paraId="03DDD412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01D740D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FA1BCC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A092B5C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39AA9BD3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8B03390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3AB6CFEA" w14:textId="62411F30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(129)</w:t>
            </w:r>
          </w:p>
        </w:tc>
        <w:tc>
          <w:tcPr>
            <w:tcW w:w="236" w:type="dxa"/>
          </w:tcPr>
          <w:p w14:paraId="12530B1E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6DE3FD7" w14:textId="30FFE6F9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(44)</w:t>
            </w:r>
          </w:p>
        </w:tc>
        <w:tc>
          <w:tcPr>
            <w:tcW w:w="236" w:type="dxa"/>
          </w:tcPr>
          <w:p w14:paraId="6743C896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730626" w14:textId="5D0988B0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</w:tcPr>
          <w:p w14:paraId="0DBFA99D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DA9C4B" w14:textId="7542ABD4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(23)</w:t>
            </w:r>
          </w:p>
        </w:tc>
      </w:tr>
      <w:tr w:rsidR="009D023B" w:rsidRPr="008A1DEF" w14:paraId="7383D48A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128B86E" w14:textId="52F51501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14:paraId="72383870" w14:textId="099FCAF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(1,301)</w:t>
            </w:r>
          </w:p>
        </w:tc>
        <w:tc>
          <w:tcPr>
            <w:tcW w:w="236" w:type="dxa"/>
          </w:tcPr>
          <w:p w14:paraId="71DA10C7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C2984E" w14:textId="644CB153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(158)</w:t>
            </w:r>
          </w:p>
        </w:tc>
        <w:tc>
          <w:tcPr>
            <w:tcW w:w="236" w:type="dxa"/>
          </w:tcPr>
          <w:p w14:paraId="2559C579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FF98453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566E66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8D5F779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06C96712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6FFF1DB" w14:textId="7CA49C2F" w:rsidR="009D023B" w:rsidRPr="008A1DEF" w:rsidRDefault="009D023B" w:rsidP="009D02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170" w:type="dxa"/>
          </w:tcPr>
          <w:p w14:paraId="53EE5997" w14:textId="29AEC3EC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(1,909)</w:t>
            </w:r>
          </w:p>
        </w:tc>
        <w:tc>
          <w:tcPr>
            <w:tcW w:w="236" w:type="dxa"/>
          </w:tcPr>
          <w:p w14:paraId="79EFD995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17B2045" w14:textId="0964BFDD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1A359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D347495" w14:textId="7AAEC25E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69690B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6EFC0F0" w14:textId="06CB75F4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9D023B" w:rsidRPr="008A1DEF" w14:paraId="4F187861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37DAE71" w14:textId="556027EB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8A1DE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รายได้)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99E5B7" w14:textId="0F33E24C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4,376</w:t>
            </w:r>
          </w:p>
        </w:tc>
        <w:tc>
          <w:tcPr>
            <w:tcW w:w="236" w:type="dxa"/>
          </w:tcPr>
          <w:p w14:paraId="560E6DF4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29D06A1" w14:textId="2740E4B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8,504</w:t>
            </w:r>
          </w:p>
        </w:tc>
        <w:tc>
          <w:tcPr>
            <w:tcW w:w="236" w:type="dxa"/>
          </w:tcPr>
          <w:p w14:paraId="5D1411EC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0076DB" w14:textId="19CD3190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(2,038)</w:t>
            </w:r>
          </w:p>
        </w:tc>
        <w:tc>
          <w:tcPr>
            <w:tcW w:w="270" w:type="dxa"/>
          </w:tcPr>
          <w:p w14:paraId="3ADCA486" w14:textId="77777777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A070E9" w14:textId="1451082E" w:rsidR="009D023B" w:rsidRPr="008A1DEF" w:rsidRDefault="009D023B" w:rsidP="009D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(318)</w:t>
            </w:r>
          </w:p>
        </w:tc>
      </w:tr>
      <w:bookmarkEnd w:id="0"/>
    </w:tbl>
    <w:p w14:paraId="78CF03FE" w14:textId="77777777" w:rsidR="0069209F" w:rsidRPr="008A1DEF" w:rsidRDefault="0069209F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38D9108C" w14:textId="55BD49A4" w:rsidR="008E0C94" w:rsidRPr="008A1DEF" w:rsidRDefault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7A5CACA3" w14:textId="30B379E2" w:rsidR="008E0C94" w:rsidRPr="008A1DEF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ค่าใช้จ่าย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(รายได้) ภาษีเงินได้สำหรับแต่ละงวด</w:t>
      </w:r>
      <w:r w:rsidR="00DD34F0" w:rsidRPr="008A1DEF">
        <w:rPr>
          <w:rFonts w:ascii="Angsana New" w:hAnsi="Angsana New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5057EAFD" w14:textId="77777777" w:rsidR="008E0C94" w:rsidRPr="008A1DEF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8E0C94" w:rsidRPr="008A1DEF" w14:paraId="42B3F6F3" w14:textId="77777777" w:rsidTr="007D0245">
        <w:trPr>
          <w:cantSplit/>
        </w:trPr>
        <w:tc>
          <w:tcPr>
            <w:tcW w:w="4230" w:type="dxa"/>
          </w:tcPr>
          <w:p w14:paraId="57DEDCD3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1BCA8098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8E0C94" w:rsidRPr="008A1DEF" w14:paraId="3D18B279" w14:textId="77777777" w:rsidTr="007D0245">
        <w:trPr>
          <w:cantSplit/>
        </w:trPr>
        <w:tc>
          <w:tcPr>
            <w:tcW w:w="4230" w:type="dxa"/>
          </w:tcPr>
          <w:p w14:paraId="0D1596CE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0471E1A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135A86F1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12F78792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E0C94" w:rsidRPr="008A1DEF" w14:paraId="69E92CB7" w14:textId="77777777" w:rsidTr="007D0245">
        <w:tc>
          <w:tcPr>
            <w:tcW w:w="4230" w:type="dxa"/>
          </w:tcPr>
          <w:p w14:paraId="77839BE7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00E5DB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07EBCA1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9173D90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5BA18551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84639E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7EE9385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69E171B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E0C94" w:rsidRPr="008A1DEF" w14:paraId="5AA51646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31655461" w14:textId="77777777" w:rsidR="008E0C94" w:rsidRPr="008A1DEF" w:rsidRDefault="008E0C94" w:rsidP="008E0C94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1762D64C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3D8E8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5651813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93193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2CF8F60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C077A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B77B69B" w14:textId="77777777" w:rsidR="008E0C94" w:rsidRPr="008A1DEF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7479" w:rsidRPr="008A1DEF" w14:paraId="2BEC17C0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A545D97" w14:textId="77777777" w:rsidR="00A07479" w:rsidRPr="008A1DEF" w:rsidRDefault="00A07479" w:rsidP="00A0747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</w:tcPr>
          <w:p w14:paraId="61971B62" w14:textId="71A65CF4" w:rsidR="00A07479" w:rsidRPr="008A1DEF" w:rsidRDefault="00BE12DE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19,305</w:t>
            </w:r>
          </w:p>
        </w:tc>
        <w:tc>
          <w:tcPr>
            <w:tcW w:w="236" w:type="dxa"/>
          </w:tcPr>
          <w:p w14:paraId="7D025AE9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E669474" w14:textId="7C07BD85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25,649</w:t>
            </w:r>
          </w:p>
        </w:tc>
        <w:tc>
          <w:tcPr>
            <w:tcW w:w="236" w:type="dxa"/>
          </w:tcPr>
          <w:p w14:paraId="205A1111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4D745F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762705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C3C1BB" w14:textId="2D5F3EC5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3,825</w:t>
            </w:r>
          </w:p>
        </w:tc>
      </w:tr>
      <w:tr w:rsidR="00A07479" w:rsidRPr="008A1DEF" w14:paraId="4AE4C24D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B57DB1F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147DFAD9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0D0E5B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EC8363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794DFF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BB21218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CF01E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344A118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07479" w:rsidRPr="008A1DEF" w14:paraId="3301B519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4FEE0BC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01006132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9D66ED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824892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6F066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04E14E1A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DF524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45323AAC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07479" w:rsidRPr="008A1DEF" w14:paraId="63AB53E1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38D470A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ของรายการผลแตกต่างชั่วคราว</w:t>
            </w:r>
          </w:p>
        </w:tc>
        <w:tc>
          <w:tcPr>
            <w:tcW w:w="1170" w:type="dxa"/>
          </w:tcPr>
          <w:p w14:paraId="3DEB24FF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F726BA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6A1D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4AB63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AFFB392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8A584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112A75D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07479" w:rsidRPr="008A1DEF" w14:paraId="0AC13B0D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EBDC850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11BA7C48" w14:textId="768D02C2" w:rsidR="00A07479" w:rsidRPr="008A1DEF" w:rsidRDefault="00BE12DE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(1,885)</w:t>
            </w:r>
          </w:p>
        </w:tc>
        <w:tc>
          <w:tcPr>
            <w:tcW w:w="236" w:type="dxa"/>
          </w:tcPr>
          <w:p w14:paraId="3A3E9A1E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EAB4113" w14:textId="4FFE7F2B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(832)</w:t>
            </w:r>
          </w:p>
        </w:tc>
        <w:tc>
          <w:tcPr>
            <w:tcW w:w="236" w:type="dxa"/>
          </w:tcPr>
          <w:p w14:paraId="5AEC3704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3076860" w14:textId="33F2F8B5" w:rsidR="00A07479" w:rsidRPr="008A1DEF" w:rsidRDefault="00BE12DE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(6,152)</w:t>
            </w:r>
          </w:p>
        </w:tc>
        <w:tc>
          <w:tcPr>
            <w:tcW w:w="270" w:type="dxa"/>
          </w:tcPr>
          <w:p w14:paraId="3E3BEF23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C51D767" w14:textId="77777777" w:rsidR="00A07479" w:rsidRPr="008A1DEF" w:rsidRDefault="00A07479" w:rsidP="00A0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BE12DE" w:rsidRPr="008A1DEF" w14:paraId="6A302B6D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20310C7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14:paraId="3AA77ED4" w14:textId="1545D721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(387)</w:t>
            </w:r>
          </w:p>
        </w:tc>
        <w:tc>
          <w:tcPr>
            <w:tcW w:w="236" w:type="dxa"/>
          </w:tcPr>
          <w:p w14:paraId="46B9715E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3F01A2" w14:textId="7161652B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(159)</w:t>
            </w:r>
          </w:p>
        </w:tc>
        <w:tc>
          <w:tcPr>
            <w:tcW w:w="236" w:type="dxa"/>
          </w:tcPr>
          <w:p w14:paraId="332E7F91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9E09DBE" w14:textId="51BEBF68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5910411D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9ECD20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BE12DE" w:rsidRPr="008A1DEF" w14:paraId="070E3241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AEF2E78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34D68D88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06F60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9BD8EF6" w14:textId="06F1EACB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227271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8D5BA6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1E039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103BA49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2DE" w:rsidRPr="008A1DEF" w14:paraId="26D5BA44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6AA8FC7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185A920F" w14:textId="4E365836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(946)</w:t>
            </w:r>
          </w:p>
        </w:tc>
        <w:tc>
          <w:tcPr>
            <w:tcW w:w="236" w:type="dxa"/>
          </w:tcPr>
          <w:p w14:paraId="65A213A0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D7DA96" w14:textId="6522F529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(884)</w:t>
            </w:r>
          </w:p>
        </w:tc>
        <w:tc>
          <w:tcPr>
            <w:tcW w:w="236" w:type="dxa"/>
          </w:tcPr>
          <w:p w14:paraId="14E970D4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9A41AA" w14:textId="09726A58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(400)</w:t>
            </w:r>
          </w:p>
        </w:tc>
        <w:tc>
          <w:tcPr>
            <w:tcW w:w="270" w:type="dxa"/>
          </w:tcPr>
          <w:p w14:paraId="6AD60FFD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1305911" w14:textId="52027844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(471)</w:t>
            </w:r>
          </w:p>
        </w:tc>
      </w:tr>
      <w:tr w:rsidR="00BE12DE" w:rsidRPr="008A1DEF" w14:paraId="1A4F4820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0579B6A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14:paraId="6BF2341B" w14:textId="4DC74F32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(18</w:t>
            </w:r>
            <w:r w:rsidR="004F4735" w:rsidRPr="008A1DEF">
              <w:rPr>
                <w:rFonts w:ascii="Angsana New" w:eastAsia="Cordia New" w:hAnsi="Angsana New"/>
                <w:sz w:val="26"/>
                <w:szCs w:val="26"/>
              </w:rPr>
              <w:t>7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C5E0BA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4B0F38" w14:textId="09240CB3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(207)</w:t>
            </w:r>
          </w:p>
        </w:tc>
        <w:tc>
          <w:tcPr>
            <w:tcW w:w="236" w:type="dxa"/>
          </w:tcPr>
          <w:p w14:paraId="0193B469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A7CC430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7F2714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0AEDBE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BE12DE" w:rsidRPr="008A1DEF" w14:paraId="640A7BCB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E8EACA5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7282188B" w14:textId="1E50F70A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28</w:t>
            </w:r>
            <w:r w:rsidR="004F4735" w:rsidRPr="008A1DEF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3F48E33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7FFFE30" w14:textId="4707EA98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(279)</w:t>
            </w:r>
          </w:p>
        </w:tc>
        <w:tc>
          <w:tcPr>
            <w:tcW w:w="236" w:type="dxa"/>
          </w:tcPr>
          <w:p w14:paraId="12C7521B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A5810C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54556A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15DBC37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BE12DE" w:rsidRPr="008A1DEF" w14:paraId="7C3F99EF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13C1795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796153C4" w14:textId="634522D4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(356)</w:t>
            </w:r>
          </w:p>
        </w:tc>
        <w:tc>
          <w:tcPr>
            <w:tcW w:w="236" w:type="dxa"/>
          </w:tcPr>
          <w:p w14:paraId="25D77F97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7468CC2" w14:textId="15BFB292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2,329</w:t>
            </w:r>
          </w:p>
        </w:tc>
        <w:tc>
          <w:tcPr>
            <w:tcW w:w="236" w:type="dxa"/>
          </w:tcPr>
          <w:p w14:paraId="4892E490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574C57" w14:textId="3E6B0554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="007863E2" w:rsidRPr="008A1DEF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E189241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FAF89A0" w14:textId="51124F9D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</w:tr>
      <w:tr w:rsidR="00BE12DE" w:rsidRPr="008A1DEF" w14:paraId="725B2646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F016BB9" w14:textId="256FA3B6" w:rsidR="00BE12DE" w:rsidRPr="008A1DEF" w:rsidRDefault="00BE12DE" w:rsidP="00BE12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14:paraId="648E6276" w14:textId="67DC780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9F0864" w:rsidRPr="008A1DEF">
              <w:rPr>
                <w:rFonts w:ascii="Angsana New" w:eastAsia="Cordia New" w:hAnsi="Angsana New"/>
                <w:sz w:val="26"/>
                <w:szCs w:val="26"/>
              </w:rPr>
              <w:t>1,537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6422EE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D9CEB0A" w14:textId="76324D59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(556)</w:t>
            </w:r>
          </w:p>
        </w:tc>
        <w:tc>
          <w:tcPr>
            <w:tcW w:w="236" w:type="dxa"/>
          </w:tcPr>
          <w:p w14:paraId="77F1ABA8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5341BF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0DFDA6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C8AB2A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9F0864" w:rsidRPr="008A1DEF" w14:paraId="3D0E4692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027A8B7" w14:textId="7761A6BE" w:rsidR="009F0864" w:rsidRPr="008A1DEF" w:rsidRDefault="009F0864" w:rsidP="009F086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- </w:t>
            </w:r>
            <w:r w:rsidRPr="008A1DE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รายได้รับล่วงหน้า </w:t>
            </w:r>
          </w:p>
        </w:tc>
        <w:tc>
          <w:tcPr>
            <w:tcW w:w="1170" w:type="dxa"/>
          </w:tcPr>
          <w:p w14:paraId="4C80574F" w14:textId="01513EE6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(1,909)</w:t>
            </w:r>
          </w:p>
        </w:tc>
        <w:tc>
          <w:tcPr>
            <w:tcW w:w="236" w:type="dxa"/>
          </w:tcPr>
          <w:p w14:paraId="72A261F0" w14:textId="77777777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943823" w14:textId="74EB8D3C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3A6B9D" w14:textId="77777777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33F11CA" w14:textId="41D137F7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9A7595" w14:textId="77777777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9DC7FF" w14:textId="51133619" w:rsidR="009F0864" w:rsidRPr="008A1DEF" w:rsidRDefault="009F0864" w:rsidP="009F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BE12DE" w:rsidRPr="008A1DEF" w14:paraId="063E476A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DD8383A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F1D904" w14:textId="6A2F765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12,385</w:t>
            </w:r>
          </w:p>
        </w:tc>
        <w:tc>
          <w:tcPr>
            <w:tcW w:w="236" w:type="dxa"/>
          </w:tcPr>
          <w:p w14:paraId="0B1F6764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CE213F" w14:textId="3E60FCDE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25,061</w:t>
            </w:r>
          </w:p>
        </w:tc>
        <w:tc>
          <w:tcPr>
            <w:tcW w:w="236" w:type="dxa"/>
          </w:tcPr>
          <w:p w14:paraId="54DE5763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CB4136" w14:textId="6F233A75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(6,4</w:t>
            </w:r>
            <w:r w:rsidR="00F75914" w:rsidRPr="008A1DEF">
              <w:rPr>
                <w:rFonts w:ascii="Angsana New" w:eastAsia="Cordia New" w:hAnsi="Angsana New"/>
                <w:sz w:val="26"/>
                <w:szCs w:val="26"/>
              </w:rPr>
              <w:t>90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91A310" w14:textId="77777777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E296CC3" w14:textId="46850BB5" w:rsidR="00BE12DE" w:rsidRPr="008A1DEF" w:rsidRDefault="00BE12DE" w:rsidP="00B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3,263</w:t>
            </w:r>
          </w:p>
        </w:tc>
      </w:tr>
    </w:tbl>
    <w:p w14:paraId="1E46676E" w14:textId="77777777" w:rsidR="008E0C94" w:rsidRPr="008A1DEF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DFAAA1A" w14:textId="77777777" w:rsidR="008E0C94" w:rsidRPr="008A1DEF" w:rsidRDefault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645C5154" w14:textId="73525779" w:rsidR="007143B5" w:rsidRPr="008A1DEF" w:rsidRDefault="00DE1AFA" w:rsidP="00D3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รายการกระทบยอดจำน</w:t>
      </w:r>
      <w:r w:rsidR="00472BE9" w:rsidRPr="008A1DEF">
        <w:rPr>
          <w:rFonts w:ascii="Angsana New" w:hAnsi="Angsana New"/>
          <w:sz w:val="26"/>
          <w:szCs w:val="26"/>
          <w:cs/>
        </w:rPr>
        <w:t>วนเงินระหว่างค่าใช้จ่าย</w:t>
      </w:r>
      <w:r w:rsidR="00C16E1D" w:rsidRPr="008A1DEF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="00756312" w:rsidRPr="008A1DEF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C16E1D" w:rsidRPr="008A1DEF">
        <w:rPr>
          <w:rFonts w:ascii="Angsana New" w:hAnsi="Angsana New"/>
          <w:sz w:val="26"/>
          <w:szCs w:val="26"/>
        </w:rPr>
        <w:t xml:space="preserve"> </w:t>
      </w:r>
      <w:r w:rsidR="00C16E1D" w:rsidRPr="008A1DEF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8A1DEF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ทางบัญชีโดยใช้อัตราภาษีสำหรับแต่ละ</w:t>
      </w:r>
      <w:r w:rsidR="00885013" w:rsidRPr="008A1DEF">
        <w:rPr>
          <w:rFonts w:ascii="Angsana New" w:hAnsi="Angsana New"/>
          <w:sz w:val="26"/>
          <w:szCs w:val="26"/>
          <w:cs/>
        </w:rPr>
        <w:t>งวด</w:t>
      </w:r>
      <w:r w:rsidR="00A345B5" w:rsidRPr="008A1DEF">
        <w:rPr>
          <w:rFonts w:ascii="Angsana New" w:hAnsi="Angsana New"/>
          <w:sz w:val="26"/>
          <w:szCs w:val="26"/>
          <w:cs/>
        </w:rPr>
        <w:t>สาม</w:t>
      </w:r>
      <w:r w:rsidR="00885013" w:rsidRPr="008A1DEF">
        <w:rPr>
          <w:rFonts w:ascii="Angsana New" w:hAnsi="Angsana New"/>
          <w:sz w:val="26"/>
          <w:szCs w:val="26"/>
          <w:cs/>
        </w:rPr>
        <w:t>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A8F1F6" w14:textId="57EB174C" w:rsidR="00B073F6" w:rsidRPr="008A1DEF" w:rsidRDefault="00B073F6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69209F" w:rsidRPr="008A1DEF" w14:paraId="5B63CE23" w14:textId="77777777" w:rsidTr="00F51E92">
        <w:trPr>
          <w:cantSplit/>
        </w:trPr>
        <w:tc>
          <w:tcPr>
            <w:tcW w:w="4230" w:type="dxa"/>
          </w:tcPr>
          <w:p w14:paraId="20573A2B" w14:textId="77777777" w:rsidR="0069209F" w:rsidRPr="008A1DEF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4D5F4841" w14:textId="77777777" w:rsidR="0069209F" w:rsidRPr="008A1DEF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9209F" w:rsidRPr="008A1DEF" w14:paraId="3C709D0F" w14:textId="77777777" w:rsidTr="00F51E92">
        <w:trPr>
          <w:cantSplit/>
        </w:trPr>
        <w:tc>
          <w:tcPr>
            <w:tcW w:w="4230" w:type="dxa"/>
          </w:tcPr>
          <w:p w14:paraId="1EE7FD78" w14:textId="77777777" w:rsidR="0069209F" w:rsidRPr="008A1DEF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4F39586" w14:textId="77777777" w:rsidR="0069209F" w:rsidRPr="008A1DEF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4FBC009B" w14:textId="77777777" w:rsidR="0069209F" w:rsidRPr="008A1DEF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14:paraId="7A702CB9" w14:textId="77777777" w:rsidR="0069209F" w:rsidRPr="008A1DEF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70E1" w:rsidRPr="008A1DEF" w14:paraId="02CF7609" w14:textId="77777777" w:rsidTr="00F51E92">
        <w:tc>
          <w:tcPr>
            <w:tcW w:w="4230" w:type="dxa"/>
          </w:tcPr>
          <w:p w14:paraId="474618FF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39D297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050D089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5CDDE7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30B9C15C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13BA31D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7ED6E52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AAE1102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D70E1" w:rsidRPr="008A1DEF" w14:paraId="18A0FD72" w14:textId="77777777" w:rsidTr="00F51E92">
        <w:trPr>
          <w:trHeight w:val="125"/>
        </w:trPr>
        <w:tc>
          <w:tcPr>
            <w:tcW w:w="4230" w:type="dxa"/>
          </w:tcPr>
          <w:p w14:paraId="6BEFF7EE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0075C4C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6CC3AC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89B8543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424C6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341373B5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4AADEF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14:paraId="70FF9917" w14:textId="77777777" w:rsidR="00BD70E1" w:rsidRPr="008A1DEF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988" w:rsidRPr="008A1DEF" w14:paraId="33E199A1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327BC14" w14:textId="694B556B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C16E1D"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6E1D"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737E9" w14:textId="2A86DAFB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26,525</w:t>
            </w:r>
          </w:p>
        </w:tc>
        <w:tc>
          <w:tcPr>
            <w:tcW w:w="236" w:type="dxa"/>
          </w:tcPr>
          <w:p w14:paraId="50D8CE2B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86A305F" w14:textId="33582C43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46,178</w:t>
            </w:r>
          </w:p>
        </w:tc>
        <w:tc>
          <w:tcPr>
            <w:tcW w:w="236" w:type="dxa"/>
          </w:tcPr>
          <w:p w14:paraId="0CCE83CE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9A340C3" w14:textId="1F4465A7" w:rsidR="00071988" w:rsidRPr="008A1DEF" w:rsidRDefault="00BD760D" w:rsidP="0011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(9,98</w:t>
            </w:r>
            <w:r w:rsidR="0011160C" w:rsidRPr="008A1DEF">
              <w:rPr>
                <w:rFonts w:ascii="Angsana New" w:eastAsia="Cordia New" w:hAnsi="Angsana New"/>
                <w:sz w:val="26"/>
                <w:szCs w:val="26"/>
              </w:rPr>
              <w:t>3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6F86B42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3378476" w14:textId="3F3DB175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90,282</w:t>
            </w:r>
          </w:p>
        </w:tc>
      </w:tr>
      <w:tr w:rsidR="00071988" w:rsidRPr="008A1DEF" w14:paraId="3F91E65D" w14:textId="77777777" w:rsidTr="00F51E92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14:paraId="70CF8B94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2AA1A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886B4C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F88FE1B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890DD3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5E44472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22BFBA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D221525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71988" w:rsidRPr="008A1DEF" w14:paraId="437BE34F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B3F40EB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ภาษีเงินได้คำนวณในอัตราร้อยละ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15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และร้อยละ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  <w:vAlign w:val="center"/>
          </w:tcPr>
          <w:p w14:paraId="24AA6DFC" w14:textId="4D7D5C9E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5,298</w:t>
            </w:r>
          </w:p>
        </w:tc>
        <w:tc>
          <w:tcPr>
            <w:tcW w:w="236" w:type="dxa"/>
          </w:tcPr>
          <w:p w14:paraId="394A24A1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6C0449" w14:textId="58A6E772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9,256</w:t>
            </w:r>
          </w:p>
        </w:tc>
        <w:tc>
          <w:tcPr>
            <w:tcW w:w="236" w:type="dxa"/>
          </w:tcPr>
          <w:p w14:paraId="06ED4F85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910637A" w14:textId="7B561D31" w:rsidR="00071988" w:rsidRPr="008A1DEF" w:rsidRDefault="0011160C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(1,997</w:t>
            </w:r>
            <w:r w:rsidR="00BD760D"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4C52811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A9F11D4" w14:textId="5FACEAC0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18,05</w:t>
            </w:r>
            <w:r w:rsidR="00C16E1D" w:rsidRPr="008A1DEF"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</w:tr>
      <w:tr w:rsidR="00071988" w:rsidRPr="008A1DEF" w14:paraId="24E99BF8" w14:textId="77777777" w:rsidTr="00F51E92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14:paraId="02CC19C1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14:paraId="6B04C299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AA5E59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2F242FE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00C8C3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022CD6A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2F16A0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383DE0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71988" w:rsidRPr="008A1DEF" w14:paraId="0D32337D" w14:textId="77777777" w:rsidTr="00CA226E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14:paraId="31114273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  <w:vAlign w:val="center"/>
          </w:tcPr>
          <w:p w14:paraId="7E2F08F2" w14:textId="6881298E" w:rsidR="00071988" w:rsidRPr="008A1DEF" w:rsidRDefault="00D27297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236" w:type="dxa"/>
          </w:tcPr>
          <w:p w14:paraId="6D771D94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B6A5BD" w14:textId="1C0FBFD7" w:rsidR="00071988" w:rsidRPr="008A1DEF" w:rsidRDefault="00A5776A" w:rsidP="00A5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1,118</w:t>
            </w:r>
          </w:p>
        </w:tc>
        <w:tc>
          <w:tcPr>
            <w:tcW w:w="236" w:type="dxa"/>
          </w:tcPr>
          <w:p w14:paraId="3300F796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7270A9C" w14:textId="0788D8BE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3FCEE9B3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FE8487F" w14:textId="38FD9DF4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613</w:t>
            </w:r>
          </w:p>
        </w:tc>
      </w:tr>
      <w:tr w:rsidR="00071988" w:rsidRPr="008A1DEF" w14:paraId="1ABD08ED" w14:textId="77777777" w:rsidTr="005B309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9EE05EB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  <w:vAlign w:val="center"/>
          </w:tcPr>
          <w:p w14:paraId="1B65FB77" w14:textId="379A57F7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(1</w:t>
            </w:r>
            <w:r w:rsidR="0011160C" w:rsidRPr="008A1DEF">
              <w:rPr>
                <w:rFonts w:ascii="Angsana New" w:hAnsi="Angsana New"/>
                <w:color w:val="000000"/>
                <w:sz w:val="26"/>
                <w:szCs w:val="26"/>
              </w:rPr>
              <w:t>,5</w:t>
            </w:r>
            <w:r w:rsidR="00D27297" w:rsidRPr="008A1DE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11160C" w:rsidRPr="008A1DE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26CB7B5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FD06C6E" w14:textId="21AD0921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</w:t>
            </w:r>
            <w:r w:rsidR="00A5776A" w:rsidRPr="008A1DEF">
              <w:rPr>
                <w:rFonts w:ascii="Angsana New" w:eastAsia="Cordia New" w:hAnsi="Angsana New"/>
                <w:sz w:val="26"/>
                <w:szCs w:val="26"/>
              </w:rPr>
              <w:t>,617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9DC6AFD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013A23" w14:textId="25FCA5F0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36" w:type="dxa"/>
          </w:tcPr>
          <w:p w14:paraId="52201C7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F0F392" w14:textId="74A168D6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(87)</w:t>
            </w:r>
          </w:p>
        </w:tc>
      </w:tr>
      <w:tr w:rsidR="00BD760D" w:rsidRPr="008A1DEF" w14:paraId="36A5EC3B" w14:textId="77777777" w:rsidTr="00CC5718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610C1A40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14:paraId="28580542" w14:textId="7C093EAB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53CE800E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4137313" w14:textId="1E67F02B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9327F82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5295BD" w14:textId="59DB2112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84742A2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0D42BED" w14:textId="7F904AF8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(18,900)</w:t>
            </w:r>
          </w:p>
        </w:tc>
      </w:tr>
      <w:tr w:rsidR="00BD760D" w:rsidRPr="008A1DEF" w14:paraId="1F734650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E9550E7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  <w:vAlign w:val="center"/>
          </w:tcPr>
          <w:p w14:paraId="714D9C49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18BCA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0C942F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D93B6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386F47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1DF8B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5B9AEC9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D760D" w:rsidRPr="008A1DEF" w14:paraId="6962B6C5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45D371E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  <w:vAlign w:val="center"/>
          </w:tcPr>
          <w:p w14:paraId="27183B63" w14:textId="058C0C1C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236" w:type="dxa"/>
          </w:tcPr>
          <w:p w14:paraId="67AB155C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5F66CE" w14:textId="1475710C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(253)</w:t>
            </w:r>
          </w:p>
        </w:tc>
        <w:tc>
          <w:tcPr>
            <w:tcW w:w="236" w:type="dxa"/>
          </w:tcPr>
          <w:p w14:paraId="4BF7B464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D04C12" w14:textId="4CD207E1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A035662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D15D395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BD760D" w:rsidRPr="008A1DEF" w14:paraId="7778AE2D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B0A93E3" w14:textId="163E83E8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829A8" w14:textId="7A543F8D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4,376</w:t>
            </w:r>
          </w:p>
        </w:tc>
        <w:tc>
          <w:tcPr>
            <w:tcW w:w="236" w:type="dxa"/>
          </w:tcPr>
          <w:p w14:paraId="12C2E2BB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0EB76" w14:textId="787EA183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8,504</w:t>
            </w:r>
          </w:p>
        </w:tc>
        <w:tc>
          <w:tcPr>
            <w:tcW w:w="236" w:type="dxa"/>
          </w:tcPr>
          <w:p w14:paraId="41D5EB4E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6B0D638" w14:textId="044E7C2A" w:rsidR="00BD760D" w:rsidRPr="008A1DEF" w:rsidRDefault="0011160C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(2,038</w:t>
            </w:r>
            <w:r w:rsidR="00BD760D"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916F5BE" w14:textId="77777777" w:rsidR="00BD760D" w:rsidRPr="008A1DEF" w:rsidRDefault="00BD760D" w:rsidP="00B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DE33DE" w14:textId="1D003B8A" w:rsidR="00BD760D" w:rsidRPr="008A1DEF" w:rsidRDefault="00BD760D" w:rsidP="0011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(318)</w:t>
            </w:r>
          </w:p>
        </w:tc>
      </w:tr>
    </w:tbl>
    <w:p w14:paraId="6BBEEF14" w14:textId="77777777" w:rsidR="008E0C94" w:rsidRPr="008A1DEF" w:rsidRDefault="008E0C94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6E6C07D" w14:textId="6BEC09BE" w:rsidR="008E0C94" w:rsidRPr="008A1DEF" w:rsidRDefault="008E0C94" w:rsidP="00D3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รายการกระทบยอดจำนวนเงินระหว่างค่าใช้จ่าย (รายได้) ภาษีเงินได้กับผลคูณของกำไรทางบัญชีโดยใช้อัตราภาษีสำหรับแต่ละงวด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D733661" w14:textId="77777777" w:rsidR="008E0C94" w:rsidRPr="008A1DEF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8E0C94" w:rsidRPr="008A1DEF" w14:paraId="48F6D24F" w14:textId="77777777" w:rsidTr="007D0245">
        <w:trPr>
          <w:cantSplit/>
        </w:trPr>
        <w:tc>
          <w:tcPr>
            <w:tcW w:w="4230" w:type="dxa"/>
          </w:tcPr>
          <w:p w14:paraId="37F9FF34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0CC0512D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8E0C94" w:rsidRPr="008A1DEF" w14:paraId="013F8CF9" w14:textId="77777777" w:rsidTr="007D0245">
        <w:trPr>
          <w:cantSplit/>
        </w:trPr>
        <w:tc>
          <w:tcPr>
            <w:tcW w:w="4230" w:type="dxa"/>
          </w:tcPr>
          <w:p w14:paraId="3FEF0BEC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0A933CD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06351BDD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14:paraId="3E7A9F56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E0C94" w:rsidRPr="008A1DEF" w14:paraId="591110A4" w14:textId="77777777" w:rsidTr="007D0245">
        <w:tc>
          <w:tcPr>
            <w:tcW w:w="4230" w:type="dxa"/>
          </w:tcPr>
          <w:p w14:paraId="7E0FE10E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39C38F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D101280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A29244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73D20567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26444A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6616BF18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ADF15C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E0C94" w:rsidRPr="008A1DEF" w14:paraId="3E147733" w14:textId="77777777" w:rsidTr="007D0245">
        <w:trPr>
          <w:trHeight w:val="125"/>
        </w:trPr>
        <w:tc>
          <w:tcPr>
            <w:tcW w:w="4230" w:type="dxa"/>
          </w:tcPr>
          <w:p w14:paraId="7EB84295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DDF5A9E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A44F6A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68784A0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F7D659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9E70792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1A53D1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14:paraId="000E425C" w14:textId="77777777" w:rsidR="008E0C94" w:rsidRPr="008A1DEF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1988" w:rsidRPr="008A1DEF" w14:paraId="0FAB14E4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22DA6B6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616AA9" w14:textId="61D6FDA2" w:rsidR="00071988" w:rsidRPr="008A1DEF" w:rsidRDefault="00C0333A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99,831</w:t>
            </w:r>
          </w:p>
        </w:tc>
        <w:tc>
          <w:tcPr>
            <w:tcW w:w="236" w:type="dxa"/>
          </w:tcPr>
          <w:p w14:paraId="6045A75D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B32900C" w14:textId="57A4C4B5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133,808</w:t>
            </w:r>
          </w:p>
        </w:tc>
        <w:tc>
          <w:tcPr>
            <w:tcW w:w="236" w:type="dxa"/>
          </w:tcPr>
          <w:p w14:paraId="0DCD0078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C97A27C" w14:textId="7E840462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203,88</w:t>
            </w:r>
            <w:r w:rsidR="0011160C" w:rsidRPr="008A1DEF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0412CF0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F65CE60" w14:textId="642E7608" w:rsidR="00071988" w:rsidRPr="008A1DEF" w:rsidRDefault="006B7936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102,340</w:t>
            </w:r>
          </w:p>
        </w:tc>
      </w:tr>
      <w:tr w:rsidR="00071988" w:rsidRPr="008A1DEF" w14:paraId="562C8CB9" w14:textId="77777777" w:rsidTr="007D0245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14:paraId="314D246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7A5862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9DA70E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1E9CE0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3752094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F6FBA7D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521665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431D106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71988" w:rsidRPr="008A1DEF" w14:paraId="1ABC3764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61F823B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ภาษีเงินได้คำนวณในอัตราร้อยละ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15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และร้อยละ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  <w:vAlign w:val="center"/>
          </w:tcPr>
          <w:p w14:paraId="01D3CFEE" w14:textId="7D38AECE" w:rsidR="00071988" w:rsidRPr="008A1DEF" w:rsidRDefault="00C0333A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19,898</w:t>
            </w:r>
          </w:p>
        </w:tc>
        <w:tc>
          <w:tcPr>
            <w:tcW w:w="236" w:type="dxa"/>
          </w:tcPr>
          <w:p w14:paraId="35DC7D4E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BFFABE" w14:textId="671B44BE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26,566</w:t>
            </w:r>
          </w:p>
        </w:tc>
        <w:tc>
          <w:tcPr>
            <w:tcW w:w="236" w:type="dxa"/>
          </w:tcPr>
          <w:p w14:paraId="6E0340F5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DFF377" w14:textId="591FE3F6" w:rsidR="00071988" w:rsidRPr="008A1DEF" w:rsidRDefault="00BD760D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40,77</w:t>
            </w:r>
            <w:r w:rsidR="0011160C" w:rsidRPr="008A1DEF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38BC47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3FCF7D4" w14:textId="708176C6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20,468</w:t>
            </w:r>
          </w:p>
        </w:tc>
      </w:tr>
      <w:tr w:rsidR="00071988" w:rsidRPr="008A1DEF" w14:paraId="2625D1EC" w14:textId="77777777" w:rsidTr="007D0245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14:paraId="41A5B3B8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14:paraId="0CEC831F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6EF79A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41DC9C2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1BFCB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B77795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7368BE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5862428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71988" w:rsidRPr="008A1DEF" w14:paraId="22D2012C" w14:textId="77777777" w:rsidTr="007D0245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14:paraId="13F317D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  <w:vAlign w:val="center"/>
          </w:tcPr>
          <w:p w14:paraId="6FE6430F" w14:textId="7D789712" w:rsidR="00071988" w:rsidRPr="008A1DEF" w:rsidRDefault="00F911B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1,124</w:t>
            </w:r>
          </w:p>
        </w:tc>
        <w:tc>
          <w:tcPr>
            <w:tcW w:w="236" w:type="dxa"/>
          </w:tcPr>
          <w:p w14:paraId="6FA779E0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6FB8814" w14:textId="1DD134C8" w:rsidR="00071988" w:rsidRPr="008A1DEF" w:rsidRDefault="00A5776A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3,760</w:t>
            </w:r>
          </w:p>
        </w:tc>
        <w:tc>
          <w:tcPr>
            <w:tcW w:w="236" w:type="dxa"/>
          </w:tcPr>
          <w:p w14:paraId="7AA02AEC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D9BA0C2" w14:textId="3E44575D" w:rsidR="00071988" w:rsidRPr="008A1DEF" w:rsidRDefault="00536E24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06732A97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359CEE" w14:textId="31B6778D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1,877</w:t>
            </w:r>
          </w:p>
        </w:tc>
      </w:tr>
      <w:tr w:rsidR="00071988" w:rsidRPr="008A1DEF" w14:paraId="091BE80B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D83BCFD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  <w:vAlign w:val="center"/>
          </w:tcPr>
          <w:p w14:paraId="71F6251A" w14:textId="6265072F" w:rsidR="00071988" w:rsidRPr="008A1DEF" w:rsidRDefault="00C0333A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911B8" w:rsidRPr="008A1DEF">
              <w:rPr>
                <w:rFonts w:ascii="Angsana New" w:hAnsi="Angsana New"/>
                <w:color w:val="000000"/>
                <w:sz w:val="26"/>
                <w:szCs w:val="26"/>
              </w:rPr>
              <w:t>4,457</w:t>
            </w: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AFA4591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4B8D8A" w14:textId="112E1D03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A5776A" w:rsidRPr="008A1DEF">
              <w:rPr>
                <w:rFonts w:ascii="Angsana New" w:eastAsia="Cordia New" w:hAnsi="Angsana New"/>
                <w:sz w:val="26"/>
                <w:szCs w:val="26"/>
              </w:rPr>
              <w:t>4,780</w:t>
            </w:r>
            <w:r w:rsidRPr="008A1DE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381B402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E39880" w14:textId="216098FF" w:rsidR="00071988" w:rsidRPr="008A1DEF" w:rsidRDefault="00536E24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(131)</w:t>
            </w:r>
          </w:p>
        </w:tc>
        <w:tc>
          <w:tcPr>
            <w:tcW w:w="236" w:type="dxa"/>
          </w:tcPr>
          <w:p w14:paraId="235E565F" w14:textId="77777777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5243541" w14:textId="40152C2C" w:rsidR="00071988" w:rsidRPr="008A1DEF" w:rsidRDefault="00071988" w:rsidP="0007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(182)</w:t>
            </w:r>
          </w:p>
        </w:tc>
      </w:tr>
      <w:tr w:rsidR="00C0333A" w:rsidRPr="008A1DEF" w14:paraId="5C2AEE00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0EA190FE" w14:textId="77777777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14:paraId="67440D14" w14:textId="43256CE8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38B6A9EF" w14:textId="77777777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A1FE5B" w14:textId="7C00A4E2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2BA7BC4E" w14:textId="77777777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EFCE9B" w14:textId="24417CFA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(42,572)</w:t>
            </w:r>
          </w:p>
        </w:tc>
        <w:tc>
          <w:tcPr>
            <w:tcW w:w="236" w:type="dxa"/>
          </w:tcPr>
          <w:p w14:paraId="76D5FB14" w14:textId="77777777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0E2841" w14:textId="190735DF" w:rsidR="00C0333A" w:rsidRPr="008A1DEF" w:rsidRDefault="00C0333A" w:rsidP="00C03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(18,900)</w:t>
            </w:r>
          </w:p>
        </w:tc>
      </w:tr>
      <w:tr w:rsidR="002920A3" w:rsidRPr="008A1DEF" w14:paraId="4DEBD37F" w14:textId="77777777" w:rsidTr="00AC6DF7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5F94C2A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ค่าใช้จ่ายที่เกี่ยวข้องกับการเสนอขายหุ้น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70" w:type="dxa"/>
            <w:vAlign w:val="center"/>
          </w:tcPr>
          <w:p w14:paraId="77EBE31C" w14:textId="452401E8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(4,589)</w:t>
            </w:r>
          </w:p>
        </w:tc>
        <w:tc>
          <w:tcPr>
            <w:tcW w:w="236" w:type="dxa"/>
          </w:tcPr>
          <w:p w14:paraId="2F74B31E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B0848D0" w14:textId="511747A6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77DE0EE7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CEEAEBA" w14:textId="1BF83978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(4,589)</w:t>
            </w:r>
          </w:p>
        </w:tc>
        <w:tc>
          <w:tcPr>
            <w:tcW w:w="236" w:type="dxa"/>
          </w:tcPr>
          <w:p w14:paraId="0BB1E453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90F3F5" w14:textId="546720FE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2920A3" w:rsidRPr="008A1DEF" w14:paraId="5DFF65B9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B1D92A4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  <w:vAlign w:val="center"/>
          </w:tcPr>
          <w:p w14:paraId="688F7FCF" w14:textId="2BF9FDE2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270722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8498283" w14:textId="72D32478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20A94A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0B6395" w14:textId="53F2FDA8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F833F5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EDF5E6" w14:textId="68A6DB2D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920A3" w:rsidRPr="008A1DEF" w14:paraId="1197048B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9EE5D00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  <w:vAlign w:val="center"/>
          </w:tcPr>
          <w:p w14:paraId="387286F7" w14:textId="3D5586D6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236" w:type="dxa"/>
          </w:tcPr>
          <w:p w14:paraId="1CB093E4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D26435B" w14:textId="1276CE40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(485)</w:t>
            </w:r>
          </w:p>
        </w:tc>
        <w:tc>
          <w:tcPr>
            <w:tcW w:w="236" w:type="dxa"/>
          </w:tcPr>
          <w:p w14:paraId="7FF2D65E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216CBF6" w14:textId="69BCEB5C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5F9B60ED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6E245A7" w14:textId="2C44DB89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2920A3" w:rsidRPr="008A1DEF" w14:paraId="5AA8BBF2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995F90C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0362C" w14:textId="4430B60D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>12,385</w:t>
            </w:r>
          </w:p>
        </w:tc>
        <w:tc>
          <w:tcPr>
            <w:tcW w:w="236" w:type="dxa"/>
          </w:tcPr>
          <w:p w14:paraId="06AB16A5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C90778E" w14:textId="71F17E59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25,061</w:t>
            </w:r>
          </w:p>
        </w:tc>
        <w:tc>
          <w:tcPr>
            <w:tcW w:w="236" w:type="dxa"/>
          </w:tcPr>
          <w:p w14:paraId="7D476497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6EAE52D" w14:textId="1E764A6A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(6,490)</w:t>
            </w:r>
          </w:p>
        </w:tc>
        <w:tc>
          <w:tcPr>
            <w:tcW w:w="236" w:type="dxa"/>
          </w:tcPr>
          <w:p w14:paraId="6C66AD9C" w14:textId="77777777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1F37B4" w14:textId="1E4456A2" w:rsidR="002920A3" w:rsidRPr="008A1DEF" w:rsidRDefault="002920A3" w:rsidP="0029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3,263</w:t>
            </w:r>
          </w:p>
        </w:tc>
      </w:tr>
    </w:tbl>
    <w:p w14:paraId="0E881AE1" w14:textId="77777777" w:rsidR="008E0C94" w:rsidRPr="008A1DEF" w:rsidRDefault="008E0C94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BA00981" w14:textId="77777777" w:rsidR="00BE1E73" w:rsidRPr="008A1DEF" w:rsidRDefault="00BE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167BE948" w14:textId="410B5A9D" w:rsidR="00172BFB" w:rsidRPr="008A1DEF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A1DEF">
        <w:rPr>
          <w:rFonts w:ascii="Angsana New" w:hAnsi="Angsana New"/>
          <w:b/>
          <w:bCs/>
          <w:sz w:val="26"/>
          <w:szCs w:val="26"/>
        </w:rPr>
        <w:t>13.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DD0DFC" w:rsidRPr="008A1DEF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BB15D2" w:rsidRPr="008A1DEF">
        <w:rPr>
          <w:rFonts w:ascii="Angsana New" w:hAnsi="Angsana New"/>
          <w:b/>
          <w:bCs/>
          <w:sz w:val="26"/>
          <w:szCs w:val="26"/>
        </w:rPr>
        <w:t xml:space="preserve"> - </w:t>
      </w:r>
      <w:r w:rsidR="00BB15D2" w:rsidRPr="008A1DE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B123D5" w14:textId="77777777" w:rsidR="0003093E" w:rsidRPr="008A1DEF" w:rsidRDefault="0003093E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2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47"/>
      </w:tblGrid>
      <w:tr w:rsidR="00364EA8" w:rsidRPr="008A1DEF" w14:paraId="2B482B7C" w14:textId="77777777" w:rsidTr="00364EA8">
        <w:trPr>
          <w:trHeight w:val="20"/>
        </w:trPr>
        <w:tc>
          <w:tcPr>
            <w:tcW w:w="2970" w:type="dxa"/>
          </w:tcPr>
          <w:p w14:paraId="68B87074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06BEF653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6FC7C02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7" w:type="dxa"/>
            <w:gridSpan w:val="7"/>
            <w:tcBorders>
              <w:bottom w:val="single" w:sz="4" w:space="0" w:color="auto"/>
            </w:tcBorders>
          </w:tcPr>
          <w:p w14:paraId="7F2E38DB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4EA8" w:rsidRPr="008A1DEF" w14:paraId="001D2126" w14:textId="77777777" w:rsidTr="00364EA8">
        <w:trPr>
          <w:trHeight w:val="20"/>
        </w:trPr>
        <w:tc>
          <w:tcPr>
            <w:tcW w:w="2970" w:type="dxa"/>
          </w:tcPr>
          <w:p w14:paraId="0AB90CB1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8289134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7576CDB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FF7D5DC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1D463FD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14:paraId="2C0CBF8C" w14:textId="77777777" w:rsidR="00364EA8" w:rsidRPr="008A1DEF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4EA8" w:rsidRPr="008A1DEF" w14:paraId="244ECBBB" w14:textId="77777777" w:rsidTr="002F49DD">
        <w:trPr>
          <w:trHeight w:val="20"/>
        </w:trPr>
        <w:tc>
          <w:tcPr>
            <w:tcW w:w="2970" w:type="dxa"/>
          </w:tcPr>
          <w:p w14:paraId="788D66A0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A6EE54" w14:textId="270FABF9" w:rsidR="00364EA8" w:rsidRPr="008A1DEF" w:rsidRDefault="00E06DDF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64EA8"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64EA8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611EB74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8279F0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508CB9E3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1C4212A" w14:textId="3C5105DD" w:rsidR="00364EA8" w:rsidRPr="008A1DEF" w:rsidRDefault="00E06DDF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64EA8"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64EA8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C393116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91CD0E3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18681A3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02816A4" w14:textId="35F975C1" w:rsidR="00364EA8" w:rsidRPr="008A1DEF" w:rsidRDefault="00E06DDF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64EA8"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64EA8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7CF975E7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" w:type="dxa"/>
          </w:tcPr>
          <w:p w14:paraId="092D277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64EA8" w:rsidRPr="008A1DEF" w14:paraId="29E12EFA" w14:textId="77777777" w:rsidTr="00364EA8">
        <w:trPr>
          <w:trHeight w:val="20"/>
        </w:trPr>
        <w:tc>
          <w:tcPr>
            <w:tcW w:w="2970" w:type="dxa"/>
          </w:tcPr>
          <w:p w14:paraId="7DEA88D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98FA97F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7663273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AA19ED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B1831E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00170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7F33A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EFD8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BA266E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6138A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C65D32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7F1FF6F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364EA8" w:rsidRPr="008A1DEF" w14:paraId="1471E0E8" w14:textId="77777777" w:rsidTr="00364EA8">
        <w:trPr>
          <w:trHeight w:val="20"/>
        </w:trPr>
        <w:tc>
          <w:tcPr>
            <w:tcW w:w="2970" w:type="dxa"/>
          </w:tcPr>
          <w:p w14:paraId="3ED3E4A4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ตั๋ว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900" w:type="dxa"/>
            <w:shd w:val="clear" w:color="auto" w:fill="auto"/>
          </w:tcPr>
          <w:p w14:paraId="61F74DC7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FC234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57A28D8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>3 -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" w:type="dxa"/>
          </w:tcPr>
          <w:p w14:paraId="7A7DCC2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70D93F0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EF138A0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16352E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70" w:type="dxa"/>
          </w:tcPr>
          <w:p w14:paraId="6A0304A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0D60D1B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7EC16C24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14:paraId="5D5EAF24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364EA8" w:rsidRPr="008A1DEF" w14:paraId="2B0E4B27" w14:textId="77777777" w:rsidTr="00364EA8">
        <w:trPr>
          <w:trHeight w:val="20"/>
        </w:trPr>
        <w:tc>
          <w:tcPr>
            <w:tcW w:w="2970" w:type="dxa"/>
          </w:tcPr>
          <w:p w14:paraId="6FCDDC2D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ค่าธรรมเนียมจัดหาเงินกู้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900" w:type="dxa"/>
            <w:shd w:val="clear" w:color="auto" w:fill="auto"/>
          </w:tcPr>
          <w:p w14:paraId="4784978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595D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5415E3A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88EBE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18E74A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A6DDAAC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6ADBB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057ADBAA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49AB60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06405892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D92929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</w:tr>
      <w:tr w:rsidR="00364EA8" w:rsidRPr="008A1DEF" w14:paraId="7DAF78B2" w14:textId="77777777" w:rsidTr="00364EA8">
        <w:trPr>
          <w:trHeight w:val="20"/>
        </w:trPr>
        <w:tc>
          <w:tcPr>
            <w:tcW w:w="2970" w:type="dxa"/>
          </w:tcPr>
          <w:p w14:paraId="5E65D5BB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03C55A7A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2CB13E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E9876D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A50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AE69E9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0421F939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62B0A3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  <w:tc>
          <w:tcPr>
            <w:tcW w:w="270" w:type="dxa"/>
          </w:tcPr>
          <w:p w14:paraId="331F2825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53DF7E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25B1CCA0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103E686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</w:tr>
    </w:tbl>
    <w:p w14:paraId="4FB63295" w14:textId="77777777" w:rsidR="00AD02B3" w:rsidRPr="008A1DEF" w:rsidRDefault="00AD02B3" w:rsidP="00427BDC">
      <w:pPr>
        <w:rPr>
          <w:rFonts w:ascii="Angsana New" w:hAnsi="Angsana New"/>
          <w:sz w:val="26"/>
          <w:szCs w:val="26"/>
        </w:rPr>
      </w:pPr>
    </w:p>
    <w:p w14:paraId="1BBF69F4" w14:textId="534EB445" w:rsidR="00DD0DFC" w:rsidRPr="008A1DEF" w:rsidRDefault="00DD0DFC" w:rsidP="00427BDC">
      <w:pPr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</w:t>
      </w:r>
      <w:r w:rsidR="00CC5686" w:rsidRPr="008A1DEF">
        <w:rPr>
          <w:rFonts w:ascii="Angsana New" w:hAnsi="Angsana New"/>
          <w:sz w:val="26"/>
          <w:szCs w:val="26"/>
          <w:cs/>
        </w:rPr>
        <w:t>จากสถาบันการเงิน</w:t>
      </w:r>
      <w:r w:rsidRPr="008A1DEF">
        <w:rPr>
          <w:rFonts w:ascii="Angsana New" w:hAnsi="Angsana New"/>
          <w:sz w:val="26"/>
          <w:szCs w:val="26"/>
          <w:cs/>
        </w:rPr>
        <w:t>สำหรับ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มีดังนี้</w:t>
      </w:r>
    </w:p>
    <w:p w14:paraId="195077BB" w14:textId="77777777" w:rsidR="007F4C10" w:rsidRPr="008A1DEF" w:rsidRDefault="007F4C10" w:rsidP="00427BDC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Look w:val="04A0" w:firstRow="1" w:lastRow="0" w:firstColumn="1" w:lastColumn="0" w:noHBand="0" w:noVBand="1"/>
      </w:tblPr>
      <w:tblGrid>
        <w:gridCol w:w="5644"/>
        <w:gridCol w:w="1754"/>
        <w:gridCol w:w="302"/>
        <w:gridCol w:w="1948"/>
      </w:tblGrid>
      <w:tr w:rsidR="00150FCA" w:rsidRPr="008A1DEF" w14:paraId="35B9D0BA" w14:textId="77777777" w:rsidTr="00401546">
        <w:trPr>
          <w:trHeight w:hRule="exact" w:val="340"/>
        </w:trPr>
        <w:tc>
          <w:tcPr>
            <w:tcW w:w="5644" w:type="dxa"/>
          </w:tcPr>
          <w:p w14:paraId="3F0DFC5A" w14:textId="77777777" w:rsidR="00150FCA" w:rsidRPr="008A1DEF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004" w:type="dxa"/>
            <w:gridSpan w:val="3"/>
            <w:tcBorders>
              <w:bottom w:val="single" w:sz="4" w:space="0" w:color="auto"/>
            </w:tcBorders>
            <w:vAlign w:val="center"/>
          </w:tcPr>
          <w:p w14:paraId="1696E41C" w14:textId="77777777" w:rsidR="00150FCA" w:rsidRPr="008A1DEF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150FCA" w:rsidRPr="008A1DEF" w14:paraId="6E7F3ADE" w14:textId="77777777" w:rsidTr="00401546">
        <w:trPr>
          <w:trHeight w:hRule="exact" w:val="340"/>
        </w:trPr>
        <w:tc>
          <w:tcPr>
            <w:tcW w:w="5644" w:type="dxa"/>
          </w:tcPr>
          <w:p w14:paraId="34893F25" w14:textId="77777777" w:rsidR="00150FCA" w:rsidRPr="008A1DEF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14:paraId="1048448A" w14:textId="77777777" w:rsidR="00150FCA" w:rsidRPr="008A1DEF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3F7A0A4B" w14:textId="77777777" w:rsidR="00150FCA" w:rsidRPr="008A1DEF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7E9C6DF" w14:textId="77777777" w:rsidR="00150FCA" w:rsidRPr="008A1DEF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งบการเงินเฉพาะกิจการกิจการ</w:t>
            </w:r>
          </w:p>
        </w:tc>
      </w:tr>
      <w:tr w:rsidR="00CA226E" w:rsidRPr="008A1DEF" w14:paraId="42AC6804" w14:textId="77777777" w:rsidTr="00CA226E">
        <w:trPr>
          <w:trHeight w:val="20"/>
        </w:trPr>
        <w:tc>
          <w:tcPr>
            <w:tcW w:w="5644" w:type="dxa"/>
          </w:tcPr>
          <w:p w14:paraId="22023908" w14:textId="77777777" w:rsidR="00CA226E" w:rsidRPr="008A1DEF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4A52AE6A" w14:textId="77777777" w:rsidR="00CA226E" w:rsidRPr="008A1DEF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60F9EF6C" w14:textId="77777777" w:rsidR="00CA226E" w:rsidRPr="008A1DEF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6F62F70C" w14:textId="77777777" w:rsidR="00CA226E" w:rsidRPr="008A1DEF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AC277F" w:rsidRPr="008A1DEF" w14:paraId="5825B039" w14:textId="77777777" w:rsidTr="00CA226E">
        <w:trPr>
          <w:trHeight w:hRule="exact" w:val="340"/>
        </w:trPr>
        <w:tc>
          <w:tcPr>
            <w:tcW w:w="5644" w:type="dxa"/>
          </w:tcPr>
          <w:p w14:paraId="6B1F4794" w14:textId="77777777" w:rsidR="00AC277F" w:rsidRPr="008A1DEF" w:rsidRDefault="00AC277F" w:rsidP="00AC277F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54" w:type="dxa"/>
          </w:tcPr>
          <w:p w14:paraId="2A09E8B6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302" w:type="dxa"/>
          </w:tcPr>
          <w:p w14:paraId="59314FFA" w14:textId="77777777" w:rsidR="00AC277F" w:rsidRPr="008A1DEF" w:rsidRDefault="00AC277F" w:rsidP="00AC277F">
            <w:pPr>
              <w:tabs>
                <w:tab w:val="clear" w:pos="907"/>
                <w:tab w:val="clear" w:pos="1871"/>
                <w:tab w:val="left" w:pos="2018"/>
              </w:tabs>
              <w:ind w:lef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14:paraId="53D61D0F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AC277F" w:rsidRPr="008A1DEF" w14:paraId="4DFFE7DA" w14:textId="77777777" w:rsidTr="00401546">
        <w:trPr>
          <w:trHeight w:hRule="exact" w:val="340"/>
        </w:trPr>
        <w:tc>
          <w:tcPr>
            <w:tcW w:w="5644" w:type="dxa"/>
          </w:tcPr>
          <w:p w14:paraId="38E66A80" w14:textId="77777777" w:rsidR="00AC277F" w:rsidRPr="008A1DEF" w:rsidRDefault="00AC277F" w:rsidP="00AC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กู้ยืมเพิ่มขึ้นระหว่างงวด</w:t>
            </w:r>
          </w:p>
        </w:tc>
        <w:tc>
          <w:tcPr>
            <w:tcW w:w="1754" w:type="dxa"/>
          </w:tcPr>
          <w:p w14:paraId="7A908AA3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  <w:tc>
          <w:tcPr>
            <w:tcW w:w="302" w:type="dxa"/>
          </w:tcPr>
          <w:p w14:paraId="16237CC3" w14:textId="77777777" w:rsidR="00AC277F" w:rsidRPr="008A1DEF" w:rsidRDefault="00AC277F" w:rsidP="00AC277F">
            <w:pPr>
              <w:tabs>
                <w:tab w:val="clear" w:pos="227"/>
                <w:tab w:val="clear" w:pos="454"/>
                <w:tab w:val="clear" w:pos="907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14:paraId="6A760DE5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</w:tr>
      <w:tr w:rsidR="00AC277F" w:rsidRPr="008A1DEF" w14:paraId="708744A3" w14:textId="77777777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14:paraId="6D6E71FB" w14:textId="77777777" w:rsidR="00AC277F" w:rsidRPr="008A1DEF" w:rsidRDefault="00AC277F" w:rsidP="00AC277F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41179794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  <w:tc>
          <w:tcPr>
            <w:tcW w:w="302" w:type="dxa"/>
          </w:tcPr>
          <w:p w14:paraId="411EEA19" w14:textId="77777777" w:rsidR="00AC277F" w:rsidRPr="008A1DEF" w:rsidRDefault="00AC277F" w:rsidP="00AC277F">
            <w:pPr>
              <w:tabs>
                <w:tab w:val="clear" w:pos="227"/>
                <w:tab w:val="clear" w:pos="454"/>
                <w:tab w:val="clear" w:pos="907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5A07990C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</w:tr>
      <w:tr w:rsidR="00AC277F" w:rsidRPr="008A1DEF" w14:paraId="2C0BE540" w14:textId="77777777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14:paraId="106114E8" w14:textId="4E9B018E" w:rsidR="00AC277F" w:rsidRPr="008A1DEF" w:rsidRDefault="00AC277F" w:rsidP="00AC277F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6DDF" w:rsidRPr="008A1D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14:paraId="776BCD23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302" w:type="dxa"/>
          </w:tcPr>
          <w:p w14:paraId="7DA9B524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729728FA" w14:textId="77777777" w:rsidR="00AC277F" w:rsidRPr="008A1DEF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</w:tbl>
    <w:p w14:paraId="5F66876A" w14:textId="77777777" w:rsidR="007F4C10" w:rsidRPr="008A1DEF" w:rsidRDefault="007F4C10" w:rsidP="00427BDC">
      <w:pPr>
        <w:rPr>
          <w:rFonts w:ascii="Angsana New" w:hAnsi="Angsana New"/>
          <w:sz w:val="26"/>
          <w:szCs w:val="26"/>
        </w:rPr>
      </w:pPr>
    </w:p>
    <w:p w14:paraId="7B65CC10" w14:textId="77777777" w:rsidR="00BE73D4" w:rsidRPr="008A1DEF" w:rsidRDefault="00364EA8" w:rsidP="00427B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8A1DEF">
        <w:rPr>
          <w:rFonts w:ascii="Angsana New" w:hAnsi="Angsana New" w:hint="cs"/>
          <w:sz w:val="26"/>
          <w:szCs w:val="26"/>
          <w:cs/>
        </w:rPr>
        <w:t xml:space="preserve">ในเดือนกุมภาพันธ์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 w:hint="cs"/>
          <w:sz w:val="26"/>
          <w:szCs w:val="26"/>
          <w:cs/>
        </w:rPr>
        <w:t>บริษัทได้จ่ายชำระคืนเงินกู้ยืมระยะสั้นจากสถาบันการเงินทั้งหมดโดยใช้เงินค่าหุ้นเพิ่มทุนจากการ</w:t>
      </w:r>
      <w:r w:rsidRPr="008A1DEF">
        <w:rPr>
          <w:rFonts w:ascii="Angsana New" w:hAnsi="Angsana New"/>
          <w:sz w:val="26"/>
          <w:szCs w:val="26"/>
          <w:cs/>
        </w:rPr>
        <w:t>ออกและ</w:t>
      </w:r>
      <w:r w:rsidRPr="008A1DEF">
        <w:rPr>
          <w:rFonts w:ascii="Angsana New" w:hAnsi="Angsana New" w:hint="cs"/>
          <w:sz w:val="26"/>
          <w:szCs w:val="26"/>
          <w:cs/>
        </w:rPr>
        <w:t xml:space="preserve">        </w:t>
      </w:r>
      <w:r w:rsidRPr="008A1DEF">
        <w:rPr>
          <w:rFonts w:ascii="Angsana New" w:hAnsi="Angsana New"/>
          <w:sz w:val="26"/>
          <w:szCs w:val="26"/>
          <w:cs/>
        </w:rPr>
        <w:t>เสนอขายหุ้นต่อประชาชนครั้งแรก (“</w:t>
      </w:r>
      <w:r w:rsidRPr="008A1DEF">
        <w:rPr>
          <w:rFonts w:ascii="Angsana New" w:hAnsi="Angsana New"/>
          <w:sz w:val="26"/>
          <w:szCs w:val="26"/>
        </w:rPr>
        <w:t>IPO”)</w:t>
      </w:r>
    </w:p>
    <w:p w14:paraId="0B528ADC" w14:textId="77777777" w:rsidR="00364EA8" w:rsidRPr="008A1DEF" w:rsidRDefault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78A5D5F0" w14:textId="6F1D4EAE" w:rsidR="00364EA8" w:rsidRPr="008A1DEF" w:rsidRDefault="00364EA8" w:rsidP="00364E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 w:hint="cs"/>
          <w:sz w:val="26"/>
          <w:szCs w:val="26"/>
          <w:cs/>
        </w:rPr>
        <w:t xml:space="preserve">ณ </w:t>
      </w:r>
      <w:r w:rsidRPr="008A1DEF">
        <w:rPr>
          <w:rFonts w:ascii="Angsana New" w:hAnsi="Angsana New"/>
          <w:sz w:val="26"/>
          <w:szCs w:val="26"/>
          <w:cs/>
        </w:rPr>
        <w:t xml:space="preserve">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 w:hint="cs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 xml:space="preserve">31 </w:t>
      </w:r>
      <w:r w:rsidRPr="008A1DE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A1DEF">
        <w:rPr>
          <w:rFonts w:ascii="Angsana New" w:hAnsi="Angsana New"/>
          <w:sz w:val="26"/>
          <w:szCs w:val="26"/>
        </w:rPr>
        <w:t xml:space="preserve">2561 </w:t>
      </w:r>
      <w:r w:rsidRPr="008A1DEF">
        <w:rPr>
          <w:rFonts w:ascii="Angsana New" w:hAnsi="Angsana New" w:hint="cs"/>
          <w:sz w:val="26"/>
          <w:szCs w:val="26"/>
          <w:cs/>
        </w:rPr>
        <w:t>กลุ่ม</w:t>
      </w:r>
      <w:r w:rsidRPr="008A1DEF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</w:t>
      </w:r>
      <w:r w:rsidRPr="008A1DEF">
        <w:rPr>
          <w:rFonts w:ascii="Angsana New" w:hAnsi="Angsana New"/>
          <w:sz w:val="26"/>
          <w:szCs w:val="26"/>
        </w:rPr>
        <w:t xml:space="preserve"> 2 </w:t>
      </w:r>
      <w:r w:rsidRPr="008A1DEF">
        <w:rPr>
          <w:rFonts w:ascii="Angsana New" w:hAnsi="Angsana New"/>
          <w:sz w:val="26"/>
          <w:szCs w:val="26"/>
          <w:cs/>
        </w:rPr>
        <w:t>แห่ง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 w:hint="cs"/>
          <w:sz w:val="26"/>
          <w:szCs w:val="26"/>
          <w:cs/>
        </w:rPr>
        <w:t>ดังนี้</w:t>
      </w:r>
    </w:p>
    <w:p w14:paraId="0D0D44FD" w14:textId="77777777" w:rsidR="00364EA8" w:rsidRPr="008A1DEF" w:rsidRDefault="00364EA8" w:rsidP="00364E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36"/>
        <w:gridCol w:w="854"/>
        <w:gridCol w:w="136"/>
        <w:gridCol w:w="1484"/>
        <w:gridCol w:w="180"/>
        <w:gridCol w:w="4050"/>
      </w:tblGrid>
      <w:tr w:rsidR="00364EA8" w:rsidRPr="008A1DEF" w14:paraId="16D0FD6C" w14:textId="77777777" w:rsidTr="00F51E92">
        <w:tc>
          <w:tcPr>
            <w:tcW w:w="2250" w:type="dxa"/>
          </w:tcPr>
          <w:p w14:paraId="511C477F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4EFA5B5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14:paraId="38B4F10A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14:paraId="108FCFC6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782288D0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FE78201" w14:textId="77777777" w:rsidR="00364EA8" w:rsidRPr="008A1DEF" w:rsidRDefault="00364EA8" w:rsidP="00F51E9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4F7356AD" w14:textId="77777777" w:rsidR="00364EA8" w:rsidRPr="008A1DEF" w:rsidRDefault="00364EA8" w:rsidP="00F51E9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364EA8" w:rsidRPr="008A1DEF" w14:paraId="0BE914CD" w14:textId="77777777" w:rsidTr="00F51E92">
        <w:tc>
          <w:tcPr>
            <w:tcW w:w="2250" w:type="dxa"/>
            <w:tcBorders>
              <w:bottom w:val="single" w:sz="4" w:space="0" w:color="auto"/>
            </w:tcBorders>
          </w:tcPr>
          <w:p w14:paraId="6A96D227" w14:textId="77777777" w:rsidR="00364EA8" w:rsidRPr="008A1DEF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37090BAB" w14:textId="77777777" w:rsidR="00364EA8" w:rsidRPr="008A1DEF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71116F5E" w14:textId="77777777" w:rsidR="00364EA8" w:rsidRPr="008A1DEF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4EA5798" w14:textId="56A4E5AB" w:rsidR="00364EA8" w:rsidRPr="008A1DEF" w:rsidRDefault="00E06DDF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1DE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D34F0" w:rsidRPr="008A1DEF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364EA8" w:rsidRPr="008A1DE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E137E" w:rsidRPr="008A1DE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D2F322A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6A46E31" w14:textId="77777777" w:rsidR="00364EA8" w:rsidRPr="008A1DEF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A1DE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A1DE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2D242E3C" w14:textId="77777777" w:rsidR="00364EA8" w:rsidRPr="008A1DEF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00E84DE" w14:textId="77777777" w:rsidR="00364EA8" w:rsidRPr="008A1DEF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280C2705" w14:textId="77777777" w:rsidR="00364EA8" w:rsidRPr="008A1DEF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14:paraId="7541B3A5" w14:textId="77777777" w:rsidR="00364EA8" w:rsidRPr="008A1DEF" w:rsidRDefault="00364EA8" w:rsidP="00364EA8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7495B00F" w14:textId="77777777" w:rsidR="00364EA8" w:rsidRPr="008A1DEF" w:rsidRDefault="00364EA8" w:rsidP="00364EA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D9017AD" w14:textId="77777777" w:rsidR="00364EA8" w:rsidRPr="008A1DEF" w:rsidRDefault="00364EA8" w:rsidP="00364EA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364EA8" w:rsidRPr="008A1DEF" w14:paraId="7A5D166C" w14:textId="77777777" w:rsidTr="00F51E9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14:paraId="07CFC4D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8BFCADE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0D6812A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025EBE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9D8710A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F754354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60A4DE48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FF05828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3272D4DE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8A1DEF" w14:paraId="7D6551B1" w14:textId="77777777" w:rsidTr="00F51E92">
        <w:trPr>
          <w:trHeight w:val="81"/>
        </w:trPr>
        <w:tc>
          <w:tcPr>
            <w:tcW w:w="10080" w:type="dxa"/>
            <w:gridSpan w:val="9"/>
          </w:tcPr>
          <w:p w14:paraId="60321BE7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วงเงินสินเชื่อของบริษัทจากสถาบันการเงินแห่งที่หนึ่ง</w:t>
            </w:r>
          </w:p>
        </w:tc>
      </w:tr>
      <w:tr w:rsidR="00364EA8" w:rsidRPr="008A1DEF" w14:paraId="7D1C8981" w14:textId="77777777" w:rsidTr="00F51E92">
        <w:trPr>
          <w:trHeight w:val="81"/>
        </w:trPr>
        <w:tc>
          <w:tcPr>
            <w:tcW w:w="2250" w:type="dxa"/>
          </w:tcPr>
          <w:p w14:paraId="32FBFF45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87CB93C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</w:tcPr>
          <w:p w14:paraId="33DAEAFF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075F4F4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84316F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0D427BE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2605782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DFE2C9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</w:tcPr>
          <w:p w14:paraId="3A0C18B4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8A1DEF" w14:paraId="17E75722" w14:textId="77777777" w:rsidTr="00F51E92">
        <w:trPr>
          <w:trHeight w:val="4995"/>
        </w:trPr>
        <w:tc>
          <w:tcPr>
            <w:tcW w:w="2250" w:type="dxa"/>
          </w:tcPr>
          <w:p w14:paraId="4AD40B14" w14:textId="77777777" w:rsidR="00364EA8" w:rsidRPr="008A1DEF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Term Loan 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(ค่าที่ดิน ค่าสินทรัพย์จากบริษัทที่เกี่ยวข้องกัน และ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เงินลงทุนในหุ้นของบริษัท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กิวกริล กรุ๊ป จำกัด)</w:t>
            </w:r>
          </w:p>
        </w:tc>
        <w:tc>
          <w:tcPr>
            <w:tcW w:w="136" w:type="dxa"/>
          </w:tcPr>
          <w:p w14:paraId="43B9E9CA" w14:textId="77777777" w:rsidR="00364EA8" w:rsidRPr="008A1DEF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4E4AB6F5" w14:textId="77777777" w:rsidR="00364EA8" w:rsidRPr="008A1DEF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14:paraId="2359C746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463E7BF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380</w:t>
            </w:r>
          </w:p>
        </w:tc>
        <w:tc>
          <w:tcPr>
            <w:tcW w:w="136" w:type="dxa"/>
          </w:tcPr>
          <w:p w14:paraId="662724D2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06BC87ED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80" w:type="dxa"/>
          </w:tcPr>
          <w:p w14:paraId="09B73756" w14:textId="77777777" w:rsidR="00364EA8" w:rsidRPr="008A1DEF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54D2A679" w14:textId="77777777" w:rsidR="00364EA8" w:rsidRPr="008A1DEF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Final Maturity Date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14:paraId="30494DB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  <w:p w14:paraId="0736620F" w14:textId="77777777" w:rsidR="00364EA8" w:rsidRPr="008A1DEF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14:paraId="4C5C9C5C" w14:textId="77777777" w:rsidR="00364EA8" w:rsidRPr="008A1DEF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364EA8" w:rsidRPr="008A1DEF" w14:paraId="4920AA54" w14:textId="77777777" w:rsidTr="00F51E92">
        <w:trPr>
          <w:trHeight w:val="2043"/>
        </w:trPr>
        <w:tc>
          <w:tcPr>
            <w:tcW w:w="2250" w:type="dxa"/>
          </w:tcPr>
          <w:p w14:paraId="2106616F" w14:textId="77777777" w:rsidR="00364EA8" w:rsidRPr="008A1DEF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รวมเลตเตอร์ออฟเครดิต ทรัสต์รีซีทและหนังสือค้ำประกัน </w:t>
            </w:r>
          </w:p>
        </w:tc>
        <w:tc>
          <w:tcPr>
            <w:tcW w:w="136" w:type="dxa"/>
          </w:tcPr>
          <w:p w14:paraId="0CD4AE01" w14:textId="77777777" w:rsidR="00364EA8" w:rsidRPr="008A1DEF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56240533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6" w:type="dxa"/>
          </w:tcPr>
          <w:p w14:paraId="3EE84F24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130FB35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190</w:t>
            </w:r>
          </w:p>
        </w:tc>
        <w:tc>
          <w:tcPr>
            <w:tcW w:w="136" w:type="dxa"/>
          </w:tcPr>
          <w:p w14:paraId="7F220601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574D47FA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right="-5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เงินกู้ยืมระยะสั้นมี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  <w:p w14:paraId="4ACF2626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มีอัตราตามที่ระบุไว้ในแต่ละสัญญา</w:t>
            </w:r>
          </w:p>
        </w:tc>
        <w:tc>
          <w:tcPr>
            <w:tcW w:w="180" w:type="dxa"/>
          </w:tcPr>
          <w:p w14:paraId="07F761F7" w14:textId="77777777" w:rsidR="00364EA8" w:rsidRPr="008A1DEF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3875F24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เงินกู้ยืมระยะสั้น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มีกำหนดชำระคืนเงินต้นเมื่อทวงถาม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</w:t>
            </w:r>
          </w:p>
          <w:p w14:paraId="1FDBAA4A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ตามที่ระบุไว้ในแต่ละสัญญา</w:t>
            </w:r>
          </w:p>
        </w:tc>
      </w:tr>
      <w:tr w:rsidR="00364EA8" w:rsidRPr="008A1DEF" w14:paraId="4CFF3F8E" w14:textId="77777777" w:rsidTr="00F51E92">
        <w:trPr>
          <w:trHeight w:val="747"/>
        </w:trPr>
        <w:tc>
          <w:tcPr>
            <w:tcW w:w="2250" w:type="dxa"/>
          </w:tcPr>
          <w:p w14:paraId="0533435E" w14:textId="77777777" w:rsidR="00364EA8" w:rsidRPr="008A1DEF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136" w:type="dxa"/>
          </w:tcPr>
          <w:p w14:paraId="1AAC2160" w14:textId="77777777" w:rsidR="00364EA8" w:rsidRPr="008A1DEF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58892A81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36" w:type="dxa"/>
          </w:tcPr>
          <w:p w14:paraId="21306D68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59E200C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36" w:type="dxa"/>
          </w:tcPr>
          <w:p w14:paraId="4E43BB03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176A463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180" w:type="dxa"/>
          </w:tcPr>
          <w:p w14:paraId="6313B96A" w14:textId="77777777" w:rsidR="00364EA8" w:rsidRPr="008A1DEF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06BCFBC4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มีกำหนดชำระคืนเมื่อทวงถาม</w:t>
            </w:r>
          </w:p>
          <w:p w14:paraId="1B134308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467844" w:rsidRPr="008A1DEF" w14:paraId="7082ED73" w14:textId="77777777" w:rsidTr="00F51E92">
        <w:trPr>
          <w:trHeight w:val="747"/>
        </w:trPr>
        <w:tc>
          <w:tcPr>
            <w:tcW w:w="2250" w:type="dxa"/>
          </w:tcPr>
          <w:p w14:paraId="77360685" w14:textId="77777777" w:rsidR="00467844" w:rsidRPr="008A1DEF" w:rsidRDefault="00467844" w:rsidP="00467844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(เพื่อใช้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รองรับ</w:t>
            </w: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การจ่าย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เงินปันผล)</w:t>
            </w:r>
          </w:p>
        </w:tc>
        <w:tc>
          <w:tcPr>
            <w:tcW w:w="136" w:type="dxa"/>
          </w:tcPr>
          <w:p w14:paraId="6EA517A5" w14:textId="77777777" w:rsidR="00467844" w:rsidRPr="008A1DEF" w:rsidRDefault="00467844" w:rsidP="00467844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4E89148B" w14:textId="77777777" w:rsidR="00467844" w:rsidRPr="008A1DEF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14:paraId="7BE5FF38" w14:textId="77777777" w:rsidR="00467844" w:rsidRPr="008A1DEF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417D08AC" w14:textId="77777777" w:rsidR="00467844" w:rsidRPr="008A1DEF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14:paraId="74C275BD" w14:textId="77777777" w:rsidR="00467844" w:rsidRPr="008A1DEF" w:rsidRDefault="00467844" w:rsidP="0046784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632BC9E5" w14:textId="77777777" w:rsidR="00467844" w:rsidRPr="008A1DEF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เงินกู้ยืมขั้นต่ำ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ลบร้อยละ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95 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14:paraId="21ED484F" w14:textId="77777777" w:rsidR="00467844" w:rsidRPr="008A1DEF" w:rsidRDefault="00467844" w:rsidP="00467844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26FBCAAE" w14:textId="77777777" w:rsidR="00467844" w:rsidRPr="008A1DEF" w:rsidRDefault="00467844" w:rsidP="00467844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บริษัทสามารถเบิกรับเงินกู้ระยะสั้น โดยทำตั๋วสัญญาใช้เงินให้ไว้เป็นหลักฐาน ครั้งแรกภายใ</w:t>
            </w: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นเดือนตุลาคม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14:paraId="249B2FBB" w14:textId="77777777" w:rsidR="00467844" w:rsidRPr="008A1DEF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364EA8" w:rsidRPr="008A1DEF" w14:paraId="47638775" w14:textId="77777777" w:rsidTr="00F51E92">
        <w:tc>
          <w:tcPr>
            <w:tcW w:w="2250" w:type="dxa"/>
          </w:tcPr>
          <w:p w14:paraId="69DC50C8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413FA2C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14:paraId="4D714AF1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14:paraId="0E54DB0B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6863E027" w14:textId="77777777" w:rsidR="00364EA8" w:rsidRPr="008A1DEF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A9B29FC" w14:textId="77777777" w:rsidR="00364EA8" w:rsidRPr="008A1DEF" w:rsidRDefault="00364EA8" w:rsidP="00F51E9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0DA67F04" w14:textId="77777777" w:rsidR="00364EA8" w:rsidRPr="008A1DEF" w:rsidRDefault="00364EA8" w:rsidP="00F51E9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3A0957" w:rsidRPr="008A1DEF" w14:paraId="66CACF73" w14:textId="77777777" w:rsidTr="005D36C1">
        <w:tc>
          <w:tcPr>
            <w:tcW w:w="2250" w:type="dxa"/>
            <w:tcBorders>
              <w:bottom w:val="single" w:sz="4" w:space="0" w:color="auto"/>
            </w:tcBorders>
          </w:tcPr>
          <w:p w14:paraId="50506686" w14:textId="77777777" w:rsidR="003A0957" w:rsidRPr="008A1DEF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377A0669" w14:textId="77777777" w:rsidR="003A0957" w:rsidRPr="008A1DEF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5F54BAEA" w14:textId="77777777" w:rsidR="003A0957" w:rsidRPr="008A1DEF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50939BDE" w14:textId="50707118" w:rsidR="003A0957" w:rsidRPr="008A1DEF" w:rsidRDefault="00E06DDF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A1DE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D34F0" w:rsidRPr="008A1DEF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3A0957" w:rsidRPr="008A1DE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0957" w:rsidRPr="008A1DE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9CF6CF6" w14:textId="77777777" w:rsidR="003A0957" w:rsidRPr="008A1DEF" w:rsidRDefault="003A0957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359406FD" w14:textId="77777777" w:rsidR="003A0957" w:rsidRPr="008A1DEF" w:rsidRDefault="003A0957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A1DE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A1DE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8A1DEF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0ADCE7CA" w14:textId="77777777" w:rsidR="003A0957" w:rsidRPr="008A1DEF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57B4D59F" w14:textId="77777777" w:rsidR="003A0957" w:rsidRPr="008A1DEF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4F74192A" w14:textId="77777777" w:rsidR="003A0957" w:rsidRPr="008A1DEF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14:paraId="33F64962" w14:textId="77777777" w:rsidR="003A0957" w:rsidRPr="008A1DEF" w:rsidRDefault="003A0957" w:rsidP="005D36C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0A6A0860" w14:textId="77777777" w:rsidR="003A0957" w:rsidRPr="008A1DEF" w:rsidRDefault="003A0957" w:rsidP="005D36C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0D00133" w14:textId="77777777" w:rsidR="003A0957" w:rsidRPr="008A1DEF" w:rsidRDefault="003A0957" w:rsidP="005D36C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8A1DE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364EA8" w:rsidRPr="008A1DEF" w14:paraId="09F9CC73" w14:textId="77777777" w:rsidTr="00F51E9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14:paraId="0D856B63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2756B1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D992431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70E74C4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0A284E8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5D17BF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08CA738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F7C61E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72783E45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8A1DEF" w14:paraId="40A8B31B" w14:textId="77777777" w:rsidTr="00F51E92">
        <w:trPr>
          <w:trHeight w:val="2043"/>
        </w:trPr>
        <w:tc>
          <w:tcPr>
            <w:tcW w:w="2250" w:type="dxa"/>
          </w:tcPr>
          <w:p w14:paraId="4F251EE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E1EAC66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59C8BF43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14:paraId="055E510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0E56107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6C195AC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1B979A1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1FE2298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2D81DF56" w14:textId="77777777" w:rsidR="00364EA8" w:rsidRPr="008A1DEF" w:rsidRDefault="00364EA8" w:rsidP="00364EA8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14:paraId="6A61AFF8" w14:textId="77777777" w:rsidR="00364EA8" w:rsidRPr="008A1DEF" w:rsidRDefault="00364EA8" w:rsidP="00364EA8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364EA8" w:rsidRPr="008A1DEF" w14:paraId="7360CA2C" w14:textId="77777777" w:rsidTr="00F51E92">
        <w:trPr>
          <w:trHeight w:val="242"/>
        </w:trPr>
        <w:tc>
          <w:tcPr>
            <w:tcW w:w="2250" w:type="dxa"/>
          </w:tcPr>
          <w:p w14:paraId="22EBEFDF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505E086A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4275B282" w14:textId="77777777" w:rsidR="00364EA8" w:rsidRPr="008A1DEF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364EA8"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384E039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23EB7917" w14:textId="77777777" w:rsidR="00364EA8" w:rsidRPr="008A1DEF" w:rsidRDefault="00AC277F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64EA8"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36" w:type="dxa"/>
          </w:tcPr>
          <w:p w14:paraId="1B912FAA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2BDE4B1A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F3DCB8" w14:textId="77777777" w:rsidR="00364EA8" w:rsidRPr="008A1DEF" w:rsidRDefault="00364EA8" w:rsidP="00F51E92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6B674221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8A1DEF" w14:paraId="1C6A4184" w14:textId="77777777" w:rsidTr="0011160C">
        <w:trPr>
          <w:trHeight w:val="99"/>
        </w:trPr>
        <w:tc>
          <w:tcPr>
            <w:tcW w:w="2250" w:type="dxa"/>
          </w:tcPr>
          <w:p w14:paraId="6338E042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80041EF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</w:tcPr>
          <w:p w14:paraId="5CEE2E43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871A246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A6B1A6A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9E13D2E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50F50479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B96C0C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</w:tcPr>
          <w:p w14:paraId="7E72FD3E" w14:textId="77777777" w:rsidR="00364EA8" w:rsidRPr="008A1DEF" w:rsidRDefault="00364EA8" w:rsidP="0011160C">
            <w:pPr>
              <w:pStyle w:val="acctfourfigures"/>
              <w:tabs>
                <w:tab w:val="clear" w:pos="765"/>
              </w:tabs>
              <w:spacing w:line="240" w:lineRule="auto"/>
              <w:ind w:left="360" w:right="-14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8A1DEF" w14:paraId="09CC77AB" w14:textId="77777777" w:rsidTr="00F51E92">
        <w:trPr>
          <w:trHeight w:val="117"/>
        </w:trPr>
        <w:tc>
          <w:tcPr>
            <w:tcW w:w="10080" w:type="dxa"/>
            <w:gridSpan w:val="9"/>
          </w:tcPr>
          <w:p w14:paraId="33602086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วงเงินสินเชื่อร่วมของกลุ่มบริษัทจากสถาบันการเงินแห่งที่สอง</w:t>
            </w:r>
          </w:p>
        </w:tc>
      </w:tr>
      <w:tr w:rsidR="00364EA8" w:rsidRPr="008A1DEF" w14:paraId="0A9CF385" w14:textId="77777777" w:rsidTr="0011160C">
        <w:trPr>
          <w:trHeight w:val="135"/>
        </w:trPr>
        <w:tc>
          <w:tcPr>
            <w:tcW w:w="2250" w:type="dxa"/>
          </w:tcPr>
          <w:p w14:paraId="04179D7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8FF7BA6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54" w:type="dxa"/>
          </w:tcPr>
          <w:p w14:paraId="1C375E5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32B94BD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09F5DBAC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7F9142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6985E3C4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07FD5B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4050" w:type="dxa"/>
          </w:tcPr>
          <w:p w14:paraId="5337469E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8A1DEF" w14:paraId="6567C8CA" w14:textId="77777777" w:rsidTr="008E0C94">
        <w:trPr>
          <w:trHeight w:val="693"/>
        </w:trPr>
        <w:tc>
          <w:tcPr>
            <w:tcW w:w="2250" w:type="dxa"/>
          </w:tcPr>
          <w:p w14:paraId="4236D9CF" w14:textId="77777777" w:rsidR="00364EA8" w:rsidRPr="008A1DEF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8A1DEF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เพื่อ</w:t>
            </w:r>
            <w:r w:rsidRPr="008A1DE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ใช้</w:t>
            </w: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เป็นเงินทุนหมุนเวียน)</w:t>
            </w:r>
          </w:p>
        </w:tc>
        <w:tc>
          <w:tcPr>
            <w:tcW w:w="136" w:type="dxa"/>
          </w:tcPr>
          <w:p w14:paraId="4D4E9F48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5C41792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14:paraId="56D0B703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009C7A2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14:paraId="323C47A7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4D95952E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8A1D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A1DEF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 </w:t>
            </w:r>
            <w:r w:rsidRPr="008A1DE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14:paraId="7E88D26F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61FDEC86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มีกำหนดชำระคืนเมื่อทวงถาม</w:t>
            </w:r>
          </w:p>
        </w:tc>
      </w:tr>
      <w:tr w:rsidR="00364EA8" w:rsidRPr="008A1DEF" w14:paraId="0A04F0E0" w14:textId="77777777" w:rsidTr="00F51E92">
        <w:trPr>
          <w:trHeight w:val="387"/>
        </w:trPr>
        <w:tc>
          <w:tcPr>
            <w:tcW w:w="2250" w:type="dxa"/>
          </w:tcPr>
          <w:p w14:paraId="598ECDBD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DE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รวมทั้งสิ้น</w:t>
            </w:r>
          </w:p>
        </w:tc>
        <w:tc>
          <w:tcPr>
            <w:tcW w:w="136" w:type="dxa"/>
          </w:tcPr>
          <w:p w14:paraId="5677BC20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4A790A1D" w14:textId="77777777" w:rsidR="00364EA8" w:rsidRPr="008A1DEF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36" w:type="dxa"/>
          </w:tcPr>
          <w:p w14:paraId="2085E95B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4C561456" w14:textId="77777777" w:rsidR="00364EA8" w:rsidRPr="008A1DEF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A1D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136" w:type="dxa"/>
          </w:tcPr>
          <w:p w14:paraId="1D56FDA3" w14:textId="77777777" w:rsidR="00364EA8" w:rsidRPr="008A1DEF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2D4D1A40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F4E065" w14:textId="77777777" w:rsidR="00364EA8" w:rsidRPr="008A1DEF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2A513FAF" w14:textId="77777777" w:rsidR="00364EA8" w:rsidRPr="008A1DEF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</w:tbl>
    <w:p w14:paraId="7A9972C0" w14:textId="77777777" w:rsidR="00364EA8" w:rsidRPr="008A1DEF" w:rsidRDefault="00364EA8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BD4247C" w14:textId="77777777" w:rsidR="00364EA8" w:rsidRPr="008A1DEF" w:rsidRDefault="00364EA8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วงเงินสินเชื่อ ก) - ง) ค้ำประกันโดยการจำนองที่ดิน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>ทั้งหมด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ของบริษัท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และสินทรัพย์บางส่วนของบริษัทย่อยแห่งหนึ่ง 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  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หมายเหตุ </w:t>
      </w:r>
      <w:r w:rsidRPr="008A1DEF">
        <w:rPr>
          <w:rFonts w:ascii="Angsana New" w:hAnsi="Angsana New" w:cs="Angsana New"/>
          <w:sz w:val="26"/>
          <w:szCs w:val="26"/>
          <w:lang w:val="en-US"/>
        </w:rPr>
        <w:t>9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และค้ำประกันเพิ่มเติมโดยบริษัทย่อย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>อีก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แห่งหนึ่งตามที่กล่าวไว้ในหมายเหตุ </w:t>
      </w:r>
      <w:r w:rsidRPr="008A1DEF">
        <w:rPr>
          <w:rFonts w:ascii="Angsana New" w:hAnsi="Angsana New" w:cs="Angsana New"/>
          <w:sz w:val="26"/>
          <w:szCs w:val="26"/>
          <w:lang w:val="en-US"/>
        </w:rPr>
        <w:t>2</w:t>
      </w:r>
      <w:r w:rsidR="00A747C6" w:rsidRPr="008A1DEF">
        <w:rPr>
          <w:rFonts w:ascii="Angsana New" w:hAnsi="Angsana New" w:cs="Angsana New"/>
          <w:sz w:val="26"/>
          <w:szCs w:val="26"/>
          <w:lang w:val="en-US"/>
        </w:rPr>
        <w:t>4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นอกจากนี้ 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บริษัทต้องปฏิบัติตามเงื่อนไขที่สำคัญที่ระบุในสัญญาเงินกู้เกี่ยวกับการรักษาสัดส่วนการถือหุ้นปัจจุบันและการรักษาอัตราส่วนทางการเงินต่าง ๆ เช่น ให้คงอัตราส่วนหนี้สินที่มีภาระดอกเบี้ย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ต่อกำไรก่อนหักดอกเบี้ยจ่าย ภาษีเงินได้ ค่าเสื่อมราคาและค่าตัดจำหน่าย เป็นต้น</w:t>
      </w:r>
    </w:p>
    <w:p w14:paraId="0CA8594F" w14:textId="77777777" w:rsidR="0011160C" w:rsidRPr="008A1DEF" w:rsidRDefault="0011160C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3176E83E" w14:textId="0E3EA6A0" w:rsidR="0011160C" w:rsidRPr="008A1DEF" w:rsidRDefault="0011160C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ต่อมาเมื่อวันที่ </w:t>
      </w:r>
      <w:r w:rsidRPr="008A1DEF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ตุลาคม </w:t>
      </w:r>
      <w:r w:rsidRPr="008A1DEF">
        <w:rPr>
          <w:rFonts w:ascii="Angsana New" w:hAnsi="Angsana New" w:cs="Angsana New"/>
          <w:sz w:val="26"/>
          <w:szCs w:val="26"/>
          <w:lang w:val="en-US"/>
        </w:rPr>
        <w:t xml:space="preserve">2562 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>บริษัทได้ทำสัญญาแก้ไขกับสถาบันการเงินดังกล่าวเพื่อเปลี่ยนวงเงินสินเชื่อบางส่วนของ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เงินกู้ยืมระยะสั้นรวมเลตเตอร์ออฟเครดิต ทรัสต์รีซีทและหนังสือค้ำประกัน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ไปเป็นวงเงินเบิกเกินบัญชีจำนวนเงิน </w:t>
      </w:r>
      <w:r w:rsidRPr="008A1DEF">
        <w:rPr>
          <w:rFonts w:ascii="Angsana New" w:hAnsi="Angsana New" w:cs="Angsana New"/>
          <w:sz w:val="26"/>
          <w:szCs w:val="26"/>
          <w:lang w:val="en-US"/>
        </w:rPr>
        <w:t xml:space="preserve">20 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>ล้านบาท รวมถึงปลด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เงื่อนไขที่สำคัญ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บางประการ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ที่ระบุในสัญญาเงินกู้</w:t>
      </w:r>
      <w:r w:rsidRPr="008A1DE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เช่น </w:t>
      </w:r>
      <w:r w:rsidRPr="008A1DEF">
        <w:rPr>
          <w:rFonts w:ascii="Angsana New" w:hAnsi="Angsana New" w:cs="Angsana New"/>
          <w:sz w:val="26"/>
          <w:szCs w:val="26"/>
          <w:cs/>
          <w:lang w:val="en-US"/>
        </w:rPr>
        <w:t>การรักษาสัดส่วนการถือหุ้นปัจจุบันและการรักษาอัตราส่วนทางการเงินต่าง ๆ</w:t>
      </w:r>
    </w:p>
    <w:p w14:paraId="148B118F" w14:textId="77777777" w:rsidR="0011160C" w:rsidRPr="008A1DEF" w:rsidRDefault="0011160C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</w:p>
    <w:p w14:paraId="49D1CDFF" w14:textId="7DF0826A" w:rsidR="00A747C6" w:rsidRPr="008A1DEF" w:rsidRDefault="00467844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  <w:r w:rsidRPr="008A1DEF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 xml:space="preserve">วงเงินสินเชื่อ </w:t>
      </w:r>
      <w:r w:rsidRPr="008A1DEF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จ</w:t>
      </w:r>
      <w:r w:rsidR="00364EA8" w:rsidRPr="008A1DEF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)</w:t>
      </w:r>
      <w:r w:rsidR="00DB4A85" w:rsidRPr="008A1DEF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="00364EA8" w:rsidRPr="008A1DEF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="00364EA8" w:rsidRPr="008A1DEF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เป็นวงเงินสินเชื่อที่</w:t>
      </w:r>
      <w:r w:rsidR="00364EA8" w:rsidRPr="008A1DEF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ไม่มีหลักทรัพย์ค้ำประกั</w:t>
      </w:r>
      <w:r w:rsidR="00364EA8" w:rsidRPr="008A1DEF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>น</w:t>
      </w:r>
    </w:p>
    <w:p w14:paraId="362D4EBA" w14:textId="77777777" w:rsidR="0011160C" w:rsidRPr="008A1DEF" w:rsidRDefault="0011160C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4A704C8" w14:textId="77777777" w:rsidR="00793613" w:rsidRPr="008A1DEF" w:rsidRDefault="0079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5F18F3BD" w14:textId="35CEABF1" w:rsidR="00DD0DFC" w:rsidRPr="008A1DEF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14.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DD0DFC" w:rsidRPr="008A1DEF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B873C6" w:rsidRPr="008A1DEF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DD0DFC" w:rsidRPr="008A1DEF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14:paraId="5B4B8C26" w14:textId="77777777" w:rsidR="009A4799" w:rsidRPr="008A1DEF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A747C6" w:rsidRPr="008A1DEF" w14:paraId="00758FF7" w14:textId="77777777" w:rsidTr="00F51E92">
        <w:trPr>
          <w:cantSplit/>
        </w:trPr>
        <w:tc>
          <w:tcPr>
            <w:tcW w:w="4251" w:type="dxa"/>
          </w:tcPr>
          <w:p w14:paraId="7C4C7C9F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1D55D268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747C6" w:rsidRPr="008A1DEF" w14:paraId="71B78A7E" w14:textId="77777777" w:rsidTr="00F51E92">
        <w:trPr>
          <w:cantSplit/>
        </w:trPr>
        <w:tc>
          <w:tcPr>
            <w:tcW w:w="4251" w:type="dxa"/>
          </w:tcPr>
          <w:p w14:paraId="3920A257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400B282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19CCEE6F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65E3DD8E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47C6" w:rsidRPr="008A1DEF" w14:paraId="5491C954" w14:textId="77777777" w:rsidTr="00F51E92">
        <w:tc>
          <w:tcPr>
            <w:tcW w:w="4251" w:type="dxa"/>
          </w:tcPr>
          <w:p w14:paraId="2948F1EB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6E759ECF" w14:textId="5E5B247D" w:rsidR="00A747C6" w:rsidRPr="008A1DEF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747C6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315A4E41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078F28B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6AFDC404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455C1AB" w14:textId="609470A3" w:rsidR="00A747C6" w:rsidRPr="008A1DEF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747C6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8F38C79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0260BF26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A747C6" w:rsidRPr="008A1DEF" w14:paraId="514B0544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7E58204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1" w:type="dxa"/>
          </w:tcPr>
          <w:p w14:paraId="3AB9D6E1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675404C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B304CD2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FFEA6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2CF802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D733340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782001B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1D" w:rsidRPr="008A1DEF" w14:paraId="1D5CFD27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615EC7A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  <w:r w:rsidRPr="008A1DE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01" w:type="dxa"/>
          </w:tcPr>
          <w:p w14:paraId="521DD7F1" w14:textId="0012C1FC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72" w:type="dxa"/>
          </w:tcPr>
          <w:p w14:paraId="5DF2074D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290EEB24" w14:textId="604C1B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</w:tcPr>
          <w:p w14:paraId="3C5F9992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3A93598B" w14:textId="73FEE8C9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14:paraId="41DF0BBA" w14:textId="77777777" w:rsidR="00C16E1D" w:rsidRPr="008A1DEF" w:rsidRDefault="00C16E1D" w:rsidP="00C16E1D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4D1BD6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C16E1D" w:rsidRPr="008A1DEF" w14:paraId="587BE450" w14:textId="77777777" w:rsidTr="001F23F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  <w:shd w:val="clear" w:color="auto" w:fill="auto"/>
          </w:tcPr>
          <w:p w14:paraId="136892F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8A1DE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  <w:shd w:val="clear" w:color="auto" w:fill="auto"/>
          </w:tcPr>
          <w:p w14:paraId="2DDBDB3D" w14:textId="15355FCF" w:rsidR="00C16E1D" w:rsidRPr="008A1DEF" w:rsidRDefault="00C16E1D" w:rsidP="00C16E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198,179</w:t>
            </w:r>
          </w:p>
        </w:tc>
        <w:tc>
          <w:tcPr>
            <w:tcW w:w="272" w:type="dxa"/>
            <w:shd w:val="clear" w:color="auto" w:fill="auto"/>
          </w:tcPr>
          <w:p w14:paraId="66767924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A124CF1" w14:textId="6543BA73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188,505</w:t>
            </w:r>
          </w:p>
        </w:tc>
        <w:tc>
          <w:tcPr>
            <w:tcW w:w="268" w:type="dxa"/>
            <w:shd w:val="clear" w:color="auto" w:fill="auto"/>
          </w:tcPr>
          <w:p w14:paraId="5B1EA4D9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41A6F6DE" w14:textId="38E239B4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597AEA" w14:textId="77777777" w:rsidR="00C16E1D" w:rsidRPr="008A1DEF" w:rsidRDefault="00C16E1D" w:rsidP="00C16E1D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2CCD3BC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C16E1D" w:rsidRPr="008A1DEF" w14:paraId="289F3CA0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F2BDC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1" w:type="dxa"/>
          </w:tcPr>
          <w:p w14:paraId="32679100" w14:textId="77777777" w:rsidR="00C16E1D" w:rsidRPr="008A1DEF" w:rsidRDefault="00C16E1D" w:rsidP="00C16E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3283B1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0EF2FD36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AE8C747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6F31AD48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5FD18FBA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583B40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1D" w:rsidRPr="008A1DEF" w14:paraId="1E43A3D7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FE5A12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8A1DE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</w:tcPr>
          <w:p w14:paraId="27649656" w14:textId="157F1D86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2" w:type="dxa"/>
          </w:tcPr>
          <w:p w14:paraId="58E81F35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5C021669" w14:textId="319CE94A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57229209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64493F94" w14:textId="6BAE807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7,203</w:t>
            </w:r>
          </w:p>
        </w:tc>
        <w:tc>
          <w:tcPr>
            <w:tcW w:w="266" w:type="dxa"/>
            <w:vAlign w:val="bottom"/>
          </w:tcPr>
          <w:p w14:paraId="69190893" w14:textId="77777777" w:rsidR="00C16E1D" w:rsidRPr="008A1DEF" w:rsidRDefault="00C16E1D" w:rsidP="00C16E1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06ADA41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C16E1D" w:rsidRPr="008A1DEF" w14:paraId="5CE6ECCF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F139B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8A1DEF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14:paraId="7840C356" w14:textId="2082509C" w:rsidR="00C16E1D" w:rsidRPr="008A1DEF" w:rsidRDefault="00C16E1D" w:rsidP="00C16E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81,329</w:t>
            </w:r>
          </w:p>
        </w:tc>
        <w:tc>
          <w:tcPr>
            <w:tcW w:w="272" w:type="dxa"/>
          </w:tcPr>
          <w:p w14:paraId="6792C139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040B9D6C" w14:textId="4066765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46,998</w:t>
            </w:r>
          </w:p>
        </w:tc>
        <w:tc>
          <w:tcPr>
            <w:tcW w:w="268" w:type="dxa"/>
          </w:tcPr>
          <w:p w14:paraId="4CA2F96C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23477F20" w14:textId="35D7E0B8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13,916</w:t>
            </w:r>
          </w:p>
        </w:tc>
        <w:tc>
          <w:tcPr>
            <w:tcW w:w="266" w:type="dxa"/>
            <w:vAlign w:val="bottom"/>
          </w:tcPr>
          <w:p w14:paraId="08E4AEC4" w14:textId="77777777" w:rsidR="00C16E1D" w:rsidRPr="008A1DEF" w:rsidRDefault="00C16E1D" w:rsidP="00C16E1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8115B43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3,527</w:t>
            </w:r>
          </w:p>
        </w:tc>
      </w:tr>
      <w:tr w:rsidR="00C16E1D" w:rsidRPr="008A1DEF" w14:paraId="1529192D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217A861" w14:textId="77777777" w:rsidR="00C16E1D" w:rsidRPr="008A1DEF" w:rsidRDefault="00C16E1D" w:rsidP="00C16E1D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00A3494A" w14:textId="35D4D440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279,773</w:t>
            </w:r>
          </w:p>
        </w:tc>
        <w:tc>
          <w:tcPr>
            <w:tcW w:w="272" w:type="dxa"/>
          </w:tcPr>
          <w:p w14:paraId="133F4A44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7E10D6E3" w14:textId="585F3C3B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236,845</w:t>
            </w:r>
          </w:p>
        </w:tc>
        <w:tc>
          <w:tcPr>
            <w:tcW w:w="268" w:type="dxa"/>
          </w:tcPr>
          <w:p w14:paraId="6710B30B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06B196E0" w14:textId="5896977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21,119</w:t>
            </w:r>
          </w:p>
        </w:tc>
        <w:tc>
          <w:tcPr>
            <w:tcW w:w="266" w:type="dxa"/>
            <w:vAlign w:val="bottom"/>
          </w:tcPr>
          <w:p w14:paraId="65F5B5BC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1E49ED80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</w:tr>
    </w:tbl>
    <w:p w14:paraId="64B7865F" w14:textId="77777777" w:rsidR="00A747C6" w:rsidRPr="008A1DEF" w:rsidRDefault="00A747C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FAADF19" w14:textId="77777777" w:rsidR="00851A2A" w:rsidRPr="008A1DEF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15.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851A2A" w:rsidRPr="008A1DEF">
        <w:rPr>
          <w:rFonts w:ascii="Angsana New" w:hAnsi="Angsana New"/>
          <w:b/>
          <w:bCs/>
          <w:sz w:val="26"/>
          <w:szCs w:val="26"/>
          <w:cs/>
        </w:rPr>
        <w:t xml:space="preserve">หนี้สินตามสัญญาเช่าการเงิน </w:t>
      </w:r>
      <w:r w:rsidRPr="008A1DEF">
        <w:rPr>
          <w:rFonts w:ascii="Angsana New" w:hAnsi="Angsana New"/>
          <w:b/>
          <w:bCs/>
          <w:sz w:val="26"/>
          <w:szCs w:val="26"/>
        </w:rPr>
        <w:t>-</w:t>
      </w:r>
      <w:r w:rsidR="00851A2A" w:rsidRPr="008A1DEF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093DB434" w14:textId="77777777" w:rsidR="009A4799" w:rsidRPr="008A1DEF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38" w:type="dxa"/>
        <w:tblInd w:w="-90" w:type="dxa"/>
        <w:tblLook w:val="04A0" w:firstRow="1" w:lastRow="0" w:firstColumn="1" w:lastColumn="0" w:noHBand="0" w:noVBand="1"/>
      </w:tblPr>
      <w:tblGrid>
        <w:gridCol w:w="3618"/>
        <w:gridCol w:w="283"/>
        <w:gridCol w:w="1247"/>
        <w:gridCol w:w="284"/>
        <w:gridCol w:w="1246"/>
        <w:gridCol w:w="283"/>
        <w:gridCol w:w="1247"/>
        <w:gridCol w:w="284"/>
        <w:gridCol w:w="1246"/>
      </w:tblGrid>
      <w:tr w:rsidR="00A747C6" w:rsidRPr="008A1DEF" w14:paraId="6FB97220" w14:textId="77777777" w:rsidTr="00F51E92">
        <w:tc>
          <w:tcPr>
            <w:tcW w:w="3618" w:type="dxa"/>
          </w:tcPr>
          <w:p w14:paraId="1F36D495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586199F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37" w:type="dxa"/>
            <w:gridSpan w:val="7"/>
            <w:tcBorders>
              <w:bottom w:val="single" w:sz="4" w:space="0" w:color="auto"/>
            </w:tcBorders>
          </w:tcPr>
          <w:p w14:paraId="549192CC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747C6" w:rsidRPr="008A1DEF" w14:paraId="31828C78" w14:textId="77777777" w:rsidTr="00F51E92">
        <w:tc>
          <w:tcPr>
            <w:tcW w:w="3618" w:type="dxa"/>
          </w:tcPr>
          <w:p w14:paraId="385C238C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1CC775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A46E0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4DE129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C396F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7C6" w:rsidRPr="008A1DEF" w14:paraId="38BDF120" w14:textId="77777777" w:rsidTr="00F51E92">
        <w:tc>
          <w:tcPr>
            <w:tcW w:w="3618" w:type="dxa"/>
            <w:tcBorders>
              <w:bottom w:val="single" w:sz="4" w:space="0" w:color="auto"/>
            </w:tcBorders>
          </w:tcPr>
          <w:p w14:paraId="7853A73D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3C43D296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14:paraId="10F28F0D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8EEF" w14:textId="7CC6F597" w:rsidR="00A747C6" w:rsidRPr="008A1DEF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747C6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863CEB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D1E6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14:paraId="391025D1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B87A4C8" w14:textId="6477285E" w:rsidR="00A747C6" w:rsidRPr="008A1DEF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747C6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5DC96F09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13B59912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A747C6" w:rsidRPr="008A1DEF" w14:paraId="27BA26AB" w14:textId="77777777" w:rsidTr="00F51E92">
        <w:tc>
          <w:tcPr>
            <w:tcW w:w="3618" w:type="dxa"/>
          </w:tcPr>
          <w:p w14:paraId="69D82B32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DFD73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47" w:type="dxa"/>
          </w:tcPr>
          <w:p w14:paraId="3EF0E7EA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FDCC42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14:paraId="3591C80F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4B740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</w:tcPr>
          <w:p w14:paraId="13E6D6E3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9CE84A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14:paraId="22C2D6E0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C16E1D" w:rsidRPr="008A1DEF" w14:paraId="71F3A0A6" w14:textId="77777777" w:rsidTr="00F51E92">
        <w:tc>
          <w:tcPr>
            <w:tcW w:w="3618" w:type="dxa"/>
          </w:tcPr>
          <w:p w14:paraId="2B6A390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14:paraId="251B73C7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9355AC8" w14:textId="7F29458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84" w:type="dxa"/>
            <w:vAlign w:val="bottom"/>
          </w:tcPr>
          <w:p w14:paraId="7EE87B0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37C59E1B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283" w:type="dxa"/>
            <w:vAlign w:val="bottom"/>
          </w:tcPr>
          <w:p w14:paraId="334F395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01589089" w14:textId="518E863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84" w:type="dxa"/>
            <w:vAlign w:val="bottom"/>
          </w:tcPr>
          <w:p w14:paraId="3DAD92E3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6E8F45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</w:tr>
      <w:tr w:rsidR="00C16E1D" w:rsidRPr="008A1DEF" w14:paraId="5E0BA039" w14:textId="77777777" w:rsidTr="00F51E92">
        <w:tc>
          <w:tcPr>
            <w:tcW w:w="3618" w:type="dxa"/>
          </w:tcPr>
          <w:p w14:paraId="2A66ECBA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49946F1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E7799AE" w14:textId="0BEFB57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2D4F8280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5E4E3D9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3" w:type="dxa"/>
            <w:vAlign w:val="bottom"/>
          </w:tcPr>
          <w:p w14:paraId="7A9EBD6C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6D5CF12" w14:textId="2ED82E42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4375C2A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17BA383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</w:tr>
      <w:tr w:rsidR="00C16E1D" w:rsidRPr="008A1DEF" w14:paraId="4745C7EC" w14:textId="77777777" w:rsidTr="00F51E92">
        <w:tc>
          <w:tcPr>
            <w:tcW w:w="3618" w:type="dxa"/>
          </w:tcPr>
          <w:p w14:paraId="7F0E896A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6BBA981F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06ADDC3" w14:textId="0EF59CB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4ECA6F76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722D1D1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3" w:type="dxa"/>
            <w:vAlign w:val="bottom"/>
          </w:tcPr>
          <w:p w14:paraId="1DD81180" w14:textId="77777777" w:rsidR="00C16E1D" w:rsidRPr="008A1DEF" w:rsidRDefault="00C16E1D" w:rsidP="00C16E1D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0524156C" w14:textId="02B6B290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5456935F" w14:textId="77777777" w:rsidR="00C16E1D" w:rsidRPr="008A1DEF" w:rsidRDefault="00C16E1D" w:rsidP="00C16E1D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6073C3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C16E1D" w:rsidRPr="008A1DEF" w14:paraId="3CB6167D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5B137888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14:paraId="1503E468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15E2BF1" w14:textId="43C6BF3D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84" w:type="dxa"/>
            <w:vAlign w:val="bottom"/>
          </w:tcPr>
          <w:p w14:paraId="24C8A54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07A5244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283" w:type="dxa"/>
            <w:vAlign w:val="bottom"/>
          </w:tcPr>
          <w:p w14:paraId="2FB2C5A2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854A3E7" w14:textId="5F0FF80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84" w:type="dxa"/>
            <w:vAlign w:val="bottom"/>
          </w:tcPr>
          <w:p w14:paraId="6220BCC4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CF6A21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</w:tr>
      <w:tr w:rsidR="00C16E1D" w:rsidRPr="008A1DEF" w14:paraId="36216E1E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30899F17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14:paraId="2AA8FB7D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FC4C4DA" w14:textId="287C924B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  <w:tc>
          <w:tcPr>
            <w:tcW w:w="284" w:type="dxa"/>
            <w:vAlign w:val="bottom"/>
          </w:tcPr>
          <w:p w14:paraId="2AC09BE4" w14:textId="77777777" w:rsidR="00C16E1D" w:rsidRPr="008A1DEF" w:rsidRDefault="00C16E1D" w:rsidP="00C16E1D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3A293240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  <w:tc>
          <w:tcPr>
            <w:tcW w:w="283" w:type="dxa"/>
            <w:vAlign w:val="bottom"/>
          </w:tcPr>
          <w:p w14:paraId="5979927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7F501E7" w14:textId="785D5FB2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  <w:tc>
          <w:tcPr>
            <w:tcW w:w="284" w:type="dxa"/>
            <w:vAlign w:val="bottom"/>
          </w:tcPr>
          <w:p w14:paraId="7D56BB81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36433BC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</w:tr>
      <w:tr w:rsidR="00C16E1D" w:rsidRPr="008A1DEF" w14:paraId="561F5685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3B8A3EEE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ที่ต้องจ่าย</w:t>
            </w:r>
          </w:p>
        </w:tc>
        <w:tc>
          <w:tcPr>
            <w:tcW w:w="283" w:type="dxa"/>
          </w:tcPr>
          <w:p w14:paraId="419CF59F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D87A157" w14:textId="35CD5AEC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284" w:type="dxa"/>
          </w:tcPr>
          <w:p w14:paraId="17455283" w14:textId="77777777" w:rsidR="00C16E1D" w:rsidRPr="008A1DEF" w:rsidRDefault="00C16E1D" w:rsidP="00C16E1D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97B1F24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283" w:type="dxa"/>
          </w:tcPr>
          <w:p w14:paraId="636680B7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E64E81C" w14:textId="2E3EB89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284" w:type="dxa"/>
          </w:tcPr>
          <w:p w14:paraId="30296F23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0995A05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</w:tr>
      <w:tr w:rsidR="00C16E1D" w:rsidRPr="008A1DEF" w14:paraId="1C1F34B6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0B470AF4" w14:textId="77777777" w:rsidR="00C16E1D" w:rsidRPr="008A1DEF" w:rsidRDefault="00C16E1D" w:rsidP="00C16E1D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หัก    หนี้สินส่วนที่ถึงกำหนดชำระภายในหนึ่งปี</w:t>
            </w:r>
          </w:p>
        </w:tc>
        <w:tc>
          <w:tcPr>
            <w:tcW w:w="283" w:type="dxa"/>
          </w:tcPr>
          <w:p w14:paraId="3F7BF5ED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196634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16BA75C" w14:textId="77777777" w:rsidR="00C16E1D" w:rsidRPr="008A1DEF" w:rsidRDefault="00C16E1D" w:rsidP="00C16E1D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2A0044F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762C20C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BB2C0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19541C3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0608D6A5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6E1D" w:rsidRPr="008A1DEF" w14:paraId="0401BF24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7435E981" w14:textId="77777777" w:rsidR="00C16E1D" w:rsidRPr="008A1DEF" w:rsidRDefault="00C16E1D" w:rsidP="00C16E1D">
            <w:pPr>
              <w:tabs>
                <w:tab w:val="clear" w:pos="227"/>
                <w:tab w:val="left" w:pos="39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         สุทธิจากดอกเบี้ยรอตัดบัญชี</w:t>
            </w:r>
          </w:p>
        </w:tc>
        <w:tc>
          <w:tcPr>
            <w:tcW w:w="283" w:type="dxa"/>
          </w:tcPr>
          <w:p w14:paraId="534BED54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DC85E9" w14:textId="24A970A0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(579)</w:t>
            </w:r>
          </w:p>
        </w:tc>
        <w:tc>
          <w:tcPr>
            <w:tcW w:w="284" w:type="dxa"/>
          </w:tcPr>
          <w:p w14:paraId="0109FFAF" w14:textId="77777777" w:rsidR="00C16E1D" w:rsidRPr="008A1DEF" w:rsidRDefault="00C16E1D" w:rsidP="00C16E1D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7A28D5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283" w:type="dxa"/>
          </w:tcPr>
          <w:p w14:paraId="3215990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9D678F" w14:textId="79C26388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(579)</w:t>
            </w:r>
          </w:p>
        </w:tc>
        <w:tc>
          <w:tcPr>
            <w:tcW w:w="284" w:type="dxa"/>
          </w:tcPr>
          <w:p w14:paraId="0E9A98A4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BDE8E30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</w:tr>
      <w:tr w:rsidR="00C16E1D" w:rsidRPr="008A1DEF" w14:paraId="440CFCAB" w14:textId="77777777" w:rsidTr="00F51E92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618" w:type="dxa"/>
          </w:tcPr>
          <w:p w14:paraId="520E6EE4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14:paraId="0EC0FE1E" w14:textId="77777777" w:rsidR="00C16E1D" w:rsidRPr="008A1DEF" w:rsidRDefault="00C16E1D" w:rsidP="00C16E1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CE17DD9" w14:textId="5E8F388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84" w:type="dxa"/>
          </w:tcPr>
          <w:p w14:paraId="11A5A31C" w14:textId="77777777" w:rsidR="00C16E1D" w:rsidRPr="008A1DEF" w:rsidRDefault="00C16E1D" w:rsidP="00C16E1D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2245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83" w:type="dxa"/>
          </w:tcPr>
          <w:p w14:paraId="34827447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0BB39F03" w14:textId="65164258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84" w:type="dxa"/>
          </w:tcPr>
          <w:p w14:paraId="04E7FA0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94E5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</w:tr>
    </w:tbl>
    <w:p w14:paraId="4146000B" w14:textId="77777777" w:rsidR="006B6BE2" w:rsidRPr="008A1DEF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083D13B8" w14:textId="77777777" w:rsidR="00793613" w:rsidRPr="008A1DEF" w:rsidRDefault="0079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357C6A42" w14:textId="1695B492" w:rsidR="00BF0CE2" w:rsidRPr="008A1DEF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16.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BF0CE2" w:rsidRPr="008A1DEF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8A1DEF">
        <w:rPr>
          <w:rFonts w:ascii="Angsana New" w:hAnsi="Angsana New" w:hint="cs"/>
          <w:b/>
          <w:bCs/>
          <w:sz w:val="26"/>
          <w:szCs w:val="26"/>
          <w:cs/>
        </w:rPr>
        <w:t>หมุนเวียน</w:t>
      </w:r>
      <w:r w:rsidR="00BF0CE2" w:rsidRPr="008A1DEF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14:paraId="01052BAA" w14:textId="77777777" w:rsidR="00EF587C" w:rsidRPr="008A1DEF" w:rsidRDefault="00EF587C" w:rsidP="00CD07DA">
      <w:pPr>
        <w:pStyle w:val="Heading7"/>
        <w:tabs>
          <w:tab w:val="clear" w:pos="540"/>
          <w:tab w:val="left" w:pos="567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</w:p>
    <w:p w14:paraId="3E68C963" w14:textId="34EF687F" w:rsidR="00BF0CE2" w:rsidRPr="008A1DEF" w:rsidRDefault="00BF0CE2" w:rsidP="00427BDC">
      <w:pPr>
        <w:pStyle w:val="Heading7"/>
        <w:tabs>
          <w:tab w:val="clear" w:pos="540"/>
          <w:tab w:val="left" w:pos="426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  <w:r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รายการเคลื่อนไหวของประมาณการหนี้สิน</w:t>
      </w:r>
      <w:r w:rsidR="0095594D" w:rsidRPr="008A1DEF">
        <w:rPr>
          <w:rFonts w:ascii="Angsana New" w:hAnsi="Angsana New" w:hint="cs"/>
          <w:b w:val="0"/>
          <w:bCs w:val="0"/>
          <w:spacing w:val="-6"/>
          <w:sz w:val="26"/>
          <w:szCs w:val="26"/>
          <w:cs/>
        </w:rPr>
        <w:t>หมุนเวียน</w:t>
      </w:r>
      <w:r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จากโปรแกรมสิทธิพิเศษแก่ลูก</w:t>
      </w:r>
      <w:r w:rsidR="00C96966"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ค้าสำหรับ</w:t>
      </w:r>
      <w:r w:rsidR="004C7439"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งวด</w:t>
      </w:r>
      <w:r w:rsidR="00DD34F0" w:rsidRPr="008A1DEF">
        <w:rPr>
          <w:rFonts w:ascii="Angsana New" w:hAnsi="Angsana New" w:hint="cs"/>
          <w:b w:val="0"/>
          <w:bCs w:val="0"/>
          <w:spacing w:val="-6"/>
          <w:sz w:val="26"/>
          <w:szCs w:val="26"/>
          <w:cs/>
          <w:lang w:val="en-US"/>
        </w:rPr>
        <w:t>เก้าเดือน</w:t>
      </w:r>
      <w:r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30 </w:t>
      </w:r>
      <w:r w:rsidR="00DD34F0"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>กันยายน</w:t>
      </w:r>
      <w:r w:rsidR="00B309BE"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B35699" w:rsidRPr="008A1DEF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>2562</w:t>
      </w:r>
      <w:r w:rsidR="00B309BE" w:rsidRPr="008A1DEF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1D5854" w:rsidRPr="008A1DEF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                     </w:t>
      </w:r>
      <w:r w:rsidRPr="008A1DEF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มีดังต่อไปนี้</w:t>
      </w:r>
    </w:p>
    <w:p w14:paraId="5502B062" w14:textId="77777777" w:rsidR="00A922C1" w:rsidRPr="008A1DEF" w:rsidRDefault="00A922C1" w:rsidP="00427BDC">
      <w:pPr>
        <w:rPr>
          <w:rFonts w:ascii="Angsana New" w:hAnsi="Angsana New"/>
          <w:sz w:val="26"/>
          <w:szCs w:val="26"/>
          <w:cs/>
          <w:lang w:val="x-none" w:eastAsia="x-none"/>
        </w:rPr>
      </w:pPr>
    </w:p>
    <w:tbl>
      <w:tblPr>
        <w:tblW w:w="0" w:type="auto"/>
        <w:tblInd w:w="-90" w:type="dxa"/>
        <w:tblLook w:val="00A0" w:firstRow="1" w:lastRow="0" w:firstColumn="1" w:lastColumn="0" w:noHBand="0" w:noVBand="0"/>
      </w:tblPr>
      <w:tblGrid>
        <w:gridCol w:w="5580"/>
        <w:gridCol w:w="1890"/>
        <w:gridCol w:w="270"/>
        <w:gridCol w:w="1890"/>
      </w:tblGrid>
      <w:tr w:rsidR="00E74CBD" w:rsidRPr="008A1DEF" w14:paraId="6FC480EE" w14:textId="77777777" w:rsidTr="00A747C6">
        <w:trPr>
          <w:trHeight w:val="340"/>
        </w:trPr>
        <w:tc>
          <w:tcPr>
            <w:tcW w:w="5580" w:type="dxa"/>
          </w:tcPr>
          <w:p w14:paraId="6335879A" w14:textId="77777777" w:rsidR="00E74CBD" w:rsidRPr="008A1DEF" w:rsidRDefault="00E74CB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179FFD48" w14:textId="77777777" w:rsidR="00E74CBD" w:rsidRPr="008A1DEF" w:rsidRDefault="00E74CBD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74CBD" w:rsidRPr="008A1DEF" w14:paraId="3D2BFD58" w14:textId="77777777" w:rsidTr="00A747C6">
        <w:trPr>
          <w:trHeight w:val="340"/>
        </w:trPr>
        <w:tc>
          <w:tcPr>
            <w:tcW w:w="5580" w:type="dxa"/>
          </w:tcPr>
          <w:p w14:paraId="60931921" w14:textId="77777777" w:rsidR="00E74CBD" w:rsidRPr="008A1DEF" w:rsidRDefault="00E74CB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637EBC5" w14:textId="77777777" w:rsidR="00E74CBD" w:rsidRPr="008A1DEF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5CA3CF" w14:textId="77777777" w:rsidR="00E74CBD" w:rsidRPr="008A1DEF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04FB5D" w14:textId="77777777" w:rsidR="00E74CBD" w:rsidRPr="008A1DEF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9F2" w:rsidRPr="008A1DEF" w14:paraId="3791183C" w14:textId="77777777" w:rsidTr="00A747C6">
        <w:trPr>
          <w:trHeight w:val="251"/>
        </w:trPr>
        <w:tc>
          <w:tcPr>
            <w:tcW w:w="5580" w:type="dxa"/>
            <w:shd w:val="clear" w:color="auto" w:fill="auto"/>
          </w:tcPr>
          <w:p w14:paraId="5BA2FBA6" w14:textId="77777777" w:rsidR="008859F2" w:rsidRPr="008A1DEF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69CF19D" w14:textId="77777777" w:rsidR="008859F2" w:rsidRPr="008A1DEF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1DEDD380" w14:textId="77777777" w:rsidR="008859F2" w:rsidRPr="008A1DEF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D7A992" w14:textId="77777777" w:rsidR="008859F2" w:rsidRPr="008A1DEF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6DC7" w:rsidRPr="008A1DEF" w14:paraId="554F0BD9" w14:textId="77777777" w:rsidTr="00A747C6">
        <w:trPr>
          <w:trHeight w:val="340"/>
        </w:trPr>
        <w:tc>
          <w:tcPr>
            <w:tcW w:w="5580" w:type="dxa"/>
            <w:shd w:val="clear" w:color="auto" w:fill="auto"/>
          </w:tcPr>
          <w:p w14:paraId="545B999A" w14:textId="77777777" w:rsidR="00C16DC7" w:rsidRPr="008A1DEF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592080AF" w14:textId="77777777" w:rsidR="00C16DC7" w:rsidRPr="008A1DEF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270" w:type="dxa"/>
          </w:tcPr>
          <w:p w14:paraId="4EF5AE50" w14:textId="77777777" w:rsidR="00C16DC7" w:rsidRPr="008A1DEF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22D0CC0" w14:textId="77777777" w:rsidR="00C16DC7" w:rsidRPr="008A1DEF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7F93" w:rsidRPr="008A1DEF" w14:paraId="0E8E7A80" w14:textId="77777777" w:rsidTr="00A747C6">
        <w:trPr>
          <w:trHeight w:val="63"/>
        </w:trPr>
        <w:tc>
          <w:tcPr>
            <w:tcW w:w="5580" w:type="dxa"/>
            <w:shd w:val="clear" w:color="auto" w:fill="auto"/>
          </w:tcPr>
          <w:p w14:paraId="54866576" w14:textId="77777777" w:rsidR="009F7F93" w:rsidRPr="008A1DEF" w:rsidRDefault="009F7F93" w:rsidP="009F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</w:tcPr>
          <w:p w14:paraId="42EF53B5" w14:textId="29C80056" w:rsidR="009F7F93" w:rsidRPr="008A1DEF" w:rsidRDefault="009F7F93" w:rsidP="009F7F93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3,904</w:t>
            </w:r>
          </w:p>
        </w:tc>
        <w:tc>
          <w:tcPr>
            <w:tcW w:w="270" w:type="dxa"/>
          </w:tcPr>
          <w:p w14:paraId="726B198C" w14:textId="77777777" w:rsidR="009F7F93" w:rsidRPr="008A1DEF" w:rsidRDefault="009F7F93" w:rsidP="009F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1C0050D" w14:textId="77777777" w:rsidR="009F7F93" w:rsidRPr="008A1DEF" w:rsidRDefault="009F7F93" w:rsidP="009F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7F93" w:rsidRPr="008A1DEF" w14:paraId="6007431A" w14:textId="77777777" w:rsidTr="00A747C6">
        <w:trPr>
          <w:trHeight w:val="63"/>
        </w:trPr>
        <w:tc>
          <w:tcPr>
            <w:tcW w:w="5580" w:type="dxa"/>
            <w:shd w:val="clear" w:color="auto" w:fill="auto"/>
          </w:tcPr>
          <w:p w14:paraId="0AFE2B83" w14:textId="77777777" w:rsidR="009F7F93" w:rsidRPr="008A1DEF" w:rsidRDefault="009F7F93" w:rsidP="009F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ใช้ไป</w:t>
            </w:r>
          </w:p>
        </w:tc>
        <w:tc>
          <w:tcPr>
            <w:tcW w:w="1890" w:type="dxa"/>
            <w:shd w:val="clear" w:color="auto" w:fill="auto"/>
          </w:tcPr>
          <w:p w14:paraId="53D7FE1B" w14:textId="4CCE1078" w:rsidR="009F7F93" w:rsidRPr="008A1DEF" w:rsidRDefault="009F7F93" w:rsidP="009F7F93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(2,587)</w:t>
            </w:r>
          </w:p>
        </w:tc>
        <w:tc>
          <w:tcPr>
            <w:tcW w:w="270" w:type="dxa"/>
          </w:tcPr>
          <w:p w14:paraId="203C3085" w14:textId="77777777" w:rsidR="009F7F93" w:rsidRPr="008A1DEF" w:rsidRDefault="009F7F93" w:rsidP="009F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01E2892" w14:textId="77777777" w:rsidR="009F7F93" w:rsidRPr="008A1DEF" w:rsidRDefault="009F7F93" w:rsidP="009F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E1D" w:rsidRPr="008A1DEF" w14:paraId="0852E407" w14:textId="77777777" w:rsidTr="00A747C6">
        <w:trPr>
          <w:trHeight w:val="340"/>
        </w:trPr>
        <w:tc>
          <w:tcPr>
            <w:tcW w:w="5580" w:type="dxa"/>
            <w:shd w:val="clear" w:color="auto" w:fill="auto"/>
          </w:tcPr>
          <w:p w14:paraId="11A62306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90" w:type="dxa"/>
            <w:shd w:val="clear" w:color="auto" w:fill="auto"/>
          </w:tcPr>
          <w:p w14:paraId="2D9A6A35" w14:textId="552C5B41" w:rsidR="00C16E1D" w:rsidRPr="008A1DEF" w:rsidRDefault="00C16E1D" w:rsidP="00C16E1D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270" w:type="dxa"/>
          </w:tcPr>
          <w:p w14:paraId="17E9429B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AACF57E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E1D" w:rsidRPr="008A1DEF" w14:paraId="1491C109" w14:textId="77777777" w:rsidTr="00A747C6">
        <w:trPr>
          <w:trHeight w:val="340"/>
        </w:trPr>
        <w:tc>
          <w:tcPr>
            <w:tcW w:w="5580" w:type="dxa"/>
            <w:shd w:val="clear" w:color="auto" w:fill="auto"/>
          </w:tcPr>
          <w:p w14:paraId="6F02A0AE" w14:textId="7CFC31E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8A1DEF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Pr="008A1DEF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B1FA2" w14:textId="21B5A734" w:rsidR="00C16E1D" w:rsidRPr="008A1DEF" w:rsidRDefault="00C16E1D" w:rsidP="00C16E1D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8A1DEF">
              <w:rPr>
                <w:rFonts w:ascii="Angsana New" w:hAnsi="Angsana New"/>
                <w:sz w:val="26"/>
                <w:szCs w:val="26"/>
              </w:rPr>
              <w:t>,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763</w:t>
            </w:r>
          </w:p>
        </w:tc>
        <w:tc>
          <w:tcPr>
            <w:tcW w:w="270" w:type="dxa"/>
          </w:tcPr>
          <w:p w14:paraId="3B595D66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E60D9D5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A7251A" w14:textId="77777777" w:rsidR="00A747C6" w:rsidRPr="008A1DEF" w:rsidRDefault="00A747C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459B19E" w14:textId="77777777" w:rsidR="00E22C0F" w:rsidRPr="008A1DEF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17.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E22C0F" w:rsidRPr="008A1DEF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8A1DEF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E22C0F" w:rsidRPr="008A1DEF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0FFFD7C3" w14:textId="77777777" w:rsidR="00A922C1" w:rsidRPr="008A1DEF" w:rsidRDefault="00A922C1" w:rsidP="00427BDC">
      <w:pPr>
        <w:tabs>
          <w:tab w:val="clear" w:pos="454"/>
          <w:tab w:val="left" w:pos="426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90"/>
        <w:gridCol w:w="270"/>
        <w:gridCol w:w="1890"/>
      </w:tblGrid>
      <w:tr w:rsidR="00263FC1" w:rsidRPr="008A1DEF" w14:paraId="6945C252" w14:textId="77777777" w:rsidTr="00A747C6">
        <w:tc>
          <w:tcPr>
            <w:tcW w:w="5580" w:type="dxa"/>
          </w:tcPr>
          <w:p w14:paraId="650513C0" w14:textId="77777777" w:rsidR="00263FC1" w:rsidRPr="008A1DEF" w:rsidRDefault="00263FC1" w:rsidP="00427BDC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ED3AAA2" w14:textId="77777777" w:rsidR="00263FC1" w:rsidRPr="008A1DEF" w:rsidRDefault="00263FC1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263FC1" w:rsidRPr="008A1DEF" w14:paraId="7E45E748" w14:textId="77777777" w:rsidTr="00A747C6">
        <w:tc>
          <w:tcPr>
            <w:tcW w:w="5580" w:type="dxa"/>
          </w:tcPr>
          <w:p w14:paraId="343CA9D8" w14:textId="77777777" w:rsidR="00263FC1" w:rsidRPr="008A1DEF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64C8615" w14:textId="77777777" w:rsidR="00263FC1" w:rsidRPr="008A1DEF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C09977" w14:textId="77777777" w:rsidR="00263FC1" w:rsidRPr="008A1DEF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CC28CC" w14:textId="77777777" w:rsidR="00263FC1" w:rsidRPr="008A1DEF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63FC1" w:rsidRPr="008A1DEF" w14:paraId="5D3965FB" w14:textId="77777777" w:rsidTr="00A747C6">
        <w:tc>
          <w:tcPr>
            <w:tcW w:w="5580" w:type="dxa"/>
          </w:tcPr>
          <w:p w14:paraId="5AC6B8CE" w14:textId="77777777" w:rsidR="00263FC1" w:rsidRPr="008A1DEF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AC9639" w14:textId="77777777" w:rsidR="00263FC1" w:rsidRPr="008A1DEF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0BC4F3" w14:textId="77777777" w:rsidR="00263FC1" w:rsidRPr="008A1DEF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2A8F799E" w14:textId="77777777" w:rsidR="00263FC1" w:rsidRPr="008A1DEF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53E8" w:rsidRPr="008A1DEF" w14:paraId="52A60623" w14:textId="77777777" w:rsidTr="00A747C6">
        <w:tc>
          <w:tcPr>
            <w:tcW w:w="5580" w:type="dxa"/>
          </w:tcPr>
          <w:p w14:paraId="7E0A483D" w14:textId="77777777" w:rsidR="003753E8" w:rsidRPr="008A1DEF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890" w:type="dxa"/>
          </w:tcPr>
          <w:p w14:paraId="6B82483D" w14:textId="77777777" w:rsidR="003753E8" w:rsidRPr="008A1DEF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12,205</w:t>
            </w:r>
          </w:p>
        </w:tc>
        <w:tc>
          <w:tcPr>
            <w:tcW w:w="270" w:type="dxa"/>
          </w:tcPr>
          <w:p w14:paraId="001A4493" w14:textId="77777777" w:rsidR="003753E8" w:rsidRPr="008A1DEF" w:rsidRDefault="003753E8" w:rsidP="003753E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AC56AFC" w14:textId="77777777" w:rsidR="003753E8" w:rsidRPr="008A1DEF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</w:tr>
      <w:tr w:rsidR="00C16E1D" w:rsidRPr="008A1DEF" w14:paraId="3070720A" w14:textId="77777777" w:rsidTr="00A747C6">
        <w:tc>
          <w:tcPr>
            <w:tcW w:w="5580" w:type="dxa"/>
          </w:tcPr>
          <w:p w14:paraId="46464499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90" w:type="dxa"/>
          </w:tcPr>
          <w:p w14:paraId="10C26E9D" w14:textId="3573AB4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270" w:type="dxa"/>
          </w:tcPr>
          <w:p w14:paraId="0E1A2606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C31755F" w14:textId="317EA34D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2,403</w:t>
            </w:r>
          </w:p>
        </w:tc>
      </w:tr>
      <w:tr w:rsidR="00C16E1D" w:rsidRPr="008A1DEF" w14:paraId="46FC03EB" w14:textId="77777777" w:rsidTr="00A747C6">
        <w:tc>
          <w:tcPr>
            <w:tcW w:w="5580" w:type="dxa"/>
          </w:tcPr>
          <w:p w14:paraId="64D3A9C5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14:paraId="2724D6FD" w14:textId="624B9903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</w:tcPr>
          <w:p w14:paraId="4B587B61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C821F6B" w14:textId="0939F258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C16E1D" w:rsidRPr="008A1DEF" w14:paraId="0C08A7B2" w14:textId="77777777" w:rsidTr="00A747C6">
        <w:tc>
          <w:tcPr>
            <w:tcW w:w="5580" w:type="dxa"/>
          </w:tcPr>
          <w:p w14:paraId="4D2F231D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890" w:type="dxa"/>
          </w:tcPr>
          <w:p w14:paraId="2462FA16" w14:textId="5CE23CCB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70" w:type="dxa"/>
          </w:tcPr>
          <w:p w14:paraId="0420DCB6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BBFE6DD" w14:textId="22D4C1D1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C16E1D" w:rsidRPr="008A1DEF" w14:paraId="32A1A9DA" w14:textId="77777777" w:rsidTr="00A747C6">
        <w:tc>
          <w:tcPr>
            <w:tcW w:w="5580" w:type="dxa"/>
          </w:tcPr>
          <w:p w14:paraId="65D1FE3F" w14:textId="730F4D3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890" w:type="dxa"/>
          </w:tcPr>
          <w:p w14:paraId="4413AC4D" w14:textId="6D779A0E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(753)</w:t>
            </w:r>
          </w:p>
        </w:tc>
        <w:tc>
          <w:tcPr>
            <w:tcW w:w="270" w:type="dxa"/>
          </w:tcPr>
          <w:p w14:paraId="41C5D1A7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D08B8AD" w14:textId="4DE1E14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(699)</w:t>
            </w:r>
          </w:p>
        </w:tc>
      </w:tr>
      <w:tr w:rsidR="00C16E1D" w:rsidRPr="008A1DEF" w14:paraId="47158E15" w14:textId="77777777" w:rsidTr="00A747C6">
        <w:tc>
          <w:tcPr>
            <w:tcW w:w="5580" w:type="dxa"/>
          </w:tcPr>
          <w:p w14:paraId="4316116F" w14:textId="4BB0E13A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A1DEF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A7AAE3" w14:textId="6D8D709C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16,934</w:t>
            </w:r>
          </w:p>
        </w:tc>
        <w:tc>
          <w:tcPr>
            <w:tcW w:w="270" w:type="dxa"/>
          </w:tcPr>
          <w:p w14:paraId="7B539EF4" w14:textId="77777777" w:rsidR="00C16E1D" w:rsidRPr="008A1DEF" w:rsidRDefault="00C16E1D" w:rsidP="00C16E1D">
            <w:pPr>
              <w:tabs>
                <w:tab w:val="clear" w:pos="907"/>
                <w:tab w:val="clear" w:pos="1871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205E456" w14:textId="6625F380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6,682</w:t>
            </w:r>
          </w:p>
        </w:tc>
      </w:tr>
    </w:tbl>
    <w:p w14:paraId="20F8A97A" w14:textId="77777777" w:rsidR="00A922C1" w:rsidRPr="008A1DEF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E8A6BBB" w14:textId="0A176951" w:rsidR="00A922C1" w:rsidRPr="008A1DEF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ค่าใช้จ่ายที่รับรู้ในกำไรสำหรับแต่ละ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CD07DA" w:rsidRPr="008A1DEF">
        <w:rPr>
          <w:rFonts w:ascii="Angsana New" w:hAnsi="Angsana New" w:hint="cs"/>
          <w:sz w:val="26"/>
          <w:szCs w:val="26"/>
          <w:cs/>
        </w:rPr>
        <w:t>สาม</w:t>
      </w:r>
      <w:r w:rsidR="004C7439" w:rsidRPr="008A1DEF">
        <w:rPr>
          <w:rFonts w:ascii="Angsana New" w:hAnsi="Angsana New"/>
          <w:sz w:val="26"/>
          <w:szCs w:val="26"/>
          <w:cs/>
        </w:rPr>
        <w:t>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14:paraId="1F53F0E7" w14:textId="77777777" w:rsidR="00A922C1" w:rsidRPr="008A1DEF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37"/>
        <w:gridCol w:w="236"/>
        <w:gridCol w:w="1206"/>
        <w:gridCol w:w="268"/>
        <w:gridCol w:w="1163"/>
        <w:gridCol w:w="266"/>
        <w:gridCol w:w="1201"/>
      </w:tblGrid>
      <w:tr w:rsidR="00A747C6" w:rsidRPr="008A1DEF" w14:paraId="037A3D46" w14:textId="77777777" w:rsidTr="00F51E92">
        <w:trPr>
          <w:cantSplit/>
        </w:trPr>
        <w:tc>
          <w:tcPr>
            <w:tcW w:w="4251" w:type="dxa"/>
          </w:tcPr>
          <w:p w14:paraId="724D8D14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42A3D3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747C6" w:rsidRPr="008A1DEF" w14:paraId="5313DB82" w14:textId="77777777" w:rsidTr="00F51E92">
        <w:trPr>
          <w:cantSplit/>
        </w:trPr>
        <w:tc>
          <w:tcPr>
            <w:tcW w:w="4251" w:type="dxa"/>
          </w:tcPr>
          <w:p w14:paraId="038D49F3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5E5AA67F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56B25151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11E681F2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47C6" w:rsidRPr="008A1DEF" w14:paraId="3CBE5FBB" w14:textId="77777777" w:rsidTr="00A747C6">
        <w:tc>
          <w:tcPr>
            <w:tcW w:w="4251" w:type="dxa"/>
          </w:tcPr>
          <w:p w14:paraId="3BD8E5B7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AF16F02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6B3C44D0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28DC66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749BD9D7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A01146E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36798C2A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002F6AE" w14:textId="77777777" w:rsidR="00A747C6" w:rsidRPr="008A1DEF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747C6" w:rsidRPr="008A1DEF" w14:paraId="73668B57" w14:textId="77777777" w:rsidTr="00A747C6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6E6B5FC6" w14:textId="77777777" w:rsidR="00A747C6" w:rsidRPr="008A1DEF" w:rsidRDefault="00A747C6" w:rsidP="00F51E9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28461CC7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CABCDC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0BC111A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19E8C95F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1281FA76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1F723625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7B93E289" w14:textId="77777777" w:rsidR="00A747C6" w:rsidRPr="008A1DEF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6E1D" w:rsidRPr="008A1DEF" w14:paraId="759C75C6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FFC8643" w14:textId="77777777" w:rsidR="00C16E1D" w:rsidRPr="008A1DEF" w:rsidRDefault="00C16E1D" w:rsidP="00C16E1D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37" w:type="dxa"/>
          </w:tcPr>
          <w:p w14:paraId="55B78358" w14:textId="5D6A546E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1,527</w:t>
            </w:r>
          </w:p>
        </w:tc>
        <w:tc>
          <w:tcPr>
            <w:tcW w:w="236" w:type="dxa"/>
          </w:tcPr>
          <w:p w14:paraId="7C3699FC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55BE62A4" w14:textId="5335E902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1,419</w:t>
            </w:r>
          </w:p>
        </w:tc>
        <w:tc>
          <w:tcPr>
            <w:tcW w:w="268" w:type="dxa"/>
          </w:tcPr>
          <w:p w14:paraId="03DAFE6E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035F7511" w14:textId="5638E4E4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66" w:type="dxa"/>
          </w:tcPr>
          <w:p w14:paraId="001ABC03" w14:textId="77777777" w:rsidR="00C16E1D" w:rsidRPr="008A1DEF" w:rsidRDefault="00C16E1D" w:rsidP="00C16E1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CAB605C" w14:textId="5FB1DFA2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764</w:t>
            </w:r>
          </w:p>
        </w:tc>
      </w:tr>
      <w:tr w:rsidR="00C16E1D" w:rsidRPr="008A1DEF" w14:paraId="4260E3D8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E5F18AE" w14:textId="77777777" w:rsidR="00C16E1D" w:rsidRPr="008A1DEF" w:rsidRDefault="00C16E1D" w:rsidP="00C16E1D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7142867A" w14:textId="45DD3DC4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</w:tcPr>
          <w:p w14:paraId="202DEA29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C7CF9D8" w14:textId="539761F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56</w:t>
            </w:r>
          </w:p>
        </w:tc>
        <w:tc>
          <w:tcPr>
            <w:tcW w:w="268" w:type="dxa"/>
          </w:tcPr>
          <w:p w14:paraId="018989DF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147ADE8C" w14:textId="719631CB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66" w:type="dxa"/>
          </w:tcPr>
          <w:p w14:paraId="48B84C9E" w14:textId="77777777" w:rsidR="00C16E1D" w:rsidRPr="008A1DEF" w:rsidRDefault="00C16E1D" w:rsidP="00C16E1D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16031BC" w14:textId="2A013C9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C16E1D" w:rsidRPr="008A1DEF" w14:paraId="45006E21" w14:textId="77777777" w:rsidTr="00C16E1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646A591" w14:textId="77777777" w:rsidR="00C16E1D" w:rsidRPr="008A1DEF" w:rsidRDefault="00C16E1D" w:rsidP="00C16E1D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000000"/>
            </w:tcBorders>
          </w:tcPr>
          <w:p w14:paraId="5F4A5629" w14:textId="4452ED40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1,599</w:t>
            </w:r>
          </w:p>
        </w:tc>
        <w:tc>
          <w:tcPr>
            <w:tcW w:w="236" w:type="dxa"/>
          </w:tcPr>
          <w:p w14:paraId="41D83C5C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1F906A9E" w14:textId="3C648D16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1,475</w:t>
            </w:r>
          </w:p>
        </w:tc>
        <w:tc>
          <w:tcPr>
            <w:tcW w:w="268" w:type="dxa"/>
          </w:tcPr>
          <w:p w14:paraId="0256F709" w14:textId="77777777" w:rsidR="00C16E1D" w:rsidRPr="008A1DEF" w:rsidRDefault="00C16E1D" w:rsidP="00C16E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D4FBA42" w14:textId="788560DA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266" w:type="dxa"/>
          </w:tcPr>
          <w:p w14:paraId="56A95357" w14:textId="77777777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8EF0786" w14:textId="2FE17F8F" w:rsidR="00C16E1D" w:rsidRPr="008A1DEF" w:rsidRDefault="00C16E1D" w:rsidP="00C1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787</w:t>
            </w:r>
          </w:p>
        </w:tc>
      </w:tr>
    </w:tbl>
    <w:p w14:paraId="3C8DC8A5" w14:textId="77777777" w:rsidR="009A4799" w:rsidRPr="008A1DEF" w:rsidRDefault="009A4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386EFC8" w14:textId="77777777" w:rsidR="00793613" w:rsidRPr="008A1DEF" w:rsidRDefault="0079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265747EC" w14:textId="2D8146D4" w:rsidR="00C62F28" w:rsidRPr="008A1DEF" w:rsidRDefault="00C62F28" w:rsidP="00C62F28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ค่าใช้จ่ายที่รับรู้ในกำไรสำหรับแต่ละงวด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Pr="008A1DEF">
        <w:rPr>
          <w:rFonts w:ascii="Angsana New" w:hAnsi="Angsana New"/>
          <w:sz w:val="26"/>
          <w:szCs w:val="26"/>
        </w:rPr>
        <w:t xml:space="preserve">2561 </w:t>
      </w:r>
      <w:r w:rsidRPr="008A1DEF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14:paraId="7D6EE460" w14:textId="77777777" w:rsidR="00C62F28" w:rsidRPr="008A1DEF" w:rsidRDefault="00C62F28" w:rsidP="00C62F28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37"/>
        <w:gridCol w:w="236"/>
        <w:gridCol w:w="1206"/>
        <w:gridCol w:w="268"/>
        <w:gridCol w:w="1163"/>
        <w:gridCol w:w="266"/>
        <w:gridCol w:w="1201"/>
      </w:tblGrid>
      <w:tr w:rsidR="00C62F28" w:rsidRPr="008A1DEF" w14:paraId="5564BEA0" w14:textId="77777777" w:rsidTr="007D0245">
        <w:trPr>
          <w:cantSplit/>
        </w:trPr>
        <w:tc>
          <w:tcPr>
            <w:tcW w:w="4251" w:type="dxa"/>
          </w:tcPr>
          <w:p w14:paraId="223C2732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78B8676D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C62F28" w:rsidRPr="008A1DEF" w14:paraId="5B3B193D" w14:textId="77777777" w:rsidTr="007D0245">
        <w:trPr>
          <w:cantSplit/>
        </w:trPr>
        <w:tc>
          <w:tcPr>
            <w:tcW w:w="4251" w:type="dxa"/>
          </w:tcPr>
          <w:p w14:paraId="14F1EE0C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204607BF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9A3E581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5FA86BC4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2F28" w:rsidRPr="008A1DEF" w14:paraId="11B561A8" w14:textId="77777777" w:rsidTr="007D0245">
        <w:tc>
          <w:tcPr>
            <w:tcW w:w="4251" w:type="dxa"/>
          </w:tcPr>
          <w:p w14:paraId="05442D9A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3962AC3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52F34F0F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B2CD295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619779B1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B2453CB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BAF5A15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11F881B" w14:textId="77777777" w:rsidR="00C62F28" w:rsidRPr="008A1DEF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62F28" w:rsidRPr="008A1DEF" w14:paraId="68A011D0" w14:textId="77777777" w:rsidTr="007D024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76702872" w14:textId="77777777" w:rsidR="00C62F28" w:rsidRPr="008A1DEF" w:rsidRDefault="00C62F28" w:rsidP="007D024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47CC8304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CB15FC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09171CBF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6B687B4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380E6B3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731F207D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0C2E55D9" w14:textId="77777777" w:rsidR="00C62F28" w:rsidRPr="008A1DEF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550C" w:rsidRPr="008A1DEF" w14:paraId="7A1AB8B5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FD84A4D" w14:textId="77777777" w:rsidR="00DA550C" w:rsidRPr="008A1DEF" w:rsidRDefault="00DA550C" w:rsidP="00DA550C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37" w:type="dxa"/>
          </w:tcPr>
          <w:p w14:paraId="07A761D7" w14:textId="369F47E4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236" w:type="dxa"/>
          </w:tcPr>
          <w:p w14:paraId="3B611DDE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7C3A04C" w14:textId="66AC030E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4,257</w:t>
            </w:r>
          </w:p>
        </w:tc>
        <w:tc>
          <w:tcPr>
            <w:tcW w:w="268" w:type="dxa"/>
          </w:tcPr>
          <w:p w14:paraId="46E9447F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7DF5A183" w14:textId="0087927F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2,403</w:t>
            </w:r>
          </w:p>
        </w:tc>
        <w:tc>
          <w:tcPr>
            <w:tcW w:w="266" w:type="dxa"/>
            <w:vAlign w:val="bottom"/>
          </w:tcPr>
          <w:p w14:paraId="53421593" w14:textId="77777777" w:rsidR="00DA550C" w:rsidRPr="008A1DEF" w:rsidRDefault="00DA550C" w:rsidP="00DA550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9429354" w14:textId="1B5561F4" w:rsidR="00DA550C" w:rsidRPr="008A1DEF" w:rsidRDefault="00DA550C" w:rsidP="00DA550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2,290</w:t>
            </w:r>
          </w:p>
        </w:tc>
      </w:tr>
      <w:tr w:rsidR="00DA550C" w:rsidRPr="008A1DEF" w14:paraId="413B42BF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E2CE49F" w14:textId="77777777" w:rsidR="00DA550C" w:rsidRPr="008A1DEF" w:rsidRDefault="00DA550C" w:rsidP="00DA550C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4B4BA51E" w14:textId="28CF37EB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36" w:type="dxa"/>
          </w:tcPr>
          <w:p w14:paraId="300A4565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514F0D6" w14:textId="2AF720F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166</w:t>
            </w:r>
          </w:p>
        </w:tc>
        <w:tc>
          <w:tcPr>
            <w:tcW w:w="268" w:type="dxa"/>
          </w:tcPr>
          <w:p w14:paraId="5F67FD9C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33792888" w14:textId="71939D43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66" w:type="dxa"/>
            <w:vAlign w:val="bottom"/>
          </w:tcPr>
          <w:p w14:paraId="4A14C199" w14:textId="77777777" w:rsidR="00DA550C" w:rsidRPr="008A1DEF" w:rsidRDefault="00DA550C" w:rsidP="00DA550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953DC68" w14:textId="24A3FD18" w:rsidR="00DA550C" w:rsidRPr="008A1DEF" w:rsidRDefault="00DA550C" w:rsidP="00DA550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DA550C" w:rsidRPr="008A1DEF" w14:paraId="53884B8D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97C5F5F" w14:textId="77777777" w:rsidR="00DA550C" w:rsidRPr="008A1DEF" w:rsidRDefault="00DA550C" w:rsidP="00DA550C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237" w:type="dxa"/>
          </w:tcPr>
          <w:p w14:paraId="53638C03" w14:textId="1893622B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36" w:type="dxa"/>
          </w:tcPr>
          <w:p w14:paraId="2CFF3A63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566FC600" w14:textId="02BD0670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190BC645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73C1F77E" w14:textId="0298C3FB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66" w:type="dxa"/>
            <w:vAlign w:val="bottom"/>
          </w:tcPr>
          <w:p w14:paraId="73407FFA" w14:textId="77777777" w:rsidR="00DA550C" w:rsidRPr="008A1DEF" w:rsidRDefault="00DA550C" w:rsidP="00DA550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C7A868B" w14:textId="41ED9ED0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DA550C" w:rsidRPr="008A1DEF" w14:paraId="6C65902C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EC73DE2" w14:textId="77777777" w:rsidR="00DA550C" w:rsidRPr="008A1DEF" w:rsidRDefault="00DA550C" w:rsidP="00DA550C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000000"/>
            </w:tcBorders>
          </w:tcPr>
          <w:p w14:paraId="2C9DE2E4" w14:textId="151ACB16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5,482</w:t>
            </w:r>
          </w:p>
        </w:tc>
        <w:tc>
          <w:tcPr>
            <w:tcW w:w="236" w:type="dxa"/>
          </w:tcPr>
          <w:p w14:paraId="40160BDC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28D1D841" w14:textId="1F602B61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eastAsia="Cordia New" w:hAnsi="Angsana New"/>
                <w:sz w:val="26"/>
                <w:szCs w:val="26"/>
              </w:rPr>
              <w:t>4,423</w:t>
            </w:r>
          </w:p>
        </w:tc>
        <w:tc>
          <w:tcPr>
            <w:tcW w:w="268" w:type="dxa"/>
          </w:tcPr>
          <w:p w14:paraId="15620D95" w14:textId="77777777" w:rsidR="00DA550C" w:rsidRPr="008A1DEF" w:rsidRDefault="00DA550C" w:rsidP="00DA55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6DAFCA0B" w14:textId="38B6D050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2,700</w:t>
            </w:r>
          </w:p>
        </w:tc>
        <w:tc>
          <w:tcPr>
            <w:tcW w:w="266" w:type="dxa"/>
            <w:vAlign w:val="bottom"/>
          </w:tcPr>
          <w:p w14:paraId="0BE6FBB0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75253CC" w14:textId="52435B64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</w:tr>
    </w:tbl>
    <w:p w14:paraId="0F58EABD" w14:textId="77777777" w:rsidR="00C62F28" w:rsidRPr="008A1DEF" w:rsidRDefault="00C62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73B3AB7" w14:textId="77777777" w:rsidR="00E22C0F" w:rsidRPr="008A1DEF" w:rsidRDefault="00A747C6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ข้อสมมติฐาน</w:t>
      </w:r>
      <w:r w:rsidR="00E22C0F" w:rsidRPr="008A1DEF">
        <w:rPr>
          <w:rFonts w:ascii="Angsana New" w:hAnsi="Angsana New"/>
          <w:sz w:val="26"/>
          <w:szCs w:val="26"/>
          <w:cs/>
        </w:rPr>
        <w:t xml:space="preserve">ในการประมาณการตามหลักการคณิตศาสตร์ประกันภัย </w:t>
      </w:r>
    </w:p>
    <w:p w14:paraId="16485553" w14:textId="77777777" w:rsidR="00353C31" w:rsidRPr="008A1DEF" w:rsidRDefault="00353C31" w:rsidP="00353C31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160"/>
        <w:gridCol w:w="270"/>
        <w:gridCol w:w="3240"/>
      </w:tblGrid>
      <w:tr w:rsidR="009A4799" w:rsidRPr="008A1DEF" w14:paraId="1739FD8F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FE18A2" w14:textId="77777777" w:rsidR="009A4799" w:rsidRPr="008A1DEF" w:rsidRDefault="009A4799" w:rsidP="009A47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203E3A2" w14:textId="77777777" w:rsidR="009A4799" w:rsidRPr="008A1DEF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07D2A" w14:textId="77777777" w:rsidR="009A4799" w:rsidRPr="008A1DEF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0EA0C2" w14:textId="77777777" w:rsidR="009A4799" w:rsidRPr="008A1DEF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8A1DEF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A4799" w:rsidRPr="008A1DEF" w14:paraId="38815B6D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C10A94" w14:textId="77777777" w:rsidR="009A4799" w:rsidRPr="008A1DEF" w:rsidRDefault="009A4799" w:rsidP="009A4799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BF8903" w14:textId="77777777" w:rsidR="009A4799" w:rsidRPr="008A1DEF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8093E" w14:textId="77777777" w:rsidR="009A4799" w:rsidRPr="008A1DEF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3823" w14:textId="77777777" w:rsidR="009A4799" w:rsidRPr="008A1DEF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</w:tr>
      <w:tr w:rsidR="00A747C6" w:rsidRPr="008A1DEF" w14:paraId="09B7BCDA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D2DBA" w14:textId="77777777" w:rsidR="00A747C6" w:rsidRPr="008A1DEF" w:rsidRDefault="00A747C6" w:rsidP="00A747C6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01D34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0531" w14:textId="77777777" w:rsidR="00A747C6" w:rsidRPr="008A1DEF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1692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A1DEF">
              <w:rPr>
                <w:rFonts w:ascii="Angsana New" w:hAnsi="Angsana New"/>
                <w:sz w:val="26"/>
                <w:szCs w:val="26"/>
              </w:rPr>
              <w:t>2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747C6" w:rsidRPr="008A1DEF" w14:paraId="0F51335A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D4BA8E" w14:textId="77777777" w:rsidR="00A747C6" w:rsidRPr="008A1DEF" w:rsidRDefault="00A747C6" w:rsidP="00DC4FE8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5BEBD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33ABE" w14:textId="77777777" w:rsidR="00A747C6" w:rsidRPr="008A1DEF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15BF1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A1DEF">
              <w:rPr>
                <w:rFonts w:ascii="Angsana New" w:hAnsi="Angsana New"/>
                <w:sz w:val="26"/>
                <w:szCs w:val="26"/>
              </w:rPr>
              <w:t>5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A747C6" w:rsidRPr="008A1DEF" w14:paraId="7E55F6D0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BAE7B" w14:textId="77777777" w:rsidR="00A747C6" w:rsidRPr="008A1DEF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173A8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left="-108"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DF1B" w14:textId="77777777" w:rsidR="00A747C6" w:rsidRPr="008A1DEF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1D7F1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8A1DEF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A747C6" w:rsidRPr="008A1DEF" w14:paraId="601CDE6B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EA8798" w14:textId="77777777" w:rsidR="00A747C6" w:rsidRPr="008A1DEF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ทุพพลภาพ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099C7" w14:textId="77777777" w:rsidR="00A747C6" w:rsidRPr="008A1DEF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82CAE" w14:textId="77777777" w:rsidR="00A747C6" w:rsidRPr="008A1DEF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CA55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A1DEF">
              <w:rPr>
                <w:rFonts w:ascii="Angsana New" w:hAnsi="Angsana New"/>
                <w:sz w:val="26"/>
                <w:szCs w:val="26"/>
              </w:rPr>
              <w:t>5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A747C6" w:rsidRPr="008A1DEF" w14:paraId="1FAF9B31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E8D89E9" w14:textId="77777777" w:rsidR="00A747C6" w:rsidRPr="008A1DEF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F07DB9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3E005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861A66" w14:textId="77777777" w:rsidR="00A747C6" w:rsidRPr="008A1DEF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8A1DE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</w:tbl>
    <w:p w14:paraId="2EE15C00" w14:textId="77777777" w:rsidR="00AB04A7" w:rsidRPr="008A1DEF" w:rsidRDefault="00AB04A7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693447E" w14:textId="0A71B1D1" w:rsidR="00C62F28" w:rsidRPr="008A1DEF" w:rsidRDefault="00070830" w:rsidP="00070830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5 </w:t>
      </w:r>
      <w:r w:rsidRPr="008A1DEF">
        <w:rPr>
          <w:rFonts w:ascii="Angsana New" w:hAnsi="Angsana New" w:hint="cs"/>
          <w:sz w:val="26"/>
          <w:szCs w:val="26"/>
          <w:cs/>
        </w:rPr>
        <w:t>เมษายน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/>
          <w:sz w:val="26"/>
          <w:szCs w:val="26"/>
          <w:cs/>
        </w:rPr>
        <w:t xml:space="preserve"> พระราชบัญญัติคุ้มครองแรงงาน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 w:hint="cs"/>
          <w:sz w:val="26"/>
          <w:szCs w:val="26"/>
          <w:cs/>
        </w:rPr>
        <w:t xml:space="preserve">(ฉบับที่ </w:t>
      </w:r>
      <w:r w:rsidRPr="008A1DEF">
        <w:rPr>
          <w:rFonts w:ascii="Angsana New" w:hAnsi="Angsana New"/>
          <w:sz w:val="26"/>
          <w:szCs w:val="26"/>
        </w:rPr>
        <w:t xml:space="preserve">7) </w:t>
      </w:r>
      <w:r w:rsidRPr="008A1DEF">
        <w:rPr>
          <w:rFonts w:ascii="Angsana New" w:hAnsi="Angsana New" w:hint="cs"/>
          <w:sz w:val="26"/>
          <w:szCs w:val="26"/>
          <w:cs/>
        </w:rPr>
        <w:t xml:space="preserve">พ.ศ. </w:t>
      </w:r>
      <w:r w:rsidRPr="008A1DEF">
        <w:rPr>
          <w:rFonts w:ascii="Angsana New" w:hAnsi="Angsana New"/>
          <w:sz w:val="26"/>
          <w:szCs w:val="26"/>
        </w:rPr>
        <w:t>2562</w:t>
      </w:r>
      <w:r w:rsidR="00254566" w:rsidRPr="008A1DEF">
        <w:rPr>
          <w:rFonts w:ascii="Angsana New" w:hAnsi="Angsana New"/>
          <w:sz w:val="26"/>
          <w:szCs w:val="26"/>
        </w:rPr>
        <w:t xml:space="preserve"> (</w:t>
      </w:r>
      <w:r w:rsidR="00254566" w:rsidRPr="008A1DEF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="00254566" w:rsidRPr="008A1DEF">
        <w:rPr>
          <w:rFonts w:ascii="Angsana New" w:hAnsi="Angsana New"/>
          <w:sz w:val="26"/>
          <w:szCs w:val="26"/>
        </w:rPr>
        <w:t xml:space="preserve">4 </w:t>
      </w:r>
      <w:r w:rsidR="00254566" w:rsidRPr="008A1DE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254566" w:rsidRPr="008A1DEF">
        <w:rPr>
          <w:rFonts w:ascii="Angsana New" w:hAnsi="Angsana New"/>
          <w:sz w:val="26"/>
          <w:szCs w:val="26"/>
        </w:rPr>
        <w:t>2562)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 w:hint="cs"/>
          <w:sz w:val="26"/>
          <w:szCs w:val="26"/>
          <w:cs/>
        </w:rPr>
        <w:t>ได้ประกาศในราชกิจจานุเบกษา</w:t>
      </w:r>
      <w:r w:rsidRPr="008A1DEF">
        <w:rPr>
          <w:rFonts w:ascii="Angsana New" w:hAnsi="Angsana New"/>
          <w:sz w:val="26"/>
          <w:szCs w:val="26"/>
          <w:cs/>
        </w:rPr>
        <w:t xml:space="preserve">และจะมีผลใช้บังคับเมื่อพ้น </w:t>
      </w:r>
      <w:r w:rsidRPr="008A1DEF">
        <w:rPr>
          <w:rFonts w:ascii="Angsana New" w:hAnsi="Angsana New"/>
          <w:sz w:val="26"/>
          <w:szCs w:val="26"/>
        </w:rPr>
        <w:t>30</w:t>
      </w:r>
      <w:r w:rsidRPr="008A1DEF">
        <w:rPr>
          <w:rFonts w:ascii="Angsana New" w:hAnsi="Angsana New"/>
          <w:sz w:val="26"/>
          <w:szCs w:val="26"/>
          <w:cs/>
        </w:rPr>
        <w:t xml:space="preserve"> วันนับแต่วันที่ประกาศ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A1DEF">
        <w:rPr>
          <w:rFonts w:ascii="Angsana New" w:hAnsi="Angsana New"/>
          <w:sz w:val="26"/>
          <w:szCs w:val="26"/>
        </w:rPr>
        <w:t>20</w:t>
      </w:r>
      <w:r w:rsidRPr="008A1DEF">
        <w:rPr>
          <w:rFonts w:ascii="Angsana New" w:hAnsi="Angsana New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8A1DEF">
        <w:rPr>
          <w:rFonts w:ascii="Angsana New" w:hAnsi="Angsana New"/>
          <w:sz w:val="26"/>
          <w:szCs w:val="26"/>
        </w:rPr>
        <w:t>400</w:t>
      </w:r>
      <w:r w:rsidRPr="008A1DEF">
        <w:rPr>
          <w:rFonts w:ascii="Angsana New" w:hAnsi="Angsana New"/>
          <w:sz w:val="26"/>
          <w:szCs w:val="26"/>
          <w:cs/>
        </w:rPr>
        <w:t xml:space="preserve"> วัน จากอัตราค่าชดเชยสูงสุด</w:t>
      </w:r>
      <w:r w:rsidR="000271B3" w:rsidRPr="008A1DEF">
        <w:rPr>
          <w:rFonts w:ascii="Angsana New" w:hAnsi="Angsana New" w:hint="cs"/>
          <w:sz w:val="26"/>
          <w:szCs w:val="26"/>
          <w:cs/>
        </w:rPr>
        <w:t>เดิม</w:t>
      </w:r>
      <w:r w:rsidRPr="008A1DEF">
        <w:rPr>
          <w:rFonts w:ascii="Angsana New" w:hAnsi="Angsana New"/>
          <w:sz w:val="26"/>
          <w:szCs w:val="26"/>
          <w:cs/>
        </w:rPr>
        <w:t xml:space="preserve">คือ </w:t>
      </w:r>
      <w:r w:rsidRPr="008A1DEF">
        <w:rPr>
          <w:rFonts w:ascii="Angsana New" w:hAnsi="Angsana New"/>
          <w:sz w:val="26"/>
          <w:szCs w:val="26"/>
        </w:rPr>
        <w:t>300</w:t>
      </w:r>
      <w:r w:rsidRPr="008A1DEF">
        <w:rPr>
          <w:rFonts w:ascii="Angsana New" w:hAnsi="Angsana New"/>
          <w:sz w:val="26"/>
          <w:szCs w:val="26"/>
          <w:cs/>
        </w:rPr>
        <w:t xml:space="preserve"> วัน </w:t>
      </w:r>
      <w:r w:rsidR="00C62F28" w:rsidRPr="008A1DEF">
        <w:rPr>
          <w:rFonts w:ascii="Angsana New" w:hAnsi="Angsana New" w:hint="cs"/>
          <w:sz w:val="26"/>
          <w:szCs w:val="26"/>
          <w:cs/>
        </w:rPr>
        <w:t>กลุ่มบริษัทได้บันทึก</w:t>
      </w:r>
      <w:r w:rsidR="00C62F28" w:rsidRPr="008A1DEF">
        <w:rPr>
          <w:rFonts w:ascii="Angsana New" w:hAnsi="Angsana New"/>
          <w:sz w:val="26"/>
          <w:szCs w:val="26"/>
          <w:cs/>
        </w:rPr>
        <w:t>ต้นทุนบริการในอดีตเนื่องจากเปลี่ยนแผนผลประโยชน์</w:t>
      </w:r>
      <w:r w:rsidR="00C62F28" w:rsidRPr="008A1DEF">
        <w:rPr>
          <w:rFonts w:ascii="Angsana New" w:hAnsi="Angsana New" w:hint="cs"/>
          <w:sz w:val="26"/>
          <w:szCs w:val="26"/>
          <w:cs/>
        </w:rPr>
        <w:t>ดังกล่าวเมื่อกฎหมายมีผลบังคับใช้ในงบกำไรขาดทุนเบ็ดเสร็จสำหรับงวด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="00C62F28" w:rsidRPr="008A1DEF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62F28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 w:hint="cs"/>
          <w:sz w:val="26"/>
          <w:szCs w:val="26"/>
          <w:cs/>
        </w:rPr>
        <w:t>กันยายน</w:t>
      </w:r>
      <w:r w:rsidR="00C62F28" w:rsidRPr="008A1DEF">
        <w:rPr>
          <w:rFonts w:ascii="Angsana New" w:hAnsi="Angsana New" w:hint="cs"/>
          <w:sz w:val="26"/>
          <w:szCs w:val="26"/>
          <w:cs/>
        </w:rPr>
        <w:t xml:space="preserve"> </w:t>
      </w:r>
      <w:r w:rsidR="00C62F28" w:rsidRPr="008A1DEF">
        <w:rPr>
          <w:rFonts w:ascii="Angsana New" w:hAnsi="Angsana New"/>
          <w:sz w:val="26"/>
          <w:szCs w:val="26"/>
        </w:rPr>
        <w:t>2562</w:t>
      </w:r>
    </w:p>
    <w:p w14:paraId="2AB75D1B" w14:textId="77777777" w:rsidR="00C62F28" w:rsidRPr="008A1DEF" w:rsidRDefault="00C62F28" w:rsidP="00070830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6B30547" w14:textId="77777777" w:rsidR="00793613" w:rsidRPr="008A1DEF" w:rsidRDefault="0079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577BABA6" w14:textId="5B07D63F" w:rsidR="00A747C6" w:rsidRPr="008A1DEF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A1DEF">
        <w:rPr>
          <w:rFonts w:ascii="Angsana New" w:hAnsi="Angsana New"/>
          <w:b/>
          <w:bCs/>
          <w:sz w:val="26"/>
          <w:szCs w:val="26"/>
        </w:rPr>
        <w:t>1</w:t>
      </w:r>
      <w:r w:rsidR="00F51E92" w:rsidRPr="008A1DEF">
        <w:rPr>
          <w:rFonts w:ascii="Angsana New" w:hAnsi="Angsana New"/>
          <w:b/>
          <w:bCs/>
          <w:sz w:val="26"/>
          <w:szCs w:val="26"/>
        </w:rPr>
        <w:t>8</w:t>
      </w:r>
      <w:r w:rsidRPr="008A1DEF">
        <w:rPr>
          <w:rFonts w:ascii="Angsana New" w:hAnsi="Angsana New"/>
          <w:b/>
          <w:bCs/>
          <w:sz w:val="26"/>
          <w:szCs w:val="26"/>
          <w:cs/>
        </w:rPr>
        <w:t>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Pr="008A1DEF">
        <w:rPr>
          <w:rFonts w:ascii="Angsana New" w:hAnsi="Angsana New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14:paraId="3E74ED26" w14:textId="77777777" w:rsidR="00A747C6" w:rsidRPr="008A1DEF" w:rsidRDefault="00A747C6" w:rsidP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5EB7B33" w14:textId="77777777" w:rsidR="00F05600" w:rsidRPr="008A1DEF" w:rsidRDefault="00F05600" w:rsidP="00F05600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18 </w:t>
      </w:r>
      <w:r w:rsidRPr="008A1DEF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ผู้ถือหุ้นได้มีมติอนุมัติดังนี้</w:t>
      </w:r>
    </w:p>
    <w:p w14:paraId="35E1FDB7" w14:textId="77777777" w:rsidR="00F05600" w:rsidRPr="008A1DEF" w:rsidRDefault="00F05600" w:rsidP="00F05600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39CF1312" w14:textId="77777777" w:rsidR="00F05600" w:rsidRPr="008A1DEF" w:rsidRDefault="00F05600" w:rsidP="00F0560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>10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>1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     14,062,500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หุ้น</w:t>
      </w:r>
    </w:p>
    <w:p w14:paraId="581B7F37" w14:textId="77777777" w:rsidR="00F05600" w:rsidRPr="008A1DEF" w:rsidRDefault="00F05600" w:rsidP="00F05600">
      <w:pPr>
        <w:ind w:right="-43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31EC4D7A" w14:textId="77777777" w:rsidR="00F05600" w:rsidRPr="008A1DEF" w:rsidRDefault="00F05600" w:rsidP="00F0560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(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140,625,000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บาท) เป็น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8A1DEF">
        <w:rPr>
          <w:rFonts w:ascii="Angsana New" w:hAnsi="Angsana New"/>
          <w:spacing w:val="-4"/>
          <w:sz w:val="26"/>
          <w:szCs w:val="26"/>
        </w:rPr>
        <w:t>(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บาท) โดยจัดสรรเพื่อ</w:t>
      </w:r>
    </w:p>
    <w:p w14:paraId="51651BC2" w14:textId="77777777" w:rsidR="00F05600" w:rsidRPr="008A1DEF" w:rsidRDefault="00F05600" w:rsidP="00F0560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8A1DEF">
        <w:rPr>
          <w:rFonts w:ascii="Angsana New" w:hAnsi="Angsana New"/>
          <w:spacing w:val="-4"/>
          <w:sz w:val="26"/>
          <w:szCs w:val="26"/>
          <w:lang w:val="en-GB"/>
        </w:rPr>
        <w:t>-</w:t>
      </w:r>
      <w:r w:rsidRPr="008A1DEF">
        <w:rPr>
          <w:rFonts w:ascii="Angsana New" w:hAnsi="Angsana New"/>
          <w:spacing w:val="-4"/>
          <w:sz w:val="26"/>
          <w:szCs w:val="26"/>
          <w:lang w:val="en-GB"/>
        </w:rPr>
        <w:tab/>
      </w:r>
      <w:r w:rsidRPr="008A1DEF">
        <w:rPr>
          <w:rFonts w:ascii="Angsana New" w:hAnsi="Angsana New"/>
          <w:spacing w:val="-4"/>
          <w:sz w:val="26"/>
          <w:szCs w:val="26"/>
          <w:cs/>
        </w:rPr>
        <w:t>การเสนอขายหุ้นสามัญเพิ่มทุนจำนวน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84,375,000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(แบ่งเป็นหุ้นสามัญ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84,375,000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8A1DEF">
        <w:rPr>
          <w:rFonts w:ascii="Angsana New" w:hAnsi="Angsana New"/>
          <w:spacing w:val="-4"/>
          <w:sz w:val="26"/>
          <w:szCs w:val="26"/>
        </w:rPr>
        <w:t>)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ให้แก่ผู้ถือหุ้นเดิมตามสัดส่วนการถือหุ้น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(Rights Offering)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ในอัตราส่วนหุ้นสามัญเดิมจำนวน </w:t>
      </w:r>
      <w:r w:rsidRPr="008A1DEF">
        <w:rPr>
          <w:rFonts w:ascii="Angsana New" w:hAnsi="Angsana New"/>
          <w:spacing w:val="-4"/>
          <w:sz w:val="26"/>
          <w:szCs w:val="26"/>
        </w:rPr>
        <w:t>1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ต่อหุ้นสามัญเพิ่มทุนใหม่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0.6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ในราคาเสนอขายหุ้นละ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2EE6C488" w14:textId="77777777" w:rsidR="00F05600" w:rsidRPr="008A1DEF" w:rsidRDefault="00F05600" w:rsidP="00F0560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</w:rPr>
        <w:t>-</w:t>
      </w:r>
      <w:r w:rsidRPr="008A1DEF">
        <w:rPr>
          <w:rFonts w:ascii="Angsana New" w:hAnsi="Angsana New"/>
          <w:spacing w:val="-4"/>
          <w:sz w:val="26"/>
          <w:szCs w:val="26"/>
        </w:rPr>
        <w:tab/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การออกหุ้นสามัญเพิ่มทุนจำนวน </w:t>
      </w:r>
      <w:r w:rsidRPr="008A1DEF">
        <w:rPr>
          <w:rFonts w:ascii="Angsana New" w:hAnsi="Angsana New"/>
          <w:spacing w:val="-4"/>
          <w:sz w:val="26"/>
          <w:szCs w:val="26"/>
        </w:rPr>
        <w:t>75,000,000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บาท </w:t>
      </w:r>
      <w:r w:rsidRPr="008A1DEF">
        <w:rPr>
          <w:rFonts w:ascii="Angsana New" w:hAnsi="Angsana New"/>
          <w:spacing w:val="-4"/>
          <w:sz w:val="26"/>
          <w:szCs w:val="26"/>
        </w:rPr>
        <w:t>(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75,000,000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>1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บาท) เพื่อออกและเสนอขายหุ้นต่อประชาชนครั้งแรก (“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IPO”) </w:t>
      </w:r>
      <w:r w:rsidRPr="008A1DEF">
        <w:rPr>
          <w:rFonts w:ascii="Angsana New" w:hAnsi="Angsana New"/>
          <w:spacing w:val="-4"/>
          <w:sz w:val="26"/>
          <w:szCs w:val="26"/>
          <w:cs/>
        </w:rPr>
        <w:t>เมื่อบริษัทจดทะเบียนในตลาดหลักทรัพย์แห่งประเทศไทย</w:t>
      </w:r>
    </w:p>
    <w:p w14:paraId="660E7430" w14:textId="77777777" w:rsidR="00F05600" w:rsidRPr="008A1DEF" w:rsidRDefault="00F05600" w:rsidP="00F0560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14:paraId="538C4D06" w14:textId="77777777" w:rsidR="00F05600" w:rsidRPr="008A1DEF" w:rsidRDefault="00F05600" w:rsidP="00F05600">
      <w:pPr>
        <w:jc w:val="thaiDistribute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t>บริษัทได้จดทะเบียนการเปลี่ยนแปลงมูลค่าหุ้</w:t>
      </w:r>
      <w:r w:rsidRPr="008A1DEF">
        <w:rPr>
          <w:rFonts w:ascii="Angsana New" w:hAnsi="Angsana New" w:hint="cs"/>
          <w:sz w:val="26"/>
          <w:szCs w:val="26"/>
          <w:cs/>
        </w:rPr>
        <w:t>นและ</w:t>
      </w:r>
      <w:r w:rsidRPr="008A1DEF">
        <w:rPr>
          <w:rFonts w:ascii="Angsana New" w:hAnsi="Angsana New"/>
          <w:sz w:val="26"/>
          <w:szCs w:val="26"/>
          <w:cs/>
        </w:rPr>
        <w:t xml:space="preserve">การเพิ่มทุนจดทะเบียนกับกระทรวงพาณิชย์แล้วเมื่อวันที่ </w:t>
      </w:r>
      <w:r w:rsidRPr="008A1DEF">
        <w:rPr>
          <w:rFonts w:ascii="Angsana New" w:hAnsi="Angsana New"/>
          <w:sz w:val="26"/>
          <w:szCs w:val="26"/>
          <w:lang w:val="en-GB"/>
        </w:rPr>
        <w:t>21</w:t>
      </w:r>
      <w:r w:rsidRPr="008A1DEF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4873B51F" w14:textId="77777777" w:rsidR="00F05600" w:rsidRPr="008A1DEF" w:rsidRDefault="00F05600" w:rsidP="00F05600">
      <w:pPr>
        <w:jc w:val="thaiDistribute"/>
        <w:rPr>
          <w:rFonts w:ascii="Angsana New" w:hAnsi="Angsana New"/>
          <w:sz w:val="22"/>
          <w:szCs w:val="22"/>
        </w:rPr>
      </w:pPr>
    </w:p>
    <w:p w14:paraId="19F84D37" w14:textId="77777777" w:rsidR="00F05600" w:rsidRPr="008A1DEF" w:rsidRDefault="00F05600" w:rsidP="00F05600">
      <w:pPr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บริษัทได้รับชำระเงินค่าหุ้นเพิ่มทุนจากผู้ถือหุ้นเดิมจำนวนเงิน </w:t>
      </w:r>
      <w:r w:rsidRPr="008A1DEF">
        <w:rPr>
          <w:rFonts w:ascii="Angsana New" w:hAnsi="Angsana New"/>
          <w:sz w:val="26"/>
          <w:szCs w:val="26"/>
        </w:rPr>
        <w:t xml:space="preserve">84,375,000 </w:t>
      </w:r>
      <w:r w:rsidRPr="008A1DEF">
        <w:rPr>
          <w:rFonts w:ascii="Angsana New" w:hAnsi="Angsana New"/>
          <w:sz w:val="26"/>
          <w:szCs w:val="26"/>
          <w:cs/>
        </w:rPr>
        <w:t xml:space="preserve">บาท </w:t>
      </w:r>
      <w:r w:rsidRPr="008A1DEF">
        <w:rPr>
          <w:rFonts w:ascii="Angsana New" w:hAnsi="Angsana New"/>
          <w:sz w:val="26"/>
          <w:szCs w:val="26"/>
          <w:cs/>
          <w:lang w:val="en-GB"/>
        </w:rPr>
        <w:t>และจดทะเบียน</w:t>
      </w:r>
      <w:r w:rsidRPr="008A1DEF">
        <w:rPr>
          <w:rFonts w:ascii="Angsana New" w:hAnsi="Angsana New"/>
          <w:sz w:val="26"/>
          <w:szCs w:val="26"/>
          <w:cs/>
        </w:rPr>
        <w:t xml:space="preserve">การเพิ่มทุนชำระแล้วกับกระทรวงพาณิชย์แล้วเมื่อวันที่ </w:t>
      </w:r>
      <w:r w:rsidRPr="008A1DEF">
        <w:rPr>
          <w:rFonts w:ascii="Angsana New" w:hAnsi="Angsana New"/>
          <w:sz w:val="26"/>
          <w:szCs w:val="26"/>
          <w:lang w:val="en-GB"/>
        </w:rPr>
        <w:t>26</w:t>
      </w:r>
      <w:r w:rsidRPr="008A1DEF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 </w:t>
      </w:r>
    </w:p>
    <w:p w14:paraId="132DB65B" w14:textId="2CDE5F31" w:rsidR="00F05600" w:rsidRPr="008A1DEF" w:rsidRDefault="00F05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6BAAF96" w14:textId="721B0F7A" w:rsidR="00F51E92" w:rsidRPr="008A1DEF" w:rsidRDefault="00F51E92" w:rsidP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ในระหว่างวันที่ </w:t>
      </w:r>
      <w:r w:rsidRPr="008A1DEF">
        <w:rPr>
          <w:rFonts w:ascii="Angsana New" w:hAnsi="Angsana New"/>
          <w:sz w:val="26"/>
          <w:szCs w:val="26"/>
        </w:rPr>
        <w:t>7</w:t>
      </w:r>
      <w:r w:rsidRPr="008A1DEF">
        <w:rPr>
          <w:rFonts w:ascii="Angsana New" w:hAnsi="Angsana New"/>
          <w:sz w:val="26"/>
          <w:szCs w:val="26"/>
          <w:cs/>
        </w:rPr>
        <w:t xml:space="preserve"> ถึง </w:t>
      </w:r>
      <w:r w:rsidRPr="008A1DEF">
        <w:rPr>
          <w:rFonts w:ascii="Angsana New" w:hAnsi="Angsana New"/>
          <w:sz w:val="26"/>
          <w:szCs w:val="26"/>
        </w:rPr>
        <w:t>11</w:t>
      </w:r>
      <w:r w:rsidRPr="008A1DEF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8A1DEF"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/>
          <w:sz w:val="26"/>
          <w:szCs w:val="26"/>
          <w:cs/>
        </w:rPr>
        <w:t xml:space="preserve"> บริษัทได้เปิดให้ประชาชนจองซื้อหุ้นสามัญจำนวน </w:t>
      </w:r>
      <w:r w:rsidRPr="008A1DEF">
        <w:rPr>
          <w:rFonts w:ascii="Angsana New" w:hAnsi="Angsana New"/>
          <w:sz w:val="26"/>
          <w:szCs w:val="26"/>
        </w:rPr>
        <w:t>75</w:t>
      </w:r>
      <w:r w:rsidRPr="008A1DEF">
        <w:rPr>
          <w:rFonts w:ascii="Angsana New" w:hAnsi="Angsana New"/>
          <w:sz w:val="26"/>
          <w:szCs w:val="26"/>
          <w:cs/>
        </w:rPr>
        <w:t xml:space="preserve"> ล้านหุ้น ในราคาหุ้นละ </w:t>
      </w:r>
      <w:r w:rsidRPr="008A1DEF">
        <w:rPr>
          <w:rFonts w:ascii="Angsana New" w:hAnsi="Angsana New"/>
          <w:sz w:val="26"/>
          <w:szCs w:val="26"/>
        </w:rPr>
        <w:t>13</w:t>
      </w:r>
      <w:r w:rsidRPr="008A1DEF">
        <w:rPr>
          <w:rFonts w:ascii="Angsana New" w:hAnsi="Angsana New"/>
          <w:sz w:val="26"/>
          <w:szCs w:val="26"/>
          <w:cs/>
        </w:rPr>
        <w:t xml:space="preserve"> บาท มีผลให้บริษัทได้จดทะเบียนทุนที่ออกจำหน่ายและชำระแล้วจากจำนวน </w:t>
      </w:r>
      <w:r w:rsidRPr="008A1DEF">
        <w:rPr>
          <w:rFonts w:ascii="Angsana New" w:hAnsi="Angsana New"/>
          <w:sz w:val="26"/>
          <w:szCs w:val="26"/>
        </w:rPr>
        <w:t xml:space="preserve">225 </w:t>
      </w:r>
      <w:r w:rsidRPr="008A1DEF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 </w:t>
      </w:r>
      <w:r w:rsidRPr="008A1DEF">
        <w:rPr>
          <w:rFonts w:ascii="Angsana New" w:hAnsi="Angsana New"/>
          <w:sz w:val="26"/>
          <w:szCs w:val="26"/>
        </w:rPr>
        <w:t>225</w:t>
      </w:r>
      <w:r w:rsidRPr="008A1DEF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8A1DEF">
        <w:rPr>
          <w:rFonts w:ascii="Angsana New" w:hAnsi="Angsana New"/>
          <w:sz w:val="26"/>
          <w:szCs w:val="26"/>
        </w:rPr>
        <w:t>1</w:t>
      </w:r>
      <w:r w:rsidRPr="008A1DEF">
        <w:rPr>
          <w:rFonts w:ascii="Angsana New" w:hAnsi="Angsana New"/>
          <w:sz w:val="26"/>
          <w:szCs w:val="26"/>
          <w:cs/>
        </w:rPr>
        <w:t xml:space="preserve"> บาท)            เป็นจำนวน </w:t>
      </w:r>
      <w:r w:rsidRPr="008A1DEF">
        <w:rPr>
          <w:rFonts w:ascii="Angsana New" w:hAnsi="Angsana New"/>
          <w:sz w:val="26"/>
          <w:szCs w:val="26"/>
        </w:rPr>
        <w:t>300</w:t>
      </w:r>
      <w:r w:rsidRPr="008A1DEF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 </w:t>
      </w:r>
      <w:r w:rsidRPr="008A1DEF">
        <w:rPr>
          <w:rFonts w:ascii="Angsana New" w:hAnsi="Angsana New"/>
          <w:sz w:val="26"/>
          <w:szCs w:val="26"/>
        </w:rPr>
        <w:t>300</w:t>
      </w:r>
      <w:r w:rsidR="00254566"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ล้านหุ้น มูลค่าหุ้นละ </w:t>
      </w:r>
      <w:r w:rsidRPr="008A1DEF">
        <w:rPr>
          <w:rFonts w:ascii="Angsana New" w:hAnsi="Angsana New"/>
          <w:sz w:val="26"/>
          <w:szCs w:val="26"/>
        </w:rPr>
        <w:t>1</w:t>
      </w:r>
      <w:r w:rsidRPr="008A1DEF">
        <w:rPr>
          <w:rFonts w:ascii="Angsana New" w:hAnsi="Angsana New"/>
          <w:sz w:val="26"/>
          <w:szCs w:val="26"/>
          <w:cs/>
        </w:rPr>
        <w:t xml:space="preserve"> บาท) กับกระทรวงพาณิชย์ในวันที่ </w:t>
      </w:r>
      <w:r w:rsidRPr="008A1DEF">
        <w:rPr>
          <w:rFonts w:ascii="Angsana New" w:hAnsi="Angsana New"/>
          <w:sz w:val="26"/>
          <w:szCs w:val="26"/>
        </w:rPr>
        <w:t>13</w:t>
      </w:r>
      <w:r w:rsidRPr="008A1DEF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8A1DEF"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/>
          <w:sz w:val="26"/>
          <w:szCs w:val="26"/>
          <w:cs/>
        </w:rPr>
        <w:t xml:space="preserve"> ในการนี้ตลาดหลักทรัพย์แห่งประเทศไทยได้อนุมัติหุ้นสามัญของบริษัทจำนวน </w:t>
      </w:r>
      <w:r w:rsidRPr="008A1DEF">
        <w:rPr>
          <w:rFonts w:ascii="Angsana New" w:hAnsi="Angsana New"/>
          <w:sz w:val="26"/>
          <w:szCs w:val="26"/>
        </w:rPr>
        <w:t>300</w:t>
      </w:r>
      <w:r w:rsidRPr="008A1DEF">
        <w:rPr>
          <w:rFonts w:ascii="Angsana New" w:hAnsi="Angsana New"/>
          <w:sz w:val="26"/>
          <w:szCs w:val="26"/>
          <w:cs/>
        </w:rPr>
        <w:t xml:space="preserve"> ล้านหุ้น เป็นหลักทรัพย์จดทะเบียนและเริ่มทำการซื้อขายใน  ตลาดหลักทรัพย์แห่งประเทศไทยตั้งแต่วันที่ </w:t>
      </w:r>
      <w:r w:rsidRPr="008A1DEF">
        <w:rPr>
          <w:rFonts w:ascii="Angsana New" w:hAnsi="Angsana New"/>
          <w:sz w:val="26"/>
          <w:szCs w:val="26"/>
        </w:rPr>
        <w:t>20</w:t>
      </w:r>
      <w:r w:rsidRPr="008A1DEF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8A1DEF"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 w:hint="cs"/>
          <w:sz w:val="26"/>
          <w:szCs w:val="26"/>
          <w:cs/>
        </w:rPr>
        <w:t xml:space="preserve"> ในการออกจำหน่ายหุ้นสามัญเพิ่มทุนดังกล่าว บริษัทมีค่าใช้จ่ายที่เกี่ยวข้องกับการเสนอขายหุ้นดังกล่าวเป็นจำนวนเงิน </w:t>
      </w:r>
      <w:r w:rsidRPr="008A1DEF">
        <w:rPr>
          <w:rFonts w:ascii="Angsana New" w:hAnsi="Angsana New"/>
          <w:sz w:val="26"/>
          <w:szCs w:val="26"/>
        </w:rPr>
        <w:t xml:space="preserve">22.9 </w:t>
      </w:r>
      <w:r w:rsidRPr="008A1DEF">
        <w:rPr>
          <w:rFonts w:ascii="Angsana New" w:hAnsi="Angsana New" w:hint="cs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14:paraId="62EECCBB" w14:textId="77777777" w:rsidR="00233CC0" w:rsidRPr="008A1DEF" w:rsidRDefault="00233CC0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E310775" w14:textId="77777777" w:rsidR="008B517D" w:rsidRPr="008A1DEF" w:rsidRDefault="00140F7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1</w:t>
      </w:r>
      <w:r w:rsidR="00A747C6" w:rsidRPr="008A1DEF">
        <w:rPr>
          <w:rFonts w:ascii="Angsana New" w:hAnsi="Angsana New"/>
          <w:b/>
          <w:bCs/>
          <w:sz w:val="26"/>
          <w:szCs w:val="26"/>
        </w:rPr>
        <w:t>9</w:t>
      </w:r>
      <w:r w:rsidRPr="008A1DEF">
        <w:rPr>
          <w:rFonts w:ascii="Angsana New" w:hAnsi="Angsana New"/>
          <w:b/>
          <w:bCs/>
          <w:sz w:val="26"/>
          <w:szCs w:val="26"/>
        </w:rPr>
        <w:t>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0F4954" w:rsidRPr="008A1DEF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8B517D" w:rsidRPr="008A1DEF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39F8186D" w14:textId="77777777" w:rsidR="008B517D" w:rsidRPr="008A1DEF" w:rsidRDefault="008B517D" w:rsidP="00427BDC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7DCDF06D" w14:textId="77777777" w:rsidR="00A747C6" w:rsidRPr="008A1DEF" w:rsidRDefault="00A747C6" w:rsidP="00A747C6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8A1DEF">
        <w:rPr>
          <w:rFonts w:ascii="Angsana New" w:hAnsi="Angsana New"/>
          <w:sz w:val="26"/>
          <w:szCs w:val="26"/>
        </w:rPr>
        <w:t>.</w:t>
      </w:r>
      <w:r w:rsidRPr="008A1DEF">
        <w:rPr>
          <w:rFonts w:ascii="Angsana New" w:hAnsi="Angsana New" w:hint="cs"/>
          <w:sz w:val="26"/>
          <w:szCs w:val="26"/>
          <w:cs/>
        </w:rPr>
        <w:t>ศ</w:t>
      </w:r>
      <w:r w:rsidRPr="008A1DEF">
        <w:rPr>
          <w:rFonts w:ascii="Angsana New" w:hAnsi="Angsana New"/>
          <w:sz w:val="26"/>
          <w:szCs w:val="26"/>
        </w:rPr>
        <w:t>. 2535</w:t>
      </w:r>
      <w:r w:rsidRPr="008A1DE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8A1DEF">
        <w:rPr>
          <w:rFonts w:ascii="Angsana New" w:hAnsi="Angsana New"/>
          <w:sz w:val="26"/>
          <w:szCs w:val="26"/>
        </w:rPr>
        <w:t xml:space="preserve">5 </w:t>
      </w:r>
      <w:r w:rsidRPr="008A1DE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8A1DEF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8A1DEF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8A1DEF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8A1DEF">
        <w:rPr>
          <w:rFonts w:ascii="Angsana New" w:hAnsi="Angsana New"/>
          <w:sz w:val="26"/>
          <w:szCs w:val="26"/>
        </w:rPr>
        <w:t>(</w:t>
      </w:r>
      <w:r w:rsidRPr="008A1DEF">
        <w:rPr>
          <w:rFonts w:ascii="Angsana New" w:hAnsi="Angsana New" w:hint="cs"/>
          <w:sz w:val="26"/>
          <w:szCs w:val="26"/>
          <w:cs/>
        </w:rPr>
        <w:t>ถ้ามี</w:t>
      </w:r>
      <w:r w:rsidRPr="008A1DEF">
        <w:rPr>
          <w:rFonts w:ascii="Angsana New" w:hAnsi="Angsana New"/>
          <w:sz w:val="26"/>
          <w:szCs w:val="26"/>
        </w:rPr>
        <w:t xml:space="preserve">) </w:t>
      </w:r>
      <w:r w:rsidRPr="008A1DE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8A1DEF">
        <w:rPr>
          <w:rFonts w:ascii="Angsana New" w:hAnsi="Angsana New"/>
          <w:sz w:val="26"/>
          <w:szCs w:val="26"/>
        </w:rPr>
        <w:t xml:space="preserve">10 </w:t>
      </w:r>
      <w:r w:rsidRPr="008A1DE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608D75D7" w14:textId="77777777" w:rsidR="00A747C6" w:rsidRPr="008A1DEF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2DEE96D8" w14:textId="15627080" w:rsidR="00A747C6" w:rsidRPr="008A1DEF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 w:hint="cs"/>
          <w:sz w:val="26"/>
          <w:szCs w:val="26"/>
          <w:cs/>
        </w:rPr>
        <w:t>ณ วันที่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 w:hint="cs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 xml:space="preserve">31 </w:t>
      </w:r>
      <w:r w:rsidRPr="008A1DE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A1DEF">
        <w:rPr>
          <w:rFonts w:ascii="Angsana New" w:hAnsi="Angsana New"/>
          <w:sz w:val="26"/>
          <w:szCs w:val="26"/>
        </w:rPr>
        <w:t xml:space="preserve">2561 </w:t>
      </w:r>
      <w:r w:rsidRPr="008A1DEF">
        <w:rPr>
          <w:rFonts w:ascii="Angsana New" w:hAnsi="Angsana New"/>
          <w:sz w:val="26"/>
          <w:szCs w:val="26"/>
          <w:cs/>
        </w:rPr>
        <w:t>ทุนสำรองตามกฎหมาย</w:t>
      </w:r>
      <w:r w:rsidRPr="008A1DEF">
        <w:rPr>
          <w:rFonts w:ascii="Angsana New" w:hAnsi="Angsana New" w:hint="cs"/>
          <w:sz w:val="26"/>
          <w:szCs w:val="26"/>
          <w:cs/>
        </w:rPr>
        <w:t xml:space="preserve">มีจำนวนเท่ากับร้อยละ </w:t>
      </w:r>
      <w:r w:rsidRPr="008A1DEF">
        <w:rPr>
          <w:rFonts w:ascii="Angsana New" w:hAnsi="Angsana New"/>
          <w:sz w:val="26"/>
          <w:szCs w:val="26"/>
        </w:rPr>
        <w:t xml:space="preserve">10 </w:t>
      </w:r>
      <w:r w:rsidRPr="008A1DEF">
        <w:rPr>
          <w:rFonts w:ascii="Angsana New" w:hAnsi="Angsana New" w:hint="cs"/>
          <w:sz w:val="26"/>
          <w:szCs w:val="26"/>
          <w:cs/>
        </w:rPr>
        <w:t>ของเงินทุนจดทะเบียนแล้ว</w:t>
      </w:r>
    </w:p>
    <w:p w14:paraId="351D98DD" w14:textId="77777777" w:rsidR="00140F7F" w:rsidRPr="008A1DEF" w:rsidRDefault="0014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8154DE8" w14:textId="77777777" w:rsidR="00793613" w:rsidRPr="008A1DEF" w:rsidRDefault="0079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3F9974DF" w14:textId="69F6B1F1" w:rsidR="00F51E92" w:rsidRPr="008A1DEF" w:rsidRDefault="00F51E92" w:rsidP="00F51E9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20</w:t>
      </w:r>
      <w:r w:rsidRPr="008A1DEF">
        <w:rPr>
          <w:rFonts w:ascii="Angsana New" w:hAnsi="Angsana New"/>
          <w:b/>
          <w:bCs/>
          <w:sz w:val="26"/>
          <w:szCs w:val="26"/>
          <w:cs/>
        </w:rPr>
        <w:t>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Pr="008A1DEF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7D256374" w14:textId="77777777" w:rsidR="00F51E92" w:rsidRPr="008A1DEF" w:rsidRDefault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E654E2E" w14:textId="064E9F33" w:rsidR="00C62F28" w:rsidRPr="008A1DEF" w:rsidRDefault="00C62F28" w:rsidP="00C62F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 w:hint="cs"/>
          <w:sz w:val="26"/>
          <w:szCs w:val="26"/>
          <w:cs/>
        </w:rPr>
        <w:t>ใน</w:t>
      </w:r>
      <w:r w:rsidRPr="008A1DEF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8A1DEF">
        <w:rPr>
          <w:rFonts w:ascii="Angsana New" w:hAnsi="Angsana New" w:hint="cs"/>
          <w:sz w:val="26"/>
          <w:szCs w:val="26"/>
          <w:cs/>
        </w:rPr>
        <w:t>ของบริษัท</w:t>
      </w:r>
      <w:r w:rsidRPr="008A1DEF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24 </w:t>
      </w:r>
      <w:r w:rsidRPr="008A1DEF">
        <w:rPr>
          <w:rFonts w:ascii="Angsana New" w:hAnsi="Angsana New" w:hint="cs"/>
          <w:sz w:val="26"/>
          <w:szCs w:val="26"/>
          <w:cs/>
        </w:rPr>
        <w:t>เมษายน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2561 </w:t>
      </w:r>
      <w:r w:rsidRPr="008A1DEF">
        <w:rPr>
          <w:rFonts w:ascii="Angsana New" w:hAnsi="Angsana New" w:hint="cs"/>
          <w:sz w:val="26"/>
          <w:szCs w:val="26"/>
          <w:cs/>
        </w:rPr>
        <w:t>ผู้ถือหุ้น</w:t>
      </w:r>
      <w:r w:rsidRPr="008A1DEF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8A1DEF">
        <w:rPr>
          <w:rFonts w:ascii="Angsana New" w:hAnsi="Angsana New"/>
          <w:spacing w:val="-4"/>
          <w:sz w:val="26"/>
          <w:szCs w:val="26"/>
          <w:cs/>
        </w:rPr>
        <w:t>การจ่ายเงินปันผลในอัตราหุ้นละ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2.14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 สำหรับหุ้นสามัญจำนวน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14,062,500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หุ้น เป็นจำนวนเงินรวม </w:t>
      </w:r>
      <w:r w:rsidR="00646878" w:rsidRPr="008A1DEF">
        <w:rPr>
          <w:rFonts w:ascii="Angsana New" w:hAnsi="Angsana New"/>
          <w:spacing w:val="-4"/>
          <w:sz w:val="26"/>
          <w:szCs w:val="26"/>
        </w:rPr>
        <w:t>30.</w:t>
      </w:r>
      <w:r w:rsidRPr="008A1DEF">
        <w:rPr>
          <w:rFonts w:ascii="Angsana New" w:hAnsi="Angsana New"/>
          <w:spacing w:val="-4"/>
          <w:sz w:val="26"/>
          <w:szCs w:val="26"/>
        </w:rPr>
        <w:t>09</w:t>
      </w:r>
      <w:r w:rsidR="00646878"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646878" w:rsidRPr="008A1DEF">
        <w:rPr>
          <w:rFonts w:ascii="Angsana New" w:hAnsi="Angsana New" w:hint="cs"/>
          <w:spacing w:val="-4"/>
          <w:sz w:val="26"/>
          <w:szCs w:val="26"/>
          <w:cs/>
        </w:rPr>
        <w:t>ล้าน</w:t>
      </w:r>
      <w:r w:rsidRPr="008A1DEF">
        <w:rPr>
          <w:rFonts w:ascii="Angsana New" w:hAnsi="Angsana New"/>
          <w:spacing w:val="-4"/>
          <w:sz w:val="26"/>
          <w:szCs w:val="26"/>
          <w:cs/>
        </w:rPr>
        <w:t>บาท โดยกำหนดให้จ่ายเงินปันผลดังกล่าว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>ให้กับผู้ถือหุ้นที่มี</w:t>
      </w:r>
      <w:r w:rsidRPr="008A1DEF">
        <w:rPr>
          <w:rFonts w:ascii="Angsana New" w:hAnsi="Angsana New"/>
          <w:spacing w:val="-4"/>
          <w:sz w:val="26"/>
          <w:szCs w:val="26"/>
          <w:cs/>
        </w:rPr>
        <w:t>รายชื่อปรากฏอยู่ในสมุดทะเบียนผู้ถือหุ้นของบริษัท ณ วันที่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</w:rPr>
        <w:t>30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เมษายน </w:t>
      </w:r>
      <w:r w:rsidRPr="008A1DEF">
        <w:rPr>
          <w:rFonts w:ascii="Angsana New" w:hAnsi="Angsana New"/>
          <w:spacing w:val="-4"/>
          <w:sz w:val="26"/>
          <w:szCs w:val="26"/>
        </w:rPr>
        <w:t>2561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เงินปันผลดังกล่าวจ่ายให้แก่ผู้ถือหุ้น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14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พฤษภาคม </w:t>
      </w:r>
      <w:r w:rsidRPr="008A1DEF">
        <w:rPr>
          <w:rFonts w:ascii="Angsana New" w:hAnsi="Angsana New"/>
          <w:spacing w:val="-4"/>
          <w:sz w:val="26"/>
          <w:szCs w:val="26"/>
        </w:rPr>
        <w:t>2561</w:t>
      </w:r>
    </w:p>
    <w:p w14:paraId="2F750A10" w14:textId="77777777" w:rsidR="00C62F28" w:rsidRPr="008A1DEF" w:rsidRDefault="00C62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0FFCB02" w14:textId="301BE51E" w:rsidR="00F05600" w:rsidRPr="008A1DEF" w:rsidRDefault="00F05600" w:rsidP="00F0560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3 </w:t>
      </w:r>
      <w:r w:rsidRPr="008A1DEF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A1DEF">
        <w:rPr>
          <w:rFonts w:ascii="Angsana New" w:hAnsi="Angsana New"/>
          <w:sz w:val="26"/>
          <w:szCs w:val="26"/>
        </w:rPr>
        <w:t>2561</w:t>
      </w:r>
      <w:r w:rsidRPr="008A1DEF">
        <w:rPr>
          <w:rFonts w:ascii="Angsana New" w:hAnsi="Angsana New" w:hint="cs"/>
          <w:sz w:val="26"/>
          <w:szCs w:val="26"/>
          <w:cs/>
        </w:rPr>
        <w:t xml:space="preserve"> คณะกรรมการได้มีมติอนุมัติ</w:t>
      </w:r>
      <w:r w:rsidRPr="008A1DEF">
        <w:rPr>
          <w:rFonts w:ascii="Angsana New" w:hAnsi="Angsana New"/>
          <w:sz w:val="26"/>
          <w:szCs w:val="26"/>
          <w:cs/>
        </w:rPr>
        <w:tab/>
        <w:t xml:space="preserve">การจ่ายเงินปันผลระหว่างกาลของบริษัท </w:t>
      </w:r>
      <w:r w:rsidRPr="008A1DEF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8A1DEF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8A1DEF">
        <w:rPr>
          <w:rFonts w:ascii="Angsana New" w:hAnsi="Angsana New"/>
          <w:sz w:val="26"/>
          <w:szCs w:val="26"/>
        </w:rPr>
        <w:t xml:space="preserve">6.70 </w:t>
      </w:r>
      <w:r w:rsidRPr="008A1DEF">
        <w:rPr>
          <w:rFonts w:ascii="Angsana New" w:hAnsi="Angsana New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z w:val="26"/>
          <w:szCs w:val="26"/>
        </w:rPr>
        <w:t>14,062,500</w:t>
      </w:r>
      <w:r w:rsidRPr="008A1DEF">
        <w:rPr>
          <w:rFonts w:ascii="Angsana New" w:hAnsi="Angsana New" w:hint="cs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z w:val="26"/>
          <w:szCs w:val="26"/>
        </w:rPr>
        <w:t xml:space="preserve">94,218,750 </w:t>
      </w:r>
      <w:r w:rsidRPr="008A1DEF">
        <w:rPr>
          <w:rFonts w:ascii="Angsana New" w:hAnsi="Angsana New" w:hint="cs"/>
          <w:sz w:val="26"/>
          <w:szCs w:val="26"/>
          <w:cs/>
        </w:rPr>
        <w:t xml:space="preserve">บาท เงินปันผลดังกล่าวจ่ายให้แก่ผู้ถือหุ้นของบริษัทแล้วเมื่อวันที่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18 </w:t>
      </w:r>
      <w:r w:rsidRPr="008A1DE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 xml:space="preserve">19 </w:t>
      </w:r>
      <w:r w:rsidRPr="008A1DEF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A1DEF">
        <w:rPr>
          <w:rFonts w:ascii="Angsana New" w:hAnsi="Angsana New"/>
          <w:sz w:val="26"/>
          <w:szCs w:val="26"/>
        </w:rPr>
        <w:t>2561</w:t>
      </w:r>
    </w:p>
    <w:p w14:paraId="39317E20" w14:textId="77777777" w:rsidR="00F05600" w:rsidRPr="008A1DEF" w:rsidRDefault="00F05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80FC900" w14:textId="77777777" w:rsidR="00F51E92" w:rsidRPr="008A1DEF" w:rsidRDefault="00F51E92" w:rsidP="00F51E92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8A1DEF">
        <w:rPr>
          <w:rFonts w:ascii="Angsana New" w:hAnsi="Angsana New"/>
          <w:sz w:val="26"/>
          <w:szCs w:val="26"/>
        </w:rPr>
        <w:t xml:space="preserve">21 </w:t>
      </w:r>
      <w:r w:rsidRPr="008A1DEF">
        <w:rPr>
          <w:rFonts w:ascii="Angsana New" w:hAnsi="Angsana New"/>
          <w:sz w:val="26"/>
          <w:szCs w:val="26"/>
          <w:cs/>
        </w:rPr>
        <w:t xml:space="preserve">มกราคม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การจ่ายเงินปันผลระหว่างกาลของบริษัทในอัตราหุ้นละ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0.45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8A1DEF">
        <w:rPr>
          <w:rFonts w:ascii="Angsana New" w:hAnsi="Angsana New"/>
          <w:spacing w:val="-4"/>
          <w:sz w:val="26"/>
          <w:szCs w:val="26"/>
        </w:rPr>
        <w:t>225,000,000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101.25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ล้านบาท ให้กับผู้ถือหุ้นที่มีรายชื่อปรากฏอยู่ใน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              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สมุดทะเบียนผู้ถือหุ้นของบริษัท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29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8A1DEF">
        <w:rPr>
          <w:rFonts w:ascii="Angsana New" w:hAnsi="Angsana New"/>
          <w:spacing w:val="-4"/>
          <w:sz w:val="26"/>
          <w:szCs w:val="26"/>
        </w:rPr>
        <w:t>2562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254566" w:rsidRPr="008A1DEF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ได้จ่ายให้แก่ผู้ถือหุ้นของบริษัทแล้วในเดือนมกราคมและเดือนกุมภาพันธ์ </w:t>
      </w:r>
      <w:r w:rsidRPr="008A1DEF">
        <w:rPr>
          <w:rFonts w:ascii="Angsana New" w:hAnsi="Angsana New"/>
          <w:spacing w:val="-4"/>
          <w:sz w:val="26"/>
          <w:szCs w:val="26"/>
        </w:rPr>
        <w:t>2562</w:t>
      </w:r>
    </w:p>
    <w:p w14:paraId="509EDFE3" w14:textId="77777777" w:rsidR="00C655FE" w:rsidRPr="008A1DEF" w:rsidRDefault="00C655FE" w:rsidP="00C655FE">
      <w:pPr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9FFEDF7" w14:textId="77777777" w:rsidR="00C655FE" w:rsidRPr="008A1DEF" w:rsidRDefault="00C655FE" w:rsidP="00C655FE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มติอนุมัติการจ่ายเงินปันผลระหว่างกาลดังกล่าวได้รับทราบโดยที่ประชุมผู้ถือหุ้นสามัญประจำปี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2562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เมื่อวันที่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29 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เมษายน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2562 </w:t>
      </w:r>
      <w:r w:rsidRPr="008A1DEF">
        <w:rPr>
          <w:rFonts w:ascii="Angsana New" w:hAnsi="Angsana New"/>
          <w:spacing w:val="-4"/>
          <w:sz w:val="26"/>
          <w:szCs w:val="26"/>
          <w:cs/>
        </w:rPr>
        <w:t>แล้ว</w:t>
      </w:r>
    </w:p>
    <w:p w14:paraId="0AEE66CF" w14:textId="245A9194" w:rsidR="00F05600" w:rsidRPr="008A1DEF" w:rsidRDefault="00F05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4C0F0B6" w14:textId="3EB4225F" w:rsidR="00252526" w:rsidRPr="008A1DEF" w:rsidRDefault="00F51E92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A1DEF">
        <w:rPr>
          <w:rFonts w:ascii="Angsana New" w:hAnsi="Angsana New"/>
          <w:b/>
          <w:bCs/>
          <w:sz w:val="26"/>
          <w:szCs w:val="26"/>
        </w:rPr>
        <w:t>21</w:t>
      </w:r>
      <w:r w:rsidR="00140F7F" w:rsidRPr="008A1DEF">
        <w:rPr>
          <w:rFonts w:ascii="Angsana New" w:hAnsi="Angsana New"/>
          <w:b/>
          <w:bCs/>
          <w:sz w:val="26"/>
          <w:szCs w:val="26"/>
        </w:rPr>
        <w:t>.</w:t>
      </w:r>
      <w:r w:rsidR="006D711A" w:rsidRPr="008A1DEF">
        <w:rPr>
          <w:rFonts w:ascii="Angsana New" w:hAnsi="Angsana New"/>
          <w:b/>
          <w:bCs/>
          <w:sz w:val="26"/>
          <w:szCs w:val="26"/>
        </w:rPr>
        <w:tab/>
      </w:r>
      <w:r w:rsidR="00252526" w:rsidRPr="008A1DEF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8B33E8" w:rsidRPr="008A1DEF">
        <w:rPr>
          <w:rFonts w:ascii="Angsana New" w:hAnsi="Angsana New"/>
          <w:b/>
          <w:bCs/>
          <w:sz w:val="26"/>
          <w:szCs w:val="26"/>
        </w:rPr>
        <w:t xml:space="preserve"> (</w:t>
      </w:r>
      <w:r w:rsidR="008B33E8" w:rsidRPr="008A1DEF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8B33E8" w:rsidRPr="008A1DEF">
        <w:rPr>
          <w:rFonts w:ascii="Angsana New" w:hAnsi="Angsana New"/>
          <w:b/>
          <w:bCs/>
          <w:sz w:val="26"/>
          <w:szCs w:val="26"/>
        </w:rPr>
        <w:t xml:space="preserve">) </w:t>
      </w:r>
      <w:r w:rsidR="00252526" w:rsidRPr="008A1DEF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ต่อหุ้นขั้นพื้นฐานส่วนที่เป็นของบริษัทใหญ่</w:t>
      </w:r>
    </w:p>
    <w:p w14:paraId="28DF6443" w14:textId="77777777" w:rsidR="00252526" w:rsidRPr="008A1DEF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D1638C8" w14:textId="6CE896A8" w:rsidR="00252526" w:rsidRPr="008A1DEF" w:rsidRDefault="00252526" w:rsidP="00F25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กำไร</w:t>
      </w:r>
      <w:r w:rsidR="008B33E8" w:rsidRPr="008A1DEF">
        <w:rPr>
          <w:rFonts w:ascii="Angsana New" w:hAnsi="Angsana New"/>
          <w:sz w:val="26"/>
          <w:szCs w:val="26"/>
        </w:rPr>
        <w:t xml:space="preserve"> (</w:t>
      </w:r>
      <w:r w:rsidR="008B33E8" w:rsidRPr="008A1DEF">
        <w:rPr>
          <w:rFonts w:ascii="Angsana New" w:hAnsi="Angsana New" w:hint="cs"/>
          <w:sz w:val="26"/>
          <w:szCs w:val="26"/>
          <w:cs/>
        </w:rPr>
        <w:t>ขาดทุน</w:t>
      </w:r>
      <w:r w:rsidR="008B33E8" w:rsidRPr="008A1DEF">
        <w:rPr>
          <w:rFonts w:ascii="Angsana New" w:hAnsi="Angsana New"/>
          <w:sz w:val="26"/>
          <w:szCs w:val="26"/>
        </w:rPr>
        <w:t xml:space="preserve">) </w:t>
      </w:r>
      <w:r w:rsidRPr="008A1DEF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ต่อหุ้นขั้นพื้นฐานส่วนที่เป็นของบริษัทใหญ่คำนวณโดยการหารกำไร</w:t>
      </w:r>
      <w:r w:rsidR="008B33E8" w:rsidRPr="008A1DEF">
        <w:rPr>
          <w:rFonts w:ascii="Angsana New" w:hAnsi="Angsana New"/>
          <w:sz w:val="26"/>
          <w:szCs w:val="26"/>
        </w:rPr>
        <w:t xml:space="preserve"> (</w:t>
      </w:r>
      <w:r w:rsidR="008B33E8" w:rsidRPr="008A1DEF">
        <w:rPr>
          <w:rFonts w:ascii="Angsana New" w:hAnsi="Angsana New" w:hint="cs"/>
          <w:sz w:val="26"/>
          <w:szCs w:val="26"/>
          <w:cs/>
        </w:rPr>
        <w:t>ขาดทุน</w:t>
      </w:r>
      <w:r w:rsidR="008B33E8" w:rsidRPr="008A1DEF">
        <w:rPr>
          <w:rFonts w:ascii="Angsana New" w:hAnsi="Angsana New"/>
          <w:sz w:val="26"/>
          <w:szCs w:val="26"/>
        </w:rPr>
        <w:t xml:space="preserve">) </w:t>
      </w:r>
      <w:r w:rsidRPr="008A1DEF">
        <w:rPr>
          <w:rFonts w:ascii="Angsana New" w:hAnsi="Angsana New"/>
          <w:sz w:val="26"/>
          <w:szCs w:val="26"/>
          <w:cs/>
        </w:rPr>
        <w:t>สำหรับแต่ละงวดส่วนที่เป็นของบริษัทใหญ่ด้วยจำนวนหุ้นสามัญถัวเฉลี่ยถ่วงน้ำหนักที่ออกในระหว่างงวด</w:t>
      </w:r>
    </w:p>
    <w:p w14:paraId="788D0D58" w14:textId="77777777" w:rsidR="0044192F" w:rsidRPr="008A1DEF" w:rsidRDefault="0044192F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45EE1E" w14:textId="371301E9" w:rsidR="00252526" w:rsidRPr="008A1DEF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4C7439" w:rsidRPr="008A1DEF">
        <w:rPr>
          <w:rFonts w:ascii="Angsana New" w:hAnsi="Angsana New"/>
          <w:sz w:val="26"/>
          <w:szCs w:val="26"/>
          <w:cs/>
        </w:rPr>
        <w:t>งวด</w:t>
      </w:r>
      <w:r w:rsidR="000725EE" w:rsidRPr="008A1DEF">
        <w:rPr>
          <w:rFonts w:ascii="Angsana New" w:hAnsi="Angsana New" w:hint="cs"/>
          <w:sz w:val="26"/>
          <w:szCs w:val="26"/>
          <w:cs/>
        </w:rPr>
        <w:t>สาม</w:t>
      </w:r>
      <w:r w:rsidR="004C7439" w:rsidRPr="008A1DEF">
        <w:rPr>
          <w:rFonts w:ascii="Angsana New" w:hAnsi="Angsana New"/>
          <w:sz w:val="26"/>
          <w:szCs w:val="26"/>
          <w:cs/>
        </w:rPr>
        <w:t>เดือน</w:t>
      </w:r>
      <w:r w:rsidR="00717D7B"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8A1DEF">
        <w:rPr>
          <w:rFonts w:ascii="Angsana New" w:hAnsi="Angsana New"/>
          <w:sz w:val="26"/>
          <w:szCs w:val="26"/>
          <w:lang w:val="en-GB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53CCC632" w14:textId="77777777" w:rsidR="00792DDB" w:rsidRPr="008A1DEF" w:rsidRDefault="00792DDB" w:rsidP="002D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792DDB" w:rsidRPr="008A1DEF" w14:paraId="447C3640" w14:textId="77777777" w:rsidTr="00792DDB">
        <w:tc>
          <w:tcPr>
            <w:tcW w:w="6570" w:type="dxa"/>
          </w:tcPr>
          <w:p w14:paraId="71DC4913" w14:textId="77777777" w:rsidR="00792DDB" w:rsidRPr="008A1DEF" w:rsidRDefault="00792DDB" w:rsidP="00D37825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AEC40BC" w14:textId="77777777" w:rsidR="00792DDB" w:rsidRPr="008A1DEF" w:rsidRDefault="00792DDB" w:rsidP="00D37825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792DDB" w:rsidRPr="008A1DEF" w14:paraId="104B9923" w14:textId="77777777" w:rsidTr="00D37825">
        <w:tc>
          <w:tcPr>
            <w:tcW w:w="6570" w:type="dxa"/>
          </w:tcPr>
          <w:p w14:paraId="6C3A19CD" w14:textId="77777777" w:rsidR="00792DDB" w:rsidRPr="008A1DEF" w:rsidRDefault="00792DDB" w:rsidP="00792DDB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C48A" w14:textId="77777777" w:rsidR="00792DDB" w:rsidRPr="008A1DEF" w:rsidRDefault="00B35699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0C875E" w14:textId="77777777" w:rsidR="00792DDB" w:rsidRPr="008A1DEF" w:rsidRDefault="00792DDB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2BEB" w14:textId="77777777" w:rsidR="00792DDB" w:rsidRPr="008A1DEF" w:rsidRDefault="00233EF5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92DDB" w:rsidRPr="008A1DEF" w14:paraId="68813FD0" w14:textId="77777777" w:rsidTr="00792DDB">
        <w:tc>
          <w:tcPr>
            <w:tcW w:w="6570" w:type="dxa"/>
          </w:tcPr>
          <w:p w14:paraId="3F3E811F" w14:textId="77777777" w:rsidR="00792DDB" w:rsidRPr="008A1DEF" w:rsidRDefault="00792DDB" w:rsidP="00D37825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EC5EF2" w14:textId="77777777" w:rsidR="00792DDB" w:rsidRPr="008A1DEF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035E35" w14:textId="77777777" w:rsidR="00792DDB" w:rsidRPr="008A1DEF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A41C723" w14:textId="77777777" w:rsidR="00792DDB" w:rsidRPr="008A1DEF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FD7" w:rsidRPr="008A1DEF" w14:paraId="743D9CF6" w14:textId="77777777" w:rsidTr="00792DDB">
        <w:tc>
          <w:tcPr>
            <w:tcW w:w="6570" w:type="dxa"/>
          </w:tcPr>
          <w:p w14:paraId="4179EDF2" w14:textId="22B87261" w:rsidR="00A20FD7" w:rsidRPr="008A1DEF" w:rsidRDefault="00A20FD7" w:rsidP="00A2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D374E" w:rsidRPr="008A1DEF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</w:tcPr>
          <w:p w14:paraId="7DAA3F84" w14:textId="30708C01" w:rsidR="00A20FD7" w:rsidRPr="008A1DEF" w:rsidRDefault="00A20FD7" w:rsidP="00A20FD7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300.0</w:t>
            </w:r>
          </w:p>
        </w:tc>
        <w:tc>
          <w:tcPr>
            <w:tcW w:w="270" w:type="dxa"/>
          </w:tcPr>
          <w:p w14:paraId="0753ACA8" w14:textId="77777777" w:rsidR="00A20FD7" w:rsidRPr="008A1DEF" w:rsidRDefault="00A20FD7" w:rsidP="00A20FD7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0136CB1" w14:textId="77777777" w:rsidR="00A20FD7" w:rsidRPr="008A1DEF" w:rsidRDefault="00A20FD7" w:rsidP="00A20FD7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14.1</w:t>
            </w:r>
          </w:p>
        </w:tc>
      </w:tr>
      <w:tr w:rsidR="00A20FD7" w:rsidRPr="008A1DEF" w14:paraId="0B7F8C67" w14:textId="77777777" w:rsidTr="00792DDB">
        <w:tc>
          <w:tcPr>
            <w:tcW w:w="6570" w:type="dxa"/>
          </w:tcPr>
          <w:p w14:paraId="7ABB8153" w14:textId="77777777" w:rsidR="00A20FD7" w:rsidRPr="008A1DEF" w:rsidRDefault="00A20FD7" w:rsidP="00A2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ผลกระทบจากการเปลี่ยนแปลงมูลค่าหุ้นที่ตราไว้ </w:t>
            </w:r>
          </w:p>
        </w:tc>
        <w:tc>
          <w:tcPr>
            <w:tcW w:w="1530" w:type="dxa"/>
          </w:tcPr>
          <w:p w14:paraId="065D4604" w14:textId="77777777" w:rsidR="00A20FD7" w:rsidRPr="008A1DEF" w:rsidRDefault="00A20FD7" w:rsidP="00A20FD7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53BA7B" w14:textId="77777777" w:rsidR="00A20FD7" w:rsidRPr="008A1DEF" w:rsidRDefault="00A20FD7" w:rsidP="00A20FD7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25CEE8" w14:textId="77777777" w:rsidR="00A20FD7" w:rsidRPr="008A1DEF" w:rsidRDefault="00A20FD7" w:rsidP="00A20FD7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126.5</w:t>
            </w:r>
          </w:p>
        </w:tc>
      </w:tr>
      <w:tr w:rsidR="00F05600" w:rsidRPr="008A1DEF" w14:paraId="5CB0E4CB" w14:textId="77777777" w:rsidTr="00792DDB">
        <w:tc>
          <w:tcPr>
            <w:tcW w:w="6570" w:type="dxa"/>
          </w:tcPr>
          <w:p w14:paraId="4D75585C" w14:textId="61456AAE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530" w:type="dxa"/>
          </w:tcPr>
          <w:p w14:paraId="29CB92B9" w14:textId="7397DD2F" w:rsidR="00F05600" w:rsidRPr="008A1DEF" w:rsidRDefault="00F05600" w:rsidP="00F05600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C879C2" w14:textId="77777777" w:rsidR="00F05600" w:rsidRPr="008A1DEF" w:rsidRDefault="00F05600" w:rsidP="00F05600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F3C3F3" w14:textId="09463455" w:rsidR="00F05600" w:rsidRPr="008A1DEF" w:rsidRDefault="00F05600" w:rsidP="00F05600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4.6</w:t>
            </w:r>
          </w:p>
        </w:tc>
      </w:tr>
      <w:tr w:rsidR="00F05600" w:rsidRPr="008A1DEF" w14:paraId="59AA34E8" w14:textId="77777777" w:rsidTr="00792DDB">
        <w:tc>
          <w:tcPr>
            <w:tcW w:w="6570" w:type="dxa"/>
          </w:tcPr>
          <w:p w14:paraId="70630439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A5E031" w14:textId="79B56396" w:rsidR="00F05600" w:rsidRPr="008A1DEF" w:rsidRDefault="00F05600" w:rsidP="00F05600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300.0</w:t>
            </w:r>
          </w:p>
        </w:tc>
        <w:tc>
          <w:tcPr>
            <w:tcW w:w="270" w:type="dxa"/>
          </w:tcPr>
          <w:p w14:paraId="73967769" w14:textId="77777777" w:rsidR="00F05600" w:rsidRPr="008A1DEF" w:rsidRDefault="00F05600" w:rsidP="00F05600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6FFF83" w14:textId="49DE8664" w:rsidR="00F05600" w:rsidRPr="008A1DEF" w:rsidRDefault="00F05600" w:rsidP="00F05600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145.2</w:t>
            </w:r>
          </w:p>
        </w:tc>
      </w:tr>
    </w:tbl>
    <w:p w14:paraId="71BC8CE8" w14:textId="77777777" w:rsidR="00254566" w:rsidRPr="008A1DEF" w:rsidRDefault="0025456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D4D7B4E" w14:textId="77777777" w:rsidR="00793613" w:rsidRPr="008A1DEF" w:rsidRDefault="0079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8A1DEF">
        <w:rPr>
          <w:rFonts w:ascii="Angsana New" w:hAnsi="Angsana New"/>
          <w:sz w:val="26"/>
          <w:szCs w:val="26"/>
          <w:cs/>
        </w:rPr>
        <w:br w:type="page"/>
      </w:r>
    </w:p>
    <w:p w14:paraId="69769E4F" w14:textId="418F9B81" w:rsidR="00A33075" w:rsidRPr="008A1DEF" w:rsidRDefault="00A33075" w:rsidP="00A33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สำหรับแต่ละงวด</w:t>
      </w:r>
      <w:r w:rsidR="00DD34F0" w:rsidRPr="008A1DEF">
        <w:rPr>
          <w:rFonts w:ascii="Angsana New" w:hAnsi="Angsana New" w:hint="cs"/>
          <w:sz w:val="26"/>
          <w:szCs w:val="26"/>
          <w:cs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/>
          <w:sz w:val="26"/>
          <w:szCs w:val="26"/>
          <w:cs/>
        </w:rPr>
        <w:t xml:space="preserve">และ </w:t>
      </w:r>
      <w:r w:rsidRPr="008A1DEF">
        <w:rPr>
          <w:rFonts w:ascii="Angsana New" w:hAnsi="Angsana New"/>
          <w:sz w:val="26"/>
          <w:szCs w:val="26"/>
          <w:lang w:val="en-GB"/>
        </w:rPr>
        <w:t>2561</w:t>
      </w:r>
      <w:r w:rsidRPr="008A1DEF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06A42A9F" w14:textId="77777777" w:rsidR="00A33075" w:rsidRPr="008A1DEF" w:rsidRDefault="00A33075" w:rsidP="00A33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A33075" w:rsidRPr="008A1DEF" w14:paraId="289F72A3" w14:textId="77777777" w:rsidTr="007D0245">
        <w:tc>
          <w:tcPr>
            <w:tcW w:w="6570" w:type="dxa"/>
          </w:tcPr>
          <w:p w14:paraId="6303DB25" w14:textId="77777777" w:rsidR="00A33075" w:rsidRPr="008A1DEF" w:rsidRDefault="00A33075" w:rsidP="007D0245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5FAFBED" w14:textId="77777777" w:rsidR="00A33075" w:rsidRPr="008A1DEF" w:rsidRDefault="00A33075" w:rsidP="007D0245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A33075" w:rsidRPr="008A1DEF" w14:paraId="1B7BF309" w14:textId="77777777" w:rsidTr="007D0245">
        <w:tc>
          <w:tcPr>
            <w:tcW w:w="6570" w:type="dxa"/>
          </w:tcPr>
          <w:p w14:paraId="07FDB242" w14:textId="77777777" w:rsidR="00A33075" w:rsidRPr="008A1DEF" w:rsidRDefault="00A33075" w:rsidP="007D0245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C35B1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94851E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A41D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33075" w:rsidRPr="008A1DEF" w14:paraId="5B228B44" w14:textId="77777777" w:rsidTr="007D0245">
        <w:tc>
          <w:tcPr>
            <w:tcW w:w="6570" w:type="dxa"/>
          </w:tcPr>
          <w:p w14:paraId="7D27558A" w14:textId="77777777" w:rsidR="00A33075" w:rsidRPr="008A1DEF" w:rsidRDefault="00A33075" w:rsidP="007D0245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0994F4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A43E5E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AF95AF0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3075" w:rsidRPr="008A1DEF" w14:paraId="063B2633" w14:textId="77777777" w:rsidTr="007D0245">
        <w:tc>
          <w:tcPr>
            <w:tcW w:w="6570" w:type="dxa"/>
          </w:tcPr>
          <w:p w14:paraId="5745A6FD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</w:tcPr>
          <w:p w14:paraId="26241858" w14:textId="77777777" w:rsidR="00A33075" w:rsidRPr="008A1DEF" w:rsidRDefault="00A33075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225.0</w:t>
            </w:r>
          </w:p>
        </w:tc>
        <w:tc>
          <w:tcPr>
            <w:tcW w:w="270" w:type="dxa"/>
          </w:tcPr>
          <w:p w14:paraId="51C6B90A" w14:textId="77777777" w:rsidR="00A33075" w:rsidRPr="008A1DEF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B5A300" w14:textId="77777777" w:rsidR="00A33075" w:rsidRPr="008A1DEF" w:rsidRDefault="00A33075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14.1</w:t>
            </w:r>
          </w:p>
        </w:tc>
      </w:tr>
      <w:tr w:rsidR="00A33075" w:rsidRPr="008A1DEF" w14:paraId="2562EC63" w14:textId="77777777" w:rsidTr="007D0245">
        <w:tc>
          <w:tcPr>
            <w:tcW w:w="6570" w:type="dxa"/>
          </w:tcPr>
          <w:p w14:paraId="263514EC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ผลกระทบจากการเปลี่ยนแปลงมูลค่าหุ้นที่ตราไว้ </w:t>
            </w:r>
          </w:p>
        </w:tc>
        <w:tc>
          <w:tcPr>
            <w:tcW w:w="1530" w:type="dxa"/>
          </w:tcPr>
          <w:p w14:paraId="5D706385" w14:textId="77777777" w:rsidR="00A33075" w:rsidRPr="008A1DEF" w:rsidRDefault="00A33075" w:rsidP="007D0245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A6D197" w14:textId="77777777" w:rsidR="00A33075" w:rsidRPr="008A1DEF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C35364" w14:textId="77777777" w:rsidR="00A33075" w:rsidRPr="008A1DEF" w:rsidRDefault="00A33075" w:rsidP="007D0245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126.5</w:t>
            </w:r>
          </w:p>
        </w:tc>
      </w:tr>
      <w:tr w:rsidR="00A33075" w:rsidRPr="008A1DEF" w14:paraId="50AB75C6" w14:textId="77777777" w:rsidTr="007D0245">
        <w:tc>
          <w:tcPr>
            <w:tcW w:w="6570" w:type="dxa"/>
          </w:tcPr>
          <w:p w14:paraId="5F134943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530" w:type="dxa"/>
          </w:tcPr>
          <w:p w14:paraId="01EE6B22" w14:textId="68DE2BEC" w:rsidR="00A33075" w:rsidRPr="008A1DEF" w:rsidRDefault="00F05600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63.5</w:t>
            </w:r>
          </w:p>
        </w:tc>
        <w:tc>
          <w:tcPr>
            <w:tcW w:w="270" w:type="dxa"/>
          </w:tcPr>
          <w:p w14:paraId="32909805" w14:textId="77777777" w:rsidR="00A33075" w:rsidRPr="008A1DEF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24D926" w14:textId="3CB16EB9" w:rsidR="00A33075" w:rsidRPr="008A1DEF" w:rsidRDefault="005C4612" w:rsidP="005C4612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1.6</w:t>
            </w:r>
          </w:p>
        </w:tc>
      </w:tr>
      <w:tr w:rsidR="00A33075" w:rsidRPr="008A1DEF" w14:paraId="436A3035" w14:textId="77777777" w:rsidTr="007D0245">
        <w:tc>
          <w:tcPr>
            <w:tcW w:w="6570" w:type="dxa"/>
          </w:tcPr>
          <w:p w14:paraId="5CD20738" w14:textId="77777777" w:rsidR="00A33075" w:rsidRPr="008A1DEF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6BC477" w14:textId="23BF142F" w:rsidR="00A33075" w:rsidRPr="008A1DEF" w:rsidRDefault="00027136" w:rsidP="00F05600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28</w:t>
            </w:r>
            <w:r w:rsidR="00F05600" w:rsidRPr="008A1DEF">
              <w:rPr>
                <w:rFonts w:ascii="Angsana New" w:eastAsia="MS Mincho" w:hAnsi="Angsana New"/>
                <w:sz w:val="26"/>
                <w:szCs w:val="26"/>
                <w:lang w:val="en-GB"/>
              </w:rPr>
              <w:t>8.5</w:t>
            </w:r>
          </w:p>
        </w:tc>
        <w:tc>
          <w:tcPr>
            <w:tcW w:w="270" w:type="dxa"/>
          </w:tcPr>
          <w:p w14:paraId="415CC9E5" w14:textId="77777777" w:rsidR="00A33075" w:rsidRPr="008A1DEF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BA26AB" w14:textId="4A870B28" w:rsidR="00A33075" w:rsidRPr="008A1DEF" w:rsidRDefault="00A33075" w:rsidP="007D0245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14</w:t>
            </w:r>
            <w:r w:rsidR="005C4612" w:rsidRPr="008A1DEF">
              <w:rPr>
                <w:rFonts w:ascii="Angsana New" w:hAnsi="Angsana New"/>
                <w:sz w:val="26"/>
                <w:szCs w:val="26"/>
              </w:rPr>
              <w:t>2</w:t>
            </w:r>
            <w:r w:rsidRPr="008A1DEF">
              <w:rPr>
                <w:rFonts w:ascii="Angsana New" w:hAnsi="Angsana New"/>
                <w:sz w:val="26"/>
                <w:szCs w:val="26"/>
              </w:rPr>
              <w:t>.</w:t>
            </w:r>
            <w:r w:rsidR="005C4612" w:rsidRPr="008A1DE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BC84309" w14:textId="77777777" w:rsidR="00A33075" w:rsidRPr="008A1DEF" w:rsidRDefault="00A33075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CC08BAF" w14:textId="601D078D" w:rsidR="00165E47" w:rsidRPr="008A1DEF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2</w:t>
      </w:r>
      <w:r w:rsidR="0038096C" w:rsidRPr="008A1DEF">
        <w:rPr>
          <w:rFonts w:ascii="Angsana New" w:hAnsi="Angsana New"/>
          <w:b/>
          <w:bCs/>
          <w:sz w:val="26"/>
          <w:szCs w:val="26"/>
        </w:rPr>
        <w:t>2</w:t>
      </w:r>
      <w:r w:rsidRPr="008A1DEF">
        <w:rPr>
          <w:rFonts w:ascii="Angsana New" w:hAnsi="Angsana New"/>
          <w:b/>
          <w:bCs/>
          <w:sz w:val="26"/>
          <w:szCs w:val="26"/>
        </w:rPr>
        <w:t>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165E47" w:rsidRPr="008A1DEF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8A1DEF">
        <w:rPr>
          <w:rFonts w:ascii="Angsana New" w:hAnsi="Angsana New"/>
          <w:b/>
          <w:bCs/>
          <w:sz w:val="26"/>
          <w:szCs w:val="26"/>
          <w:cs/>
        </w:rPr>
        <w:t>เช่าระยะยาว</w:t>
      </w:r>
    </w:p>
    <w:p w14:paraId="71BB8320" w14:textId="77777777" w:rsidR="00FD1899" w:rsidRPr="008A1DEF" w:rsidRDefault="00FD189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41A25890" w14:textId="398F199D" w:rsidR="0038096C" w:rsidRPr="008A1DEF" w:rsidRDefault="00587C3E" w:rsidP="00233CC0">
      <w:pPr>
        <w:ind w:right="-43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  <w:r w:rsidRPr="008A1DEF">
        <w:rPr>
          <w:rFonts w:ascii="Angsana New" w:hAnsi="Angsana New"/>
          <w:spacing w:val="-6"/>
          <w:sz w:val="26"/>
          <w:szCs w:val="26"/>
          <w:cs/>
        </w:rPr>
        <w:t xml:space="preserve">ณ วันที่ </w:t>
      </w:r>
      <w:r w:rsidR="00E06DDF" w:rsidRPr="008A1DEF">
        <w:rPr>
          <w:rFonts w:ascii="Angsana New" w:hAnsi="Angsana New"/>
          <w:spacing w:val="-6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pacing w:val="-6"/>
          <w:sz w:val="26"/>
          <w:szCs w:val="26"/>
          <w:cs/>
        </w:rPr>
        <w:t>กันยายน</w:t>
      </w:r>
      <w:r w:rsidR="00EE24F9" w:rsidRPr="008A1DEF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pacing w:val="-6"/>
          <w:sz w:val="26"/>
          <w:szCs w:val="26"/>
        </w:rPr>
        <w:t>2562</w:t>
      </w:r>
      <w:r w:rsidR="00AB04A7" w:rsidRPr="008A1DEF">
        <w:rPr>
          <w:rFonts w:ascii="Angsana New" w:hAnsi="Angsana New" w:hint="cs"/>
          <w:spacing w:val="-6"/>
          <w:sz w:val="26"/>
          <w:szCs w:val="26"/>
          <w:cs/>
        </w:rPr>
        <w:t xml:space="preserve"> และวันที่ </w:t>
      </w:r>
      <w:r w:rsidR="00AB04A7" w:rsidRPr="008A1DEF">
        <w:rPr>
          <w:rFonts w:ascii="Angsana New" w:hAnsi="Angsana New"/>
          <w:spacing w:val="-6"/>
          <w:sz w:val="26"/>
          <w:szCs w:val="26"/>
        </w:rPr>
        <w:t xml:space="preserve">31 </w:t>
      </w:r>
      <w:r w:rsidR="00AB04A7" w:rsidRPr="008A1DEF">
        <w:rPr>
          <w:rFonts w:ascii="Angsana New" w:hAnsi="Angsana New" w:hint="cs"/>
          <w:spacing w:val="-6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pacing w:val="-6"/>
          <w:sz w:val="26"/>
          <w:szCs w:val="26"/>
        </w:rPr>
        <w:t>2561</w:t>
      </w:r>
      <w:r w:rsidR="00EE24F9" w:rsidRPr="008A1DEF">
        <w:rPr>
          <w:rFonts w:ascii="Angsana New" w:hAnsi="Angsana New"/>
          <w:spacing w:val="-6"/>
          <w:sz w:val="26"/>
          <w:szCs w:val="26"/>
        </w:rPr>
        <w:t xml:space="preserve"> </w:t>
      </w:r>
      <w:r w:rsidRPr="008A1DEF">
        <w:rPr>
          <w:rFonts w:ascii="Angsana New" w:hAnsi="Angsana New"/>
          <w:spacing w:val="-6"/>
          <w:sz w:val="26"/>
          <w:szCs w:val="26"/>
          <w:cs/>
        </w:rPr>
        <w:t>กลุ่มบริษัทมีสัญญาเช่าดำเนินงานหลายฉบับเพื่อเช่าที่ทำการกลุ่มบริษัท</w:t>
      </w:r>
      <w:r w:rsidR="002F60AD" w:rsidRPr="008A1DEF">
        <w:rPr>
          <w:rFonts w:ascii="Angsana New" w:hAnsi="Angsana New"/>
          <w:spacing w:val="-6"/>
          <w:sz w:val="26"/>
          <w:szCs w:val="26"/>
          <w:cs/>
        </w:rPr>
        <w:t xml:space="preserve">  </w:t>
      </w:r>
      <w:r w:rsidRPr="008A1DEF">
        <w:rPr>
          <w:rFonts w:ascii="Angsana New" w:hAnsi="Angsana New"/>
          <w:spacing w:val="-6"/>
          <w:sz w:val="26"/>
          <w:szCs w:val="26"/>
          <w:cs/>
        </w:rPr>
        <w:t>พื้นที่ร้านอาหารและอุปกรณ์</w:t>
      </w:r>
      <w:r w:rsidR="0038096C" w:rsidRPr="008A1DEF">
        <w:rPr>
          <w:rFonts w:ascii="Angsana New" w:hAnsi="Angsana New"/>
          <w:spacing w:val="-6"/>
          <w:sz w:val="26"/>
          <w:szCs w:val="26"/>
        </w:rPr>
        <w:t xml:space="preserve"> 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 xml:space="preserve">ภายใต้สัญญาดังกล่าว </w:t>
      </w:r>
      <w:r w:rsidR="0038096C" w:rsidRPr="008A1DEF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>บริษัทได้จ่ายเงินมัดจำค่าเช่าจำนวนเงินรวม</w:t>
      </w:r>
      <w:r w:rsidR="00D27297" w:rsidRPr="008A1DEF">
        <w:rPr>
          <w:rFonts w:ascii="Angsana New" w:hAnsi="Angsana New"/>
          <w:spacing w:val="-2"/>
          <w:sz w:val="26"/>
          <w:szCs w:val="26"/>
        </w:rPr>
        <w:t xml:space="preserve"> 193.2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 xml:space="preserve"> ล้านบาท และ </w:t>
      </w:r>
      <w:r w:rsidR="0038096C" w:rsidRPr="008A1DEF">
        <w:rPr>
          <w:rFonts w:ascii="Angsana New" w:hAnsi="Angsana New"/>
          <w:spacing w:val="-2"/>
          <w:sz w:val="26"/>
          <w:szCs w:val="26"/>
        </w:rPr>
        <w:t>162.1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 xml:space="preserve"> ล้านบาท  ซึ่งแสดงไว้เป็นส่วนหนึ่งของ “เงินมัดจำ” ในงบแสดงฐานะการเงิน</w:t>
      </w:r>
      <w:r w:rsidR="0038096C" w:rsidRPr="008A1DEF">
        <w:rPr>
          <w:rFonts w:ascii="Angsana New" w:hAnsi="Angsana New"/>
          <w:spacing w:val="-6"/>
          <w:sz w:val="26"/>
          <w:szCs w:val="26"/>
          <w:cs/>
        </w:rPr>
        <w:t>รวม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 xml:space="preserve"> ณ วันที่ </w:t>
      </w:r>
      <w:r w:rsidR="00E06DDF" w:rsidRPr="008A1DEF">
        <w:rPr>
          <w:rFonts w:ascii="Angsana New" w:hAnsi="Angsana New"/>
          <w:spacing w:val="-2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pacing w:val="-2"/>
          <w:sz w:val="26"/>
          <w:szCs w:val="26"/>
          <w:cs/>
        </w:rPr>
        <w:t>กันยายน</w:t>
      </w:r>
      <w:r w:rsidR="00233CC0" w:rsidRPr="008A1DEF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233CC0" w:rsidRPr="008A1DEF">
        <w:rPr>
          <w:rFonts w:ascii="Angsana New" w:hAnsi="Angsana New"/>
          <w:spacing w:val="-2"/>
          <w:sz w:val="26"/>
          <w:szCs w:val="26"/>
        </w:rPr>
        <w:t xml:space="preserve">2562 </w:t>
      </w:r>
      <w:r w:rsidR="00233CC0" w:rsidRPr="008A1DEF">
        <w:rPr>
          <w:rFonts w:ascii="Angsana New" w:hAnsi="Angsana New" w:hint="cs"/>
          <w:spacing w:val="-2"/>
          <w:sz w:val="26"/>
          <w:szCs w:val="26"/>
          <w:cs/>
        </w:rPr>
        <w:t xml:space="preserve">และวันที่ </w:t>
      </w:r>
      <w:r w:rsidR="0038096C" w:rsidRPr="008A1DEF">
        <w:rPr>
          <w:rFonts w:ascii="Angsana New" w:hAnsi="Angsana New"/>
          <w:spacing w:val="-2"/>
          <w:sz w:val="26"/>
          <w:szCs w:val="26"/>
        </w:rPr>
        <w:t xml:space="preserve">31 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38096C" w:rsidRPr="008A1DEF">
        <w:rPr>
          <w:rFonts w:ascii="Angsana New" w:hAnsi="Angsana New"/>
          <w:spacing w:val="-2"/>
          <w:sz w:val="26"/>
          <w:szCs w:val="26"/>
        </w:rPr>
        <w:t>2561</w:t>
      </w:r>
      <w:r w:rsidR="0038096C" w:rsidRPr="008A1DEF">
        <w:rPr>
          <w:rFonts w:ascii="Angsana New" w:hAnsi="Angsana New"/>
          <w:spacing w:val="-2"/>
          <w:sz w:val="26"/>
          <w:szCs w:val="26"/>
          <w:cs/>
        </w:rPr>
        <w:t xml:space="preserve"> ตามลำดับ </w:t>
      </w:r>
      <w:r w:rsidR="00233CC0" w:rsidRPr="008A1DEF">
        <w:rPr>
          <w:rFonts w:ascii="Angsana New" w:hAnsi="Angsana New"/>
          <w:spacing w:val="-2"/>
          <w:sz w:val="26"/>
          <w:szCs w:val="26"/>
          <w:cs/>
        </w:rPr>
        <w:t>และในงบแสดงฐานะการเงินเฉพาะกิจการจำนวนเงินรวม</w:t>
      </w:r>
      <w:r w:rsidR="00233CC0" w:rsidRPr="008A1DEF">
        <w:rPr>
          <w:rFonts w:ascii="Angsana New" w:hAnsi="Angsana New"/>
          <w:spacing w:val="-2"/>
          <w:sz w:val="26"/>
          <w:szCs w:val="26"/>
        </w:rPr>
        <w:t xml:space="preserve"> </w:t>
      </w:r>
      <w:r w:rsidR="00CC5718" w:rsidRPr="008A1DEF">
        <w:rPr>
          <w:rFonts w:ascii="Angsana New" w:hAnsi="Angsana New"/>
          <w:spacing w:val="-2"/>
          <w:sz w:val="26"/>
          <w:szCs w:val="26"/>
        </w:rPr>
        <w:t>6</w:t>
      </w:r>
      <w:r w:rsidR="00DF3507" w:rsidRPr="008A1DEF">
        <w:rPr>
          <w:rFonts w:ascii="Angsana New" w:hAnsi="Angsana New"/>
          <w:spacing w:val="-2"/>
          <w:sz w:val="26"/>
          <w:szCs w:val="26"/>
        </w:rPr>
        <w:t>.</w:t>
      </w:r>
      <w:r w:rsidR="00D27297" w:rsidRPr="008A1DEF">
        <w:rPr>
          <w:rFonts w:ascii="Angsana New" w:hAnsi="Angsana New"/>
          <w:spacing w:val="-2"/>
          <w:sz w:val="26"/>
          <w:szCs w:val="26"/>
        </w:rPr>
        <w:t>4</w:t>
      </w:r>
      <w:r w:rsidR="00233CC0" w:rsidRPr="008A1DEF">
        <w:rPr>
          <w:rFonts w:ascii="Angsana New" w:hAnsi="Angsana New"/>
          <w:spacing w:val="-2"/>
          <w:sz w:val="26"/>
          <w:szCs w:val="26"/>
          <w:cs/>
        </w:rPr>
        <w:t xml:space="preserve"> ล้านบาท</w:t>
      </w:r>
      <w:r w:rsidR="00233CC0" w:rsidRPr="008A1DEF">
        <w:rPr>
          <w:rFonts w:ascii="Angsana New" w:hAnsi="Angsana New"/>
          <w:spacing w:val="-2"/>
          <w:sz w:val="26"/>
          <w:szCs w:val="26"/>
        </w:rPr>
        <w:t xml:space="preserve"> </w:t>
      </w:r>
      <w:r w:rsidR="00233CC0" w:rsidRPr="008A1DEF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="00233CC0" w:rsidRPr="008A1DEF">
        <w:rPr>
          <w:rFonts w:ascii="Angsana New" w:hAnsi="Angsana New"/>
          <w:spacing w:val="-2"/>
          <w:sz w:val="26"/>
          <w:szCs w:val="26"/>
        </w:rPr>
        <w:t xml:space="preserve">1.3 </w:t>
      </w:r>
      <w:r w:rsidR="00233CC0" w:rsidRPr="008A1DEF">
        <w:rPr>
          <w:rFonts w:ascii="Angsana New" w:hAnsi="Angsana New" w:hint="cs"/>
          <w:spacing w:val="-2"/>
          <w:sz w:val="26"/>
          <w:szCs w:val="26"/>
          <w:cs/>
        </w:rPr>
        <w:t>ล้านบาท ตามลำดับ</w:t>
      </w:r>
      <w:r w:rsidR="00233CC0" w:rsidRPr="008A1DEF">
        <w:rPr>
          <w:rFonts w:ascii="Angsana New" w:hAnsi="Angsana New"/>
          <w:spacing w:val="-2"/>
          <w:sz w:val="26"/>
          <w:szCs w:val="26"/>
          <w:cs/>
        </w:rPr>
        <w:t xml:space="preserve">  </w:t>
      </w:r>
    </w:p>
    <w:p w14:paraId="0C2C628F" w14:textId="3365D8F2" w:rsidR="00E579A2" w:rsidRPr="008A1DEF" w:rsidRDefault="00E579A2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p w14:paraId="1DCDBE0D" w14:textId="77777777" w:rsidR="00587C3E" w:rsidRPr="008A1DEF" w:rsidRDefault="00587C3E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8A1DEF">
        <w:rPr>
          <w:rFonts w:ascii="Angsana New" w:hAnsi="Angsana New"/>
          <w:spacing w:val="-6"/>
          <w:sz w:val="26"/>
          <w:szCs w:val="26"/>
          <w:cs/>
        </w:rPr>
        <w:t>จำนวนเงินขั้นต่ำที่กลุ่มบริษัทต้องจ่ายในอนาคตทั้งสิ้นภายใต้สัญญาเช่าดำเนินงานที่บอกเลิกไม่ได้มีดังนี้</w:t>
      </w:r>
    </w:p>
    <w:p w14:paraId="7900B1BD" w14:textId="77777777" w:rsidR="00233CC0" w:rsidRPr="008A1DEF" w:rsidRDefault="00233CC0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233CC0" w:rsidRPr="008A1DEF" w14:paraId="7FD09F99" w14:textId="77777777" w:rsidTr="00070830">
        <w:trPr>
          <w:cantSplit/>
        </w:trPr>
        <w:tc>
          <w:tcPr>
            <w:tcW w:w="4251" w:type="dxa"/>
          </w:tcPr>
          <w:p w14:paraId="2AAFA8A1" w14:textId="77777777" w:rsidR="00233CC0" w:rsidRPr="008A1DEF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FE503D4" w14:textId="77777777" w:rsidR="00233CC0" w:rsidRPr="008A1DEF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33CC0" w:rsidRPr="008A1DEF" w14:paraId="335BA1F4" w14:textId="77777777" w:rsidTr="00070830">
        <w:trPr>
          <w:cantSplit/>
        </w:trPr>
        <w:tc>
          <w:tcPr>
            <w:tcW w:w="4251" w:type="dxa"/>
          </w:tcPr>
          <w:p w14:paraId="0187AAA5" w14:textId="77777777" w:rsidR="00233CC0" w:rsidRPr="008A1DEF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4CAA2B5F" w14:textId="77777777" w:rsidR="00233CC0" w:rsidRPr="008A1DEF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74EB487" w14:textId="77777777" w:rsidR="00233CC0" w:rsidRPr="008A1DEF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61707C41" w14:textId="77777777" w:rsidR="00233CC0" w:rsidRPr="008A1DEF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3CC0" w:rsidRPr="008A1DEF" w14:paraId="5552AB36" w14:textId="77777777" w:rsidTr="00070830">
        <w:tc>
          <w:tcPr>
            <w:tcW w:w="4251" w:type="dxa"/>
          </w:tcPr>
          <w:p w14:paraId="5D60ED66" w14:textId="77777777" w:rsidR="00233CC0" w:rsidRPr="008A1DEF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6A804123" w14:textId="20493DC5" w:rsidR="00233CC0" w:rsidRPr="008A1DEF" w:rsidRDefault="00E06DDF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33CC0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33CC0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554FC8CF" w14:textId="77777777" w:rsidR="00233CC0" w:rsidRPr="008A1DEF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0D79905" w14:textId="77777777" w:rsidR="00233CC0" w:rsidRPr="008A1DEF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1A163D45" w14:textId="77777777" w:rsidR="00233CC0" w:rsidRPr="008A1DEF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2393BA2" w14:textId="2CA44ED3" w:rsidR="00233CC0" w:rsidRPr="008A1DEF" w:rsidRDefault="00E06DDF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D34F0" w:rsidRPr="008A1DE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33CC0" w:rsidRPr="008A1D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33CC0" w:rsidRPr="008A1DE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48B19F33" w14:textId="77777777" w:rsidR="00233CC0" w:rsidRPr="008A1DEF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61355033" w14:textId="77777777" w:rsidR="00233CC0" w:rsidRPr="008A1DEF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233CC0" w:rsidRPr="008A1DEF" w14:paraId="789AFF89" w14:textId="77777777" w:rsidTr="00070830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5F7F2C07" w14:textId="77777777" w:rsidR="00233CC0" w:rsidRPr="008A1DEF" w:rsidRDefault="00233CC0" w:rsidP="0007083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2CC8FA96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5421181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42A64081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F056901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D9A4AE5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7337ECA9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437EF572" w14:textId="77777777" w:rsidR="00233CC0" w:rsidRPr="008A1DEF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125D" w:rsidRPr="008A1DEF" w14:paraId="3E93F623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D4A24E6" w14:textId="77777777" w:rsidR="00E4125D" w:rsidRPr="008A1DEF" w:rsidRDefault="00E4125D" w:rsidP="00E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bottom"/>
          </w:tcPr>
          <w:p w14:paraId="50768EC1" w14:textId="2B0B978F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 xml:space="preserve">378,809 </w:t>
            </w:r>
          </w:p>
        </w:tc>
        <w:tc>
          <w:tcPr>
            <w:tcW w:w="272" w:type="dxa"/>
          </w:tcPr>
          <w:p w14:paraId="6F4F5E0C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2D7EDB1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331,619</w:t>
            </w:r>
          </w:p>
        </w:tc>
        <w:tc>
          <w:tcPr>
            <w:tcW w:w="268" w:type="dxa"/>
          </w:tcPr>
          <w:p w14:paraId="40C6788A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90B2CCA" w14:textId="194A5765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23,167</w:t>
            </w:r>
          </w:p>
        </w:tc>
        <w:tc>
          <w:tcPr>
            <w:tcW w:w="266" w:type="dxa"/>
            <w:vAlign w:val="bottom"/>
          </w:tcPr>
          <w:p w14:paraId="5CC1EF03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6FB37AF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E4125D" w:rsidRPr="008A1DEF" w14:paraId="4AD78466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D567415" w14:textId="77777777" w:rsidR="00E4125D" w:rsidRPr="008A1DEF" w:rsidRDefault="00E4125D" w:rsidP="00E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8A1DEF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bottom"/>
          </w:tcPr>
          <w:p w14:paraId="08B01B87" w14:textId="104A763B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 xml:space="preserve">380,510 </w:t>
            </w:r>
          </w:p>
        </w:tc>
        <w:tc>
          <w:tcPr>
            <w:tcW w:w="272" w:type="dxa"/>
          </w:tcPr>
          <w:p w14:paraId="671CD1F9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7B025AE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349,060</w:t>
            </w:r>
          </w:p>
        </w:tc>
        <w:tc>
          <w:tcPr>
            <w:tcW w:w="268" w:type="dxa"/>
          </w:tcPr>
          <w:p w14:paraId="1BA27774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2CD5E8E" w14:textId="1500D58C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103,204</w:t>
            </w:r>
          </w:p>
        </w:tc>
        <w:tc>
          <w:tcPr>
            <w:tcW w:w="266" w:type="dxa"/>
            <w:vAlign w:val="bottom"/>
          </w:tcPr>
          <w:p w14:paraId="5BB13704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8986E98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E4125D" w:rsidRPr="008A1DEF" w14:paraId="72D0A378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8FF2C53" w14:textId="77777777" w:rsidR="00E4125D" w:rsidRPr="008A1DEF" w:rsidRDefault="00E4125D" w:rsidP="00E4125D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8A1DEF">
              <w:rPr>
                <w:rFonts w:ascii="Angsana New" w:hAnsi="Angsana New"/>
                <w:sz w:val="26"/>
                <w:szCs w:val="26"/>
              </w:rPr>
              <w:t>5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</w:tcPr>
          <w:p w14:paraId="00543BE1" w14:textId="73BCF12C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 xml:space="preserve">125,261 </w:t>
            </w:r>
          </w:p>
        </w:tc>
        <w:tc>
          <w:tcPr>
            <w:tcW w:w="272" w:type="dxa"/>
          </w:tcPr>
          <w:p w14:paraId="3A89E468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70C3010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68" w:type="dxa"/>
          </w:tcPr>
          <w:p w14:paraId="099CCC94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F60F96B" w14:textId="1CEF38DA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113,779</w:t>
            </w:r>
          </w:p>
        </w:tc>
        <w:tc>
          <w:tcPr>
            <w:tcW w:w="266" w:type="dxa"/>
            <w:vAlign w:val="bottom"/>
          </w:tcPr>
          <w:p w14:paraId="264D6BCB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32D1022" w14:textId="77777777" w:rsidR="00E4125D" w:rsidRPr="008A1DEF" w:rsidRDefault="00E4125D" w:rsidP="00E4125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       -</w:t>
            </w:r>
          </w:p>
        </w:tc>
      </w:tr>
      <w:tr w:rsidR="00E4125D" w:rsidRPr="008A1DEF" w14:paraId="780BCFFF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91C1880" w14:textId="77777777" w:rsidR="00E4125D" w:rsidRPr="008A1DEF" w:rsidRDefault="00E4125D" w:rsidP="00E4125D">
            <w:pPr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5E4B240" w14:textId="068CAE3D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color w:val="000000"/>
                <w:sz w:val="26"/>
                <w:szCs w:val="26"/>
              </w:rPr>
              <w:t xml:space="preserve">884,580 </w:t>
            </w:r>
          </w:p>
        </w:tc>
        <w:tc>
          <w:tcPr>
            <w:tcW w:w="272" w:type="dxa"/>
          </w:tcPr>
          <w:p w14:paraId="41973397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60A308BC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691,458</w:t>
            </w:r>
          </w:p>
        </w:tc>
        <w:tc>
          <w:tcPr>
            <w:tcW w:w="268" w:type="dxa"/>
          </w:tcPr>
          <w:p w14:paraId="69930F2D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49BA2D5B" w14:textId="1DEB1368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240,150</w:t>
            </w:r>
          </w:p>
        </w:tc>
        <w:tc>
          <w:tcPr>
            <w:tcW w:w="266" w:type="dxa"/>
            <w:vAlign w:val="bottom"/>
          </w:tcPr>
          <w:p w14:paraId="066AC724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496663B4" w14:textId="77777777" w:rsidR="00E4125D" w:rsidRPr="008A1DEF" w:rsidRDefault="00E4125D" w:rsidP="00E412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</w:tbl>
    <w:p w14:paraId="78376125" w14:textId="77777777" w:rsidR="00CC5718" w:rsidRPr="008A1DEF" w:rsidRDefault="00CC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7F96BDDA" w14:textId="77777777" w:rsidR="00814137" w:rsidRPr="008A1DEF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2</w:t>
      </w:r>
      <w:r w:rsidR="00233CC0" w:rsidRPr="008A1DEF">
        <w:rPr>
          <w:rFonts w:ascii="Angsana New" w:hAnsi="Angsana New"/>
          <w:b/>
          <w:bCs/>
          <w:sz w:val="26"/>
          <w:szCs w:val="26"/>
        </w:rPr>
        <w:t>3</w:t>
      </w:r>
      <w:r w:rsidRPr="008A1DEF">
        <w:rPr>
          <w:rFonts w:ascii="Angsana New" w:hAnsi="Angsana New"/>
          <w:b/>
          <w:bCs/>
          <w:sz w:val="26"/>
          <w:szCs w:val="26"/>
        </w:rPr>
        <w:t>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963733" w:rsidRPr="008A1DEF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54FE464F" w14:textId="77777777" w:rsidR="00845923" w:rsidRPr="008A1DEF" w:rsidRDefault="0084592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14:paraId="39DC371E" w14:textId="77777777" w:rsidR="008D03E6" w:rsidRPr="008A1DEF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A1DEF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03B3B63" w14:textId="77777777" w:rsidR="00FA48E6" w:rsidRPr="008A1DEF" w:rsidRDefault="00FA48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14:paraId="0B62155E" w14:textId="77777777" w:rsidR="008D03E6" w:rsidRPr="008A1DEF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กลุ่มบริษัทดำเนินธุรกิจหลักคือธุรกิจร้านอาหาร ดังนั้นฝ่ายบริหารจึงพิจารณาว่า กลุ่มบริษัทมีส่วนงานเพียงส่วนงานเดียว</w:t>
      </w:r>
    </w:p>
    <w:p w14:paraId="4CDA66CD" w14:textId="77777777" w:rsidR="00DF1E9B" w:rsidRPr="008A1DEF" w:rsidRDefault="00DF1E9B" w:rsidP="00254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</w:rPr>
      </w:pPr>
    </w:p>
    <w:p w14:paraId="71A6B464" w14:textId="77777777" w:rsidR="008D03E6" w:rsidRPr="008A1DEF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A1DEF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14:paraId="23634C14" w14:textId="77777777" w:rsidR="00B52354" w:rsidRPr="008A1DEF" w:rsidRDefault="00B52354" w:rsidP="00B5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14:paraId="336A5689" w14:textId="1E86A247" w:rsidR="00E67FD3" w:rsidRPr="008A1DEF" w:rsidRDefault="00E67FD3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="00AB04A7" w:rsidRPr="008A1DEF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="000B7FD2" w:rsidRPr="008A1DEF">
        <w:rPr>
          <w:rFonts w:ascii="Angsana New" w:hAnsi="Angsana New"/>
          <w:sz w:val="26"/>
          <w:szCs w:val="26"/>
          <w:cs/>
          <w:lang w:val="th-TH"/>
        </w:rPr>
        <w:t>งวดสาม</w:t>
      </w:r>
      <w:r w:rsidR="00885013" w:rsidRPr="008A1DEF">
        <w:rPr>
          <w:rFonts w:ascii="Angsana New" w:hAnsi="Angsana New"/>
          <w:sz w:val="26"/>
          <w:szCs w:val="26"/>
          <w:cs/>
          <w:lang w:val="th-TH"/>
        </w:rPr>
        <w:t>เดือน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AB04A7"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           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B309BE" w:rsidRPr="008A1DEF">
        <w:rPr>
          <w:rFonts w:ascii="Angsana New" w:hAnsi="Angsana New"/>
          <w:sz w:val="26"/>
          <w:szCs w:val="26"/>
        </w:rPr>
        <w:t xml:space="preserve"> </w:t>
      </w:r>
      <w:r w:rsidR="000725EE" w:rsidRPr="008A1DEF">
        <w:rPr>
          <w:rFonts w:ascii="Angsana New" w:hAnsi="Angsana New" w:hint="cs"/>
          <w:sz w:val="26"/>
          <w:szCs w:val="26"/>
          <w:cs/>
        </w:rPr>
        <w:t xml:space="preserve">และ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="000725EE"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14:paraId="11869340" w14:textId="70F31D71" w:rsidR="004450A1" w:rsidRPr="008A1DEF" w:rsidRDefault="004450A1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97745" w:rsidRPr="008A1DEF" w14:paraId="17E48831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2CBAAAE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CA67" w14:textId="77777777" w:rsidR="00797745" w:rsidRPr="008A1DEF" w:rsidRDefault="00B35699" w:rsidP="00427BD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  <w:r w:rsidR="00797745" w:rsidRPr="008A1DEF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97745" w:rsidRPr="008A1DEF" w14:paraId="5AE377CE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549912D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328DD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384FF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1F4E4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A8E5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81967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745" w:rsidRPr="008A1DEF" w14:paraId="278E9D9A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3780F8C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F9556A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E7808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5FB169" w14:textId="77777777" w:rsidR="00797745" w:rsidRPr="008A1DEF" w:rsidRDefault="00E466F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5CF34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8AD15C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0C8C" w:rsidRPr="008A1DEF" w14:paraId="248CEC37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540D4FE" w14:textId="77777777" w:rsidR="00EC0C8C" w:rsidRPr="008A1DEF" w:rsidRDefault="00EC0C8C" w:rsidP="0025456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7E904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F32900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8CA14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D3C62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22A48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93613" w:rsidRPr="008A1DEF" w14:paraId="0110ACD1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D4ECE93" w14:textId="77777777" w:rsidR="00793613" w:rsidRPr="008A1DEF" w:rsidRDefault="00793613" w:rsidP="0079361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57BA03" w14:textId="2F4FD681" w:rsidR="00793613" w:rsidRPr="008A1DEF" w:rsidRDefault="00793613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75</w:t>
            </w:r>
            <w:r w:rsidR="002D374E" w:rsidRPr="008A1DEF">
              <w:rPr>
                <w:rFonts w:ascii="Angsana New" w:hAnsi="Angsana New"/>
                <w:sz w:val="26"/>
                <w:szCs w:val="26"/>
              </w:rPr>
              <w:t>7</w:t>
            </w:r>
            <w:r w:rsidRPr="008A1DEF">
              <w:rPr>
                <w:rFonts w:ascii="Angsana New" w:hAnsi="Angsana New"/>
                <w:sz w:val="26"/>
                <w:szCs w:val="26"/>
              </w:rPr>
              <w:t>.</w:t>
            </w:r>
            <w:r w:rsidR="002D374E" w:rsidRPr="008A1DE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7F269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6B8081" w14:textId="5364751D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D750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9FB0B" w14:textId="58D6D34E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759.5</w:t>
            </w:r>
          </w:p>
        </w:tc>
      </w:tr>
      <w:tr w:rsidR="00793613" w:rsidRPr="008A1DEF" w14:paraId="5CA93123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7C27CE7" w14:textId="77777777" w:rsidR="00793613" w:rsidRPr="008A1DEF" w:rsidRDefault="00793613" w:rsidP="0079361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EA5D9" w14:textId="70A1F208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(279.1)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D6BD8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F1A9A" w14:textId="14C54DB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(1.2)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C7DAD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AE6018" w14:textId="44752C3B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(280.3)</w:t>
            </w:r>
          </w:p>
        </w:tc>
      </w:tr>
      <w:tr w:rsidR="00793613" w:rsidRPr="008A1DEF" w14:paraId="0BC53A54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1CF034C" w14:textId="77777777" w:rsidR="00793613" w:rsidRPr="008A1DEF" w:rsidRDefault="00793613" w:rsidP="00793613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A1DE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E76EA" w14:textId="5C2C3DA1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(331.0)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4D5F5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107DF" w14:textId="7EB6E734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7D732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6332" w14:textId="5E2EA58E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(331.0)</w:t>
            </w:r>
          </w:p>
        </w:tc>
      </w:tr>
      <w:tr w:rsidR="00793613" w:rsidRPr="008A1DEF" w14:paraId="71204873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85B4EBB" w14:textId="77777777" w:rsidR="00793613" w:rsidRPr="008A1DEF" w:rsidRDefault="00793613" w:rsidP="0079361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827D6" w14:textId="64E11FBE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147.8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D16A8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03AB" w14:textId="27E98F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8B2C2" w14:textId="77777777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64DD" w14:textId="3E92156C" w:rsidR="00793613" w:rsidRPr="008A1DEF" w:rsidRDefault="00793613" w:rsidP="00793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148.2</w:t>
            </w:r>
          </w:p>
        </w:tc>
      </w:tr>
      <w:tr w:rsidR="00DA550C" w:rsidRPr="008A1DEF" w14:paraId="3A1B4D13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E885FA1" w14:textId="77777777" w:rsidR="00DA550C" w:rsidRPr="008A1DEF" w:rsidRDefault="00DA550C" w:rsidP="00DA550C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C9AD6E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F3E3C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D36581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9DA4F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68D75F" w14:textId="054CAC1A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33.7</w:t>
            </w:r>
          </w:p>
        </w:tc>
      </w:tr>
      <w:tr w:rsidR="002D374E" w:rsidRPr="008A1DEF" w14:paraId="146EFDB2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468AB97" w14:textId="77777777" w:rsidR="002D374E" w:rsidRPr="008A1DEF" w:rsidRDefault="002D374E" w:rsidP="002D374E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8BA9F3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03D746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6665FB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327F3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05FFB" w14:textId="55CB8B9C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(28.6)</w:t>
            </w:r>
          </w:p>
        </w:tc>
      </w:tr>
      <w:tr w:rsidR="002D374E" w:rsidRPr="008A1DEF" w14:paraId="0E97EF34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1076385" w14:textId="77777777" w:rsidR="002D374E" w:rsidRPr="008A1DEF" w:rsidRDefault="002D374E" w:rsidP="002D374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818E3B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A27A7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101C2F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5DF2A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1F088E" w14:textId="32206810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(126.8)</w:t>
            </w:r>
          </w:p>
        </w:tc>
      </w:tr>
      <w:tr w:rsidR="00DA550C" w:rsidRPr="008A1DEF" w14:paraId="2ADA94C8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D869702" w14:textId="77777777" w:rsidR="00DA550C" w:rsidRPr="008A1DEF" w:rsidRDefault="00DA550C" w:rsidP="00DA550C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C1B92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A5C78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A5CC8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641CC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6DA1E" w14:textId="20F14AF1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(4.4)</w:t>
            </w:r>
          </w:p>
        </w:tc>
      </w:tr>
      <w:tr w:rsidR="00DA550C" w:rsidRPr="008A1DEF" w14:paraId="3C62659B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E8A7501" w14:textId="77777777" w:rsidR="00DA550C" w:rsidRPr="008A1DEF" w:rsidRDefault="00DA550C" w:rsidP="00DA550C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B7719E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E9476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E25971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E3771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1B967" w14:textId="63D4C229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22.1</w:t>
            </w:r>
          </w:p>
        </w:tc>
      </w:tr>
    </w:tbl>
    <w:p w14:paraId="25E0C633" w14:textId="77777777" w:rsidR="00D3467E" w:rsidRPr="008A1DEF" w:rsidRDefault="00D3467E" w:rsidP="00D3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97745" w:rsidRPr="008A1DEF" w14:paraId="2215282F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B2052AB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302D" w14:textId="77777777" w:rsidR="00797745" w:rsidRPr="008A1DEF" w:rsidRDefault="00233EF5" w:rsidP="00427BD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  <w:r w:rsidR="00797745" w:rsidRPr="008A1DEF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97745" w:rsidRPr="008A1DEF" w14:paraId="7AE2EB49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0B353E4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609E1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5AB1E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8873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962A4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A16A0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745" w:rsidRPr="008A1DEF" w14:paraId="75B69AD3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E6956B0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2F91DA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B3208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B54F1" w14:textId="77777777" w:rsidR="00797745" w:rsidRPr="008A1DEF" w:rsidRDefault="00AF6F7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67B18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9CFD84" w14:textId="77777777" w:rsidR="00797745" w:rsidRPr="008A1DEF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0C8C" w:rsidRPr="008A1DEF" w14:paraId="04FC79D9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95E83BD" w14:textId="77777777" w:rsidR="00EC0C8C" w:rsidRPr="008A1DEF" w:rsidRDefault="00EC0C8C" w:rsidP="0025456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0E9DD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89508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3443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3DECF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77767" w14:textId="77777777" w:rsidR="00EC0C8C" w:rsidRPr="008A1DEF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05600" w:rsidRPr="008A1DEF" w14:paraId="20F48083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4DB1B9F" w14:textId="77777777" w:rsidR="00F05600" w:rsidRPr="008A1DEF" w:rsidRDefault="00F05600" w:rsidP="00F05600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BF9FE4" w14:textId="28316A86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734.1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5D4B5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9DE64B" w14:textId="0AD05D91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88A1C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F73D39" w14:textId="76A230B4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736.0</w:t>
            </w:r>
          </w:p>
        </w:tc>
      </w:tr>
      <w:tr w:rsidR="00DA550C" w:rsidRPr="008A1DEF" w14:paraId="33068C44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EF2DC08" w14:textId="77777777" w:rsidR="00DA550C" w:rsidRPr="008A1DEF" w:rsidRDefault="00DA550C" w:rsidP="00DA55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012D2" w14:textId="0144E385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</w:t>
            </w:r>
            <w:r w:rsidR="00B72F3C" w:rsidRPr="008A1DEF">
              <w:rPr>
                <w:rFonts w:ascii="Angsana New" w:hAnsi="Angsana New"/>
                <w:sz w:val="26"/>
                <w:szCs w:val="26"/>
              </w:rPr>
              <w:t>264.9</w:t>
            </w:r>
            <w:r w:rsidRPr="008A1D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EDC0F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1CCFCB" w14:textId="1B5B12E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(1.5)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C55E6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58000C" w14:textId="31431D46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(266.4)</w:t>
            </w:r>
          </w:p>
        </w:tc>
      </w:tr>
      <w:tr w:rsidR="00B72F3C" w:rsidRPr="008A1DEF" w14:paraId="17C0A7F2" w14:textId="77777777" w:rsidTr="00AF639D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D3FD4F7" w14:textId="77777777" w:rsidR="00B72F3C" w:rsidRPr="008A1DEF" w:rsidRDefault="00B72F3C" w:rsidP="00B72F3C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A1DE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9C685" w14:textId="14184CA2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(301.1)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1BE66" w14:textId="77777777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21FFA" w14:textId="77D904E7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19A41" w14:textId="77777777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780B0" w14:textId="4357CE1D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(301.1)</w:t>
            </w:r>
          </w:p>
        </w:tc>
      </w:tr>
      <w:tr w:rsidR="00F05600" w:rsidRPr="008A1DEF" w14:paraId="40011008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4F7B7BE" w14:textId="77777777" w:rsidR="00F05600" w:rsidRPr="008A1DEF" w:rsidRDefault="00F05600" w:rsidP="00F05600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0E324" w14:textId="1EF2297E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168.1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C43B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2D158" w14:textId="4B2E7993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5E280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F37EB" w14:textId="50FADC16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168.5</w:t>
            </w:r>
          </w:p>
        </w:tc>
      </w:tr>
      <w:tr w:rsidR="00F05600" w:rsidRPr="008A1DEF" w14:paraId="25369B1E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3D0DEB3" w14:textId="77777777" w:rsidR="00F05600" w:rsidRPr="008A1DEF" w:rsidRDefault="00F05600" w:rsidP="00F05600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FC19B1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2A2FF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E3E8AD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21F1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4FCB4A" w14:textId="42DA101C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21.0</w:t>
            </w:r>
          </w:p>
        </w:tc>
      </w:tr>
      <w:tr w:rsidR="00F05600" w:rsidRPr="008A1DEF" w14:paraId="234FECBB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AE9A172" w14:textId="77777777" w:rsidR="00F05600" w:rsidRPr="008A1DEF" w:rsidRDefault="00F05600" w:rsidP="00F05600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E35A32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80A74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85D943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CA001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C316D6" w14:textId="42A8CD0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(22.7)</w:t>
            </w:r>
          </w:p>
        </w:tc>
      </w:tr>
      <w:tr w:rsidR="00F05600" w:rsidRPr="008A1DEF" w14:paraId="625EEC95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C39855E" w14:textId="77777777" w:rsidR="00F05600" w:rsidRPr="008A1DEF" w:rsidRDefault="00F05600" w:rsidP="00F05600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BE5345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D5C0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1049D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D9A05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3A79C9" w14:textId="60CE4AA0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(114.5)</w:t>
            </w:r>
          </w:p>
        </w:tc>
      </w:tr>
      <w:tr w:rsidR="00F05600" w:rsidRPr="008A1DEF" w14:paraId="6518F8A1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EA704CA" w14:textId="77777777" w:rsidR="00F05600" w:rsidRPr="008A1DEF" w:rsidRDefault="00F05600" w:rsidP="00F05600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FB27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E6D74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9B60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94844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46402E" w14:textId="6511C818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(6.1)</w:t>
            </w:r>
          </w:p>
        </w:tc>
      </w:tr>
      <w:tr w:rsidR="00F05600" w:rsidRPr="008A1DEF" w14:paraId="0D3714EC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A07231D" w14:textId="77777777" w:rsidR="00F05600" w:rsidRPr="008A1DEF" w:rsidRDefault="00F05600" w:rsidP="00F05600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DAD53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29C56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A464A8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683EE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027E2" w14:textId="7636371A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(8.5)</w:t>
            </w:r>
          </w:p>
        </w:tc>
      </w:tr>
      <w:tr w:rsidR="00F05600" w:rsidRPr="008A1DEF" w14:paraId="78FA3631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52A531D" w14:textId="77777777" w:rsidR="00F05600" w:rsidRPr="008A1DEF" w:rsidRDefault="00F05600" w:rsidP="00F05600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C34DEA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0BD55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BC4FFA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50B75" w14:textId="77777777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A52E9E" w14:textId="18ECE05A" w:rsidR="00F05600" w:rsidRPr="008A1DEF" w:rsidRDefault="00F05600" w:rsidP="00F0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37.7</w:t>
            </w:r>
          </w:p>
        </w:tc>
      </w:tr>
    </w:tbl>
    <w:p w14:paraId="31FDEAFD" w14:textId="46827E02" w:rsidR="008E3CFC" w:rsidRPr="008A1DEF" w:rsidRDefault="008E3CFC" w:rsidP="008E3CF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8A1DEF">
        <w:rPr>
          <w:rFonts w:ascii="Angsana New" w:hAnsi="Angsana New"/>
          <w:sz w:val="26"/>
          <w:szCs w:val="26"/>
          <w:cs/>
          <w:lang w:val="th-TH"/>
        </w:rPr>
        <w:t>งวด</w:t>
      </w:r>
      <w:r w:rsidR="00DD34F0" w:rsidRPr="008A1DEF">
        <w:rPr>
          <w:rFonts w:ascii="Angsana New" w:hAnsi="Angsana New" w:hint="cs"/>
          <w:sz w:val="26"/>
          <w:szCs w:val="26"/>
          <w:cs/>
          <w:lang w:val="th-TH"/>
        </w:rPr>
        <w:t>เก้าเดือน</w:t>
      </w:r>
      <w:r w:rsidRPr="008A1DEF">
        <w:rPr>
          <w:rFonts w:ascii="Angsana New" w:hAnsi="Angsana New"/>
          <w:sz w:val="26"/>
          <w:szCs w:val="26"/>
          <w:cs/>
          <w:lang w:val="th-TH"/>
        </w:rPr>
        <w:t>สิ้นสุดวันที่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               </w:t>
      </w:r>
      <w:r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 xml:space="preserve">2562 </w:t>
      </w:r>
      <w:r w:rsidRPr="008A1DEF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A1DEF">
        <w:rPr>
          <w:rFonts w:ascii="Angsana New" w:hAnsi="Angsana New"/>
          <w:sz w:val="26"/>
          <w:szCs w:val="26"/>
        </w:rPr>
        <w:t xml:space="preserve">2561 </w:t>
      </w:r>
      <w:r w:rsidRPr="008A1DEF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14:paraId="752CC90B" w14:textId="49C5D3C1" w:rsidR="008E3CFC" w:rsidRPr="008A1DEF" w:rsidRDefault="008E3CFC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8E3CFC" w:rsidRPr="008A1DEF" w14:paraId="28EEA104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229A2BB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4C3F7" w14:textId="77777777" w:rsidR="008E3CFC" w:rsidRPr="008A1DEF" w:rsidRDefault="008E3CFC" w:rsidP="007D024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2562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8E3CFC" w:rsidRPr="008A1DEF" w14:paraId="5FCF923B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5A3D877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280B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10D87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0E495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21BE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121EE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CFC" w:rsidRPr="008A1DEF" w14:paraId="7E333457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929DB6B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D366A0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4B7ED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E0FAF4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084625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77DBAC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E3CFC" w:rsidRPr="008A1DEF" w14:paraId="08C3BADE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D6BEC2A" w14:textId="77777777" w:rsidR="008E3CFC" w:rsidRPr="008A1DEF" w:rsidRDefault="008E3CFC" w:rsidP="007D0245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FB2CC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ADDAE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71E13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99A27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BC43B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F5C1E" w:rsidRPr="008A1DEF" w14:paraId="74255C5F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7E4894D" w14:textId="77777777" w:rsidR="004F5C1E" w:rsidRPr="008A1DEF" w:rsidRDefault="004F5C1E" w:rsidP="004F5C1E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7420B7" w14:textId="34642AA5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2,203.6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81335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A57C25" w14:textId="732B492D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87182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5F71" w14:textId="7459A984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2,209.0 </w:t>
            </w:r>
          </w:p>
        </w:tc>
      </w:tr>
      <w:tr w:rsidR="004F5C1E" w:rsidRPr="008A1DEF" w14:paraId="6BAFE414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8559F0C" w14:textId="77777777" w:rsidR="004F5C1E" w:rsidRPr="008A1DEF" w:rsidRDefault="004F5C1E" w:rsidP="004F5C1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C376FC" w14:textId="344A302D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(816.8)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88367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95E8CC" w14:textId="7E43C1AA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0C6E7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823B" w14:textId="2EC9253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(821.0)</w:t>
            </w:r>
          </w:p>
        </w:tc>
      </w:tr>
      <w:tr w:rsidR="004F5C1E" w:rsidRPr="008A1DEF" w14:paraId="3CE4C158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5CDBA84" w14:textId="77777777" w:rsidR="004F5C1E" w:rsidRPr="008A1DEF" w:rsidRDefault="004F5C1E" w:rsidP="004F5C1E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3F7B" w14:textId="56A8C37D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(931.7)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5303E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89D34" w14:textId="46D7B165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B632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181FF" w14:textId="75A576FC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(931.7)</w:t>
            </w:r>
          </w:p>
        </w:tc>
      </w:tr>
      <w:tr w:rsidR="004F5C1E" w:rsidRPr="008A1DEF" w14:paraId="7A04BBF9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EDA1F2B" w14:textId="77777777" w:rsidR="004F5C1E" w:rsidRPr="008A1DEF" w:rsidRDefault="004F5C1E" w:rsidP="004F5C1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A7211" w14:textId="0664A779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455.1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6A78E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6C0F7" w14:textId="74F0A320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58286" w14:textId="77777777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0A67" w14:textId="67D290BD" w:rsidR="004F5C1E" w:rsidRPr="008A1DEF" w:rsidRDefault="004F5C1E" w:rsidP="004F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456.3 </w:t>
            </w:r>
          </w:p>
        </w:tc>
      </w:tr>
      <w:tr w:rsidR="00DA550C" w:rsidRPr="008A1DEF" w14:paraId="46FA4A24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2AC4641" w14:textId="77777777" w:rsidR="00DA550C" w:rsidRPr="008A1DEF" w:rsidRDefault="00DA550C" w:rsidP="00DA550C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FFCC3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093D0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137DA3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79F6C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B779" w14:textId="140791C8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79.9 </w:t>
            </w:r>
          </w:p>
        </w:tc>
      </w:tr>
      <w:tr w:rsidR="002D374E" w:rsidRPr="008A1DEF" w14:paraId="48A64A0C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AFB0EDD" w14:textId="77777777" w:rsidR="002D374E" w:rsidRPr="008A1DEF" w:rsidRDefault="002D374E" w:rsidP="002D374E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75E836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A34BD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A5F753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DFB9F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061C" w14:textId="3563F5A5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(73.3)</w:t>
            </w:r>
          </w:p>
        </w:tc>
      </w:tr>
      <w:tr w:rsidR="002D374E" w:rsidRPr="008A1DEF" w14:paraId="57146A32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E737B16" w14:textId="77777777" w:rsidR="002D374E" w:rsidRPr="008A1DEF" w:rsidRDefault="002D374E" w:rsidP="002D374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45D4D5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2C10D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B4E91C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FCBC2" w14:textId="77777777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C398" w14:textId="0AA9D4BE" w:rsidR="002D374E" w:rsidRPr="008A1DEF" w:rsidRDefault="002D374E" w:rsidP="002D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(359.4)</w:t>
            </w:r>
          </w:p>
        </w:tc>
      </w:tr>
      <w:tr w:rsidR="00DA550C" w:rsidRPr="008A1DEF" w14:paraId="03230112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53AE10C" w14:textId="77777777" w:rsidR="00DA550C" w:rsidRPr="008A1DEF" w:rsidRDefault="00DA550C" w:rsidP="00DA550C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D85DE0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965661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7CB8C2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8A513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7F07" w14:textId="59BFA3B0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(3.7)</w:t>
            </w:r>
          </w:p>
        </w:tc>
      </w:tr>
      <w:tr w:rsidR="00DA550C" w:rsidRPr="008A1DEF" w14:paraId="3C6F3381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0ECB4A0" w14:textId="77777777" w:rsidR="00DA550C" w:rsidRPr="008A1DEF" w:rsidRDefault="00DA550C" w:rsidP="00DA550C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A5AF5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04B16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AD5BE9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C0072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9C034" w14:textId="27F76B75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(12.4)</w:t>
            </w:r>
          </w:p>
        </w:tc>
      </w:tr>
      <w:tr w:rsidR="00DA550C" w:rsidRPr="008A1DEF" w14:paraId="5C6E5B44" w14:textId="77777777" w:rsidTr="00A7787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117A093" w14:textId="77777777" w:rsidR="00DA550C" w:rsidRPr="008A1DEF" w:rsidRDefault="00DA550C" w:rsidP="00DA550C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77F088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37609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E40EF0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DD498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1A908" w14:textId="59E23D25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87.4 </w:t>
            </w:r>
          </w:p>
        </w:tc>
      </w:tr>
    </w:tbl>
    <w:p w14:paraId="10B024DC" w14:textId="77777777" w:rsidR="008E3CFC" w:rsidRPr="008A1DEF" w:rsidRDefault="008E3CFC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8E3CFC" w:rsidRPr="008A1DEF" w14:paraId="4126A1EF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082C7A4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1AF80" w14:textId="77777777" w:rsidR="008E3CFC" w:rsidRPr="008A1DEF" w:rsidRDefault="008E3CFC" w:rsidP="007D024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2561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8E3CFC" w:rsidRPr="008A1DEF" w14:paraId="7BBEB439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21F1EE7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1258F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ACE26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4146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007C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B57A8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CFC" w:rsidRPr="008A1DEF" w14:paraId="196E06C5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E14F9FF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C79F40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53E81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ABB60D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3ECBC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4DC43C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E3CFC" w:rsidRPr="008A1DEF" w14:paraId="431386C6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D06664B" w14:textId="77777777" w:rsidR="008E3CFC" w:rsidRPr="008A1DEF" w:rsidRDefault="008E3CFC" w:rsidP="007D0245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F23F5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3709B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B4CA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B71FE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0D120" w14:textId="77777777" w:rsidR="008E3CFC" w:rsidRPr="008A1DEF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0CD6" w:rsidRPr="008A1DEF" w14:paraId="71B649FA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F264513" w14:textId="77777777" w:rsidR="00790CD6" w:rsidRPr="008A1DEF" w:rsidRDefault="00790CD6" w:rsidP="00790CD6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34E05D" w14:textId="33C34B46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2,137.4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0304B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998549" w14:textId="2F95993C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B2BC4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EAEDED" w14:textId="21AB45F4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2,142.0</w:t>
            </w:r>
          </w:p>
        </w:tc>
      </w:tr>
      <w:tr w:rsidR="00DA550C" w:rsidRPr="008A1DEF" w14:paraId="0F4C126B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940F474" w14:textId="77777777" w:rsidR="00DA550C" w:rsidRPr="008A1DEF" w:rsidRDefault="00DA550C" w:rsidP="00DA550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EEF110" w14:textId="68F278C6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</w:t>
            </w:r>
            <w:r w:rsidR="00B72F3C" w:rsidRPr="008A1DEF">
              <w:rPr>
                <w:rFonts w:ascii="Angsana New" w:hAnsi="Angsana New"/>
                <w:sz w:val="26"/>
                <w:szCs w:val="26"/>
              </w:rPr>
              <w:t>769.1</w:t>
            </w:r>
            <w:r w:rsidRPr="008A1D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2D472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BCE6E5" w14:textId="70A1340F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8BA0" w14:textId="77777777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E347F4" w14:textId="62A72B98" w:rsidR="00DA550C" w:rsidRPr="008A1DEF" w:rsidRDefault="00DA550C" w:rsidP="00DA5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(772.1)</w:t>
            </w:r>
          </w:p>
        </w:tc>
      </w:tr>
      <w:tr w:rsidR="00B72F3C" w:rsidRPr="008A1DEF" w14:paraId="5E2A3CDA" w14:textId="77777777" w:rsidTr="00AF639D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46B3DE1" w14:textId="77777777" w:rsidR="00B72F3C" w:rsidRPr="008A1DEF" w:rsidRDefault="00B72F3C" w:rsidP="00B72F3C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A1DEF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31C49E" w14:textId="0C0D2C0A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(887.8)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0C02E" w14:textId="77777777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9C4D" w14:textId="2FB7235B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DE58E" w14:textId="59B15FC2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C392C" w14:textId="37D1DB02" w:rsidR="00B72F3C" w:rsidRPr="008A1DEF" w:rsidRDefault="00B72F3C" w:rsidP="00B7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(887.8)</w:t>
            </w:r>
          </w:p>
        </w:tc>
      </w:tr>
      <w:tr w:rsidR="00790CD6" w:rsidRPr="008A1DEF" w14:paraId="7DE1111A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56D584E" w14:textId="77777777" w:rsidR="00790CD6" w:rsidRPr="008A1DEF" w:rsidRDefault="00790CD6" w:rsidP="00790CD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16B66" w14:textId="00EB2BC2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480.5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1F156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43C72" w14:textId="1B137E64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FB0D7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FF043" w14:textId="3AE9961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482.1</w:t>
            </w:r>
          </w:p>
        </w:tc>
      </w:tr>
      <w:tr w:rsidR="00790CD6" w:rsidRPr="008A1DEF" w14:paraId="5A84983D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E5A1FB0" w14:textId="77777777" w:rsidR="00790CD6" w:rsidRPr="008A1DEF" w:rsidRDefault="00790CD6" w:rsidP="00790CD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7E658D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A980E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783604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04A2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6771C6" w14:textId="7BA8E39B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84.3</w:t>
            </w:r>
          </w:p>
        </w:tc>
      </w:tr>
      <w:tr w:rsidR="00790CD6" w:rsidRPr="008A1DEF" w14:paraId="20F5C160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BD14ECD" w14:textId="77777777" w:rsidR="00790CD6" w:rsidRPr="008A1DEF" w:rsidRDefault="00790CD6" w:rsidP="00790CD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C8E4DE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0DCB0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1EFCB7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1DBD5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EB7509" w14:textId="7D13B4F4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(81.4)</w:t>
            </w:r>
          </w:p>
        </w:tc>
      </w:tr>
      <w:tr w:rsidR="00790CD6" w:rsidRPr="008A1DEF" w14:paraId="50832717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F0830F5" w14:textId="77777777" w:rsidR="00790CD6" w:rsidRPr="008A1DEF" w:rsidRDefault="00790CD6" w:rsidP="00790CD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4AD981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71409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1885DF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4855D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D3A53" w14:textId="624A070A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(332.4)</w:t>
            </w:r>
          </w:p>
        </w:tc>
      </w:tr>
      <w:tr w:rsidR="00790CD6" w:rsidRPr="008A1DEF" w14:paraId="3AF82FFC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27F8C40" w14:textId="77777777" w:rsidR="00790CD6" w:rsidRPr="008A1DEF" w:rsidRDefault="00790CD6" w:rsidP="00790CD6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345D81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3C0B5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4A4FD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A6876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7635BB" w14:textId="222E0A12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(18.8)</w:t>
            </w:r>
          </w:p>
        </w:tc>
      </w:tr>
      <w:tr w:rsidR="00790CD6" w:rsidRPr="008A1DEF" w14:paraId="57027737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E55A37F" w14:textId="77777777" w:rsidR="00790CD6" w:rsidRPr="008A1DEF" w:rsidRDefault="00790CD6" w:rsidP="00790CD6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6E2DE2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2FC6A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FA22A8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0710E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E00D4" w14:textId="073C5A7C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(25.1)</w:t>
            </w:r>
          </w:p>
        </w:tc>
      </w:tr>
      <w:tr w:rsidR="00790CD6" w:rsidRPr="008A1DEF" w14:paraId="425BAEC3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4A46DA6" w14:textId="77777777" w:rsidR="00790CD6" w:rsidRPr="008A1DEF" w:rsidRDefault="00790CD6" w:rsidP="00790CD6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0F3CAB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72AE8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60EBB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FDD7F" w14:textId="77777777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12880" w14:textId="7CA6BC7D" w:rsidR="00790CD6" w:rsidRPr="008A1DEF" w:rsidRDefault="00790CD6" w:rsidP="0079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>108.7</w:t>
            </w:r>
          </w:p>
        </w:tc>
      </w:tr>
    </w:tbl>
    <w:p w14:paraId="524C36D8" w14:textId="77777777" w:rsidR="008E3CFC" w:rsidRPr="008A1DEF" w:rsidRDefault="008E3CFC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E0EBA9" w14:textId="77777777" w:rsidR="008E3CFC" w:rsidRPr="008A1DEF" w:rsidRDefault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br w:type="page"/>
      </w:r>
    </w:p>
    <w:p w14:paraId="5FBDA183" w14:textId="77777777" w:rsidR="009D5826" w:rsidRPr="008A1DEF" w:rsidRDefault="00E579A2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2</w:t>
      </w:r>
      <w:r w:rsidR="00233CC0" w:rsidRPr="008A1DEF">
        <w:rPr>
          <w:rFonts w:ascii="Angsana New" w:hAnsi="Angsana New"/>
          <w:b/>
          <w:bCs/>
          <w:sz w:val="26"/>
          <w:szCs w:val="26"/>
        </w:rPr>
        <w:t>4</w:t>
      </w:r>
      <w:r w:rsidRPr="008A1DEF">
        <w:rPr>
          <w:rFonts w:ascii="Angsana New" w:hAnsi="Angsana New"/>
          <w:b/>
          <w:bCs/>
          <w:sz w:val="26"/>
          <w:szCs w:val="26"/>
        </w:rPr>
        <w:t>.</w:t>
      </w:r>
      <w:r w:rsidRPr="008A1DEF">
        <w:rPr>
          <w:rFonts w:ascii="Angsana New" w:hAnsi="Angsana New"/>
          <w:b/>
          <w:bCs/>
          <w:sz w:val="26"/>
          <w:szCs w:val="26"/>
        </w:rPr>
        <w:tab/>
      </w:r>
      <w:r w:rsidR="00A83357" w:rsidRPr="008A1DEF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08EA06BE" w14:textId="77777777" w:rsidR="00845923" w:rsidRPr="008A1DEF" w:rsidRDefault="00845923" w:rsidP="008E3CFC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5116CEF" w14:textId="2090C71F" w:rsidR="008F5027" w:rsidRPr="008A1DEF" w:rsidRDefault="00845923" w:rsidP="008E3CF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06DDF" w:rsidRPr="008A1DEF">
        <w:rPr>
          <w:rFonts w:ascii="Angsana New" w:hAnsi="Angsana New"/>
          <w:sz w:val="26"/>
          <w:szCs w:val="26"/>
        </w:rPr>
        <w:t xml:space="preserve">30 </w:t>
      </w:r>
      <w:r w:rsidR="00DD34F0" w:rsidRPr="008A1DEF">
        <w:rPr>
          <w:rFonts w:ascii="Angsana New" w:hAnsi="Angsana New"/>
          <w:sz w:val="26"/>
          <w:szCs w:val="26"/>
          <w:cs/>
        </w:rPr>
        <w:t>กันยายน</w:t>
      </w:r>
      <w:r w:rsidR="00EE24F9" w:rsidRPr="008A1DEF">
        <w:rPr>
          <w:rFonts w:ascii="Angsana New" w:hAnsi="Angsana New"/>
          <w:sz w:val="26"/>
          <w:szCs w:val="26"/>
          <w:cs/>
        </w:rPr>
        <w:t xml:space="preserve"> </w:t>
      </w:r>
      <w:r w:rsidR="00B35699" w:rsidRPr="008A1DEF">
        <w:rPr>
          <w:rFonts w:ascii="Angsana New" w:hAnsi="Angsana New"/>
          <w:sz w:val="26"/>
          <w:szCs w:val="26"/>
        </w:rPr>
        <w:t>2562</w:t>
      </w:r>
      <w:r w:rsidR="00EE24F9" w:rsidRPr="008A1DEF">
        <w:rPr>
          <w:rFonts w:ascii="Angsana New" w:hAnsi="Angsana New"/>
          <w:sz w:val="26"/>
          <w:szCs w:val="26"/>
        </w:rPr>
        <w:t xml:space="preserve"> </w:t>
      </w:r>
    </w:p>
    <w:p w14:paraId="588CD25B" w14:textId="77777777" w:rsidR="008F5027" w:rsidRPr="008A1DEF" w:rsidRDefault="008F5027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</w:p>
    <w:p w14:paraId="2D6EDC7A" w14:textId="58825967" w:rsidR="00EC1BF6" w:rsidRPr="008A1DEF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ab/>
      </w:r>
      <w:r w:rsidR="008D03E6" w:rsidRPr="008A1DEF">
        <w:rPr>
          <w:rFonts w:ascii="Angsana New" w:hAnsi="Angsana New"/>
          <w:spacing w:val="-4"/>
          <w:sz w:val="26"/>
          <w:szCs w:val="26"/>
          <w:cs/>
        </w:rPr>
        <w:t>บริษัทและ</w:t>
      </w:r>
      <w:r w:rsidR="0005571E" w:rsidRPr="008A1DEF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281FE8" w:rsidRPr="008A1DEF">
        <w:rPr>
          <w:rFonts w:ascii="Angsana New" w:hAnsi="Angsana New"/>
          <w:spacing w:val="-4"/>
          <w:sz w:val="26"/>
          <w:szCs w:val="26"/>
          <w:cs/>
        </w:rPr>
        <w:t>มีภาระผูกพันตามสัญญาการจัดซื้อสินทรัพย์</w:t>
      </w:r>
      <w:r w:rsidR="00473D6C" w:rsidRPr="008A1DEF">
        <w:rPr>
          <w:rFonts w:ascii="Angsana New" w:hAnsi="Angsana New"/>
          <w:spacing w:val="-4"/>
          <w:sz w:val="26"/>
          <w:szCs w:val="26"/>
          <w:cs/>
        </w:rPr>
        <w:t xml:space="preserve"> สินค้า</w:t>
      </w:r>
      <w:r w:rsidR="00281FE8" w:rsidRPr="008A1DEF">
        <w:rPr>
          <w:rFonts w:ascii="Angsana New" w:hAnsi="Angsana New"/>
          <w:spacing w:val="-4"/>
          <w:sz w:val="26"/>
          <w:szCs w:val="26"/>
          <w:cs/>
        </w:rPr>
        <w:t>และ</w:t>
      </w:r>
      <w:r w:rsidR="00837595" w:rsidRPr="008A1DEF">
        <w:rPr>
          <w:rFonts w:ascii="Angsana New" w:hAnsi="Angsana New"/>
          <w:spacing w:val="-4"/>
          <w:sz w:val="26"/>
          <w:szCs w:val="26"/>
          <w:cs/>
        </w:rPr>
        <w:t>บริการ</w:t>
      </w:r>
      <w:r w:rsidR="00281FE8" w:rsidRPr="008A1DEF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7731F4" w:rsidRPr="008A1DEF">
        <w:rPr>
          <w:rFonts w:ascii="Angsana New" w:hAnsi="Angsana New"/>
          <w:spacing w:val="-4"/>
          <w:sz w:val="26"/>
          <w:szCs w:val="26"/>
        </w:rPr>
        <w:t>55.7</w:t>
      </w:r>
      <w:r w:rsidR="00281FE8" w:rsidRPr="008A1DEF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E8561E" w:rsidRPr="008A1DEF">
        <w:rPr>
          <w:rFonts w:ascii="Angsana New" w:hAnsi="Angsana New"/>
          <w:spacing w:val="-4"/>
          <w:sz w:val="26"/>
          <w:szCs w:val="26"/>
          <w:cs/>
        </w:rPr>
        <w:t xml:space="preserve"> และ </w:t>
      </w:r>
      <w:r w:rsidR="009F7F93" w:rsidRPr="008A1DEF">
        <w:rPr>
          <w:rFonts w:ascii="Angsana New" w:hAnsi="Angsana New"/>
          <w:spacing w:val="-4"/>
          <w:sz w:val="26"/>
          <w:szCs w:val="26"/>
        </w:rPr>
        <w:t>159.0</w:t>
      </w:r>
      <w:r w:rsidR="00E31342"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D06F81" w:rsidRPr="008A1DEF">
        <w:rPr>
          <w:rFonts w:ascii="Angsana New" w:hAnsi="Angsana New"/>
          <w:spacing w:val="-4"/>
          <w:sz w:val="26"/>
          <w:szCs w:val="26"/>
          <w:cs/>
        </w:rPr>
        <w:t>ล้าน</w:t>
      </w:r>
      <w:r w:rsidR="008D03E6" w:rsidRPr="008A1DEF">
        <w:rPr>
          <w:rFonts w:ascii="Angsana New" w:hAnsi="Angsana New"/>
          <w:spacing w:val="-4"/>
          <w:sz w:val="26"/>
          <w:szCs w:val="26"/>
          <w:cs/>
        </w:rPr>
        <w:t>บาท</w:t>
      </w:r>
      <w:r w:rsidR="008D03E6" w:rsidRPr="008A1DEF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8F5027" w:rsidRPr="008A1DEF">
        <w:rPr>
          <w:rFonts w:ascii="Angsana New" w:hAnsi="Angsana New"/>
          <w:sz w:val="26"/>
          <w:szCs w:val="26"/>
          <w:cs/>
        </w:rPr>
        <w:t xml:space="preserve"> (ณ วันที่ </w:t>
      </w:r>
      <w:r w:rsidR="00B309BE" w:rsidRPr="008A1DEF">
        <w:rPr>
          <w:rFonts w:ascii="Angsana New" w:hAnsi="Angsana New"/>
          <w:sz w:val="26"/>
          <w:szCs w:val="26"/>
        </w:rPr>
        <w:t xml:space="preserve">31 </w:t>
      </w:r>
      <w:r w:rsidR="00B309BE" w:rsidRPr="008A1DEF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z w:val="26"/>
          <w:szCs w:val="26"/>
        </w:rPr>
        <w:t>2561</w:t>
      </w:r>
      <w:r w:rsidR="002D7AEB" w:rsidRPr="008A1DEF">
        <w:rPr>
          <w:rFonts w:ascii="Angsana New" w:hAnsi="Angsana New"/>
          <w:sz w:val="26"/>
          <w:szCs w:val="26"/>
          <w:cs/>
        </w:rPr>
        <w:t>:</w:t>
      </w:r>
      <w:r w:rsidR="00062CB1" w:rsidRPr="008A1DEF">
        <w:rPr>
          <w:rFonts w:ascii="Angsana New" w:hAnsi="Angsana New" w:hint="cs"/>
          <w:sz w:val="26"/>
          <w:szCs w:val="26"/>
          <w:cs/>
        </w:rPr>
        <w:t xml:space="preserve"> </w:t>
      </w:r>
      <w:r w:rsidR="009F7F93" w:rsidRPr="008A1DEF">
        <w:rPr>
          <w:rFonts w:ascii="Angsana New" w:hAnsi="Angsana New"/>
          <w:spacing w:val="-4"/>
          <w:sz w:val="26"/>
          <w:szCs w:val="26"/>
        </w:rPr>
        <w:t>52.2</w:t>
      </w:r>
      <w:r w:rsidR="00E67FD3" w:rsidRPr="008A1DEF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DF1E9B" w:rsidRPr="008A1DEF">
        <w:rPr>
          <w:rFonts w:ascii="Angsana New" w:hAnsi="Angsana New"/>
          <w:sz w:val="26"/>
          <w:szCs w:val="26"/>
        </w:rPr>
        <w:t>1</w:t>
      </w:r>
      <w:r w:rsidR="00233CC0" w:rsidRPr="008A1DEF">
        <w:rPr>
          <w:rFonts w:ascii="Angsana New" w:hAnsi="Angsana New"/>
          <w:sz w:val="26"/>
          <w:szCs w:val="26"/>
        </w:rPr>
        <w:t>20.8</w:t>
      </w:r>
      <w:r w:rsidR="008F5027" w:rsidRPr="008A1DEF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14:paraId="110D11FC" w14:textId="77777777" w:rsidR="008F5027" w:rsidRPr="008A1DEF" w:rsidRDefault="008F5027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D77A5F9" w14:textId="769CAAF5" w:rsidR="002B75AD" w:rsidRPr="008A1DEF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ab/>
      </w:r>
      <w:r w:rsidR="0005571E" w:rsidRPr="008A1DEF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0B333C" w:rsidRPr="008A1DEF">
        <w:rPr>
          <w:rFonts w:ascii="Angsana New" w:hAnsi="Angsana New"/>
          <w:spacing w:val="-4"/>
          <w:sz w:val="26"/>
          <w:szCs w:val="26"/>
          <w:cs/>
        </w:rPr>
        <w:t>มีหนี้สินที่อาจเกิดขึ้นจากการที่ธนาคารในประเทศแห่งหนึ่งออกห</w:t>
      </w:r>
      <w:r w:rsidR="00620C34" w:rsidRPr="008A1DEF">
        <w:rPr>
          <w:rFonts w:ascii="Angsana New" w:hAnsi="Angsana New"/>
          <w:spacing w:val="-4"/>
          <w:sz w:val="26"/>
          <w:szCs w:val="26"/>
          <w:cs/>
        </w:rPr>
        <w:t>นังสือค้ำประกันต่อบริษัทเอกชนหลายแห่ง</w:t>
      </w:r>
      <w:r w:rsidR="000B333C" w:rsidRPr="008A1DEF">
        <w:rPr>
          <w:rFonts w:ascii="Angsana New" w:hAnsi="Angsana New"/>
          <w:spacing w:val="-4"/>
          <w:sz w:val="26"/>
          <w:szCs w:val="26"/>
          <w:cs/>
        </w:rPr>
        <w:t>เป็นจำนวนเงิน</w:t>
      </w:r>
      <w:r w:rsidR="00D368E9" w:rsidRPr="008A1DEF"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="000B333C" w:rsidRPr="008A1DE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147D3C" w:rsidRPr="008A1DEF">
        <w:rPr>
          <w:rFonts w:ascii="Angsana New" w:hAnsi="Angsana New"/>
          <w:spacing w:val="-4"/>
          <w:sz w:val="26"/>
          <w:szCs w:val="26"/>
        </w:rPr>
        <w:t>0.4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0B333C" w:rsidRPr="008A1DE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73403" w:rsidRPr="008A1DEF">
        <w:rPr>
          <w:rFonts w:ascii="Angsana New" w:hAnsi="Angsana New"/>
          <w:spacing w:val="-4"/>
          <w:sz w:val="26"/>
          <w:szCs w:val="26"/>
          <w:cs/>
        </w:rPr>
        <w:t xml:space="preserve"> (</w:t>
      </w:r>
      <w:r w:rsidR="008F5027" w:rsidRPr="008A1DEF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B309BE" w:rsidRPr="008A1DEF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8A1DEF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pacing w:val="-4"/>
          <w:sz w:val="26"/>
          <w:szCs w:val="26"/>
        </w:rPr>
        <w:t>2561</w:t>
      </w:r>
      <w:r w:rsidR="007D1382" w:rsidRPr="008A1DEF">
        <w:rPr>
          <w:rFonts w:ascii="Angsana New" w:hAnsi="Angsana New"/>
          <w:spacing w:val="-4"/>
          <w:sz w:val="26"/>
          <w:szCs w:val="26"/>
          <w:cs/>
        </w:rPr>
        <w:t>:</w:t>
      </w:r>
      <w:r w:rsidR="00062CB1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8F5027" w:rsidRPr="008A1DEF">
        <w:rPr>
          <w:rFonts w:ascii="Angsana New" w:hAnsi="Angsana New"/>
          <w:spacing w:val="-4"/>
          <w:sz w:val="26"/>
          <w:szCs w:val="26"/>
        </w:rPr>
        <w:t>0</w:t>
      </w:r>
      <w:r w:rsidR="008F5027" w:rsidRPr="008A1DEF">
        <w:rPr>
          <w:rFonts w:ascii="Angsana New" w:hAnsi="Angsana New"/>
          <w:spacing w:val="-4"/>
          <w:sz w:val="26"/>
          <w:szCs w:val="26"/>
          <w:cs/>
        </w:rPr>
        <w:t>.</w:t>
      </w:r>
      <w:r w:rsidR="00233CC0" w:rsidRPr="008A1DEF">
        <w:rPr>
          <w:rFonts w:ascii="Angsana New" w:hAnsi="Angsana New"/>
          <w:spacing w:val="-4"/>
          <w:sz w:val="26"/>
          <w:szCs w:val="26"/>
        </w:rPr>
        <w:t>4</w:t>
      </w:r>
      <w:r w:rsidR="008F5027" w:rsidRPr="008A1DEF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873403" w:rsidRPr="008A1DEF">
        <w:rPr>
          <w:rFonts w:ascii="Angsana New" w:hAnsi="Angsana New"/>
          <w:spacing w:val="-4"/>
          <w:sz w:val="26"/>
          <w:szCs w:val="26"/>
          <w:cs/>
        </w:rPr>
        <w:t>)</w:t>
      </w:r>
      <w:r w:rsidR="00B8421A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14:paraId="3227087D" w14:textId="77777777" w:rsidR="008F5027" w:rsidRPr="008A1DEF" w:rsidRDefault="008F5027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E7D84BF" w14:textId="77777777" w:rsidR="00CF44BC" w:rsidRPr="008A1DEF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8A1DEF">
        <w:rPr>
          <w:rFonts w:ascii="Angsana New" w:hAnsi="Angsana New" w:hint="cs"/>
          <w:spacing w:val="-4"/>
          <w:sz w:val="26"/>
          <w:szCs w:val="26"/>
          <w:cs/>
        </w:rPr>
        <w:tab/>
      </w:r>
      <w:r w:rsidR="000B333C" w:rsidRPr="008A1DEF">
        <w:rPr>
          <w:rFonts w:ascii="Angsana New" w:hAnsi="Angsana New"/>
          <w:spacing w:val="-4"/>
          <w:sz w:val="26"/>
          <w:szCs w:val="26"/>
          <w:cs/>
        </w:rPr>
        <w:t>บริษัทย่อยแห่งหนึ่งเป็นผู้ค้ำประ</w:t>
      </w:r>
      <w:r w:rsidR="00D3594C" w:rsidRPr="008A1DEF">
        <w:rPr>
          <w:rFonts w:ascii="Angsana New" w:hAnsi="Angsana New"/>
          <w:spacing w:val="-4"/>
          <w:sz w:val="26"/>
          <w:szCs w:val="26"/>
          <w:cs/>
        </w:rPr>
        <w:t>กัน</w:t>
      </w:r>
      <w:r w:rsidR="001A5A4B" w:rsidRPr="008A1DEF">
        <w:rPr>
          <w:rFonts w:ascii="Angsana New" w:hAnsi="Angsana New" w:hint="cs"/>
          <w:spacing w:val="-4"/>
          <w:sz w:val="26"/>
          <w:szCs w:val="26"/>
          <w:cs/>
        </w:rPr>
        <w:t>วงเงินสินเชื่อระยะสั้น</w:t>
      </w:r>
      <w:r w:rsidR="00D3594C" w:rsidRPr="008A1DEF">
        <w:rPr>
          <w:rFonts w:ascii="Angsana New" w:hAnsi="Angsana New"/>
          <w:spacing w:val="-4"/>
          <w:sz w:val="26"/>
          <w:szCs w:val="26"/>
          <w:cs/>
        </w:rPr>
        <w:t>ของบริษัทจำนวน</w:t>
      </w:r>
      <w:r w:rsidR="00943949" w:rsidRPr="008A1DEF">
        <w:rPr>
          <w:rFonts w:ascii="Angsana New" w:hAnsi="Angsana New"/>
          <w:spacing w:val="-4"/>
          <w:sz w:val="26"/>
          <w:szCs w:val="26"/>
          <w:cs/>
        </w:rPr>
        <w:t>เงิน</w:t>
      </w:r>
      <w:r w:rsidR="00943949"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233CC0" w:rsidRPr="008A1DEF">
        <w:rPr>
          <w:rFonts w:ascii="Angsana New" w:hAnsi="Angsana New"/>
          <w:spacing w:val="-4"/>
          <w:sz w:val="26"/>
          <w:szCs w:val="26"/>
        </w:rPr>
        <w:t>20</w:t>
      </w:r>
      <w:r w:rsidR="00943949" w:rsidRPr="008A1DEF">
        <w:rPr>
          <w:rFonts w:ascii="Angsana New" w:hAnsi="Angsana New"/>
          <w:spacing w:val="-4"/>
          <w:sz w:val="26"/>
          <w:szCs w:val="26"/>
        </w:rPr>
        <w:t>0</w:t>
      </w:r>
      <w:r w:rsidR="00943949" w:rsidRPr="008A1DEF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8A1DEF">
        <w:rPr>
          <w:rFonts w:ascii="Angsana New" w:hAnsi="Angsana New"/>
          <w:spacing w:val="-4"/>
          <w:sz w:val="26"/>
          <w:szCs w:val="26"/>
        </w:rPr>
        <w:t>0</w:t>
      </w:r>
      <w:r w:rsidR="00D3594C" w:rsidRPr="008A1DE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0B333C" w:rsidRPr="008A1DEF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F5027" w:rsidRPr="008A1DEF">
        <w:rPr>
          <w:rFonts w:ascii="Angsana New" w:hAnsi="Angsana New"/>
          <w:spacing w:val="-4"/>
          <w:sz w:val="26"/>
          <w:szCs w:val="26"/>
          <w:cs/>
        </w:rPr>
        <w:t xml:space="preserve"> (ณ วันที่ </w:t>
      </w:r>
      <w:r w:rsidR="00B309BE" w:rsidRPr="008A1DEF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8A1DEF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233EF5" w:rsidRPr="008A1DEF">
        <w:rPr>
          <w:rFonts w:ascii="Angsana New" w:hAnsi="Angsana New"/>
          <w:spacing w:val="-4"/>
          <w:sz w:val="26"/>
          <w:szCs w:val="26"/>
        </w:rPr>
        <w:t>2561</w:t>
      </w:r>
      <w:r w:rsidR="008F5027" w:rsidRPr="008A1DEF">
        <w:rPr>
          <w:rFonts w:ascii="Angsana New" w:hAnsi="Angsana New"/>
          <w:spacing w:val="-4"/>
          <w:sz w:val="26"/>
          <w:szCs w:val="26"/>
          <w:cs/>
        </w:rPr>
        <w:t xml:space="preserve">: </w:t>
      </w:r>
      <w:r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1A5A4B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ค้ำประกันเงินกู้ยืมจำนวนเงิน </w:t>
      </w:r>
      <w:r w:rsidR="001D27D3" w:rsidRPr="008A1DEF">
        <w:rPr>
          <w:rFonts w:ascii="Angsana New" w:hAnsi="Angsana New"/>
          <w:spacing w:val="-4"/>
          <w:sz w:val="26"/>
          <w:szCs w:val="26"/>
        </w:rPr>
        <w:t>7</w:t>
      </w:r>
      <w:r w:rsidR="00943949" w:rsidRPr="008A1DEF">
        <w:rPr>
          <w:rFonts w:ascii="Angsana New" w:hAnsi="Angsana New"/>
          <w:spacing w:val="-4"/>
          <w:sz w:val="26"/>
          <w:szCs w:val="26"/>
        </w:rPr>
        <w:t>80</w:t>
      </w:r>
      <w:r w:rsidR="00943949" w:rsidRPr="008A1DEF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8A1DEF">
        <w:rPr>
          <w:rFonts w:ascii="Angsana New" w:hAnsi="Angsana New"/>
          <w:spacing w:val="-4"/>
          <w:sz w:val="26"/>
          <w:szCs w:val="26"/>
        </w:rPr>
        <w:t>0</w:t>
      </w:r>
      <w:r w:rsidR="00E67FD3" w:rsidRPr="008A1DEF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8F5027" w:rsidRPr="008A1DEF">
        <w:rPr>
          <w:rFonts w:ascii="Angsana New" w:hAnsi="Angsana New"/>
          <w:spacing w:val="-4"/>
          <w:sz w:val="26"/>
          <w:szCs w:val="26"/>
          <w:cs/>
        </w:rPr>
        <w:t>ล้านบาท)</w:t>
      </w:r>
    </w:p>
    <w:p w14:paraId="505A44FD" w14:textId="77777777" w:rsidR="00233CC0" w:rsidRPr="008A1DEF" w:rsidRDefault="00233CC0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2158131" w14:textId="76C48B36" w:rsidR="00C3615B" w:rsidRPr="008A1DEF" w:rsidRDefault="00233CC0" w:rsidP="00D368E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/>
          <w:spacing w:val="-4"/>
          <w:sz w:val="26"/>
          <w:szCs w:val="26"/>
          <w:cs/>
        </w:rPr>
        <w:t>ง)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  <w:t xml:space="preserve">บริษัทมีสัญญาความร่วมมือทางธุรกิจกับบริษัทในประเทศแห่งหนึ่ง เพื่อประชาสัมพันธ์และจัดจำหน่ายสินค้าของกลุ่มบริษัท โดยมีระยะเวลาความร่วมมือตั้งแต่วันที่ </w:t>
      </w:r>
      <w:r w:rsidRPr="008A1DEF">
        <w:rPr>
          <w:rFonts w:ascii="Angsana New" w:hAnsi="Angsana New"/>
          <w:spacing w:val="-4"/>
          <w:sz w:val="26"/>
          <w:szCs w:val="26"/>
        </w:rPr>
        <w:t>26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กันยายน </w:t>
      </w:r>
      <w:r w:rsidRPr="008A1DEF">
        <w:rPr>
          <w:rFonts w:ascii="Angsana New" w:hAnsi="Angsana New"/>
          <w:spacing w:val="-4"/>
          <w:sz w:val="26"/>
          <w:szCs w:val="26"/>
        </w:rPr>
        <w:t>2561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Pr="008A1DEF">
        <w:rPr>
          <w:rFonts w:ascii="Angsana New" w:hAnsi="Angsana New"/>
          <w:spacing w:val="-4"/>
          <w:sz w:val="26"/>
          <w:szCs w:val="26"/>
        </w:rPr>
        <w:t>30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มิถุนายน </w:t>
      </w:r>
      <w:r w:rsidRPr="008A1DEF">
        <w:rPr>
          <w:rFonts w:ascii="Angsana New" w:hAnsi="Angsana New"/>
          <w:spacing w:val="-4"/>
          <w:sz w:val="26"/>
          <w:szCs w:val="26"/>
        </w:rPr>
        <w:t>2562</w:t>
      </w:r>
      <w:r w:rsidRPr="008A1DEF">
        <w:rPr>
          <w:rFonts w:ascii="Angsana New" w:hAnsi="Angsana New"/>
          <w:spacing w:val="-4"/>
          <w:sz w:val="26"/>
          <w:szCs w:val="26"/>
          <w:cs/>
        </w:rPr>
        <w:t xml:space="preserve"> ในการนี้ บริษัทผูกพันที่จะต้องแบ่งส่วนแบ่งรายได้และจะต้องปฏิบัติตามเงื่อนไขต่าง ๆ ที่กำหนดไว้ในสัญญาดังกล่าว</w:t>
      </w:r>
      <w:r w:rsidR="00C3615B"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7551F0" w:rsidRPr="008A1DEF">
        <w:rPr>
          <w:rFonts w:ascii="Angsana New" w:hAnsi="Angsana New"/>
          <w:spacing w:val="-4"/>
          <w:sz w:val="26"/>
          <w:szCs w:val="26"/>
        </w:rPr>
        <w:t xml:space="preserve"> </w:t>
      </w:r>
      <w:r w:rsidR="007551F0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ต่อมาเมื่อวันที่ </w:t>
      </w:r>
      <w:r w:rsidR="005666E9" w:rsidRPr="008A1DEF">
        <w:rPr>
          <w:rFonts w:ascii="Angsana New" w:hAnsi="Angsana New"/>
          <w:spacing w:val="-4"/>
          <w:sz w:val="26"/>
          <w:szCs w:val="26"/>
        </w:rPr>
        <w:t xml:space="preserve">26 </w:t>
      </w:r>
      <w:r w:rsidR="005666E9" w:rsidRPr="008A1DEF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="007551F0" w:rsidRPr="008A1DEF">
        <w:rPr>
          <w:rFonts w:ascii="Angsana New" w:hAnsi="Angsana New"/>
          <w:spacing w:val="-4"/>
          <w:sz w:val="26"/>
          <w:szCs w:val="26"/>
        </w:rPr>
        <w:t xml:space="preserve"> 2562 </w:t>
      </w:r>
      <w:r w:rsidR="007551F0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บริษัทได้ทำสัญญาแก้ไขเพิ่มเติมครั้งที่ </w:t>
      </w:r>
      <w:r w:rsidR="007551F0" w:rsidRPr="008A1DEF">
        <w:rPr>
          <w:rFonts w:ascii="Angsana New" w:hAnsi="Angsana New"/>
          <w:spacing w:val="-4"/>
          <w:sz w:val="26"/>
          <w:szCs w:val="26"/>
        </w:rPr>
        <w:t xml:space="preserve">1 </w:t>
      </w:r>
      <w:r w:rsidR="007551F0" w:rsidRPr="008A1DEF">
        <w:rPr>
          <w:rFonts w:ascii="Angsana New" w:hAnsi="Angsana New" w:hint="cs"/>
          <w:spacing w:val="-4"/>
          <w:sz w:val="26"/>
          <w:szCs w:val="26"/>
          <w:cs/>
        </w:rPr>
        <w:t>เพื่อขยายระยะเวลาความร่วมมือของสัญญาดังกล่าวไปจนถึงวันที่</w:t>
      </w:r>
      <w:r w:rsidR="007551F0" w:rsidRPr="008A1DEF">
        <w:rPr>
          <w:rFonts w:ascii="Angsana New" w:hAnsi="Angsana New"/>
          <w:spacing w:val="-4"/>
          <w:sz w:val="26"/>
          <w:szCs w:val="26"/>
        </w:rPr>
        <w:t xml:space="preserve"> 31 </w:t>
      </w:r>
      <w:r w:rsidR="007551F0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="007551F0" w:rsidRPr="008A1DEF">
        <w:rPr>
          <w:rFonts w:ascii="Angsana New" w:hAnsi="Angsana New"/>
          <w:spacing w:val="-4"/>
          <w:sz w:val="26"/>
          <w:szCs w:val="26"/>
        </w:rPr>
        <w:t>2562</w:t>
      </w:r>
    </w:p>
    <w:p w14:paraId="7F00AFDE" w14:textId="77777777" w:rsidR="00CC43D8" w:rsidRPr="008A1DEF" w:rsidRDefault="00CC43D8" w:rsidP="00D368E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05C93F5" w14:textId="4FBD0D7C" w:rsidR="00950D9F" w:rsidRPr="008A1DEF" w:rsidRDefault="00CC43D8" w:rsidP="00DC025E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A1DEF">
        <w:rPr>
          <w:rFonts w:ascii="Angsana New" w:hAnsi="Angsana New" w:hint="cs"/>
          <w:spacing w:val="-4"/>
          <w:sz w:val="26"/>
          <w:szCs w:val="26"/>
          <w:cs/>
        </w:rPr>
        <w:t>จ)</w:t>
      </w:r>
      <w:r w:rsidRPr="008A1DEF">
        <w:rPr>
          <w:rFonts w:ascii="Angsana New" w:hAnsi="Angsana New"/>
          <w:spacing w:val="-4"/>
          <w:sz w:val="26"/>
          <w:szCs w:val="26"/>
          <w:cs/>
        </w:rPr>
        <w:tab/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กลุ่มบริษัทมีสัญญา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การ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สนันสนุนทางการ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ตลาด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กับบริษัทในประเทศ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4F5C1E" w:rsidRPr="008A1DEF">
        <w:rPr>
          <w:rFonts w:ascii="Angsana New" w:hAnsi="Angsana New"/>
          <w:spacing w:val="-4"/>
          <w:sz w:val="26"/>
          <w:szCs w:val="26"/>
        </w:rPr>
        <w:t xml:space="preserve">2 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แห่ง เพื่อ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ส่งเสริมและ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จัดจำหน่ายผลิตภัณฑ์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บางประเภทของ</w:t>
      </w:r>
      <w:r w:rsidR="005D50B1" w:rsidRPr="008A1DEF">
        <w:rPr>
          <w:rFonts w:ascii="Angsana New" w:hAnsi="Angsana New" w:hint="cs"/>
          <w:spacing w:val="-4"/>
          <w:sz w:val="26"/>
          <w:szCs w:val="26"/>
          <w:cs/>
        </w:rPr>
        <w:t>บริษัทดังกล่าว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ภายในสถานประกอบการของกลุ่มบริษัท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และแฟรนไชส์ซี</w:t>
      </w:r>
      <w:r w:rsidR="004F5C1E" w:rsidRPr="008A1DEF">
        <w:rPr>
          <w:rFonts w:ascii="Angsana New" w:hAnsi="Angsana New"/>
          <w:spacing w:val="-4"/>
          <w:sz w:val="26"/>
          <w:szCs w:val="26"/>
          <w:cs/>
        </w:rPr>
        <w:t xml:space="preserve"> โดยมีระยะเวลาตั้งแต่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="004F5C1E" w:rsidRPr="008A1DEF">
        <w:rPr>
          <w:rFonts w:ascii="Angsana New" w:hAnsi="Angsana New"/>
          <w:spacing w:val="-4"/>
          <w:sz w:val="26"/>
          <w:szCs w:val="26"/>
        </w:rPr>
        <w:t>1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 xml:space="preserve"> กรกฎาคม </w:t>
      </w:r>
      <w:r w:rsidR="004F5C1E" w:rsidRPr="008A1DEF">
        <w:rPr>
          <w:rFonts w:ascii="Angsana New" w:hAnsi="Angsana New"/>
          <w:spacing w:val="-4"/>
          <w:sz w:val="26"/>
          <w:szCs w:val="26"/>
        </w:rPr>
        <w:t>2562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="004F5C1E" w:rsidRPr="008A1DEF">
        <w:rPr>
          <w:rFonts w:ascii="Angsana New" w:hAnsi="Angsana New"/>
          <w:spacing w:val="-4"/>
          <w:sz w:val="26"/>
          <w:szCs w:val="26"/>
        </w:rPr>
        <w:t>31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 xml:space="preserve"> ธันวาคม </w:t>
      </w:r>
      <w:r w:rsidR="004F5C1E" w:rsidRPr="008A1DEF">
        <w:rPr>
          <w:rFonts w:ascii="Angsana New" w:hAnsi="Angsana New"/>
          <w:spacing w:val="-4"/>
          <w:sz w:val="26"/>
          <w:szCs w:val="26"/>
        </w:rPr>
        <w:t>2567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 xml:space="preserve">  ในการนี้ 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กลุ่ม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บริษัทผูกพันที่จะต้อง</w:t>
      </w:r>
      <w:r w:rsidR="00602A6A" w:rsidRPr="008A1DEF">
        <w:rPr>
          <w:rFonts w:ascii="Angsana New" w:hAnsi="Angsana New" w:hint="cs"/>
          <w:spacing w:val="-4"/>
          <w:sz w:val="26"/>
          <w:szCs w:val="26"/>
          <w:cs/>
        </w:rPr>
        <w:t>จัดทำกิจกรรม</w:t>
      </w:r>
      <w:r w:rsidR="00FE144B" w:rsidRPr="008A1DEF">
        <w:rPr>
          <w:rFonts w:ascii="Angsana New" w:hAnsi="Angsana New" w:hint="cs"/>
          <w:spacing w:val="-4"/>
          <w:sz w:val="26"/>
          <w:szCs w:val="26"/>
          <w:cs/>
        </w:rPr>
        <w:t>ส่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>งเสริมทางการตลาดและปฎิบัติ</w:t>
      </w:r>
      <w:r w:rsidR="00DC025E" w:rsidRPr="008A1DEF">
        <w:rPr>
          <w:rFonts w:ascii="Angsana New" w:hAnsi="Angsana New"/>
          <w:spacing w:val="-4"/>
          <w:sz w:val="26"/>
          <w:szCs w:val="26"/>
          <w:cs/>
        </w:rPr>
        <w:t>ตามเงื่อนไขต่าง</w:t>
      </w:r>
      <w:r w:rsidR="004F5C1E" w:rsidRPr="008A1DEF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4F5C1E" w:rsidRPr="008A1DEF">
        <w:rPr>
          <w:rFonts w:ascii="Angsana New" w:hAnsi="Angsana New"/>
          <w:spacing w:val="-4"/>
          <w:sz w:val="26"/>
          <w:szCs w:val="26"/>
          <w:cs/>
        </w:rPr>
        <w:t>ๆ ที่กำหนดไว้ในสัญญา</w:t>
      </w:r>
    </w:p>
    <w:p w14:paraId="5BCB92C0" w14:textId="77777777" w:rsidR="00DC025E" w:rsidRPr="008A1DEF" w:rsidRDefault="00DC025E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9A686CA" w14:textId="4D79FC29" w:rsidR="00233CC0" w:rsidRPr="008A1DEF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</w:rPr>
        <w:t>2</w:t>
      </w:r>
      <w:r w:rsidR="005666E9" w:rsidRPr="008A1DEF">
        <w:rPr>
          <w:rFonts w:ascii="Angsana New" w:hAnsi="Angsana New"/>
          <w:b/>
          <w:bCs/>
          <w:sz w:val="26"/>
          <w:szCs w:val="26"/>
        </w:rPr>
        <w:t>5</w:t>
      </w:r>
      <w:r w:rsidRPr="008A1DEF">
        <w:rPr>
          <w:rFonts w:ascii="Angsana New" w:hAnsi="Angsana New"/>
          <w:b/>
          <w:bCs/>
          <w:sz w:val="26"/>
          <w:szCs w:val="26"/>
          <w:cs/>
        </w:rPr>
        <w:t>.</w:t>
      </w:r>
      <w:r w:rsidRPr="008A1DEF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  <w:r w:rsidRPr="008A1DEF">
        <w:rPr>
          <w:rFonts w:ascii="Angsana New" w:hAnsi="Angsana New" w:hint="cs"/>
          <w:b/>
          <w:bCs/>
          <w:sz w:val="26"/>
          <w:szCs w:val="26"/>
          <w:cs/>
        </w:rPr>
        <w:t>ระหว่างกาล</w:t>
      </w:r>
    </w:p>
    <w:p w14:paraId="448DC6A1" w14:textId="77777777" w:rsidR="00233CC0" w:rsidRPr="008A1DEF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E09E0C3" w14:textId="32FE8ED6" w:rsidR="00233CC0" w:rsidRPr="002932DD" w:rsidRDefault="00233CC0" w:rsidP="00233CC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</w:t>
      </w:r>
      <w:r w:rsidRPr="008A1DEF">
        <w:rPr>
          <w:rFonts w:ascii="Angsana New" w:hAnsi="Angsana New" w:hint="cs"/>
          <w:sz w:val="26"/>
          <w:szCs w:val="26"/>
          <w:cs/>
        </w:rPr>
        <w:t>ระหว่างกาล</w:t>
      </w:r>
      <w:r w:rsidRPr="008A1DEF">
        <w:rPr>
          <w:rFonts w:ascii="Angsana New" w:hAnsi="Angsana New"/>
          <w:sz w:val="26"/>
          <w:szCs w:val="26"/>
          <w:cs/>
        </w:rPr>
        <w:t xml:space="preserve">นี้แล้วเมื่อวันที่ </w:t>
      </w:r>
      <w:r w:rsidR="00790CD6" w:rsidRPr="008A1DEF">
        <w:rPr>
          <w:rFonts w:ascii="Angsana New" w:hAnsi="Angsana New"/>
          <w:sz w:val="26"/>
          <w:szCs w:val="26"/>
        </w:rPr>
        <w:t>11</w:t>
      </w:r>
      <w:r w:rsidR="00C144AE" w:rsidRPr="008A1DEF">
        <w:rPr>
          <w:rFonts w:ascii="Angsana New" w:hAnsi="Angsana New"/>
          <w:sz w:val="26"/>
          <w:szCs w:val="26"/>
        </w:rPr>
        <w:t xml:space="preserve"> </w:t>
      </w:r>
      <w:r w:rsidR="00790CD6" w:rsidRPr="008A1DEF">
        <w:rPr>
          <w:rFonts w:ascii="Angsana New" w:hAnsi="Angsana New" w:hint="cs"/>
          <w:sz w:val="26"/>
          <w:szCs w:val="26"/>
          <w:cs/>
        </w:rPr>
        <w:t>พฤศจิกายน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>2562</w:t>
      </w:r>
      <w:bookmarkStart w:id="1" w:name="_GoBack"/>
      <w:bookmarkEnd w:id="1"/>
    </w:p>
    <w:p w14:paraId="2C005D40" w14:textId="77777777" w:rsidR="00233CC0" w:rsidRPr="002932DD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50633DF" w14:textId="77777777" w:rsidR="00233CC0" w:rsidRPr="00C73007" w:rsidRDefault="00233CC0" w:rsidP="00D3467E">
      <w:pPr>
        <w:jc w:val="thaiDistribute"/>
        <w:rPr>
          <w:rFonts w:ascii="Angsana New" w:hAnsi="Angsana New"/>
          <w:sz w:val="26"/>
          <w:szCs w:val="26"/>
        </w:rPr>
      </w:pPr>
    </w:p>
    <w:sectPr w:rsidR="00233CC0" w:rsidRPr="00C73007" w:rsidSect="00FF1A77">
      <w:pgSz w:w="11909" w:h="16834" w:code="9"/>
      <w:pgMar w:top="1152" w:right="1008" w:bottom="576" w:left="1296" w:header="1152" w:footer="475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FA878" w14:textId="77777777" w:rsidR="00701A4F" w:rsidRDefault="00701A4F">
      <w:r>
        <w:separator/>
      </w:r>
    </w:p>
  </w:endnote>
  <w:endnote w:type="continuationSeparator" w:id="0">
    <w:p w14:paraId="300083ED" w14:textId="77777777" w:rsidR="00701A4F" w:rsidRDefault="0070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330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4D5445" w14:textId="77777777" w:rsidR="00AC6DF7" w:rsidRDefault="00AC6DF7" w:rsidP="00B35699">
        <w:pPr>
          <w:pStyle w:val="Footer"/>
          <w:jc w:val="right"/>
        </w:pPr>
        <w:r w:rsidRPr="00B35699">
          <w:rPr>
            <w:rFonts w:ascii="Angsana New" w:hAnsi="Angsana New"/>
            <w:sz w:val="26"/>
            <w:szCs w:val="26"/>
          </w:rPr>
          <w:fldChar w:fldCharType="begin"/>
        </w:r>
        <w:r w:rsidRPr="00B3569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B35699">
          <w:rPr>
            <w:rFonts w:ascii="Angsana New" w:hAnsi="Angsana New"/>
            <w:sz w:val="26"/>
            <w:szCs w:val="26"/>
          </w:rPr>
          <w:fldChar w:fldCharType="separate"/>
        </w:r>
        <w:r w:rsidR="008C34A0">
          <w:rPr>
            <w:rFonts w:ascii="Angsana New" w:hAnsi="Angsana New"/>
            <w:noProof/>
            <w:sz w:val="26"/>
            <w:szCs w:val="26"/>
          </w:rPr>
          <w:t>25</w:t>
        </w:r>
        <w:r w:rsidRPr="00B3569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4724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75784F" w14:textId="77777777" w:rsidR="00AC6DF7" w:rsidRDefault="00AC6DF7" w:rsidP="00B35699">
        <w:pPr>
          <w:pStyle w:val="Footer"/>
          <w:jc w:val="right"/>
        </w:pPr>
        <w:r w:rsidRPr="00B35699">
          <w:rPr>
            <w:rFonts w:ascii="Angsana New" w:hAnsi="Angsana New"/>
            <w:sz w:val="26"/>
            <w:szCs w:val="26"/>
          </w:rPr>
          <w:fldChar w:fldCharType="begin"/>
        </w:r>
        <w:r w:rsidRPr="00B3569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B35699">
          <w:rPr>
            <w:rFonts w:ascii="Angsana New" w:hAnsi="Angsana New"/>
            <w:sz w:val="26"/>
            <w:szCs w:val="26"/>
          </w:rPr>
          <w:fldChar w:fldCharType="separate"/>
        </w:r>
        <w:r w:rsidR="008A1DEF">
          <w:rPr>
            <w:rFonts w:ascii="Angsana New" w:hAnsi="Angsana New"/>
            <w:noProof/>
            <w:sz w:val="26"/>
            <w:szCs w:val="26"/>
          </w:rPr>
          <w:t>12</w:t>
        </w:r>
        <w:r w:rsidRPr="00B3569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DD260" w14:textId="77777777" w:rsidR="00701A4F" w:rsidRDefault="00701A4F">
      <w:r>
        <w:separator/>
      </w:r>
    </w:p>
  </w:footnote>
  <w:footnote w:type="continuationSeparator" w:id="0">
    <w:p w14:paraId="2D297D6A" w14:textId="77777777" w:rsidR="00701A4F" w:rsidRDefault="00701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2DEC3" w14:textId="77777777" w:rsidR="00AC6DF7" w:rsidRPr="00B35699" w:rsidRDefault="00AC6DF7" w:rsidP="00D74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B35699">
      <w:rPr>
        <w:rFonts w:ascii="Angsana New" w:hAnsi="Angsana New"/>
        <w:b/>
        <w:bCs/>
        <w:sz w:val="26"/>
        <w:szCs w:val="26"/>
        <w:cs/>
      </w:rPr>
      <w:t xml:space="preserve">บริษัท เซ็น คอร์ปอเรชั่น กรุ๊ป จำกัด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  <w:r w:rsidRPr="00FF1A77">
      <w:rPr>
        <w:rFonts w:ascii="Angsana New" w:hAnsi="Angsana New"/>
        <w:b/>
        <w:bCs/>
        <w:sz w:val="26"/>
        <w:szCs w:val="26"/>
        <w:cs/>
      </w:rPr>
      <w:t xml:space="preserve"> </w:t>
    </w:r>
    <w:r w:rsidRPr="00B35699">
      <w:rPr>
        <w:rFonts w:ascii="Angsana New" w:hAnsi="Angsana New"/>
        <w:b/>
        <w:bCs/>
        <w:sz w:val="26"/>
        <w:szCs w:val="26"/>
        <w:cs/>
      </w:rPr>
      <w:t>และบริษัทย่อย</w:t>
    </w:r>
  </w:p>
  <w:p w14:paraId="7668BEE5" w14:textId="77777777" w:rsidR="00AC6DF7" w:rsidRPr="00B35699" w:rsidRDefault="00AC6DF7" w:rsidP="00D740C5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B35699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35699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B35699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Pr="00B3569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2B705226" w14:textId="123C9C7C" w:rsidR="00AC6DF7" w:rsidRPr="00B35699" w:rsidRDefault="00AC6DF7" w:rsidP="00D740C5">
    <w:pPr>
      <w:pStyle w:val="Header"/>
      <w:rPr>
        <w:rFonts w:ascii="Angsana New" w:hAnsi="Angsana New"/>
        <w:b/>
        <w:bCs/>
        <w:sz w:val="26"/>
        <w:szCs w:val="26"/>
      </w:rPr>
    </w:pPr>
    <w:r w:rsidRPr="00B35699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>กันยายน</w:t>
    </w:r>
    <w:r w:rsidRPr="00B35699">
      <w:rPr>
        <w:rFonts w:ascii="Angsana New" w:hAnsi="Angsana New"/>
        <w:b/>
        <w:bCs/>
        <w:sz w:val="26"/>
        <w:szCs w:val="26"/>
        <w:cs/>
      </w:rPr>
      <w:t xml:space="preserve"> </w:t>
    </w:r>
    <w:r w:rsidRPr="00B35699">
      <w:rPr>
        <w:rFonts w:ascii="Angsana New" w:hAnsi="Angsana New"/>
        <w:b/>
        <w:bCs/>
        <w:sz w:val="26"/>
        <w:szCs w:val="26"/>
      </w:rPr>
      <w:t>2562</w:t>
    </w:r>
    <w:r w:rsidRPr="00B35699">
      <w:rPr>
        <w:rFonts w:ascii="Angsana New" w:hAnsi="Angsana New"/>
        <w:b/>
        <w:bCs/>
        <w:sz w:val="26"/>
        <w:szCs w:val="26"/>
        <w:cs/>
      </w:rPr>
      <w:t xml:space="preserve"> (</w:t>
    </w:r>
    <w:r w:rsidRPr="00B35699">
      <w:rPr>
        <w:rFonts w:ascii="Angsana New" w:hAnsi="Angsana New" w:hint="cs"/>
        <w:b/>
        <w:bCs/>
        <w:sz w:val="26"/>
        <w:szCs w:val="26"/>
        <w:cs/>
      </w:rPr>
      <w:t>ยัง</w:t>
    </w:r>
    <w:r w:rsidRPr="00B35699">
      <w:rPr>
        <w:rFonts w:ascii="Angsana New" w:hAnsi="Angsana New"/>
        <w:b/>
        <w:bCs/>
        <w:sz w:val="26"/>
        <w:szCs w:val="26"/>
        <w:cs/>
      </w:rPr>
      <w:t>ไม่ได้ตรวจสอบ</w:t>
    </w:r>
    <w:r w:rsidRPr="00B35699"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B35699">
      <w:rPr>
        <w:rFonts w:ascii="Angsana New" w:hAnsi="Angsana New"/>
        <w:b/>
        <w:bCs/>
        <w:sz w:val="26"/>
        <w:szCs w:val="26"/>
        <w:cs/>
      </w:rPr>
      <w:t>)</w:t>
    </w:r>
  </w:p>
  <w:p w14:paraId="0F0C587F" w14:textId="77777777" w:rsidR="00AC6DF7" w:rsidRPr="00B35699" w:rsidRDefault="00AC6DF7" w:rsidP="00D740C5">
    <w:pPr>
      <w:pStyle w:val="Header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B956D" w14:textId="77777777" w:rsidR="00AC6DF7" w:rsidRDefault="00AC6DF7" w:rsidP="00195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A01F95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  <w:r w:rsidRPr="00A01F95">
      <w:rPr>
        <w:rFonts w:ascii="Angsana New" w:hAnsi="Angsana New"/>
        <w:b/>
        <w:bCs/>
        <w:sz w:val="26"/>
        <w:szCs w:val="26"/>
        <w:cs/>
      </w:rPr>
      <w:t xml:space="preserve"> และบริษัทย่อย</w:t>
    </w:r>
  </w:p>
  <w:p w14:paraId="35005934" w14:textId="77777777" w:rsidR="00AC6DF7" w:rsidRPr="00B35699" w:rsidRDefault="00AC6DF7" w:rsidP="005930AF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  <w:lang w:val="en-US"/>
      </w:rPr>
      <w:t xml:space="preserve"> </w:t>
    </w:r>
  </w:p>
  <w:p w14:paraId="696AFB3A" w14:textId="16D0FDD2" w:rsidR="00AC6DF7" w:rsidRDefault="00AC6DF7" w:rsidP="005930AF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 xml:space="preserve">กันยายน </w:t>
    </w:r>
    <w:r>
      <w:rPr>
        <w:rFonts w:ascii="Angsana New" w:hAnsi="Angsana New"/>
        <w:b/>
        <w:bCs/>
        <w:sz w:val="26"/>
        <w:szCs w:val="26"/>
      </w:rPr>
      <w:t>2562</w:t>
    </w:r>
    <w:r w:rsidRPr="005930AF">
      <w:rPr>
        <w:rFonts w:ascii="Angsana New" w:hAnsi="Angsana New"/>
        <w:b/>
        <w:bCs/>
        <w:sz w:val="26"/>
        <w:szCs w:val="26"/>
        <w:cs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ยัง</w:t>
    </w:r>
    <w:r w:rsidRPr="005930AF">
      <w:rPr>
        <w:rFonts w:ascii="Angsana New" w:hAnsi="Angsana New"/>
        <w:b/>
        <w:bCs/>
        <w:sz w:val="26"/>
        <w:szCs w:val="26"/>
        <w:cs/>
      </w:rPr>
      <w:t>ไม่ได้ตรวจสอบ</w:t>
    </w:r>
    <w:r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5930AF">
      <w:rPr>
        <w:rFonts w:ascii="Angsana New" w:hAnsi="Angsana New"/>
        <w:b/>
        <w:bCs/>
        <w:sz w:val="26"/>
        <w:szCs w:val="26"/>
        <w:cs/>
      </w:rPr>
      <w:t>)</w:t>
    </w:r>
  </w:p>
  <w:p w14:paraId="4834CA05" w14:textId="77777777" w:rsidR="00AC6DF7" w:rsidRDefault="00AC6DF7" w:rsidP="005930AF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1B541" w14:textId="77777777" w:rsidR="00AC6DF7" w:rsidRPr="00FF1A77" w:rsidRDefault="00AC6DF7" w:rsidP="00FF1A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FF1A77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</w:t>
    </w:r>
    <w:r w:rsidRPr="00FF1A77">
      <w:rPr>
        <w:rFonts w:ascii="Angsana New" w:hAnsi="Angsana New"/>
        <w:b/>
        <w:bCs/>
        <w:sz w:val="26"/>
        <w:szCs w:val="26"/>
        <w:cs/>
      </w:rPr>
      <w:t xml:space="preserve"> และบริษัทย่อย</w:t>
    </w:r>
  </w:p>
  <w:p w14:paraId="41F35E99" w14:textId="77777777" w:rsidR="00AC6DF7" w:rsidRPr="00FF1A77" w:rsidRDefault="00AC6DF7" w:rsidP="00FF1A77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FF1A7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FF1A77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Pr="00FF1A77">
      <w:rPr>
        <w:rFonts w:ascii="Angsana New" w:hAnsi="Angsana New"/>
        <w:b/>
        <w:bCs/>
        <w:sz w:val="26"/>
        <w:szCs w:val="26"/>
        <w:cs/>
        <w:lang w:val="en-US"/>
      </w:rPr>
      <w:t>(ต่อ)</w:t>
    </w:r>
  </w:p>
  <w:p w14:paraId="3080E136" w14:textId="04CFE2D4" w:rsidR="00AC6DF7" w:rsidRPr="00FF1A77" w:rsidRDefault="00AC6DF7" w:rsidP="00FF1A77">
    <w:pPr>
      <w:pStyle w:val="Header"/>
      <w:rPr>
        <w:rFonts w:ascii="Angsana New" w:hAnsi="Angsana New"/>
        <w:b/>
        <w:bCs/>
        <w:sz w:val="26"/>
        <w:szCs w:val="26"/>
      </w:rPr>
    </w:pPr>
    <w:r w:rsidRPr="00FF1A77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>กันยายน</w:t>
    </w:r>
    <w:r w:rsidRPr="00FF1A77">
      <w:rPr>
        <w:rFonts w:ascii="Angsana New" w:hAnsi="Angsana New"/>
        <w:b/>
        <w:bCs/>
        <w:sz w:val="26"/>
        <w:szCs w:val="26"/>
        <w:cs/>
      </w:rPr>
      <w:t xml:space="preserve"> </w:t>
    </w:r>
    <w:r w:rsidRPr="00FF1A77">
      <w:rPr>
        <w:rFonts w:ascii="Angsana New" w:hAnsi="Angsana New"/>
        <w:b/>
        <w:bCs/>
        <w:sz w:val="26"/>
        <w:szCs w:val="26"/>
      </w:rPr>
      <w:t>2562</w:t>
    </w:r>
    <w:r w:rsidRPr="00FF1A77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5B4C8EFC" w14:textId="77777777" w:rsidR="00AC6DF7" w:rsidRPr="00FF1A77" w:rsidRDefault="00AC6DF7" w:rsidP="00FF1A7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A0A70"/>
    <w:multiLevelType w:val="hybridMultilevel"/>
    <w:tmpl w:val="20AE33BC"/>
    <w:lvl w:ilvl="0" w:tplc="04090011">
      <w:start w:val="1"/>
      <w:numFmt w:val="decimal"/>
      <w:lvlText w:val="%1)"/>
      <w:lvlJc w:val="left"/>
      <w:pPr>
        <w:ind w:left="1049" w:hanging="360"/>
      </w:p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1" w15:restartNumberingAfterBreak="0">
    <w:nsid w:val="08D8706C"/>
    <w:multiLevelType w:val="hybridMultilevel"/>
    <w:tmpl w:val="CFF0B266"/>
    <w:lvl w:ilvl="0" w:tplc="63787C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12AEF"/>
    <w:multiLevelType w:val="hybridMultilevel"/>
    <w:tmpl w:val="A8B6021C"/>
    <w:lvl w:ilvl="0" w:tplc="235CFB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6B3FFD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9D715C"/>
    <w:multiLevelType w:val="hybridMultilevel"/>
    <w:tmpl w:val="5C5C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B3370"/>
    <w:multiLevelType w:val="hybridMultilevel"/>
    <w:tmpl w:val="8ABE1A66"/>
    <w:lvl w:ilvl="0" w:tplc="A8E27908">
      <w:start w:val="1"/>
      <w:numFmt w:val="thaiLetters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71799B"/>
    <w:multiLevelType w:val="hybridMultilevel"/>
    <w:tmpl w:val="92FC3B8C"/>
    <w:lvl w:ilvl="0" w:tplc="7D246C0C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0956E0"/>
    <w:multiLevelType w:val="multilevel"/>
    <w:tmpl w:val="01D242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2DD8767F"/>
    <w:multiLevelType w:val="hybridMultilevel"/>
    <w:tmpl w:val="1B2834B4"/>
    <w:lvl w:ilvl="0" w:tplc="5770DB9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FF460A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C81C9F"/>
    <w:multiLevelType w:val="hybridMultilevel"/>
    <w:tmpl w:val="4722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91ABC"/>
    <w:multiLevelType w:val="hybridMultilevel"/>
    <w:tmpl w:val="8AE618FE"/>
    <w:lvl w:ilvl="0" w:tplc="559CA50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1" w15:restartNumberingAfterBreak="0">
    <w:nsid w:val="470E2F1C"/>
    <w:multiLevelType w:val="hybridMultilevel"/>
    <w:tmpl w:val="71901728"/>
    <w:lvl w:ilvl="0" w:tplc="0652CC4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F4A47"/>
    <w:multiLevelType w:val="hybridMultilevel"/>
    <w:tmpl w:val="E88CD232"/>
    <w:lvl w:ilvl="0" w:tplc="82B85E36">
      <w:start w:val="1"/>
      <w:numFmt w:val="thaiLetters"/>
      <w:lvlText w:val="%1)"/>
      <w:lvlJc w:val="left"/>
      <w:pPr>
        <w:ind w:left="362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05CCF"/>
    <w:multiLevelType w:val="hybridMultilevel"/>
    <w:tmpl w:val="9A507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CE3881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36"/>
  </w:num>
  <w:num w:numId="14">
    <w:abstractNumId w:val="25"/>
  </w:num>
  <w:num w:numId="15">
    <w:abstractNumId w:val="28"/>
  </w:num>
  <w:num w:numId="16">
    <w:abstractNumId w:val="3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21"/>
  </w:num>
  <w:num w:numId="20">
    <w:abstractNumId w:val="17"/>
  </w:num>
  <w:num w:numId="21">
    <w:abstractNumId w:val="32"/>
  </w:num>
  <w:num w:numId="22">
    <w:abstractNumId w:val="29"/>
  </w:num>
  <w:num w:numId="23">
    <w:abstractNumId w:val="33"/>
  </w:num>
  <w:num w:numId="24">
    <w:abstractNumId w:val="17"/>
  </w:num>
  <w:num w:numId="25">
    <w:abstractNumId w:val="20"/>
  </w:num>
  <w:num w:numId="26">
    <w:abstractNumId w:val="26"/>
  </w:num>
  <w:num w:numId="27">
    <w:abstractNumId w:val="12"/>
  </w:num>
  <w:num w:numId="28">
    <w:abstractNumId w:val="23"/>
  </w:num>
  <w:num w:numId="29">
    <w:abstractNumId w:val="18"/>
  </w:num>
  <w:num w:numId="30">
    <w:abstractNumId w:val="13"/>
  </w:num>
  <w:num w:numId="31">
    <w:abstractNumId w:val="11"/>
  </w:num>
  <w:num w:numId="32">
    <w:abstractNumId w:val="10"/>
  </w:num>
  <w:num w:numId="33">
    <w:abstractNumId w:val="15"/>
  </w:num>
  <w:num w:numId="34">
    <w:abstractNumId w:val="24"/>
  </w:num>
  <w:num w:numId="35">
    <w:abstractNumId w:val="37"/>
  </w:num>
  <w:num w:numId="36">
    <w:abstractNumId w:val="35"/>
  </w:num>
  <w:num w:numId="37">
    <w:abstractNumId w:val="22"/>
  </w:num>
  <w:num w:numId="38">
    <w:abstractNumId w:val="34"/>
  </w:num>
  <w:num w:numId="39">
    <w:abstractNumId w:val="30"/>
  </w:num>
  <w:num w:numId="40">
    <w:abstractNumId w:val="14"/>
  </w:num>
  <w:num w:numId="41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7FE"/>
    <w:rsid w:val="0000085F"/>
    <w:rsid w:val="00000C01"/>
    <w:rsid w:val="00001C32"/>
    <w:rsid w:val="00002001"/>
    <w:rsid w:val="00002CC7"/>
    <w:rsid w:val="0000320C"/>
    <w:rsid w:val="0000323A"/>
    <w:rsid w:val="00003603"/>
    <w:rsid w:val="000038A6"/>
    <w:rsid w:val="00003F87"/>
    <w:rsid w:val="000042C1"/>
    <w:rsid w:val="00004445"/>
    <w:rsid w:val="0000569A"/>
    <w:rsid w:val="00006CA3"/>
    <w:rsid w:val="00006D74"/>
    <w:rsid w:val="0000742C"/>
    <w:rsid w:val="000076CB"/>
    <w:rsid w:val="00007A95"/>
    <w:rsid w:val="000101FF"/>
    <w:rsid w:val="000105C8"/>
    <w:rsid w:val="00010952"/>
    <w:rsid w:val="00011D8E"/>
    <w:rsid w:val="00011E4D"/>
    <w:rsid w:val="00012257"/>
    <w:rsid w:val="000124E3"/>
    <w:rsid w:val="0001285E"/>
    <w:rsid w:val="000129BA"/>
    <w:rsid w:val="00012D3D"/>
    <w:rsid w:val="00013C9E"/>
    <w:rsid w:val="00013D97"/>
    <w:rsid w:val="00014649"/>
    <w:rsid w:val="000157D4"/>
    <w:rsid w:val="00015D33"/>
    <w:rsid w:val="00015E5C"/>
    <w:rsid w:val="000166E4"/>
    <w:rsid w:val="0001690B"/>
    <w:rsid w:val="00016BD4"/>
    <w:rsid w:val="00016C94"/>
    <w:rsid w:val="00016FC9"/>
    <w:rsid w:val="0001746B"/>
    <w:rsid w:val="000176C6"/>
    <w:rsid w:val="000179EA"/>
    <w:rsid w:val="00017B8E"/>
    <w:rsid w:val="00020FBB"/>
    <w:rsid w:val="00021676"/>
    <w:rsid w:val="00021C1D"/>
    <w:rsid w:val="00021E32"/>
    <w:rsid w:val="00022777"/>
    <w:rsid w:val="0002327E"/>
    <w:rsid w:val="0002345E"/>
    <w:rsid w:val="000237DD"/>
    <w:rsid w:val="00023CD7"/>
    <w:rsid w:val="0002409A"/>
    <w:rsid w:val="000247FB"/>
    <w:rsid w:val="0002531D"/>
    <w:rsid w:val="00025662"/>
    <w:rsid w:val="00025B6C"/>
    <w:rsid w:val="00025C30"/>
    <w:rsid w:val="000260CC"/>
    <w:rsid w:val="00026130"/>
    <w:rsid w:val="0002626B"/>
    <w:rsid w:val="00026462"/>
    <w:rsid w:val="00026631"/>
    <w:rsid w:val="00027044"/>
    <w:rsid w:val="000270E0"/>
    <w:rsid w:val="00027136"/>
    <w:rsid w:val="000271B3"/>
    <w:rsid w:val="000275A2"/>
    <w:rsid w:val="000276DC"/>
    <w:rsid w:val="0003093E"/>
    <w:rsid w:val="00030A67"/>
    <w:rsid w:val="00030B29"/>
    <w:rsid w:val="00031846"/>
    <w:rsid w:val="000322F2"/>
    <w:rsid w:val="0003242B"/>
    <w:rsid w:val="00032590"/>
    <w:rsid w:val="000329C3"/>
    <w:rsid w:val="00032AF4"/>
    <w:rsid w:val="00033A12"/>
    <w:rsid w:val="00033A3E"/>
    <w:rsid w:val="00033D6C"/>
    <w:rsid w:val="00034210"/>
    <w:rsid w:val="000349F5"/>
    <w:rsid w:val="00034ADF"/>
    <w:rsid w:val="00034D0E"/>
    <w:rsid w:val="00035B2A"/>
    <w:rsid w:val="00035B5B"/>
    <w:rsid w:val="00035C2B"/>
    <w:rsid w:val="00036047"/>
    <w:rsid w:val="00036AC3"/>
    <w:rsid w:val="00036AD4"/>
    <w:rsid w:val="00036E5E"/>
    <w:rsid w:val="000375C9"/>
    <w:rsid w:val="00037924"/>
    <w:rsid w:val="00040B4C"/>
    <w:rsid w:val="000410BC"/>
    <w:rsid w:val="00041609"/>
    <w:rsid w:val="00041860"/>
    <w:rsid w:val="00041C81"/>
    <w:rsid w:val="00041F5B"/>
    <w:rsid w:val="0004260A"/>
    <w:rsid w:val="000430B0"/>
    <w:rsid w:val="0004364A"/>
    <w:rsid w:val="00043CF7"/>
    <w:rsid w:val="00044567"/>
    <w:rsid w:val="00044AA9"/>
    <w:rsid w:val="000454AA"/>
    <w:rsid w:val="0004592F"/>
    <w:rsid w:val="00045AFA"/>
    <w:rsid w:val="00045EEE"/>
    <w:rsid w:val="00046421"/>
    <w:rsid w:val="0004647E"/>
    <w:rsid w:val="00047203"/>
    <w:rsid w:val="00051154"/>
    <w:rsid w:val="00051C94"/>
    <w:rsid w:val="0005294D"/>
    <w:rsid w:val="00053453"/>
    <w:rsid w:val="00053A91"/>
    <w:rsid w:val="000541C2"/>
    <w:rsid w:val="00054445"/>
    <w:rsid w:val="00054A57"/>
    <w:rsid w:val="00054AEC"/>
    <w:rsid w:val="00054D5F"/>
    <w:rsid w:val="0005571E"/>
    <w:rsid w:val="00055A03"/>
    <w:rsid w:val="00055D8C"/>
    <w:rsid w:val="00055EF4"/>
    <w:rsid w:val="00056209"/>
    <w:rsid w:val="0005660E"/>
    <w:rsid w:val="000573BB"/>
    <w:rsid w:val="0005779F"/>
    <w:rsid w:val="00057828"/>
    <w:rsid w:val="0006034D"/>
    <w:rsid w:val="000610A9"/>
    <w:rsid w:val="00061201"/>
    <w:rsid w:val="0006184E"/>
    <w:rsid w:val="000625A3"/>
    <w:rsid w:val="000627E2"/>
    <w:rsid w:val="00062CB1"/>
    <w:rsid w:val="00063236"/>
    <w:rsid w:val="000639CB"/>
    <w:rsid w:val="000641BD"/>
    <w:rsid w:val="000642B4"/>
    <w:rsid w:val="0006433B"/>
    <w:rsid w:val="0006458F"/>
    <w:rsid w:val="0006460C"/>
    <w:rsid w:val="00064BF3"/>
    <w:rsid w:val="00064C53"/>
    <w:rsid w:val="00064F5C"/>
    <w:rsid w:val="0006535E"/>
    <w:rsid w:val="000653D6"/>
    <w:rsid w:val="000661B5"/>
    <w:rsid w:val="00066258"/>
    <w:rsid w:val="000666CB"/>
    <w:rsid w:val="000668EF"/>
    <w:rsid w:val="00066E19"/>
    <w:rsid w:val="00067303"/>
    <w:rsid w:val="00067CFF"/>
    <w:rsid w:val="00067EB6"/>
    <w:rsid w:val="00070830"/>
    <w:rsid w:val="0007092D"/>
    <w:rsid w:val="00070B22"/>
    <w:rsid w:val="00070E75"/>
    <w:rsid w:val="00071750"/>
    <w:rsid w:val="00071988"/>
    <w:rsid w:val="00071A1C"/>
    <w:rsid w:val="00072200"/>
    <w:rsid w:val="000722DB"/>
    <w:rsid w:val="000725EE"/>
    <w:rsid w:val="00073580"/>
    <w:rsid w:val="00073F35"/>
    <w:rsid w:val="00074180"/>
    <w:rsid w:val="00074496"/>
    <w:rsid w:val="0007474E"/>
    <w:rsid w:val="00074AFC"/>
    <w:rsid w:val="00074F69"/>
    <w:rsid w:val="00074FF8"/>
    <w:rsid w:val="000753BC"/>
    <w:rsid w:val="0007548B"/>
    <w:rsid w:val="000757AA"/>
    <w:rsid w:val="00075C2F"/>
    <w:rsid w:val="00075CB0"/>
    <w:rsid w:val="00076193"/>
    <w:rsid w:val="00076590"/>
    <w:rsid w:val="000766E0"/>
    <w:rsid w:val="00076725"/>
    <w:rsid w:val="00076799"/>
    <w:rsid w:val="00076D3C"/>
    <w:rsid w:val="00077207"/>
    <w:rsid w:val="00077AA4"/>
    <w:rsid w:val="00077FB5"/>
    <w:rsid w:val="000801FD"/>
    <w:rsid w:val="0008025E"/>
    <w:rsid w:val="00080314"/>
    <w:rsid w:val="000804A9"/>
    <w:rsid w:val="00080508"/>
    <w:rsid w:val="00080F98"/>
    <w:rsid w:val="00081321"/>
    <w:rsid w:val="000814D5"/>
    <w:rsid w:val="00081BF5"/>
    <w:rsid w:val="00082207"/>
    <w:rsid w:val="0008275D"/>
    <w:rsid w:val="00082806"/>
    <w:rsid w:val="00082E0C"/>
    <w:rsid w:val="000831E7"/>
    <w:rsid w:val="0008326A"/>
    <w:rsid w:val="0008359D"/>
    <w:rsid w:val="00083D57"/>
    <w:rsid w:val="00083DDD"/>
    <w:rsid w:val="00083E1E"/>
    <w:rsid w:val="00084031"/>
    <w:rsid w:val="000844C5"/>
    <w:rsid w:val="00085AE4"/>
    <w:rsid w:val="00085C20"/>
    <w:rsid w:val="00085C42"/>
    <w:rsid w:val="0008605D"/>
    <w:rsid w:val="00086375"/>
    <w:rsid w:val="00086A14"/>
    <w:rsid w:val="00087243"/>
    <w:rsid w:val="0008738E"/>
    <w:rsid w:val="000875A0"/>
    <w:rsid w:val="00087875"/>
    <w:rsid w:val="0008794C"/>
    <w:rsid w:val="00090D2B"/>
    <w:rsid w:val="00090EDD"/>
    <w:rsid w:val="00091322"/>
    <w:rsid w:val="0009160F"/>
    <w:rsid w:val="00091862"/>
    <w:rsid w:val="00091A8B"/>
    <w:rsid w:val="000920D3"/>
    <w:rsid w:val="000920EC"/>
    <w:rsid w:val="000924AA"/>
    <w:rsid w:val="000925B8"/>
    <w:rsid w:val="0009321D"/>
    <w:rsid w:val="0009352A"/>
    <w:rsid w:val="000940AD"/>
    <w:rsid w:val="00094D94"/>
    <w:rsid w:val="00095B49"/>
    <w:rsid w:val="0009645B"/>
    <w:rsid w:val="00096FF0"/>
    <w:rsid w:val="000A06C9"/>
    <w:rsid w:val="000A08C4"/>
    <w:rsid w:val="000A15DB"/>
    <w:rsid w:val="000A1C4C"/>
    <w:rsid w:val="000A28F6"/>
    <w:rsid w:val="000A3063"/>
    <w:rsid w:val="000A30EF"/>
    <w:rsid w:val="000A31ED"/>
    <w:rsid w:val="000A389F"/>
    <w:rsid w:val="000A3A43"/>
    <w:rsid w:val="000A3DA8"/>
    <w:rsid w:val="000A425C"/>
    <w:rsid w:val="000A4666"/>
    <w:rsid w:val="000A4788"/>
    <w:rsid w:val="000A4CF1"/>
    <w:rsid w:val="000A52E2"/>
    <w:rsid w:val="000A5C92"/>
    <w:rsid w:val="000A661A"/>
    <w:rsid w:val="000A6B21"/>
    <w:rsid w:val="000A7246"/>
    <w:rsid w:val="000A728B"/>
    <w:rsid w:val="000A7511"/>
    <w:rsid w:val="000A7C09"/>
    <w:rsid w:val="000A7E1A"/>
    <w:rsid w:val="000A7E46"/>
    <w:rsid w:val="000B0019"/>
    <w:rsid w:val="000B0392"/>
    <w:rsid w:val="000B0F4B"/>
    <w:rsid w:val="000B133A"/>
    <w:rsid w:val="000B148C"/>
    <w:rsid w:val="000B1556"/>
    <w:rsid w:val="000B2366"/>
    <w:rsid w:val="000B2A9C"/>
    <w:rsid w:val="000B31C3"/>
    <w:rsid w:val="000B333C"/>
    <w:rsid w:val="000B3A9B"/>
    <w:rsid w:val="000B4C2F"/>
    <w:rsid w:val="000B5C2A"/>
    <w:rsid w:val="000B5CB6"/>
    <w:rsid w:val="000B60E8"/>
    <w:rsid w:val="000B66CA"/>
    <w:rsid w:val="000B6B2E"/>
    <w:rsid w:val="000B749E"/>
    <w:rsid w:val="000B753E"/>
    <w:rsid w:val="000B7744"/>
    <w:rsid w:val="000B7B84"/>
    <w:rsid w:val="000B7FD2"/>
    <w:rsid w:val="000C0549"/>
    <w:rsid w:val="000C0B07"/>
    <w:rsid w:val="000C0BCF"/>
    <w:rsid w:val="000C0CB1"/>
    <w:rsid w:val="000C1815"/>
    <w:rsid w:val="000C199A"/>
    <w:rsid w:val="000C1F23"/>
    <w:rsid w:val="000C30D8"/>
    <w:rsid w:val="000C3249"/>
    <w:rsid w:val="000C3A24"/>
    <w:rsid w:val="000C446E"/>
    <w:rsid w:val="000C4523"/>
    <w:rsid w:val="000C47FE"/>
    <w:rsid w:val="000C4AB4"/>
    <w:rsid w:val="000C4BB6"/>
    <w:rsid w:val="000C4F04"/>
    <w:rsid w:val="000C51F9"/>
    <w:rsid w:val="000C5471"/>
    <w:rsid w:val="000C5505"/>
    <w:rsid w:val="000C55BD"/>
    <w:rsid w:val="000C569A"/>
    <w:rsid w:val="000C5C09"/>
    <w:rsid w:val="000C5E9A"/>
    <w:rsid w:val="000C5F1A"/>
    <w:rsid w:val="000C7845"/>
    <w:rsid w:val="000D0016"/>
    <w:rsid w:val="000D023C"/>
    <w:rsid w:val="000D09E2"/>
    <w:rsid w:val="000D0BB0"/>
    <w:rsid w:val="000D0D61"/>
    <w:rsid w:val="000D1113"/>
    <w:rsid w:val="000D11B1"/>
    <w:rsid w:val="000D1856"/>
    <w:rsid w:val="000D207B"/>
    <w:rsid w:val="000D2636"/>
    <w:rsid w:val="000D277B"/>
    <w:rsid w:val="000D286F"/>
    <w:rsid w:val="000D2C29"/>
    <w:rsid w:val="000D31F0"/>
    <w:rsid w:val="000D33DC"/>
    <w:rsid w:val="000D342E"/>
    <w:rsid w:val="000D3D09"/>
    <w:rsid w:val="000D40D7"/>
    <w:rsid w:val="000D48F0"/>
    <w:rsid w:val="000D4976"/>
    <w:rsid w:val="000D4A3B"/>
    <w:rsid w:val="000D4E27"/>
    <w:rsid w:val="000D541E"/>
    <w:rsid w:val="000D5A97"/>
    <w:rsid w:val="000D63FF"/>
    <w:rsid w:val="000D6643"/>
    <w:rsid w:val="000D6FEE"/>
    <w:rsid w:val="000D7C25"/>
    <w:rsid w:val="000E05FB"/>
    <w:rsid w:val="000E063E"/>
    <w:rsid w:val="000E0849"/>
    <w:rsid w:val="000E0A6F"/>
    <w:rsid w:val="000E0E0E"/>
    <w:rsid w:val="000E106C"/>
    <w:rsid w:val="000E1338"/>
    <w:rsid w:val="000E1A52"/>
    <w:rsid w:val="000E1AAA"/>
    <w:rsid w:val="000E2120"/>
    <w:rsid w:val="000E24DC"/>
    <w:rsid w:val="000E2A05"/>
    <w:rsid w:val="000E33FC"/>
    <w:rsid w:val="000E356B"/>
    <w:rsid w:val="000E3617"/>
    <w:rsid w:val="000E377F"/>
    <w:rsid w:val="000E4239"/>
    <w:rsid w:val="000E45EA"/>
    <w:rsid w:val="000E4758"/>
    <w:rsid w:val="000E4D4B"/>
    <w:rsid w:val="000E5A9A"/>
    <w:rsid w:val="000E60FA"/>
    <w:rsid w:val="000E6320"/>
    <w:rsid w:val="000E6703"/>
    <w:rsid w:val="000E6ADD"/>
    <w:rsid w:val="000E6D3E"/>
    <w:rsid w:val="000E701C"/>
    <w:rsid w:val="000E767A"/>
    <w:rsid w:val="000E7B57"/>
    <w:rsid w:val="000E7EAB"/>
    <w:rsid w:val="000E7F49"/>
    <w:rsid w:val="000E7FE4"/>
    <w:rsid w:val="000F059B"/>
    <w:rsid w:val="000F0865"/>
    <w:rsid w:val="000F09D1"/>
    <w:rsid w:val="000F0F67"/>
    <w:rsid w:val="000F15C3"/>
    <w:rsid w:val="000F1D1D"/>
    <w:rsid w:val="000F1E27"/>
    <w:rsid w:val="000F23EC"/>
    <w:rsid w:val="000F27BC"/>
    <w:rsid w:val="000F29FB"/>
    <w:rsid w:val="000F3F5F"/>
    <w:rsid w:val="000F4622"/>
    <w:rsid w:val="000F46C5"/>
    <w:rsid w:val="000F4954"/>
    <w:rsid w:val="000F4D9E"/>
    <w:rsid w:val="000F4E01"/>
    <w:rsid w:val="000F5ADE"/>
    <w:rsid w:val="000F73DC"/>
    <w:rsid w:val="00100546"/>
    <w:rsid w:val="001007A8"/>
    <w:rsid w:val="00100958"/>
    <w:rsid w:val="00101390"/>
    <w:rsid w:val="001015BD"/>
    <w:rsid w:val="00101705"/>
    <w:rsid w:val="001017BC"/>
    <w:rsid w:val="0010191E"/>
    <w:rsid w:val="00101958"/>
    <w:rsid w:val="001020A8"/>
    <w:rsid w:val="001025AA"/>
    <w:rsid w:val="00102FEA"/>
    <w:rsid w:val="001037F9"/>
    <w:rsid w:val="00103B08"/>
    <w:rsid w:val="0010460B"/>
    <w:rsid w:val="00104D5B"/>
    <w:rsid w:val="00104F3D"/>
    <w:rsid w:val="0010506D"/>
    <w:rsid w:val="00105AF6"/>
    <w:rsid w:val="00106B9D"/>
    <w:rsid w:val="00106BA1"/>
    <w:rsid w:val="00107023"/>
    <w:rsid w:val="00107249"/>
    <w:rsid w:val="00107DF4"/>
    <w:rsid w:val="00107F06"/>
    <w:rsid w:val="001104A1"/>
    <w:rsid w:val="00110AAD"/>
    <w:rsid w:val="00110C89"/>
    <w:rsid w:val="00110E8D"/>
    <w:rsid w:val="00110ED2"/>
    <w:rsid w:val="00111396"/>
    <w:rsid w:val="001113B4"/>
    <w:rsid w:val="0011159A"/>
    <w:rsid w:val="0011160C"/>
    <w:rsid w:val="00111668"/>
    <w:rsid w:val="00111752"/>
    <w:rsid w:val="00111A56"/>
    <w:rsid w:val="001120D6"/>
    <w:rsid w:val="00112238"/>
    <w:rsid w:val="00112503"/>
    <w:rsid w:val="00112C70"/>
    <w:rsid w:val="0011340B"/>
    <w:rsid w:val="001134B1"/>
    <w:rsid w:val="00113715"/>
    <w:rsid w:val="00113C1A"/>
    <w:rsid w:val="00113C25"/>
    <w:rsid w:val="00113C5D"/>
    <w:rsid w:val="00114B10"/>
    <w:rsid w:val="00114BA6"/>
    <w:rsid w:val="001154BE"/>
    <w:rsid w:val="001157A4"/>
    <w:rsid w:val="001169C3"/>
    <w:rsid w:val="00116D3A"/>
    <w:rsid w:val="00116E3E"/>
    <w:rsid w:val="00117F8F"/>
    <w:rsid w:val="00120221"/>
    <w:rsid w:val="00120D4E"/>
    <w:rsid w:val="00122912"/>
    <w:rsid w:val="00122AFD"/>
    <w:rsid w:val="00122ECA"/>
    <w:rsid w:val="0012325F"/>
    <w:rsid w:val="00123939"/>
    <w:rsid w:val="00123B45"/>
    <w:rsid w:val="00124421"/>
    <w:rsid w:val="001246DE"/>
    <w:rsid w:val="00125368"/>
    <w:rsid w:val="001253F8"/>
    <w:rsid w:val="00125C28"/>
    <w:rsid w:val="00125DB0"/>
    <w:rsid w:val="00126270"/>
    <w:rsid w:val="00126CD3"/>
    <w:rsid w:val="00126DB0"/>
    <w:rsid w:val="001277D5"/>
    <w:rsid w:val="00127C71"/>
    <w:rsid w:val="00127FB9"/>
    <w:rsid w:val="00130352"/>
    <w:rsid w:val="001307B7"/>
    <w:rsid w:val="00130F1E"/>
    <w:rsid w:val="00131001"/>
    <w:rsid w:val="00131673"/>
    <w:rsid w:val="00131722"/>
    <w:rsid w:val="001319B6"/>
    <w:rsid w:val="00132087"/>
    <w:rsid w:val="001336A8"/>
    <w:rsid w:val="00133AB5"/>
    <w:rsid w:val="00133D5E"/>
    <w:rsid w:val="0013590A"/>
    <w:rsid w:val="00135F16"/>
    <w:rsid w:val="00136083"/>
    <w:rsid w:val="0013638D"/>
    <w:rsid w:val="0013672B"/>
    <w:rsid w:val="001369AA"/>
    <w:rsid w:val="00136C04"/>
    <w:rsid w:val="00136DD8"/>
    <w:rsid w:val="00137153"/>
    <w:rsid w:val="001371A9"/>
    <w:rsid w:val="00137214"/>
    <w:rsid w:val="00137285"/>
    <w:rsid w:val="00137AE4"/>
    <w:rsid w:val="00137D44"/>
    <w:rsid w:val="00137DC9"/>
    <w:rsid w:val="0014050A"/>
    <w:rsid w:val="001405F2"/>
    <w:rsid w:val="00140C69"/>
    <w:rsid w:val="00140F7F"/>
    <w:rsid w:val="0014118A"/>
    <w:rsid w:val="00141338"/>
    <w:rsid w:val="0014135B"/>
    <w:rsid w:val="00141617"/>
    <w:rsid w:val="001417B0"/>
    <w:rsid w:val="0014210D"/>
    <w:rsid w:val="001426B2"/>
    <w:rsid w:val="0014277B"/>
    <w:rsid w:val="0014414C"/>
    <w:rsid w:val="0014420D"/>
    <w:rsid w:val="001442C8"/>
    <w:rsid w:val="001445C4"/>
    <w:rsid w:val="0014516D"/>
    <w:rsid w:val="001451FD"/>
    <w:rsid w:val="001456C1"/>
    <w:rsid w:val="0014580F"/>
    <w:rsid w:val="001458A6"/>
    <w:rsid w:val="00145BBF"/>
    <w:rsid w:val="001464D6"/>
    <w:rsid w:val="001469B3"/>
    <w:rsid w:val="00146C17"/>
    <w:rsid w:val="00147459"/>
    <w:rsid w:val="00147473"/>
    <w:rsid w:val="00147699"/>
    <w:rsid w:val="00147887"/>
    <w:rsid w:val="001478D3"/>
    <w:rsid w:val="00147A39"/>
    <w:rsid w:val="00147C55"/>
    <w:rsid w:val="00147C76"/>
    <w:rsid w:val="00147D3C"/>
    <w:rsid w:val="00150550"/>
    <w:rsid w:val="00150571"/>
    <w:rsid w:val="001505A0"/>
    <w:rsid w:val="00150A9A"/>
    <w:rsid w:val="00150FCA"/>
    <w:rsid w:val="00151264"/>
    <w:rsid w:val="001513FB"/>
    <w:rsid w:val="00151BE8"/>
    <w:rsid w:val="00151CF0"/>
    <w:rsid w:val="00152789"/>
    <w:rsid w:val="001528E7"/>
    <w:rsid w:val="00152924"/>
    <w:rsid w:val="00152C2B"/>
    <w:rsid w:val="001531E8"/>
    <w:rsid w:val="001537B6"/>
    <w:rsid w:val="001540BD"/>
    <w:rsid w:val="001557C0"/>
    <w:rsid w:val="00155D97"/>
    <w:rsid w:val="00156302"/>
    <w:rsid w:val="00160AAD"/>
    <w:rsid w:val="00160B39"/>
    <w:rsid w:val="0016162A"/>
    <w:rsid w:val="00161902"/>
    <w:rsid w:val="00161B57"/>
    <w:rsid w:val="00161C7F"/>
    <w:rsid w:val="0016241E"/>
    <w:rsid w:val="001624B1"/>
    <w:rsid w:val="00162753"/>
    <w:rsid w:val="00162A6E"/>
    <w:rsid w:val="00164424"/>
    <w:rsid w:val="00164545"/>
    <w:rsid w:val="0016484F"/>
    <w:rsid w:val="001651A6"/>
    <w:rsid w:val="00165BF0"/>
    <w:rsid w:val="00165D15"/>
    <w:rsid w:val="00165E47"/>
    <w:rsid w:val="00165EDD"/>
    <w:rsid w:val="00166308"/>
    <w:rsid w:val="001664F0"/>
    <w:rsid w:val="00166615"/>
    <w:rsid w:val="0016666C"/>
    <w:rsid w:val="001666F7"/>
    <w:rsid w:val="00166FE4"/>
    <w:rsid w:val="001671D1"/>
    <w:rsid w:val="001674BA"/>
    <w:rsid w:val="0016781F"/>
    <w:rsid w:val="0016790D"/>
    <w:rsid w:val="00167BFE"/>
    <w:rsid w:val="00167D4F"/>
    <w:rsid w:val="00170265"/>
    <w:rsid w:val="00170B35"/>
    <w:rsid w:val="001711B1"/>
    <w:rsid w:val="00171488"/>
    <w:rsid w:val="001718F8"/>
    <w:rsid w:val="00171D81"/>
    <w:rsid w:val="0017219D"/>
    <w:rsid w:val="0017258C"/>
    <w:rsid w:val="0017272D"/>
    <w:rsid w:val="00172BFB"/>
    <w:rsid w:val="00172F78"/>
    <w:rsid w:val="0017300C"/>
    <w:rsid w:val="00173D9C"/>
    <w:rsid w:val="00173DCD"/>
    <w:rsid w:val="00174AB7"/>
    <w:rsid w:val="001750D2"/>
    <w:rsid w:val="001762A5"/>
    <w:rsid w:val="00176779"/>
    <w:rsid w:val="0017684D"/>
    <w:rsid w:val="00177225"/>
    <w:rsid w:val="00177D3B"/>
    <w:rsid w:val="00177E11"/>
    <w:rsid w:val="00180381"/>
    <w:rsid w:val="001808AD"/>
    <w:rsid w:val="00180C5E"/>
    <w:rsid w:val="00181178"/>
    <w:rsid w:val="001821EF"/>
    <w:rsid w:val="00182A90"/>
    <w:rsid w:val="00182F22"/>
    <w:rsid w:val="001834A4"/>
    <w:rsid w:val="00183CF8"/>
    <w:rsid w:val="00183E23"/>
    <w:rsid w:val="00183F5B"/>
    <w:rsid w:val="00184221"/>
    <w:rsid w:val="0018446D"/>
    <w:rsid w:val="00184EA3"/>
    <w:rsid w:val="00185384"/>
    <w:rsid w:val="001862C7"/>
    <w:rsid w:val="00186931"/>
    <w:rsid w:val="00187E0C"/>
    <w:rsid w:val="00190939"/>
    <w:rsid w:val="00190F3F"/>
    <w:rsid w:val="00190F71"/>
    <w:rsid w:val="00191238"/>
    <w:rsid w:val="0019164A"/>
    <w:rsid w:val="00191730"/>
    <w:rsid w:val="00191F4D"/>
    <w:rsid w:val="0019207F"/>
    <w:rsid w:val="00192752"/>
    <w:rsid w:val="00193983"/>
    <w:rsid w:val="00193F9B"/>
    <w:rsid w:val="00194317"/>
    <w:rsid w:val="00194735"/>
    <w:rsid w:val="00194D3D"/>
    <w:rsid w:val="001950AE"/>
    <w:rsid w:val="0019515F"/>
    <w:rsid w:val="001953F0"/>
    <w:rsid w:val="00195451"/>
    <w:rsid w:val="001966BC"/>
    <w:rsid w:val="00196819"/>
    <w:rsid w:val="00197A70"/>
    <w:rsid w:val="00197CCE"/>
    <w:rsid w:val="001A0259"/>
    <w:rsid w:val="001A03C5"/>
    <w:rsid w:val="001A0480"/>
    <w:rsid w:val="001A0B64"/>
    <w:rsid w:val="001A0D28"/>
    <w:rsid w:val="001A1B61"/>
    <w:rsid w:val="001A1F95"/>
    <w:rsid w:val="001A20CE"/>
    <w:rsid w:val="001A2205"/>
    <w:rsid w:val="001A23E4"/>
    <w:rsid w:val="001A28B4"/>
    <w:rsid w:val="001A2DA6"/>
    <w:rsid w:val="001A33F1"/>
    <w:rsid w:val="001A351C"/>
    <w:rsid w:val="001A3BE9"/>
    <w:rsid w:val="001A41D2"/>
    <w:rsid w:val="001A422D"/>
    <w:rsid w:val="001A4805"/>
    <w:rsid w:val="001A4FC5"/>
    <w:rsid w:val="001A4FCB"/>
    <w:rsid w:val="001A5A4B"/>
    <w:rsid w:val="001A5AA2"/>
    <w:rsid w:val="001A6933"/>
    <w:rsid w:val="001A6B12"/>
    <w:rsid w:val="001A7476"/>
    <w:rsid w:val="001B0226"/>
    <w:rsid w:val="001B03AA"/>
    <w:rsid w:val="001B059D"/>
    <w:rsid w:val="001B09DE"/>
    <w:rsid w:val="001B0AB8"/>
    <w:rsid w:val="001B0E43"/>
    <w:rsid w:val="001B10F8"/>
    <w:rsid w:val="001B1654"/>
    <w:rsid w:val="001B1DFB"/>
    <w:rsid w:val="001B21F3"/>
    <w:rsid w:val="001B247F"/>
    <w:rsid w:val="001B289C"/>
    <w:rsid w:val="001B291E"/>
    <w:rsid w:val="001B3744"/>
    <w:rsid w:val="001B3908"/>
    <w:rsid w:val="001B3A81"/>
    <w:rsid w:val="001B4002"/>
    <w:rsid w:val="001B4975"/>
    <w:rsid w:val="001B4B96"/>
    <w:rsid w:val="001B4BE9"/>
    <w:rsid w:val="001B4DE1"/>
    <w:rsid w:val="001B5001"/>
    <w:rsid w:val="001B5147"/>
    <w:rsid w:val="001B541B"/>
    <w:rsid w:val="001B5488"/>
    <w:rsid w:val="001B5691"/>
    <w:rsid w:val="001B597F"/>
    <w:rsid w:val="001B5A16"/>
    <w:rsid w:val="001B5AF4"/>
    <w:rsid w:val="001B6568"/>
    <w:rsid w:val="001B66EB"/>
    <w:rsid w:val="001B687E"/>
    <w:rsid w:val="001B7181"/>
    <w:rsid w:val="001B7209"/>
    <w:rsid w:val="001B7330"/>
    <w:rsid w:val="001B75C1"/>
    <w:rsid w:val="001B7A88"/>
    <w:rsid w:val="001B7D72"/>
    <w:rsid w:val="001C07D9"/>
    <w:rsid w:val="001C16CC"/>
    <w:rsid w:val="001C2149"/>
    <w:rsid w:val="001C217A"/>
    <w:rsid w:val="001C2242"/>
    <w:rsid w:val="001C43BF"/>
    <w:rsid w:val="001C50C5"/>
    <w:rsid w:val="001C5B66"/>
    <w:rsid w:val="001C5E3A"/>
    <w:rsid w:val="001C5FA7"/>
    <w:rsid w:val="001C5FB6"/>
    <w:rsid w:val="001C6830"/>
    <w:rsid w:val="001C6AB7"/>
    <w:rsid w:val="001C6D74"/>
    <w:rsid w:val="001C7062"/>
    <w:rsid w:val="001C7165"/>
    <w:rsid w:val="001C7271"/>
    <w:rsid w:val="001C7D4A"/>
    <w:rsid w:val="001D0873"/>
    <w:rsid w:val="001D0994"/>
    <w:rsid w:val="001D0F59"/>
    <w:rsid w:val="001D1464"/>
    <w:rsid w:val="001D1D5A"/>
    <w:rsid w:val="001D1D71"/>
    <w:rsid w:val="001D1DA1"/>
    <w:rsid w:val="001D2126"/>
    <w:rsid w:val="001D27D3"/>
    <w:rsid w:val="001D286C"/>
    <w:rsid w:val="001D2CFA"/>
    <w:rsid w:val="001D30AF"/>
    <w:rsid w:val="001D3142"/>
    <w:rsid w:val="001D34E8"/>
    <w:rsid w:val="001D3CB6"/>
    <w:rsid w:val="001D430D"/>
    <w:rsid w:val="001D4A87"/>
    <w:rsid w:val="001D5555"/>
    <w:rsid w:val="001D5854"/>
    <w:rsid w:val="001D5AE9"/>
    <w:rsid w:val="001D5E3E"/>
    <w:rsid w:val="001D5E69"/>
    <w:rsid w:val="001D6C18"/>
    <w:rsid w:val="001D6D5D"/>
    <w:rsid w:val="001D6D86"/>
    <w:rsid w:val="001D6EEC"/>
    <w:rsid w:val="001D6F91"/>
    <w:rsid w:val="001D7247"/>
    <w:rsid w:val="001D7681"/>
    <w:rsid w:val="001D77C0"/>
    <w:rsid w:val="001D7BAC"/>
    <w:rsid w:val="001D7D2B"/>
    <w:rsid w:val="001E03B2"/>
    <w:rsid w:val="001E06E8"/>
    <w:rsid w:val="001E0E66"/>
    <w:rsid w:val="001E0F6E"/>
    <w:rsid w:val="001E1180"/>
    <w:rsid w:val="001E13D1"/>
    <w:rsid w:val="001E174F"/>
    <w:rsid w:val="001E1B00"/>
    <w:rsid w:val="001E2AE2"/>
    <w:rsid w:val="001E2E67"/>
    <w:rsid w:val="001E45F8"/>
    <w:rsid w:val="001E4BC5"/>
    <w:rsid w:val="001E4EB3"/>
    <w:rsid w:val="001E545C"/>
    <w:rsid w:val="001E5503"/>
    <w:rsid w:val="001E5D29"/>
    <w:rsid w:val="001E5E9E"/>
    <w:rsid w:val="001E5EDE"/>
    <w:rsid w:val="001E6096"/>
    <w:rsid w:val="001E6E02"/>
    <w:rsid w:val="001E6FB1"/>
    <w:rsid w:val="001E7080"/>
    <w:rsid w:val="001E7E07"/>
    <w:rsid w:val="001F0498"/>
    <w:rsid w:val="001F200E"/>
    <w:rsid w:val="001F23F5"/>
    <w:rsid w:val="001F2815"/>
    <w:rsid w:val="001F2849"/>
    <w:rsid w:val="001F3A5B"/>
    <w:rsid w:val="001F3C5F"/>
    <w:rsid w:val="001F460B"/>
    <w:rsid w:val="001F4DB6"/>
    <w:rsid w:val="001F59E1"/>
    <w:rsid w:val="001F5A83"/>
    <w:rsid w:val="001F5D1F"/>
    <w:rsid w:val="001F6370"/>
    <w:rsid w:val="001F64D1"/>
    <w:rsid w:val="001F656C"/>
    <w:rsid w:val="001F65E6"/>
    <w:rsid w:val="001F66C5"/>
    <w:rsid w:val="001F6EF9"/>
    <w:rsid w:val="001F713E"/>
    <w:rsid w:val="001F79EB"/>
    <w:rsid w:val="00200602"/>
    <w:rsid w:val="00201053"/>
    <w:rsid w:val="00201C3F"/>
    <w:rsid w:val="002028D8"/>
    <w:rsid w:val="00202A7A"/>
    <w:rsid w:val="00202B48"/>
    <w:rsid w:val="00202E92"/>
    <w:rsid w:val="00204950"/>
    <w:rsid w:val="00204BD8"/>
    <w:rsid w:val="00204F6C"/>
    <w:rsid w:val="0020591D"/>
    <w:rsid w:val="0020595E"/>
    <w:rsid w:val="00205C74"/>
    <w:rsid w:val="00205F16"/>
    <w:rsid w:val="00206031"/>
    <w:rsid w:val="00206052"/>
    <w:rsid w:val="00206073"/>
    <w:rsid w:val="0020615E"/>
    <w:rsid w:val="002062FC"/>
    <w:rsid w:val="00210275"/>
    <w:rsid w:val="0021040C"/>
    <w:rsid w:val="00210632"/>
    <w:rsid w:val="002109CE"/>
    <w:rsid w:val="00212113"/>
    <w:rsid w:val="00212460"/>
    <w:rsid w:val="0021278E"/>
    <w:rsid w:val="0021348E"/>
    <w:rsid w:val="0021391D"/>
    <w:rsid w:val="00213D92"/>
    <w:rsid w:val="00213EA4"/>
    <w:rsid w:val="002144A8"/>
    <w:rsid w:val="0021470B"/>
    <w:rsid w:val="002149F7"/>
    <w:rsid w:val="00214CF3"/>
    <w:rsid w:val="00215C5E"/>
    <w:rsid w:val="00216273"/>
    <w:rsid w:val="00216474"/>
    <w:rsid w:val="0021693D"/>
    <w:rsid w:val="00216A84"/>
    <w:rsid w:val="002172B6"/>
    <w:rsid w:val="002174F9"/>
    <w:rsid w:val="002177F5"/>
    <w:rsid w:val="00217DAE"/>
    <w:rsid w:val="00220857"/>
    <w:rsid w:val="00220D83"/>
    <w:rsid w:val="00221367"/>
    <w:rsid w:val="00221844"/>
    <w:rsid w:val="0022206D"/>
    <w:rsid w:val="002222A5"/>
    <w:rsid w:val="002222D9"/>
    <w:rsid w:val="002225C0"/>
    <w:rsid w:val="00222931"/>
    <w:rsid w:val="00222F4A"/>
    <w:rsid w:val="0022328B"/>
    <w:rsid w:val="00223510"/>
    <w:rsid w:val="00223F0D"/>
    <w:rsid w:val="002245DA"/>
    <w:rsid w:val="00225F7D"/>
    <w:rsid w:val="0022617B"/>
    <w:rsid w:val="00226C0D"/>
    <w:rsid w:val="002274F3"/>
    <w:rsid w:val="00227536"/>
    <w:rsid w:val="00227755"/>
    <w:rsid w:val="00227AB2"/>
    <w:rsid w:val="002300F5"/>
    <w:rsid w:val="00230231"/>
    <w:rsid w:val="00230730"/>
    <w:rsid w:val="00231665"/>
    <w:rsid w:val="00231C59"/>
    <w:rsid w:val="00231E4F"/>
    <w:rsid w:val="00232DD6"/>
    <w:rsid w:val="00232E2A"/>
    <w:rsid w:val="0023318A"/>
    <w:rsid w:val="00233378"/>
    <w:rsid w:val="002333E1"/>
    <w:rsid w:val="002334A9"/>
    <w:rsid w:val="00233645"/>
    <w:rsid w:val="00233BA7"/>
    <w:rsid w:val="00233CC0"/>
    <w:rsid w:val="00233E99"/>
    <w:rsid w:val="00233EF5"/>
    <w:rsid w:val="00234C18"/>
    <w:rsid w:val="00234C99"/>
    <w:rsid w:val="00234CCB"/>
    <w:rsid w:val="00234D53"/>
    <w:rsid w:val="002367A5"/>
    <w:rsid w:val="002368AF"/>
    <w:rsid w:val="00236F7E"/>
    <w:rsid w:val="00237096"/>
    <w:rsid w:val="0023748B"/>
    <w:rsid w:val="00237AE7"/>
    <w:rsid w:val="00240FCE"/>
    <w:rsid w:val="00240FE8"/>
    <w:rsid w:val="00241242"/>
    <w:rsid w:val="002413EC"/>
    <w:rsid w:val="002419CF"/>
    <w:rsid w:val="00241F49"/>
    <w:rsid w:val="002427E9"/>
    <w:rsid w:val="00243305"/>
    <w:rsid w:val="00243862"/>
    <w:rsid w:val="00243E32"/>
    <w:rsid w:val="00243EB4"/>
    <w:rsid w:val="00244A2B"/>
    <w:rsid w:val="00245653"/>
    <w:rsid w:val="00245C67"/>
    <w:rsid w:val="00245D02"/>
    <w:rsid w:val="0024607C"/>
    <w:rsid w:val="00246211"/>
    <w:rsid w:val="00246B9F"/>
    <w:rsid w:val="00246DAB"/>
    <w:rsid w:val="00247119"/>
    <w:rsid w:val="00247160"/>
    <w:rsid w:val="002472CC"/>
    <w:rsid w:val="002473E9"/>
    <w:rsid w:val="0024781B"/>
    <w:rsid w:val="00247E94"/>
    <w:rsid w:val="0025018F"/>
    <w:rsid w:val="002509FE"/>
    <w:rsid w:val="00250F2E"/>
    <w:rsid w:val="00250F54"/>
    <w:rsid w:val="00250F59"/>
    <w:rsid w:val="00251033"/>
    <w:rsid w:val="002513BA"/>
    <w:rsid w:val="00251487"/>
    <w:rsid w:val="00251640"/>
    <w:rsid w:val="00251B3F"/>
    <w:rsid w:val="00252526"/>
    <w:rsid w:val="00252943"/>
    <w:rsid w:val="002533B3"/>
    <w:rsid w:val="002534B3"/>
    <w:rsid w:val="00253529"/>
    <w:rsid w:val="00253A1C"/>
    <w:rsid w:val="00253A75"/>
    <w:rsid w:val="002540D0"/>
    <w:rsid w:val="00254566"/>
    <w:rsid w:val="00254B86"/>
    <w:rsid w:val="0025550C"/>
    <w:rsid w:val="00255684"/>
    <w:rsid w:val="002556D3"/>
    <w:rsid w:val="00255B06"/>
    <w:rsid w:val="00255FE0"/>
    <w:rsid w:val="00256510"/>
    <w:rsid w:val="00256F95"/>
    <w:rsid w:val="002574B8"/>
    <w:rsid w:val="0025757D"/>
    <w:rsid w:val="0026028A"/>
    <w:rsid w:val="0026073C"/>
    <w:rsid w:val="002607D1"/>
    <w:rsid w:val="00260E6A"/>
    <w:rsid w:val="00260F1D"/>
    <w:rsid w:val="002613A3"/>
    <w:rsid w:val="002624A0"/>
    <w:rsid w:val="0026323B"/>
    <w:rsid w:val="002639F2"/>
    <w:rsid w:val="002639F3"/>
    <w:rsid w:val="00263FC1"/>
    <w:rsid w:val="0026438A"/>
    <w:rsid w:val="00264449"/>
    <w:rsid w:val="00264955"/>
    <w:rsid w:val="0026521E"/>
    <w:rsid w:val="00265C07"/>
    <w:rsid w:val="00265CCC"/>
    <w:rsid w:val="002662A4"/>
    <w:rsid w:val="002665B5"/>
    <w:rsid w:val="00270676"/>
    <w:rsid w:val="00270D0B"/>
    <w:rsid w:val="00270E42"/>
    <w:rsid w:val="00271126"/>
    <w:rsid w:val="00271E21"/>
    <w:rsid w:val="00271ECC"/>
    <w:rsid w:val="00271F30"/>
    <w:rsid w:val="00272159"/>
    <w:rsid w:val="002722F0"/>
    <w:rsid w:val="00272709"/>
    <w:rsid w:val="002735EC"/>
    <w:rsid w:val="002738D3"/>
    <w:rsid w:val="00273976"/>
    <w:rsid w:val="00273CDB"/>
    <w:rsid w:val="00273E3A"/>
    <w:rsid w:val="00274533"/>
    <w:rsid w:val="00274D48"/>
    <w:rsid w:val="00274F69"/>
    <w:rsid w:val="00275926"/>
    <w:rsid w:val="00275C7E"/>
    <w:rsid w:val="00276156"/>
    <w:rsid w:val="00276418"/>
    <w:rsid w:val="002767FE"/>
    <w:rsid w:val="00276C60"/>
    <w:rsid w:val="002770BD"/>
    <w:rsid w:val="0027768F"/>
    <w:rsid w:val="00277809"/>
    <w:rsid w:val="00277852"/>
    <w:rsid w:val="00277BAB"/>
    <w:rsid w:val="00277D8B"/>
    <w:rsid w:val="00277E3A"/>
    <w:rsid w:val="00277F8E"/>
    <w:rsid w:val="00280235"/>
    <w:rsid w:val="00280326"/>
    <w:rsid w:val="00280419"/>
    <w:rsid w:val="00280AFE"/>
    <w:rsid w:val="00280FFF"/>
    <w:rsid w:val="00281094"/>
    <w:rsid w:val="00281733"/>
    <w:rsid w:val="002818FC"/>
    <w:rsid w:val="00281AED"/>
    <w:rsid w:val="00281E44"/>
    <w:rsid w:val="00281FE8"/>
    <w:rsid w:val="00282216"/>
    <w:rsid w:val="00283356"/>
    <w:rsid w:val="00283385"/>
    <w:rsid w:val="002835D0"/>
    <w:rsid w:val="002836DC"/>
    <w:rsid w:val="00283E74"/>
    <w:rsid w:val="002842B3"/>
    <w:rsid w:val="002843DC"/>
    <w:rsid w:val="002854EF"/>
    <w:rsid w:val="002856F1"/>
    <w:rsid w:val="00285A04"/>
    <w:rsid w:val="00285A94"/>
    <w:rsid w:val="002860AC"/>
    <w:rsid w:val="00286978"/>
    <w:rsid w:val="00287519"/>
    <w:rsid w:val="00287C79"/>
    <w:rsid w:val="002901F9"/>
    <w:rsid w:val="00290426"/>
    <w:rsid w:val="00290678"/>
    <w:rsid w:val="00290CB7"/>
    <w:rsid w:val="00290DBF"/>
    <w:rsid w:val="002910F8"/>
    <w:rsid w:val="002912A9"/>
    <w:rsid w:val="00291809"/>
    <w:rsid w:val="00291D65"/>
    <w:rsid w:val="00291F9B"/>
    <w:rsid w:val="002920A3"/>
    <w:rsid w:val="0029248E"/>
    <w:rsid w:val="0029274E"/>
    <w:rsid w:val="00292CC6"/>
    <w:rsid w:val="002936A0"/>
    <w:rsid w:val="00293847"/>
    <w:rsid w:val="00293A29"/>
    <w:rsid w:val="00293D2C"/>
    <w:rsid w:val="002946C4"/>
    <w:rsid w:val="00294949"/>
    <w:rsid w:val="00294CE2"/>
    <w:rsid w:val="00294F09"/>
    <w:rsid w:val="00295311"/>
    <w:rsid w:val="00295F8E"/>
    <w:rsid w:val="002960EE"/>
    <w:rsid w:val="00296417"/>
    <w:rsid w:val="002969AD"/>
    <w:rsid w:val="00296FDB"/>
    <w:rsid w:val="0029764E"/>
    <w:rsid w:val="002A0064"/>
    <w:rsid w:val="002A0A9B"/>
    <w:rsid w:val="002A290A"/>
    <w:rsid w:val="002A2D9A"/>
    <w:rsid w:val="002A31C2"/>
    <w:rsid w:val="002A3512"/>
    <w:rsid w:val="002A3C01"/>
    <w:rsid w:val="002A3E04"/>
    <w:rsid w:val="002A4207"/>
    <w:rsid w:val="002A43DA"/>
    <w:rsid w:val="002A52E6"/>
    <w:rsid w:val="002A52F0"/>
    <w:rsid w:val="002A566A"/>
    <w:rsid w:val="002A57B5"/>
    <w:rsid w:val="002A5ACA"/>
    <w:rsid w:val="002A628E"/>
    <w:rsid w:val="002A6506"/>
    <w:rsid w:val="002A68A6"/>
    <w:rsid w:val="002A6F32"/>
    <w:rsid w:val="002A7255"/>
    <w:rsid w:val="002A77F9"/>
    <w:rsid w:val="002A7ADD"/>
    <w:rsid w:val="002B00FF"/>
    <w:rsid w:val="002B0526"/>
    <w:rsid w:val="002B08AB"/>
    <w:rsid w:val="002B08EF"/>
    <w:rsid w:val="002B09EC"/>
    <w:rsid w:val="002B0E96"/>
    <w:rsid w:val="002B115A"/>
    <w:rsid w:val="002B126B"/>
    <w:rsid w:val="002B16D3"/>
    <w:rsid w:val="002B19A0"/>
    <w:rsid w:val="002B1C2B"/>
    <w:rsid w:val="002B1FB2"/>
    <w:rsid w:val="002B2610"/>
    <w:rsid w:val="002B284B"/>
    <w:rsid w:val="002B2A35"/>
    <w:rsid w:val="002B32FC"/>
    <w:rsid w:val="002B410E"/>
    <w:rsid w:val="002B4784"/>
    <w:rsid w:val="002B5161"/>
    <w:rsid w:val="002B6178"/>
    <w:rsid w:val="002B6BAA"/>
    <w:rsid w:val="002B6E60"/>
    <w:rsid w:val="002B7567"/>
    <w:rsid w:val="002B7589"/>
    <w:rsid w:val="002B75AD"/>
    <w:rsid w:val="002B75E5"/>
    <w:rsid w:val="002B7879"/>
    <w:rsid w:val="002C0172"/>
    <w:rsid w:val="002C031C"/>
    <w:rsid w:val="002C0643"/>
    <w:rsid w:val="002C0C2C"/>
    <w:rsid w:val="002C10B1"/>
    <w:rsid w:val="002C1698"/>
    <w:rsid w:val="002C18FC"/>
    <w:rsid w:val="002C1971"/>
    <w:rsid w:val="002C1C41"/>
    <w:rsid w:val="002C1DDA"/>
    <w:rsid w:val="002C232F"/>
    <w:rsid w:val="002C28A1"/>
    <w:rsid w:val="002C2A1D"/>
    <w:rsid w:val="002C2BD0"/>
    <w:rsid w:val="002C34BA"/>
    <w:rsid w:val="002C3538"/>
    <w:rsid w:val="002C3C6F"/>
    <w:rsid w:val="002C3F37"/>
    <w:rsid w:val="002C40A6"/>
    <w:rsid w:val="002C43A1"/>
    <w:rsid w:val="002C48B4"/>
    <w:rsid w:val="002C52C5"/>
    <w:rsid w:val="002C6294"/>
    <w:rsid w:val="002C64E3"/>
    <w:rsid w:val="002C68C7"/>
    <w:rsid w:val="002C699E"/>
    <w:rsid w:val="002C7169"/>
    <w:rsid w:val="002C72F9"/>
    <w:rsid w:val="002C77EF"/>
    <w:rsid w:val="002C79A5"/>
    <w:rsid w:val="002C7C21"/>
    <w:rsid w:val="002C7C7A"/>
    <w:rsid w:val="002D04DA"/>
    <w:rsid w:val="002D072E"/>
    <w:rsid w:val="002D0D95"/>
    <w:rsid w:val="002D0E67"/>
    <w:rsid w:val="002D0F90"/>
    <w:rsid w:val="002D1009"/>
    <w:rsid w:val="002D1943"/>
    <w:rsid w:val="002D1AC5"/>
    <w:rsid w:val="002D1BC6"/>
    <w:rsid w:val="002D1F53"/>
    <w:rsid w:val="002D1F86"/>
    <w:rsid w:val="002D22EE"/>
    <w:rsid w:val="002D23DA"/>
    <w:rsid w:val="002D3222"/>
    <w:rsid w:val="002D33AE"/>
    <w:rsid w:val="002D3734"/>
    <w:rsid w:val="002D374E"/>
    <w:rsid w:val="002D3CD2"/>
    <w:rsid w:val="002D3F70"/>
    <w:rsid w:val="002D4295"/>
    <w:rsid w:val="002D434A"/>
    <w:rsid w:val="002D4942"/>
    <w:rsid w:val="002D4A01"/>
    <w:rsid w:val="002D4C56"/>
    <w:rsid w:val="002D4D5C"/>
    <w:rsid w:val="002D72E8"/>
    <w:rsid w:val="002D756B"/>
    <w:rsid w:val="002D7AEB"/>
    <w:rsid w:val="002D7B09"/>
    <w:rsid w:val="002E0553"/>
    <w:rsid w:val="002E0731"/>
    <w:rsid w:val="002E10A7"/>
    <w:rsid w:val="002E1C07"/>
    <w:rsid w:val="002E1FF6"/>
    <w:rsid w:val="002E30B1"/>
    <w:rsid w:val="002E3427"/>
    <w:rsid w:val="002E393A"/>
    <w:rsid w:val="002E4A10"/>
    <w:rsid w:val="002E4B88"/>
    <w:rsid w:val="002E526C"/>
    <w:rsid w:val="002E5439"/>
    <w:rsid w:val="002E5CA0"/>
    <w:rsid w:val="002E6472"/>
    <w:rsid w:val="002E6A70"/>
    <w:rsid w:val="002E6BD3"/>
    <w:rsid w:val="002E743D"/>
    <w:rsid w:val="002E7CD7"/>
    <w:rsid w:val="002F069C"/>
    <w:rsid w:val="002F1526"/>
    <w:rsid w:val="002F279F"/>
    <w:rsid w:val="002F2B78"/>
    <w:rsid w:val="002F2FD3"/>
    <w:rsid w:val="002F3006"/>
    <w:rsid w:val="002F3353"/>
    <w:rsid w:val="002F414D"/>
    <w:rsid w:val="002F4255"/>
    <w:rsid w:val="002F4326"/>
    <w:rsid w:val="002F491F"/>
    <w:rsid w:val="002F49DD"/>
    <w:rsid w:val="002F531C"/>
    <w:rsid w:val="002F54F5"/>
    <w:rsid w:val="002F5769"/>
    <w:rsid w:val="002F5782"/>
    <w:rsid w:val="002F60AD"/>
    <w:rsid w:val="002F673F"/>
    <w:rsid w:val="002F7653"/>
    <w:rsid w:val="002F787C"/>
    <w:rsid w:val="002F7E78"/>
    <w:rsid w:val="003001AB"/>
    <w:rsid w:val="00300457"/>
    <w:rsid w:val="0030056C"/>
    <w:rsid w:val="00300ECF"/>
    <w:rsid w:val="0030148E"/>
    <w:rsid w:val="00301C09"/>
    <w:rsid w:val="00301C16"/>
    <w:rsid w:val="00301D41"/>
    <w:rsid w:val="00301DBB"/>
    <w:rsid w:val="00301F78"/>
    <w:rsid w:val="00302A65"/>
    <w:rsid w:val="00302D0D"/>
    <w:rsid w:val="00302E85"/>
    <w:rsid w:val="00303013"/>
    <w:rsid w:val="0030348E"/>
    <w:rsid w:val="00303828"/>
    <w:rsid w:val="003039CC"/>
    <w:rsid w:val="00303F6D"/>
    <w:rsid w:val="003043F0"/>
    <w:rsid w:val="00304968"/>
    <w:rsid w:val="0030553F"/>
    <w:rsid w:val="00305FD6"/>
    <w:rsid w:val="00306384"/>
    <w:rsid w:val="003071A0"/>
    <w:rsid w:val="00307249"/>
    <w:rsid w:val="00307864"/>
    <w:rsid w:val="00307B05"/>
    <w:rsid w:val="00307B99"/>
    <w:rsid w:val="00310233"/>
    <w:rsid w:val="003103DC"/>
    <w:rsid w:val="003104AE"/>
    <w:rsid w:val="003107EB"/>
    <w:rsid w:val="00311048"/>
    <w:rsid w:val="00311965"/>
    <w:rsid w:val="00311B20"/>
    <w:rsid w:val="00312195"/>
    <w:rsid w:val="003123CA"/>
    <w:rsid w:val="003123F5"/>
    <w:rsid w:val="00312864"/>
    <w:rsid w:val="003128F5"/>
    <w:rsid w:val="00312ADA"/>
    <w:rsid w:val="00312B0D"/>
    <w:rsid w:val="00312CDD"/>
    <w:rsid w:val="00312DD2"/>
    <w:rsid w:val="00313273"/>
    <w:rsid w:val="00313304"/>
    <w:rsid w:val="00313B93"/>
    <w:rsid w:val="0031436F"/>
    <w:rsid w:val="00314DDE"/>
    <w:rsid w:val="00315020"/>
    <w:rsid w:val="00315E11"/>
    <w:rsid w:val="0031600D"/>
    <w:rsid w:val="00316657"/>
    <w:rsid w:val="00316AF0"/>
    <w:rsid w:val="0031711C"/>
    <w:rsid w:val="00317362"/>
    <w:rsid w:val="003175F9"/>
    <w:rsid w:val="00317ABA"/>
    <w:rsid w:val="00320131"/>
    <w:rsid w:val="00320606"/>
    <w:rsid w:val="003207FE"/>
    <w:rsid w:val="00320AE9"/>
    <w:rsid w:val="00321224"/>
    <w:rsid w:val="0032153F"/>
    <w:rsid w:val="00321E92"/>
    <w:rsid w:val="00322560"/>
    <w:rsid w:val="003225F6"/>
    <w:rsid w:val="00323588"/>
    <w:rsid w:val="00323980"/>
    <w:rsid w:val="00323C06"/>
    <w:rsid w:val="00323DD4"/>
    <w:rsid w:val="00324601"/>
    <w:rsid w:val="00324856"/>
    <w:rsid w:val="00325E63"/>
    <w:rsid w:val="003266A4"/>
    <w:rsid w:val="0032704A"/>
    <w:rsid w:val="00327E5A"/>
    <w:rsid w:val="003306E5"/>
    <w:rsid w:val="00330AEC"/>
    <w:rsid w:val="00330B0D"/>
    <w:rsid w:val="00330E5F"/>
    <w:rsid w:val="003310B3"/>
    <w:rsid w:val="00331304"/>
    <w:rsid w:val="003313C9"/>
    <w:rsid w:val="00331AF6"/>
    <w:rsid w:val="0033272C"/>
    <w:rsid w:val="00332DBC"/>
    <w:rsid w:val="00333564"/>
    <w:rsid w:val="00333A01"/>
    <w:rsid w:val="00334275"/>
    <w:rsid w:val="0033455E"/>
    <w:rsid w:val="00334860"/>
    <w:rsid w:val="00334D92"/>
    <w:rsid w:val="00335048"/>
    <w:rsid w:val="003358CF"/>
    <w:rsid w:val="00335A5D"/>
    <w:rsid w:val="00335BB7"/>
    <w:rsid w:val="00335F51"/>
    <w:rsid w:val="00337602"/>
    <w:rsid w:val="00337704"/>
    <w:rsid w:val="00340364"/>
    <w:rsid w:val="00340463"/>
    <w:rsid w:val="00340847"/>
    <w:rsid w:val="003417BB"/>
    <w:rsid w:val="0034242F"/>
    <w:rsid w:val="00342F81"/>
    <w:rsid w:val="0034303F"/>
    <w:rsid w:val="003435B0"/>
    <w:rsid w:val="0034420E"/>
    <w:rsid w:val="00344AB7"/>
    <w:rsid w:val="003457CF"/>
    <w:rsid w:val="00345871"/>
    <w:rsid w:val="00345A2D"/>
    <w:rsid w:val="00346399"/>
    <w:rsid w:val="003465BC"/>
    <w:rsid w:val="00346CBB"/>
    <w:rsid w:val="00346EEE"/>
    <w:rsid w:val="00346F2C"/>
    <w:rsid w:val="0034721C"/>
    <w:rsid w:val="00347D05"/>
    <w:rsid w:val="00347D8F"/>
    <w:rsid w:val="00347E07"/>
    <w:rsid w:val="00347EC7"/>
    <w:rsid w:val="00350712"/>
    <w:rsid w:val="00350A81"/>
    <w:rsid w:val="00350C0E"/>
    <w:rsid w:val="00350E90"/>
    <w:rsid w:val="0035133A"/>
    <w:rsid w:val="003514E4"/>
    <w:rsid w:val="003524F8"/>
    <w:rsid w:val="003528D3"/>
    <w:rsid w:val="00352FCB"/>
    <w:rsid w:val="003530E5"/>
    <w:rsid w:val="00353402"/>
    <w:rsid w:val="00353713"/>
    <w:rsid w:val="00353B43"/>
    <w:rsid w:val="00353C31"/>
    <w:rsid w:val="00353D1D"/>
    <w:rsid w:val="003541A7"/>
    <w:rsid w:val="00354606"/>
    <w:rsid w:val="003548C4"/>
    <w:rsid w:val="00354BFF"/>
    <w:rsid w:val="0035500B"/>
    <w:rsid w:val="003550A0"/>
    <w:rsid w:val="003555FF"/>
    <w:rsid w:val="0035565B"/>
    <w:rsid w:val="003557AE"/>
    <w:rsid w:val="0035595B"/>
    <w:rsid w:val="00355F44"/>
    <w:rsid w:val="0035610A"/>
    <w:rsid w:val="003564E2"/>
    <w:rsid w:val="0035673D"/>
    <w:rsid w:val="003568EF"/>
    <w:rsid w:val="00357261"/>
    <w:rsid w:val="00357734"/>
    <w:rsid w:val="00357A34"/>
    <w:rsid w:val="003605D0"/>
    <w:rsid w:val="003605F1"/>
    <w:rsid w:val="00360837"/>
    <w:rsid w:val="00360BDA"/>
    <w:rsid w:val="00360C85"/>
    <w:rsid w:val="00360EF1"/>
    <w:rsid w:val="00360FE8"/>
    <w:rsid w:val="0036129E"/>
    <w:rsid w:val="00361A61"/>
    <w:rsid w:val="00361C7C"/>
    <w:rsid w:val="00361D61"/>
    <w:rsid w:val="003627FF"/>
    <w:rsid w:val="00362C59"/>
    <w:rsid w:val="0036328E"/>
    <w:rsid w:val="00363397"/>
    <w:rsid w:val="0036369E"/>
    <w:rsid w:val="00363A10"/>
    <w:rsid w:val="00363CDE"/>
    <w:rsid w:val="0036453D"/>
    <w:rsid w:val="003645D0"/>
    <w:rsid w:val="0036470A"/>
    <w:rsid w:val="00364EA8"/>
    <w:rsid w:val="00365134"/>
    <w:rsid w:val="00365E4C"/>
    <w:rsid w:val="0036612E"/>
    <w:rsid w:val="00366601"/>
    <w:rsid w:val="00367494"/>
    <w:rsid w:val="0036769B"/>
    <w:rsid w:val="00367919"/>
    <w:rsid w:val="00367DAE"/>
    <w:rsid w:val="00370A2D"/>
    <w:rsid w:val="00370E34"/>
    <w:rsid w:val="003714F2"/>
    <w:rsid w:val="00372CD5"/>
    <w:rsid w:val="0037352F"/>
    <w:rsid w:val="00373603"/>
    <w:rsid w:val="00373611"/>
    <w:rsid w:val="00373866"/>
    <w:rsid w:val="00373BDE"/>
    <w:rsid w:val="00373CCA"/>
    <w:rsid w:val="00373EF3"/>
    <w:rsid w:val="00374448"/>
    <w:rsid w:val="00374582"/>
    <w:rsid w:val="00374940"/>
    <w:rsid w:val="0037496C"/>
    <w:rsid w:val="003753E8"/>
    <w:rsid w:val="0037617D"/>
    <w:rsid w:val="003763D2"/>
    <w:rsid w:val="003763FB"/>
    <w:rsid w:val="0037720A"/>
    <w:rsid w:val="00377297"/>
    <w:rsid w:val="003775BA"/>
    <w:rsid w:val="003776A6"/>
    <w:rsid w:val="003776A9"/>
    <w:rsid w:val="00377F22"/>
    <w:rsid w:val="0038081B"/>
    <w:rsid w:val="0038096C"/>
    <w:rsid w:val="00380D10"/>
    <w:rsid w:val="003810A6"/>
    <w:rsid w:val="003816A0"/>
    <w:rsid w:val="0038283B"/>
    <w:rsid w:val="00382CA9"/>
    <w:rsid w:val="00382F19"/>
    <w:rsid w:val="00382FA0"/>
    <w:rsid w:val="0038406E"/>
    <w:rsid w:val="0038517F"/>
    <w:rsid w:val="003854CE"/>
    <w:rsid w:val="00385B78"/>
    <w:rsid w:val="00385C4C"/>
    <w:rsid w:val="003863FD"/>
    <w:rsid w:val="003868A2"/>
    <w:rsid w:val="00387633"/>
    <w:rsid w:val="00387C60"/>
    <w:rsid w:val="00387E4F"/>
    <w:rsid w:val="00387E9D"/>
    <w:rsid w:val="00390524"/>
    <w:rsid w:val="00390857"/>
    <w:rsid w:val="00390A3F"/>
    <w:rsid w:val="00390D52"/>
    <w:rsid w:val="00391A2D"/>
    <w:rsid w:val="00393056"/>
    <w:rsid w:val="00393673"/>
    <w:rsid w:val="003936FB"/>
    <w:rsid w:val="00394BBB"/>
    <w:rsid w:val="00395117"/>
    <w:rsid w:val="0039533A"/>
    <w:rsid w:val="0039573B"/>
    <w:rsid w:val="0039588B"/>
    <w:rsid w:val="00395D6F"/>
    <w:rsid w:val="003963A3"/>
    <w:rsid w:val="0039648C"/>
    <w:rsid w:val="0039655B"/>
    <w:rsid w:val="0039669E"/>
    <w:rsid w:val="00396D6E"/>
    <w:rsid w:val="00396FE6"/>
    <w:rsid w:val="00397179"/>
    <w:rsid w:val="00397EE3"/>
    <w:rsid w:val="003A05FD"/>
    <w:rsid w:val="003A092A"/>
    <w:rsid w:val="003A0957"/>
    <w:rsid w:val="003A1058"/>
    <w:rsid w:val="003A10DA"/>
    <w:rsid w:val="003A11C3"/>
    <w:rsid w:val="003A195A"/>
    <w:rsid w:val="003A1C45"/>
    <w:rsid w:val="003A1FEB"/>
    <w:rsid w:val="003A203F"/>
    <w:rsid w:val="003A245B"/>
    <w:rsid w:val="003A287A"/>
    <w:rsid w:val="003A2C54"/>
    <w:rsid w:val="003A3005"/>
    <w:rsid w:val="003A379E"/>
    <w:rsid w:val="003A3D84"/>
    <w:rsid w:val="003A4628"/>
    <w:rsid w:val="003A52A3"/>
    <w:rsid w:val="003A54CA"/>
    <w:rsid w:val="003A5641"/>
    <w:rsid w:val="003A66B6"/>
    <w:rsid w:val="003A67AA"/>
    <w:rsid w:val="003A6B0A"/>
    <w:rsid w:val="003A7D66"/>
    <w:rsid w:val="003A7E4C"/>
    <w:rsid w:val="003B0705"/>
    <w:rsid w:val="003B0AFC"/>
    <w:rsid w:val="003B0D53"/>
    <w:rsid w:val="003B18E3"/>
    <w:rsid w:val="003B24C9"/>
    <w:rsid w:val="003B4C0A"/>
    <w:rsid w:val="003B5199"/>
    <w:rsid w:val="003B5241"/>
    <w:rsid w:val="003B53D8"/>
    <w:rsid w:val="003B574C"/>
    <w:rsid w:val="003B6568"/>
    <w:rsid w:val="003B743E"/>
    <w:rsid w:val="003B799C"/>
    <w:rsid w:val="003B7AC8"/>
    <w:rsid w:val="003C0388"/>
    <w:rsid w:val="003C05B0"/>
    <w:rsid w:val="003C060A"/>
    <w:rsid w:val="003C27B5"/>
    <w:rsid w:val="003C30F4"/>
    <w:rsid w:val="003C3B19"/>
    <w:rsid w:val="003C3D05"/>
    <w:rsid w:val="003C3FBF"/>
    <w:rsid w:val="003C4595"/>
    <w:rsid w:val="003C4B48"/>
    <w:rsid w:val="003C57FA"/>
    <w:rsid w:val="003C62C9"/>
    <w:rsid w:val="003C6444"/>
    <w:rsid w:val="003C6464"/>
    <w:rsid w:val="003C6670"/>
    <w:rsid w:val="003D0113"/>
    <w:rsid w:val="003D0173"/>
    <w:rsid w:val="003D118C"/>
    <w:rsid w:val="003D1371"/>
    <w:rsid w:val="003D1A5B"/>
    <w:rsid w:val="003D1B17"/>
    <w:rsid w:val="003D1EFD"/>
    <w:rsid w:val="003D26C5"/>
    <w:rsid w:val="003D2EA9"/>
    <w:rsid w:val="003D336A"/>
    <w:rsid w:val="003D3C5C"/>
    <w:rsid w:val="003D4279"/>
    <w:rsid w:val="003D4567"/>
    <w:rsid w:val="003D45C7"/>
    <w:rsid w:val="003D4873"/>
    <w:rsid w:val="003D5966"/>
    <w:rsid w:val="003D59CE"/>
    <w:rsid w:val="003D62E8"/>
    <w:rsid w:val="003D6FFA"/>
    <w:rsid w:val="003D72A7"/>
    <w:rsid w:val="003D78EA"/>
    <w:rsid w:val="003D7AD2"/>
    <w:rsid w:val="003D7FC4"/>
    <w:rsid w:val="003E03D0"/>
    <w:rsid w:val="003E074D"/>
    <w:rsid w:val="003E0CED"/>
    <w:rsid w:val="003E12C8"/>
    <w:rsid w:val="003E137E"/>
    <w:rsid w:val="003E185E"/>
    <w:rsid w:val="003E1DEC"/>
    <w:rsid w:val="003E1E88"/>
    <w:rsid w:val="003E290C"/>
    <w:rsid w:val="003E2E94"/>
    <w:rsid w:val="003E33C1"/>
    <w:rsid w:val="003E3870"/>
    <w:rsid w:val="003E407D"/>
    <w:rsid w:val="003E4468"/>
    <w:rsid w:val="003E4701"/>
    <w:rsid w:val="003E4E0F"/>
    <w:rsid w:val="003E4F9C"/>
    <w:rsid w:val="003E5762"/>
    <w:rsid w:val="003E579C"/>
    <w:rsid w:val="003E58BA"/>
    <w:rsid w:val="003E593F"/>
    <w:rsid w:val="003E5BBB"/>
    <w:rsid w:val="003E5E44"/>
    <w:rsid w:val="003E65FF"/>
    <w:rsid w:val="003E6CC4"/>
    <w:rsid w:val="003E6D6E"/>
    <w:rsid w:val="003E7930"/>
    <w:rsid w:val="003E7B7D"/>
    <w:rsid w:val="003E7BFD"/>
    <w:rsid w:val="003F00AF"/>
    <w:rsid w:val="003F0158"/>
    <w:rsid w:val="003F0BC8"/>
    <w:rsid w:val="003F0BDF"/>
    <w:rsid w:val="003F0F78"/>
    <w:rsid w:val="003F19DA"/>
    <w:rsid w:val="003F1A35"/>
    <w:rsid w:val="003F1A4C"/>
    <w:rsid w:val="003F2416"/>
    <w:rsid w:val="003F2B95"/>
    <w:rsid w:val="003F3010"/>
    <w:rsid w:val="003F306F"/>
    <w:rsid w:val="003F3446"/>
    <w:rsid w:val="003F3E3C"/>
    <w:rsid w:val="003F3E9D"/>
    <w:rsid w:val="003F4348"/>
    <w:rsid w:val="003F462A"/>
    <w:rsid w:val="003F4797"/>
    <w:rsid w:val="003F4840"/>
    <w:rsid w:val="003F4AF7"/>
    <w:rsid w:val="003F5912"/>
    <w:rsid w:val="003F5C2D"/>
    <w:rsid w:val="003F680C"/>
    <w:rsid w:val="003F715A"/>
    <w:rsid w:val="003F7375"/>
    <w:rsid w:val="003F7B0D"/>
    <w:rsid w:val="00400506"/>
    <w:rsid w:val="004005BF"/>
    <w:rsid w:val="00400CF4"/>
    <w:rsid w:val="004014C6"/>
    <w:rsid w:val="00401546"/>
    <w:rsid w:val="00401755"/>
    <w:rsid w:val="0040190C"/>
    <w:rsid w:val="00401937"/>
    <w:rsid w:val="00401C7B"/>
    <w:rsid w:val="00402222"/>
    <w:rsid w:val="00402A1F"/>
    <w:rsid w:val="0040328E"/>
    <w:rsid w:val="004035DE"/>
    <w:rsid w:val="00403754"/>
    <w:rsid w:val="00403758"/>
    <w:rsid w:val="00403977"/>
    <w:rsid w:val="00404047"/>
    <w:rsid w:val="004043B3"/>
    <w:rsid w:val="0040441A"/>
    <w:rsid w:val="004047A1"/>
    <w:rsid w:val="00404992"/>
    <w:rsid w:val="0040504A"/>
    <w:rsid w:val="004050FB"/>
    <w:rsid w:val="00405316"/>
    <w:rsid w:val="00405D3B"/>
    <w:rsid w:val="004065E5"/>
    <w:rsid w:val="00406A1E"/>
    <w:rsid w:val="00406B16"/>
    <w:rsid w:val="00406DC6"/>
    <w:rsid w:val="00407BC6"/>
    <w:rsid w:val="00407D2F"/>
    <w:rsid w:val="00407F85"/>
    <w:rsid w:val="004106F1"/>
    <w:rsid w:val="00410CBD"/>
    <w:rsid w:val="00410D14"/>
    <w:rsid w:val="00410D36"/>
    <w:rsid w:val="004110F1"/>
    <w:rsid w:val="00411323"/>
    <w:rsid w:val="00411FBC"/>
    <w:rsid w:val="00412D94"/>
    <w:rsid w:val="00412F3C"/>
    <w:rsid w:val="00412F5E"/>
    <w:rsid w:val="00413641"/>
    <w:rsid w:val="004137E8"/>
    <w:rsid w:val="00413B42"/>
    <w:rsid w:val="0041402C"/>
    <w:rsid w:val="004140A5"/>
    <w:rsid w:val="004141C6"/>
    <w:rsid w:val="004144B2"/>
    <w:rsid w:val="00414586"/>
    <w:rsid w:val="0041463F"/>
    <w:rsid w:val="0041489B"/>
    <w:rsid w:val="00414A9D"/>
    <w:rsid w:val="00414C1B"/>
    <w:rsid w:val="00414F6C"/>
    <w:rsid w:val="00415C6B"/>
    <w:rsid w:val="00415F40"/>
    <w:rsid w:val="00416E77"/>
    <w:rsid w:val="00417E8C"/>
    <w:rsid w:val="004205A6"/>
    <w:rsid w:val="0042068D"/>
    <w:rsid w:val="00420F77"/>
    <w:rsid w:val="0042198E"/>
    <w:rsid w:val="00421A04"/>
    <w:rsid w:val="00421E75"/>
    <w:rsid w:val="00422193"/>
    <w:rsid w:val="00422A62"/>
    <w:rsid w:val="00422D39"/>
    <w:rsid w:val="0042319C"/>
    <w:rsid w:val="0042379A"/>
    <w:rsid w:val="00423CFD"/>
    <w:rsid w:val="0042411F"/>
    <w:rsid w:val="00424B33"/>
    <w:rsid w:val="004264D5"/>
    <w:rsid w:val="004266D3"/>
    <w:rsid w:val="00426BB9"/>
    <w:rsid w:val="0042709B"/>
    <w:rsid w:val="00427190"/>
    <w:rsid w:val="00427770"/>
    <w:rsid w:val="00427BDC"/>
    <w:rsid w:val="00427C7C"/>
    <w:rsid w:val="00427EA0"/>
    <w:rsid w:val="00430134"/>
    <w:rsid w:val="00430832"/>
    <w:rsid w:val="00430A89"/>
    <w:rsid w:val="004312F3"/>
    <w:rsid w:val="00431AB8"/>
    <w:rsid w:val="00431B00"/>
    <w:rsid w:val="00431C49"/>
    <w:rsid w:val="0043299C"/>
    <w:rsid w:val="004333A8"/>
    <w:rsid w:val="00433B1F"/>
    <w:rsid w:val="00434C2C"/>
    <w:rsid w:val="00435094"/>
    <w:rsid w:val="004353C7"/>
    <w:rsid w:val="004359ED"/>
    <w:rsid w:val="00435CD6"/>
    <w:rsid w:val="0043658F"/>
    <w:rsid w:val="00436E0F"/>
    <w:rsid w:val="004405CB"/>
    <w:rsid w:val="00440BE7"/>
    <w:rsid w:val="004413FE"/>
    <w:rsid w:val="0044192F"/>
    <w:rsid w:val="00441CBC"/>
    <w:rsid w:val="004424BB"/>
    <w:rsid w:val="0044250A"/>
    <w:rsid w:val="00442A49"/>
    <w:rsid w:val="00442C23"/>
    <w:rsid w:val="0044344A"/>
    <w:rsid w:val="00443BA1"/>
    <w:rsid w:val="00444960"/>
    <w:rsid w:val="00444F01"/>
    <w:rsid w:val="004450A1"/>
    <w:rsid w:val="004458E9"/>
    <w:rsid w:val="0044590E"/>
    <w:rsid w:val="0044641E"/>
    <w:rsid w:val="0044680A"/>
    <w:rsid w:val="0044696B"/>
    <w:rsid w:val="00446B8D"/>
    <w:rsid w:val="00446EF8"/>
    <w:rsid w:val="0044769A"/>
    <w:rsid w:val="00447B32"/>
    <w:rsid w:val="00447B8C"/>
    <w:rsid w:val="00447CCA"/>
    <w:rsid w:val="00447F04"/>
    <w:rsid w:val="00450782"/>
    <w:rsid w:val="004511B8"/>
    <w:rsid w:val="004516E9"/>
    <w:rsid w:val="0045175A"/>
    <w:rsid w:val="00451D54"/>
    <w:rsid w:val="00452071"/>
    <w:rsid w:val="0045207A"/>
    <w:rsid w:val="00452232"/>
    <w:rsid w:val="004529A6"/>
    <w:rsid w:val="00452D3E"/>
    <w:rsid w:val="00452F64"/>
    <w:rsid w:val="004533D0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233"/>
    <w:rsid w:val="00455799"/>
    <w:rsid w:val="00455C39"/>
    <w:rsid w:val="00455E04"/>
    <w:rsid w:val="004562C0"/>
    <w:rsid w:val="004568E7"/>
    <w:rsid w:val="00457118"/>
    <w:rsid w:val="00457E23"/>
    <w:rsid w:val="00460802"/>
    <w:rsid w:val="0046096B"/>
    <w:rsid w:val="00460F57"/>
    <w:rsid w:val="00461375"/>
    <w:rsid w:val="00461BEE"/>
    <w:rsid w:val="004627A9"/>
    <w:rsid w:val="00462A67"/>
    <w:rsid w:val="00463204"/>
    <w:rsid w:val="0046349D"/>
    <w:rsid w:val="004634B2"/>
    <w:rsid w:val="004636C3"/>
    <w:rsid w:val="0046385B"/>
    <w:rsid w:val="00463D56"/>
    <w:rsid w:val="00464183"/>
    <w:rsid w:val="004645C6"/>
    <w:rsid w:val="0046460B"/>
    <w:rsid w:val="00464AFC"/>
    <w:rsid w:val="0046505D"/>
    <w:rsid w:val="0046571A"/>
    <w:rsid w:val="00465919"/>
    <w:rsid w:val="0046645F"/>
    <w:rsid w:val="004677A1"/>
    <w:rsid w:val="00467844"/>
    <w:rsid w:val="00467861"/>
    <w:rsid w:val="00467D6C"/>
    <w:rsid w:val="00470255"/>
    <w:rsid w:val="0047033E"/>
    <w:rsid w:val="004708CC"/>
    <w:rsid w:val="00470B8F"/>
    <w:rsid w:val="004714D9"/>
    <w:rsid w:val="0047185F"/>
    <w:rsid w:val="00471D6C"/>
    <w:rsid w:val="00471DDA"/>
    <w:rsid w:val="0047209E"/>
    <w:rsid w:val="00472AC0"/>
    <w:rsid w:val="00472AD6"/>
    <w:rsid w:val="00472BE9"/>
    <w:rsid w:val="00472D4A"/>
    <w:rsid w:val="00473014"/>
    <w:rsid w:val="004736B5"/>
    <w:rsid w:val="00473AE0"/>
    <w:rsid w:val="00473D6C"/>
    <w:rsid w:val="00473FB5"/>
    <w:rsid w:val="00474E0E"/>
    <w:rsid w:val="00476151"/>
    <w:rsid w:val="004769DA"/>
    <w:rsid w:val="00476A76"/>
    <w:rsid w:val="00476C35"/>
    <w:rsid w:val="004776CE"/>
    <w:rsid w:val="00477784"/>
    <w:rsid w:val="00477DB8"/>
    <w:rsid w:val="00477E2A"/>
    <w:rsid w:val="004803C1"/>
    <w:rsid w:val="004810A1"/>
    <w:rsid w:val="00481E18"/>
    <w:rsid w:val="00481F58"/>
    <w:rsid w:val="0048205E"/>
    <w:rsid w:val="0048212A"/>
    <w:rsid w:val="004823F5"/>
    <w:rsid w:val="00482C15"/>
    <w:rsid w:val="00483731"/>
    <w:rsid w:val="00483792"/>
    <w:rsid w:val="00483821"/>
    <w:rsid w:val="00483982"/>
    <w:rsid w:val="00483F8B"/>
    <w:rsid w:val="00483FC9"/>
    <w:rsid w:val="0048405F"/>
    <w:rsid w:val="0048417C"/>
    <w:rsid w:val="00484237"/>
    <w:rsid w:val="004847F2"/>
    <w:rsid w:val="00484BC2"/>
    <w:rsid w:val="00484F1F"/>
    <w:rsid w:val="004852B3"/>
    <w:rsid w:val="00485C3C"/>
    <w:rsid w:val="00485ED0"/>
    <w:rsid w:val="004869B3"/>
    <w:rsid w:val="00486FFD"/>
    <w:rsid w:val="00487063"/>
    <w:rsid w:val="00487767"/>
    <w:rsid w:val="00490459"/>
    <w:rsid w:val="004905AD"/>
    <w:rsid w:val="00491C97"/>
    <w:rsid w:val="00491CD2"/>
    <w:rsid w:val="00491D9A"/>
    <w:rsid w:val="004920B7"/>
    <w:rsid w:val="004920F2"/>
    <w:rsid w:val="004921A4"/>
    <w:rsid w:val="00492376"/>
    <w:rsid w:val="00492401"/>
    <w:rsid w:val="004933ED"/>
    <w:rsid w:val="004938DF"/>
    <w:rsid w:val="00493F29"/>
    <w:rsid w:val="00494978"/>
    <w:rsid w:val="00494E97"/>
    <w:rsid w:val="00495397"/>
    <w:rsid w:val="0049543D"/>
    <w:rsid w:val="004956E3"/>
    <w:rsid w:val="00495C27"/>
    <w:rsid w:val="00496A6A"/>
    <w:rsid w:val="00496D20"/>
    <w:rsid w:val="00496EBD"/>
    <w:rsid w:val="00497310"/>
    <w:rsid w:val="00497508"/>
    <w:rsid w:val="00497732"/>
    <w:rsid w:val="00497879"/>
    <w:rsid w:val="00497893"/>
    <w:rsid w:val="004A045C"/>
    <w:rsid w:val="004A0953"/>
    <w:rsid w:val="004A20B1"/>
    <w:rsid w:val="004A20F5"/>
    <w:rsid w:val="004A25B2"/>
    <w:rsid w:val="004A315C"/>
    <w:rsid w:val="004A3291"/>
    <w:rsid w:val="004A3C85"/>
    <w:rsid w:val="004A428F"/>
    <w:rsid w:val="004A43E2"/>
    <w:rsid w:val="004A454A"/>
    <w:rsid w:val="004A4FDB"/>
    <w:rsid w:val="004A53B3"/>
    <w:rsid w:val="004A541E"/>
    <w:rsid w:val="004A545B"/>
    <w:rsid w:val="004A66C5"/>
    <w:rsid w:val="004A7188"/>
    <w:rsid w:val="004A719B"/>
    <w:rsid w:val="004A74BA"/>
    <w:rsid w:val="004A7A3D"/>
    <w:rsid w:val="004A7E8A"/>
    <w:rsid w:val="004A7FA7"/>
    <w:rsid w:val="004B060A"/>
    <w:rsid w:val="004B0B9F"/>
    <w:rsid w:val="004B1309"/>
    <w:rsid w:val="004B1F25"/>
    <w:rsid w:val="004B289C"/>
    <w:rsid w:val="004B28F3"/>
    <w:rsid w:val="004B2F76"/>
    <w:rsid w:val="004B3029"/>
    <w:rsid w:val="004B310E"/>
    <w:rsid w:val="004B3CCA"/>
    <w:rsid w:val="004B403A"/>
    <w:rsid w:val="004B40B4"/>
    <w:rsid w:val="004B52FA"/>
    <w:rsid w:val="004B57BC"/>
    <w:rsid w:val="004B5B0F"/>
    <w:rsid w:val="004B5ED1"/>
    <w:rsid w:val="004B6017"/>
    <w:rsid w:val="004B68D0"/>
    <w:rsid w:val="004B6C96"/>
    <w:rsid w:val="004B6D3D"/>
    <w:rsid w:val="004B755C"/>
    <w:rsid w:val="004B7608"/>
    <w:rsid w:val="004B765D"/>
    <w:rsid w:val="004C00CD"/>
    <w:rsid w:val="004C022F"/>
    <w:rsid w:val="004C069B"/>
    <w:rsid w:val="004C09E4"/>
    <w:rsid w:val="004C0D1D"/>
    <w:rsid w:val="004C0E32"/>
    <w:rsid w:val="004C10ED"/>
    <w:rsid w:val="004C145F"/>
    <w:rsid w:val="004C1BED"/>
    <w:rsid w:val="004C1E3B"/>
    <w:rsid w:val="004C226C"/>
    <w:rsid w:val="004C2770"/>
    <w:rsid w:val="004C2823"/>
    <w:rsid w:val="004C2CD0"/>
    <w:rsid w:val="004C2D5E"/>
    <w:rsid w:val="004C3663"/>
    <w:rsid w:val="004C3C05"/>
    <w:rsid w:val="004C3E4B"/>
    <w:rsid w:val="004C4250"/>
    <w:rsid w:val="004C473F"/>
    <w:rsid w:val="004C485F"/>
    <w:rsid w:val="004C4DCF"/>
    <w:rsid w:val="004C4E51"/>
    <w:rsid w:val="004C53BF"/>
    <w:rsid w:val="004C552E"/>
    <w:rsid w:val="004C6124"/>
    <w:rsid w:val="004C6343"/>
    <w:rsid w:val="004C6B72"/>
    <w:rsid w:val="004C6D68"/>
    <w:rsid w:val="004C72AC"/>
    <w:rsid w:val="004C7439"/>
    <w:rsid w:val="004C7AE5"/>
    <w:rsid w:val="004C7B5D"/>
    <w:rsid w:val="004C7C09"/>
    <w:rsid w:val="004C7D73"/>
    <w:rsid w:val="004C7FC3"/>
    <w:rsid w:val="004C7FCE"/>
    <w:rsid w:val="004D05DC"/>
    <w:rsid w:val="004D1061"/>
    <w:rsid w:val="004D1E5B"/>
    <w:rsid w:val="004D215F"/>
    <w:rsid w:val="004D2412"/>
    <w:rsid w:val="004D287B"/>
    <w:rsid w:val="004D2A0E"/>
    <w:rsid w:val="004D2A63"/>
    <w:rsid w:val="004D34D1"/>
    <w:rsid w:val="004D3CA3"/>
    <w:rsid w:val="004D3D8E"/>
    <w:rsid w:val="004D4ADC"/>
    <w:rsid w:val="004D4FC1"/>
    <w:rsid w:val="004D5136"/>
    <w:rsid w:val="004D5C7F"/>
    <w:rsid w:val="004D5D88"/>
    <w:rsid w:val="004D667F"/>
    <w:rsid w:val="004D669D"/>
    <w:rsid w:val="004D6C87"/>
    <w:rsid w:val="004D6D79"/>
    <w:rsid w:val="004D7021"/>
    <w:rsid w:val="004D7985"/>
    <w:rsid w:val="004D7AC3"/>
    <w:rsid w:val="004D7B25"/>
    <w:rsid w:val="004E0664"/>
    <w:rsid w:val="004E08FE"/>
    <w:rsid w:val="004E0DBF"/>
    <w:rsid w:val="004E1A5C"/>
    <w:rsid w:val="004E2369"/>
    <w:rsid w:val="004E2E69"/>
    <w:rsid w:val="004E2E6A"/>
    <w:rsid w:val="004E33ED"/>
    <w:rsid w:val="004E4354"/>
    <w:rsid w:val="004E448B"/>
    <w:rsid w:val="004E4814"/>
    <w:rsid w:val="004E5311"/>
    <w:rsid w:val="004E549B"/>
    <w:rsid w:val="004E55B6"/>
    <w:rsid w:val="004E58FB"/>
    <w:rsid w:val="004E673C"/>
    <w:rsid w:val="004E690A"/>
    <w:rsid w:val="004E6B1C"/>
    <w:rsid w:val="004E6B96"/>
    <w:rsid w:val="004E6B9B"/>
    <w:rsid w:val="004E6EC5"/>
    <w:rsid w:val="004F0016"/>
    <w:rsid w:val="004F02DC"/>
    <w:rsid w:val="004F033D"/>
    <w:rsid w:val="004F05A7"/>
    <w:rsid w:val="004F0767"/>
    <w:rsid w:val="004F0EE5"/>
    <w:rsid w:val="004F0FC9"/>
    <w:rsid w:val="004F1144"/>
    <w:rsid w:val="004F1381"/>
    <w:rsid w:val="004F1AD3"/>
    <w:rsid w:val="004F1C83"/>
    <w:rsid w:val="004F2459"/>
    <w:rsid w:val="004F2A97"/>
    <w:rsid w:val="004F3071"/>
    <w:rsid w:val="004F3F5C"/>
    <w:rsid w:val="004F4381"/>
    <w:rsid w:val="004F4735"/>
    <w:rsid w:val="004F4FA1"/>
    <w:rsid w:val="004F52D3"/>
    <w:rsid w:val="004F538E"/>
    <w:rsid w:val="004F5783"/>
    <w:rsid w:val="004F5B36"/>
    <w:rsid w:val="004F5C1E"/>
    <w:rsid w:val="004F602B"/>
    <w:rsid w:val="004F61A7"/>
    <w:rsid w:val="004F6239"/>
    <w:rsid w:val="004F6EAD"/>
    <w:rsid w:val="004F6EB9"/>
    <w:rsid w:val="004F6EDF"/>
    <w:rsid w:val="004F701C"/>
    <w:rsid w:val="004F75E1"/>
    <w:rsid w:val="0050066C"/>
    <w:rsid w:val="00500E1A"/>
    <w:rsid w:val="00500E4B"/>
    <w:rsid w:val="005012B4"/>
    <w:rsid w:val="005018E7"/>
    <w:rsid w:val="00501CE7"/>
    <w:rsid w:val="0050212C"/>
    <w:rsid w:val="00502490"/>
    <w:rsid w:val="00503548"/>
    <w:rsid w:val="00503956"/>
    <w:rsid w:val="00504253"/>
    <w:rsid w:val="00504502"/>
    <w:rsid w:val="0050494F"/>
    <w:rsid w:val="00504F7F"/>
    <w:rsid w:val="0050542B"/>
    <w:rsid w:val="00505446"/>
    <w:rsid w:val="0050575C"/>
    <w:rsid w:val="005058A3"/>
    <w:rsid w:val="00506107"/>
    <w:rsid w:val="005065B3"/>
    <w:rsid w:val="00506CCC"/>
    <w:rsid w:val="00507505"/>
    <w:rsid w:val="00507E8C"/>
    <w:rsid w:val="005103E1"/>
    <w:rsid w:val="00510B98"/>
    <w:rsid w:val="005117F4"/>
    <w:rsid w:val="00511ACD"/>
    <w:rsid w:val="00511BAA"/>
    <w:rsid w:val="00511F53"/>
    <w:rsid w:val="00512195"/>
    <w:rsid w:val="00512548"/>
    <w:rsid w:val="0051263A"/>
    <w:rsid w:val="0051279D"/>
    <w:rsid w:val="0051288F"/>
    <w:rsid w:val="00512F1B"/>
    <w:rsid w:val="0051345C"/>
    <w:rsid w:val="00513978"/>
    <w:rsid w:val="00513EA5"/>
    <w:rsid w:val="00513FFA"/>
    <w:rsid w:val="005148AE"/>
    <w:rsid w:val="00514B82"/>
    <w:rsid w:val="00515173"/>
    <w:rsid w:val="005153BD"/>
    <w:rsid w:val="00515A8C"/>
    <w:rsid w:val="00515C30"/>
    <w:rsid w:val="005166E7"/>
    <w:rsid w:val="005167D1"/>
    <w:rsid w:val="005170E5"/>
    <w:rsid w:val="00517FEC"/>
    <w:rsid w:val="005200BD"/>
    <w:rsid w:val="005204D5"/>
    <w:rsid w:val="005205D7"/>
    <w:rsid w:val="00520615"/>
    <w:rsid w:val="00520FD3"/>
    <w:rsid w:val="005212A2"/>
    <w:rsid w:val="00521B4D"/>
    <w:rsid w:val="00521BF4"/>
    <w:rsid w:val="00521CAD"/>
    <w:rsid w:val="00521FA9"/>
    <w:rsid w:val="005235E4"/>
    <w:rsid w:val="005236D5"/>
    <w:rsid w:val="005237C9"/>
    <w:rsid w:val="00523AB3"/>
    <w:rsid w:val="00524071"/>
    <w:rsid w:val="005241BD"/>
    <w:rsid w:val="005244AE"/>
    <w:rsid w:val="00524688"/>
    <w:rsid w:val="00524C42"/>
    <w:rsid w:val="00525808"/>
    <w:rsid w:val="00525AD9"/>
    <w:rsid w:val="00525D25"/>
    <w:rsid w:val="00525E43"/>
    <w:rsid w:val="00526070"/>
    <w:rsid w:val="0052674C"/>
    <w:rsid w:val="00526EEE"/>
    <w:rsid w:val="00526EFE"/>
    <w:rsid w:val="00526FF9"/>
    <w:rsid w:val="00527172"/>
    <w:rsid w:val="0052723C"/>
    <w:rsid w:val="005277EB"/>
    <w:rsid w:val="0052780F"/>
    <w:rsid w:val="00527B43"/>
    <w:rsid w:val="00527BEA"/>
    <w:rsid w:val="00527E45"/>
    <w:rsid w:val="00530051"/>
    <w:rsid w:val="00530066"/>
    <w:rsid w:val="005300F1"/>
    <w:rsid w:val="00530E2A"/>
    <w:rsid w:val="00531B81"/>
    <w:rsid w:val="005337F5"/>
    <w:rsid w:val="00534113"/>
    <w:rsid w:val="00535824"/>
    <w:rsid w:val="00535D06"/>
    <w:rsid w:val="00535F8A"/>
    <w:rsid w:val="00536695"/>
    <w:rsid w:val="00536697"/>
    <w:rsid w:val="00536BF5"/>
    <w:rsid w:val="00536E24"/>
    <w:rsid w:val="0053760C"/>
    <w:rsid w:val="00537830"/>
    <w:rsid w:val="00537943"/>
    <w:rsid w:val="00537A5B"/>
    <w:rsid w:val="005405BC"/>
    <w:rsid w:val="0054072B"/>
    <w:rsid w:val="00540BAA"/>
    <w:rsid w:val="00541C2E"/>
    <w:rsid w:val="00542140"/>
    <w:rsid w:val="00542772"/>
    <w:rsid w:val="00542EF8"/>
    <w:rsid w:val="00543082"/>
    <w:rsid w:val="00543182"/>
    <w:rsid w:val="005432DA"/>
    <w:rsid w:val="00543503"/>
    <w:rsid w:val="00543C21"/>
    <w:rsid w:val="005447A4"/>
    <w:rsid w:val="0054495F"/>
    <w:rsid w:val="005452FA"/>
    <w:rsid w:val="00545425"/>
    <w:rsid w:val="005454DE"/>
    <w:rsid w:val="005456A2"/>
    <w:rsid w:val="005458FA"/>
    <w:rsid w:val="00545A99"/>
    <w:rsid w:val="00545CD1"/>
    <w:rsid w:val="00545CE3"/>
    <w:rsid w:val="005465B8"/>
    <w:rsid w:val="0054733B"/>
    <w:rsid w:val="00547B4D"/>
    <w:rsid w:val="00547F30"/>
    <w:rsid w:val="0055171D"/>
    <w:rsid w:val="005518C2"/>
    <w:rsid w:val="0055192C"/>
    <w:rsid w:val="00551E41"/>
    <w:rsid w:val="0055284C"/>
    <w:rsid w:val="00552A83"/>
    <w:rsid w:val="00552B39"/>
    <w:rsid w:val="00552FD6"/>
    <w:rsid w:val="00553688"/>
    <w:rsid w:val="00553956"/>
    <w:rsid w:val="00553B18"/>
    <w:rsid w:val="00553D10"/>
    <w:rsid w:val="00554249"/>
    <w:rsid w:val="00554A13"/>
    <w:rsid w:val="00554E7D"/>
    <w:rsid w:val="00555B75"/>
    <w:rsid w:val="00555E12"/>
    <w:rsid w:val="005566E4"/>
    <w:rsid w:val="00556A02"/>
    <w:rsid w:val="00556C83"/>
    <w:rsid w:val="00557412"/>
    <w:rsid w:val="0055776F"/>
    <w:rsid w:val="00557A01"/>
    <w:rsid w:val="00557B1D"/>
    <w:rsid w:val="00557EF6"/>
    <w:rsid w:val="0056033D"/>
    <w:rsid w:val="00560B3C"/>
    <w:rsid w:val="0056149E"/>
    <w:rsid w:val="0056189D"/>
    <w:rsid w:val="0056230F"/>
    <w:rsid w:val="00562770"/>
    <w:rsid w:val="005627C9"/>
    <w:rsid w:val="00562A1B"/>
    <w:rsid w:val="00562D30"/>
    <w:rsid w:val="00562EA4"/>
    <w:rsid w:val="005632CF"/>
    <w:rsid w:val="005632F1"/>
    <w:rsid w:val="0056340D"/>
    <w:rsid w:val="005634FD"/>
    <w:rsid w:val="005635CB"/>
    <w:rsid w:val="005637A6"/>
    <w:rsid w:val="00563DBD"/>
    <w:rsid w:val="00564490"/>
    <w:rsid w:val="00564F0B"/>
    <w:rsid w:val="005655E7"/>
    <w:rsid w:val="0056577D"/>
    <w:rsid w:val="0056587E"/>
    <w:rsid w:val="005659D2"/>
    <w:rsid w:val="00565CD6"/>
    <w:rsid w:val="005666E9"/>
    <w:rsid w:val="00566E9E"/>
    <w:rsid w:val="00567531"/>
    <w:rsid w:val="00570150"/>
    <w:rsid w:val="00570376"/>
    <w:rsid w:val="005705F8"/>
    <w:rsid w:val="00570765"/>
    <w:rsid w:val="00570A46"/>
    <w:rsid w:val="00571828"/>
    <w:rsid w:val="005718E8"/>
    <w:rsid w:val="00572088"/>
    <w:rsid w:val="0057230E"/>
    <w:rsid w:val="00573A29"/>
    <w:rsid w:val="00573BC6"/>
    <w:rsid w:val="005743E3"/>
    <w:rsid w:val="00574705"/>
    <w:rsid w:val="00574800"/>
    <w:rsid w:val="00574AA8"/>
    <w:rsid w:val="00574EE8"/>
    <w:rsid w:val="005757C3"/>
    <w:rsid w:val="00575E6F"/>
    <w:rsid w:val="00576AA5"/>
    <w:rsid w:val="00576C84"/>
    <w:rsid w:val="00576F63"/>
    <w:rsid w:val="00577176"/>
    <w:rsid w:val="0057755D"/>
    <w:rsid w:val="005779FC"/>
    <w:rsid w:val="00577D6D"/>
    <w:rsid w:val="00580153"/>
    <w:rsid w:val="00580E6E"/>
    <w:rsid w:val="00581A5E"/>
    <w:rsid w:val="00581CDB"/>
    <w:rsid w:val="00581DCE"/>
    <w:rsid w:val="00581EF8"/>
    <w:rsid w:val="005820CA"/>
    <w:rsid w:val="005826A0"/>
    <w:rsid w:val="005836FB"/>
    <w:rsid w:val="00583B9A"/>
    <w:rsid w:val="00583D48"/>
    <w:rsid w:val="00584311"/>
    <w:rsid w:val="0058446D"/>
    <w:rsid w:val="00584F2C"/>
    <w:rsid w:val="005851EE"/>
    <w:rsid w:val="00585C59"/>
    <w:rsid w:val="00587070"/>
    <w:rsid w:val="005877E8"/>
    <w:rsid w:val="00587C3E"/>
    <w:rsid w:val="005900C8"/>
    <w:rsid w:val="005900D8"/>
    <w:rsid w:val="005901C9"/>
    <w:rsid w:val="00590971"/>
    <w:rsid w:val="00590E87"/>
    <w:rsid w:val="00591033"/>
    <w:rsid w:val="005910CA"/>
    <w:rsid w:val="00591532"/>
    <w:rsid w:val="0059156F"/>
    <w:rsid w:val="0059211C"/>
    <w:rsid w:val="00592A23"/>
    <w:rsid w:val="00592F33"/>
    <w:rsid w:val="005930AF"/>
    <w:rsid w:val="005933F0"/>
    <w:rsid w:val="00593656"/>
    <w:rsid w:val="00593AEE"/>
    <w:rsid w:val="005943E4"/>
    <w:rsid w:val="0059477F"/>
    <w:rsid w:val="00595620"/>
    <w:rsid w:val="00595BA7"/>
    <w:rsid w:val="00596109"/>
    <w:rsid w:val="005963E2"/>
    <w:rsid w:val="0059669B"/>
    <w:rsid w:val="005969B3"/>
    <w:rsid w:val="00596B6B"/>
    <w:rsid w:val="005970A5"/>
    <w:rsid w:val="005A00BF"/>
    <w:rsid w:val="005A03AF"/>
    <w:rsid w:val="005A0564"/>
    <w:rsid w:val="005A08AB"/>
    <w:rsid w:val="005A1707"/>
    <w:rsid w:val="005A172C"/>
    <w:rsid w:val="005A195D"/>
    <w:rsid w:val="005A1D79"/>
    <w:rsid w:val="005A1E6A"/>
    <w:rsid w:val="005A2216"/>
    <w:rsid w:val="005A226A"/>
    <w:rsid w:val="005A2933"/>
    <w:rsid w:val="005A33FD"/>
    <w:rsid w:val="005A3459"/>
    <w:rsid w:val="005A3786"/>
    <w:rsid w:val="005A37E2"/>
    <w:rsid w:val="005A3840"/>
    <w:rsid w:val="005A3F5A"/>
    <w:rsid w:val="005A4A8D"/>
    <w:rsid w:val="005A5041"/>
    <w:rsid w:val="005A5505"/>
    <w:rsid w:val="005A58FB"/>
    <w:rsid w:val="005A5E41"/>
    <w:rsid w:val="005A66C9"/>
    <w:rsid w:val="005A6C15"/>
    <w:rsid w:val="005A7CC1"/>
    <w:rsid w:val="005A7CF3"/>
    <w:rsid w:val="005B03B8"/>
    <w:rsid w:val="005B0A00"/>
    <w:rsid w:val="005B0A1C"/>
    <w:rsid w:val="005B15FE"/>
    <w:rsid w:val="005B1671"/>
    <w:rsid w:val="005B1793"/>
    <w:rsid w:val="005B1B17"/>
    <w:rsid w:val="005B273C"/>
    <w:rsid w:val="005B2970"/>
    <w:rsid w:val="005B309C"/>
    <w:rsid w:val="005B310A"/>
    <w:rsid w:val="005B38DC"/>
    <w:rsid w:val="005B3EAD"/>
    <w:rsid w:val="005B46FF"/>
    <w:rsid w:val="005B4768"/>
    <w:rsid w:val="005B5DC2"/>
    <w:rsid w:val="005B6D2C"/>
    <w:rsid w:val="005B7049"/>
    <w:rsid w:val="005B711C"/>
    <w:rsid w:val="005B79BC"/>
    <w:rsid w:val="005B7F0F"/>
    <w:rsid w:val="005C0709"/>
    <w:rsid w:val="005C0CE6"/>
    <w:rsid w:val="005C163B"/>
    <w:rsid w:val="005C19E5"/>
    <w:rsid w:val="005C1ECD"/>
    <w:rsid w:val="005C21F5"/>
    <w:rsid w:val="005C2ECA"/>
    <w:rsid w:val="005C2F05"/>
    <w:rsid w:val="005C2F2D"/>
    <w:rsid w:val="005C307E"/>
    <w:rsid w:val="005C3A98"/>
    <w:rsid w:val="005C3F8E"/>
    <w:rsid w:val="005C43CF"/>
    <w:rsid w:val="005C4612"/>
    <w:rsid w:val="005C4A04"/>
    <w:rsid w:val="005C533F"/>
    <w:rsid w:val="005C550E"/>
    <w:rsid w:val="005C56F9"/>
    <w:rsid w:val="005C59CC"/>
    <w:rsid w:val="005C5F12"/>
    <w:rsid w:val="005C607E"/>
    <w:rsid w:val="005C6225"/>
    <w:rsid w:val="005C69AB"/>
    <w:rsid w:val="005C7137"/>
    <w:rsid w:val="005C7FE9"/>
    <w:rsid w:val="005D03EF"/>
    <w:rsid w:val="005D05F0"/>
    <w:rsid w:val="005D0680"/>
    <w:rsid w:val="005D0727"/>
    <w:rsid w:val="005D0C13"/>
    <w:rsid w:val="005D1338"/>
    <w:rsid w:val="005D1707"/>
    <w:rsid w:val="005D205B"/>
    <w:rsid w:val="005D2BD1"/>
    <w:rsid w:val="005D3200"/>
    <w:rsid w:val="005D33FF"/>
    <w:rsid w:val="005D3466"/>
    <w:rsid w:val="005D36C1"/>
    <w:rsid w:val="005D3994"/>
    <w:rsid w:val="005D3CEF"/>
    <w:rsid w:val="005D435F"/>
    <w:rsid w:val="005D48B0"/>
    <w:rsid w:val="005D50B1"/>
    <w:rsid w:val="005D5A2E"/>
    <w:rsid w:val="005D5AA2"/>
    <w:rsid w:val="005D6654"/>
    <w:rsid w:val="005D76A0"/>
    <w:rsid w:val="005D7A73"/>
    <w:rsid w:val="005E1283"/>
    <w:rsid w:val="005E1634"/>
    <w:rsid w:val="005E182F"/>
    <w:rsid w:val="005E202E"/>
    <w:rsid w:val="005E2CA1"/>
    <w:rsid w:val="005E3030"/>
    <w:rsid w:val="005E31F8"/>
    <w:rsid w:val="005E321E"/>
    <w:rsid w:val="005E3524"/>
    <w:rsid w:val="005E38DC"/>
    <w:rsid w:val="005E3F59"/>
    <w:rsid w:val="005E43C7"/>
    <w:rsid w:val="005E475D"/>
    <w:rsid w:val="005E497F"/>
    <w:rsid w:val="005E5D4A"/>
    <w:rsid w:val="005E6011"/>
    <w:rsid w:val="005E6214"/>
    <w:rsid w:val="005E674E"/>
    <w:rsid w:val="005E67FD"/>
    <w:rsid w:val="005E691E"/>
    <w:rsid w:val="005E6ADD"/>
    <w:rsid w:val="005E6CD7"/>
    <w:rsid w:val="005E6E95"/>
    <w:rsid w:val="005E747A"/>
    <w:rsid w:val="005E752E"/>
    <w:rsid w:val="005E7718"/>
    <w:rsid w:val="005E78BC"/>
    <w:rsid w:val="005F0A1E"/>
    <w:rsid w:val="005F0CFC"/>
    <w:rsid w:val="005F1711"/>
    <w:rsid w:val="005F17D1"/>
    <w:rsid w:val="005F1CA8"/>
    <w:rsid w:val="005F208F"/>
    <w:rsid w:val="005F28E7"/>
    <w:rsid w:val="005F2A06"/>
    <w:rsid w:val="005F36E3"/>
    <w:rsid w:val="005F3FFA"/>
    <w:rsid w:val="005F44FE"/>
    <w:rsid w:val="005F45AF"/>
    <w:rsid w:val="005F4C18"/>
    <w:rsid w:val="005F4F4C"/>
    <w:rsid w:val="005F5612"/>
    <w:rsid w:val="005F5C89"/>
    <w:rsid w:val="005F5F0F"/>
    <w:rsid w:val="005F6232"/>
    <w:rsid w:val="005F68DB"/>
    <w:rsid w:val="005F6982"/>
    <w:rsid w:val="005F71C3"/>
    <w:rsid w:val="005F7A9C"/>
    <w:rsid w:val="00600024"/>
    <w:rsid w:val="006006A0"/>
    <w:rsid w:val="006016E6"/>
    <w:rsid w:val="006017AD"/>
    <w:rsid w:val="00601BD4"/>
    <w:rsid w:val="00601F75"/>
    <w:rsid w:val="00602542"/>
    <w:rsid w:val="00602739"/>
    <w:rsid w:val="006028E4"/>
    <w:rsid w:val="00602A6A"/>
    <w:rsid w:val="00602CF0"/>
    <w:rsid w:val="006035A2"/>
    <w:rsid w:val="0060373D"/>
    <w:rsid w:val="00603829"/>
    <w:rsid w:val="00603A86"/>
    <w:rsid w:val="00604148"/>
    <w:rsid w:val="006053DD"/>
    <w:rsid w:val="0060545C"/>
    <w:rsid w:val="0060571C"/>
    <w:rsid w:val="006059EE"/>
    <w:rsid w:val="00605A65"/>
    <w:rsid w:val="00605B8C"/>
    <w:rsid w:val="00606001"/>
    <w:rsid w:val="00606132"/>
    <w:rsid w:val="006068F9"/>
    <w:rsid w:val="00606B1D"/>
    <w:rsid w:val="00606FD3"/>
    <w:rsid w:val="00607F9A"/>
    <w:rsid w:val="006105B3"/>
    <w:rsid w:val="006105E4"/>
    <w:rsid w:val="0061075E"/>
    <w:rsid w:val="00610777"/>
    <w:rsid w:val="006107C1"/>
    <w:rsid w:val="00610A00"/>
    <w:rsid w:val="006110B9"/>
    <w:rsid w:val="0061165A"/>
    <w:rsid w:val="006116C2"/>
    <w:rsid w:val="00612769"/>
    <w:rsid w:val="006129D7"/>
    <w:rsid w:val="00612B05"/>
    <w:rsid w:val="00612ED5"/>
    <w:rsid w:val="00613712"/>
    <w:rsid w:val="006148C2"/>
    <w:rsid w:val="00614B95"/>
    <w:rsid w:val="00614D54"/>
    <w:rsid w:val="006151E1"/>
    <w:rsid w:val="006153D3"/>
    <w:rsid w:val="006164F0"/>
    <w:rsid w:val="00616DF8"/>
    <w:rsid w:val="00617BBE"/>
    <w:rsid w:val="00617D47"/>
    <w:rsid w:val="00620981"/>
    <w:rsid w:val="00620C34"/>
    <w:rsid w:val="006213CC"/>
    <w:rsid w:val="00621753"/>
    <w:rsid w:val="00621F27"/>
    <w:rsid w:val="00621FF8"/>
    <w:rsid w:val="006229D3"/>
    <w:rsid w:val="00622E19"/>
    <w:rsid w:val="006239F9"/>
    <w:rsid w:val="00623CC2"/>
    <w:rsid w:val="006241F3"/>
    <w:rsid w:val="00624325"/>
    <w:rsid w:val="00624565"/>
    <w:rsid w:val="00624F0D"/>
    <w:rsid w:val="00625154"/>
    <w:rsid w:val="0062517B"/>
    <w:rsid w:val="0062554F"/>
    <w:rsid w:val="0062582F"/>
    <w:rsid w:val="0062585E"/>
    <w:rsid w:val="00626351"/>
    <w:rsid w:val="00626A1F"/>
    <w:rsid w:val="006301EB"/>
    <w:rsid w:val="006301EF"/>
    <w:rsid w:val="00630545"/>
    <w:rsid w:val="00630A8A"/>
    <w:rsid w:val="00631CA1"/>
    <w:rsid w:val="006325C0"/>
    <w:rsid w:val="0063338E"/>
    <w:rsid w:val="006338BD"/>
    <w:rsid w:val="00633FC8"/>
    <w:rsid w:val="006346D4"/>
    <w:rsid w:val="00635A8F"/>
    <w:rsid w:val="00635E64"/>
    <w:rsid w:val="006364A3"/>
    <w:rsid w:val="00636719"/>
    <w:rsid w:val="00637019"/>
    <w:rsid w:val="006375D9"/>
    <w:rsid w:val="00637659"/>
    <w:rsid w:val="00637691"/>
    <w:rsid w:val="0063794F"/>
    <w:rsid w:val="006401C6"/>
    <w:rsid w:val="00641DD3"/>
    <w:rsid w:val="00642229"/>
    <w:rsid w:val="00642CE8"/>
    <w:rsid w:val="00642CFA"/>
    <w:rsid w:val="006434C9"/>
    <w:rsid w:val="00643DE5"/>
    <w:rsid w:val="00644BAA"/>
    <w:rsid w:val="00644D7A"/>
    <w:rsid w:val="00644FEF"/>
    <w:rsid w:val="0064526D"/>
    <w:rsid w:val="00645D3C"/>
    <w:rsid w:val="00645F16"/>
    <w:rsid w:val="006465F3"/>
    <w:rsid w:val="006467C3"/>
    <w:rsid w:val="00646878"/>
    <w:rsid w:val="00646EB1"/>
    <w:rsid w:val="00646FA3"/>
    <w:rsid w:val="0064739D"/>
    <w:rsid w:val="006478A6"/>
    <w:rsid w:val="00647FE0"/>
    <w:rsid w:val="006508E9"/>
    <w:rsid w:val="00650956"/>
    <w:rsid w:val="006512DD"/>
    <w:rsid w:val="00651369"/>
    <w:rsid w:val="006518FB"/>
    <w:rsid w:val="00651E0F"/>
    <w:rsid w:val="006522D1"/>
    <w:rsid w:val="00653750"/>
    <w:rsid w:val="00653F73"/>
    <w:rsid w:val="00654AAF"/>
    <w:rsid w:val="00655BB6"/>
    <w:rsid w:val="00655F77"/>
    <w:rsid w:val="00656313"/>
    <w:rsid w:val="0065634D"/>
    <w:rsid w:val="00656A8E"/>
    <w:rsid w:val="00656BC8"/>
    <w:rsid w:val="006572B1"/>
    <w:rsid w:val="00657664"/>
    <w:rsid w:val="00657D6F"/>
    <w:rsid w:val="00660467"/>
    <w:rsid w:val="00660DAC"/>
    <w:rsid w:val="00660E78"/>
    <w:rsid w:val="00662452"/>
    <w:rsid w:val="0066264F"/>
    <w:rsid w:val="006627EF"/>
    <w:rsid w:val="0066321A"/>
    <w:rsid w:val="006637AC"/>
    <w:rsid w:val="00664053"/>
    <w:rsid w:val="00664612"/>
    <w:rsid w:val="006651A0"/>
    <w:rsid w:val="0066535B"/>
    <w:rsid w:val="0066557B"/>
    <w:rsid w:val="006657B1"/>
    <w:rsid w:val="006660FE"/>
    <w:rsid w:val="00666603"/>
    <w:rsid w:val="00666B30"/>
    <w:rsid w:val="00666B3C"/>
    <w:rsid w:val="00666D1C"/>
    <w:rsid w:val="00666DA4"/>
    <w:rsid w:val="006671B2"/>
    <w:rsid w:val="0066724C"/>
    <w:rsid w:val="0066758A"/>
    <w:rsid w:val="006677D7"/>
    <w:rsid w:val="00667978"/>
    <w:rsid w:val="00670759"/>
    <w:rsid w:val="00670A9B"/>
    <w:rsid w:val="00670AAA"/>
    <w:rsid w:val="0067141C"/>
    <w:rsid w:val="00671BD3"/>
    <w:rsid w:val="00672B50"/>
    <w:rsid w:val="00672B63"/>
    <w:rsid w:val="00673013"/>
    <w:rsid w:val="00673557"/>
    <w:rsid w:val="00673B78"/>
    <w:rsid w:val="00673F06"/>
    <w:rsid w:val="006741CD"/>
    <w:rsid w:val="006741DF"/>
    <w:rsid w:val="00674349"/>
    <w:rsid w:val="006745D3"/>
    <w:rsid w:val="00674814"/>
    <w:rsid w:val="00674B32"/>
    <w:rsid w:val="00674CBC"/>
    <w:rsid w:val="00675445"/>
    <w:rsid w:val="0067550A"/>
    <w:rsid w:val="0067593A"/>
    <w:rsid w:val="00675C1F"/>
    <w:rsid w:val="006766D4"/>
    <w:rsid w:val="006768A1"/>
    <w:rsid w:val="00676C92"/>
    <w:rsid w:val="00676DAC"/>
    <w:rsid w:val="006772AB"/>
    <w:rsid w:val="006778FC"/>
    <w:rsid w:val="00677936"/>
    <w:rsid w:val="0067795D"/>
    <w:rsid w:val="00677D26"/>
    <w:rsid w:val="00680220"/>
    <w:rsid w:val="00680494"/>
    <w:rsid w:val="00680DEB"/>
    <w:rsid w:val="00681745"/>
    <w:rsid w:val="0068192B"/>
    <w:rsid w:val="006819D9"/>
    <w:rsid w:val="00681A49"/>
    <w:rsid w:val="00681B99"/>
    <w:rsid w:val="00681CF4"/>
    <w:rsid w:val="006831F2"/>
    <w:rsid w:val="00684092"/>
    <w:rsid w:val="0068422F"/>
    <w:rsid w:val="006843F1"/>
    <w:rsid w:val="00684401"/>
    <w:rsid w:val="00684D69"/>
    <w:rsid w:val="00685A01"/>
    <w:rsid w:val="00685B99"/>
    <w:rsid w:val="00685C4C"/>
    <w:rsid w:val="0068613F"/>
    <w:rsid w:val="006900BC"/>
    <w:rsid w:val="00690855"/>
    <w:rsid w:val="00690973"/>
    <w:rsid w:val="00690A50"/>
    <w:rsid w:val="0069147D"/>
    <w:rsid w:val="00691562"/>
    <w:rsid w:val="00691B97"/>
    <w:rsid w:val="00691E2F"/>
    <w:rsid w:val="00691F0E"/>
    <w:rsid w:val="00692077"/>
    <w:rsid w:val="0069209F"/>
    <w:rsid w:val="00692442"/>
    <w:rsid w:val="0069283B"/>
    <w:rsid w:val="00692FB6"/>
    <w:rsid w:val="0069344D"/>
    <w:rsid w:val="00693B7F"/>
    <w:rsid w:val="006946EA"/>
    <w:rsid w:val="00694830"/>
    <w:rsid w:val="00694982"/>
    <w:rsid w:val="006959A4"/>
    <w:rsid w:val="00695BCB"/>
    <w:rsid w:val="00695FA7"/>
    <w:rsid w:val="00696024"/>
    <w:rsid w:val="006968EB"/>
    <w:rsid w:val="00696A75"/>
    <w:rsid w:val="00696AC6"/>
    <w:rsid w:val="00696D81"/>
    <w:rsid w:val="006A004B"/>
    <w:rsid w:val="006A03DC"/>
    <w:rsid w:val="006A07B2"/>
    <w:rsid w:val="006A21E8"/>
    <w:rsid w:val="006A230A"/>
    <w:rsid w:val="006A33BD"/>
    <w:rsid w:val="006A353F"/>
    <w:rsid w:val="006A3931"/>
    <w:rsid w:val="006A4255"/>
    <w:rsid w:val="006A4359"/>
    <w:rsid w:val="006A43D8"/>
    <w:rsid w:val="006A46F1"/>
    <w:rsid w:val="006A47B2"/>
    <w:rsid w:val="006A553D"/>
    <w:rsid w:val="006A5B35"/>
    <w:rsid w:val="006A5F06"/>
    <w:rsid w:val="006A614A"/>
    <w:rsid w:val="006A6563"/>
    <w:rsid w:val="006A677D"/>
    <w:rsid w:val="006A720E"/>
    <w:rsid w:val="006A78D5"/>
    <w:rsid w:val="006B04C5"/>
    <w:rsid w:val="006B094A"/>
    <w:rsid w:val="006B09EE"/>
    <w:rsid w:val="006B1686"/>
    <w:rsid w:val="006B184E"/>
    <w:rsid w:val="006B287C"/>
    <w:rsid w:val="006B2E80"/>
    <w:rsid w:val="006B3047"/>
    <w:rsid w:val="006B332E"/>
    <w:rsid w:val="006B3560"/>
    <w:rsid w:val="006B445A"/>
    <w:rsid w:val="006B492A"/>
    <w:rsid w:val="006B54A9"/>
    <w:rsid w:val="006B5567"/>
    <w:rsid w:val="006B557C"/>
    <w:rsid w:val="006B5821"/>
    <w:rsid w:val="006B594F"/>
    <w:rsid w:val="006B6423"/>
    <w:rsid w:val="006B691E"/>
    <w:rsid w:val="006B692B"/>
    <w:rsid w:val="006B6BE2"/>
    <w:rsid w:val="006B769C"/>
    <w:rsid w:val="006B7936"/>
    <w:rsid w:val="006C02C3"/>
    <w:rsid w:val="006C0311"/>
    <w:rsid w:val="006C054A"/>
    <w:rsid w:val="006C0B62"/>
    <w:rsid w:val="006C0E17"/>
    <w:rsid w:val="006C0F9C"/>
    <w:rsid w:val="006C12D9"/>
    <w:rsid w:val="006C15A3"/>
    <w:rsid w:val="006C1A73"/>
    <w:rsid w:val="006C2326"/>
    <w:rsid w:val="006C242C"/>
    <w:rsid w:val="006C2B89"/>
    <w:rsid w:val="006C2F85"/>
    <w:rsid w:val="006C31B8"/>
    <w:rsid w:val="006C3767"/>
    <w:rsid w:val="006C3C8C"/>
    <w:rsid w:val="006C43F2"/>
    <w:rsid w:val="006C49A5"/>
    <w:rsid w:val="006C6147"/>
    <w:rsid w:val="006C61D8"/>
    <w:rsid w:val="006C628D"/>
    <w:rsid w:val="006C6849"/>
    <w:rsid w:val="006C69E9"/>
    <w:rsid w:val="006C6AC1"/>
    <w:rsid w:val="006C7340"/>
    <w:rsid w:val="006C73FC"/>
    <w:rsid w:val="006C7468"/>
    <w:rsid w:val="006C76AF"/>
    <w:rsid w:val="006C7AC4"/>
    <w:rsid w:val="006C7DB7"/>
    <w:rsid w:val="006C7EBC"/>
    <w:rsid w:val="006D00F9"/>
    <w:rsid w:val="006D0E04"/>
    <w:rsid w:val="006D0F62"/>
    <w:rsid w:val="006D165F"/>
    <w:rsid w:val="006D16D5"/>
    <w:rsid w:val="006D2227"/>
    <w:rsid w:val="006D3124"/>
    <w:rsid w:val="006D3556"/>
    <w:rsid w:val="006D39B1"/>
    <w:rsid w:val="006D3D12"/>
    <w:rsid w:val="006D3D96"/>
    <w:rsid w:val="006D45F9"/>
    <w:rsid w:val="006D51B0"/>
    <w:rsid w:val="006D59A6"/>
    <w:rsid w:val="006D5AC1"/>
    <w:rsid w:val="006D5DFA"/>
    <w:rsid w:val="006D5F72"/>
    <w:rsid w:val="006D60B6"/>
    <w:rsid w:val="006D68AF"/>
    <w:rsid w:val="006D6C63"/>
    <w:rsid w:val="006D711A"/>
    <w:rsid w:val="006D7B5B"/>
    <w:rsid w:val="006D7D4F"/>
    <w:rsid w:val="006E0097"/>
    <w:rsid w:val="006E0970"/>
    <w:rsid w:val="006E1012"/>
    <w:rsid w:val="006E1235"/>
    <w:rsid w:val="006E19F0"/>
    <w:rsid w:val="006E1A62"/>
    <w:rsid w:val="006E1ACE"/>
    <w:rsid w:val="006E1CC0"/>
    <w:rsid w:val="006E1E2F"/>
    <w:rsid w:val="006E203B"/>
    <w:rsid w:val="006E2554"/>
    <w:rsid w:val="006E2B10"/>
    <w:rsid w:val="006E2BFE"/>
    <w:rsid w:val="006E2D25"/>
    <w:rsid w:val="006E3B78"/>
    <w:rsid w:val="006E3DB2"/>
    <w:rsid w:val="006E3FEA"/>
    <w:rsid w:val="006E4023"/>
    <w:rsid w:val="006E48D8"/>
    <w:rsid w:val="006E5767"/>
    <w:rsid w:val="006E58FA"/>
    <w:rsid w:val="006E594A"/>
    <w:rsid w:val="006E5C1C"/>
    <w:rsid w:val="006E5C4A"/>
    <w:rsid w:val="006E67BD"/>
    <w:rsid w:val="006E67C8"/>
    <w:rsid w:val="006E68A5"/>
    <w:rsid w:val="006E6AB3"/>
    <w:rsid w:val="006E6BB9"/>
    <w:rsid w:val="006E6D7B"/>
    <w:rsid w:val="006E7460"/>
    <w:rsid w:val="006E755E"/>
    <w:rsid w:val="006F0B2A"/>
    <w:rsid w:val="006F1A1E"/>
    <w:rsid w:val="006F1B31"/>
    <w:rsid w:val="006F1CBA"/>
    <w:rsid w:val="006F1D52"/>
    <w:rsid w:val="006F1DA6"/>
    <w:rsid w:val="006F26E2"/>
    <w:rsid w:val="006F2AE7"/>
    <w:rsid w:val="006F2B0E"/>
    <w:rsid w:val="006F39EB"/>
    <w:rsid w:val="006F3D6C"/>
    <w:rsid w:val="006F42B0"/>
    <w:rsid w:val="006F4943"/>
    <w:rsid w:val="006F49D5"/>
    <w:rsid w:val="006F4ADF"/>
    <w:rsid w:val="006F4B0E"/>
    <w:rsid w:val="006F514E"/>
    <w:rsid w:val="006F5963"/>
    <w:rsid w:val="006F68E2"/>
    <w:rsid w:val="006F690A"/>
    <w:rsid w:val="006F6936"/>
    <w:rsid w:val="006F6FEE"/>
    <w:rsid w:val="006F7192"/>
    <w:rsid w:val="006F72FC"/>
    <w:rsid w:val="006F7BCE"/>
    <w:rsid w:val="006F7CB4"/>
    <w:rsid w:val="006F7CE8"/>
    <w:rsid w:val="007001FD"/>
    <w:rsid w:val="00701A4F"/>
    <w:rsid w:val="00702045"/>
    <w:rsid w:val="007020AA"/>
    <w:rsid w:val="00702486"/>
    <w:rsid w:val="007026E8"/>
    <w:rsid w:val="00702A6F"/>
    <w:rsid w:val="00703268"/>
    <w:rsid w:val="0070336D"/>
    <w:rsid w:val="0070373E"/>
    <w:rsid w:val="00703BE9"/>
    <w:rsid w:val="00703DC5"/>
    <w:rsid w:val="0070454C"/>
    <w:rsid w:val="007047B4"/>
    <w:rsid w:val="00705BF8"/>
    <w:rsid w:val="00705CFE"/>
    <w:rsid w:val="00706D8E"/>
    <w:rsid w:val="00706F95"/>
    <w:rsid w:val="007075DC"/>
    <w:rsid w:val="0070765A"/>
    <w:rsid w:val="007077DF"/>
    <w:rsid w:val="0071069F"/>
    <w:rsid w:val="007111F6"/>
    <w:rsid w:val="007119CF"/>
    <w:rsid w:val="00711ACC"/>
    <w:rsid w:val="00711E9D"/>
    <w:rsid w:val="00711FC9"/>
    <w:rsid w:val="007125CF"/>
    <w:rsid w:val="00712661"/>
    <w:rsid w:val="007129C0"/>
    <w:rsid w:val="00712B0B"/>
    <w:rsid w:val="00712C23"/>
    <w:rsid w:val="007134F7"/>
    <w:rsid w:val="007136F5"/>
    <w:rsid w:val="00713BC9"/>
    <w:rsid w:val="007143B5"/>
    <w:rsid w:val="00715C81"/>
    <w:rsid w:val="00715E18"/>
    <w:rsid w:val="0071672E"/>
    <w:rsid w:val="0071683B"/>
    <w:rsid w:val="007168A9"/>
    <w:rsid w:val="007172C0"/>
    <w:rsid w:val="00717C00"/>
    <w:rsid w:val="00717D7B"/>
    <w:rsid w:val="00717DAB"/>
    <w:rsid w:val="00720361"/>
    <w:rsid w:val="00720B50"/>
    <w:rsid w:val="00720D8A"/>
    <w:rsid w:val="00720E7E"/>
    <w:rsid w:val="00721357"/>
    <w:rsid w:val="0072158A"/>
    <w:rsid w:val="00722366"/>
    <w:rsid w:val="007225AE"/>
    <w:rsid w:val="00722B09"/>
    <w:rsid w:val="00723097"/>
    <w:rsid w:val="0072309F"/>
    <w:rsid w:val="00723298"/>
    <w:rsid w:val="00723711"/>
    <w:rsid w:val="00723AAB"/>
    <w:rsid w:val="00723E3E"/>
    <w:rsid w:val="00724D0F"/>
    <w:rsid w:val="00725276"/>
    <w:rsid w:val="007260FB"/>
    <w:rsid w:val="00726CB6"/>
    <w:rsid w:val="00727071"/>
    <w:rsid w:val="00727123"/>
    <w:rsid w:val="007273C5"/>
    <w:rsid w:val="00727DE5"/>
    <w:rsid w:val="00730331"/>
    <w:rsid w:val="00730AD0"/>
    <w:rsid w:val="007314FD"/>
    <w:rsid w:val="0073153A"/>
    <w:rsid w:val="00731F66"/>
    <w:rsid w:val="00731FE9"/>
    <w:rsid w:val="00732039"/>
    <w:rsid w:val="00733C82"/>
    <w:rsid w:val="00733FA4"/>
    <w:rsid w:val="00734D3C"/>
    <w:rsid w:val="0073500C"/>
    <w:rsid w:val="0073543A"/>
    <w:rsid w:val="00735EAF"/>
    <w:rsid w:val="00736026"/>
    <w:rsid w:val="0073685F"/>
    <w:rsid w:val="00736BE1"/>
    <w:rsid w:val="00736D82"/>
    <w:rsid w:val="0073737C"/>
    <w:rsid w:val="007403E0"/>
    <w:rsid w:val="0074116D"/>
    <w:rsid w:val="007412FB"/>
    <w:rsid w:val="00741711"/>
    <w:rsid w:val="00741D04"/>
    <w:rsid w:val="00741E94"/>
    <w:rsid w:val="00741F94"/>
    <w:rsid w:val="007435B7"/>
    <w:rsid w:val="0074486D"/>
    <w:rsid w:val="007449E4"/>
    <w:rsid w:val="00744A96"/>
    <w:rsid w:val="00745054"/>
    <w:rsid w:val="00745CCC"/>
    <w:rsid w:val="0074620A"/>
    <w:rsid w:val="00746381"/>
    <w:rsid w:val="0074676A"/>
    <w:rsid w:val="007468A7"/>
    <w:rsid w:val="00746939"/>
    <w:rsid w:val="00746E12"/>
    <w:rsid w:val="007478BF"/>
    <w:rsid w:val="00747F5A"/>
    <w:rsid w:val="00750613"/>
    <w:rsid w:val="00750BAC"/>
    <w:rsid w:val="00751072"/>
    <w:rsid w:val="007511E5"/>
    <w:rsid w:val="0075146E"/>
    <w:rsid w:val="007518DD"/>
    <w:rsid w:val="00751B0A"/>
    <w:rsid w:val="00751D2B"/>
    <w:rsid w:val="007521BA"/>
    <w:rsid w:val="00752BE5"/>
    <w:rsid w:val="00752D18"/>
    <w:rsid w:val="00752D92"/>
    <w:rsid w:val="0075310D"/>
    <w:rsid w:val="00753413"/>
    <w:rsid w:val="0075393B"/>
    <w:rsid w:val="00753C8F"/>
    <w:rsid w:val="007541D4"/>
    <w:rsid w:val="00754A75"/>
    <w:rsid w:val="00754CB4"/>
    <w:rsid w:val="007551F0"/>
    <w:rsid w:val="007556DE"/>
    <w:rsid w:val="007558B8"/>
    <w:rsid w:val="00755939"/>
    <w:rsid w:val="00755AA0"/>
    <w:rsid w:val="00756312"/>
    <w:rsid w:val="0075671C"/>
    <w:rsid w:val="00756BC5"/>
    <w:rsid w:val="00756F3E"/>
    <w:rsid w:val="007574B2"/>
    <w:rsid w:val="00760AA1"/>
    <w:rsid w:val="00760BC7"/>
    <w:rsid w:val="0076143C"/>
    <w:rsid w:val="00761CED"/>
    <w:rsid w:val="00761DCC"/>
    <w:rsid w:val="007634F0"/>
    <w:rsid w:val="00763920"/>
    <w:rsid w:val="00763C4E"/>
    <w:rsid w:val="00763CC5"/>
    <w:rsid w:val="00763CF2"/>
    <w:rsid w:val="00764DE1"/>
    <w:rsid w:val="007655A6"/>
    <w:rsid w:val="007661F5"/>
    <w:rsid w:val="00766749"/>
    <w:rsid w:val="00766A4D"/>
    <w:rsid w:val="00766A94"/>
    <w:rsid w:val="0076703A"/>
    <w:rsid w:val="007675EE"/>
    <w:rsid w:val="0076775E"/>
    <w:rsid w:val="00770377"/>
    <w:rsid w:val="0077101B"/>
    <w:rsid w:val="007715B1"/>
    <w:rsid w:val="00771C92"/>
    <w:rsid w:val="00771FD5"/>
    <w:rsid w:val="007724D3"/>
    <w:rsid w:val="00772636"/>
    <w:rsid w:val="007726F3"/>
    <w:rsid w:val="00772D53"/>
    <w:rsid w:val="007731F4"/>
    <w:rsid w:val="007734C1"/>
    <w:rsid w:val="00773793"/>
    <w:rsid w:val="007737E1"/>
    <w:rsid w:val="007739B5"/>
    <w:rsid w:val="00773C4E"/>
    <w:rsid w:val="00773C99"/>
    <w:rsid w:val="00773E11"/>
    <w:rsid w:val="00774352"/>
    <w:rsid w:val="00774457"/>
    <w:rsid w:val="0077465C"/>
    <w:rsid w:val="00774A8B"/>
    <w:rsid w:val="007750B8"/>
    <w:rsid w:val="0077539A"/>
    <w:rsid w:val="0077539C"/>
    <w:rsid w:val="00775655"/>
    <w:rsid w:val="0077587C"/>
    <w:rsid w:val="007764DE"/>
    <w:rsid w:val="0077655E"/>
    <w:rsid w:val="00776774"/>
    <w:rsid w:val="00776C14"/>
    <w:rsid w:val="007770F0"/>
    <w:rsid w:val="0078063F"/>
    <w:rsid w:val="0078073A"/>
    <w:rsid w:val="00780764"/>
    <w:rsid w:val="00782519"/>
    <w:rsid w:val="007834E2"/>
    <w:rsid w:val="00783571"/>
    <w:rsid w:val="00783632"/>
    <w:rsid w:val="00783BF1"/>
    <w:rsid w:val="00783F02"/>
    <w:rsid w:val="007844EE"/>
    <w:rsid w:val="00784585"/>
    <w:rsid w:val="007846A0"/>
    <w:rsid w:val="007846D3"/>
    <w:rsid w:val="00784852"/>
    <w:rsid w:val="00785730"/>
    <w:rsid w:val="00785794"/>
    <w:rsid w:val="00785ABB"/>
    <w:rsid w:val="00785F1A"/>
    <w:rsid w:val="007863E2"/>
    <w:rsid w:val="0078654F"/>
    <w:rsid w:val="0078662D"/>
    <w:rsid w:val="00786782"/>
    <w:rsid w:val="007871FF"/>
    <w:rsid w:val="00787274"/>
    <w:rsid w:val="00787680"/>
    <w:rsid w:val="00787E7B"/>
    <w:rsid w:val="007902CE"/>
    <w:rsid w:val="0079042B"/>
    <w:rsid w:val="00790454"/>
    <w:rsid w:val="00790472"/>
    <w:rsid w:val="00790A50"/>
    <w:rsid w:val="00790BEB"/>
    <w:rsid w:val="00790CD6"/>
    <w:rsid w:val="00791664"/>
    <w:rsid w:val="00791A9E"/>
    <w:rsid w:val="00791F4B"/>
    <w:rsid w:val="00792CB1"/>
    <w:rsid w:val="00792DDB"/>
    <w:rsid w:val="00792F9C"/>
    <w:rsid w:val="0079338E"/>
    <w:rsid w:val="00793613"/>
    <w:rsid w:val="007938A8"/>
    <w:rsid w:val="00793A4E"/>
    <w:rsid w:val="00793AD9"/>
    <w:rsid w:val="00793D8C"/>
    <w:rsid w:val="0079404E"/>
    <w:rsid w:val="00794099"/>
    <w:rsid w:val="00794505"/>
    <w:rsid w:val="007946F3"/>
    <w:rsid w:val="007954CC"/>
    <w:rsid w:val="007955AA"/>
    <w:rsid w:val="0079574F"/>
    <w:rsid w:val="007957E0"/>
    <w:rsid w:val="00795929"/>
    <w:rsid w:val="00795F2A"/>
    <w:rsid w:val="00796B70"/>
    <w:rsid w:val="00797745"/>
    <w:rsid w:val="00797DFA"/>
    <w:rsid w:val="007A0094"/>
    <w:rsid w:val="007A0858"/>
    <w:rsid w:val="007A0980"/>
    <w:rsid w:val="007A0C32"/>
    <w:rsid w:val="007A1C8C"/>
    <w:rsid w:val="007A207D"/>
    <w:rsid w:val="007A250F"/>
    <w:rsid w:val="007A275A"/>
    <w:rsid w:val="007A2CF1"/>
    <w:rsid w:val="007A38A5"/>
    <w:rsid w:val="007A4321"/>
    <w:rsid w:val="007A44CE"/>
    <w:rsid w:val="007A47BF"/>
    <w:rsid w:val="007A4E6B"/>
    <w:rsid w:val="007A4FA0"/>
    <w:rsid w:val="007A570C"/>
    <w:rsid w:val="007A5918"/>
    <w:rsid w:val="007A6BFC"/>
    <w:rsid w:val="007A6D46"/>
    <w:rsid w:val="007A6F25"/>
    <w:rsid w:val="007A7180"/>
    <w:rsid w:val="007A72E5"/>
    <w:rsid w:val="007A7899"/>
    <w:rsid w:val="007A7E53"/>
    <w:rsid w:val="007A7EC7"/>
    <w:rsid w:val="007A7EEC"/>
    <w:rsid w:val="007A7F09"/>
    <w:rsid w:val="007A7F39"/>
    <w:rsid w:val="007B052D"/>
    <w:rsid w:val="007B0645"/>
    <w:rsid w:val="007B084D"/>
    <w:rsid w:val="007B0A48"/>
    <w:rsid w:val="007B0BEA"/>
    <w:rsid w:val="007B0C31"/>
    <w:rsid w:val="007B0F08"/>
    <w:rsid w:val="007B10A9"/>
    <w:rsid w:val="007B16F0"/>
    <w:rsid w:val="007B2041"/>
    <w:rsid w:val="007B232C"/>
    <w:rsid w:val="007B238D"/>
    <w:rsid w:val="007B28BB"/>
    <w:rsid w:val="007B4431"/>
    <w:rsid w:val="007B46F1"/>
    <w:rsid w:val="007B4B96"/>
    <w:rsid w:val="007B54B5"/>
    <w:rsid w:val="007B5D11"/>
    <w:rsid w:val="007B6D58"/>
    <w:rsid w:val="007C023A"/>
    <w:rsid w:val="007C0C41"/>
    <w:rsid w:val="007C23D8"/>
    <w:rsid w:val="007C2D85"/>
    <w:rsid w:val="007C30B8"/>
    <w:rsid w:val="007C3119"/>
    <w:rsid w:val="007C3609"/>
    <w:rsid w:val="007C467B"/>
    <w:rsid w:val="007C46F3"/>
    <w:rsid w:val="007C4BE4"/>
    <w:rsid w:val="007C5BC6"/>
    <w:rsid w:val="007C5DBE"/>
    <w:rsid w:val="007C6C29"/>
    <w:rsid w:val="007C6CB8"/>
    <w:rsid w:val="007C70E8"/>
    <w:rsid w:val="007C7246"/>
    <w:rsid w:val="007C739B"/>
    <w:rsid w:val="007C7494"/>
    <w:rsid w:val="007C7556"/>
    <w:rsid w:val="007C7C49"/>
    <w:rsid w:val="007D0245"/>
    <w:rsid w:val="007D07AC"/>
    <w:rsid w:val="007D1382"/>
    <w:rsid w:val="007D1649"/>
    <w:rsid w:val="007D16FA"/>
    <w:rsid w:val="007D1BBA"/>
    <w:rsid w:val="007D1D51"/>
    <w:rsid w:val="007D2708"/>
    <w:rsid w:val="007D2788"/>
    <w:rsid w:val="007D2797"/>
    <w:rsid w:val="007D3394"/>
    <w:rsid w:val="007D34E2"/>
    <w:rsid w:val="007D39F2"/>
    <w:rsid w:val="007D43C9"/>
    <w:rsid w:val="007D566D"/>
    <w:rsid w:val="007D581C"/>
    <w:rsid w:val="007D60F0"/>
    <w:rsid w:val="007D61C1"/>
    <w:rsid w:val="007D667F"/>
    <w:rsid w:val="007D6CC7"/>
    <w:rsid w:val="007D6FF0"/>
    <w:rsid w:val="007D7080"/>
    <w:rsid w:val="007D70E0"/>
    <w:rsid w:val="007D7BED"/>
    <w:rsid w:val="007E026A"/>
    <w:rsid w:val="007E0FA0"/>
    <w:rsid w:val="007E0FA7"/>
    <w:rsid w:val="007E1268"/>
    <w:rsid w:val="007E17DF"/>
    <w:rsid w:val="007E1D19"/>
    <w:rsid w:val="007E288B"/>
    <w:rsid w:val="007E3732"/>
    <w:rsid w:val="007E3D94"/>
    <w:rsid w:val="007E3E0A"/>
    <w:rsid w:val="007E4191"/>
    <w:rsid w:val="007E5187"/>
    <w:rsid w:val="007E54F7"/>
    <w:rsid w:val="007E5732"/>
    <w:rsid w:val="007E6244"/>
    <w:rsid w:val="007E66C4"/>
    <w:rsid w:val="007E6C81"/>
    <w:rsid w:val="007E70C3"/>
    <w:rsid w:val="007E73FB"/>
    <w:rsid w:val="007E7624"/>
    <w:rsid w:val="007E7C7F"/>
    <w:rsid w:val="007E7E9E"/>
    <w:rsid w:val="007F0B17"/>
    <w:rsid w:val="007F0D38"/>
    <w:rsid w:val="007F0EA3"/>
    <w:rsid w:val="007F0EE9"/>
    <w:rsid w:val="007F1127"/>
    <w:rsid w:val="007F1A71"/>
    <w:rsid w:val="007F2188"/>
    <w:rsid w:val="007F222C"/>
    <w:rsid w:val="007F224F"/>
    <w:rsid w:val="007F22CB"/>
    <w:rsid w:val="007F25B6"/>
    <w:rsid w:val="007F2FAB"/>
    <w:rsid w:val="007F376F"/>
    <w:rsid w:val="007F3EBF"/>
    <w:rsid w:val="007F40E2"/>
    <w:rsid w:val="007F42F1"/>
    <w:rsid w:val="007F43AA"/>
    <w:rsid w:val="007F4BC3"/>
    <w:rsid w:val="007F4C10"/>
    <w:rsid w:val="007F51A9"/>
    <w:rsid w:val="007F5473"/>
    <w:rsid w:val="007F549D"/>
    <w:rsid w:val="007F712E"/>
    <w:rsid w:val="007F720B"/>
    <w:rsid w:val="0080033E"/>
    <w:rsid w:val="008004C0"/>
    <w:rsid w:val="00800719"/>
    <w:rsid w:val="00800E58"/>
    <w:rsid w:val="00801358"/>
    <w:rsid w:val="008018B9"/>
    <w:rsid w:val="00801F5E"/>
    <w:rsid w:val="00802465"/>
    <w:rsid w:val="00802510"/>
    <w:rsid w:val="00802C10"/>
    <w:rsid w:val="0080344A"/>
    <w:rsid w:val="008035E5"/>
    <w:rsid w:val="008036F0"/>
    <w:rsid w:val="008039A9"/>
    <w:rsid w:val="00803D24"/>
    <w:rsid w:val="0080454C"/>
    <w:rsid w:val="00804696"/>
    <w:rsid w:val="00804D70"/>
    <w:rsid w:val="008063AC"/>
    <w:rsid w:val="008068C8"/>
    <w:rsid w:val="00806D2A"/>
    <w:rsid w:val="00806DBF"/>
    <w:rsid w:val="00807086"/>
    <w:rsid w:val="008070D9"/>
    <w:rsid w:val="00807233"/>
    <w:rsid w:val="008075C7"/>
    <w:rsid w:val="00807FD9"/>
    <w:rsid w:val="00810D81"/>
    <w:rsid w:val="00810F80"/>
    <w:rsid w:val="008129BB"/>
    <w:rsid w:val="00812DF3"/>
    <w:rsid w:val="00813121"/>
    <w:rsid w:val="0081409F"/>
    <w:rsid w:val="00814137"/>
    <w:rsid w:val="0081476A"/>
    <w:rsid w:val="008157AA"/>
    <w:rsid w:val="0081622F"/>
    <w:rsid w:val="00816FD0"/>
    <w:rsid w:val="0081711B"/>
    <w:rsid w:val="00817698"/>
    <w:rsid w:val="00817BE4"/>
    <w:rsid w:val="00820121"/>
    <w:rsid w:val="008201B6"/>
    <w:rsid w:val="008202EA"/>
    <w:rsid w:val="008207AB"/>
    <w:rsid w:val="00821151"/>
    <w:rsid w:val="008219DA"/>
    <w:rsid w:val="008225B5"/>
    <w:rsid w:val="00822878"/>
    <w:rsid w:val="00822F12"/>
    <w:rsid w:val="008232E2"/>
    <w:rsid w:val="00823927"/>
    <w:rsid w:val="00823FF0"/>
    <w:rsid w:val="0082446F"/>
    <w:rsid w:val="008250FF"/>
    <w:rsid w:val="00825D49"/>
    <w:rsid w:val="008262F3"/>
    <w:rsid w:val="008264E1"/>
    <w:rsid w:val="0082714A"/>
    <w:rsid w:val="0083087D"/>
    <w:rsid w:val="00830CB6"/>
    <w:rsid w:val="00830E8D"/>
    <w:rsid w:val="00830F5C"/>
    <w:rsid w:val="00831025"/>
    <w:rsid w:val="00831159"/>
    <w:rsid w:val="00831730"/>
    <w:rsid w:val="0083174A"/>
    <w:rsid w:val="00831848"/>
    <w:rsid w:val="00831DC2"/>
    <w:rsid w:val="00831E72"/>
    <w:rsid w:val="00832241"/>
    <w:rsid w:val="0083225B"/>
    <w:rsid w:val="008327E9"/>
    <w:rsid w:val="00832803"/>
    <w:rsid w:val="00832C9A"/>
    <w:rsid w:val="00833198"/>
    <w:rsid w:val="00833872"/>
    <w:rsid w:val="00833899"/>
    <w:rsid w:val="00833E42"/>
    <w:rsid w:val="00834532"/>
    <w:rsid w:val="008346C9"/>
    <w:rsid w:val="00834DC8"/>
    <w:rsid w:val="00834F48"/>
    <w:rsid w:val="008350E5"/>
    <w:rsid w:val="00835ED9"/>
    <w:rsid w:val="00835F38"/>
    <w:rsid w:val="00836656"/>
    <w:rsid w:val="00836ACD"/>
    <w:rsid w:val="00836AEE"/>
    <w:rsid w:val="00837595"/>
    <w:rsid w:val="00837DB7"/>
    <w:rsid w:val="00840352"/>
    <w:rsid w:val="0084036F"/>
    <w:rsid w:val="008412F5"/>
    <w:rsid w:val="008415AC"/>
    <w:rsid w:val="00841686"/>
    <w:rsid w:val="00841BD6"/>
    <w:rsid w:val="008420D2"/>
    <w:rsid w:val="00842AD3"/>
    <w:rsid w:val="00842CBB"/>
    <w:rsid w:val="00842D0B"/>
    <w:rsid w:val="008442E8"/>
    <w:rsid w:val="008447D2"/>
    <w:rsid w:val="00844ED4"/>
    <w:rsid w:val="008458A0"/>
    <w:rsid w:val="00845923"/>
    <w:rsid w:val="00845D54"/>
    <w:rsid w:val="00846045"/>
    <w:rsid w:val="00846650"/>
    <w:rsid w:val="00846654"/>
    <w:rsid w:val="00846CE2"/>
    <w:rsid w:val="00847686"/>
    <w:rsid w:val="00847B9D"/>
    <w:rsid w:val="0085041E"/>
    <w:rsid w:val="008506F6"/>
    <w:rsid w:val="008518A8"/>
    <w:rsid w:val="00851A2A"/>
    <w:rsid w:val="00851B23"/>
    <w:rsid w:val="00851D9D"/>
    <w:rsid w:val="00852198"/>
    <w:rsid w:val="00852949"/>
    <w:rsid w:val="00852CC9"/>
    <w:rsid w:val="00852D8E"/>
    <w:rsid w:val="00852FB4"/>
    <w:rsid w:val="008534C5"/>
    <w:rsid w:val="00853797"/>
    <w:rsid w:val="00853993"/>
    <w:rsid w:val="008539F7"/>
    <w:rsid w:val="00853B90"/>
    <w:rsid w:val="008542C1"/>
    <w:rsid w:val="00854592"/>
    <w:rsid w:val="00854D33"/>
    <w:rsid w:val="008553ED"/>
    <w:rsid w:val="008555BA"/>
    <w:rsid w:val="00855684"/>
    <w:rsid w:val="00855B7D"/>
    <w:rsid w:val="00856459"/>
    <w:rsid w:val="008564B3"/>
    <w:rsid w:val="00856542"/>
    <w:rsid w:val="00856909"/>
    <w:rsid w:val="00856A65"/>
    <w:rsid w:val="00856FEC"/>
    <w:rsid w:val="0085755C"/>
    <w:rsid w:val="0085770A"/>
    <w:rsid w:val="00861070"/>
    <w:rsid w:val="008613CD"/>
    <w:rsid w:val="0086180D"/>
    <w:rsid w:val="00861C82"/>
    <w:rsid w:val="008621E4"/>
    <w:rsid w:val="00862A36"/>
    <w:rsid w:val="0086373D"/>
    <w:rsid w:val="00863BFD"/>
    <w:rsid w:val="00863CC5"/>
    <w:rsid w:val="00864A2B"/>
    <w:rsid w:val="008650B8"/>
    <w:rsid w:val="008650FC"/>
    <w:rsid w:val="00865219"/>
    <w:rsid w:val="008656DE"/>
    <w:rsid w:val="008658F9"/>
    <w:rsid w:val="00865FAB"/>
    <w:rsid w:val="00866AD7"/>
    <w:rsid w:val="00866DA6"/>
    <w:rsid w:val="008671E0"/>
    <w:rsid w:val="008671E5"/>
    <w:rsid w:val="00867263"/>
    <w:rsid w:val="008673FE"/>
    <w:rsid w:val="008675BD"/>
    <w:rsid w:val="00867BE3"/>
    <w:rsid w:val="0087087E"/>
    <w:rsid w:val="00870A62"/>
    <w:rsid w:val="00870ED8"/>
    <w:rsid w:val="00871D2A"/>
    <w:rsid w:val="008720B0"/>
    <w:rsid w:val="00872582"/>
    <w:rsid w:val="00872A80"/>
    <w:rsid w:val="00872F8D"/>
    <w:rsid w:val="00873403"/>
    <w:rsid w:val="0087356B"/>
    <w:rsid w:val="008736E4"/>
    <w:rsid w:val="008737CA"/>
    <w:rsid w:val="00873905"/>
    <w:rsid w:val="008743D7"/>
    <w:rsid w:val="00874E31"/>
    <w:rsid w:val="00875090"/>
    <w:rsid w:val="008751AE"/>
    <w:rsid w:val="0087564A"/>
    <w:rsid w:val="00875B0A"/>
    <w:rsid w:val="00875DA9"/>
    <w:rsid w:val="00875E20"/>
    <w:rsid w:val="0087623E"/>
    <w:rsid w:val="0087667C"/>
    <w:rsid w:val="00876896"/>
    <w:rsid w:val="00877143"/>
    <w:rsid w:val="008800A4"/>
    <w:rsid w:val="0088063A"/>
    <w:rsid w:val="0088190B"/>
    <w:rsid w:val="00881A0F"/>
    <w:rsid w:val="00881E23"/>
    <w:rsid w:val="008821EC"/>
    <w:rsid w:val="0088252C"/>
    <w:rsid w:val="00882BA6"/>
    <w:rsid w:val="00882C7A"/>
    <w:rsid w:val="00883066"/>
    <w:rsid w:val="008835FB"/>
    <w:rsid w:val="00883BE3"/>
    <w:rsid w:val="008840C9"/>
    <w:rsid w:val="008842D3"/>
    <w:rsid w:val="008843F7"/>
    <w:rsid w:val="00884B42"/>
    <w:rsid w:val="00884C2A"/>
    <w:rsid w:val="00885013"/>
    <w:rsid w:val="0088558C"/>
    <w:rsid w:val="008856C8"/>
    <w:rsid w:val="0088574B"/>
    <w:rsid w:val="0088596A"/>
    <w:rsid w:val="008859F2"/>
    <w:rsid w:val="00885BC2"/>
    <w:rsid w:val="00886179"/>
    <w:rsid w:val="008864D1"/>
    <w:rsid w:val="008876BF"/>
    <w:rsid w:val="008878AB"/>
    <w:rsid w:val="00887968"/>
    <w:rsid w:val="00887F26"/>
    <w:rsid w:val="0089001F"/>
    <w:rsid w:val="008909B7"/>
    <w:rsid w:val="00891509"/>
    <w:rsid w:val="00892227"/>
    <w:rsid w:val="0089245B"/>
    <w:rsid w:val="0089249A"/>
    <w:rsid w:val="00892EDA"/>
    <w:rsid w:val="00893378"/>
    <w:rsid w:val="00894950"/>
    <w:rsid w:val="00894C19"/>
    <w:rsid w:val="00895164"/>
    <w:rsid w:val="00895406"/>
    <w:rsid w:val="00895611"/>
    <w:rsid w:val="00895BA1"/>
    <w:rsid w:val="0089622B"/>
    <w:rsid w:val="008964A9"/>
    <w:rsid w:val="0089665A"/>
    <w:rsid w:val="00896A10"/>
    <w:rsid w:val="00897046"/>
    <w:rsid w:val="00897069"/>
    <w:rsid w:val="00897622"/>
    <w:rsid w:val="008978F1"/>
    <w:rsid w:val="0089792B"/>
    <w:rsid w:val="00897FF6"/>
    <w:rsid w:val="008A0152"/>
    <w:rsid w:val="008A021A"/>
    <w:rsid w:val="008A0B7B"/>
    <w:rsid w:val="008A0DEA"/>
    <w:rsid w:val="008A109D"/>
    <w:rsid w:val="008A141B"/>
    <w:rsid w:val="008A1460"/>
    <w:rsid w:val="008A16BE"/>
    <w:rsid w:val="008A1CD5"/>
    <w:rsid w:val="008A1DEF"/>
    <w:rsid w:val="008A1E28"/>
    <w:rsid w:val="008A217B"/>
    <w:rsid w:val="008A2EB7"/>
    <w:rsid w:val="008A2F0B"/>
    <w:rsid w:val="008A2FEE"/>
    <w:rsid w:val="008A35EC"/>
    <w:rsid w:val="008A3641"/>
    <w:rsid w:val="008A3B2D"/>
    <w:rsid w:val="008A3EE0"/>
    <w:rsid w:val="008A40A8"/>
    <w:rsid w:val="008A4741"/>
    <w:rsid w:val="008A4C0B"/>
    <w:rsid w:val="008A4E31"/>
    <w:rsid w:val="008A4F41"/>
    <w:rsid w:val="008A6048"/>
    <w:rsid w:val="008A607F"/>
    <w:rsid w:val="008A60E9"/>
    <w:rsid w:val="008A627E"/>
    <w:rsid w:val="008A656C"/>
    <w:rsid w:val="008A68DA"/>
    <w:rsid w:val="008A758F"/>
    <w:rsid w:val="008A796F"/>
    <w:rsid w:val="008A7CA3"/>
    <w:rsid w:val="008B00A1"/>
    <w:rsid w:val="008B03F2"/>
    <w:rsid w:val="008B05D6"/>
    <w:rsid w:val="008B0AE5"/>
    <w:rsid w:val="008B0C66"/>
    <w:rsid w:val="008B0EDE"/>
    <w:rsid w:val="008B15D4"/>
    <w:rsid w:val="008B1614"/>
    <w:rsid w:val="008B171A"/>
    <w:rsid w:val="008B252C"/>
    <w:rsid w:val="008B2717"/>
    <w:rsid w:val="008B2F23"/>
    <w:rsid w:val="008B32FC"/>
    <w:rsid w:val="008B33E8"/>
    <w:rsid w:val="008B3B00"/>
    <w:rsid w:val="008B3B93"/>
    <w:rsid w:val="008B3F36"/>
    <w:rsid w:val="008B517D"/>
    <w:rsid w:val="008B5696"/>
    <w:rsid w:val="008B5CE0"/>
    <w:rsid w:val="008B61A6"/>
    <w:rsid w:val="008B6373"/>
    <w:rsid w:val="008B63AB"/>
    <w:rsid w:val="008B697D"/>
    <w:rsid w:val="008B6991"/>
    <w:rsid w:val="008B699E"/>
    <w:rsid w:val="008B6EE0"/>
    <w:rsid w:val="008B6F99"/>
    <w:rsid w:val="008B72DA"/>
    <w:rsid w:val="008B7341"/>
    <w:rsid w:val="008B73F4"/>
    <w:rsid w:val="008B74A9"/>
    <w:rsid w:val="008B7825"/>
    <w:rsid w:val="008B7BD6"/>
    <w:rsid w:val="008C0807"/>
    <w:rsid w:val="008C0987"/>
    <w:rsid w:val="008C0BD9"/>
    <w:rsid w:val="008C0CA5"/>
    <w:rsid w:val="008C0DAA"/>
    <w:rsid w:val="008C0EDE"/>
    <w:rsid w:val="008C11D6"/>
    <w:rsid w:val="008C14E5"/>
    <w:rsid w:val="008C1D78"/>
    <w:rsid w:val="008C24AB"/>
    <w:rsid w:val="008C2578"/>
    <w:rsid w:val="008C2B77"/>
    <w:rsid w:val="008C2E03"/>
    <w:rsid w:val="008C34A0"/>
    <w:rsid w:val="008C3BEB"/>
    <w:rsid w:val="008C40DB"/>
    <w:rsid w:val="008C4150"/>
    <w:rsid w:val="008C427E"/>
    <w:rsid w:val="008C4456"/>
    <w:rsid w:val="008C449B"/>
    <w:rsid w:val="008C4CA0"/>
    <w:rsid w:val="008C4D75"/>
    <w:rsid w:val="008C5120"/>
    <w:rsid w:val="008C5945"/>
    <w:rsid w:val="008C5FDC"/>
    <w:rsid w:val="008C65CF"/>
    <w:rsid w:val="008C67D8"/>
    <w:rsid w:val="008C6E5E"/>
    <w:rsid w:val="008C6FA4"/>
    <w:rsid w:val="008D03E6"/>
    <w:rsid w:val="008D0AA0"/>
    <w:rsid w:val="008D0D10"/>
    <w:rsid w:val="008D0D6B"/>
    <w:rsid w:val="008D2427"/>
    <w:rsid w:val="008D2CC6"/>
    <w:rsid w:val="008D361E"/>
    <w:rsid w:val="008D3D19"/>
    <w:rsid w:val="008D40FE"/>
    <w:rsid w:val="008D41F9"/>
    <w:rsid w:val="008D491A"/>
    <w:rsid w:val="008D4C13"/>
    <w:rsid w:val="008D575B"/>
    <w:rsid w:val="008D67D5"/>
    <w:rsid w:val="008D67FA"/>
    <w:rsid w:val="008D68FD"/>
    <w:rsid w:val="008D7024"/>
    <w:rsid w:val="008D7272"/>
    <w:rsid w:val="008D75DE"/>
    <w:rsid w:val="008D78B9"/>
    <w:rsid w:val="008D7C96"/>
    <w:rsid w:val="008D7EE9"/>
    <w:rsid w:val="008E0038"/>
    <w:rsid w:val="008E06E4"/>
    <w:rsid w:val="008E0708"/>
    <w:rsid w:val="008E07B2"/>
    <w:rsid w:val="008E0C94"/>
    <w:rsid w:val="008E0EE7"/>
    <w:rsid w:val="008E0EEF"/>
    <w:rsid w:val="008E140E"/>
    <w:rsid w:val="008E1968"/>
    <w:rsid w:val="008E1EDB"/>
    <w:rsid w:val="008E2359"/>
    <w:rsid w:val="008E251F"/>
    <w:rsid w:val="008E27A4"/>
    <w:rsid w:val="008E2B91"/>
    <w:rsid w:val="008E2BE9"/>
    <w:rsid w:val="008E2E6E"/>
    <w:rsid w:val="008E33A2"/>
    <w:rsid w:val="008E3ABB"/>
    <w:rsid w:val="008E3CFC"/>
    <w:rsid w:val="008E3DE3"/>
    <w:rsid w:val="008E3F05"/>
    <w:rsid w:val="008E47AF"/>
    <w:rsid w:val="008E4961"/>
    <w:rsid w:val="008E5B4D"/>
    <w:rsid w:val="008E5BDC"/>
    <w:rsid w:val="008E5C90"/>
    <w:rsid w:val="008E5CC6"/>
    <w:rsid w:val="008E7565"/>
    <w:rsid w:val="008E75C5"/>
    <w:rsid w:val="008E7A26"/>
    <w:rsid w:val="008E7A2E"/>
    <w:rsid w:val="008E7E8D"/>
    <w:rsid w:val="008F0126"/>
    <w:rsid w:val="008F013E"/>
    <w:rsid w:val="008F0279"/>
    <w:rsid w:val="008F0732"/>
    <w:rsid w:val="008F1446"/>
    <w:rsid w:val="008F17AF"/>
    <w:rsid w:val="008F1EBE"/>
    <w:rsid w:val="008F2636"/>
    <w:rsid w:val="008F348D"/>
    <w:rsid w:val="008F34F6"/>
    <w:rsid w:val="008F4689"/>
    <w:rsid w:val="008F4A1A"/>
    <w:rsid w:val="008F5027"/>
    <w:rsid w:val="008F52DD"/>
    <w:rsid w:val="008F5ADF"/>
    <w:rsid w:val="008F5D94"/>
    <w:rsid w:val="008F624F"/>
    <w:rsid w:val="008F67AD"/>
    <w:rsid w:val="008F67B7"/>
    <w:rsid w:val="00901A36"/>
    <w:rsid w:val="00901ADB"/>
    <w:rsid w:val="00901E5D"/>
    <w:rsid w:val="00901E6D"/>
    <w:rsid w:val="00902307"/>
    <w:rsid w:val="009028B1"/>
    <w:rsid w:val="00902A65"/>
    <w:rsid w:val="00902EA5"/>
    <w:rsid w:val="009037CC"/>
    <w:rsid w:val="00904205"/>
    <w:rsid w:val="0090561A"/>
    <w:rsid w:val="00905BA8"/>
    <w:rsid w:val="00905BEE"/>
    <w:rsid w:val="00905DAB"/>
    <w:rsid w:val="00905ED2"/>
    <w:rsid w:val="00906223"/>
    <w:rsid w:val="009065C6"/>
    <w:rsid w:val="00906CAA"/>
    <w:rsid w:val="00906D16"/>
    <w:rsid w:val="00906DC9"/>
    <w:rsid w:val="009072D4"/>
    <w:rsid w:val="00907781"/>
    <w:rsid w:val="009079CA"/>
    <w:rsid w:val="00907B2A"/>
    <w:rsid w:val="00910701"/>
    <w:rsid w:val="00910AFD"/>
    <w:rsid w:val="00910F42"/>
    <w:rsid w:val="00911070"/>
    <w:rsid w:val="00911317"/>
    <w:rsid w:val="0091146A"/>
    <w:rsid w:val="00911515"/>
    <w:rsid w:val="009128E2"/>
    <w:rsid w:val="00912951"/>
    <w:rsid w:val="00912F5E"/>
    <w:rsid w:val="00913222"/>
    <w:rsid w:val="009133D7"/>
    <w:rsid w:val="009134DB"/>
    <w:rsid w:val="00914344"/>
    <w:rsid w:val="0091452F"/>
    <w:rsid w:val="009145BD"/>
    <w:rsid w:val="009145FE"/>
    <w:rsid w:val="00914980"/>
    <w:rsid w:val="00915640"/>
    <w:rsid w:val="0091569B"/>
    <w:rsid w:val="00915A95"/>
    <w:rsid w:val="00915C76"/>
    <w:rsid w:val="00915EBB"/>
    <w:rsid w:val="00915F11"/>
    <w:rsid w:val="00916F4D"/>
    <w:rsid w:val="0091754A"/>
    <w:rsid w:val="00917FBE"/>
    <w:rsid w:val="00920515"/>
    <w:rsid w:val="00920CC4"/>
    <w:rsid w:val="00920D54"/>
    <w:rsid w:val="00922501"/>
    <w:rsid w:val="00922CB0"/>
    <w:rsid w:val="00922EA3"/>
    <w:rsid w:val="00922EEF"/>
    <w:rsid w:val="009230E2"/>
    <w:rsid w:val="00923169"/>
    <w:rsid w:val="00923333"/>
    <w:rsid w:val="00923514"/>
    <w:rsid w:val="0092386D"/>
    <w:rsid w:val="00923E86"/>
    <w:rsid w:val="00923EEC"/>
    <w:rsid w:val="00924E61"/>
    <w:rsid w:val="00924FF4"/>
    <w:rsid w:val="00925F07"/>
    <w:rsid w:val="00925FD0"/>
    <w:rsid w:val="009261E6"/>
    <w:rsid w:val="00926203"/>
    <w:rsid w:val="009262CC"/>
    <w:rsid w:val="009262CF"/>
    <w:rsid w:val="0092669B"/>
    <w:rsid w:val="00926748"/>
    <w:rsid w:val="00926A77"/>
    <w:rsid w:val="00926A94"/>
    <w:rsid w:val="00927571"/>
    <w:rsid w:val="009279CA"/>
    <w:rsid w:val="00927D68"/>
    <w:rsid w:val="00927E34"/>
    <w:rsid w:val="00930120"/>
    <w:rsid w:val="00930488"/>
    <w:rsid w:val="00931D19"/>
    <w:rsid w:val="00932515"/>
    <w:rsid w:val="0093353F"/>
    <w:rsid w:val="009344AB"/>
    <w:rsid w:val="00934AAA"/>
    <w:rsid w:val="00934F24"/>
    <w:rsid w:val="009351EB"/>
    <w:rsid w:val="009352A2"/>
    <w:rsid w:val="00935405"/>
    <w:rsid w:val="00935411"/>
    <w:rsid w:val="00935D2C"/>
    <w:rsid w:val="00935D36"/>
    <w:rsid w:val="009363AE"/>
    <w:rsid w:val="00936534"/>
    <w:rsid w:val="0093679B"/>
    <w:rsid w:val="0093686F"/>
    <w:rsid w:val="00936B73"/>
    <w:rsid w:val="00937BDB"/>
    <w:rsid w:val="009401FB"/>
    <w:rsid w:val="00940715"/>
    <w:rsid w:val="00940769"/>
    <w:rsid w:val="00940CA9"/>
    <w:rsid w:val="00940CFB"/>
    <w:rsid w:val="009414EA"/>
    <w:rsid w:val="00941564"/>
    <w:rsid w:val="00941EB0"/>
    <w:rsid w:val="00941F4C"/>
    <w:rsid w:val="00942058"/>
    <w:rsid w:val="00942540"/>
    <w:rsid w:val="009429A3"/>
    <w:rsid w:val="00942E07"/>
    <w:rsid w:val="009431C0"/>
    <w:rsid w:val="009433B3"/>
    <w:rsid w:val="00943949"/>
    <w:rsid w:val="00943B9D"/>
    <w:rsid w:val="00943DF6"/>
    <w:rsid w:val="00944A27"/>
    <w:rsid w:val="00944AAE"/>
    <w:rsid w:val="00944BBD"/>
    <w:rsid w:val="00944D3B"/>
    <w:rsid w:val="00945712"/>
    <w:rsid w:val="00945D2E"/>
    <w:rsid w:val="00945EF9"/>
    <w:rsid w:val="00945F03"/>
    <w:rsid w:val="009462B2"/>
    <w:rsid w:val="009468CD"/>
    <w:rsid w:val="009471EF"/>
    <w:rsid w:val="00947EFD"/>
    <w:rsid w:val="00950146"/>
    <w:rsid w:val="009507C9"/>
    <w:rsid w:val="00950D9F"/>
    <w:rsid w:val="00950F61"/>
    <w:rsid w:val="00951657"/>
    <w:rsid w:val="00951AC1"/>
    <w:rsid w:val="00951C08"/>
    <w:rsid w:val="00951C7A"/>
    <w:rsid w:val="00953AE4"/>
    <w:rsid w:val="00953D5D"/>
    <w:rsid w:val="0095460F"/>
    <w:rsid w:val="00954AAC"/>
    <w:rsid w:val="00954CCA"/>
    <w:rsid w:val="00954D40"/>
    <w:rsid w:val="00955260"/>
    <w:rsid w:val="00955893"/>
    <w:rsid w:val="0095594D"/>
    <w:rsid w:val="00956B1C"/>
    <w:rsid w:val="00957443"/>
    <w:rsid w:val="0095757E"/>
    <w:rsid w:val="00957B4B"/>
    <w:rsid w:val="00957C90"/>
    <w:rsid w:val="00957DF4"/>
    <w:rsid w:val="009602A8"/>
    <w:rsid w:val="00961634"/>
    <w:rsid w:val="00961DD8"/>
    <w:rsid w:val="00962300"/>
    <w:rsid w:val="0096262A"/>
    <w:rsid w:val="009635F6"/>
    <w:rsid w:val="00963733"/>
    <w:rsid w:val="00963A26"/>
    <w:rsid w:val="0096497C"/>
    <w:rsid w:val="00965C13"/>
    <w:rsid w:val="00965C48"/>
    <w:rsid w:val="00965D71"/>
    <w:rsid w:val="00965DF1"/>
    <w:rsid w:val="00966158"/>
    <w:rsid w:val="0096656C"/>
    <w:rsid w:val="009669E5"/>
    <w:rsid w:val="00967328"/>
    <w:rsid w:val="0096735D"/>
    <w:rsid w:val="00967543"/>
    <w:rsid w:val="0096758A"/>
    <w:rsid w:val="009676A3"/>
    <w:rsid w:val="00967B05"/>
    <w:rsid w:val="00967C63"/>
    <w:rsid w:val="009707FF"/>
    <w:rsid w:val="00970A09"/>
    <w:rsid w:val="00971031"/>
    <w:rsid w:val="00971396"/>
    <w:rsid w:val="00971EA4"/>
    <w:rsid w:val="009728E5"/>
    <w:rsid w:val="00972DA4"/>
    <w:rsid w:val="009731E8"/>
    <w:rsid w:val="0097393E"/>
    <w:rsid w:val="009746A0"/>
    <w:rsid w:val="00974EF7"/>
    <w:rsid w:val="00975272"/>
    <w:rsid w:val="00975934"/>
    <w:rsid w:val="00976D43"/>
    <w:rsid w:val="00976F34"/>
    <w:rsid w:val="00976F88"/>
    <w:rsid w:val="00977556"/>
    <w:rsid w:val="00977CE2"/>
    <w:rsid w:val="00977D21"/>
    <w:rsid w:val="00977F6C"/>
    <w:rsid w:val="0098064F"/>
    <w:rsid w:val="009806F3"/>
    <w:rsid w:val="00980B0D"/>
    <w:rsid w:val="00980C12"/>
    <w:rsid w:val="00980C18"/>
    <w:rsid w:val="009815DC"/>
    <w:rsid w:val="009817D0"/>
    <w:rsid w:val="00982131"/>
    <w:rsid w:val="0098244F"/>
    <w:rsid w:val="00982492"/>
    <w:rsid w:val="00982DA0"/>
    <w:rsid w:val="0098331C"/>
    <w:rsid w:val="009838F9"/>
    <w:rsid w:val="00983BC0"/>
    <w:rsid w:val="00983D1A"/>
    <w:rsid w:val="00983E9F"/>
    <w:rsid w:val="00984102"/>
    <w:rsid w:val="00984664"/>
    <w:rsid w:val="00984873"/>
    <w:rsid w:val="0098593E"/>
    <w:rsid w:val="00985BE4"/>
    <w:rsid w:val="00985DBD"/>
    <w:rsid w:val="00986110"/>
    <w:rsid w:val="0098625D"/>
    <w:rsid w:val="00987144"/>
    <w:rsid w:val="00987182"/>
    <w:rsid w:val="00987796"/>
    <w:rsid w:val="009879F7"/>
    <w:rsid w:val="00987F3B"/>
    <w:rsid w:val="00987F62"/>
    <w:rsid w:val="00991064"/>
    <w:rsid w:val="009911CA"/>
    <w:rsid w:val="009922F3"/>
    <w:rsid w:val="009923BB"/>
    <w:rsid w:val="00992457"/>
    <w:rsid w:val="0099275B"/>
    <w:rsid w:val="00992884"/>
    <w:rsid w:val="009928B1"/>
    <w:rsid w:val="0099290D"/>
    <w:rsid w:val="009936AD"/>
    <w:rsid w:val="009937B4"/>
    <w:rsid w:val="00993A85"/>
    <w:rsid w:val="009941AB"/>
    <w:rsid w:val="0099424C"/>
    <w:rsid w:val="00994D5D"/>
    <w:rsid w:val="00995BA0"/>
    <w:rsid w:val="00995DC8"/>
    <w:rsid w:val="00996295"/>
    <w:rsid w:val="009962C3"/>
    <w:rsid w:val="009968C2"/>
    <w:rsid w:val="009969BD"/>
    <w:rsid w:val="00996A87"/>
    <w:rsid w:val="00997C98"/>
    <w:rsid w:val="00997FD7"/>
    <w:rsid w:val="009A0FC7"/>
    <w:rsid w:val="009A133E"/>
    <w:rsid w:val="009A1AB2"/>
    <w:rsid w:val="009A1C2D"/>
    <w:rsid w:val="009A3B4A"/>
    <w:rsid w:val="009A412C"/>
    <w:rsid w:val="009A42F4"/>
    <w:rsid w:val="009A4570"/>
    <w:rsid w:val="009A466B"/>
    <w:rsid w:val="009A4799"/>
    <w:rsid w:val="009A4BAC"/>
    <w:rsid w:val="009A553C"/>
    <w:rsid w:val="009A5BFB"/>
    <w:rsid w:val="009A5D06"/>
    <w:rsid w:val="009A61B0"/>
    <w:rsid w:val="009A6DAB"/>
    <w:rsid w:val="009A6E26"/>
    <w:rsid w:val="009A7454"/>
    <w:rsid w:val="009A76D6"/>
    <w:rsid w:val="009A7882"/>
    <w:rsid w:val="009A79E8"/>
    <w:rsid w:val="009A7CD7"/>
    <w:rsid w:val="009A7D34"/>
    <w:rsid w:val="009A7E4F"/>
    <w:rsid w:val="009B0273"/>
    <w:rsid w:val="009B0546"/>
    <w:rsid w:val="009B0F16"/>
    <w:rsid w:val="009B174E"/>
    <w:rsid w:val="009B2980"/>
    <w:rsid w:val="009B2E1F"/>
    <w:rsid w:val="009B357E"/>
    <w:rsid w:val="009B3DE6"/>
    <w:rsid w:val="009B43B6"/>
    <w:rsid w:val="009B4855"/>
    <w:rsid w:val="009B48A8"/>
    <w:rsid w:val="009B5328"/>
    <w:rsid w:val="009B601F"/>
    <w:rsid w:val="009B65B0"/>
    <w:rsid w:val="009B66ED"/>
    <w:rsid w:val="009B6B6F"/>
    <w:rsid w:val="009B6DF4"/>
    <w:rsid w:val="009B7196"/>
    <w:rsid w:val="009B767F"/>
    <w:rsid w:val="009B771B"/>
    <w:rsid w:val="009C0622"/>
    <w:rsid w:val="009C095A"/>
    <w:rsid w:val="009C0E9B"/>
    <w:rsid w:val="009C1755"/>
    <w:rsid w:val="009C25FD"/>
    <w:rsid w:val="009C26C2"/>
    <w:rsid w:val="009C26C5"/>
    <w:rsid w:val="009C2A43"/>
    <w:rsid w:val="009C2BCE"/>
    <w:rsid w:val="009C2D69"/>
    <w:rsid w:val="009C2E4F"/>
    <w:rsid w:val="009C3163"/>
    <w:rsid w:val="009C3E0A"/>
    <w:rsid w:val="009C426F"/>
    <w:rsid w:val="009C4271"/>
    <w:rsid w:val="009C434A"/>
    <w:rsid w:val="009C4353"/>
    <w:rsid w:val="009C43F2"/>
    <w:rsid w:val="009C4430"/>
    <w:rsid w:val="009C492F"/>
    <w:rsid w:val="009C4CE1"/>
    <w:rsid w:val="009C4EB9"/>
    <w:rsid w:val="009C5658"/>
    <w:rsid w:val="009C5DB6"/>
    <w:rsid w:val="009C6108"/>
    <w:rsid w:val="009C639A"/>
    <w:rsid w:val="009C6704"/>
    <w:rsid w:val="009C6E5C"/>
    <w:rsid w:val="009D00CC"/>
    <w:rsid w:val="009D01AA"/>
    <w:rsid w:val="009D023B"/>
    <w:rsid w:val="009D06FF"/>
    <w:rsid w:val="009D1104"/>
    <w:rsid w:val="009D142C"/>
    <w:rsid w:val="009D1C9A"/>
    <w:rsid w:val="009D2303"/>
    <w:rsid w:val="009D2E96"/>
    <w:rsid w:val="009D3237"/>
    <w:rsid w:val="009D35B5"/>
    <w:rsid w:val="009D386F"/>
    <w:rsid w:val="009D417B"/>
    <w:rsid w:val="009D41D1"/>
    <w:rsid w:val="009D4773"/>
    <w:rsid w:val="009D50BA"/>
    <w:rsid w:val="009D5826"/>
    <w:rsid w:val="009D6093"/>
    <w:rsid w:val="009D694A"/>
    <w:rsid w:val="009D710D"/>
    <w:rsid w:val="009D7126"/>
    <w:rsid w:val="009D7721"/>
    <w:rsid w:val="009D7860"/>
    <w:rsid w:val="009D7BF3"/>
    <w:rsid w:val="009E01F0"/>
    <w:rsid w:val="009E0495"/>
    <w:rsid w:val="009E0693"/>
    <w:rsid w:val="009E072D"/>
    <w:rsid w:val="009E0893"/>
    <w:rsid w:val="009E0FF5"/>
    <w:rsid w:val="009E1A50"/>
    <w:rsid w:val="009E219A"/>
    <w:rsid w:val="009E2678"/>
    <w:rsid w:val="009E2708"/>
    <w:rsid w:val="009E29F0"/>
    <w:rsid w:val="009E316F"/>
    <w:rsid w:val="009E3315"/>
    <w:rsid w:val="009E3A6E"/>
    <w:rsid w:val="009E435E"/>
    <w:rsid w:val="009E460D"/>
    <w:rsid w:val="009E50FC"/>
    <w:rsid w:val="009E5BB7"/>
    <w:rsid w:val="009E60EE"/>
    <w:rsid w:val="009E6B44"/>
    <w:rsid w:val="009E6C7B"/>
    <w:rsid w:val="009E7024"/>
    <w:rsid w:val="009E7310"/>
    <w:rsid w:val="009E7A2B"/>
    <w:rsid w:val="009F068A"/>
    <w:rsid w:val="009F06B9"/>
    <w:rsid w:val="009F07F4"/>
    <w:rsid w:val="009F0864"/>
    <w:rsid w:val="009F1414"/>
    <w:rsid w:val="009F25A0"/>
    <w:rsid w:val="009F3060"/>
    <w:rsid w:val="009F39D3"/>
    <w:rsid w:val="009F42F4"/>
    <w:rsid w:val="009F469D"/>
    <w:rsid w:val="009F4AA8"/>
    <w:rsid w:val="009F4C84"/>
    <w:rsid w:val="009F4D08"/>
    <w:rsid w:val="009F51E3"/>
    <w:rsid w:val="009F5380"/>
    <w:rsid w:val="009F5BF0"/>
    <w:rsid w:val="009F6172"/>
    <w:rsid w:val="009F636E"/>
    <w:rsid w:val="009F675F"/>
    <w:rsid w:val="009F76CC"/>
    <w:rsid w:val="009F7F93"/>
    <w:rsid w:val="00A004A1"/>
    <w:rsid w:val="00A01B3F"/>
    <w:rsid w:val="00A01F95"/>
    <w:rsid w:val="00A02192"/>
    <w:rsid w:val="00A02359"/>
    <w:rsid w:val="00A02C56"/>
    <w:rsid w:val="00A032CA"/>
    <w:rsid w:val="00A03C0C"/>
    <w:rsid w:val="00A03F22"/>
    <w:rsid w:val="00A040D7"/>
    <w:rsid w:val="00A04990"/>
    <w:rsid w:val="00A04E65"/>
    <w:rsid w:val="00A04EB8"/>
    <w:rsid w:val="00A05370"/>
    <w:rsid w:val="00A05E12"/>
    <w:rsid w:val="00A06CD1"/>
    <w:rsid w:val="00A07479"/>
    <w:rsid w:val="00A075E2"/>
    <w:rsid w:val="00A07709"/>
    <w:rsid w:val="00A078B8"/>
    <w:rsid w:val="00A078CC"/>
    <w:rsid w:val="00A105DE"/>
    <w:rsid w:val="00A10D3F"/>
    <w:rsid w:val="00A10D4B"/>
    <w:rsid w:val="00A10EAB"/>
    <w:rsid w:val="00A1114F"/>
    <w:rsid w:val="00A11346"/>
    <w:rsid w:val="00A11627"/>
    <w:rsid w:val="00A11945"/>
    <w:rsid w:val="00A11CEE"/>
    <w:rsid w:val="00A1231F"/>
    <w:rsid w:val="00A123CC"/>
    <w:rsid w:val="00A12551"/>
    <w:rsid w:val="00A12C35"/>
    <w:rsid w:val="00A130CE"/>
    <w:rsid w:val="00A13981"/>
    <w:rsid w:val="00A13F41"/>
    <w:rsid w:val="00A13F96"/>
    <w:rsid w:val="00A13FB8"/>
    <w:rsid w:val="00A143F0"/>
    <w:rsid w:val="00A14809"/>
    <w:rsid w:val="00A14A7F"/>
    <w:rsid w:val="00A14F02"/>
    <w:rsid w:val="00A158A7"/>
    <w:rsid w:val="00A15FA4"/>
    <w:rsid w:val="00A162F9"/>
    <w:rsid w:val="00A16339"/>
    <w:rsid w:val="00A17D6B"/>
    <w:rsid w:val="00A200FF"/>
    <w:rsid w:val="00A20E97"/>
    <w:rsid w:val="00A20FD7"/>
    <w:rsid w:val="00A218E1"/>
    <w:rsid w:val="00A21CF2"/>
    <w:rsid w:val="00A21F98"/>
    <w:rsid w:val="00A2242F"/>
    <w:rsid w:val="00A236D9"/>
    <w:rsid w:val="00A238EE"/>
    <w:rsid w:val="00A24911"/>
    <w:rsid w:val="00A24B35"/>
    <w:rsid w:val="00A24B94"/>
    <w:rsid w:val="00A256B8"/>
    <w:rsid w:val="00A269E7"/>
    <w:rsid w:val="00A27262"/>
    <w:rsid w:val="00A2774E"/>
    <w:rsid w:val="00A30F3F"/>
    <w:rsid w:val="00A31003"/>
    <w:rsid w:val="00A313FA"/>
    <w:rsid w:val="00A314E3"/>
    <w:rsid w:val="00A31650"/>
    <w:rsid w:val="00A317C2"/>
    <w:rsid w:val="00A3220A"/>
    <w:rsid w:val="00A3273D"/>
    <w:rsid w:val="00A328ED"/>
    <w:rsid w:val="00A32DEE"/>
    <w:rsid w:val="00A32E5C"/>
    <w:rsid w:val="00A33075"/>
    <w:rsid w:val="00A33FC4"/>
    <w:rsid w:val="00A34200"/>
    <w:rsid w:val="00A345B5"/>
    <w:rsid w:val="00A34A15"/>
    <w:rsid w:val="00A350E8"/>
    <w:rsid w:val="00A35EB7"/>
    <w:rsid w:val="00A35F58"/>
    <w:rsid w:val="00A3600F"/>
    <w:rsid w:val="00A365BF"/>
    <w:rsid w:val="00A37B4A"/>
    <w:rsid w:val="00A37CFC"/>
    <w:rsid w:val="00A37E7A"/>
    <w:rsid w:val="00A37FBA"/>
    <w:rsid w:val="00A41809"/>
    <w:rsid w:val="00A41E5C"/>
    <w:rsid w:val="00A42403"/>
    <w:rsid w:val="00A42B4D"/>
    <w:rsid w:val="00A42D7B"/>
    <w:rsid w:val="00A44422"/>
    <w:rsid w:val="00A44426"/>
    <w:rsid w:val="00A44EEC"/>
    <w:rsid w:val="00A44FB6"/>
    <w:rsid w:val="00A44FF3"/>
    <w:rsid w:val="00A462E1"/>
    <w:rsid w:val="00A465C4"/>
    <w:rsid w:val="00A46A4F"/>
    <w:rsid w:val="00A46DD2"/>
    <w:rsid w:val="00A46DDE"/>
    <w:rsid w:val="00A47CC4"/>
    <w:rsid w:val="00A508FD"/>
    <w:rsid w:val="00A51707"/>
    <w:rsid w:val="00A51A40"/>
    <w:rsid w:val="00A52175"/>
    <w:rsid w:val="00A52624"/>
    <w:rsid w:val="00A52B0B"/>
    <w:rsid w:val="00A52BB1"/>
    <w:rsid w:val="00A52D88"/>
    <w:rsid w:val="00A538EF"/>
    <w:rsid w:val="00A53994"/>
    <w:rsid w:val="00A53A81"/>
    <w:rsid w:val="00A542B3"/>
    <w:rsid w:val="00A5438A"/>
    <w:rsid w:val="00A545D0"/>
    <w:rsid w:val="00A54643"/>
    <w:rsid w:val="00A547F8"/>
    <w:rsid w:val="00A54A47"/>
    <w:rsid w:val="00A54A52"/>
    <w:rsid w:val="00A557E0"/>
    <w:rsid w:val="00A55B2B"/>
    <w:rsid w:val="00A55B7C"/>
    <w:rsid w:val="00A55DF9"/>
    <w:rsid w:val="00A566D2"/>
    <w:rsid w:val="00A573AC"/>
    <w:rsid w:val="00A5776A"/>
    <w:rsid w:val="00A57A9E"/>
    <w:rsid w:val="00A60059"/>
    <w:rsid w:val="00A60646"/>
    <w:rsid w:val="00A60A62"/>
    <w:rsid w:val="00A61044"/>
    <w:rsid w:val="00A611CD"/>
    <w:rsid w:val="00A6124B"/>
    <w:rsid w:val="00A61948"/>
    <w:rsid w:val="00A61A1D"/>
    <w:rsid w:val="00A6227D"/>
    <w:rsid w:val="00A6231E"/>
    <w:rsid w:val="00A62CD4"/>
    <w:rsid w:val="00A632B2"/>
    <w:rsid w:val="00A633D8"/>
    <w:rsid w:val="00A635C4"/>
    <w:rsid w:val="00A63B5D"/>
    <w:rsid w:val="00A63C5A"/>
    <w:rsid w:val="00A63E4F"/>
    <w:rsid w:val="00A643B7"/>
    <w:rsid w:val="00A64780"/>
    <w:rsid w:val="00A64B35"/>
    <w:rsid w:val="00A64D69"/>
    <w:rsid w:val="00A64F26"/>
    <w:rsid w:val="00A65335"/>
    <w:rsid w:val="00A65450"/>
    <w:rsid w:val="00A65D5B"/>
    <w:rsid w:val="00A65DBC"/>
    <w:rsid w:val="00A66245"/>
    <w:rsid w:val="00A6679B"/>
    <w:rsid w:val="00A67308"/>
    <w:rsid w:val="00A67499"/>
    <w:rsid w:val="00A67A97"/>
    <w:rsid w:val="00A7015C"/>
    <w:rsid w:val="00A707FD"/>
    <w:rsid w:val="00A70BB9"/>
    <w:rsid w:val="00A70BDD"/>
    <w:rsid w:val="00A70CE8"/>
    <w:rsid w:val="00A70F6E"/>
    <w:rsid w:val="00A71529"/>
    <w:rsid w:val="00A720BA"/>
    <w:rsid w:val="00A72367"/>
    <w:rsid w:val="00A72A17"/>
    <w:rsid w:val="00A72AC9"/>
    <w:rsid w:val="00A72E84"/>
    <w:rsid w:val="00A72FBC"/>
    <w:rsid w:val="00A73E5F"/>
    <w:rsid w:val="00A73FFC"/>
    <w:rsid w:val="00A747C6"/>
    <w:rsid w:val="00A74CD4"/>
    <w:rsid w:val="00A74EE9"/>
    <w:rsid w:val="00A74F45"/>
    <w:rsid w:val="00A75275"/>
    <w:rsid w:val="00A752C5"/>
    <w:rsid w:val="00A7547E"/>
    <w:rsid w:val="00A75D47"/>
    <w:rsid w:val="00A762AF"/>
    <w:rsid w:val="00A763F6"/>
    <w:rsid w:val="00A76544"/>
    <w:rsid w:val="00A76ED9"/>
    <w:rsid w:val="00A77143"/>
    <w:rsid w:val="00A7787C"/>
    <w:rsid w:val="00A8062F"/>
    <w:rsid w:val="00A806C8"/>
    <w:rsid w:val="00A80868"/>
    <w:rsid w:val="00A80B2A"/>
    <w:rsid w:val="00A8131F"/>
    <w:rsid w:val="00A8189A"/>
    <w:rsid w:val="00A81E97"/>
    <w:rsid w:val="00A8268D"/>
    <w:rsid w:val="00A83118"/>
    <w:rsid w:val="00A83357"/>
    <w:rsid w:val="00A83917"/>
    <w:rsid w:val="00A83BF5"/>
    <w:rsid w:val="00A83E1D"/>
    <w:rsid w:val="00A84DDF"/>
    <w:rsid w:val="00A84E29"/>
    <w:rsid w:val="00A850FE"/>
    <w:rsid w:val="00A8581D"/>
    <w:rsid w:val="00A85A56"/>
    <w:rsid w:val="00A861D5"/>
    <w:rsid w:val="00A86257"/>
    <w:rsid w:val="00A86839"/>
    <w:rsid w:val="00A87226"/>
    <w:rsid w:val="00A8766A"/>
    <w:rsid w:val="00A87DA1"/>
    <w:rsid w:val="00A9036A"/>
    <w:rsid w:val="00A903ED"/>
    <w:rsid w:val="00A9041C"/>
    <w:rsid w:val="00A90658"/>
    <w:rsid w:val="00A90745"/>
    <w:rsid w:val="00A919F0"/>
    <w:rsid w:val="00A91A3F"/>
    <w:rsid w:val="00A922C1"/>
    <w:rsid w:val="00A92400"/>
    <w:rsid w:val="00A92870"/>
    <w:rsid w:val="00A928C3"/>
    <w:rsid w:val="00A92AEC"/>
    <w:rsid w:val="00A92C4D"/>
    <w:rsid w:val="00A92F90"/>
    <w:rsid w:val="00A93F0A"/>
    <w:rsid w:val="00A94234"/>
    <w:rsid w:val="00A9497E"/>
    <w:rsid w:val="00A94CB6"/>
    <w:rsid w:val="00A95755"/>
    <w:rsid w:val="00A95A22"/>
    <w:rsid w:val="00A95B11"/>
    <w:rsid w:val="00A95E06"/>
    <w:rsid w:val="00A972B3"/>
    <w:rsid w:val="00A979FA"/>
    <w:rsid w:val="00A97C41"/>
    <w:rsid w:val="00A97F81"/>
    <w:rsid w:val="00AA02D4"/>
    <w:rsid w:val="00AA0825"/>
    <w:rsid w:val="00AA0BF2"/>
    <w:rsid w:val="00AA1585"/>
    <w:rsid w:val="00AA1DC9"/>
    <w:rsid w:val="00AA24FD"/>
    <w:rsid w:val="00AA26B4"/>
    <w:rsid w:val="00AA2D7F"/>
    <w:rsid w:val="00AA3476"/>
    <w:rsid w:val="00AA36CB"/>
    <w:rsid w:val="00AA3CCE"/>
    <w:rsid w:val="00AA3D28"/>
    <w:rsid w:val="00AA3DE2"/>
    <w:rsid w:val="00AA3E90"/>
    <w:rsid w:val="00AA4121"/>
    <w:rsid w:val="00AA5B2D"/>
    <w:rsid w:val="00AA6268"/>
    <w:rsid w:val="00AA6398"/>
    <w:rsid w:val="00AA667D"/>
    <w:rsid w:val="00AA6949"/>
    <w:rsid w:val="00AA79F3"/>
    <w:rsid w:val="00AA7F2F"/>
    <w:rsid w:val="00AB0198"/>
    <w:rsid w:val="00AB03C5"/>
    <w:rsid w:val="00AB04A7"/>
    <w:rsid w:val="00AB0500"/>
    <w:rsid w:val="00AB06D3"/>
    <w:rsid w:val="00AB06F8"/>
    <w:rsid w:val="00AB12C0"/>
    <w:rsid w:val="00AB1316"/>
    <w:rsid w:val="00AB1389"/>
    <w:rsid w:val="00AB1980"/>
    <w:rsid w:val="00AB1BF2"/>
    <w:rsid w:val="00AB25C6"/>
    <w:rsid w:val="00AB290E"/>
    <w:rsid w:val="00AB2999"/>
    <w:rsid w:val="00AB2ADE"/>
    <w:rsid w:val="00AB2F96"/>
    <w:rsid w:val="00AB308C"/>
    <w:rsid w:val="00AB30B9"/>
    <w:rsid w:val="00AB30DF"/>
    <w:rsid w:val="00AB3637"/>
    <w:rsid w:val="00AB3698"/>
    <w:rsid w:val="00AB3D74"/>
    <w:rsid w:val="00AB4C0B"/>
    <w:rsid w:val="00AB4F6A"/>
    <w:rsid w:val="00AB4F90"/>
    <w:rsid w:val="00AB5843"/>
    <w:rsid w:val="00AB5F49"/>
    <w:rsid w:val="00AB60D9"/>
    <w:rsid w:val="00AB6DAB"/>
    <w:rsid w:val="00AB6F6D"/>
    <w:rsid w:val="00AB7CD7"/>
    <w:rsid w:val="00AC1694"/>
    <w:rsid w:val="00AC18D8"/>
    <w:rsid w:val="00AC1DD7"/>
    <w:rsid w:val="00AC1F0F"/>
    <w:rsid w:val="00AC277F"/>
    <w:rsid w:val="00AC2C47"/>
    <w:rsid w:val="00AC373E"/>
    <w:rsid w:val="00AC3935"/>
    <w:rsid w:val="00AC3ACF"/>
    <w:rsid w:val="00AC3BC6"/>
    <w:rsid w:val="00AC3CA8"/>
    <w:rsid w:val="00AC40D3"/>
    <w:rsid w:val="00AC4E90"/>
    <w:rsid w:val="00AC546F"/>
    <w:rsid w:val="00AC5602"/>
    <w:rsid w:val="00AC606A"/>
    <w:rsid w:val="00AC60FE"/>
    <w:rsid w:val="00AC6DF7"/>
    <w:rsid w:val="00AC6F19"/>
    <w:rsid w:val="00AC7002"/>
    <w:rsid w:val="00AC7C00"/>
    <w:rsid w:val="00AC7DE1"/>
    <w:rsid w:val="00AD02B3"/>
    <w:rsid w:val="00AD07BA"/>
    <w:rsid w:val="00AD08C9"/>
    <w:rsid w:val="00AD0A8A"/>
    <w:rsid w:val="00AD0FB6"/>
    <w:rsid w:val="00AD1703"/>
    <w:rsid w:val="00AD17C7"/>
    <w:rsid w:val="00AD199F"/>
    <w:rsid w:val="00AD2C2D"/>
    <w:rsid w:val="00AD2CBB"/>
    <w:rsid w:val="00AD4C56"/>
    <w:rsid w:val="00AD4C7D"/>
    <w:rsid w:val="00AD4FDA"/>
    <w:rsid w:val="00AD5097"/>
    <w:rsid w:val="00AD59D8"/>
    <w:rsid w:val="00AD5A8A"/>
    <w:rsid w:val="00AD5F49"/>
    <w:rsid w:val="00AD66B4"/>
    <w:rsid w:val="00AD6840"/>
    <w:rsid w:val="00AD7291"/>
    <w:rsid w:val="00AD76C8"/>
    <w:rsid w:val="00AD79F2"/>
    <w:rsid w:val="00AD7E56"/>
    <w:rsid w:val="00AD7F0C"/>
    <w:rsid w:val="00AE0042"/>
    <w:rsid w:val="00AE0050"/>
    <w:rsid w:val="00AE06F0"/>
    <w:rsid w:val="00AE0F31"/>
    <w:rsid w:val="00AE1289"/>
    <w:rsid w:val="00AE1A58"/>
    <w:rsid w:val="00AE327D"/>
    <w:rsid w:val="00AE3435"/>
    <w:rsid w:val="00AE360C"/>
    <w:rsid w:val="00AE3CBA"/>
    <w:rsid w:val="00AE4098"/>
    <w:rsid w:val="00AE43B5"/>
    <w:rsid w:val="00AE4A91"/>
    <w:rsid w:val="00AE4B38"/>
    <w:rsid w:val="00AE4B5B"/>
    <w:rsid w:val="00AE4CE1"/>
    <w:rsid w:val="00AE552D"/>
    <w:rsid w:val="00AE641E"/>
    <w:rsid w:val="00AE642D"/>
    <w:rsid w:val="00AE6C05"/>
    <w:rsid w:val="00AE74C7"/>
    <w:rsid w:val="00AE7649"/>
    <w:rsid w:val="00AE7E47"/>
    <w:rsid w:val="00AF03E3"/>
    <w:rsid w:val="00AF0B99"/>
    <w:rsid w:val="00AF1030"/>
    <w:rsid w:val="00AF1204"/>
    <w:rsid w:val="00AF1C7F"/>
    <w:rsid w:val="00AF34DB"/>
    <w:rsid w:val="00AF3F90"/>
    <w:rsid w:val="00AF41ED"/>
    <w:rsid w:val="00AF4637"/>
    <w:rsid w:val="00AF4BDB"/>
    <w:rsid w:val="00AF5043"/>
    <w:rsid w:val="00AF5272"/>
    <w:rsid w:val="00AF567A"/>
    <w:rsid w:val="00AF58EB"/>
    <w:rsid w:val="00AF5A18"/>
    <w:rsid w:val="00AF5E29"/>
    <w:rsid w:val="00AF602F"/>
    <w:rsid w:val="00AF61CC"/>
    <w:rsid w:val="00AF62A5"/>
    <w:rsid w:val="00AF639D"/>
    <w:rsid w:val="00AF6B3A"/>
    <w:rsid w:val="00AF6EB7"/>
    <w:rsid w:val="00AF6EC3"/>
    <w:rsid w:val="00AF6F7D"/>
    <w:rsid w:val="00AF7131"/>
    <w:rsid w:val="00AF720B"/>
    <w:rsid w:val="00AF72C9"/>
    <w:rsid w:val="00AF757F"/>
    <w:rsid w:val="00AF7AF7"/>
    <w:rsid w:val="00B00D3A"/>
    <w:rsid w:val="00B02442"/>
    <w:rsid w:val="00B03024"/>
    <w:rsid w:val="00B03473"/>
    <w:rsid w:val="00B03871"/>
    <w:rsid w:val="00B03A34"/>
    <w:rsid w:val="00B03C31"/>
    <w:rsid w:val="00B04297"/>
    <w:rsid w:val="00B0456E"/>
    <w:rsid w:val="00B0465B"/>
    <w:rsid w:val="00B04A00"/>
    <w:rsid w:val="00B04B78"/>
    <w:rsid w:val="00B04F62"/>
    <w:rsid w:val="00B057E3"/>
    <w:rsid w:val="00B05A8A"/>
    <w:rsid w:val="00B05C96"/>
    <w:rsid w:val="00B05E0E"/>
    <w:rsid w:val="00B05F41"/>
    <w:rsid w:val="00B073F6"/>
    <w:rsid w:val="00B07606"/>
    <w:rsid w:val="00B07706"/>
    <w:rsid w:val="00B07C55"/>
    <w:rsid w:val="00B101A6"/>
    <w:rsid w:val="00B103BB"/>
    <w:rsid w:val="00B10A22"/>
    <w:rsid w:val="00B10AC0"/>
    <w:rsid w:val="00B10C4C"/>
    <w:rsid w:val="00B112A1"/>
    <w:rsid w:val="00B119C5"/>
    <w:rsid w:val="00B11A80"/>
    <w:rsid w:val="00B11F91"/>
    <w:rsid w:val="00B12236"/>
    <w:rsid w:val="00B12407"/>
    <w:rsid w:val="00B1265E"/>
    <w:rsid w:val="00B1275F"/>
    <w:rsid w:val="00B1299F"/>
    <w:rsid w:val="00B12AB4"/>
    <w:rsid w:val="00B12BA7"/>
    <w:rsid w:val="00B130CF"/>
    <w:rsid w:val="00B137EB"/>
    <w:rsid w:val="00B138B6"/>
    <w:rsid w:val="00B13B5E"/>
    <w:rsid w:val="00B13CDF"/>
    <w:rsid w:val="00B13EBD"/>
    <w:rsid w:val="00B13F09"/>
    <w:rsid w:val="00B14DB2"/>
    <w:rsid w:val="00B15062"/>
    <w:rsid w:val="00B1550C"/>
    <w:rsid w:val="00B158EF"/>
    <w:rsid w:val="00B15961"/>
    <w:rsid w:val="00B15A45"/>
    <w:rsid w:val="00B15A4C"/>
    <w:rsid w:val="00B16035"/>
    <w:rsid w:val="00B16571"/>
    <w:rsid w:val="00B17317"/>
    <w:rsid w:val="00B1766A"/>
    <w:rsid w:val="00B17BA0"/>
    <w:rsid w:val="00B20496"/>
    <w:rsid w:val="00B206C3"/>
    <w:rsid w:val="00B207B5"/>
    <w:rsid w:val="00B21015"/>
    <w:rsid w:val="00B21240"/>
    <w:rsid w:val="00B21790"/>
    <w:rsid w:val="00B21AE7"/>
    <w:rsid w:val="00B22339"/>
    <w:rsid w:val="00B2278F"/>
    <w:rsid w:val="00B227DC"/>
    <w:rsid w:val="00B22E45"/>
    <w:rsid w:val="00B22F1E"/>
    <w:rsid w:val="00B23031"/>
    <w:rsid w:val="00B23155"/>
    <w:rsid w:val="00B23177"/>
    <w:rsid w:val="00B2346C"/>
    <w:rsid w:val="00B23B51"/>
    <w:rsid w:val="00B24608"/>
    <w:rsid w:val="00B24762"/>
    <w:rsid w:val="00B24CAC"/>
    <w:rsid w:val="00B24E1E"/>
    <w:rsid w:val="00B2558A"/>
    <w:rsid w:val="00B255CA"/>
    <w:rsid w:val="00B25FE2"/>
    <w:rsid w:val="00B261C2"/>
    <w:rsid w:val="00B265CB"/>
    <w:rsid w:val="00B266CE"/>
    <w:rsid w:val="00B274B5"/>
    <w:rsid w:val="00B274E1"/>
    <w:rsid w:val="00B274FD"/>
    <w:rsid w:val="00B275CD"/>
    <w:rsid w:val="00B27D6D"/>
    <w:rsid w:val="00B3031D"/>
    <w:rsid w:val="00B30715"/>
    <w:rsid w:val="00B309BE"/>
    <w:rsid w:val="00B30E9B"/>
    <w:rsid w:val="00B30F85"/>
    <w:rsid w:val="00B31412"/>
    <w:rsid w:val="00B31926"/>
    <w:rsid w:val="00B3203C"/>
    <w:rsid w:val="00B33B10"/>
    <w:rsid w:val="00B33EB7"/>
    <w:rsid w:val="00B34BC7"/>
    <w:rsid w:val="00B35281"/>
    <w:rsid w:val="00B35699"/>
    <w:rsid w:val="00B35A5A"/>
    <w:rsid w:val="00B35CA2"/>
    <w:rsid w:val="00B35F26"/>
    <w:rsid w:val="00B35F9F"/>
    <w:rsid w:val="00B3618B"/>
    <w:rsid w:val="00B3667F"/>
    <w:rsid w:val="00B36721"/>
    <w:rsid w:val="00B37016"/>
    <w:rsid w:val="00B371B4"/>
    <w:rsid w:val="00B378ED"/>
    <w:rsid w:val="00B37D26"/>
    <w:rsid w:val="00B37E2C"/>
    <w:rsid w:val="00B40806"/>
    <w:rsid w:val="00B40CA8"/>
    <w:rsid w:val="00B40E00"/>
    <w:rsid w:val="00B4174C"/>
    <w:rsid w:val="00B4186F"/>
    <w:rsid w:val="00B41898"/>
    <w:rsid w:val="00B41A89"/>
    <w:rsid w:val="00B426F0"/>
    <w:rsid w:val="00B427C0"/>
    <w:rsid w:val="00B43139"/>
    <w:rsid w:val="00B43435"/>
    <w:rsid w:val="00B43542"/>
    <w:rsid w:val="00B43929"/>
    <w:rsid w:val="00B43B70"/>
    <w:rsid w:val="00B43EA2"/>
    <w:rsid w:val="00B44162"/>
    <w:rsid w:val="00B4441E"/>
    <w:rsid w:val="00B444D4"/>
    <w:rsid w:val="00B44753"/>
    <w:rsid w:val="00B4481C"/>
    <w:rsid w:val="00B44FFD"/>
    <w:rsid w:val="00B4518C"/>
    <w:rsid w:val="00B45196"/>
    <w:rsid w:val="00B45524"/>
    <w:rsid w:val="00B45560"/>
    <w:rsid w:val="00B45A03"/>
    <w:rsid w:val="00B45F6C"/>
    <w:rsid w:val="00B46396"/>
    <w:rsid w:val="00B467A4"/>
    <w:rsid w:val="00B46D98"/>
    <w:rsid w:val="00B475C6"/>
    <w:rsid w:val="00B47FFE"/>
    <w:rsid w:val="00B50098"/>
    <w:rsid w:val="00B5069D"/>
    <w:rsid w:val="00B50CB2"/>
    <w:rsid w:val="00B51081"/>
    <w:rsid w:val="00B51735"/>
    <w:rsid w:val="00B51CE6"/>
    <w:rsid w:val="00B5210F"/>
    <w:rsid w:val="00B52155"/>
    <w:rsid w:val="00B52354"/>
    <w:rsid w:val="00B52B07"/>
    <w:rsid w:val="00B533D4"/>
    <w:rsid w:val="00B537F6"/>
    <w:rsid w:val="00B53974"/>
    <w:rsid w:val="00B53F88"/>
    <w:rsid w:val="00B54210"/>
    <w:rsid w:val="00B54302"/>
    <w:rsid w:val="00B54976"/>
    <w:rsid w:val="00B54DA8"/>
    <w:rsid w:val="00B5501D"/>
    <w:rsid w:val="00B5519F"/>
    <w:rsid w:val="00B551D2"/>
    <w:rsid w:val="00B552C6"/>
    <w:rsid w:val="00B55354"/>
    <w:rsid w:val="00B55D65"/>
    <w:rsid w:val="00B560FD"/>
    <w:rsid w:val="00B56150"/>
    <w:rsid w:val="00B573EE"/>
    <w:rsid w:val="00B579C4"/>
    <w:rsid w:val="00B602E4"/>
    <w:rsid w:val="00B60752"/>
    <w:rsid w:val="00B60C47"/>
    <w:rsid w:val="00B60CE8"/>
    <w:rsid w:val="00B6128F"/>
    <w:rsid w:val="00B61356"/>
    <w:rsid w:val="00B61691"/>
    <w:rsid w:val="00B6176B"/>
    <w:rsid w:val="00B617AD"/>
    <w:rsid w:val="00B619BD"/>
    <w:rsid w:val="00B61A30"/>
    <w:rsid w:val="00B62375"/>
    <w:rsid w:val="00B623BD"/>
    <w:rsid w:val="00B63005"/>
    <w:rsid w:val="00B636B8"/>
    <w:rsid w:val="00B63982"/>
    <w:rsid w:val="00B63D12"/>
    <w:rsid w:val="00B64F7A"/>
    <w:rsid w:val="00B65176"/>
    <w:rsid w:val="00B66013"/>
    <w:rsid w:val="00B6637F"/>
    <w:rsid w:val="00B66AD0"/>
    <w:rsid w:val="00B674E6"/>
    <w:rsid w:val="00B67792"/>
    <w:rsid w:val="00B679A4"/>
    <w:rsid w:val="00B7074E"/>
    <w:rsid w:val="00B70997"/>
    <w:rsid w:val="00B70A13"/>
    <w:rsid w:val="00B70FC3"/>
    <w:rsid w:val="00B72056"/>
    <w:rsid w:val="00B7226A"/>
    <w:rsid w:val="00B7260F"/>
    <w:rsid w:val="00B727BB"/>
    <w:rsid w:val="00B72CC3"/>
    <w:rsid w:val="00B72E1B"/>
    <w:rsid w:val="00B72F3C"/>
    <w:rsid w:val="00B73098"/>
    <w:rsid w:val="00B7395D"/>
    <w:rsid w:val="00B73C5C"/>
    <w:rsid w:val="00B740ED"/>
    <w:rsid w:val="00B74ADF"/>
    <w:rsid w:val="00B74BF5"/>
    <w:rsid w:val="00B74F56"/>
    <w:rsid w:val="00B751B7"/>
    <w:rsid w:val="00B757D4"/>
    <w:rsid w:val="00B75DAD"/>
    <w:rsid w:val="00B75E7E"/>
    <w:rsid w:val="00B75EF6"/>
    <w:rsid w:val="00B7636F"/>
    <w:rsid w:val="00B76884"/>
    <w:rsid w:val="00B76A4B"/>
    <w:rsid w:val="00B76B4E"/>
    <w:rsid w:val="00B77D09"/>
    <w:rsid w:val="00B77D1E"/>
    <w:rsid w:val="00B8006E"/>
    <w:rsid w:val="00B8058E"/>
    <w:rsid w:val="00B80A06"/>
    <w:rsid w:val="00B81080"/>
    <w:rsid w:val="00B810DE"/>
    <w:rsid w:val="00B81270"/>
    <w:rsid w:val="00B816DF"/>
    <w:rsid w:val="00B81CB4"/>
    <w:rsid w:val="00B81F2F"/>
    <w:rsid w:val="00B8214E"/>
    <w:rsid w:val="00B83170"/>
    <w:rsid w:val="00B8421A"/>
    <w:rsid w:val="00B851D9"/>
    <w:rsid w:val="00B854E9"/>
    <w:rsid w:val="00B8559E"/>
    <w:rsid w:val="00B85B55"/>
    <w:rsid w:val="00B85B80"/>
    <w:rsid w:val="00B864AB"/>
    <w:rsid w:val="00B86D1E"/>
    <w:rsid w:val="00B86DA3"/>
    <w:rsid w:val="00B86DD7"/>
    <w:rsid w:val="00B873C6"/>
    <w:rsid w:val="00B90F30"/>
    <w:rsid w:val="00B91BFC"/>
    <w:rsid w:val="00B927E0"/>
    <w:rsid w:val="00B92D87"/>
    <w:rsid w:val="00B930BD"/>
    <w:rsid w:val="00B93A94"/>
    <w:rsid w:val="00B93D08"/>
    <w:rsid w:val="00B94431"/>
    <w:rsid w:val="00B944B4"/>
    <w:rsid w:val="00B946E3"/>
    <w:rsid w:val="00B947A4"/>
    <w:rsid w:val="00B94B3F"/>
    <w:rsid w:val="00B94C5B"/>
    <w:rsid w:val="00B957D7"/>
    <w:rsid w:val="00B95E95"/>
    <w:rsid w:val="00B97C51"/>
    <w:rsid w:val="00BA019B"/>
    <w:rsid w:val="00BA0A03"/>
    <w:rsid w:val="00BA0AC9"/>
    <w:rsid w:val="00BA0B07"/>
    <w:rsid w:val="00BA0CA5"/>
    <w:rsid w:val="00BA1026"/>
    <w:rsid w:val="00BA11C6"/>
    <w:rsid w:val="00BA120C"/>
    <w:rsid w:val="00BA14E2"/>
    <w:rsid w:val="00BA260E"/>
    <w:rsid w:val="00BA286A"/>
    <w:rsid w:val="00BA28FF"/>
    <w:rsid w:val="00BA2A62"/>
    <w:rsid w:val="00BA2DA6"/>
    <w:rsid w:val="00BA2DC6"/>
    <w:rsid w:val="00BA30AB"/>
    <w:rsid w:val="00BA33B0"/>
    <w:rsid w:val="00BA3644"/>
    <w:rsid w:val="00BA3A76"/>
    <w:rsid w:val="00BA3D4E"/>
    <w:rsid w:val="00BA3E79"/>
    <w:rsid w:val="00BA43F7"/>
    <w:rsid w:val="00BA4793"/>
    <w:rsid w:val="00BA4A37"/>
    <w:rsid w:val="00BA4C48"/>
    <w:rsid w:val="00BA4D93"/>
    <w:rsid w:val="00BA4EF9"/>
    <w:rsid w:val="00BA51DE"/>
    <w:rsid w:val="00BA54EB"/>
    <w:rsid w:val="00BA5539"/>
    <w:rsid w:val="00BA570B"/>
    <w:rsid w:val="00BA5FF1"/>
    <w:rsid w:val="00BA6591"/>
    <w:rsid w:val="00BA672D"/>
    <w:rsid w:val="00BA6C54"/>
    <w:rsid w:val="00BA6D9D"/>
    <w:rsid w:val="00BA71E2"/>
    <w:rsid w:val="00BA7605"/>
    <w:rsid w:val="00BA7CAB"/>
    <w:rsid w:val="00BA7D14"/>
    <w:rsid w:val="00BB016A"/>
    <w:rsid w:val="00BB029D"/>
    <w:rsid w:val="00BB047B"/>
    <w:rsid w:val="00BB0559"/>
    <w:rsid w:val="00BB09BC"/>
    <w:rsid w:val="00BB0D92"/>
    <w:rsid w:val="00BB0F92"/>
    <w:rsid w:val="00BB15D2"/>
    <w:rsid w:val="00BB1AA9"/>
    <w:rsid w:val="00BB1CC7"/>
    <w:rsid w:val="00BB2018"/>
    <w:rsid w:val="00BB2021"/>
    <w:rsid w:val="00BB2D53"/>
    <w:rsid w:val="00BB3F06"/>
    <w:rsid w:val="00BB3F80"/>
    <w:rsid w:val="00BB47B0"/>
    <w:rsid w:val="00BB5F03"/>
    <w:rsid w:val="00BB5FED"/>
    <w:rsid w:val="00BB6E75"/>
    <w:rsid w:val="00BB7668"/>
    <w:rsid w:val="00BB7673"/>
    <w:rsid w:val="00BB77C9"/>
    <w:rsid w:val="00BB7C31"/>
    <w:rsid w:val="00BB7FDB"/>
    <w:rsid w:val="00BC0F1E"/>
    <w:rsid w:val="00BC1912"/>
    <w:rsid w:val="00BC1976"/>
    <w:rsid w:val="00BC2187"/>
    <w:rsid w:val="00BC2689"/>
    <w:rsid w:val="00BC2B9F"/>
    <w:rsid w:val="00BC32DA"/>
    <w:rsid w:val="00BC34A3"/>
    <w:rsid w:val="00BC376F"/>
    <w:rsid w:val="00BC3ADE"/>
    <w:rsid w:val="00BC3DEA"/>
    <w:rsid w:val="00BC4079"/>
    <w:rsid w:val="00BC5330"/>
    <w:rsid w:val="00BC5581"/>
    <w:rsid w:val="00BC5C1A"/>
    <w:rsid w:val="00BC68DC"/>
    <w:rsid w:val="00BC6EE7"/>
    <w:rsid w:val="00BC6FC5"/>
    <w:rsid w:val="00BC7B54"/>
    <w:rsid w:val="00BD00AB"/>
    <w:rsid w:val="00BD0A06"/>
    <w:rsid w:val="00BD0EE5"/>
    <w:rsid w:val="00BD1186"/>
    <w:rsid w:val="00BD1428"/>
    <w:rsid w:val="00BD1608"/>
    <w:rsid w:val="00BD1C90"/>
    <w:rsid w:val="00BD29DE"/>
    <w:rsid w:val="00BD2E08"/>
    <w:rsid w:val="00BD3351"/>
    <w:rsid w:val="00BD3EF5"/>
    <w:rsid w:val="00BD447D"/>
    <w:rsid w:val="00BD449E"/>
    <w:rsid w:val="00BD4C56"/>
    <w:rsid w:val="00BD4DDC"/>
    <w:rsid w:val="00BD561E"/>
    <w:rsid w:val="00BD5FBA"/>
    <w:rsid w:val="00BD6652"/>
    <w:rsid w:val="00BD6701"/>
    <w:rsid w:val="00BD6FCC"/>
    <w:rsid w:val="00BD70E1"/>
    <w:rsid w:val="00BD7461"/>
    <w:rsid w:val="00BD760D"/>
    <w:rsid w:val="00BD7959"/>
    <w:rsid w:val="00BE01A4"/>
    <w:rsid w:val="00BE12DE"/>
    <w:rsid w:val="00BE156D"/>
    <w:rsid w:val="00BE1DAC"/>
    <w:rsid w:val="00BE1DC2"/>
    <w:rsid w:val="00BE1E62"/>
    <w:rsid w:val="00BE1E73"/>
    <w:rsid w:val="00BE21D4"/>
    <w:rsid w:val="00BE2228"/>
    <w:rsid w:val="00BE223F"/>
    <w:rsid w:val="00BE2873"/>
    <w:rsid w:val="00BE3D83"/>
    <w:rsid w:val="00BE42C0"/>
    <w:rsid w:val="00BE4347"/>
    <w:rsid w:val="00BE4883"/>
    <w:rsid w:val="00BE4C0A"/>
    <w:rsid w:val="00BE4C45"/>
    <w:rsid w:val="00BE4DBE"/>
    <w:rsid w:val="00BE4F06"/>
    <w:rsid w:val="00BE5CF8"/>
    <w:rsid w:val="00BE5D87"/>
    <w:rsid w:val="00BE605A"/>
    <w:rsid w:val="00BE62CF"/>
    <w:rsid w:val="00BE6AA3"/>
    <w:rsid w:val="00BE6B5D"/>
    <w:rsid w:val="00BE73D4"/>
    <w:rsid w:val="00BE7752"/>
    <w:rsid w:val="00BE7A9D"/>
    <w:rsid w:val="00BE7BBC"/>
    <w:rsid w:val="00BE7E0A"/>
    <w:rsid w:val="00BE7EB2"/>
    <w:rsid w:val="00BF02A8"/>
    <w:rsid w:val="00BF0ABA"/>
    <w:rsid w:val="00BF0CE2"/>
    <w:rsid w:val="00BF177B"/>
    <w:rsid w:val="00BF21DD"/>
    <w:rsid w:val="00BF2358"/>
    <w:rsid w:val="00BF2515"/>
    <w:rsid w:val="00BF3027"/>
    <w:rsid w:val="00BF34D9"/>
    <w:rsid w:val="00BF4DA1"/>
    <w:rsid w:val="00BF60D6"/>
    <w:rsid w:val="00BF6CAF"/>
    <w:rsid w:val="00BF6CD0"/>
    <w:rsid w:val="00BF6D2A"/>
    <w:rsid w:val="00BF6D89"/>
    <w:rsid w:val="00BF7247"/>
    <w:rsid w:val="00BF7AA5"/>
    <w:rsid w:val="00BF7B9C"/>
    <w:rsid w:val="00C001A6"/>
    <w:rsid w:val="00C00913"/>
    <w:rsid w:val="00C01702"/>
    <w:rsid w:val="00C01818"/>
    <w:rsid w:val="00C0250F"/>
    <w:rsid w:val="00C0291E"/>
    <w:rsid w:val="00C03115"/>
    <w:rsid w:val="00C031DE"/>
    <w:rsid w:val="00C0333A"/>
    <w:rsid w:val="00C03946"/>
    <w:rsid w:val="00C03E6C"/>
    <w:rsid w:val="00C03F4C"/>
    <w:rsid w:val="00C0402A"/>
    <w:rsid w:val="00C042D8"/>
    <w:rsid w:val="00C045CC"/>
    <w:rsid w:val="00C0483F"/>
    <w:rsid w:val="00C04AA2"/>
    <w:rsid w:val="00C04B29"/>
    <w:rsid w:val="00C054CD"/>
    <w:rsid w:val="00C054D0"/>
    <w:rsid w:val="00C0591C"/>
    <w:rsid w:val="00C05DFA"/>
    <w:rsid w:val="00C05E51"/>
    <w:rsid w:val="00C05FD6"/>
    <w:rsid w:val="00C06170"/>
    <w:rsid w:val="00C061EC"/>
    <w:rsid w:val="00C06323"/>
    <w:rsid w:val="00C06957"/>
    <w:rsid w:val="00C06A02"/>
    <w:rsid w:val="00C07243"/>
    <w:rsid w:val="00C0760E"/>
    <w:rsid w:val="00C07710"/>
    <w:rsid w:val="00C0785C"/>
    <w:rsid w:val="00C07993"/>
    <w:rsid w:val="00C100B1"/>
    <w:rsid w:val="00C1017C"/>
    <w:rsid w:val="00C10940"/>
    <w:rsid w:val="00C109CD"/>
    <w:rsid w:val="00C10F10"/>
    <w:rsid w:val="00C11193"/>
    <w:rsid w:val="00C11635"/>
    <w:rsid w:val="00C11D95"/>
    <w:rsid w:val="00C12187"/>
    <w:rsid w:val="00C121C9"/>
    <w:rsid w:val="00C1267E"/>
    <w:rsid w:val="00C12813"/>
    <w:rsid w:val="00C13626"/>
    <w:rsid w:val="00C138CC"/>
    <w:rsid w:val="00C13C79"/>
    <w:rsid w:val="00C14418"/>
    <w:rsid w:val="00C144AE"/>
    <w:rsid w:val="00C1460D"/>
    <w:rsid w:val="00C14A04"/>
    <w:rsid w:val="00C14A83"/>
    <w:rsid w:val="00C14B96"/>
    <w:rsid w:val="00C1594F"/>
    <w:rsid w:val="00C15C09"/>
    <w:rsid w:val="00C15C18"/>
    <w:rsid w:val="00C15C40"/>
    <w:rsid w:val="00C16B19"/>
    <w:rsid w:val="00C16DC7"/>
    <w:rsid w:val="00C16E1D"/>
    <w:rsid w:val="00C172BF"/>
    <w:rsid w:val="00C17DB9"/>
    <w:rsid w:val="00C20103"/>
    <w:rsid w:val="00C204B8"/>
    <w:rsid w:val="00C20721"/>
    <w:rsid w:val="00C20A20"/>
    <w:rsid w:val="00C211C9"/>
    <w:rsid w:val="00C21A35"/>
    <w:rsid w:val="00C21A6E"/>
    <w:rsid w:val="00C2203A"/>
    <w:rsid w:val="00C221D6"/>
    <w:rsid w:val="00C2242C"/>
    <w:rsid w:val="00C22478"/>
    <w:rsid w:val="00C2279B"/>
    <w:rsid w:val="00C22841"/>
    <w:rsid w:val="00C22927"/>
    <w:rsid w:val="00C22E86"/>
    <w:rsid w:val="00C22FAD"/>
    <w:rsid w:val="00C232C3"/>
    <w:rsid w:val="00C236F6"/>
    <w:rsid w:val="00C23C95"/>
    <w:rsid w:val="00C23DF3"/>
    <w:rsid w:val="00C2479B"/>
    <w:rsid w:val="00C248F7"/>
    <w:rsid w:val="00C253A9"/>
    <w:rsid w:val="00C25A51"/>
    <w:rsid w:val="00C25FEC"/>
    <w:rsid w:val="00C26211"/>
    <w:rsid w:val="00C26256"/>
    <w:rsid w:val="00C265AD"/>
    <w:rsid w:val="00C26AFF"/>
    <w:rsid w:val="00C26C0F"/>
    <w:rsid w:val="00C27A7A"/>
    <w:rsid w:val="00C304EB"/>
    <w:rsid w:val="00C30781"/>
    <w:rsid w:val="00C30AC4"/>
    <w:rsid w:val="00C3100A"/>
    <w:rsid w:val="00C335E5"/>
    <w:rsid w:val="00C3382B"/>
    <w:rsid w:val="00C3406E"/>
    <w:rsid w:val="00C34160"/>
    <w:rsid w:val="00C34527"/>
    <w:rsid w:val="00C34726"/>
    <w:rsid w:val="00C34910"/>
    <w:rsid w:val="00C349F4"/>
    <w:rsid w:val="00C34A98"/>
    <w:rsid w:val="00C34C78"/>
    <w:rsid w:val="00C34E0B"/>
    <w:rsid w:val="00C357CE"/>
    <w:rsid w:val="00C35FFA"/>
    <w:rsid w:val="00C3615B"/>
    <w:rsid w:val="00C3652A"/>
    <w:rsid w:val="00C36DA1"/>
    <w:rsid w:val="00C36EDF"/>
    <w:rsid w:val="00C3725F"/>
    <w:rsid w:val="00C374B5"/>
    <w:rsid w:val="00C3751E"/>
    <w:rsid w:val="00C401C1"/>
    <w:rsid w:val="00C40247"/>
    <w:rsid w:val="00C402EB"/>
    <w:rsid w:val="00C40E79"/>
    <w:rsid w:val="00C42230"/>
    <w:rsid w:val="00C4293D"/>
    <w:rsid w:val="00C43599"/>
    <w:rsid w:val="00C44421"/>
    <w:rsid w:val="00C44DBE"/>
    <w:rsid w:val="00C44E68"/>
    <w:rsid w:val="00C456A3"/>
    <w:rsid w:val="00C45C78"/>
    <w:rsid w:val="00C46661"/>
    <w:rsid w:val="00C469FE"/>
    <w:rsid w:val="00C46DB2"/>
    <w:rsid w:val="00C46ED8"/>
    <w:rsid w:val="00C46F61"/>
    <w:rsid w:val="00C4725E"/>
    <w:rsid w:val="00C4754C"/>
    <w:rsid w:val="00C50348"/>
    <w:rsid w:val="00C51B1B"/>
    <w:rsid w:val="00C5231D"/>
    <w:rsid w:val="00C52565"/>
    <w:rsid w:val="00C52907"/>
    <w:rsid w:val="00C5295A"/>
    <w:rsid w:val="00C52E2A"/>
    <w:rsid w:val="00C53072"/>
    <w:rsid w:val="00C53704"/>
    <w:rsid w:val="00C53F6C"/>
    <w:rsid w:val="00C55251"/>
    <w:rsid w:val="00C554DF"/>
    <w:rsid w:val="00C55538"/>
    <w:rsid w:val="00C555CF"/>
    <w:rsid w:val="00C55E05"/>
    <w:rsid w:val="00C55E4C"/>
    <w:rsid w:val="00C56336"/>
    <w:rsid w:val="00C56592"/>
    <w:rsid w:val="00C56A25"/>
    <w:rsid w:val="00C56D2A"/>
    <w:rsid w:val="00C57465"/>
    <w:rsid w:val="00C57F7C"/>
    <w:rsid w:val="00C60385"/>
    <w:rsid w:val="00C60C23"/>
    <w:rsid w:val="00C60C48"/>
    <w:rsid w:val="00C61676"/>
    <w:rsid w:val="00C620EB"/>
    <w:rsid w:val="00C6236F"/>
    <w:rsid w:val="00C62CCE"/>
    <w:rsid w:val="00C62EFD"/>
    <w:rsid w:val="00C62F28"/>
    <w:rsid w:val="00C6367C"/>
    <w:rsid w:val="00C63734"/>
    <w:rsid w:val="00C63836"/>
    <w:rsid w:val="00C64389"/>
    <w:rsid w:val="00C64BD3"/>
    <w:rsid w:val="00C655FE"/>
    <w:rsid w:val="00C65CDC"/>
    <w:rsid w:val="00C65E2F"/>
    <w:rsid w:val="00C663EF"/>
    <w:rsid w:val="00C667D8"/>
    <w:rsid w:val="00C66943"/>
    <w:rsid w:val="00C67BAB"/>
    <w:rsid w:val="00C706BB"/>
    <w:rsid w:val="00C70C70"/>
    <w:rsid w:val="00C70D64"/>
    <w:rsid w:val="00C71D78"/>
    <w:rsid w:val="00C71E9D"/>
    <w:rsid w:val="00C72462"/>
    <w:rsid w:val="00C725C5"/>
    <w:rsid w:val="00C72A35"/>
    <w:rsid w:val="00C72CAD"/>
    <w:rsid w:val="00C72D39"/>
    <w:rsid w:val="00C72DAD"/>
    <w:rsid w:val="00C73007"/>
    <w:rsid w:val="00C73071"/>
    <w:rsid w:val="00C73380"/>
    <w:rsid w:val="00C73594"/>
    <w:rsid w:val="00C7385A"/>
    <w:rsid w:val="00C73BE5"/>
    <w:rsid w:val="00C763C4"/>
    <w:rsid w:val="00C76BEC"/>
    <w:rsid w:val="00C76EF4"/>
    <w:rsid w:val="00C772AC"/>
    <w:rsid w:val="00C776E1"/>
    <w:rsid w:val="00C7770D"/>
    <w:rsid w:val="00C778A3"/>
    <w:rsid w:val="00C8035E"/>
    <w:rsid w:val="00C80649"/>
    <w:rsid w:val="00C816CB"/>
    <w:rsid w:val="00C82089"/>
    <w:rsid w:val="00C821D4"/>
    <w:rsid w:val="00C822FB"/>
    <w:rsid w:val="00C825C5"/>
    <w:rsid w:val="00C8281E"/>
    <w:rsid w:val="00C8310E"/>
    <w:rsid w:val="00C83371"/>
    <w:rsid w:val="00C83589"/>
    <w:rsid w:val="00C839E0"/>
    <w:rsid w:val="00C84593"/>
    <w:rsid w:val="00C845FB"/>
    <w:rsid w:val="00C84654"/>
    <w:rsid w:val="00C84727"/>
    <w:rsid w:val="00C84A1D"/>
    <w:rsid w:val="00C84FB7"/>
    <w:rsid w:val="00C85411"/>
    <w:rsid w:val="00C85E1B"/>
    <w:rsid w:val="00C85E62"/>
    <w:rsid w:val="00C860AF"/>
    <w:rsid w:val="00C869E6"/>
    <w:rsid w:val="00C86ACF"/>
    <w:rsid w:val="00C8735E"/>
    <w:rsid w:val="00C876C0"/>
    <w:rsid w:val="00C909E5"/>
    <w:rsid w:val="00C91353"/>
    <w:rsid w:val="00C92026"/>
    <w:rsid w:val="00C922D0"/>
    <w:rsid w:val="00C92465"/>
    <w:rsid w:val="00C92788"/>
    <w:rsid w:val="00C92B2C"/>
    <w:rsid w:val="00C92D2E"/>
    <w:rsid w:val="00C92E64"/>
    <w:rsid w:val="00C93419"/>
    <w:rsid w:val="00C93B03"/>
    <w:rsid w:val="00C94076"/>
    <w:rsid w:val="00C940E3"/>
    <w:rsid w:val="00C94980"/>
    <w:rsid w:val="00C95066"/>
    <w:rsid w:val="00C955EA"/>
    <w:rsid w:val="00C95649"/>
    <w:rsid w:val="00C968B0"/>
    <w:rsid w:val="00C96966"/>
    <w:rsid w:val="00C96EBF"/>
    <w:rsid w:val="00C970FA"/>
    <w:rsid w:val="00C97227"/>
    <w:rsid w:val="00C97332"/>
    <w:rsid w:val="00C97712"/>
    <w:rsid w:val="00CA046C"/>
    <w:rsid w:val="00CA0758"/>
    <w:rsid w:val="00CA18F4"/>
    <w:rsid w:val="00CA226E"/>
    <w:rsid w:val="00CA233A"/>
    <w:rsid w:val="00CA298E"/>
    <w:rsid w:val="00CA2B51"/>
    <w:rsid w:val="00CA2E90"/>
    <w:rsid w:val="00CA2F05"/>
    <w:rsid w:val="00CA2F59"/>
    <w:rsid w:val="00CA2F70"/>
    <w:rsid w:val="00CA35DD"/>
    <w:rsid w:val="00CA391B"/>
    <w:rsid w:val="00CA3CFB"/>
    <w:rsid w:val="00CA400E"/>
    <w:rsid w:val="00CA42A3"/>
    <w:rsid w:val="00CA46A4"/>
    <w:rsid w:val="00CA4DAE"/>
    <w:rsid w:val="00CA6019"/>
    <w:rsid w:val="00CA61DC"/>
    <w:rsid w:val="00CA69CB"/>
    <w:rsid w:val="00CA6A1B"/>
    <w:rsid w:val="00CA7098"/>
    <w:rsid w:val="00CA70A3"/>
    <w:rsid w:val="00CA752A"/>
    <w:rsid w:val="00CB077C"/>
    <w:rsid w:val="00CB1A35"/>
    <w:rsid w:val="00CB1BCB"/>
    <w:rsid w:val="00CB244B"/>
    <w:rsid w:val="00CB2916"/>
    <w:rsid w:val="00CB2FB6"/>
    <w:rsid w:val="00CB326D"/>
    <w:rsid w:val="00CB34F2"/>
    <w:rsid w:val="00CB4521"/>
    <w:rsid w:val="00CB46F3"/>
    <w:rsid w:val="00CB4978"/>
    <w:rsid w:val="00CB4FB3"/>
    <w:rsid w:val="00CB5752"/>
    <w:rsid w:val="00CB62C5"/>
    <w:rsid w:val="00CB6CBD"/>
    <w:rsid w:val="00CB72B3"/>
    <w:rsid w:val="00CB73D3"/>
    <w:rsid w:val="00CB7474"/>
    <w:rsid w:val="00CC0203"/>
    <w:rsid w:val="00CC0B6E"/>
    <w:rsid w:val="00CC0C15"/>
    <w:rsid w:val="00CC0D92"/>
    <w:rsid w:val="00CC0F6D"/>
    <w:rsid w:val="00CC0F7B"/>
    <w:rsid w:val="00CC13A4"/>
    <w:rsid w:val="00CC2989"/>
    <w:rsid w:val="00CC2B65"/>
    <w:rsid w:val="00CC2C68"/>
    <w:rsid w:val="00CC2CC2"/>
    <w:rsid w:val="00CC2CDF"/>
    <w:rsid w:val="00CC3880"/>
    <w:rsid w:val="00CC38F8"/>
    <w:rsid w:val="00CC3A7B"/>
    <w:rsid w:val="00CC3B26"/>
    <w:rsid w:val="00CC43D8"/>
    <w:rsid w:val="00CC4A57"/>
    <w:rsid w:val="00CC4C10"/>
    <w:rsid w:val="00CC50EE"/>
    <w:rsid w:val="00CC515D"/>
    <w:rsid w:val="00CC54A5"/>
    <w:rsid w:val="00CC5686"/>
    <w:rsid w:val="00CC5718"/>
    <w:rsid w:val="00CC5F31"/>
    <w:rsid w:val="00CC65CF"/>
    <w:rsid w:val="00CC663F"/>
    <w:rsid w:val="00CC6962"/>
    <w:rsid w:val="00CC6B11"/>
    <w:rsid w:val="00CC6CBC"/>
    <w:rsid w:val="00CC72C7"/>
    <w:rsid w:val="00CC72CA"/>
    <w:rsid w:val="00CC72E0"/>
    <w:rsid w:val="00CC7483"/>
    <w:rsid w:val="00CC7DB2"/>
    <w:rsid w:val="00CC7E10"/>
    <w:rsid w:val="00CC7EE5"/>
    <w:rsid w:val="00CD07DA"/>
    <w:rsid w:val="00CD08E3"/>
    <w:rsid w:val="00CD0CE7"/>
    <w:rsid w:val="00CD180B"/>
    <w:rsid w:val="00CD186E"/>
    <w:rsid w:val="00CD1AEE"/>
    <w:rsid w:val="00CD1F35"/>
    <w:rsid w:val="00CD2B6E"/>
    <w:rsid w:val="00CD3C86"/>
    <w:rsid w:val="00CD3E2B"/>
    <w:rsid w:val="00CD402D"/>
    <w:rsid w:val="00CD45E2"/>
    <w:rsid w:val="00CD4EEA"/>
    <w:rsid w:val="00CD5736"/>
    <w:rsid w:val="00CD64D8"/>
    <w:rsid w:val="00CD6C11"/>
    <w:rsid w:val="00CD6F60"/>
    <w:rsid w:val="00CD7210"/>
    <w:rsid w:val="00CD72F0"/>
    <w:rsid w:val="00CD7666"/>
    <w:rsid w:val="00CD7BFA"/>
    <w:rsid w:val="00CE0429"/>
    <w:rsid w:val="00CE05D8"/>
    <w:rsid w:val="00CE12F4"/>
    <w:rsid w:val="00CE1DCB"/>
    <w:rsid w:val="00CE1FBE"/>
    <w:rsid w:val="00CE2361"/>
    <w:rsid w:val="00CE2915"/>
    <w:rsid w:val="00CE2BE9"/>
    <w:rsid w:val="00CE2EFE"/>
    <w:rsid w:val="00CE3858"/>
    <w:rsid w:val="00CE3BC9"/>
    <w:rsid w:val="00CE3E84"/>
    <w:rsid w:val="00CE3FD1"/>
    <w:rsid w:val="00CE40A5"/>
    <w:rsid w:val="00CE4614"/>
    <w:rsid w:val="00CE4C6B"/>
    <w:rsid w:val="00CE4F0D"/>
    <w:rsid w:val="00CE4F3A"/>
    <w:rsid w:val="00CE55BA"/>
    <w:rsid w:val="00CE61D5"/>
    <w:rsid w:val="00CE6270"/>
    <w:rsid w:val="00CE6555"/>
    <w:rsid w:val="00CE66B4"/>
    <w:rsid w:val="00CE6D22"/>
    <w:rsid w:val="00CE70A7"/>
    <w:rsid w:val="00CE7CC3"/>
    <w:rsid w:val="00CF020D"/>
    <w:rsid w:val="00CF0728"/>
    <w:rsid w:val="00CF0C07"/>
    <w:rsid w:val="00CF0D9A"/>
    <w:rsid w:val="00CF156A"/>
    <w:rsid w:val="00CF15F5"/>
    <w:rsid w:val="00CF2AA4"/>
    <w:rsid w:val="00CF31E6"/>
    <w:rsid w:val="00CF3259"/>
    <w:rsid w:val="00CF36F6"/>
    <w:rsid w:val="00CF37CE"/>
    <w:rsid w:val="00CF39E7"/>
    <w:rsid w:val="00CF402D"/>
    <w:rsid w:val="00CF44BC"/>
    <w:rsid w:val="00CF4870"/>
    <w:rsid w:val="00CF4925"/>
    <w:rsid w:val="00CF4992"/>
    <w:rsid w:val="00CF4D26"/>
    <w:rsid w:val="00CF4F09"/>
    <w:rsid w:val="00CF4F88"/>
    <w:rsid w:val="00CF5C20"/>
    <w:rsid w:val="00CF63A7"/>
    <w:rsid w:val="00CF6C5C"/>
    <w:rsid w:val="00CF72E5"/>
    <w:rsid w:val="00CF747A"/>
    <w:rsid w:val="00CF7862"/>
    <w:rsid w:val="00CF7E72"/>
    <w:rsid w:val="00D00225"/>
    <w:rsid w:val="00D0054D"/>
    <w:rsid w:val="00D0085B"/>
    <w:rsid w:val="00D0115D"/>
    <w:rsid w:val="00D0171A"/>
    <w:rsid w:val="00D01D85"/>
    <w:rsid w:val="00D02337"/>
    <w:rsid w:val="00D0262E"/>
    <w:rsid w:val="00D02926"/>
    <w:rsid w:val="00D02A4E"/>
    <w:rsid w:val="00D03174"/>
    <w:rsid w:val="00D032ED"/>
    <w:rsid w:val="00D033BD"/>
    <w:rsid w:val="00D03493"/>
    <w:rsid w:val="00D0380D"/>
    <w:rsid w:val="00D038B7"/>
    <w:rsid w:val="00D03B5D"/>
    <w:rsid w:val="00D0436B"/>
    <w:rsid w:val="00D04E02"/>
    <w:rsid w:val="00D04EB4"/>
    <w:rsid w:val="00D050EA"/>
    <w:rsid w:val="00D053B8"/>
    <w:rsid w:val="00D05854"/>
    <w:rsid w:val="00D05C10"/>
    <w:rsid w:val="00D05F5B"/>
    <w:rsid w:val="00D06559"/>
    <w:rsid w:val="00D0670E"/>
    <w:rsid w:val="00D06A07"/>
    <w:rsid w:val="00D06F81"/>
    <w:rsid w:val="00D07435"/>
    <w:rsid w:val="00D07C01"/>
    <w:rsid w:val="00D10B7D"/>
    <w:rsid w:val="00D10BB1"/>
    <w:rsid w:val="00D10DA6"/>
    <w:rsid w:val="00D10F5F"/>
    <w:rsid w:val="00D11196"/>
    <w:rsid w:val="00D112A8"/>
    <w:rsid w:val="00D1196A"/>
    <w:rsid w:val="00D11BD5"/>
    <w:rsid w:val="00D124E6"/>
    <w:rsid w:val="00D12787"/>
    <w:rsid w:val="00D13116"/>
    <w:rsid w:val="00D1339E"/>
    <w:rsid w:val="00D1373A"/>
    <w:rsid w:val="00D146CC"/>
    <w:rsid w:val="00D1499F"/>
    <w:rsid w:val="00D15130"/>
    <w:rsid w:val="00D156E0"/>
    <w:rsid w:val="00D159F9"/>
    <w:rsid w:val="00D15D7D"/>
    <w:rsid w:val="00D16105"/>
    <w:rsid w:val="00D163BD"/>
    <w:rsid w:val="00D1695A"/>
    <w:rsid w:val="00D16E56"/>
    <w:rsid w:val="00D17360"/>
    <w:rsid w:val="00D17AA3"/>
    <w:rsid w:val="00D17DD7"/>
    <w:rsid w:val="00D20169"/>
    <w:rsid w:val="00D20696"/>
    <w:rsid w:val="00D20C76"/>
    <w:rsid w:val="00D21229"/>
    <w:rsid w:val="00D2175C"/>
    <w:rsid w:val="00D21C33"/>
    <w:rsid w:val="00D21C5B"/>
    <w:rsid w:val="00D22330"/>
    <w:rsid w:val="00D2319D"/>
    <w:rsid w:val="00D233D4"/>
    <w:rsid w:val="00D23439"/>
    <w:rsid w:val="00D2356E"/>
    <w:rsid w:val="00D236A9"/>
    <w:rsid w:val="00D23887"/>
    <w:rsid w:val="00D23B48"/>
    <w:rsid w:val="00D2457F"/>
    <w:rsid w:val="00D2478D"/>
    <w:rsid w:val="00D24C07"/>
    <w:rsid w:val="00D2552A"/>
    <w:rsid w:val="00D25B26"/>
    <w:rsid w:val="00D261BE"/>
    <w:rsid w:val="00D26CF7"/>
    <w:rsid w:val="00D2726B"/>
    <w:rsid w:val="00D27297"/>
    <w:rsid w:val="00D302A2"/>
    <w:rsid w:val="00D30450"/>
    <w:rsid w:val="00D30705"/>
    <w:rsid w:val="00D309C2"/>
    <w:rsid w:val="00D30D5A"/>
    <w:rsid w:val="00D30DDB"/>
    <w:rsid w:val="00D313F8"/>
    <w:rsid w:val="00D31D75"/>
    <w:rsid w:val="00D31F57"/>
    <w:rsid w:val="00D32652"/>
    <w:rsid w:val="00D32685"/>
    <w:rsid w:val="00D32982"/>
    <w:rsid w:val="00D329A6"/>
    <w:rsid w:val="00D32E8C"/>
    <w:rsid w:val="00D3343E"/>
    <w:rsid w:val="00D33EBB"/>
    <w:rsid w:val="00D3467E"/>
    <w:rsid w:val="00D354A1"/>
    <w:rsid w:val="00D35926"/>
    <w:rsid w:val="00D3594C"/>
    <w:rsid w:val="00D360DE"/>
    <w:rsid w:val="00D360E2"/>
    <w:rsid w:val="00D3619E"/>
    <w:rsid w:val="00D361F9"/>
    <w:rsid w:val="00D368E9"/>
    <w:rsid w:val="00D369F6"/>
    <w:rsid w:val="00D36C20"/>
    <w:rsid w:val="00D372CE"/>
    <w:rsid w:val="00D37350"/>
    <w:rsid w:val="00D37825"/>
    <w:rsid w:val="00D408C8"/>
    <w:rsid w:val="00D40940"/>
    <w:rsid w:val="00D40B62"/>
    <w:rsid w:val="00D40C5C"/>
    <w:rsid w:val="00D41074"/>
    <w:rsid w:val="00D415CC"/>
    <w:rsid w:val="00D4195A"/>
    <w:rsid w:val="00D4196C"/>
    <w:rsid w:val="00D41CCD"/>
    <w:rsid w:val="00D420A1"/>
    <w:rsid w:val="00D420B5"/>
    <w:rsid w:val="00D42560"/>
    <w:rsid w:val="00D42CDB"/>
    <w:rsid w:val="00D42D90"/>
    <w:rsid w:val="00D42DDA"/>
    <w:rsid w:val="00D430DA"/>
    <w:rsid w:val="00D43137"/>
    <w:rsid w:val="00D439D8"/>
    <w:rsid w:val="00D439E5"/>
    <w:rsid w:val="00D43A48"/>
    <w:rsid w:val="00D43F30"/>
    <w:rsid w:val="00D443DD"/>
    <w:rsid w:val="00D449C8"/>
    <w:rsid w:val="00D44CC2"/>
    <w:rsid w:val="00D44F0B"/>
    <w:rsid w:val="00D45506"/>
    <w:rsid w:val="00D456EC"/>
    <w:rsid w:val="00D46306"/>
    <w:rsid w:val="00D46F82"/>
    <w:rsid w:val="00D47131"/>
    <w:rsid w:val="00D479B2"/>
    <w:rsid w:val="00D47A28"/>
    <w:rsid w:val="00D47AC5"/>
    <w:rsid w:val="00D50794"/>
    <w:rsid w:val="00D50DAB"/>
    <w:rsid w:val="00D51AFF"/>
    <w:rsid w:val="00D52302"/>
    <w:rsid w:val="00D52DE1"/>
    <w:rsid w:val="00D531F9"/>
    <w:rsid w:val="00D5322B"/>
    <w:rsid w:val="00D5361A"/>
    <w:rsid w:val="00D53780"/>
    <w:rsid w:val="00D539C6"/>
    <w:rsid w:val="00D53CE2"/>
    <w:rsid w:val="00D542CB"/>
    <w:rsid w:val="00D547B3"/>
    <w:rsid w:val="00D548AA"/>
    <w:rsid w:val="00D54C34"/>
    <w:rsid w:val="00D55001"/>
    <w:rsid w:val="00D559B8"/>
    <w:rsid w:val="00D55BEE"/>
    <w:rsid w:val="00D56316"/>
    <w:rsid w:val="00D56F60"/>
    <w:rsid w:val="00D57040"/>
    <w:rsid w:val="00D5722A"/>
    <w:rsid w:val="00D60317"/>
    <w:rsid w:val="00D61A53"/>
    <w:rsid w:val="00D61BC2"/>
    <w:rsid w:val="00D62397"/>
    <w:rsid w:val="00D623F7"/>
    <w:rsid w:val="00D6242D"/>
    <w:rsid w:val="00D6294D"/>
    <w:rsid w:val="00D62A4C"/>
    <w:rsid w:val="00D63113"/>
    <w:rsid w:val="00D63BD5"/>
    <w:rsid w:val="00D64E46"/>
    <w:rsid w:val="00D65480"/>
    <w:rsid w:val="00D662D9"/>
    <w:rsid w:val="00D663A5"/>
    <w:rsid w:val="00D668A1"/>
    <w:rsid w:val="00D66ECA"/>
    <w:rsid w:val="00D66F2A"/>
    <w:rsid w:val="00D670BF"/>
    <w:rsid w:val="00D70017"/>
    <w:rsid w:val="00D701C8"/>
    <w:rsid w:val="00D7021C"/>
    <w:rsid w:val="00D70449"/>
    <w:rsid w:val="00D70A07"/>
    <w:rsid w:val="00D70F2C"/>
    <w:rsid w:val="00D710B6"/>
    <w:rsid w:val="00D71359"/>
    <w:rsid w:val="00D71904"/>
    <w:rsid w:val="00D721FF"/>
    <w:rsid w:val="00D72389"/>
    <w:rsid w:val="00D72580"/>
    <w:rsid w:val="00D72814"/>
    <w:rsid w:val="00D72838"/>
    <w:rsid w:val="00D72C66"/>
    <w:rsid w:val="00D72F46"/>
    <w:rsid w:val="00D730E6"/>
    <w:rsid w:val="00D7371C"/>
    <w:rsid w:val="00D7376C"/>
    <w:rsid w:val="00D73F68"/>
    <w:rsid w:val="00D740C5"/>
    <w:rsid w:val="00D742D6"/>
    <w:rsid w:val="00D74652"/>
    <w:rsid w:val="00D75378"/>
    <w:rsid w:val="00D75FD8"/>
    <w:rsid w:val="00D761C5"/>
    <w:rsid w:val="00D764A5"/>
    <w:rsid w:val="00D76B92"/>
    <w:rsid w:val="00D77069"/>
    <w:rsid w:val="00D773A0"/>
    <w:rsid w:val="00D77BBC"/>
    <w:rsid w:val="00D800E4"/>
    <w:rsid w:val="00D80789"/>
    <w:rsid w:val="00D807F7"/>
    <w:rsid w:val="00D808D0"/>
    <w:rsid w:val="00D80956"/>
    <w:rsid w:val="00D8144C"/>
    <w:rsid w:val="00D8162D"/>
    <w:rsid w:val="00D81EE4"/>
    <w:rsid w:val="00D82243"/>
    <w:rsid w:val="00D82505"/>
    <w:rsid w:val="00D8328D"/>
    <w:rsid w:val="00D839F9"/>
    <w:rsid w:val="00D83B6A"/>
    <w:rsid w:val="00D83D08"/>
    <w:rsid w:val="00D84BDC"/>
    <w:rsid w:val="00D850C3"/>
    <w:rsid w:val="00D86108"/>
    <w:rsid w:val="00D862E0"/>
    <w:rsid w:val="00D869BB"/>
    <w:rsid w:val="00D86CF0"/>
    <w:rsid w:val="00D86D9D"/>
    <w:rsid w:val="00D871DC"/>
    <w:rsid w:val="00D8724E"/>
    <w:rsid w:val="00D900E5"/>
    <w:rsid w:val="00D902BD"/>
    <w:rsid w:val="00D90DB8"/>
    <w:rsid w:val="00D90F6D"/>
    <w:rsid w:val="00D919E3"/>
    <w:rsid w:val="00D92063"/>
    <w:rsid w:val="00D9269F"/>
    <w:rsid w:val="00D927F1"/>
    <w:rsid w:val="00D92D31"/>
    <w:rsid w:val="00D92F6A"/>
    <w:rsid w:val="00D937CF"/>
    <w:rsid w:val="00D93991"/>
    <w:rsid w:val="00D94412"/>
    <w:rsid w:val="00D94505"/>
    <w:rsid w:val="00D94752"/>
    <w:rsid w:val="00D947D2"/>
    <w:rsid w:val="00D94F1E"/>
    <w:rsid w:val="00D9502E"/>
    <w:rsid w:val="00D950A9"/>
    <w:rsid w:val="00D95403"/>
    <w:rsid w:val="00D9559A"/>
    <w:rsid w:val="00D95A89"/>
    <w:rsid w:val="00D95C4B"/>
    <w:rsid w:val="00D96B14"/>
    <w:rsid w:val="00D96EF2"/>
    <w:rsid w:val="00D96FCC"/>
    <w:rsid w:val="00D9726A"/>
    <w:rsid w:val="00D976FA"/>
    <w:rsid w:val="00D9779C"/>
    <w:rsid w:val="00D97E19"/>
    <w:rsid w:val="00DA0659"/>
    <w:rsid w:val="00DA09BE"/>
    <w:rsid w:val="00DA09D3"/>
    <w:rsid w:val="00DA0DB6"/>
    <w:rsid w:val="00DA0ED7"/>
    <w:rsid w:val="00DA1096"/>
    <w:rsid w:val="00DA1517"/>
    <w:rsid w:val="00DA1CE1"/>
    <w:rsid w:val="00DA26F1"/>
    <w:rsid w:val="00DA2D01"/>
    <w:rsid w:val="00DA3313"/>
    <w:rsid w:val="00DA35DF"/>
    <w:rsid w:val="00DA393B"/>
    <w:rsid w:val="00DA3BC8"/>
    <w:rsid w:val="00DA40CC"/>
    <w:rsid w:val="00DA4428"/>
    <w:rsid w:val="00DA459A"/>
    <w:rsid w:val="00DA45FF"/>
    <w:rsid w:val="00DA46FE"/>
    <w:rsid w:val="00DA4B9B"/>
    <w:rsid w:val="00DA4D19"/>
    <w:rsid w:val="00DA5058"/>
    <w:rsid w:val="00DA54F3"/>
    <w:rsid w:val="00DA550C"/>
    <w:rsid w:val="00DA57EB"/>
    <w:rsid w:val="00DA649B"/>
    <w:rsid w:val="00DA65D5"/>
    <w:rsid w:val="00DA69F3"/>
    <w:rsid w:val="00DA6DD0"/>
    <w:rsid w:val="00DA75CF"/>
    <w:rsid w:val="00DA7660"/>
    <w:rsid w:val="00DB01D4"/>
    <w:rsid w:val="00DB085D"/>
    <w:rsid w:val="00DB18C1"/>
    <w:rsid w:val="00DB204E"/>
    <w:rsid w:val="00DB2439"/>
    <w:rsid w:val="00DB28D0"/>
    <w:rsid w:val="00DB3293"/>
    <w:rsid w:val="00DB3535"/>
    <w:rsid w:val="00DB3986"/>
    <w:rsid w:val="00DB4298"/>
    <w:rsid w:val="00DB4A85"/>
    <w:rsid w:val="00DB4BEB"/>
    <w:rsid w:val="00DB5899"/>
    <w:rsid w:val="00DB5AAC"/>
    <w:rsid w:val="00DB647A"/>
    <w:rsid w:val="00DB6A24"/>
    <w:rsid w:val="00DB6A81"/>
    <w:rsid w:val="00DB6D18"/>
    <w:rsid w:val="00DB6E97"/>
    <w:rsid w:val="00DB7189"/>
    <w:rsid w:val="00DB79FD"/>
    <w:rsid w:val="00DC025E"/>
    <w:rsid w:val="00DC0915"/>
    <w:rsid w:val="00DC0A17"/>
    <w:rsid w:val="00DC0C5C"/>
    <w:rsid w:val="00DC0D52"/>
    <w:rsid w:val="00DC10A3"/>
    <w:rsid w:val="00DC114F"/>
    <w:rsid w:val="00DC18D5"/>
    <w:rsid w:val="00DC195B"/>
    <w:rsid w:val="00DC1B75"/>
    <w:rsid w:val="00DC2098"/>
    <w:rsid w:val="00DC2150"/>
    <w:rsid w:val="00DC2AF8"/>
    <w:rsid w:val="00DC3201"/>
    <w:rsid w:val="00DC3D2A"/>
    <w:rsid w:val="00DC4A92"/>
    <w:rsid w:val="00DC4AAE"/>
    <w:rsid w:val="00DC4D6B"/>
    <w:rsid w:val="00DC4FE8"/>
    <w:rsid w:val="00DC572E"/>
    <w:rsid w:val="00DC57D1"/>
    <w:rsid w:val="00DC5C4A"/>
    <w:rsid w:val="00DC5EBD"/>
    <w:rsid w:val="00DC6525"/>
    <w:rsid w:val="00DC655F"/>
    <w:rsid w:val="00DC7129"/>
    <w:rsid w:val="00DC74B3"/>
    <w:rsid w:val="00DC76EC"/>
    <w:rsid w:val="00DC7E89"/>
    <w:rsid w:val="00DD08B0"/>
    <w:rsid w:val="00DD0C37"/>
    <w:rsid w:val="00DD0DDF"/>
    <w:rsid w:val="00DD0DFC"/>
    <w:rsid w:val="00DD1013"/>
    <w:rsid w:val="00DD15D3"/>
    <w:rsid w:val="00DD184F"/>
    <w:rsid w:val="00DD1D44"/>
    <w:rsid w:val="00DD2E3E"/>
    <w:rsid w:val="00DD34F0"/>
    <w:rsid w:val="00DD3680"/>
    <w:rsid w:val="00DD40C6"/>
    <w:rsid w:val="00DD43DA"/>
    <w:rsid w:val="00DD4F8C"/>
    <w:rsid w:val="00DD5DC2"/>
    <w:rsid w:val="00DD5FAE"/>
    <w:rsid w:val="00DD6A1E"/>
    <w:rsid w:val="00DD6E02"/>
    <w:rsid w:val="00DD6ED2"/>
    <w:rsid w:val="00DD6F6F"/>
    <w:rsid w:val="00DD6F89"/>
    <w:rsid w:val="00DD79C4"/>
    <w:rsid w:val="00DD79D3"/>
    <w:rsid w:val="00DD7CA8"/>
    <w:rsid w:val="00DD7CB4"/>
    <w:rsid w:val="00DE02B8"/>
    <w:rsid w:val="00DE0643"/>
    <w:rsid w:val="00DE0897"/>
    <w:rsid w:val="00DE08E2"/>
    <w:rsid w:val="00DE0C08"/>
    <w:rsid w:val="00DE1075"/>
    <w:rsid w:val="00DE1AFA"/>
    <w:rsid w:val="00DE206B"/>
    <w:rsid w:val="00DE2D51"/>
    <w:rsid w:val="00DE2F11"/>
    <w:rsid w:val="00DE3F96"/>
    <w:rsid w:val="00DE426E"/>
    <w:rsid w:val="00DE49F4"/>
    <w:rsid w:val="00DE5A50"/>
    <w:rsid w:val="00DE5A69"/>
    <w:rsid w:val="00DE5CD8"/>
    <w:rsid w:val="00DE6021"/>
    <w:rsid w:val="00DE6587"/>
    <w:rsid w:val="00DE6654"/>
    <w:rsid w:val="00DE7558"/>
    <w:rsid w:val="00DE79C8"/>
    <w:rsid w:val="00DF00A0"/>
    <w:rsid w:val="00DF029A"/>
    <w:rsid w:val="00DF059D"/>
    <w:rsid w:val="00DF0733"/>
    <w:rsid w:val="00DF124D"/>
    <w:rsid w:val="00DF1A7F"/>
    <w:rsid w:val="00DF1BF5"/>
    <w:rsid w:val="00DF1E9B"/>
    <w:rsid w:val="00DF206E"/>
    <w:rsid w:val="00DF2240"/>
    <w:rsid w:val="00DF22A3"/>
    <w:rsid w:val="00DF2BB3"/>
    <w:rsid w:val="00DF3507"/>
    <w:rsid w:val="00DF3EA4"/>
    <w:rsid w:val="00DF519D"/>
    <w:rsid w:val="00DF54AB"/>
    <w:rsid w:val="00DF5675"/>
    <w:rsid w:val="00DF594F"/>
    <w:rsid w:val="00DF66E5"/>
    <w:rsid w:val="00DF699A"/>
    <w:rsid w:val="00DF69EF"/>
    <w:rsid w:val="00DF6AC2"/>
    <w:rsid w:val="00DF7280"/>
    <w:rsid w:val="00E002F7"/>
    <w:rsid w:val="00E00481"/>
    <w:rsid w:val="00E00B94"/>
    <w:rsid w:val="00E00BC3"/>
    <w:rsid w:val="00E010C8"/>
    <w:rsid w:val="00E011BC"/>
    <w:rsid w:val="00E01B0F"/>
    <w:rsid w:val="00E02A60"/>
    <w:rsid w:val="00E02B6E"/>
    <w:rsid w:val="00E03064"/>
    <w:rsid w:val="00E0316B"/>
    <w:rsid w:val="00E033B5"/>
    <w:rsid w:val="00E0356C"/>
    <w:rsid w:val="00E0426A"/>
    <w:rsid w:val="00E04408"/>
    <w:rsid w:val="00E04473"/>
    <w:rsid w:val="00E044C6"/>
    <w:rsid w:val="00E047AB"/>
    <w:rsid w:val="00E04B9F"/>
    <w:rsid w:val="00E05BFA"/>
    <w:rsid w:val="00E05FAD"/>
    <w:rsid w:val="00E06116"/>
    <w:rsid w:val="00E063DD"/>
    <w:rsid w:val="00E0677C"/>
    <w:rsid w:val="00E06DDF"/>
    <w:rsid w:val="00E074ED"/>
    <w:rsid w:val="00E076D8"/>
    <w:rsid w:val="00E07864"/>
    <w:rsid w:val="00E07DB0"/>
    <w:rsid w:val="00E10250"/>
    <w:rsid w:val="00E10415"/>
    <w:rsid w:val="00E10594"/>
    <w:rsid w:val="00E11CA4"/>
    <w:rsid w:val="00E11CFE"/>
    <w:rsid w:val="00E11DBC"/>
    <w:rsid w:val="00E12473"/>
    <w:rsid w:val="00E13904"/>
    <w:rsid w:val="00E13907"/>
    <w:rsid w:val="00E13D59"/>
    <w:rsid w:val="00E14B0D"/>
    <w:rsid w:val="00E152BE"/>
    <w:rsid w:val="00E157A6"/>
    <w:rsid w:val="00E1580D"/>
    <w:rsid w:val="00E15B21"/>
    <w:rsid w:val="00E15BFB"/>
    <w:rsid w:val="00E15E32"/>
    <w:rsid w:val="00E17CE1"/>
    <w:rsid w:val="00E17DE4"/>
    <w:rsid w:val="00E2019D"/>
    <w:rsid w:val="00E2044A"/>
    <w:rsid w:val="00E204F7"/>
    <w:rsid w:val="00E20985"/>
    <w:rsid w:val="00E20AA7"/>
    <w:rsid w:val="00E21147"/>
    <w:rsid w:val="00E21399"/>
    <w:rsid w:val="00E217FD"/>
    <w:rsid w:val="00E21B42"/>
    <w:rsid w:val="00E21C93"/>
    <w:rsid w:val="00E21CBA"/>
    <w:rsid w:val="00E22594"/>
    <w:rsid w:val="00E22C0F"/>
    <w:rsid w:val="00E23AC4"/>
    <w:rsid w:val="00E24193"/>
    <w:rsid w:val="00E24479"/>
    <w:rsid w:val="00E24990"/>
    <w:rsid w:val="00E256F3"/>
    <w:rsid w:val="00E25788"/>
    <w:rsid w:val="00E25952"/>
    <w:rsid w:val="00E265BA"/>
    <w:rsid w:val="00E26E8B"/>
    <w:rsid w:val="00E2718C"/>
    <w:rsid w:val="00E2733D"/>
    <w:rsid w:val="00E273FF"/>
    <w:rsid w:val="00E27680"/>
    <w:rsid w:val="00E2771D"/>
    <w:rsid w:val="00E27D5D"/>
    <w:rsid w:val="00E27EB1"/>
    <w:rsid w:val="00E30190"/>
    <w:rsid w:val="00E30AC1"/>
    <w:rsid w:val="00E30DDA"/>
    <w:rsid w:val="00E31342"/>
    <w:rsid w:val="00E3160F"/>
    <w:rsid w:val="00E31C25"/>
    <w:rsid w:val="00E31E64"/>
    <w:rsid w:val="00E3240F"/>
    <w:rsid w:val="00E3277D"/>
    <w:rsid w:val="00E32E8C"/>
    <w:rsid w:val="00E33669"/>
    <w:rsid w:val="00E339E1"/>
    <w:rsid w:val="00E33B38"/>
    <w:rsid w:val="00E33BC1"/>
    <w:rsid w:val="00E33BD2"/>
    <w:rsid w:val="00E33D13"/>
    <w:rsid w:val="00E33DAE"/>
    <w:rsid w:val="00E33E31"/>
    <w:rsid w:val="00E3444F"/>
    <w:rsid w:val="00E345F6"/>
    <w:rsid w:val="00E35043"/>
    <w:rsid w:val="00E35A7C"/>
    <w:rsid w:val="00E36C7D"/>
    <w:rsid w:val="00E371EE"/>
    <w:rsid w:val="00E37332"/>
    <w:rsid w:val="00E37CE0"/>
    <w:rsid w:val="00E37DB4"/>
    <w:rsid w:val="00E402E4"/>
    <w:rsid w:val="00E40533"/>
    <w:rsid w:val="00E40AC3"/>
    <w:rsid w:val="00E40DA1"/>
    <w:rsid w:val="00E4125D"/>
    <w:rsid w:val="00E414F9"/>
    <w:rsid w:val="00E419A7"/>
    <w:rsid w:val="00E41CAE"/>
    <w:rsid w:val="00E42088"/>
    <w:rsid w:val="00E424D0"/>
    <w:rsid w:val="00E425FD"/>
    <w:rsid w:val="00E4260B"/>
    <w:rsid w:val="00E4273E"/>
    <w:rsid w:val="00E42879"/>
    <w:rsid w:val="00E42B83"/>
    <w:rsid w:val="00E42C5A"/>
    <w:rsid w:val="00E43125"/>
    <w:rsid w:val="00E43519"/>
    <w:rsid w:val="00E439E7"/>
    <w:rsid w:val="00E43C79"/>
    <w:rsid w:val="00E43E93"/>
    <w:rsid w:val="00E44929"/>
    <w:rsid w:val="00E450AE"/>
    <w:rsid w:val="00E45198"/>
    <w:rsid w:val="00E453F2"/>
    <w:rsid w:val="00E4543E"/>
    <w:rsid w:val="00E45871"/>
    <w:rsid w:val="00E45BAF"/>
    <w:rsid w:val="00E45E69"/>
    <w:rsid w:val="00E45F6A"/>
    <w:rsid w:val="00E465C9"/>
    <w:rsid w:val="00E466F9"/>
    <w:rsid w:val="00E46FB4"/>
    <w:rsid w:val="00E4729F"/>
    <w:rsid w:val="00E501AB"/>
    <w:rsid w:val="00E5084B"/>
    <w:rsid w:val="00E50944"/>
    <w:rsid w:val="00E50D4C"/>
    <w:rsid w:val="00E50E93"/>
    <w:rsid w:val="00E51D45"/>
    <w:rsid w:val="00E51F93"/>
    <w:rsid w:val="00E530FB"/>
    <w:rsid w:val="00E531E0"/>
    <w:rsid w:val="00E53397"/>
    <w:rsid w:val="00E545BE"/>
    <w:rsid w:val="00E54AB6"/>
    <w:rsid w:val="00E54FC5"/>
    <w:rsid w:val="00E55107"/>
    <w:rsid w:val="00E55140"/>
    <w:rsid w:val="00E55DFB"/>
    <w:rsid w:val="00E55ED2"/>
    <w:rsid w:val="00E5635E"/>
    <w:rsid w:val="00E563B1"/>
    <w:rsid w:val="00E56703"/>
    <w:rsid w:val="00E56AD0"/>
    <w:rsid w:val="00E572C3"/>
    <w:rsid w:val="00E5797C"/>
    <w:rsid w:val="00E579A2"/>
    <w:rsid w:val="00E600E9"/>
    <w:rsid w:val="00E6023C"/>
    <w:rsid w:val="00E606B9"/>
    <w:rsid w:val="00E60756"/>
    <w:rsid w:val="00E6079D"/>
    <w:rsid w:val="00E60DD6"/>
    <w:rsid w:val="00E61596"/>
    <w:rsid w:val="00E61765"/>
    <w:rsid w:val="00E62436"/>
    <w:rsid w:val="00E62773"/>
    <w:rsid w:val="00E63354"/>
    <w:rsid w:val="00E6336A"/>
    <w:rsid w:val="00E63805"/>
    <w:rsid w:val="00E639BF"/>
    <w:rsid w:val="00E63C01"/>
    <w:rsid w:val="00E63C18"/>
    <w:rsid w:val="00E63EA7"/>
    <w:rsid w:val="00E63EDB"/>
    <w:rsid w:val="00E6460C"/>
    <w:rsid w:val="00E649EE"/>
    <w:rsid w:val="00E64A73"/>
    <w:rsid w:val="00E64DF9"/>
    <w:rsid w:val="00E656F9"/>
    <w:rsid w:val="00E65E8C"/>
    <w:rsid w:val="00E65F0A"/>
    <w:rsid w:val="00E668B2"/>
    <w:rsid w:val="00E675E5"/>
    <w:rsid w:val="00E67B8A"/>
    <w:rsid w:val="00E67FD3"/>
    <w:rsid w:val="00E701AC"/>
    <w:rsid w:val="00E7042C"/>
    <w:rsid w:val="00E7082B"/>
    <w:rsid w:val="00E709C2"/>
    <w:rsid w:val="00E70BEC"/>
    <w:rsid w:val="00E711DB"/>
    <w:rsid w:val="00E7134D"/>
    <w:rsid w:val="00E7177D"/>
    <w:rsid w:val="00E71884"/>
    <w:rsid w:val="00E71FFB"/>
    <w:rsid w:val="00E720B7"/>
    <w:rsid w:val="00E726A4"/>
    <w:rsid w:val="00E72CA9"/>
    <w:rsid w:val="00E740F1"/>
    <w:rsid w:val="00E74145"/>
    <w:rsid w:val="00E74221"/>
    <w:rsid w:val="00E743C5"/>
    <w:rsid w:val="00E74CBD"/>
    <w:rsid w:val="00E751DB"/>
    <w:rsid w:val="00E7529F"/>
    <w:rsid w:val="00E76622"/>
    <w:rsid w:val="00E7677F"/>
    <w:rsid w:val="00E77235"/>
    <w:rsid w:val="00E773C8"/>
    <w:rsid w:val="00E77427"/>
    <w:rsid w:val="00E777B4"/>
    <w:rsid w:val="00E77B9A"/>
    <w:rsid w:val="00E80EE6"/>
    <w:rsid w:val="00E81067"/>
    <w:rsid w:val="00E814F7"/>
    <w:rsid w:val="00E81A5B"/>
    <w:rsid w:val="00E81F44"/>
    <w:rsid w:val="00E81F6C"/>
    <w:rsid w:val="00E82006"/>
    <w:rsid w:val="00E82161"/>
    <w:rsid w:val="00E8284A"/>
    <w:rsid w:val="00E828D4"/>
    <w:rsid w:val="00E829E3"/>
    <w:rsid w:val="00E82DA3"/>
    <w:rsid w:val="00E82E22"/>
    <w:rsid w:val="00E837AE"/>
    <w:rsid w:val="00E84FCF"/>
    <w:rsid w:val="00E8506A"/>
    <w:rsid w:val="00E85347"/>
    <w:rsid w:val="00E8561E"/>
    <w:rsid w:val="00E857D6"/>
    <w:rsid w:val="00E858ED"/>
    <w:rsid w:val="00E86FCD"/>
    <w:rsid w:val="00E8714F"/>
    <w:rsid w:val="00E87D6E"/>
    <w:rsid w:val="00E90770"/>
    <w:rsid w:val="00E90D93"/>
    <w:rsid w:val="00E91280"/>
    <w:rsid w:val="00E91A8C"/>
    <w:rsid w:val="00E91D7D"/>
    <w:rsid w:val="00E93730"/>
    <w:rsid w:val="00E944AA"/>
    <w:rsid w:val="00E945BA"/>
    <w:rsid w:val="00E9469A"/>
    <w:rsid w:val="00E94CA6"/>
    <w:rsid w:val="00E94CC1"/>
    <w:rsid w:val="00E95B38"/>
    <w:rsid w:val="00E95C4D"/>
    <w:rsid w:val="00E95D1E"/>
    <w:rsid w:val="00E9640C"/>
    <w:rsid w:val="00E967D0"/>
    <w:rsid w:val="00E96850"/>
    <w:rsid w:val="00E96EE6"/>
    <w:rsid w:val="00E971C5"/>
    <w:rsid w:val="00E97295"/>
    <w:rsid w:val="00E975C4"/>
    <w:rsid w:val="00E976DC"/>
    <w:rsid w:val="00E97BB7"/>
    <w:rsid w:val="00EA08A1"/>
    <w:rsid w:val="00EA0EAB"/>
    <w:rsid w:val="00EA0EC0"/>
    <w:rsid w:val="00EA0F74"/>
    <w:rsid w:val="00EA127B"/>
    <w:rsid w:val="00EA1C30"/>
    <w:rsid w:val="00EA1F56"/>
    <w:rsid w:val="00EA33E8"/>
    <w:rsid w:val="00EA350B"/>
    <w:rsid w:val="00EA3BD1"/>
    <w:rsid w:val="00EA3EDE"/>
    <w:rsid w:val="00EA40D7"/>
    <w:rsid w:val="00EA41A3"/>
    <w:rsid w:val="00EA4A7B"/>
    <w:rsid w:val="00EA5025"/>
    <w:rsid w:val="00EA533E"/>
    <w:rsid w:val="00EA53CF"/>
    <w:rsid w:val="00EA545D"/>
    <w:rsid w:val="00EA5627"/>
    <w:rsid w:val="00EA5D4E"/>
    <w:rsid w:val="00EA5DBB"/>
    <w:rsid w:val="00EA678F"/>
    <w:rsid w:val="00EA6F93"/>
    <w:rsid w:val="00EA7002"/>
    <w:rsid w:val="00EA71C4"/>
    <w:rsid w:val="00EB0118"/>
    <w:rsid w:val="00EB0903"/>
    <w:rsid w:val="00EB0ADE"/>
    <w:rsid w:val="00EB113C"/>
    <w:rsid w:val="00EB1962"/>
    <w:rsid w:val="00EB1C50"/>
    <w:rsid w:val="00EB2527"/>
    <w:rsid w:val="00EB26D6"/>
    <w:rsid w:val="00EB27D5"/>
    <w:rsid w:val="00EB2999"/>
    <w:rsid w:val="00EB29DB"/>
    <w:rsid w:val="00EB3155"/>
    <w:rsid w:val="00EB3F27"/>
    <w:rsid w:val="00EB4101"/>
    <w:rsid w:val="00EB44E7"/>
    <w:rsid w:val="00EB47DD"/>
    <w:rsid w:val="00EB4B67"/>
    <w:rsid w:val="00EB4D00"/>
    <w:rsid w:val="00EB534D"/>
    <w:rsid w:val="00EB5689"/>
    <w:rsid w:val="00EB59AF"/>
    <w:rsid w:val="00EB5BE9"/>
    <w:rsid w:val="00EB631C"/>
    <w:rsid w:val="00EB691B"/>
    <w:rsid w:val="00EB706F"/>
    <w:rsid w:val="00EB7692"/>
    <w:rsid w:val="00EC058E"/>
    <w:rsid w:val="00EC0839"/>
    <w:rsid w:val="00EC08CE"/>
    <w:rsid w:val="00EC0C8C"/>
    <w:rsid w:val="00EC1253"/>
    <w:rsid w:val="00EC1648"/>
    <w:rsid w:val="00EC1BF6"/>
    <w:rsid w:val="00EC1DA2"/>
    <w:rsid w:val="00EC1FC5"/>
    <w:rsid w:val="00EC3246"/>
    <w:rsid w:val="00EC4B5F"/>
    <w:rsid w:val="00EC4D9C"/>
    <w:rsid w:val="00EC535A"/>
    <w:rsid w:val="00EC5489"/>
    <w:rsid w:val="00EC5501"/>
    <w:rsid w:val="00EC5642"/>
    <w:rsid w:val="00EC5665"/>
    <w:rsid w:val="00EC5A3E"/>
    <w:rsid w:val="00EC61AE"/>
    <w:rsid w:val="00EC623F"/>
    <w:rsid w:val="00EC64C2"/>
    <w:rsid w:val="00EC6607"/>
    <w:rsid w:val="00EC68C3"/>
    <w:rsid w:val="00EC6DC1"/>
    <w:rsid w:val="00EC7420"/>
    <w:rsid w:val="00EC7486"/>
    <w:rsid w:val="00EC79D0"/>
    <w:rsid w:val="00ED01B9"/>
    <w:rsid w:val="00ED0254"/>
    <w:rsid w:val="00ED05F9"/>
    <w:rsid w:val="00ED0A49"/>
    <w:rsid w:val="00ED0F5A"/>
    <w:rsid w:val="00ED1595"/>
    <w:rsid w:val="00ED2B54"/>
    <w:rsid w:val="00ED3284"/>
    <w:rsid w:val="00ED3411"/>
    <w:rsid w:val="00ED343A"/>
    <w:rsid w:val="00ED3464"/>
    <w:rsid w:val="00ED376C"/>
    <w:rsid w:val="00ED4095"/>
    <w:rsid w:val="00ED40B6"/>
    <w:rsid w:val="00ED4201"/>
    <w:rsid w:val="00ED4596"/>
    <w:rsid w:val="00ED53F5"/>
    <w:rsid w:val="00ED572E"/>
    <w:rsid w:val="00ED5B28"/>
    <w:rsid w:val="00ED5B9A"/>
    <w:rsid w:val="00ED5E36"/>
    <w:rsid w:val="00ED6165"/>
    <w:rsid w:val="00ED6179"/>
    <w:rsid w:val="00ED66BB"/>
    <w:rsid w:val="00ED6810"/>
    <w:rsid w:val="00ED7886"/>
    <w:rsid w:val="00EE01A4"/>
    <w:rsid w:val="00EE1874"/>
    <w:rsid w:val="00EE1C60"/>
    <w:rsid w:val="00EE1FFD"/>
    <w:rsid w:val="00EE24F9"/>
    <w:rsid w:val="00EE2879"/>
    <w:rsid w:val="00EE2D23"/>
    <w:rsid w:val="00EE2EA2"/>
    <w:rsid w:val="00EE30F3"/>
    <w:rsid w:val="00EE315F"/>
    <w:rsid w:val="00EE3E5E"/>
    <w:rsid w:val="00EE3F6B"/>
    <w:rsid w:val="00EE44D2"/>
    <w:rsid w:val="00EE4728"/>
    <w:rsid w:val="00EE4B91"/>
    <w:rsid w:val="00EE54D0"/>
    <w:rsid w:val="00EE58C1"/>
    <w:rsid w:val="00EE5E19"/>
    <w:rsid w:val="00EE5FE6"/>
    <w:rsid w:val="00EE6362"/>
    <w:rsid w:val="00EE646F"/>
    <w:rsid w:val="00EE6A45"/>
    <w:rsid w:val="00EE6BAD"/>
    <w:rsid w:val="00EE6FE6"/>
    <w:rsid w:val="00EE7877"/>
    <w:rsid w:val="00EE7E35"/>
    <w:rsid w:val="00EF0D09"/>
    <w:rsid w:val="00EF17D6"/>
    <w:rsid w:val="00EF1A73"/>
    <w:rsid w:val="00EF1C79"/>
    <w:rsid w:val="00EF2BBB"/>
    <w:rsid w:val="00EF2C30"/>
    <w:rsid w:val="00EF2E2F"/>
    <w:rsid w:val="00EF3CD4"/>
    <w:rsid w:val="00EF3E20"/>
    <w:rsid w:val="00EF55DC"/>
    <w:rsid w:val="00EF587C"/>
    <w:rsid w:val="00EF699C"/>
    <w:rsid w:val="00EF6C54"/>
    <w:rsid w:val="00EF6C9C"/>
    <w:rsid w:val="00EF748D"/>
    <w:rsid w:val="00EF768C"/>
    <w:rsid w:val="00EF7A6F"/>
    <w:rsid w:val="00EF7ADA"/>
    <w:rsid w:val="00EF7C24"/>
    <w:rsid w:val="00EF7D5E"/>
    <w:rsid w:val="00EF7D6D"/>
    <w:rsid w:val="00F000D6"/>
    <w:rsid w:val="00F00235"/>
    <w:rsid w:val="00F002D5"/>
    <w:rsid w:val="00F007CE"/>
    <w:rsid w:val="00F00AD7"/>
    <w:rsid w:val="00F01B4A"/>
    <w:rsid w:val="00F01C70"/>
    <w:rsid w:val="00F025E5"/>
    <w:rsid w:val="00F027D1"/>
    <w:rsid w:val="00F02AB5"/>
    <w:rsid w:val="00F0304C"/>
    <w:rsid w:val="00F03A74"/>
    <w:rsid w:val="00F03D42"/>
    <w:rsid w:val="00F04D0C"/>
    <w:rsid w:val="00F055AC"/>
    <w:rsid w:val="00F05600"/>
    <w:rsid w:val="00F05BA3"/>
    <w:rsid w:val="00F05C57"/>
    <w:rsid w:val="00F05D52"/>
    <w:rsid w:val="00F05D71"/>
    <w:rsid w:val="00F062B0"/>
    <w:rsid w:val="00F06617"/>
    <w:rsid w:val="00F06755"/>
    <w:rsid w:val="00F06809"/>
    <w:rsid w:val="00F06A5D"/>
    <w:rsid w:val="00F0726B"/>
    <w:rsid w:val="00F07511"/>
    <w:rsid w:val="00F07FFA"/>
    <w:rsid w:val="00F10185"/>
    <w:rsid w:val="00F11E9E"/>
    <w:rsid w:val="00F12352"/>
    <w:rsid w:val="00F12492"/>
    <w:rsid w:val="00F12E20"/>
    <w:rsid w:val="00F13018"/>
    <w:rsid w:val="00F13665"/>
    <w:rsid w:val="00F13CC1"/>
    <w:rsid w:val="00F1482A"/>
    <w:rsid w:val="00F149AA"/>
    <w:rsid w:val="00F14A2D"/>
    <w:rsid w:val="00F1571A"/>
    <w:rsid w:val="00F15D96"/>
    <w:rsid w:val="00F15DEB"/>
    <w:rsid w:val="00F165DE"/>
    <w:rsid w:val="00F16701"/>
    <w:rsid w:val="00F16A61"/>
    <w:rsid w:val="00F16D11"/>
    <w:rsid w:val="00F201ED"/>
    <w:rsid w:val="00F2065D"/>
    <w:rsid w:val="00F20924"/>
    <w:rsid w:val="00F2095F"/>
    <w:rsid w:val="00F21174"/>
    <w:rsid w:val="00F212DA"/>
    <w:rsid w:val="00F21DB3"/>
    <w:rsid w:val="00F22385"/>
    <w:rsid w:val="00F225AF"/>
    <w:rsid w:val="00F228B0"/>
    <w:rsid w:val="00F229FC"/>
    <w:rsid w:val="00F22AB1"/>
    <w:rsid w:val="00F23036"/>
    <w:rsid w:val="00F234A6"/>
    <w:rsid w:val="00F23C9A"/>
    <w:rsid w:val="00F2400C"/>
    <w:rsid w:val="00F24193"/>
    <w:rsid w:val="00F24260"/>
    <w:rsid w:val="00F246E3"/>
    <w:rsid w:val="00F2489B"/>
    <w:rsid w:val="00F2546B"/>
    <w:rsid w:val="00F254B5"/>
    <w:rsid w:val="00F2567B"/>
    <w:rsid w:val="00F2568A"/>
    <w:rsid w:val="00F2569E"/>
    <w:rsid w:val="00F265A9"/>
    <w:rsid w:val="00F26827"/>
    <w:rsid w:val="00F26D3B"/>
    <w:rsid w:val="00F26EC8"/>
    <w:rsid w:val="00F26F7E"/>
    <w:rsid w:val="00F279F9"/>
    <w:rsid w:val="00F27B63"/>
    <w:rsid w:val="00F30364"/>
    <w:rsid w:val="00F3036D"/>
    <w:rsid w:val="00F30E8A"/>
    <w:rsid w:val="00F31606"/>
    <w:rsid w:val="00F31932"/>
    <w:rsid w:val="00F32348"/>
    <w:rsid w:val="00F329D0"/>
    <w:rsid w:val="00F329D6"/>
    <w:rsid w:val="00F32FB3"/>
    <w:rsid w:val="00F3336E"/>
    <w:rsid w:val="00F334EB"/>
    <w:rsid w:val="00F33EBD"/>
    <w:rsid w:val="00F34464"/>
    <w:rsid w:val="00F34FAB"/>
    <w:rsid w:val="00F35033"/>
    <w:rsid w:val="00F36238"/>
    <w:rsid w:val="00F36838"/>
    <w:rsid w:val="00F371B2"/>
    <w:rsid w:val="00F3743D"/>
    <w:rsid w:val="00F374C3"/>
    <w:rsid w:val="00F4004F"/>
    <w:rsid w:val="00F4017A"/>
    <w:rsid w:val="00F40A8C"/>
    <w:rsid w:val="00F40E73"/>
    <w:rsid w:val="00F410DE"/>
    <w:rsid w:val="00F41171"/>
    <w:rsid w:val="00F4189A"/>
    <w:rsid w:val="00F41C5C"/>
    <w:rsid w:val="00F422C2"/>
    <w:rsid w:val="00F42369"/>
    <w:rsid w:val="00F424A2"/>
    <w:rsid w:val="00F42AF3"/>
    <w:rsid w:val="00F43410"/>
    <w:rsid w:val="00F4364B"/>
    <w:rsid w:val="00F43A6A"/>
    <w:rsid w:val="00F43A7D"/>
    <w:rsid w:val="00F43D21"/>
    <w:rsid w:val="00F43D7D"/>
    <w:rsid w:val="00F43F25"/>
    <w:rsid w:val="00F4420A"/>
    <w:rsid w:val="00F44622"/>
    <w:rsid w:val="00F44C45"/>
    <w:rsid w:val="00F450F3"/>
    <w:rsid w:val="00F453EF"/>
    <w:rsid w:val="00F45533"/>
    <w:rsid w:val="00F45DF0"/>
    <w:rsid w:val="00F46C7E"/>
    <w:rsid w:val="00F46D65"/>
    <w:rsid w:val="00F50668"/>
    <w:rsid w:val="00F50C20"/>
    <w:rsid w:val="00F50DE0"/>
    <w:rsid w:val="00F50FB3"/>
    <w:rsid w:val="00F510A9"/>
    <w:rsid w:val="00F51CB0"/>
    <w:rsid w:val="00F51E92"/>
    <w:rsid w:val="00F52777"/>
    <w:rsid w:val="00F52FC1"/>
    <w:rsid w:val="00F532A5"/>
    <w:rsid w:val="00F53863"/>
    <w:rsid w:val="00F5396F"/>
    <w:rsid w:val="00F543D9"/>
    <w:rsid w:val="00F5443E"/>
    <w:rsid w:val="00F54627"/>
    <w:rsid w:val="00F547AF"/>
    <w:rsid w:val="00F54A8A"/>
    <w:rsid w:val="00F54F33"/>
    <w:rsid w:val="00F55683"/>
    <w:rsid w:val="00F558B8"/>
    <w:rsid w:val="00F55B03"/>
    <w:rsid w:val="00F55C2D"/>
    <w:rsid w:val="00F55C9D"/>
    <w:rsid w:val="00F57B9B"/>
    <w:rsid w:val="00F57C9F"/>
    <w:rsid w:val="00F6098D"/>
    <w:rsid w:val="00F612AA"/>
    <w:rsid w:val="00F61A60"/>
    <w:rsid w:val="00F61ABF"/>
    <w:rsid w:val="00F62481"/>
    <w:rsid w:val="00F62C14"/>
    <w:rsid w:val="00F62CCE"/>
    <w:rsid w:val="00F63889"/>
    <w:rsid w:val="00F63D33"/>
    <w:rsid w:val="00F63DA5"/>
    <w:rsid w:val="00F63DA7"/>
    <w:rsid w:val="00F63F14"/>
    <w:rsid w:val="00F6439D"/>
    <w:rsid w:val="00F64496"/>
    <w:rsid w:val="00F6467D"/>
    <w:rsid w:val="00F64D02"/>
    <w:rsid w:val="00F64FE9"/>
    <w:rsid w:val="00F650EF"/>
    <w:rsid w:val="00F65181"/>
    <w:rsid w:val="00F652AD"/>
    <w:rsid w:val="00F659C7"/>
    <w:rsid w:val="00F65B15"/>
    <w:rsid w:val="00F662C7"/>
    <w:rsid w:val="00F666C5"/>
    <w:rsid w:val="00F66DD7"/>
    <w:rsid w:val="00F67019"/>
    <w:rsid w:val="00F6710D"/>
    <w:rsid w:val="00F675B4"/>
    <w:rsid w:val="00F67743"/>
    <w:rsid w:val="00F67A50"/>
    <w:rsid w:val="00F67D43"/>
    <w:rsid w:val="00F70087"/>
    <w:rsid w:val="00F703E2"/>
    <w:rsid w:val="00F70B5F"/>
    <w:rsid w:val="00F70D14"/>
    <w:rsid w:val="00F71B2D"/>
    <w:rsid w:val="00F71F13"/>
    <w:rsid w:val="00F72265"/>
    <w:rsid w:val="00F727BC"/>
    <w:rsid w:val="00F72999"/>
    <w:rsid w:val="00F73406"/>
    <w:rsid w:val="00F73BBF"/>
    <w:rsid w:val="00F73CDD"/>
    <w:rsid w:val="00F74179"/>
    <w:rsid w:val="00F746AD"/>
    <w:rsid w:val="00F753E3"/>
    <w:rsid w:val="00F75914"/>
    <w:rsid w:val="00F76138"/>
    <w:rsid w:val="00F7690E"/>
    <w:rsid w:val="00F7711D"/>
    <w:rsid w:val="00F7726C"/>
    <w:rsid w:val="00F77305"/>
    <w:rsid w:val="00F7733E"/>
    <w:rsid w:val="00F77726"/>
    <w:rsid w:val="00F778B7"/>
    <w:rsid w:val="00F77A9C"/>
    <w:rsid w:val="00F80334"/>
    <w:rsid w:val="00F8056D"/>
    <w:rsid w:val="00F80FCA"/>
    <w:rsid w:val="00F80FCF"/>
    <w:rsid w:val="00F81256"/>
    <w:rsid w:val="00F81501"/>
    <w:rsid w:val="00F8161A"/>
    <w:rsid w:val="00F8167E"/>
    <w:rsid w:val="00F81BDF"/>
    <w:rsid w:val="00F81DAD"/>
    <w:rsid w:val="00F81F4B"/>
    <w:rsid w:val="00F8229A"/>
    <w:rsid w:val="00F823F8"/>
    <w:rsid w:val="00F82636"/>
    <w:rsid w:val="00F82AFB"/>
    <w:rsid w:val="00F83874"/>
    <w:rsid w:val="00F85018"/>
    <w:rsid w:val="00F85060"/>
    <w:rsid w:val="00F8580B"/>
    <w:rsid w:val="00F859C5"/>
    <w:rsid w:val="00F85B06"/>
    <w:rsid w:val="00F8609D"/>
    <w:rsid w:val="00F8708D"/>
    <w:rsid w:val="00F8733E"/>
    <w:rsid w:val="00F87E75"/>
    <w:rsid w:val="00F905DC"/>
    <w:rsid w:val="00F9098E"/>
    <w:rsid w:val="00F90CD2"/>
    <w:rsid w:val="00F90DF8"/>
    <w:rsid w:val="00F911B8"/>
    <w:rsid w:val="00F9186D"/>
    <w:rsid w:val="00F91EB3"/>
    <w:rsid w:val="00F91F0A"/>
    <w:rsid w:val="00F9219C"/>
    <w:rsid w:val="00F923B5"/>
    <w:rsid w:val="00F92D34"/>
    <w:rsid w:val="00F935F0"/>
    <w:rsid w:val="00F94E4D"/>
    <w:rsid w:val="00F95969"/>
    <w:rsid w:val="00F95A38"/>
    <w:rsid w:val="00F968EE"/>
    <w:rsid w:val="00F96E66"/>
    <w:rsid w:val="00F97739"/>
    <w:rsid w:val="00FA1456"/>
    <w:rsid w:val="00FA17E5"/>
    <w:rsid w:val="00FA2216"/>
    <w:rsid w:val="00FA2610"/>
    <w:rsid w:val="00FA26BA"/>
    <w:rsid w:val="00FA2B34"/>
    <w:rsid w:val="00FA2D86"/>
    <w:rsid w:val="00FA2E9B"/>
    <w:rsid w:val="00FA36B1"/>
    <w:rsid w:val="00FA40F9"/>
    <w:rsid w:val="00FA433B"/>
    <w:rsid w:val="00FA48E6"/>
    <w:rsid w:val="00FA513F"/>
    <w:rsid w:val="00FA5CDA"/>
    <w:rsid w:val="00FA5ECC"/>
    <w:rsid w:val="00FA61F3"/>
    <w:rsid w:val="00FA630D"/>
    <w:rsid w:val="00FA63D3"/>
    <w:rsid w:val="00FA68D7"/>
    <w:rsid w:val="00FA6AD5"/>
    <w:rsid w:val="00FA6EAD"/>
    <w:rsid w:val="00FA70EF"/>
    <w:rsid w:val="00FA7188"/>
    <w:rsid w:val="00FA771B"/>
    <w:rsid w:val="00FB0235"/>
    <w:rsid w:val="00FB0295"/>
    <w:rsid w:val="00FB160E"/>
    <w:rsid w:val="00FB188C"/>
    <w:rsid w:val="00FB1D08"/>
    <w:rsid w:val="00FB23A4"/>
    <w:rsid w:val="00FB26D2"/>
    <w:rsid w:val="00FB310F"/>
    <w:rsid w:val="00FB37E0"/>
    <w:rsid w:val="00FB3AB8"/>
    <w:rsid w:val="00FB43C3"/>
    <w:rsid w:val="00FB4652"/>
    <w:rsid w:val="00FB4A9B"/>
    <w:rsid w:val="00FB4FE7"/>
    <w:rsid w:val="00FB56B8"/>
    <w:rsid w:val="00FB5A4D"/>
    <w:rsid w:val="00FB5AF1"/>
    <w:rsid w:val="00FB5B57"/>
    <w:rsid w:val="00FB5DF3"/>
    <w:rsid w:val="00FB650C"/>
    <w:rsid w:val="00FB66F1"/>
    <w:rsid w:val="00FB672A"/>
    <w:rsid w:val="00FB693C"/>
    <w:rsid w:val="00FB6F7A"/>
    <w:rsid w:val="00FB6FB1"/>
    <w:rsid w:val="00FB72DA"/>
    <w:rsid w:val="00FB74CA"/>
    <w:rsid w:val="00FC0705"/>
    <w:rsid w:val="00FC0E46"/>
    <w:rsid w:val="00FC0ED1"/>
    <w:rsid w:val="00FC0EE8"/>
    <w:rsid w:val="00FC13E2"/>
    <w:rsid w:val="00FC1686"/>
    <w:rsid w:val="00FC1986"/>
    <w:rsid w:val="00FC1ADF"/>
    <w:rsid w:val="00FC1BFE"/>
    <w:rsid w:val="00FC2104"/>
    <w:rsid w:val="00FC32BE"/>
    <w:rsid w:val="00FC4179"/>
    <w:rsid w:val="00FC419D"/>
    <w:rsid w:val="00FC4BBC"/>
    <w:rsid w:val="00FC4CCE"/>
    <w:rsid w:val="00FC4DA3"/>
    <w:rsid w:val="00FC533F"/>
    <w:rsid w:val="00FC59CE"/>
    <w:rsid w:val="00FC5D2A"/>
    <w:rsid w:val="00FC5D5A"/>
    <w:rsid w:val="00FC62BD"/>
    <w:rsid w:val="00FC6305"/>
    <w:rsid w:val="00FC63A1"/>
    <w:rsid w:val="00FC73EB"/>
    <w:rsid w:val="00FD02D7"/>
    <w:rsid w:val="00FD0AF6"/>
    <w:rsid w:val="00FD0C14"/>
    <w:rsid w:val="00FD0CEE"/>
    <w:rsid w:val="00FD0D63"/>
    <w:rsid w:val="00FD1760"/>
    <w:rsid w:val="00FD1899"/>
    <w:rsid w:val="00FD19B5"/>
    <w:rsid w:val="00FD1BE0"/>
    <w:rsid w:val="00FD26EC"/>
    <w:rsid w:val="00FD2A1A"/>
    <w:rsid w:val="00FD3134"/>
    <w:rsid w:val="00FD36DE"/>
    <w:rsid w:val="00FD3FAA"/>
    <w:rsid w:val="00FD4100"/>
    <w:rsid w:val="00FD4F86"/>
    <w:rsid w:val="00FD542A"/>
    <w:rsid w:val="00FD5609"/>
    <w:rsid w:val="00FD588D"/>
    <w:rsid w:val="00FD638F"/>
    <w:rsid w:val="00FD6BB0"/>
    <w:rsid w:val="00FD732B"/>
    <w:rsid w:val="00FD7591"/>
    <w:rsid w:val="00FD759E"/>
    <w:rsid w:val="00FD778B"/>
    <w:rsid w:val="00FD786C"/>
    <w:rsid w:val="00FE02EB"/>
    <w:rsid w:val="00FE0723"/>
    <w:rsid w:val="00FE08EE"/>
    <w:rsid w:val="00FE10F8"/>
    <w:rsid w:val="00FE144B"/>
    <w:rsid w:val="00FE18E5"/>
    <w:rsid w:val="00FE1AEF"/>
    <w:rsid w:val="00FE2A17"/>
    <w:rsid w:val="00FE2DE3"/>
    <w:rsid w:val="00FE3852"/>
    <w:rsid w:val="00FE38AD"/>
    <w:rsid w:val="00FE4685"/>
    <w:rsid w:val="00FE4BB9"/>
    <w:rsid w:val="00FE4D57"/>
    <w:rsid w:val="00FE4EB4"/>
    <w:rsid w:val="00FE5D05"/>
    <w:rsid w:val="00FE5DCA"/>
    <w:rsid w:val="00FE5EB2"/>
    <w:rsid w:val="00FE63EC"/>
    <w:rsid w:val="00FF0357"/>
    <w:rsid w:val="00FF04E7"/>
    <w:rsid w:val="00FF0504"/>
    <w:rsid w:val="00FF102E"/>
    <w:rsid w:val="00FF168A"/>
    <w:rsid w:val="00FF1A77"/>
    <w:rsid w:val="00FF2085"/>
    <w:rsid w:val="00FF20CD"/>
    <w:rsid w:val="00FF2B9C"/>
    <w:rsid w:val="00FF2EF9"/>
    <w:rsid w:val="00FF35EB"/>
    <w:rsid w:val="00FF3631"/>
    <w:rsid w:val="00FF37FB"/>
    <w:rsid w:val="00FF381E"/>
    <w:rsid w:val="00FF3C53"/>
    <w:rsid w:val="00FF3D3B"/>
    <w:rsid w:val="00FF3E32"/>
    <w:rsid w:val="00FF4521"/>
    <w:rsid w:val="00FF4EF2"/>
    <w:rsid w:val="00FF5BF3"/>
    <w:rsid w:val="00FF5E4D"/>
    <w:rsid w:val="00FF60D9"/>
    <w:rsid w:val="00FF6184"/>
    <w:rsid w:val="00FF61B0"/>
    <w:rsid w:val="00FF6E69"/>
    <w:rsid w:val="00FF7113"/>
    <w:rsid w:val="00FF7468"/>
    <w:rsid w:val="00FF7595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55E783E"/>
  <w15:chartTrackingRefBased/>
  <w15:docId w15:val="{DF574A3D-2B91-4EEB-BB2E-35231FA6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35E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2735EC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2735EC"/>
    <w:rPr>
      <w:rFonts w:cs="EucrosiaUPC"/>
      <w:sz w:val="30"/>
      <w:szCs w:val="30"/>
    </w:rPr>
  </w:style>
  <w:style w:type="character" w:customStyle="1" w:styleId="Heading6Char">
    <w:name w:val="Heading 6 Char"/>
    <w:link w:val="Heading6"/>
    <w:rsid w:val="002735EC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2735E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uiPriority w:val="99"/>
    <w:rsid w:val="002735E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2714A"/>
    <w:rPr>
      <w:rFonts w:ascii="Arial" w:hAnsi="Arial"/>
      <w:sz w:val="18"/>
      <w:szCs w:val="18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D0292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4C425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D0292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2735EC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D0292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2735E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D0292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2735EC"/>
    <w:rPr>
      <w:rFonts w:ascii="Arial" w:hAnsi="Arial"/>
      <w:sz w:val="18"/>
      <w:szCs w:val="18"/>
    </w:r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F350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D420B5"/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2735EC"/>
    <w:rPr>
      <w:rFonts w:ascii="Arial" w:hAnsi="Arial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F15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35EC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link w:val="EndnoteTextChar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character" w:customStyle="1" w:styleId="EndnoteTextChar">
    <w:name w:val="Endnote Text Char"/>
    <w:link w:val="EndnoteText"/>
    <w:uiPriority w:val="99"/>
    <w:semiHidden/>
    <w:rsid w:val="002735EC"/>
    <w:rPr>
      <w:rFonts w:ascii="Book Antiqua" w:hAnsi="Book Antiqua" w:cs="Times New Roman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35F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735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35F5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35EC"/>
    <w:rPr>
      <w:rFonts w:ascii="Arial" w:hAnsi="Arial"/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0E3617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rsid w:val="002735EC"/>
    <w:rPr>
      <w:rFonts w:ascii="Arial" w:hAnsi="Arial" w:cs="Cordia New"/>
      <w:sz w:val="16"/>
      <w:szCs w:val="18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03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rial Narrow" w:eastAsia="Calibri" w:hAnsi="Arial Narrow" w:cs="EucrosiaUPC"/>
      <w:color w:val="002060"/>
      <w:sz w:val="24"/>
      <w:szCs w:val="32"/>
    </w:rPr>
  </w:style>
  <w:style w:type="character" w:customStyle="1" w:styleId="PlainTextChar">
    <w:name w:val="Plain Text Char"/>
    <w:link w:val="PlainText"/>
    <w:uiPriority w:val="99"/>
    <w:semiHidden/>
    <w:rsid w:val="008D03E6"/>
    <w:rPr>
      <w:rFonts w:ascii="Arial Narrow" w:eastAsia="Calibri" w:hAnsi="Arial Narrow" w:cs="EucrosiaUPC"/>
      <w:color w:val="002060"/>
      <w:sz w:val="24"/>
      <w:szCs w:val="32"/>
    </w:rPr>
  </w:style>
  <w:style w:type="paragraph" w:styleId="NormalWeb">
    <w:name w:val="Normal (Web)"/>
    <w:basedOn w:val="Normal"/>
    <w:uiPriority w:val="99"/>
    <w:semiHidden/>
    <w:unhideWhenUsed/>
    <w:rsid w:val="009838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BodyTextChar1">
    <w:name w:val="Body Text Char1"/>
    <w:aliases w:val="bt Char1,body text Char1,Body Char1"/>
    <w:semiHidden/>
    <w:rsid w:val="002735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75BEF-62DC-4031-A58E-A3113E1B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698</TotalTime>
  <Pages>4</Pages>
  <Words>7267</Words>
  <Characters>41423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48593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aa</dc:creator>
  <cp:keywords/>
  <dc:description/>
  <cp:lastModifiedBy>wb</cp:lastModifiedBy>
  <cp:revision>78</cp:revision>
  <cp:lastPrinted>2019-11-05T05:59:00Z</cp:lastPrinted>
  <dcterms:created xsi:type="dcterms:W3CDTF">2019-11-03T12:06:00Z</dcterms:created>
  <dcterms:modified xsi:type="dcterms:W3CDTF">2019-11-11T04:24:00Z</dcterms:modified>
</cp:coreProperties>
</file>