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Pr="004832E9" w:rsidRDefault="005636CC" w:rsidP="004832E9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D7B99D0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832E9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E477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DE477E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4832E9"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832E9">
        <w:rPr>
          <w:rFonts w:ascii="Browallia New" w:hAnsi="Browallia New" w:cs="Browallia New"/>
          <w:sz w:val="28"/>
          <w:szCs w:val="28"/>
          <w:lang w:bidi="th-TH"/>
        </w:rPr>
        <w:t>0</w:t>
      </w:r>
      <w:r w:rsidR="004832E9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E477E" w:rsidRPr="00DE477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832E9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4832E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DE477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4832E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4526FAC4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0C835A22" w:rsidR="001B4277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58E8A" w14:textId="09DA02DA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69F3AB" w14:textId="445AD7AB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109362" w14:textId="52F315C1" w:rsidR="003B533E" w:rsidRDefault="003B533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967064" w14:textId="7062A004" w:rsidR="003B533E" w:rsidRDefault="003B533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A1A4AE" w14:textId="5E3757FD" w:rsidR="003B533E" w:rsidRDefault="003B533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376845" w14:textId="77777777" w:rsidR="003B533E" w:rsidRDefault="003B533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4B6C6283" w14:textId="0004707D" w:rsidR="005636CC" w:rsidRDefault="005636C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5636CC" w:rsidRDefault="009A73BE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142624" w:rsidRPr="005636CC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Pr="005636CC" w:rsidRDefault="008367AC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B95F694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5F01E4B8" w:rsidR="00D15EA5" w:rsidRPr="005636CC" w:rsidRDefault="002B5857" w:rsidP="005636CC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B73F5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0B73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B56675" w:rsidRPr="000B73F5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28965" w14:textId="77777777" w:rsidR="00701188" w:rsidRDefault="00701188">
      <w:r>
        <w:separator/>
      </w:r>
    </w:p>
  </w:endnote>
  <w:endnote w:type="continuationSeparator" w:id="0">
    <w:p w14:paraId="745E5E81" w14:textId="77777777" w:rsidR="00701188" w:rsidRDefault="0070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4C98" w14:textId="77777777" w:rsidR="00701188" w:rsidRDefault="00701188">
      <w:bookmarkStart w:id="0" w:name="_Hlk482348182"/>
      <w:bookmarkEnd w:id="0"/>
      <w:r>
        <w:separator/>
      </w:r>
    </w:p>
  </w:footnote>
  <w:footnote w:type="continuationSeparator" w:id="0">
    <w:p w14:paraId="7A1A4BB5" w14:textId="77777777" w:rsidR="00701188" w:rsidRDefault="00701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DE477E" w:rsidRDefault="00DE477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0C36700" w:rsidR="00DE477E" w:rsidRDefault="00DE477E" w:rsidP="00D96128">
    <w:pPr>
      <w:pStyle w:val="Header"/>
      <w:jc w:val="right"/>
    </w:pPr>
  </w:p>
  <w:p w14:paraId="4A9BB6FF" w14:textId="77777777" w:rsidR="00DE477E" w:rsidRPr="0079502D" w:rsidRDefault="00DE477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E477E" w:rsidRDefault="00DE477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DA547E9" w:rsidR="00DE477E" w:rsidRPr="006932D7" w:rsidRDefault="00DE477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E477E" w:rsidRDefault="00DE477E" w:rsidP="00D15EA5">
    <w:pPr>
      <w:pStyle w:val="Header"/>
    </w:pPr>
    <w:bookmarkStart w:id="2" w:name="Footer3_tbl"/>
    <w:bookmarkEnd w:id="2"/>
  </w:p>
  <w:p w14:paraId="4E76693D" w14:textId="308EA56A" w:rsidR="00DE477E" w:rsidRDefault="00DE477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B73F5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1A7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857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B533E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2E9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22A38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188"/>
    <w:rsid w:val="0070147C"/>
    <w:rsid w:val="007064E7"/>
    <w:rsid w:val="00711DA4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17D27"/>
    <w:rsid w:val="00C20092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77E"/>
    <w:rsid w:val="00DE4958"/>
    <w:rsid w:val="00DE654E"/>
    <w:rsid w:val="00E04361"/>
    <w:rsid w:val="00E064FD"/>
    <w:rsid w:val="00E1053A"/>
    <w:rsid w:val="00E13654"/>
    <w:rsid w:val="00E16418"/>
    <w:rsid w:val="00E21060"/>
    <w:rsid w:val="00E26AF3"/>
    <w:rsid w:val="00E276E0"/>
    <w:rsid w:val="00E314EA"/>
    <w:rsid w:val="00E33FDA"/>
    <w:rsid w:val="00E406D5"/>
    <w:rsid w:val="00E4627C"/>
    <w:rsid w:val="00E468B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43C3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4" ma:contentTypeDescription="Create a new document." ma:contentTypeScope="" ma:versionID="9ae485ffb9c815b3ee79e0efc1cd0282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187a83054e11b075576d9b7530b73fb3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C83ED-53E7-434D-9DAC-F392B860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5BABB-A438-491F-9599-382D7D44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14</cp:revision>
  <cp:lastPrinted>2019-09-10T08:58:00Z</cp:lastPrinted>
  <dcterms:created xsi:type="dcterms:W3CDTF">2019-05-09T04:26:00Z</dcterms:created>
  <dcterms:modified xsi:type="dcterms:W3CDTF">2019-11-11T07:11:00Z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