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  <w:bookmarkStart w:id="1" w:name="_GoBack"/>
      <w:bookmarkEnd w:id="1"/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4852F5A6" w14:textId="77777777" w:rsidR="00BC509E" w:rsidRDefault="00BC509E" w:rsidP="00BC50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6F93082" w14:textId="77777777" w:rsidR="00604FB7" w:rsidRDefault="00604FB7" w:rsidP="00BC509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542ABF49" w:rsidR="00634D49" w:rsidRPr="00604FB7" w:rsidRDefault="00634D49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04F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402BBA" w:rsidRPr="00604F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สหไทย เทอร์มินอล จำกัด (มหาชน)</w:t>
      </w:r>
    </w:p>
    <w:p w14:paraId="580879B3" w14:textId="17CCE0A9" w:rsidR="00AD3B26" w:rsidRPr="00604FB7" w:rsidRDefault="00AD3B26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788876" w14:textId="0E57C219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604FB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สหไทย </w:t>
      </w:r>
      <w:proofErr w:type="spellStart"/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เทอร์มินอล</w:t>
      </w:r>
      <w:proofErr w:type="spellEnd"/>
      <w:r w:rsidRPr="00604F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จำกัด (มหาชน) และบริษัทย่อย ณ วันที่ </w:t>
      </w:r>
      <w:r w:rsidR="00604FB7" w:rsidRPr="00604FB7">
        <w:rPr>
          <w:rFonts w:ascii="Browallia New" w:hAnsi="Browallia New" w:cs="Browallia New" w:hint="cs"/>
          <w:sz w:val="28"/>
          <w:szCs w:val="28"/>
          <w:lang w:bidi="th-TH"/>
        </w:rPr>
        <w:t>30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45EC8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604FB7"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ยน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04FB7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งบกำไรขาดทุนและกำไรขาดทุนเบ็ดเสร็จอื่นรวมและเฉพาะของบริษัท </w:t>
      </w:r>
      <w:r w:rsidR="00604FB7"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สำหรับงวดสามเดือนและ</w:t>
      </w:r>
      <w:r w:rsidR="00845EC8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604FB7"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</w:t>
      </w:r>
      <w:r w:rsidR="00F178C3"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F178C3" w:rsidRPr="00604FB7">
        <w:rPr>
          <w:rFonts w:ascii="Browallia New" w:hAnsi="Browallia New" w:cs="Browallia New" w:hint="cs"/>
          <w:sz w:val="28"/>
          <w:szCs w:val="28"/>
          <w:lang w:bidi="th-TH"/>
        </w:rPr>
        <w:t>30</w:t>
      </w:r>
      <w:r w:rsidR="00F178C3"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178C3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F178C3"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ยน </w:t>
      </w:r>
      <w:r w:rsidR="00F178C3" w:rsidRPr="00604FB7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  <w:r w:rsidR="00604FB7" w:rsidRPr="00604FB7">
        <w:rPr>
          <w:rFonts w:ascii="Browallia New" w:hAnsi="Browallia New" w:cs="Browallia New" w:hint="cs"/>
          <w:spacing w:val="-4"/>
          <w:sz w:val="28"/>
          <w:szCs w:val="28"/>
          <w:lang w:bidi="th-TH"/>
        </w:rPr>
        <w:t xml:space="preserve"> 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และเฉพาะของบริษัท </w:t>
      </w:r>
      <w:r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สำหรับงวด</w:t>
      </w:r>
      <w:r w:rsidR="00F178C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เดือนสิ้นสุดวันเดียวกัน</w:t>
      </w:r>
      <w:r w:rsidR="009042F3"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604FB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Pr="00604F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04FB7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9D3837F" w14:textId="7478A50A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21673F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604F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1382D5CC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D50BAE5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04FB7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604FB7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604FB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604FB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53607781" w14:textId="4394539A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C58178F" w14:textId="4A8C8FE8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7991A6" w14:textId="0BD54308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794674" w14:textId="06949C51" w:rsidR="00BC509E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3D798A" w14:textId="676C59C1" w:rsidR="00282FEC" w:rsidRDefault="00282FEC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BC2AEA" w14:textId="47C718C4" w:rsidR="00282FEC" w:rsidRDefault="00282FEC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0DF52A" w14:textId="7E831D8D" w:rsidR="00282FEC" w:rsidRDefault="00282FEC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711AD80" w14:textId="77777777" w:rsidR="00282FEC" w:rsidRPr="00604FB7" w:rsidRDefault="00282FEC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BD2597" w14:textId="1A57E70D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CF5C0C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04F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60B10B3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18C82CA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604F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3436A628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413E4B" w14:textId="2A5D230E" w:rsidR="00884701" w:rsidRPr="00604FB7" w:rsidRDefault="00884701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2168FC6" w14:textId="77777777" w:rsidR="00BC509E" w:rsidRPr="00604FB7" w:rsidRDefault="00BC509E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3A57895" w14:textId="65C6E19A" w:rsidR="00142624" w:rsidRPr="00604FB7" w:rsidRDefault="00402BBA" w:rsidP="00604F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04F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นายนรินทร์ </w:t>
      </w:r>
      <w:r w:rsidRPr="00604FB7">
        <w:rPr>
          <w:rFonts w:ascii="Browallia New" w:hAnsi="Browallia New" w:cs="Browallia New" w:hint="cs"/>
          <w:b/>
          <w:bCs/>
          <w:sz w:val="28"/>
          <w:szCs w:val="28"/>
          <w:lang w:bidi="th-TH"/>
        </w:rPr>
        <w:t xml:space="preserve"> </w:t>
      </w:r>
      <w:r w:rsidRPr="00604F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0E0FD2DC" w14:textId="77777777" w:rsidR="00142624" w:rsidRPr="00604FB7" w:rsidRDefault="00142624" w:rsidP="00604FB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77B1EE53" w:rsidR="00142624" w:rsidRPr="00604FB7" w:rsidRDefault="00142624" w:rsidP="00604FB7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402BBA" w:rsidRPr="00604FB7">
        <w:rPr>
          <w:rFonts w:ascii="Browallia New" w:hAnsi="Browallia New" w:cs="Browallia New" w:hint="cs"/>
          <w:sz w:val="28"/>
          <w:szCs w:val="28"/>
          <w:lang w:val="en-US" w:bidi="th-TH"/>
        </w:rPr>
        <w:t>8593</w:t>
      </w:r>
    </w:p>
    <w:p w14:paraId="28B639CA" w14:textId="77777777" w:rsidR="00142624" w:rsidRPr="00604FB7" w:rsidRDefault="00142624" w:rsidP="00604FB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604FB7" w:rsidRDefault="003C08B4" w:rsidP="00604FB7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604FB7" w:rsidRDefault="00142624" w:rsidP="00604FB7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04FB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54D5BBD8" w:rsidR="00CD4D4E" w:rsidRPr="00604FB7" w:rsidRDefault="00C83D66" w:rsidP="00604FB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980C9A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Pr="00980C9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833C94" w:rsidRPr="00980C9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C509E" w:rsidRPr="00980C9A">
        <w:rPr>
          <w:rFonts w:ascii="Browallia New" w:hAnsi="Browallia New" w:cs="Browallia New" w:hint="cs"/>
          <w:sz w:val="28"/>
          <w:szCs w:val="28"/>
          <w:lang w:val="en-US" w:bidi="th-TH"/>
        </w:rPr>
        <w:t>2562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06CED" w14:textId="77777777" w:rsidR="009C369B" w:rsidRDefault="009C369B">
      <w:r>
        <w:separator/>
      </w:r>
    </w:p>
  </w:endnote>
  <w:endnote w:type="continuationSeparator" w:id="0">
    <w:p w14:paraId="7B9BA004" w14:textId="77777777" w:rsidR="009C369B" w:rsidRDefault="009C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D6B15" w14:textId="77777777" w:rsidR="009C369B" w:rsidRDefault="009C369B">
      <w:bookmarkStart w:id="0" w:name="_Hlk482348182"/>
      <w:bookmarkEnd w:id="0"/>
      <w:r>
        <w:separator/>
      </w:r>
    </w:p>
  </w:footnote>
  <w:footnote w:type="continuationSeparator" w:id="0">
    <w:p w14:paraId="61391F2E" w14:textId="77777777" w:rsidR="009C369B" w:rsidRDefault="009C3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6F2FF584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9E5EC9F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604FB7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7DF04FA8" w:rsidR="00D460E7" w:rsidRPr="00BC509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D4C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E76C7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5D6D"/>
    <w:rsid w:val="00247969"/>
    <w:rsid w:val="0026182A"/>
    <w:rsid w:val="00277EBE"/>
    <w:rsid w:val="00282FEC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47F9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D722C"/>
    <w:rsid w:val="003E034A"/>
    <w:rsid w:val="003E3E21"/>
    <w:rsid w:val="003E59D9"/>
    <w:rsid w:val="003F1162"/>
    <w:rsid w:val="00402BBA"/>
    <w:rsid w:val="0040400B"/>
    <w:rsid w:val="00416281"/>
    <w:rsid w:val="00422353"/>
    <w:rsid w:val="00423BD7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A0DFE"/>
    <w:rsid w:val="004A3C62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70FA"/>
    <w:rsid w:val="0052186A"/>
    <w:rsid w:val="00525A9F"/>
    <w:rsid w:val="005321DA"/>
    <w:rsid w:val="00547541"/>
    <w:rsid w:val="00551365"/>
    <w:rsid w:val="005627FF"/>
    <w:rsid w:val="00577D61"/>
    <w:rsid w:val="005822AC"/>
    <w:rsid w:val="00591F0D"/>
    <w:rsid w:val="00592D8D"/>
    <w:rsid w:val="005A29D0"/>
    <w:rsid w:val="005A356D"/>
    <w:rsid w:val="005B405A"/>
    <w:rsid w:val="005C2CCB"/>
    <w:rsid w:val="005C6479"/>
    <w:rsid w:val="005C69FD"/>
    <w:rsid w:val="005D7025"/>
    <w:rsid w:val="005E2D67"/>
    <w:rsid w:val="005E5578"/>
    <w:rsid w:val="005F4D62"/>
    <w:rsid w:val="00604FB7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2308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A7670"/>
    <w:rsid w:val="007C6354"/>
    <w:rsid w:val="007D41A1"/>
    <w:rsid w:val="007D74D5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3C94"/>
    <w:rsid w:val="00837B54"/>
    <w:rsid w:val="00843100"/>
    <w:rsid w:val="00845EC8"/>
    <w:rsid w:val="00847054"/>
    <w:rsid w:val="00850F25"/>
    <w:rsid w:val="008534AA"/>
    <w:rsid w:val="008541C2"/>
    <w:rsid w:val="00854985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042F3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80C9A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C369B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C1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A693A"/>
    <w:rsid w:val="00AB3EF2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509E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3023"/>
    <w:rsid w:val="00C63743"/>
    <w:rsid w:val="00C76C6C"/>
    <w:rsid w:val="00C80EC5"/>
    <w:rsid w:val="00C83D66"/>
    <w:rsid w:val="00C85669"/>
    <w:rsid w:val="00C86BB9"/>
    <w:rsid w:val="00C8772C"/>
    <w:rsid w:val="00CA43FD"/>
    <w:rsid w:val="00CA53F3"/>
    <w:rsid w:val="00CB18EB"/>
    <w:rsid w:val="00CB335B"/>
    <w:rsid w:val="00CB441E"/>
    <w:rsid w:val="00CC6389"/>
    <w:rsid w:val="00CC72E9"/>
    <w:rsid w:val="00CD25C2"/>
    <w:rsid w:val="00CD4D4E"/>
    <w:rsid w:val="00CE24E5"/>
    <w:rsid w:val="00CE41DB"/>
    <w:rsid w:val="00CE4D96"/>
    <w:rsid w:val="00CF160D"/>
    <w:rsid w:val="00CF1EA0"/>
    <w:rsid w:val="00D05EE9"/>
    <w:rsid w:val="00D0786F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C03"/>
    <w:rsid w:val="00E64D2D"/>
    <w:rsid w:val="00E702F4"/>
    <w:rsid w:val="00E86B53"/>
    <w:rsid w:val="00E9057F"/>
    <w:rsid w:val="00E9110B"/>
    <w:rsid w:val="00EA2B6F"/>
    <w:rsid w:val="00EB3478"/>
    <w:rsid w:val="00EB4B39"/>
    <w:rsid w:val="00EB6FE3"/>
    <w:rsid w:val="00EE0F65"/>
    <w:rsid w:val="00EE44DA"/>
    <w:rsid w:val="00EE4960"/>
    <w:rsid w:val="00EE59BD"/>
    <w:rsid w:val="00EF190C"/>
    <w:rsid w:val="00F01358"/>
    <w:rsid w:val="00F178C3"/>
    <w:rsid w:val="00F218D1"/>
    <w:rsid w:val="00F246A1"/>
    <w:rsid w:val="00F33DB7"/>
    <w:rsid w:val="00F37917"/>
    <w:rsid w:val="00F45341"/>
    <w:rsid w:val="00F5513E"/>
    <w:rsid w:val="00F63F3F"/>
    <w:rsid w:val="00F66FA5"/>
    <w:rsid w:val="00F71678"/>
    <w:rsid w:val="00F71E1F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dec215936169871d663b41ba9e5e5ec1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0589e417ace475a732383bcba5651aed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106EC-0EAE-4062-BCB8-642D3B63E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76267dab-5fbc-40b3-b094-37ede3b14e0f"/>
    <ds:schemaRef ds:uri="http://purl.org/dc/terms/"/>
    <ds:schemaRef ds:uri="a5c08846-fde5-474e-af84-f34de52b038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E2A7D45-DBF8-44E8-BF9E-F5765C7D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</TotalTime>
  <Pages>2</Pages>
  <Words>330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10</cp:revision>
  <cp:lastPrinted>2019-08-09T08:41:00Z</cp:lastPrinted>
  <dcterms:created xsi:type="dcterms:W3CDTF">2019-05-14T06:46:00Z</dcterms:created>
  <dcterms:modified xsi:type="dcterms:W3CDTF">2019-11-11T06:25:00Z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</Properties>
</file>