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E2E" w:rsidRPr="003E1A15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lang w:val="en-US" w:bidi="th-TH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BA4CC2" w:rsidRPr="00126262" w:rsidRDefault="00BA4CC2" w:rsidP="00126262">
      <w:pPr>
        <w:spacing w:line="240" w:lineRule="atLeast"/>
        <w:rPr>
          <w:rFonts w:cs="Times New Roman"/>
        </w:rPr>
      </w:pPr>
    </w:p>
    <w:p w:rsidR="00BA4CC2" w:rsidRDefault="00BA4CC2" w:rsidP="00126262">
      <w:pPr>
        <w:spacing w:line="240" w:lineRule="atLeast"/>
        <w:rPr>
          <w:rFonts w:cs="Times New Roman"/>
        </w:rPr>
      </w:pPr>
    </w:p>
    <w:p w:rsidR="00D468AF" w:rsidRDefault="00D468AF" w:rsidP="00126262">
      <w:pPr>
        <w:spacing w:line="240" w:lineRule="atLeast"/>
        <w:rPr>
          <w:rFonts w:cs="Times New Roman"/>
        </w:rPr>
      </w:pPr>
    </w:p>
    <w:p w:rsidR="00D468AF" w:rsidRDefault="00D468AF" w:rsidP="00126262">
      <w:pPr>
        <w:spacing w:line="240" w:lineRule="atLeast"/>
        <w:rPr>
          <w:rFonts w:cs="Times New Roman"/>
        </w:rPr>
      </w:pPr>
    </w:p>
    <w:p w:rsidR="00D468AF" w:rsidRPr="00126262" w:rsidRDefault="00D468AF" w:rsidP="00126262">
      <w:pPr>
        <w:spacing w:line="240" w:lineRule="atLeast"/>
        <w:rPr>
          <w:rFonts w:cs="Times New Roman"/>
        </w:rPr>
      </w:pPr>
    </w:p>
    <w:p w:rsidR="00BA4CC2" w:rsidRPr="00C84DD3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p w:rsidR="00F13505" w:rsidRPr="00126262" w:rsidRDefault="00F13505" w:rsidP="00126262">
      <w:pPr>
        <w:spacing w:line="240" w:lineRule="atLeast"/>
        <w:rPr>
          <w:rFonts w:cs="Times New Roman"/>
        </w:rPr>
      </w:pPr>
    </w:p>
    <w:p w:rsidR="00041335" w:rsidRPr="00D40828" w:rsidRDefault="00041335" w:rsidP="00041335">
      <w:pPr>
        <w:spacing w:line="240" w:lineRule="atLeast"/>
        <w:rPr>
          <w:rFonts w:cstheme="minorBidi"/>
          <w:cs/>
          <w:lang w:bidi="th-TH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41335" w:rsidRPr="00887831" w:rsidTr="00202844">
        <w:trPr>
          <w:trHeight w:val="1210"/>
        </w:trPr>
        <w:tc>
          <w:tcPr>
            <w:tcW w:w="7830" w:type="dxa"/>
          </w:tcPr>
          <w:p w:rsidR="00041335" w:rsidRPr="00887831" w:rsidRDefault="00041335" w:rsidP="00202844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Vinythai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</w:t>
            </w:r>
            <w:r w:rsidRPr="00887831">
              <w:rPr>
                <w:rFonts w:cs="Times New Roman"/>
                <w:sz w:val="40"/>
                <w:szCs w:val="40"/>
              </w:rPr>
              <w:t>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1E60B9" w:rsidRPr="00887831" w:rsidTr="00202844">
        <w:trPr>
          <w:trHeight w:val="1784"/>
        </w:trPr>
        <w:tc>
          <w:tcPr>
            <w:tcW w:w="7830" w:type="dxa"/>
          </w:tcPr>
          <w:p w:rsidR="001E60B9" w:rsidRPr="00121F62" w:rsidRDefault="00095A0E" w:rsidP="001E60B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>
              <w:rPr>
                <w:spacing w:val="-3"/>
                <w:sz w:val="36"/>
                <w:szCs w:val="45"/>
                <w:lang w:val="en-US" w:bidi="th-TH"/>
              </w:rPr>
              <w:t xml:space="preserve">Condensed </w:t>
            </w:r>
            <w:proofErr w:type="spellStart"/>
            <w:r>
              <w:rPr>
                <w:spacing w:val="-3"/>
                <w:sz w:val="36"/>
                <w:szCs w:val="45"/>
                <w:lang w:val="en-US" w:bidi="th-TH"/>
              </w:rPr>
              <w:t>i</w:t>
            </w:r>
            <w:r w:rsidR="001E60B9" w:rsidRPr="00121F62">
              <w:rPr>
                <w:rFonts w:cs="Times New Roman"/>
                <w:spacing w:val="-3"/>
                <w:sz w:val="36"/>
                <w:szCs w:val="36"/>
              </w:rPr>
              <w:t>nterim</w:t>
            </w:r>
            <w:proofErr w:type="spellEnd"/>
            <w:r w:rsidR="001E60B9" w:rsidRPr="00121F62">
              <w:rPr>
                <w:rFonts w:cs="Times New Roman"/>
                <w:spacing w:val="-3"/>
                <w:sz w:val="36"/>
                <w:szCs w:val="36"/>
              </w:rPr>
              <w:t xml:space="preserve"> financial statements</w:t>
            </w:r>
          </w:p>
          <w:p w:rsidR="001E60B9" w:rsidRPr="00121F62" w:rsidRDefault="00D96C6F" w:rsidP="001E60B9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121F62">
              <w:rPr>
                <w:rFonts w:cs="Times New Roman"/>
                <w:sz w:val="36"/>
                <w:szCs w:val="36"/>
              </w:rPr>
              <w:t xml:space="preserve">for the three-month </w:t>
            </w:r>
            <w:r>
              <w:rPr>
                <w:rFonts w:cs="Times New Roman"/>
                <w:sz w:val="36"/>
                <w:szCs w:val="36"/>
              </w:rPr>
              <w:t xml:space="preserve">and </w:t>
            </w:r>
            <w:r w:rsidR="00947B16">
              <w:rPr>
                <w:rFonts w:cs="Times New Roman"/>
                <w:sz w:val="36"/>
                <w:szCs w:val="36"/>
              </w:rPr>
              <w:t>nine</w:t>
            </w:r>
            <w:r>
              <w:rPr>
                <w:rFonts w:cs="Times New Roman"/>
                <w:sz w:val="36"/>
                <w:szCs w:val="36"/>
              </w:rPr>
              <w:t xml:space="preserve">-month </w:t>
            </w:r>
            <w:r w:rsidRPr="00121F62">
              <w:rPr>
                <w:rFonts w:cs="Times New Roman"/>
                <w:sz w:val="36"/>
                <w:szCs w:val="36"/>
              </w:rPr>
              <w:t>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121F62">
              <w:rPr>
                <w:rFonts w:cs="Times New Roman"/>
                <w:sz w:val="36"/>
                <w:szCs w:val="36"/>
              </w:rPr>
              <w:t xml:space="preserve"> ended</w:t>
            </w:r>
          </w:p>
          <w:p w:rsidR="001E60B9" w:rsidRPr="00121F62" w:rsidRDefault="00D96C6F" w:rsidP="001E60B9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sz w:val="36"/>
                <w:szCs w:val="36"/>
              </w:rPr>
              <w:t xml:space="preserve">30 </w:t>
            </w:r>
            <w:r w:rsidR="00947B16">
              <w:rPr>
                <w:rFonts w:cs="Times New Roman"/>
                <w:sz w:val="36"/>
                <w:szCs w:val="36"/>
              </w:rPr>
              <w:t>September</w:t>
            </w:r>
            <w:r>
              <w:rPr>
                <w:rFonts w:cs="Times New Roman"/>
                <w:sz w:val="36"/>
                <w:szCs w:val="36"/>
              </w:rPr>
              <w:t xml:space="preserve"> </w:t>
            </w:r>
            <w:r w:rsidR="00597581">
              <w:rPr>
                <w:rFonts w:cs="Times New Roman"/>
                <w:sz w:val="36"/>
                <w:szCs w:val="36"/>
              </w:rPr>
              <w:t>2019</w:t>
            </w:r>
          </w:p>
          <w:p w:rsidR="001E60B9" w:rsidRPr="00121F62" w:rsidRDefault="001E60B9" w:rsidP="001E60B9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121F62">
              <w:rPr>
                <w:rFonts w:cs="Times New Roman"/>
                <w:sz w:val="36"/>
                <w:szCs w:val="36"/>
              </w:rPr>
              <w:t>and</w:t>
            </w:r>
          </w:p>
          <w:p w:rsidR="001E60B9" w:rsidRPr="00442EEA" w:rsidRDefault="001E60B9" w:rsidP="001E60B9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5531B7">
              <w:rPr>
                <w:rFonts w:cs="Times New Roman"/>
                <w:spacing w:val="-3"/>
                <w:szCs w:val="36"/>
              </w:rPr>
              <w:t xml:space="preserve">Independent auditor’s review </w:t>
            </w:r>
            <w:r w:rsidR="00095A0E">
              <w:rPr>
                <w:rFonts w:cs="Times New Roman"/>
                <w:spacing w:val="-3"/>
                <w:szCs w:val="36"/>
              </w:rPr>
              <w:t>report</w:t>
            </w:r>
          </w:p>
        </w:tc>
      </w:tr>
      <w:tr w:rsidR="00041335" w:rsidRPr="00F92CD0" w:rsidTr="00202844">
        <w:trPr>
          <w:trHeight w:val="454"/>
        </w:trPr>
        <w:tc>
          <w:tcPr>
            <w:tcW w:w="7830" w:type="dxa"/>
          </w:tcPr>
          <w:p w:rsidR="00041335" w:rsidRPr="00887831" w:rsidRDefault="00041335" w:rsidP="00202844">
            <w:pPr>
              <w:ind w:right="-43"/>
              <w:jc w:val="center"/>
              <w:rPr>
                <w:sz w:val="32"/>
                <w:szCs w:val="32"/>
              </w:rPr>
            </w:pPr>
            <w:bookmarkStart w:id="1" w:name="SubTitle"/>
            <w:bookmarkEnd w:id="1"/>
          </w:p>
        </w:tc>
      </w:tr>
    </w:tbl>
    <w:p w:rsidR="00041335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2" w:name="Date"/>
      <w:bookmarkEnd w:id="2"/>
    </w:p>
    <w:p w:rsidR="00041335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041335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041335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041335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Pr="00DF7480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rFonts w:cs="Times New Roman"/>
        </w:rPr>
        <w:br w:type="page"/>
      </w: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C74F5F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C74F5F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765E6" w:rsidRDefault="004765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C74F5F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3338E6" w:rsidRPr="00A13AB7" w:rsidRDefault="00442EEA" w:rsidP="00DB78D2">
      <w:pPr>
        <w:pStyle w:val="acctmainheading"/>
        <w:spacing w:after="0" w:line="240" w:lineRule="atLeast"/>
        <w:jc w:val="both"/>
        <w:outlineLvl w:val="0"/>
        <w:rPr>
          <w:rFonts w:cs="Cordia New"/>
          <w:cs/>
          <w:lang w:bidi="th-TH"/>
        </w:rPr>
      </w:pPr>
      <w:r>
        <w:rPr>
          <w:bCs/>
          <w:szCs w:val="28"/>
        </w:rPr>
        <w:t>Independent Auditor’s Report on Review of</w:t>
      </w:r>
      <w:r w:rsidR="00DF7480">
        <w:rPr>
          <w:bCs/>
          <w:szCs w:val="28"/>
        </w:rPr>
        <w:t xml:space="preserve"> </w:t>
      </w:r>
      <w:r>
        <w:rPr>
          <w:bCs/>
          <w:szCs w:val="28"/>
        </w:rPr>
        <w:t xml:space="preserve">Interim Financial </w:t>
      </w:r>
      <w:r w:rsidR="00E4017B">
        <w:rPr>
          <w:bCs/>
          <w:szCs w:val="28"/>
        </w:rPr>
        <w:t>Information</w:t>
      </w:r>
      <w:r w:rsidR="00A13AB7">
        <w:rPr>
          <w:rFonts w:cs="Times New Roman"/>
        </w:rPr>
        <w:t xml:space="preserve"> </w:t>
      </w:r>
    </w:p>
    <w:p w:rsidR="00E83DC8" w:rsidRPr="00887831" w:rsidRDefault="00E83DC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:rsidR="00A76FE8" w:rsidRPr="00887831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:rsidR="003338E6" w:rsidRPr="00887831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</w:t>
      </w:r>
      <w:r w:rsidR="008B5D95" w:rsidRPr="00887831">
        <w:rPr>
          <w:rFonts w:cs="Times New Roman"/>
          <w:sz w:val="24"/>
          <w:szCs w:val="24"/>
        </w:rPr>
        <w:t>Board of Directors</w:t>
      </w:r>
      <w:r w:rsidR="00C365DD">
        <w:rPr>
          <w:rFonts w:cs="Times New Roman"/>
          <w:sz w:val="24"/>
          <w:szCs w:val="24"/>
        </w:rPr>
        <w:t xml:space="preserve"> of </w:t>
      </w:r>
      <w:proofErr w:type="spellStart"/>
      <w:r w:rsidR="00C365DD">
        <w:rPr>
          <w:rFonts w:cs="Times New Roman"/>
          <w:sz w:val="24"/>
          <w:szCs w:val="24"/>
        </w:rPr>
        <w:t>Vinythai</w:t>
      </w:r>
      <w:proofErr w:type="spellEnd"/>
      <w:r w:rsidR="00C365DD">
        <w:rPr>
          <w:rFonts w:cs="Times New Roman"/>
          <w:sz w:val="24"/>
          <w:szCs w:val="24"/>
        </w:rPr>
        <w:t xml:space="preserve"> </w:t>
      </w:r>
      <w:r w:rsidRPr="00887831">
        <w:rPr>
          <w:rFonts w:cs="Times New Roman"/>
          <w:sz w:val="24"/>
          <w:szCs w:val="24"/>
        </w:rPr>
        <w:t>Public Company Limited</w:t>
      </w:r>
    </w:p>
    <w:p w:rsidR="00E96854" w:rsidRPr="00887831" w:rsidRDefault="00E96854" w:rsidP="00DB78D2">
      <w:pPr>
        <w:spacing w:line="240" w:lineRule="atLeast"/>
        <w:jc w:val="both"/>
        <w:rPr>
          <w:rFonts w:cs="Times New Roman"/>
        </w:rPr>
      </w:pPr>
    </w:p>
    <w:p w:rsidR="00FB6839" w:rsidRPr="00887831" w:rsidRDefault="00FB6839" w:rsidP="00DB78D2">
      <w:pPr>
        <w:spacing w:line="240" w:lineRule="atLeast"/>
        <w:jc w:val="both"/>
      </w:pPr>
    </w:p>
    <w:p w:rsidR="00041335" w:rsidRPr="00E84E70" w:rsidRDefault="00041335" w:rsidP="00041335">
      <w:pPr>
        <w:jc w:val="both"/>
        <w:rPr>
          <w:lang w:bidi="th-TH"/>
        </w:rPr>
      </w:pPr>
      <w:r w:rsidRPr="00E84E70">
        <w:rPr>
          <w:lang w:bidi="th-TH"/>
        </w:rPr>
        <w:t xml:space="preserve">I have reviewed the accompanying consolidated and separate statements of financial position of </w:t>
      </w:r>
      <w:proofErr w:type="spellStart"/>
      <w:r>
        <w:t>Vinythai</w:t>
      </w:r>
      <w:proofErr w:type="spellEnd"/>
      <w:r w:rsidRPr="00E84E70">
        <w:t xml:space="preserve"> Public Company Limited</w:t>
      </w:r>
      <w:r w:rsidRPr="00E84E70">
        <w:rPr>
          <w:lang w:bidi="th-TH"/>
        </w:rPr>
        <w:t xml:space="preserve"> and its subsidiaries, and of </w:t>
      </w:r>
      <w:proofErr w:type="spellStart"/>
      <w:r>
        <w:t>Vinythai</w:t>
      </w:r>
      <w:proofErr w:type="spellEnd"/>
      <w:r>
        <w:t xml:space="preserve"> </w:t>
      </w:r>
      <w:r w:rsidRPr="00E84E70">
        <w:t>Public Company Limited</w:t>
      </w:r>
      <w:r>
        <w:rPr>
          <w:lang w:bidi="th-TH"/>
        </w:rPr>
        <w:t xml:space="preserve">, respectively, as at </w:t>
      </w:r>
      <w:r w:rsidR="001A3B02">
        <w:rPr>
          <w:lang w:bidi="th-TH"/>
        </w:rPr>
        <w:br/>
      </w:r>
      <w:r w:rsidR="00AC1B3C">
        <w:rPr>
          <w:lang w:bidi="th-TH"/>
        </w:rPr>
        <w:t>3</w:t>
      </w:r>
      <w:r w:rsidR="00AC1B3C">
        <w:rPr>
          <w:lang w:val="en-US" w:bidi="th-TH"/>
        </w:rPr>
        <w:t>0</w:t>
      </w:r>
      <w:r w:rsidR="00AC1B3C">
        <w:rPr>
          <w:lang w:bidi="th-TH"/>
        </w:rPr>
        <w:t xml:space="preserve"> </w:t>
      </w:r>
      <w:r w:rsidR="00947B16">
        <w:rPr>
          <w:lang w:bidi="th-TH"/>
        </w:rPr>
        <w:t>September</w:t>
      </w:r>
      <w:r w:rsidR="001E60B9">
        <w:rPr>
          <w:lang w:bidi="th-TH"/>
        </w:rPr>
        <w:t xml:space="preserve"> </w:t>
      </w:r>
      <w:r w:rsidR="00597581">
        <w:rPr>
          <w:lang w:bidi="th-TH"/>
        </w:rPr>
        <w:t>2019</w:t>
      </w:r>
      <w:r w:rsidRPr="00E84E70">
        <w:rPr>
          <w:lang w:bidi="th-TH"/>
        </w:rPr>
        <w:t>; the consolidated and</w:t>
      </w:r>
      <w:r>
        <w:rPr>
          <w:lang w:bidi="th-TH"/>
        </w:rPr>
        <w:t xml:space="preserve"> separate statements of </w:t>
      </w:r>
      <w:r w:rsidRPr="00E84E70">
        <w:rPr>
          <w:lang w:bidi="th-TH"/>
        </w:rPr>
        <w:t>comprehensive income</w:t>
      </w:r>
      <w:r w:rsidR="005044C1">
        <w:rPr>
          <w:lang w:bidi="th-TH"/>
        </w:rPr>
        <w:t xml:space="preserve"> for the three-month and</w:t>
      </w:r>
      <w:r w:rsidR="00947B16">
        <w:rPr>
          <w:lang w:bidi="th-TH"/>
        </w:rPr>
        <w:t xml:space="preserve"> nine</w:t>
      </w:r>
      <w:r w:rsidR="005044C1">
        <w:rPr>
          <w:lang w:bidi="th-TH"/>
        </w:rPr>
        <w:t xml:space="preserve">-month periods ended 30 </w:t>
      </w:r>
      <w:r w:rsidR="00947B16">
        <w:rPr>
          <w:lang w:bidi="th-TH"/>
        </w:rPr>
        <w:t>September</w:t>
      </w:r>
      <w:r w:rsidR="005044C1">
        <w:rPr>
          <w:lang w:bidi="th-TH"/>
        </w:rPr>
        <w:t xml:space="preserve"> </w:t>
      </w:r>
      <w:r w:rsidR="00597581">
        <w:rPr>
          <w:lang w:bidi="th-TH"/>
        </w:rPr>
        <w:t>2019</w:t>
      </w:r>
      <w:r w:rsidR="00260545">
        <w:rPr>
          <w:lang w:bidi="th-TH"/>
        </w:rPr>
        <w:t xml:space="preserve">, </w:t>
      </w:r>
      <w:r w:rsidR="005044C1">
        <w:rPr>
          <w:lang w:bidi="th-TH"/>
        </w:rPr>
        <w:t>the consolidat</w:t>
      </w:r>
      <w:r w:rsidR="004678EC">
        <w:rPr>
          <w:lang w:bidi="th-TH"/>
        </w:rPr>
        <w:t>ed and sepa</w:t>
      </w:r>
      <w:r w:rsidR="005044C1">
        <w:rPr>
          <w:lang w:bidi="th-TH"/>
        </w:rPr>
        <w:t>rate statement</w:t>
      </w:r>
      <w:r w:rsidR="00063581">
        <w:rPr>
          <w:lang w:bidi="th-TH"/>
        </w:rPr>
        <w:t>s</w:t>
      </w:r>
      <w:r w:rsidR="005044C1">
        <w:rPr>
          <w:lang w:bidi="th-TH"/>
        </w:rPr>
        <w:t xml:space="preserve"> of </w:t>
      </w:r>
      <w:r w:rsidRPr="00E84E70">
        <w:rPr>
          <w:lang w:bidi="th-TH"/>
        </w:rPr>
        <w:t>changes in equity and cash flows for</w:t>
      </w:r>
      <w:r>
        <w:rPr>
          <w:lang w:bidi="th-TH"/>
        </w:rPr>
        <w:t xml:space="preserve"> the </w:t>
      </w:r>
      <w:r w:rsidR="00947B16">
        <w:rPr>
          <w:lang w:val="en-US" w:bidi="th-TH"/>
        </w:rPr>
        <w:t>nine</w:t>
      </w:r>
      <w:r>
        <w:rPr>
          <w:lang w:bidi="th-TH"/>
        </w:rPr>
        <w:t xml:space="preserve">-month period ended </w:t>
      </w:r>
      <w:r w:rsidR="005044C1">
        <w:rPr>
          <w:lang w:bidi="th-TH"/>
        </w:rPr>
        <w:t>30</w:t>
      </w:r>
      <w:r w:rsidR="00A54786">
        <w:rPr>
          <w:lang w:bidi="th-TH"/>
        </w:rPr>
        <w:t xml:space="preserve"> </w:t>
      </w:r>
      <w:r w:rsidR="00947B16">
        <w:rPr>
          <w:lang w:bidi="th-TH"/>
        </w:rPr>
        <w:t>September</w:t>
      </w:r>
      <w:r w:rsidR="001E60B9">
        <w:rPr>
          <w:lang w:bidi="th-TH"/>
        </w:rPr>
        <w:t xml:space="preserve"> </w:t>
      </w:r>
      <w:r w:rsidR="00597581">
        <w:rPr>
          <w:lang w:bidi="th-TH"/>
        </w:rPr>
        <w:t>2019</w:t>
      </w:r>
      <w:r w:rsidRPr="00E84E70">
        <w:rPr>
          <w:lang w:bidi="th-TH"/>
        </w:rPr>
        <w:t xml:space="preserve">; </w:t>
      </w:r>
      <w:r w:rsidRPr="000D0816">
        <w:rPr>
          <w:lang w:bidi="th-TH"/>
        </w:rPr>
        <w:t>and condensed notes (“interim financial information”).</w:t>
      </w:r>
      <w:r w:rsidRPr="000D0816">
        <w:rPr>
          <w:i/>
          <w:iCs/>
          <w:lang w:bidi="th-TH"/>
        </w:rPr>
        <w:t xml:space="preserve"> </w:t>
      </w:r>
      <w:r w:rsidRPr="000D0816">
        <w:rPr>
          <w:szCs w:val="22"/>
        </w:rPr>
        <w:t>Management is responsible for the preparation and presentation of this interim financial information</w:t>
      </w:r>
      <w:r w:rsidRPr="00FC39BB">
        <w:rPr>
          <w:szCs w:val="22"/>
        </w:rPr>
        <w:t xml:space="preserve"> in accordance </w:t>
      </w:r>
      <w:r w:rsidRPr="000D0816">
        <w:rPr>
          <w:szCs w:val="22"/>
        </w:rPr>
        <w:t>with Thai Accounting Standard 34, “Interim Financial Reporting”.</w:t>
      </w:r>
      <w:r>
        <w:rPr>
          <w:szCs w:val="22"/>
        </w:rPr>
        <w:t xml:space="preserve"> </w:t>
      </w:r>
      <w:r w:rsidR="001B6588">
        <w:rPr>
          <w:szCs w:val="22"/>
        </w:rPr>
        <w:br/>
      </w:r>
      <w:r w:rsidRPr="000D0816">
        <w:rPr>
          <w:szCs w:val="22"/>
        </w:rPr>
        <w:t>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442EEA" w:rsidRPr="00041335" w:rsidRDefault="00442EEA" w:rsidP="00442EEA">
      <w:pPr>
        <w:pStyle w:val="RNormal"/>
        <w:rPr>
          <w:lang w:val="en-GB"/>
        </w:rPr>
      </w:pPr>
    </w:p>
    <w:p w:rsidR="00F442F5" w:rsidRDefault="00F442F5" w:rsidP="00F442F5">
      <w:pPr>
        <w:jc w:val="both"/>
        <w:rPr>
          <w:i/>
        </w:rPr>
      </w:pPr>
      <w:r>
        <w:rPr>
          <w:i/>
        </w:rPr>
        <w:t>Scope of Review</w:t>
      </w:r>
    </w:p>
    <w:p w:rsidR="00F442F5" w:rsidRDefault="00F442F5" w:rsidP="00F442F5">
      <w:pPr>
        <w:jc w:val="both"/>
      </w:pPr>
    </w:p>
    <w:p w:rsidR="00F442F5" w:rsidRDefault="00F442F5" w:rsidP="00F442F5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F442F5" w:rsidRDefault="00F442F5" w:rsidP="00F442F5">
      <w:pPr>
        <w:jc w:val="both"/>
      </w:pPr>
    </w:p>
    <w:p w:rsidR="00F442F5" w:rsidRPr="00FC39BB" w:rsidRDefault="00F442F5" w:rsidP="00F442F5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F442F5" w:rsidRDefault="00F442F5" w:rsidP="00F442F5">
      <w:pPr>
        <w:jc w:val="both"/>
      </w:pPr>
    </w:p>
    <w:p w:rsidR="00F442F5" w:rsidRDefault="00F442F5" w:rsidP="00F442F5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E84E70" w:rsidRDefault="00E84E70" w:rsidP="00E84E70">
      <w:pPr>
        <w:pStyle w:val="RNormal"/>
        <w:rPr>
          <w:rFonts w:cs="Angsana New"/>
          <w:szCs w:val="20"/>
          <w:lang w:val="en-GB"/>
        </w:rPr>
      </w:pPr>
    </w:p>
    <w:p w:rsidR="008E5B6D" w:rsidRDefault="008E5B6D" w:rsidP="00E84E70">
      <w:pPr>
        <w:pStyle w:val="RNormal"/>
        <w:rPr>
          <w:rFonts w:cs="Angsana New"/>
          <w:szCs w:val="20"/>
          <w:lang w:val="en-GB"/>
        </w:rPr>
      </w:pPr>
    </w:p>
    <w:p w:rsidR="00E84E70" w:rsidRDefault="00E84E70" w:rsidP="00E84E70">
      <w:pPr>
        <w:pStyle w:val="RNormal"/>
        <w:rPr>
          <w:rFonts w:cs="Angsana New"/>
          <w:szCs w:val="20"/>
          <w:lang w:val="en-GB"/>
        </w:rPr>
      </w:pPr>
    </w:p>
    <w:p w:rsidR="00CD7A7C" w:rsidRDefault="00CD7A7C" w:rsidP="00E84E70">
      <w:pPr>
        <w:pStyle w:val="RNormal"/>
        <w:rPr>
          <w:rFonts w:cs="Angsana New"/>
          <w:szCs w:val="20"/>
          <w:lang w:val="en-GB"/>
        </w:rPr>
      </w:pPr>
    </w:p>
    <w:p w:rsidR="00E57991" w:rsidRDefault="00E57991" w:rsidP="00E84E70">
      <w:pPr>
        <w:pStyle w:val="RNormal"/>
        <w:rPr>
          <w:rFonts w:cs="Angsana New"/>
          <w:szCs w:val="20"/>
          <w:lang w:val="en-GB"/>
        </w:rPr>
      </w:pPr>
    </w:p>
    <w:p w:rsidR="00E84E70" w:rsidRPr="00887831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>(</w:t>
      </w:r>
      <w:r w:rsidR="00C74F5F">
        <w:rPr>
          <w:lang w:val="en-US"/>
        </w:rPr>
        <w:t>Sirinuch Vimolsathit</w:t>
      </w:r>
      <w:r w:rsidRPr="00887831">
        <w:rPr>
          <w:lang w:val="en-US"/>
        </w:rPr>
        <w:t>)</w:t>
      </w:r>
    </w:p>
    <w:p w:rsidR="00E84E70" w:rsidRPr="00887831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>Certified Public Accountant</w:t>
      </w:r>
    </w:p>
    <w:p w:rsidR="00E84E70" w:rsidRPr="00887831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 xml:space="preserve">Registration No. </w:t>
      </w:r>
      <w:r w:rsidR="002E339C">
        <w:rPr>
          <w:lang w:val="en-US"/>
        </w:rPr>
        <w:t>8413</w:t>
      </w:r>
    </w:p>
    <w:p w:rsidR="00E84E70" w:rsidRPr="00887831" w:rsidRDefault="00E84E70" w:rsidP="00E84E70">
      <w:pPr>
        <w:pStyle w:val="IndexHeading1"/>
        <w:spacing w:after="0" w:line="240" w:lineRule="atLeast"/>
        <w:outlineLvl w:val="0"/>
        <w:rPr>
          <w:lang w:val="en-US"/>
        </w:rPr>
      </w:pPr>
    </w:p>
    <w:p w:rsidR="00E84E70" w:rsidRDefault="00E84E70" w:rsidP="00E84E70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 xml:space="preserve">KPMG </w:t>
      </w:r>
      <w:proofErr w:type="spellStart"/>
      <w:r w:rsidRPr="00887831">
        <w:rPr>
          <w:lang w:val="en-US"/>
        </w:rPr>
        <w:t>Phoomchai</w:t>
      </w:r>
      <w:proofErr w:type="spellEnd"/>
      <w:r w:rsidRPr="00887831">
        <w:rPr>
          <w:lang w:val="en-US"/>
        </w:rPr>
        <w:t xml:space="preserve"> Audit</w:t>
      </w:r>
      <w:r w:rsidR="00134ECE">
        <w:rPr>
          <w:lang w:val="en-US"/>
        </w:rPr>
        <w:t xml:space="preserve"> Ltd.</w:t>
      </w:r>
    </w:p>
    <w:p w:rsidR="00E73325" w:rsidRDefault="00E84E70" w:rsidP="00E84E70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:rsidR="00E73325" w:rsidRDefault="004A6900" w:rsidP="00E73325">
      <w:pPr>
        <w:rPr>
          <w:lang w:val="en-US" w:bidi="th-TH"/>
        </w:rPr>
      </w:pPr>
      <w:r>
        <w:rPr>
          <w:lang w:val="en-US" w:bidi="th-TH"/>
        </w:rPr>
        <w:t xml:space="preserve">12 November </w:t>
      </w:r>
      <w:r w:rsidR="00947B16">
        <w:rPr>
          <w:lang w:val="en-US" w:bidi="th-TH"/>
        </w:rPr>
        <w:t>2019</w:t>
      </w:r>
      <w:bookmarkStart w:id="3" w:name="_GoBack"/>
      <w:bookmarkEnd w:id="3"/>
    </w:p>
    <w:sectPr w:rsidR="00E73325" w:rsidSect="00972F23">
      <w:headerReference w:type="even" r:id="rId8"/>
      <w:headerReference w:type="default" r:id="rId9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B3E" w:rsidRDefault="00781B3E">
      <w:r>
        <w:separator/>
      </w:r>
    </w:p>
  </w:endnote>
  <w:endnote w:type="continuationSeparator" w:id="0">
    <w:p w:rsidR="00781B3E" w:rsidRDefault="0078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B3E" w:rsidRDefault="00781B3E">
      <w:r>
        <w:separator/>
      </w:r>
    </w:p>
  </w:footnote>
  <w:footnote w:type="continuationSeparator" w:id="0">
    <w:p w:rsidR="00781B3E" w:rsidRDefault="00781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B3E" w:rsidRDefault="00781B3E" w:rsidP="00CA0C79">
    <w:pPr>
      <w:spacing w:line="240" w:lineRule="atLeast"/>
      <w:rPr>
        <w:b/>
        <w:bCs/>
        <w:sz w:val="24"/>
        <w:szCs w:val="24"/>
      </w:rPr>
    </w:pPr>
  </w:p>
  <w:p w:rsidR="00972F23" w:rsidRDefault="00972F23" w:rsidP="00CA0C79">
    <w:pPr>
      <w:spacing w:line="240" w:lineRule="atLeast"/>
      <w:rPr>
        <w:b/>
        <w:bCs/>
        <w:sz w:val="24"/>
        <w:szCs w:val="24"/>
      </w:rPr>
    </w:pPr>
  </w:p>
  <w:p w:rsidR="00972F23" w:rsidRDefault="00972F23" w:rsidP="00CA0C79">
    <w:pPr>
      <w:spacing w:line="240" w:lineRule="atLeast"/>
      <w:rPr>
        <w:b/>
        <w:bCs/>
        <w:sz w:val="24"/>
        <w:szCs w:val="24"/>
      </w:rPr>
    </w:pPr>
  </w:p>
  <w:p w:rsidR="00781B3E" w:rsidRPr="00463CC6" w:rsidRDefault="00781B3E" w:rsidP="00CA0C79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B3E" w:rsidRDefault="00781B3E" w:rsidP="00CA0C79">
    <w:pPr>
      <w:spacing w:line="240" w:lineRule="atLeast"/>
      <w:rPr>
        <w:b/>
        <w:bCs/>
        <w:sz w:val="24"/>
        <w:szCs w:val="24"/>
      </w:rPr>
    </w:pPr>
  </w:p>
  <w:p w:rsidR="00781B3E" w:rsidRPr="00463CC6" w:rsidRDefault="00781B3E" w:rsidP="00CA0C79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E297D24"/>
    <w:multiLevelType w:val="multilevel"/>
    <w:tmpl w:val="E586CE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6" w15:restartNumberingAfterBreak="0">
    <w:nsid w:val="16C11EDA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D886DF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8214D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F499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2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E0FE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A6C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EA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BE44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5CA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9427270"/>
    <w:multiLevelType w:val="hybridMultilevel"/>
    <w:tmpl w:val="C09A4B3E"/>
    <w:lvl w:ilvl="0" w:tplc="F66C551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2EA2"/>
    <w:multiLevelType w:val="hybridMultilevel"/>
    <w:tmpl w:val="62AA8DFE"/>
    <w:lvl w:ilvl="0" w:tplc="9FBC7CF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3E03988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9ECEE46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DE9C8B5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F4E212D4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12A0434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DC266B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B8828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936C7D8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F55D1"/>
    <w:multiLevelType w:val="multilevel"/>
    <w:tmpl w:val="7ACAF7A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2"/>
  </w:num>
  <w:num w:numId="5">
    <w:abstractNumId w:val="9"/>
  </w:num>
  <w:num w:numId="6">
    <w:abstractNumId w:val="24"/>
  </w:num>
  <w:num w:numId="7">
    <w:abstractNumId w:val="18"/>
  </w:num>
  <w:num w:numId="8">
    <w:abstractNumId w:val="17"/>
  </w:num>
  <w:num w:numId="9">
    <w:abstractNumId w:val="27"/>
  </w:num>
  <w:num w:numId="10">
    <w:abstractNumId w:val="8"/>
  </w:num>
  <w:num w:numId="11">
    <w:abstractNumId w:val="21"/>
  </w:num>
  <w:num w:numId="12">
    <w:abstractNumId w:val="28"/>
  </w:num>
  <w:num w:numId="13">
    <w:abstractNumId w:val="5"/>
  </w:num>
  <w:num w:numId="14">
    <w:abstractNumId w:val="19"/>
  </w:num>
  <w:num w:numId="15">
    <w:abstractNumId w:val="26"/>
  </w:num>
  <w:num w:numId="16">
    <w:abstractNumId w:val="0"/>
  </w:num>
  <w:num w:numId="17">
    <w:abstractNumId w:val="1"/>
  </w:num>
  <w:num w:numId="18">
    <w:abstractNumId w:val="2"/>
  </w:num>
  <w:num w:numId="19">
    <w:abstractNumId w:val="14"/>
  </w:num>
  <w:num w:numId="20">
    <w:abstractNumId w:val="11"/>
  </w:num>
  <w:num w:numId="21">
    <w:abstractNumId w:val="22"/>
  </w:num>
  <w:num w:numId="22">
    <w:abstractNumId w:val="6"/>
  </w:num>
  <w:num w:numId="23">
    <w:abstractNumId w:val="15"/>
  </w:num>
  <w:num w:numId="24">
    <w:abstractNumId w:val="13"/>
  </w:num>
  <w:num w:numId="25">
    <w:abstractNumId w:val="16"/>
  </w:num>
  <w:num w:numId="26">
    <w:abstractNumId w:val="7"/>
  </w:num>
  <w:num w:numId="27">
    <w:abstractNumId w:val="25"/>
  </w:num>
  <w:num w:numId="28">
    <w:abstractNumId w:val="23"/>
  </w:num>
  <w:num w:numId="29">
    <w:abstractNumId w:val="26"/>
  </w:num>
  <w:num w:numId="30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3E3"/>
    <w:rsid w:val="00000F3B"/>
    <w:rsid w:val="000010AC"/>
    <w:rsid w:val="00001CC0"/>
    <w:rsid w:val="000026BE"/>
    <w:rsid w:val="00002896"/>
    <w:rsid w:val="00002C66"/>
    <w:rsid w:val="000037F0"/>
    <w:rsid w:val="000037FF"/>
    <w:rsid w:val="0000381C"/>
    <w:rsid w:val="00003B16"/>
    <w:rsid w:val="00005FFD"/>
    <w:rsid w:val="000062A0"/>
    <w:rsid w:val="00006D76"/>
    <w:rsid w:val="00006D8E"/>
    <w:rsid w:val="000074F4"/>
    <w:rsid w:val="00007F28"/>
    <w:rsid w:val="000105B5"/>
    <w:rsid w:val="00010633"/>
    <w:rsid w:val="00010E4D"/>
    <w:rsid w:val="00011193"/>
    <w:rsid w:val="0001146B"/>
    <w:rsid w:val="000122AD"/>
    <w:rsid w:val="0001253A"/>
    <w:rsid w:val="00012C0D"/>
    <w:rsid w:val="00012E66"/>
    <w:rsid w:val="00012F49"/>
    <w:rsid w:val="000132B5"/>
    <w:rsid w:val="0001377A"/>
    <w:rsid w:val="000137C4"/>
    <w:rsid w:val="00013C83"/>
    <w:rsid w:val="00014186"/>
    <w:rsid w:val="0001445E"/>
    <w:rsid w:val="0001564F"/>
    <w:rsid w:val="00016A22"/>
    <w:rsid w:val="00016CB5"/>
    <w:rsid w:val="00017854"/>
    <w:rsid w:val="00017AC0"/>
    <w:rsid w:val="00017EA2"/>
    <w:rsid w:val="00021780"/>
    <w:rsid w:val="00021965"/>
    <w:rsid w:val="00021D28"/>
    <w:rsid w:val="00022335"/>
    <w:rsid w:val="00023713"/>
    <w:rsid w:val="00023C0C"/>
    <w:rsid w:val="00023D03"/>
    <w:rsid w:val="000240B3"/>
    <w:rsid w:val="0002496F"/>
    <w:rsid w:val="0002547F"/>
    <w:rsid w:val="000254E0"/>
    <w:rsid w:val="00025996"/>
    <w:rsid w:val="00025D00"/>
    <w:rsid w:val="0002676E"/>
    <w:rsid w:val="000268FF"/>
    <w:rsid w:val="000270D0"/>
    <w:rsid w:val="000271AF"/>
    <w:rsid w:val="0002751F"/>
    <w:rsid w:val="00027600"/>
    <w:rsid w:val="000279E4"/>
    <w:rsid w:val="00027B51"/>
    <w:rsid w:val="0003099F"/>
    <w:rsid w:val="00030AC3"/>
    <w:rsid w:val="0003102C"/>
    <w:rsid w:val="00032212"/>
    <w:rsid w:val="00032D06"/>
    <w:rsid w:val="000330BF"/>
    <w:rsid w:val="000330D4"/>
    <w:rsid w:val="00033A4A"/>
    <w:rsid w:val="00033CB4"/>
    <w:rsid w:val="000340BD"/>
    <w:rsid w:val="000351BB"/>
    <w:rsid w:val="00035576"/>
    <w:rsid w:val="000362ED"/>
    <w:rsid w:val="00036458"/>
    <w:rsid w:val="00036C20"/>
    <w:rsid w:val="00036D59"/>
    <w:rsid w:val="00036E5F"/>
    <w:rsid w:val="0003757B"/>
    <w:rsid w:val="00037AC7"/>
    <w:rsid w:val="00037C78"/>
    <w:rsid w:val="00037DE3"/>
    <w:rsid w:val="00037F22"/>
    <w:rsid w:val="000406F9"/>
    <w:rsid w:val="00041015"/>
    <w:rsid w:val="00041335"/>
    <w:rsid w:val="000415BA"/>
    <w:rsid w:val="000417B3"/>
    <w:rsid w:val="00041812"/>
    <w:rsid w:val="00041E13"/>
    <w:rsid w:val="00042222"/>
    <w:rsid w:val="00042598"/>
    <w:rsid w:val="00044748"/>
    <w:rsid w:val="000449A6"/>
    <w:rsid w:val="00044A7D"/>
    <w:rsid w:val="00044EAB"/>
    <w:rsid w:val="00044EB4"/>
    <w:rsid w:val="00045C6C"/>
    <w:rsid w:val="00046845"/>
    <w:rsid w:val="00046AA9"/>
    <w:rsid w:val="00050221"/>
    <w:rsid w:val="00051B8C"/>
    <w:rsid w:val="00051C9D"/>
    <w:rsid w:val="000520CA"/>
    <w:rsid w:val="00052694"/>
    <w:rsid w:val="0005269E"/>
    <w:rsid w:val="0005372B"/>
    <w:rsid w:val="00053763"/>
    <w:rsid w:val="000539C2"/>
    <w:rsid w:val="00053AFB"/>
    <w:rsid w:val="000540B8"/>
    <w:rsid w:val="000541B4"/>
    <w:rsid w:val="00054391"/>
    <w:rsid w:val="00055711"/>
    <w:rsid w:val="000558E5"/>
    <w:rsid w:val="00055EE2"/>
    <w:rsid w:val="000562F3"/>
    <w:rsid w:val="00057650"/>
    <w:rsid w:val="00057C80"/>
    <w:rsid w:val="00057EDB"/>
    <w:rsid w:val="000614AE"/>
    <w:rsid w:val="00061F3C"/>
    <w:rsid w:val="0006228C"/>
    <w:rsid w:val="000626F8"/>
    <w:rsid w:val="000628E4"/>
    <w:rsid w:val="00062C75"/>
    <w:rsid w:val="000631CC"/>
    <w:rsid w:val="00063581"/>
    <w:rsid w:val="000638A6"/>
    <w:rsid w:val="00063AF3"/>
    <w:rsid w:val="00064580"/>
    <w:rsid w:val="00065727"/>
    <w:rsid w:val="0006581A"/>
    <w:rsid w:val="00065C26"/>
    <w:rsid w:val="00066A81"/>
    <w:rsid w:val="000671D1"/>
    <w:rsid w:val="000675E8"/>
    <w:rsid w:val="0006772D"/>
    <w:rsid w:val="00067E0F"/>
    <w:rsid w:val="00067F74"/>
    <w:rsid w:val="000709AD"/>
    <w:rsid w:val="000709E6"/>
    <w:rsid w:val="00070B24"/>
    <w:rsid w:val="00071B29"/>
    <w:rsid w:val="000720CA"/>
    <w:rsid w:val="00072AB7"/>
    <w:rsid w:val="00072E4D"/>
    <w:rsid w:val="000739D9"/>
    <w:rsid w:val="000747ED"/>
    <w:rsid w:val="000750FA"/>
    <w:rsid w:val="00075443"/>
    <w:rsid w:val="0007544B"/>
    <w:rsid w:val="0007564D"/>
    <w:rsid w:val="00076245"/>
    <w:rsid w:val="0007715E"/>
    <w:rsid w:val="00077269"/>
    <w:rsid w:val="000772AE"/>
    <w:rsid w:val="000800C4"/>
    <w:rsid w:val="000819AA"/>
    <w:rsid w:val="00081ABC"/>
    <w:rsid w:val="00081AEC"/>
    <w:rsid w:val="00082CE7"/>
    <w:rsid w:val="000843E2"/>
    <w:rsid w:val="00084652"/>
    <w:rsid w:val="00084D93"/>
    <w:rsid w:val="00084EE5"/>
    <w:rsid w:val="000852D8"/>
    <w:rsid w:val="00085A29"/>
    <w:rsid w:val="00085DFC"/>
    <w:rsid w:val="000863CA"/>
    <w:rsid w:val="000863DE"/>
    <w:rsid w:val="00087DD3"/>
    <w:rsid w:val="000903EA"/>
    <w:rsid w:val="00090A75"/>
    <w:rsid w:val="0009177B"/>
    <w:rsid w:val="00091839"/>
    <w:rsid w:val="00091D93"/>
    <w:rsid w:val="00092157"/>
    <w:rsid w:val="00092335"/>
    <w:rsid w:val="000924FC"/>
    <w:rsid w:val="0009252D"/>
    <w:rsid w:val="0009280D"/>
    <w:rsid w:val="00092AE7"/>
    <w:rsid w:val="00092F14"/>
    <w:rsid w:val="00092F8A"/>
    <w:rsid w:val="00093508"/>
    <w:rsid w:val="0009396B"/>
    <w:rsid w:val="00093D46"/>
    <w:rsid w:val="000945F7"/>
    <w:rsid w:val="00095A0E"/>
    <w:rsid w:val="00095E16"/>
    <w:rsid w:val="000964FD"/>
    <w:rsid w:val="000967C5"/>
    <w:rsid w:val="000968EA"/>
    <w:rsid w:val="000975DF"/>
    <w:rsid w:val="00097806"/>
    <w:rsid w:val="00097CFC"/>
    <w:rsid w:val="000A086E"/>
    <w:rsid w:val="000A0ABB"/>
    <w:rsid w:val="000A0AE1"/>
    <w:rsid w:val="000A0CBD"/>
    <w:rsid w:val="000A1D2A"/>
    <w:rsid w:val="000A1D9C"/>
    <w:rsid w:val="000A1DF2"/>
    <w:rsid w:val="000A1E28"/>
    <w:rsid w:val="000A22F0"/>
    <w:rsid w:val="000A254B"/>
    <w:rsid w:val="000A279E"/>
    <w:rsid w:val="000A302E"/>
    <w:rsid w:val="000A339B"/>
    <w:rsid w:val="000A34EB"/>
    <w:rsid w:val="000A356C"/>
    <w:rsid w:val="000A37C4"/>
    <w:rsid w:val="000A41E7"/>
    <w:rsid w:val="000A571E"/>
    <w:rsid w:val="000A59F7"/>
    <w:rsid w:val="000A6575"/>
    <w:rsid w:val="000A6C95"/>
    <w:rsid w:val="000A7182"/>
    <w:rsid w:val="000A7327"/>
    <w:rsid w:val="000A73C8"/>
    <w:rsid w:val="000A7AEF"/>
    <w:rsid w:val="000B0174"/>
    <w:rsid w:val="000B0269"/>
    <w:rsid w:val="000B09D7"/>
    <w:rsid w:val="000B0F8D"/>
    <w:rsid w:val="000B1173"/>
    <w:rsid w:val="000B14A8"/>
    <w:rsid w:val="000B1B69"/>
    <w:rsid w:val="000B1D7D"/>
    <w:rsid w:val="000B2097"/>
    <w:rsid w:val="000B228D"/>
    <w:rsid w:val="000B2739"/>
    <w:rsid w:val="000B2E6D"/>
    <w:rsid w:val="000B3353"/>
    <w:rsid w:val="000B33D7"/>
    <w:rsid w:val="000B3F7F"/>
    <w:rsid w:val="000B4FE3"/>
    <w:rsid w:val="000B506F"/>
    <w:rsid w:val="000B5096"/>
    <w:rsid w:val="000B5547"/>
    <w:rsid w:val="000B567A"/>
    <w:rsid w:val="000B5E4B"/>
    <w:rsid w:val="000B6129"/>
    <w:rsid w:val="000B6449"/>
    <w:rsid w:val="000B6BFE"/>
    <w:rsid w:val="000B6CC7"/>
    <w:rsid w:val="000B6F04"/>
    <w:rsid w:val="000B7185"/>
    <w:rsid w:val="000B7F13"/>
    <w:rsid w:val="000C0271"/>
    <w:rsid w:val="000C0696"/>
    <w:rsid w:val="000C1878"/>
    <w:rsid w:val="000C1884"/>
    <w:rsid w:val="000C1921"/>
    <w:rsid w:val="000C20DE"/>
    <w:rsid w:val="000C26F2"/>
    <w:rsid w:val="000C2AA9"/>
    <w:rsid w:val="000C3090"/>
    <w:rsid w:val="000C323B"/>
    <w:rsid w:val="000C32CC"/>
    <w:rsid w:val="000C38DC"/>
    <w:rsid w:val="000C3C04"/>
    <w:rsid w:val="000C40E5"/>
    <w:rsid w:val="000C422E"/>
    <w:rsid w:val="000C44C0"/>
    <w:rsid w:val="000C4D44"/>
    <w:rsid w:val="000C53AB"/>
    <w:rsid w:val="000C5946"/>
    <w:rsid w:val="000C5D4F"/>
    <w:rsid w:val="000C601C"/>
    <w:rsid w:val="000C6128"/>
    <w:rsid w:val="000C6393"/>
    <w:rsid w:val="000C69C8"/>
    <w:rsid w:val="000C6AB2"/>
    <w:rsid w:val="000C6AD5"/>
    <w:rsid w:val="000C6EF0"/>
    <w:rsid w:val="000C753C"/>
    <w:rsid w:val="000C79F1"/>
    <w:rsid w:val="000D03EC"/>
    <w:rsid w:val="000D0764"/>
    <w:rsid w:val="000D1106"/>
    <w:rsid w:val="000D19ED"/>
    <w:rsid w:val="000D1A7B"/>
    <w:rsid w:val="000D1AB2"/>
    <w:rsid w:val="000D2EB4"/>
    <w:rsid w:val="000D3B40"/>
    <w:rsid w:val="000D3CF2"/>
    <w:rsid w:val="000D4123"/>
    <w:rsid w:val="000D4244"/>
    <w:rsid w:val="000D45C3"/>
    <w:rsid w:val="000D49B1"/>
    <w:rsid w:val="000D4A37"/>
    <w:rsid w:val="000D4E49"/>
    <w:rsid w:val="000D5FB4"/>
    <w:rsid w:val="000D6D79"/>
    <w:rsid w:val="000E032D"/>
    <w:rsid w:val="000E03B3"/>
    <w:rsid w:val="000E0688"/>
    <w:rsid w:val="000E111C"/>
    <w:rsid w:val="000E1B85"/>
    <w:rsid w:val="000E2398"/>
    <w:rsid w:val="000E2D58"/>
    <w:rsid w:val="000E334C"/>
    <w:rsid w:val="000E3983"/>
    <w:rsid w:val="000E3ED1"/>
    <w:rsid w:val="000E3F2C"/>
    <w:rsid w:val="000E482E"/>
    <w:rsid w:val="000E498D"/>
    <w:rsid w:val="000E54B0"/>
    <w:rsid w:val="000E5703"/>
    <w:rsid w:val="000E5CB3"/>
    <w:rsid w:val="000E61E0"/>
    <w:rsid w:val="000E78EE"/>
    <w:rsid w:val="000E7A4A"/>
    <w:rsid w:val="000E7AA4"/>
    <w:rsid w:val="000F02AB"/>
    <w:rsid w:val="000F0B30"/>
    <w:rsid w:val="000F0C94"/>
    <w:rsid w:val="000F1258"/>
    <w:rsid w:val="000F1939"/>
    <w:rsid w:val="000F19DA"/>
    <w:rsid w:val="000F27F2"/>
    <w:rsid w:val="000F2A3E"/>
    <w:rsid w:val="000F2B8C"/>
    <w:rsid w:val="000F4197"/>
    <w:rsid w:val="000F4D3E"/>
    <w:rsid w:val="000F6135"/>
    <w:rsid w:val="000F6396"/>
    <w:rsid w:val="000F6639"/>
    <w:rsid w:val="000F72A6"/>
    <w:rsid w:val="000F7335"/>
    <w:rsid w:val="00100438"/>
    <w:rsid w:val="001007DD"/>
    <w:rsid w:val="0010094B"/>
    <w:rsid w:val="00100ABF"/>
    <w:rsid w:val="00100FD6"/>
    <w:rsid w:val="001010EA"/>
    <w:rsid w:val="00101393"/>
    <w:rsid w:val="00101478"/>
    <w:rsid w:val="00101645"/>
    <w:rsid w:val="00101AC5"/>
    <w:rsid w:val="00101B08"/>
    <w:rsid w:val="00101F08"/>
    <w:rsid w:val="00102DDF"/>
    <w:rsid w:val="0010340A"/>
    <w:rsid w:val="0010345E"/>
    <w:rsid w:val="001035C2"/>
    <w:rsid w:val="0010372D"/>
    <w:rsid w:val="00103737"/>
    <w:rsid w:val="00103908"/>
    <w:rsid w:val="00103DA0"/>
    <w:rsid w:val="001047D4"/>
    <w:rsid w:val="00104AD3"/>
    <w:rsid w:val="00104AEE"/>
    <w:rsid w:val="00104ED2"/>
    <w:rsid w:val="0010509D"/>
    <w:rsid w:val="00105356"/>
    <w:rsid w:val="00105C3B"/>
    <w:rsid w:val="00106379"/>
    <w:rsid w:val="00106A54"/>
    <w:rsid w:val="00107940"/>
    <w:rsid w:val="00107B11"/>
    <w:rsid w:val="00107D51"/>
    <w:rsid w:val="00107DF5"/>
    <w:rsid w:val="00110586"/>
    <w:rsid w:val="00110864"/>
    <w:rsid w:val="00110F0A"/>
    <w:rsid w:val="0011213F"/>
    <w:rsid w:val="00112470"/>
    <w:rsid w:val="00112EEC"/>
    <w:rsid w:val="001131D5"/>
    <w:rsid w:val="00113CC3"/>
    <w:rsid w:val="001141D9"/>
    <w:rsid w:val="00114839"/>
    <w:rsid w:val="00115255"/>
    <w:rsid w:val="00115349"/>
    <w:rsid w:val="0011564B"/>
    <w:rsid w:val="00115F53"/>
    <w:rsid w:val="00115FED"/>
    <w:rsid w:val="00116668"/>
    <w:rsid w:val="00116B05"/>
    <w:rsid w:val="00116F32"/>
    <w:rsid w:val="00117256"/>
    <w:rsid w:val="00117654"/>
    <w:rsid w:val="00117931"/>
    <w:rsid w:val="001179CA"/>
    <w:rsid w:val="00117EEC"/>
    <w:rsid w:val="00117F7A"/>
    <w:rsid w:val="0012054C"/>
    <w:rsid w:val="00120E89"/>
    <w:rsid w:val="0012119B"/>
    <w:rsid w:val="001214A7"/>
    <w:rsid w:val="001216AC"/>
    <w:rsid w:val="00121BEC"/>
    <w:rsid w:val="00121CFD"/>
    <w:rsid w:val="00121F62"/>
    <w:rsid w:val="00122B64"/>
    <w:rsid w:val="00122E8E"/>
    <w:rsid w:val="00122ECF"/>
    <w:rsid w:val="00122EF6"/>
    <w:rsid w:val="001232E1"/>
    <w:rsid w:val="00123549"/>
    <w:rsid w:val="00123638"/>
    <w:rsid w:val="00123D98"/>
    <w:rsid w:val="00123FC6"/>
    <w:rsid w:val="00124172"/>
    <w:rsid w:val="001246F0"/>
    <w:rsid w:val="00124720"/>
    <w:rsid w:val="00124AA7"/>
    <w:rsid w:val="00125189"/>
    <w:rsid w:val="00125425"/>
    <w:rsid w:val="00126262"/>
    <w:rsid w:val="001265AC"/>
    <w:rsid w:val="00126CB6"/>
    <w:rsid w:val="001270A8"/>
    <w:rsid w:val="0012790F"/>
    <w:rsid w:val="00127B56"/>
    <w:rsid w:val="001300B9"/>
    <w:rsid w:val="001304B0"/>
    <w:rsid w:val="00132E9D"/>
    <w:rsid w:val="00133206"/>
    <w:rsid w:val="001333A7"/>
    <w:rsid w:val="00133DA7"/>
    <w:rsid w:val="00133EAE"/>
    <w:rsid w:val="00133F87"/>
    <w:rsid w:val="00134579"/>
    <w:rsid w:val="00134B96"/>
    <w:rsid w:val="00134ECE"/>
    <w:rsid w:val="001352AC"/>
    <w:rsid w:val="00135C16"/>
    <w:rsid w:val="00136A5E"/>
    <w:rsid w:val="00137502"/>
    <w:rsid w:val="00140CC2"/>
    <w:rsid w:val="00140F84"/>
    <w:rsid w:val="0014156A"/>
    <w:rsid w:val="001417AD"/>
    <w:rsid w:val="00143F7A"/>
    <w:rsid w:val="00143F7E"/>
    <w:rsid w:val="00144189"/>
    <w:rsid w:val="001448A2"/>
    <w:rsid w:val="00144AF1"/>
    <w:rsid w:val="00144E87"/>
    <w:rsid w:val="00146159"/>
    <w:rsid w:val="001462CE"/>
    <w:rsid w:val="0014713B"/>
    <w:rsid w:val="0014715F"/>
    <w:rsid w:val="001474E5"/>
    <w:rsid w:val="001500A6"/>
    <w:rsid w:val="00151ADB"/>
    <w:rsid w:val="00151B9C"/>
    <w:rsid w:val="00151C80"/>
    <w:rsid w:val="001521D9"/>
    <w:rsid w:val="0015254F"/>
    <w:rsid w:val="00152D72"/>
    <w:rsid w:val="00153AFF"/>
    <w:rsid w:val="00154303"/>
    <w:rsid w:val="00154592"/>
    <w:rsid w:val="001545E3"/>
    <w:rsid w:val="00154824"/>
    <w:rsid w:val="001558A0"/>
    <w:rsid w:val="0015590E"/>
    <w:rsid w:val="00155C29"/>
    <w:rsid w:val="001568A5"/>
    <w:rsid w:val="00156BB3"/>
    <w:rsid w:val="00157117"/>
    <w:rsid w:val="0015778C"/>
    <w:rsid w:val="001609FA"/>
    <w:rsid w:val="00160D5E"/>
    <w:rsid w:val="00161B48"/>
    <w:rsid w:val="001625A8"/>
    <w:rsid w:val="00162738"/>
    <w:rsid w:val="00163431"/>
    <w:rsid w:val="001641A8"/>
    <w:rsid w:val="00164A31"/>
    <w:rsid w:val="001664AF"/>
    <w:rsid w:val="0016687F"/>
    <w:rsid w:val="00166E26"/>
    <w:rsid w:val="00166ECB"/>
    <w:rsid w:val="0016754A"/>
    <w:rsid w:val="001675E1"/>
    <w:rsid w:val="001704AF"/>
    <w:rsid w:val="001717CA"/>
    <w:rsid w:val="00172052"/>
    <w:rsid w:val="001721FD"/>
    <w:rsid w:val="00172BBD"/>
    <w:rsid w:val="001733AE"/>
    <w:rsid w:val="0017354F"/>
    <w:rsid w:val="00173D07"/>
    <w:rsid w:val="00174FAF"/>
    <w:rsid w:val="001752DF"/>
    <w:rsid w:val="00175AB5"/>
    <w:rsid w:val="00175BF7"/>
    <w:rsid w:val="0017624F"/>
    <w:rsid w:val="00176686"/>
    <w:rsid w:val="00176AD7"/>
    <w:rsid w:val="00176DD1"/>
    <w:rsid w:val="0017711D"/>
    <w:rsid w:val="0018073A"/>
    <w:rsid w:val="00181156"/>
    <w:rsid w:val="00181CAE"/>
    <w:rsid w:val="00182314"/>
    <w:rsid w:val="0018248C"/>
    <w:rsid w:val="001825E0"/>
    <w:rsid w:val="00182627"/>
    <w:rsid w:val="00182DA6"/>
    <w:rsid w:val="00183CD9"/>
    <w:rsid w:val="00184154"/>
    <w:rsid w:val="001842B7"/>
    <w:rsid w:val="00184333"/>
    <w:rsid w:val="00184335"/>
    <w:rsid w:val="001848DB"/>
    <w:rsid w:val="001854A1"/>
    <w:rsid w:val="0018556F"/>
    <w:rsid w:val="0018649F"/>
    <w:rsid w:val="00186F58"/>
    <w:rsid w:val="00187443"/>
    <w:rsid w:val="00187E90"/>
    <w:rsid w:val="001907F9"/>
    <w:rsid w:val="00191476"/>
    <w:rsid w:val="00191FA8"/>
    <w:rsid w:val="0019235A"/>
    <w:rsid w:val="00192AC5"/>
    <w:rsid w:val="00192E74"/>
    <w:rsid w:val="00193543"/>
    <w:rsid w:val="00193F2F"/>
    <w:rsid w:val="001941E8"/>
    <w:rsid w:val="00194530"/>
    <w:rsid w:val="001949B0"/>
    <w:rsid w:val="00194EA6"/>
    <w:rsid w:val="00195393"/>
    <w:rsid w:val="0019626F"/>
    <w:rsid w:val="00196326"/>
    <w:rsid w:val="00196345"/>
    <w:rsid w:val="00196874"/>
    <w:rsid w:val="0019695B"/>
    <w:rsid w:val="00196B24"/>
    <w:rsid w:val="00197721"/>
    <w:rsid w:val="001A0A17"/>
    <w:rsid w:val="001A0B8E"/>
    <w:rsid w:val="001A0F4A"/>
    <w:rsid w:val="001A1125"/>
    <w:rsid w:val="001A1671"/>
    <w:rsid w:val="001A2525"/>
    <w:rsid w:val="001A39B9"/>
    <w:rsid w:val="001A3B02"/>
    <w:rsid w:val="001A3D65"/>
    <w:rsid w:val="001A465C"/>
    <w:rsid w:val="001A49C1"/>
    <w:rsid w:val="001A4C56"/>
    <w:rsid w:val="001A51C9"/>
    <w:rsid w:val="001A56C7"/>
    <w:rsid w:val="001A5C44"/>
    <w:rsid w:val="001A6D53"/>
    <w:rsid w:val="001A6ECE"/>
    <w:rsid w:val="001A7156"/>
    <w:rsid w:val="001A7493"/>
    <w:rsid w:val="001B0234"/>
    <w:rsid w:val="001B04B0"/>
    <w:rsid w:val="001B0FCE"/>
    <w:rsid w:val="001B1502"/>
    <w:rsid w:val="001B18D8"/>
    <w:rsid w:val="001B21C6"/>
    <w:rsid w:val="001B2451"/>
    <w:rsid w:val="001B353C"/>
    <w:rsid w:val="001B4B1F"/>
    <w:rsid w:val="001B5274"/>
    <w:rsid w:val="001B5F78"/>
    <w:rsid w:val="001B60B9"/>
    <w:rsid w:val="001B616C"/>
    <w:rsid w:val="001B6451"/>
    <w:rsid w:val="001B6588"/>
    <w:rsid w:val="001B678E"/>
    <w:rsid w:val="001B6E05"/>
    <w:rsid w:val="001B72FA"/>
    <w:rsid w:val="001B73DB"/>
    <w:rsid w:val="001B7C70"/>
    <w:rsid w:val="001B7C9E"/>
    <w:rsid w:val="001B7E80"/>
    <w:rsid w:val="001C00D7"/>
    <w:rsid w:val="001C0B7B"/>
    <w:rsid w:val="001C118A"/>
    <w:rsid w:val="001C15F7"/>
    <w:rsid w:val="001C1A91"/>
    <w:rsid w:val="001C1DDC"/>
    <w:rsid w:val="001C2156"/>
    <w:rsid w:val="001C234D"/>
    <w:rsid w:val="001C30FC"/>
    <w:rsid w:val="001C34A6"/>
    <w:rsid w:val="001C3719"/>
    <w:rsid w:val="001C39B9"/>
    <w:rsid w:val="001C3DDB"/>
    <w:rsid w:val="001C401A"/>
    <w:rsid w:val="001C49AB"/>
    <w:rsid w:val="001C51F6"/>
    <w:rsid w:val="001C548D"/>
    <w:rsid w:val="001C57CF"/>
    <w:rsid w:val="001C7368"/>
    <w:rsid w:val="001C7505"/>
    <w:rsid w:val="001D042E"/>
    <w:rsid w:val="001D07AB"/>
    <w:rsid w:val="001D08F3"/>
    <w:rsid w:val="001D0A39"/>
    <w:rsid w:val="001D1173"/>
    <w:rsid w:val="001D1A0A"/>
    <w:rsid w:val="001D1BFC"/>
    <w:rsid w:val="001D1E7C"/>
    <w:rsid w:val="001D22B5"/>
    <w:rsid w:val="001D245E"/>
    <w:rsid w:val="001D2668"/>
    <w:rsid w:val="001D272A"/>
    <w:rsid w:val="001D2827"/>
    <w:rsid w:val="001D3598"/>
    <w:rsid w:val="001D35E0"/>
    <w:rsid w:val="001D3D21"/>
    <w:rsid w:val="001D406E"/>
    <w:rsid w:val="001D43B8"/>
    <w:rsid w:val="001D4493"/>
    <w:rsid w:val="001D4647"/>
    <w:rsid w:val="001D51E7"/>
    <w:rsid w:val="001D536B"/>
    <w:rsid w:val="001D60BD"/>
    <w:rsid w:val="001D6121"/>
    <w:rsid w:val="001D6308"/>
    <w:rsid w:val="001D6AB0"/>
    <w:rsid w:val="001D6E87"/>
    <w:rsid w:val="001D77DE"/>
    <w:rsid w:val="001D7EEF"/>
    <w:rsid w:val="001E045D"/>
    <w:rsid w:val="001E0490"/>
    <w:rsid w:val="001E1124"/>
    <w:rsid w:val="001E1230"/>
    <w:rsid w:val="001E133A"/>
    <w:rsid w:val="001E1829"/>
    <w:rsid w:val="001E19AB"/>
    <w:rsid w:val="001E1D8D"/>
    <w:rsid w:val="001E2DEA"/>
    <w:rsid w:val="001E3811"/>
    <w:rsid w:val="001E39AB"/>
    <w:rsid w:val="001E39E6"/>
    <w:rsid w:val="001E462A"/>
    <w:rsid w:val="001E48D3"/>
    <w:rsid w:val="001E59C5"/>
    <w:rsid w:val="001E5A10"/>
    <w:rsid w:val="001E5A33"/>
    <w:rsid w:val="001E5CCE"/>
    <w:rsid w:val="001E607C"/>
    <w:rsid w:val="001E60B9"/>
    <w:rsid w:val="001E617F"/>
    <w:rsid w:val="001E65AF"/>
    <w:rsid w:val="001E6CA9"/>
    <w:rsid w:val="001E746B"/>
    <w:rsid w:val="001E7567"/>
    <w:rsid w:val="001E758E"/>
    <w:rsid w:val="001E75D9"/>
    <w:rsid w:val="001E76B6"/>
    <w:rsid w:val="001F0D73"/>
    <w:rsid w:val="001F0F40"/>
    <w:rsid w:val="001F14C0"/>
    <w:rsid w:val="001F1F4A"/>
    <w:rsid w:val="001F3011"/>
    <w:rsid w:val="001F394F"/>
    <w:rsid w:val="001F3E2B"/>
    <w:rsid w:val="001F43FC"/>
    <w:rsid w:val="001F5CE2"/>
    <w:rsid w:val="001F5F19"/>
    <w:rsid w:val="001F65AB"/>
    <w:rsid w:val="001F6621"/>
    <w:rsid w:val="001F66D0"/>
    <w:rsid w:val="001F66D2"/>
    <w:rsid w:val="001F6946"/>
    <w:rsid w:val="001F7B8D"/>
    <w:rsid w:val="00200434"/>
    <w:rsid w:val="00200753"/>
    <w:rsid w:val="0020078E"/>
    <w:rsid w:val="002009A9"/>
    <w:rsid w:val="002014A7"/>
    <w:rsid w:val="00201ABC"/>
    <w:rsid w:val="00201BFD"/>
    <w:rsid w:val="00202701"/>
    <w:rsid w:val="00202844"/>
    <w:rsid w:val="002031D7"/>
    <w:rsid w:val="002033C2"/>
    <w:rsid w:val="00203540"/>
    <w:rsid w:val="00203EDD"/>
    <w:rsid w:val="00203F4B"/>
    <w:rsid w:val="00204891"/>
    <w:rsid w:val="00204D63"/>
    <w:rsid w:val="0020640F"/>
    <w:rsid w:val="0020658D"/>
    <w:rsid w:val="00207AB9"/>
    <w:rsid w:val="00207B0F"/>
    <w:rsid w:val="00207C02"/>
    <w:rsid w:val="0021038B"/>
    <w:rsid w:val="00210546"/>
    <w:rsid w:val="002108DC"/>
    <w:rsid w:val="00210A33"/>
    <w:rsid w:val="002123BC"/>
    <w:rsid w:val="00212752"/>
    <w:rsid w:val="00213595"/>
    <w:rsid w:val="002145CD"/>
    <w:rsid w:val="002146D5"/>
    <w:rsid w:val="002147B9"/>
    <w:rsid w:val="00214914"/>
    <w:rsid w:val="00214B2B"/>
    <w:rsid w:val="00214BCC"/>
    <w:rsid w:val="00214E34"/>
    <w:rsid w:val="002155F6"/>
    <w:rsid w:val="00215929"/>
    <w:rsid w:val="00215BC3"/>
    <w:rsid w:val="00215FB3"/>
    <w:rsid w:val="0021619A"/>
    <w:rsid w:val="00216F94"/>
    <w:rsid w:val="00217047"/>
    <w:rsid w:val="002172E2"/>
    <w:rsid w:val="00217349"/>
    <w:rsid w:val="00217CDD"/>
    <w:rsid w:val="00220092"/>
    <w:rsid w:val="00220BAC"/>
    <w:rsid w:val="00220D10"/>
    <w:rsid w:val="00220E53"/>
    <w:rsid w:val="002210CC"/>
    <w:rsid w:val="00221BBE"/>
    <w:rsid w:val="00221F61"/>
    <w:rsid w:val="00222077"/>
    <w:rsid w:val="00222339"/>
    <w:rsid w:val="00222B7B"/>
    <w:rsid w:val="00222E9D"/>
    <w:rsid w:val="00222F97"/>
    <w:rsid w:val="0022364E"/>
    <w:rsid w:val="00224215"/>
    <w:rsid w:val="00224401"/>
    <w:rsid w:val="002257D9"/>
    <w:rsid w:val="00225AAE"/>
    <w:rsid w:val="00225C5C"/>
    <w:rsid w:val="0022732D"/>
    <w:rsid w:val="00230612"/>
    <w:rsid w:val="00230DA4"/>
    <w:rsid w:val="00230EA3"/>
    <w:rsid w:val="00231151"/>
    <w:rsid w:val="002318D8"/>
    <w:rsid w:val="00231B28"/>
    <w:rsid w:val="002320B2"/>
    <w:rsid w:val="00232443"/>
    <w:rsid w:val="00232676"/>
    <w:rsid w:val="00232CF8"/>
    <w:rsid w:val="002331FA"/>
    <w:rsid w:val="002338D2"/>
    <w:rsid w:val="00234AFE"/>
    <w:rsid w:val="00234B15"/>
    <w:rsid w:val="00235098"/>
    <w:rsid w:val="0023541D"/>
    <w:rsid w:val="002358C4"/>
    <w:rsid w:val="00235CCF"/>
    <w:rsid w:val="00236B47"/>
    <w:rsid w:val="00236BD1"/>
    <w:rsid w:val="00236E1E"/>
    <w:rsid w:val="0023705F"/>
    <w:rsid w:val="00237100"/>
    <w:rsid w:val="00237191"/>
    <w:rsid w:val="00237245"/>
    <w:rsid w:val="002379E8"/>
    <w:rsid w:val="00237E96"/>
    <w:rsid w:val="00237FC7"/>
    <w:rsid w:val="00240A0E"/>
    <w:rsid w:val="00240AAD"/>
    <w:rsid w:val="00240BC4"/>
    <w:rsid w:val="00240C76"/>
    <w:rsid w:val="002412EE"/>
    <w:rsid w:val="00241560"/>
    <w:rsid w:val="002419BB"/>
    <w:rsid w:val="002421AB"/>
    <w:rsid w:val="002427C9"/>
    <w:rsid w:val="00242D0E"/>
    <w:rsid w:val="002438D2"/>
    <w:rsid w:val="00243984"/>
    <w:rsid w:val="00243D4A"/>
    <w:rsid w:val="00244030"/>
    <w:rsid w:val="002441BB"/>
    <w:rsid w:val="002442B5"/>
    <w:rsid w:val="0024560D"/>
    <w:rsid w:val="00245650"/>
    <w:rsid w:val="002456C3"/>
    <w:rsid w:val="00245770"/>
    <w:rsid w:val="00246B37"/>
    <w:rsid w:val="002473FE"/>
    <w:rsid w:val="00247D1F"/>
    <w:rsid w:val="00250D46"/>
    <w:rsid w:val="00250E38"/>
    <w:rsid w:val="00251224"/>
    <w:rsid w:val="002513DA"/>
    <w:rsid w:val="00251597"/>
    <w:rsid w:val="00251E68"/>
    <w:rsid w:val="0025320E"/>
    <w:rsid w:val="002532D2"/>
    <w:rsid w:val="00253A94"/>
    <w:rsid w:val="00253BE8"/>
    <w:rsid w:val="00254135"/>
    <w:rsid w:val="00255A11"/>
    <w:rsid w:val="002561E8"/>
    <w:rsid w:val="00256CAD"/>
    <w:rsid w:val="0025766B"/>
    <w:rsid w:val="002577DE"/>
    <w:rsid w:val="00260545"/>
    <w:rsid w:val="00260F1E"/>
    <w:rsid w:val="0026136C"/>
    <w:rsid w:val="002615B2"/>
    <w:rsid w:val="00262D94"/>
    <w:rsid w:val="002635E2"/>
    <w:rsid w:val="0026401B"/>
    <w:rsid w:val="0026419F"/>
    <w:rsid w:val="00264760"/>
    <w:rsid w:val="00264A20"/>
    <w:rsid w:val="0026500E"/>
    <w:rsid w:val="00265A2E"/>
    <w:rsid w:val="00265B9F"/>
    <w:rsid w:val="00266015"/>
    <w:rsid w:val="002661EC"/>
    <w:rsid w:val="002664A5"/>
    <w:rsid w:val="00266E4D"/>
    <w:rsid w:val="00266F84"/>
    <w:rsid w:val="0027009C"/>
    <w:rsid w:val="002707CE"/>
    <w:rsid w:val="00271129"/>
    <w:rsid w:val="0027116B"/>
    <w:rsid w:val="00271D9F"/>
    <w:rsid w:val="00271F4D"/>
    <w:rsid w:val="00272BDB"/>
    <w:rsid w:val="00272FA8"/>
    <w:rsid w:val="00273310"/>
    <w:rsid w:val="00273665"/>
    <w:rsid w:val="00273B11"/>
    <w:rsid w:val="00273FB2"/>
    <w:rsid w:val="00274156"/>
    <w:rsid w:val="002743C4"/>
    <w:rsid w:val="002748F4"/>
    <w:rsid w:val="0027494C"/>
    <w:rsid w:val="00274CF8"/>
    <w:rsid w:val="00275014"/>
    <w:rsid w:val="002750A8"/>
    <w:rsid w:val="002755D5"/>
    <w:rsid w:val="002757B6"/>
    <w:rsid w:val="00275B33"/>
    <w:rsid w:val="00275B72"/>
    <w:rsid w:val="00277031"/>
    <w:rsid w:val="002775EE"/>
    <w:rsid w:val="00277EE8"/>
    <w:rsid w:val="002801B3"/>
    <w:rsid w:val="00280CC4"/>
    <w:rsid w:val="00280FE0"/>
    <w:rsid w:val="00281045"/>
    <w:rsid w:val="0028196E"/>
    <w:rsid w:val="00281ACC"/>
    <w:rsid w:val="002829F1"/>
    <w:rsid w:val="0028312A"/>
    <w:rsid w:val="00283160"/>
    <w:rsid w:val="00283E60"/>
    <w:rsid w:val="00283F99"/>
    <w:rsid w:val="00284333"/>
    <w:rsid w:val="002845BD"/>
    <w:rsid w:val="00284C52"/>
    <w:rsid w:val="002852B5"/>
    <w:rsid w:val="0028546D"/>
    <w:rsid w:val="00285B85"/>
    <w:rsid w:val="00285BCB"/>
    <w:rsid w:val="00285D71"/>
    <w:rsid w:val="00286149"/>
    <w:rsid w:val="0028626E"/>
    <w:rsid w:val="00286CA8"/>
    <w:rsid w:val="002875BC"/>
    <w:rsid w:val="00287C96"/>
    <w:rsid w:val="00291531"/>
    <w:rsid w:val="00291603"/>
    <w:rsid w:val="0029164E"/>
    <w:rsid w:val="0029184D"/>
    <w:rsid w:val="00291A4D"/>
    <w:rsid w:val="00291C09"/>
    <w:rsid w:val="00291F84"/>
    <w:rsid w:val="002921CA"/>
    <w:rsid w:val="00292737"/>
    <w:rsid w:val="00293814"/>
    <w:rsid w:val="00293BC2"/>
    <w:rsid w:val="00293D1B"/>
    <w:rsid w:val="0029478E"/>
    <w:rsid w:val="00295301"/>
    <w:rsid w:val="002958D2"/>
    <w:rsid w:val="00295BDB"/>
    <w:rsid w:val="00295DE5"/>
    <w:rsid w:val="002967C1"/>
    <w:rsid w:val="00296E6B"/>
    <w:rsid w:val="00297033"/>
    <w:rsid w:val="002971B4"/>
    <w:rsid w:val="0029731E"/>
    <w:rsid w:val="00297322"/>
    <w:rsid w:val="00297720"/>
    <w:rsid w:val="002A0615"/>
    <w:rsid w:val="002A082E"/>
    <w:rsid w:val="002A0874"/>
    <w:rsid w:val="002A0CEB"/>
    <w:rsid w:val="002A0E2C"/>
    <w:rsid w:val="002A1296"/>
    <w:rsid w:val="002A15F9"/>
    <w:rsid w:val="002A1DBC"/>
    <w:rsid w:val="002A1E0C"/>
    <w:rsid w:val="002A1EB2"/>
    <w:rsid w:val="002A1FAC"/>
    <w:rsid w:val="002A238E"/>
    <w:rsid w:val="002A245B"/>
    <w:rsid w:val="002A2981"/>
    <w:rsid w:val="002A2C11"/>
    <w:rsid w:val="002A2F5C"/>
    <w:rsid w:val="002A3074"/>
    <w:rsid w:val="002A3B6C"/>
    <w:rsid w:val="002A4EB1"/>
    <w:rsid w:val="002A535B"/>
    <w:rsid w:val="002A5366"/>
    <w:rsid w:val="002A5C3D"/>
    <w:rsid w:val="002A5C87"/>
    <w:rsid w:val="002A5E5E"/>
    <w:rsid w:val="002A5EC7"/>
    <w:rsid w:val="002A5FB4"/>
    <w:rsid w:val="002A6E44"/>
    <w:rsid w:val="002A775C"/>
    <w:rsid w:val="002A790F"/>
    <w:rsid w:val="002B0AB4"/>
    <w:rsid w:val="002B0CE4"/>
    <w:rsid w:val="002B0F99"/>
    <w:rsid w:val="002B137D"/>
    <w:rsid w:val="002B1D22"/>
    <w:rsid w:val="002B2015"/>
    <w:rsid w:val="002B291B"/>
    <w:rsid w:val="002B386B"/>
    <w:rsid w:val="002B3910"/>
    <w:rsid w:val="002B3A8C"/>
    <w:rsid w:val="002B4060"/>
    <w:rsid w:val="002B4CF5"/>
    <w:rsid w:val="002B53FF"/>
    <w:rsid w:val="002B5418"/>
    <w:rsid w:val="002B5758"/>
    <w:rsid w:val="002B59C1"/>
    <w:rsid w:val="002B611F"/>
    <w:rsid w:val="002B6838"/>
    <w:rsid w:val="002B73BD"/>
    <w:rsid w:val="002B7C01"/>
    <w:rsid w:val="002B7C24"/>
    <w:rsid w:val="002C00BD"/>
    <w:rsid w:val="002C01D7"/>
    <w:rsid w:val="002C0B43"/>
    <w:rsid w:val="002C0EF3"/>
    <w:rsid w:val="002C0F97"/>
    <w:rsid w:val="002C1445"/>
    <w:rsid w:val="002C19AF"/>
    <w:rsid w:val="002C19E7"/>
    <w:rsid w:val="002C19F9"/>
    <w:rsid w:val="002C1BC8"/>
    <w:rsid w:val="002C237C"/>
    <w:rsid w:val="002C36E6"/>
    <w:rsid w:val="002C3F27"/>
    <w:rsid w:val="002C48C6"/>
    <w:rsid w:val="002C4DEC"/>
    <w:rsid w:val="002C58AB"/>
    <w:rsid w:val="002C58CA"/>
    <w:rsid w:val="002C7367"/>
    <w:rsid w:val="002C74C4"/>
    <w:rsid w:val="002C7958"/>
    <w:rsid w:val="002D0090"/>
    <w:rsid w:val="002D040D"/>
    <w:rsid w:val="002D0CE1"/>
    <w:rsid w:val="002D10B9"/>
    <w:rsid w:val="002D1951"/>
    <w:rsid w:val="002D203C"/>
    <w:rsid w:val="002D20D3"/>
    <w:rsid w:val="002D2B8B"/>
    <w:rsid w:val="002D3320"/>
    <w:rsid w:val="002D3791"/>
    <w:rsid w:val="002D38FF"/>
    <w:rsid w:val="002D3D13"/>
    <w:rsid w:val="002D41C4"/>
    <w:rsid w:val="002D4514"/>
    <w:rsid w:val="002D4862"/>
    <w:rsid w:val="002D4A89"/>
    <w:rsid w:val="002D4F9C"/>
    <w:rsid w:val="002D5154"/>
    <w:rsid w:val="002D6A7B"/>
    <w:rsid w:val="002E014B"/>
    <w:rsid w:val="002E0668"/>
    <w:rsid w:val="002E06AC"/>
    <w:rsid w:val="002E0A8C"/>
    <w:rsid w:val="002E13C9"/>
    <w:rsid w:val="002E1411"/>
    <w:rsid w:val="002E1979"/>
    <w:rsid w:val="002E1983"/>
    <w:rsid w:val="002E2F4F"/>
    <w:rsid w:val="002E301E"/>
    <w:rsid w:val="002E339C"/>
    <w:rsid w:val="002E3564"/>
    <w:rsid w:val="002E3C57"/>
    <w:rsid w:val="002E3F5F"/>
    <w:rsid w:val="002E4041"/>
    <w:rsid w:val="002E4060"/>
    <w:rsid w:val="002E45FF"/>
    <w:rsid w:val="002E494C"/>
    <w:rsid w:val="002E5190"/>
    <w:rsid w:val="002E705F"/>
    <w:rsid w:val="002E7569"/>
    <w:rsid w:val="002E75B5"/>
    <w:rsid w:val="002E784E"/>
    <w:rsid w:val="002E7B6E"/>
    <w:rsid w:val="002E7C0B"/>
    <w:rsid w:val="002F011B"/>
    <w:rsid w:val="002F0375"/>
    <w:rsid w:val="002F1621"/>
    <w:rsid w:val="002F1FC4"/>
    <w:rsid w:val="002F2049"/>
    <w:rsid w:val="002F2141"/>
    <w:rsid w:val="002F2D7D"/>
    <w:rsid w:val="002F35F7"/>
    <w:rsid w:val="002F3806"/>
    <w:rsid w:val="002F46D9"/>
    <w:rsid w:val="002F4A8E"/>
    <w:rsid w:val="002F4D61"/>
    <w:rsid w:val="002F5AAF"/>
    <w:rsid w:val="002F62E7"/>
    <w:rsid w:val="002F64D8"/>
    <w:rsid w:val="002F6601"/>
    <w:rsid w:val="002F6722"/>
    <w:rsid w:val="002F7040"/>
    <w:rsid w:val="00300323"/>
    <w:rsid w:val="0030040E"/>
    <w:rsid w:val="0030114D"/>
    <w:rsid w:val="003020DE"/>
    <w:rsid w:val="0030252C"/>
    <w:rsid w:val="0030261B"/>
    <w:rsid w:val="0030316D"/>
    <w:rsid w:val="00303651"/>
    <w:rsid w:val="00303785"/>
    <w:rsid w:val="00303813"/>
    <w:rsid w:val="003045C6"/>
    <w:rsid w:val="00304854"/>
    <w:rsid w:val="00304B29"/>
    <w:rsid w:val="00304C4A"/>
    <w:rsid w:val="00304E46"/>
    <w:rsid w:val="00305184"/>
    <w:rsid w:val="00305482"/>
    <w:rsid w:val="00305998"/>
    <w:rsid w:val="00305F57"/>
    <w:rsid w:val="00306662"/>
    <w:rsid w:val="003068D5"/>
    <w:rsid w:val="00306B01"/>
    <w:rsid w:val="0030705C"/>
    <w:rsid w:val="0030730B"/>
    <w:rsid w:val="00307897"/>
    <w:rsid w:val="00310EB3"/>
    <w:rsid w:val="003117BC"/>
    <w:rsid w:val="00311B52"/>
    <w:rsid w:val="00311F68"/>
    <w:rsid w:val="0031260E"/>
    <w:rsid w:val="00312A65"/>
    <w:rsid w:val="00312C3D"/>
    <w:rsid w:val="00312E0B"/>
    <w:rsid w:val="0031321F"/>
    <w:rsid w:val="0031335A"/>
    <w:rsid w:val="003137B8"/>
    <w:rsid w:val="00314047"/>
    <w:rsid w:val="0031413D"/>
    <w:rsid w:val="003143D4"/>
    <w:rsid w:val="003148E3"/>
    <w:rsid w:val="003149C8"/>
    <w:rsid w:val="003149D6"/>
    <w:rsid w:val="00314CAE"/>
    <w:rsid w:val="00314EC3"/>
    <w:rsid w:val="003153E9"/>
    <w:rsid w:val="00315B6C"/>
    <w:rsid w:val="0031651F"/>
    <w:rsid w:val="00316A27"/>
    <w:rsid w:val="00316AF3"/>
    <w:rsid w:val="00316CBE"/>
    <w:rsid w:val="003174FF"/>
    <w:rsid w:val="00317953"/>
    <w:rsid w:val="003210A6"/>
    <w:rsid w:val="00321740"/>
    <w:rsid w:val="0032253A"/>
    <w:rsid w:val="00322B3C"/>
    <w:rsid w:val="00323246"/>
    <w:rsid w:val="003233BB"/>
    <w:rsid w:val="003234C3"/>
    <w:rsid w:val="00323EBF"/>
    <w:rsid w:val="00324418"/>
    <w:rsid w:val="003256DA"/>
    <w:rsid w:val="00325CBB"/>
    <w:rsid w:val="00326392"/>
    <w:rsid w:val="00326597"/>
    <w:rsid w:val="003265FB"/>
    <w:rsid w:val="00326621"/>
    <w:rsid w:val="00326CA4"/>
    <w:rsid w:val="00327061"/>
    <w:rsid w:val="00330189"/>
    <w:rsid w:val="00331ABD"/>
    <w:rsid w:val="0033221C"/>
    <w:rsid w:val="00332BD6"/>
    <w:rsid w:val="00332BFC"/>
    <w:rsid w:val="00332EE1"/>
    <w:rsid w:val="003331AF"/>
    <w:rsid w:val="0033333C"/>
    <w:rsid w:val="003338E6"/>
    <w:rsid w:val="003340E3"/>
    <w:rsid w:val="003341CC"/>
    <w:rsid w:val="00334DE3"/>
    <w:rsid w:val="00334FED"/>
    <w:rsid w:val="00335830"/>
    <w:rsid w:val="00335CEB"/>
    <w:rsid w:val="003363B5"/>
    <w:rsid w:val="003373D6"/>
    <w:rsid w:val="003376A8"/>
    <w:rsid w:val="00337755"/>
    <w:rsid w:val="003377BB"/>
    <w:rsid w:val="0033793B"/>
    <w:rsid w:val="003400F2"/>
    <w:rsid w:val="003404A1"/>
    <w:rsid w:val="00341916"/>
    <w:rsid w:val="00341D45"/>
    <w:rsid w:val="00341FAD"/>
    <w:rsid w:val="00342488"/>
    <w:rsid w:val="00342EF3"/>
    <w:rsid w:val="00342FDF"/>
    <w:rsid w:val="00343432"/>
    <w:rsid w:val="003438CC"/>
    <w:rsid w:val="003447A7"/>
    <w:rsid w:val="003452CB"/>
    <w:rsid w:val="003454A1"/>
    <w:rsid w:val="003469C1"/>
    <w:rsid w:val="00346DEE"/>
    <w:rsid w:val="00346F9E"/>
    <w:rsid w:val="00347185"/>
    <w:rsid w:val="00347CD3"/>
    <w:rsid w:val="00350286"/>
    <w:rsid w:val="003505D7"/>
    <w:rsid w:val="00350907"/>
    <w:rsid w:val="00350AA2"/>
    <w:rsid w:val="00350CBE"/>
    <w:rsid w:val="00350E1E"/>
    <w:rsid w:val="003511EE"/>
    <w:rsid w:val="00351325"/>
    <w:rsid w:val="00351406"/>
    <w:rsid w:val="0035173D"/>
    <w:rsid w:val="00351AFE"/>
    <w:rsid w:val="003522F9"/>
    <w:rsid w:val="0035244C"/>
    <w:rsid w:val="003527F0"/>
    <w:rsid w:val="00352CEB"/>
    <w:rsid w:val="00352D87"/>
    <w:rsid w:val="00352FCF"/>
    <w:rsid w:val="003538A4"/>
    <w:rsid w:val="00353A97"/>
    <w:rsid w:val="003545F0"/>
    <w:rsid w:val="00354652"/>
    <w:rsid w:val="0035584B"/>
    <w:rsid w:val="003559DB"/>
    <w:rsid w:val="00355B8A"/>
    <w:rsid w:val="00355BA4"/>
    <w:rsid w:val="003563C8"/>
    <w:rsid w:val="003566A2"/>
    <w:rsid w:val="00357781"/>
    <w:rsid w:val="00357DEA"/>
    <w:rsid w:val="00357DFF"/>
    <w:rsid w:val="0036007B"/>
    <w:rsid w:val="00360A51"/>
    <w:rsid w:val="00360ABB"/>
    <w:rsid w:val="00360B6D"/>
    <w:rsid w:val="003615AC"/>
    <w:rsid w:val="003618EE"/>
    <w:rsid w:val="00362DBD"/>
    <w:rsid w:val="003630D8"/>
    <w:rsid w:val="00363119"/>
    <w:rsid w:val="003637F2"/>
    <w:rsid w:val="00364978"/>
    <w:rsid w:val="00364AF4"/>
    <w:rsid w:val="00364B67"/>
    <w:rsid w:val="00364E2E"/>
    <w:rsid w:val="00364FBA"/>
    <w:rsid w:val="00365212"/>
    <w:rsid w:val="0036570E"/>
    <w:rsid w:val="0036596B"/>
    <w:rsid w:val="00365DAB"/>
    <w:rsid w:val="00365DBF"/>
    <w:rsid w:val="00365EE4"/>
    <w:rsid w:val="003670B0"/>
    <w:rsid w:val="003670F7"/>
    <w:rsid w:val="003679F8"/>
    <w:rsid w:val="00367D8B"/>
    <w:rsid w:val="00370435"/>
    <w:rsid w:val="0037061C"/>
    <w:rsid w:val="003706DE"/>
    <w:rsid w:val="0037084E"/>
    <w:rsid w:val="0037094B"/>
    <w:rsid w:val="00370DEC"/>
    <w:rsid w:val="00371222"/>
    <w:rsid w:val="0037185A"/>
    <w:rsid w:val="00371BDD"/>
    <w:rsid w:val="00371FEF"/>
    <w:rsid w:val="00372B24"/>
    <w:rsid w:val="00372B49"/>
    <w:rsid w:val="00372E3E"/>
    <w:rsid w:val="003731BF"/>
    <w:rsid w:val="00373353"/>
    <w:rsid w:val="0037359D"/>
    <w:rsid w:val="00373B01"/>
    <w:rsid w:val="00373B0C"/>
    <w:rsid w:val="00373B9A"/>
    <w:rsid w:val="00373F14"/>
    <w:rsid w:val="00374262"/>
    <w:rsid w:val="00374334"/>
    <w:rsid w:val="003745B5"/>
    <w:rsid w:val="00374630"/>
    <w:rsid w:val="00374B13"/>
    <w:rsid w:val="00375086"/>
    <w:rsid w:val="00375C9A"/>
    <w:rsid w:val="00376C8A"/>
    <w:rsid w:val="00376F0E"/>
    <w:rsid w:val="00376FCC"/>
    <w:rsid w:val="00377369"/>
    <w:rsid w:val="00377BEA"/>
    <w:rsid w:val="00377D9C"/>
    <w:rsid w:val="00380457"/>
    <w:rsid w:val="00380905"/>
    <w:rsid w:val="00380D60"/>
    <w:rsid w:val="0038153E"/>
    <w:rsid w:val="003816AF"/>
    <w:rsid w:val="00381B62"/>
    <w:rsid w:val="00381CE5"/>
    <w:rsid w:val="00381FBA"/>
    <w:rsid w:val="0038206E"/>
    <w:rsid w:val="00382FC4"/>
    <w:rsid w:val="00383212"/>
    <w:rsid w:val="003838EB"/>
    <w:rsid w:val="00383988"/>
    <w:rsid w:val="00383B6F"/>
    <w:rsid w:val="00383C4D"/>
    <w:rsid w:val="003840FA"/>
    <w:rsid w:val="0038484D"/>
    <w:rsid w:val="0038487F"/>
    <w:rsid w:val="003861AF"/>
    <w:rsid w:val="00386E2A"/>
    <w:rsid w:val="003877A9"/>
    <w:rsid w:val="00387F65"/>
    <w:rsid w:val="00390461"/>
    <w:rsid w:val="00390966"/>
    <w:rsid w:val="003912D8"/>
    <w:rsid w:val="00391472"/>
    <w:rsid w:val="00391C05"/>
    <w:rsid w:val="003927DF"/>
    <w:rsid w:val="00392AB3"/>
    <w:rsid w:val="003942C9"/>
    <w:rsid w:val="003944BA"/>
    <w:rsid w:val="00394606"/>
    <w:rsid w:val="00394F8D"/>
    <w:rsid w:val="00395200"/>
    <w:rsid w:val="0039538D"/>
    <w:rsid w:val="0039581B"/>
    <w:rsid w:val="00396021"/>
    <w:rsid w:val="003963A0"/>
    <w:rsid w:val="003979A1"/>
    <w:rsid w:val="00397BDB"/>
    <w:rsid w:val="003A006F"/>
    <w:rsid w:val="003A00EA"/>
    <w:rsid w:val="003A0596"/>
    <w:rsid w:val="003A0631"/>
    <w:rsid w:val="003A0752"/>
    <w:rsid w:val="003A096E"/>
    <w:rsid w:val="003A168C"/>
    <w:rsid w:val="003A16CF"/>
    <w:rsid w:val="003A1FD7"/>
    <w:rsid w:val="003A26D5"/>
    <w:rsid w:val="003A2A4D"/>
    <w:rsid w:val="003A2B31"/>
    <w:rsid w:val="003A2B6F"/>
    <w:rsid w:val="003A2FD4"/>
    <w:rsid w:val="003A31BA"/>
    <w:rsid w:val="003A3A33"/>
    <w:rsid w:val="003A531F"/>
    <w:rsid w:val="003A57F7"/>
    <w:rsid w:val="003A5F7C"/>
    <w:rsid w:val="003A609C"/>
    <w:rsid w:val="003A60A2"/>
    <w:rsid w:val="003A6E5B"/>
    <w:rsid w:val="003A6FE2"/>
    <w:rsid w:val="003A7A6F"/>
    <w:rsid w:val="003A7D3E"/>
    <w:rsid w:val="003B0C8C"/>
    <w:rsid w:val="003B19B5"/>
    <w:rsid w:val="003B1FB5"/>
    <w:rsid w:val="003B41D9"/>
    <w:rsid w:val="003B42D3"/>
    <w:rsid w:val="003B4798"/>
    <w:rsid w:val="003B48A6"/>
    <w:rsid w:val="003B4C34"/>
    <w:rsid w:val="003B559D"/>
    <w:rsid w:val="003B56A6"/>
    <w:rsid w:val="003B5EC8"/>
    <w:rsid w:val="003B5FB7"/>
    <w:rsid w:val="003B6F7B"/>
    <w:rsid w:val="003B7376"/>
    <w:rsid w:val="003B73A4"/>
    <w:rsid w:val="003B7497"/>
    <w:rsid w:val="003B7A3B"/>
    <w:rsid w:val="003B7EEA"/>
    <w:rsid w:val="003C13C9"/>
    <w:rsid w:val="003C1893"/>
    <w:rsid w:val="003C1C25"/>
    <w:rsid w:val="003C1FC0"/>
    <w:rsid w:val="003C2286"/>
    <w:rsid w:val="003C31F1"/>
    <w:rsid w:val="003C3D45"/>
    <w:rsid w:val="003C3E37"/>
    <w:rsid w:val="003C3EB1"/>
    <w:rsid w:val="003C3ECC"/>
    <w:rsid w:val="003C4709"/>
    <w:rsid w:val="003C4958"/>
    <w:rsid w:val="003C503F"/>
    <w:rsid w:val="003C5A5E"/>
    <w:rsid w:val="003C5E77"/>
    <w:rsid w:val="003C6C00"/>
    <w:rsid w:val="003C7566"/>
    <w:rsid w:val="003C7AB4"/>
    <w:rsid w:val="003C7E12"/>
    <w:rsid w:val="003D018B"/>
    <w:rsid w:val="003D01D7"/>
    <w:rsid w:val="003D04C0"/>
    <w:rsid w:val="003D055E"/>
    <w:rsid w:val="003D0A53"/>
    <w:rsid w:val="003D15C5"/>
    <w:rsid w:val="003D1898"/>
    <w:rsid w:val="003D24E3"/>
    <w:rsid w:val="003D2B53"/>
    <w:rsid w:val="003D42A5"/>
    <w:rsid w:val="003D4502"/>
    <w:rsid w:val="003D481C"/>
    <w:rsid w:val="003D4A9A"/>
    <w:rsid w:val="003D5E04"/>
    <w:rsid w:val="003D7606"/>
    <w:rsid w:val="003D7A38"/>
    <w:rsid w:val="003D7BB4"/>
    <w:rsid w:val="003E1170"/>
    <w:rsid w:val="003E15D1"/>
    <w:rsid w:val="003E1A15"/>
    <w:rsid w:val="003E21A1"/>
    <w:rsid w:val="003E283B"/>
    <w:rsid w:val="003E2AF6"/>
    <w:rsid w:val="003E3697"/>
    <w:rsid w:val="003E3D26"/>
    <w:rsid w:val="003E4513"/>
    <w:rsid w:val="003E5A97"/>
    <w:rsid w:val="003E5B2B"/>
    <w:rsid w:val="003E62A5"/>
    <w:rsid w:val="003E6621"/>
    <w:rsid w:val="003E68BC"/>
    <w:rsid w:val="003E7131"/>
    <w:rsid w:val="003E717B"/>
    <w:rsid w:val="003E7236"/>
    <w:rsid w:val="003E746F"/>
    <w:rsid w:val="003E7CD6"/>
    <w:rsid w:val="003F08FD"/>
    <w:rsid w:val="003F0A58"/>
    <w:rsid w:val="003F1595"/>
    <w:rsid w:val="003F15FE"/>
    <w:rsid w:val="003F1781"/>
    <w:rsid w:val="003F1DDB"/>
    <w:rsid w:val="003F21F0"/>
    <w:rsid w:val="003F22EA"/>
    <w:rsid w:val="003F294D"/>
    <w:rsid w:val="003F2C81"/>
    <w:rsid w:val="003F329A"/>
    <w:rsid w:val="003F36CE"/>
    <w:rsid w:val="003F3AEE"/>
    <w:rsid w:val="003F3B40"/>
    <w:rsid w:val="003F3DFF"/>
    <w:rsid w:val="003F421F"/>
    <w:rsid w:val="003F44F4"/>
    <w:rsid w:val="003F4807"/>
    <w:rsid w:val="003F4823"/>
    <w:rsid w:val="003F49BE"/>
    <w:rsid w:val="003F4B56"/>
    <w:rsid w:val="003F555B"/>
    <w:rsid w:val="003F7515"/>
    <w:rsid w:val="003F758F"/>
    <w:rsid w:val="003F7ADC"/>
    <w:rsid w:val="003F7BED"/>
    <w:rsid w:val="003F7CF7"/>
    <w:rsid w:val="003F7E23"/>
    <w:rsid w:val="00400121"/>
    <w:rsid w:val="00400A9E"/>
    <w:rsid w:val="0040144E"/>
    <w:rsid w:val="00401686"/>
    <w:rsid w:val="00401F57"/>
    <w:rsid w:val="004022B0"/>
    <w:rsid w:val="004025A2"/>
    <w:rsid w:val="004030A2"/>
    <w:rsid w:val="00403150"/>
    <w:rsid w:val="0040324B"/>
    <w:rsid w:val="004032DA"/>
    <w:rsid w:val="00403706"/>
    <w:rsid w:val="00403823"/>
    <w:rsid w:val="00403A74"/>
    <w:rsid w:val="0040418F"/>
    <w:rsid w:val="0040454B"/>
    <w:rsid w:val="00404D20"/>
    <w:rsid w:val="00405118"/>
    <w:rsid w:val="0040572F"/>
    <w:rsid w:val="00405747"/>
    <w:rsid w:val="004060C2"/>
    <w:rsid w:val="004065BE"/>
    <w:rsid w:val="00407623"/>
    <w:rsid w:val="00407B49"/>
    <w:rsid w:val="00407EE4"/>
    <w:rsid w:val="004106A5"/>
    <w:rsid w:val="0041152D"/>
    <w:rsid w:val="00411BA5"/>
    <w:rsid w:val="004124B6"/>
    <w:rsid w:val="00412737"/>
    <w:rsid w:val="00412E5C"/>
    <w:rsid w:val="004130D7"/>
    <w:rsid w:val="004132C2"/>
    <w:rsid w:val="00414523"/>
    <w:rsid w:val="00414562"/>
    <w:rsid w:val="0041508E"/>
    <w:rsid w:val="004152CC"/>
    <w:rsid w:val="0041551A"/>
    <w:rsid w:val="0041555B"/>
    <w:rsid w:val="004155CA"/>
    <w:rsid w:val="004159F3"/>
    <w:rsid w:val="00415B51"/>
    <w:rsid w:val="00416697"/>
    <w:rsid w:val="004166C0"/>
    <w:rsid w:val="00416925"/>
    <w:rsid w:val="00416F71"/>
    <w:rsid w:val="00417CEF"/>
    <w:rsid w:val="00417D3B"/>
    <w:rsid w:val="00417F07"/>
    <w:rsid w:val="00420FA6"/>
    <w:rsid w:val="004220D1"/>
    <w:rsid w:val="00422899"/>
    <w:rsid w:val="004228F2"/>
    <w:rsid w:val="00422A93"/>
    <w:rsid w:val="0042346D"/>
    <w:rsid w:val="00425C9D"/>
    <w:rsid w:val="00425CA8"/>
    <w:rsid w:val="00425EE1"/>
    <w:rsid w:val="004264B8"/>
    <w:rsid w:val="004267AA"/>
    <w:rsid w:val="0042737B"/>
    <w:rsid w:val="00430AEC"/>
    <w:rsid w:val="00430FCF"/>
    <w:rsid w:val="0043169E"/>
    <w:rsid w:val="00432231"/>
    <w:rsid w:val="00433391"/>
    <w:rsid w:val="0043342D"/>
    <w:rsid w:val="0043377F"/>
    <w:rsid w:val="004337D1"/>
    <w:rsid w:val="004338E6"/>
    <w:rsid w:val="0043475D"/>
    <w:rsid w:val="004351F9"/>
    <w:rsid w:val="00436B97"/>
    <w:rsid w:val="00436C8E"/>
    <w:rsid w:val="00437172"/>
    <w:rsid w:val="004372FE"/>
    <w:rsid w:val="00437C97"/>
    <w:rsid w:val="004400A0"/>
    <w:rsid w:val="00440239"/>
    <w:rsid w:val="0044071A"/>
    <w:rsid w:val="0044092A"/>
    <w:rsid w:val="00440B6D"/>
    <w:rsid w:val="00440B90"/>
    <w:rsid w:val="00440F6B"/>
    <w:rsid w:val="00441D57"/>
    <w:rsid w:val="00442B5D"/>
    <w:rsid w:val="00442EEA"/>
    <w:rsid w:val="004435AA"/>
    <w:rsid w:val="0044449E"/>
    <w:rsid w:val="004449EA"/>
    <w:rsid w:val="00444DA1"/>
    <w:rsid w:val="00445223"/>
    <w:rsid w:val="00445523"/>
    <w:rsid w:val="00445716"/>
    <w:rsid w:val="00446599"/>
    <w:rsid w:val="00447381"/>
    <w:rsid w:val="004473E1"/>
    <w:rsid w:val="004479EF"/>
    <w:rsid w:val="00447B23"/>
    <w:rsid w:val="00447B61"/>
    <w:rsid w:val="004505E6"/>
    <w:rsid w:val="00450750"/>
    <w:rsid w:val="00450C57"/>
    <w:rsid w:val="0045107A"/>
    <w:rsid w:val="0045173A"/>
    <w:rsid w:val="0045182E"/>
    <w:rsid w:val="004519E6"/>
    <w:rsid w:val="00451AEF"/>
    <w:rsid w:val="00452618"/>
    <w:rsid w:val="00452C8A"/>
    <w:rsid w:val="00452D96"/>
    <w:rsid w:val="0045376A"/>
    <w:rsid w:val="004559ED"/>
    <w:rsid w:val="004560E1"/>
    <w:rsid w:val="00456360"/>
    <w:rsid w:val="004567A3"/>
    <w:rsid w:val="00456D33"/>
    <w:rsid w:val="00456D44"/>
    <w:rsid w:val="00456E10"/>
    <w:rsid w:val="0045709B"/>
    <w:rsid w:val="00457340"/>
    <w:rsid w:val="004573E3"/>
    <w:rsid w:val="004574EB"/>
    <w:rsid w:val="00457C32"/>
    <w:rsid w:val="00457EFA"/>
    <w:rsid w:val="0046026B"/>
    <w:rsid w:val="004603E4"/>
    <w:rsid w:val="00461607"/>
    <w:rsid w:val="00461814"/>
    <w:rsid w:val="00461B28"/>
    <w:rsid w:val="00462085"/>
    <w:rsid w:val="0046210A"/>
    <w:rsid w:val="0046287D"/>
    <w:rsid w:val="00463483"/>
    <w:rsid w:val="00463810"/>
    <w:rsid w:val="00463CC6"/>
    <w:rsid w:val="00463E62"/>
    <w:rsid w:val="00464292"/>
    <w:rsid w:val="00464760"/>
    <w:rsid w:val="00464B59"/>
    <w:rsid w:val="00464DB9"/>
    <w:rsid w:val="00465063"/>
    <w:rsid w:val="00465724"/>
    <w:rsid w:val="00465D58"/>
    <w:rsid w:val="004663BE"/>
    <w:rsid w:val="0046699E"/>
    <w:rsid w:val="00466AE8"/>
    <w:rsid w:val="00467411"/>
    <w:rsid w:val="004678EC"/>
    <w:rsid w:val="004701A7"/>
    <w:rsid w:val="00470281"/>
    <w:rsid w:val="004718DA"/>
    <w:rsid w:val="00471C67"/>
    <w:rsid w:val="0047213B"/>
    <w:rsid w:val="00472180"/>
    <w:rsid w:val="00472688"/>
    <w:rsid w:val="00472B59"/>
    <w:rsid w:val="004730A8"/>
    <w:rsid w:val="004733CD"/>
    <w:rsid w:val="004738B1"/>
    <w:rsid w:val="00474808"/>
    <w:rsid w:val="004748C8"/>
    <w:rsid w:val="00474DB7"/>
    <w:rsid w:val="0047501E"/>
    <w:rsid w:val="0047529B"/>
    <w:rsid w:val="00475430"/>
    <w:rsid w:val="00475A2B"/>
    <w:rsid w:val="00475CFF"/>
    <w:rsid w:val="00476104"/>
    <w:rsid w:val="00476300"/>
    <w:rsid w:val="004765E6"/>
    <w:rsid w:val="00476793"/>
    <w:rsid w:val="004769E3"/>
    <w:rsid w:val="00476F33"/>
    <w:rsid w:val="004771D4"/>
    <w:rsid w:val="00480B38"/>
    <w:rsid w:val="00480B9A"/>
    <w:rsid w:val="004815E9"/>
    <w:rsid w:val="00481AD2"/>
    <w:rsid w:val="004827B3"/>
    <w:rsid w:val="0048413D"/>
    <w:rsid w:val="004844FB"/>
    <w:rsid w:val="0048471D"/>
    <w:rsid w:val="00484D7A"/>
    <w:rsid w:val="00485029"/>
    <w:rsid w:val="004851FF"/>
    <w:rsid w:val="00485B0A"/>
    <w:rsid w:val="00485DF8"/>
    <w:rsid w:val="0048611F"/>
    <w:rsid w:val="00486553"/>
    <w:rsid w:val="00486B31"/>
    <w:rsid w:val="00486E3D"/>
    <w:rsid w:val="00487886"/>
    <w:rsid w:val="00487A6A"/>
    <w:rsid w:val="0049067C"/>
    <w:rsid w:val="004914C7"/>
    <w:rsid w:val="00491670"/>
    <w:rsid w:val="00491CC6"/>
    <w:rsid w:val="00491EA9"/>
    <w:rsid w:val="00492107"/>
    <w:rsid w:val="00492F21"/>
    <w:rsid w:val="0049338F"/>
    <w:rsid w:val="00493483"/>
    <w:rsid w:val="00493C2D"/>
    <w:rsid w:val="00494665"/>
    <w:rsid w:val="004947D0"/>
    <w:rsid w:val="004949E9"/>
    <w:rsid w:val="00494BD5"/>
    <w:rsid w:val="0049566B"/>
    <w:rsid w:val="00495B13"/>
    <w:rsid w:val="0049628F"/>
    <w:rsid w:val="004962DF"/>
    <w:rsid w:val="00496456"/>
    <w:rsid w:val="00496E9B"/>
    <w:rsid w:val="00497288"/>
    <w:rsid w:val="00497A19"/>
    <w:rsid w:val="00497BEC"/>
    <w:rsid w:val="00497C5A"/>
    <w:rsid w:val="004A00DD"/>
    <w:rsid w:val="004A054E"/>
    <w:rsid w:val="004A07F4"/>
    <w:rsid w:val="004A0A45"/>
    <w:rsid w:val="004A0F8C"/>
    <w:rsid w:val="004A15A1"/>
    <w:rsid w:val="004A1F5E"/>
    <w:rsid w:val="004A24FA"/>
    <w:rsid w:val="004A2653"/>
    <w:rsid w:val="004A2682"/>
    <w:rsid w:val="004A2BEB"/>
    <w:rsid w:val="004A2C45"/>
    <w:rsid w:val="004A2E44"/>
    <w:rsid w:val="004A3391"/>
    <w:rsid w:val="004A3406"/>
    <w:rsid w:val="004A3883"/>
    <w:rsid w:val="004A3981"/>
    <w:rsid w:val="004A39E3"/>
    <w:rsid w:val="004A406E"/>
    <w:rsid w:val="004A444C"/>
    <w:rsid w:val="004A51A2"/>
    <w:rsid w:val="004A5491"/>
    <w:rsid w:val="004A5909"/>
    <w:rsid w:val="004A5DCA"/>
    <w:rsid w:val="004A66A0"/>
    <w:rsid w:val="004A6713"/>
    <w:rsid w:val="004A6824"/>
    <w:rsid w:val="004A6864"/>
    <w:rsid w:val="004A6900"/>
    <w:rsid w:val="004A7867"/>
    <w:rsid w:val="004A7B73"/>
    <w:rsid w:val="004A7D83"/>
    <w:rsid w:val="004B0843"/>
    <w:rsid w:val="004B096A"/>
    <w:rsid w:val="004B1156"/>
    <w:rsid w:val="004B1532"/>
    <w:rsid w:val="004B1690"/>
    <w:rsid w:val="004B19B8"/>
    <w:rsid w:val="004B1E78"/>
    <w:rsid w:val="004B3A31"/>
    <w:rsid w:val="004B4493"/>
    <w:rsid w:val="004B69D7"/>
    <w:rsid w:val="004B6C2F"/>
    <w:rsid w:val="004B7717"/>
    <w:rsid w:val="004C0419"/>
    <w:rsid w:val="004C0773"/>
    <w:rsid w:val="004C1538"/>
    <w:rsid w:val="004C1AF2"/>
    <w:rsid w:val="004C223B"/>
    <w:rsid w:val="004C2374"/>
    <w:rsid w:val="004C28E3"/>
    <w:rsid w:val="004C2DEE"/>
    <w:rsid w:val="004C2EA9"/>
    <w:rsid w:val="004C2F16"/>
    <w:rsid w:val="004C3259"/>
    <w:rsid w:val="004C33A5"/>
    <w:rsid w:val="004C34FF"/>
    <w:rsid w:val="004C39B2"/>
    <w:rsid w:val="004C441D"/>
    <w:rsid w:val="004C459E"/>
    <w:rsid w:val="004C4FFD"/>
    <w:rsid w:val="004C58E5"/>
    <w:rsid w:val="004C6468"/>
    <w:rsid w:val="004C6822"/>
    <w:rsid w:val="004C690C"/>
    <w:rsid w:val="004C7A4D"/>
    <w:rsid w:val="004C7FC6"/>
    <w:rsid w:val="004D0AF9"/>
    <w:rsid w:val="004D0B27"/>
    <w:rsid w:val="004D1247"/>
    <w:rsid w:val="004D1544"/>
    <w:rsid w:val="004D1BF7"/>
    <w:rsid w:val="004D256B"/>
    <w:rsid w:val="004D2FBD"/>
    <w:rsid w:val="004D3629"/>
    <w:rsid w:val="004D391D"/>
    <w:rsid w:val="004D3DF2"/>
    <w:rsid w:val="004D3E7D"/>
    <w:rsid w:val="004D40E2"/>
    <w:rsid w:val="004D493C"/>
    <w:rsid w:val="004D4E9E"/>
    <w:rsid w:val="004D5033"/>
    <w:rsid w:val="004D5173"/>
    <w:rsid w:val="004D5833"/>
    <w:rsid w:val="004D6089"/>
    <w:rsid w:val="004D7029"/>
    <w:rsid w:val="004D76CA"/>
    <w:rsid w:val="004D77AC"/>
    <w:rsid w:val="004D77B4"/>
    <w:rsid w:val="004D79A9"/>
    <w:rsid w:val="004D7AC4"/>
    <w:rsid w:val="004D7B89"/>
    <w:rsid w:val="004D7D14"/>
    <w:rsid w:val="004E01E1"/>
    <w:rsid w:val="004E089C"/>
    <w:rsid w:val="004E08F0"/>
    <w:rsid w:val="004E0D15"/>
    <w:rsid w:val="004E0F97"/>
    <w:rsid w:val="004E11F2"/>
    <w:rsid w:val="004E1B76"/>
    <w:rsid w:val="004E204E"/>
    <w:rsid w:val="004E30AC"/>
    <w:rsid w:val="004E31F8"/>
    <w:rsid w:val="004E3321"/>
    <w:rsid w:val="004E41AE"/>
    <w:rsid w:val="004E4652"/>
    <w:rsid w:val="004E49E2"/>
    <w:rsid w:val="004E4D89"/>
    <w:rsid w:val="004E53C4"/>
    <w:rsid w:val="004E5961"/>
    <w:rsid w:val="004E59F1"/>
    <w:rsid w:val="004E5D5C"/>
    <w:rsid w:val="004E5F5B"/>
    <w:rsid w:val="004E6AA2"/>
    <w:rsid w:val="004E7159"/>
    <w:rsid w:val="004E74A9"/>
    <w:rsid w:val="004F013F"/>
    <w:rsid w:val="004F17F4"/>
    <w:rsid w:val="004F185B"/>
    <w:rsid w:val="004F232A"/>
    <w:rsid w:val="004F2B8E"/>
    <w:rsid w:val="004F2E6E"/>
    <w:rsid w:val="004F3881"/>
    <w:rsid w:val="004F392B"/>
    <w:rsid w:val="004F3B28"/>
    <w:rsid w:val="004F4580"/>
    <w:rsid w:val="004F4914"/>
    <w:rsid w:val="004F4E86"/>
    <w:rsid w:val="004F50F9"/>
    <w:rsid w:val="004F510A"/>
    <w:rsid w:val="004F6090"/>
    <w:rsid w:val="004F609E"/>
    <w:rsid w:val="004F68FD"/>
    <w:rsid w:val="004F6A78"/>
    <w:rsid w:val="004F6AD4"/>
    <w:rsid w:val="004F7635"/>
    <w:rsid w:val="004F7813"/>
    <w:rsid w:val="005004D0"/>
    <w:rsid w:val="005007E4"/>
    <w:rsid w:val="00501119"/>
    <w:rsid w:val="005011DC"/>
    <w:rsid w:val="005015FA"/>
    <w:rsid w:val="00501B54"/>
    <w:rsid w:val="00502029"/>
    <w:rsid w:val="005021F7"/>
    <w:rsid w:val="00502943"/>
    <w:rsid w:val="00502B4F"/>
    <w:rsid w:val="00502B66"/>
    <w:rsid w:val="00502FA3"/>
    <w:rsid w:val="005031BC"/>
    <w:rsid w:val="0050322A"/>
    <w:rsid w:val="0050354F"/>
    <w:rsid w:val="005044C1"/>
    <w:rsid w:val="0050487A"/>
    <w:rsid w:val="00504CBD"/>
    <w:rsid w:val="00505151"/>
    <w:rsid w:val="0050591A"/>
    <w:rsid w:val="00507344"/>
    <w:rsid w:val="00507527"/>
    <w:rsid w:val="00507CD7"/>
    <w:rsid w:val="00510C88"/>
    <w:rsid w:val="00511398"/>
    <w:rsid w:val="005118D8"/>
    <w:rsid w:val="00512243"/>
    <w:rsid w:val="005124F8"/>
    <w:rsid w:val="0051288C"/>
    <w:rsid w:val="005128C3"/>
    <w:rsid w:val="00512CA1"/>
    <w:rsid w:val="00512D47"/>
    <w:rsid w:val="0051327D"/>
    <w:rsid w:val="00513ACB"/>
    <w:rsid w:val="00513ACD"/>
    <w:rsid w:val="00513D2C"/>
    <w:rsid w:val="00513ED0"/>
    <w:rsid w:val="005142E4"/>
    <w:rsid w:val="005144EF"/>
    <w:rsid w:val="00515B9A"/>
    <w:rsid w:val="005165C4"/>
    <w:rsid w:val="00516D21"/>
    <w:rsid w:val="00517CF3"/>
    <w:rsid w:val="00517D8C"/>
    <w:rsid w:val="0052020F"/>
    <w:rsid w:val="005206AC"/>
    <w:rsid w:val="00520941"/>
    <w:rsid w:val="00521064"/>
    <w:rsid w:val="005219B6"/>
    <w:rsid w:val="00521A33"/>
    <w:rsid w:val="00522601"/>
    <w:rsid w:val="0052264F"/>
    <w:rsid w:val="00522CC5"/>
    <w:rsid w:val="00523050"/>
    <w:rsid w:val="005230B2"/>
    <w:rsid w:val="0052311E"/>
    <w:rsid w:val="005234D5"/>
    <w:rsid w:val="00523601"/>
    <w:rsid w:val="00524035"/>
    <w:rsid w:val="005246DC"/>
    <w:rsid w:val="00524782"/>
    <w:rsid w:val="00524E48"/>
    <w:rsid w:val="00525C80"/>
    <w:rsid w:val="00525E69"/>
    <w:rsid w:val="005271F3"/>
    <w:rsid w:val="00530033"/>
    <w:rsid w:val="005301E6"/>
    <w:rsid w:val="0053020E"/>
    <w:rsid w:val="005302BF"/>
    <w:rsid w:val="0053089A"/>
    <w:rsid w:val="00530AE1"/>
    <w:rsid w:val="00530C8D"/>
    <w:rsid w:val="00530CA4"/>
    <w:rsid w:val="00531F12"/>
    <w:rsid w:val="00531F2B"/>
    <w:rsid w:val="005329C2"/>
    <w:rsid w:val="00532D2B"/>
    <w:rsid w:val="00533466"/>
    <w:rsid w:val="0053375A"/>
    <w:rsid w:val="00533769"/>
    <w:rsid w:val="00534173"/>
    <w:rsid w:val="0053446E"/>
    <w:rsid w:val="00534824"/>
    <w:rsid w:val="00534A71"/>
    <w:rsid w:val="00534FF4"/>
    <w:rsid w:val="00535B63"/>
    <w:rsid w:val="00535D74"/>
    <w:rsid w:val="00536732"/>
    <w:rsid w:val="00536D79"/>
    <w:rsid w:val="00537535"/>
    <w:rsid w:val="005376A4"/>
    <w:rsid w:val="00537B53"/>
    <w:rsid w:val="005402D7"/>
    <w:rsid w:val="005405C4"/>
    <w:rsid w:val="005408C3"/>
    <w:rsid w:val="0054148F"/>
    <w:rsid w:val="0054149F"/>
    <w:rsid w:val="00541586"/>
    <w:rsid w:val="00541AC5"/>
    <w:rsid w:val="00541C82"/>
    <w:rsid w:val="0054205E"/>
    <w:rsid w:val="00542124"/>
    <w:rsid w:val="00542870"/>
    <w:rsid w:val="0054289C"/>
    <w:rsid w:val="00543165"/>
    <w:rsid w:val="005439C0"/>
    <w:rsid w:val="00543BDA"/>
    <w:rsid w:val="00543CA4"/>
    <w:rsid w:val="005444A8"/>
    <w:rsid w:val="00545167"/>
    <w:rsid w:val="00545C3B"/>
    <w:rsid w:val="005462AD"/>
    <w:rsid w:val="005466B7"/>
    <w:rsid w:val="00546779"/>
    <w:rsid w:val="00546C81"/>
    <w:rsid w:val="00546F8E"/>
    <w:rsid w:val="005475B2"/>
    <w:rsid w:val="00547897"/>
    <w:rsid w:val="00547F63"/>
    <w:rsid w:val="005500EF"/>
    <w:rsid w:val="0055053B"/>
    <w:rsid w:val="005508CF"/>
    <w:rsid w:val="00550CFF"/>
    <w:rsid w:val="00551B41"/>
    <w:rsid w:val="00551C11"/>
    <w:rsid w:val="00551E32"/>
    <w:rsid w:val="00551FCC"/>
    <w:rsid w:val="005531B7"/>
    <w:rsid w:val="005532CA"/>
    <w:rsid w:val="00553E8A"/>
    <w:rsid w:val="00554396"/>
    <w:rsid w:val="0055482C"/>
    <w:rsid w:val="00554A92"/>
    <w:rsid w:val="00554B6C"/>
    <w:rsid w:val="0055505D"/>
    <w:rsid w:val="005561C0"/>
    <w:rsid w:val="00556405"/>
    <w:rsid w:val="0055669B"/>
    <w:rsid w:val="005566D4"/>
    <w:rsid w:val="00556B5D"/>
    <w:rsid w:val="00557301"/>
    <w:rsid w:val="005574C1"/>
    <w:rsid w:val="0055776A"/>
    <w:rsid w:val="00557887"/>
    <w:rsid w:val="00560057"/>
    <w:rsid w:val="00560417"/>
    <w:rsid w:val="00560487"/>
    <w:rsid w:val="00560994"/>
    <w:rsid w:val="00560D34"/>
    <w:rsid w:val="00561999"/>
    <w:rsid w:val="005619A6"/>
    <w:rsid w:val="00561D5C"/>
    <w:rsid w:val="00561E1B"/>
    <w:rsid w:val="0056224D"/>
    <w:rsid w:val="00562835"/>
    <w:rsid w:val="00562908"/>
    <w:rsid w:val="00562DBD"/>
    <w:rsid w:val="00562E1C"/>
    <w:rsid w:val="00562EC5"/>
    <w:rsid w:val="005632A8"/>
    <w:rsid w:val="005636E9"/>
    <w:rsid w:val="005639D7"/>
    <w:rsid w:val="00564713"/>
    <w:rsid w:val="00564783"/>
    <w:rsid w:val="0056556E"/>
    <w:rsid w:val="00565925"/>
    <w:rsid w:val="00565AF4"/>
    <w:rsid w:val="00565DD7"/>
    <w:rsid w:val="0056738E"/>
    <w:rsid w:val="005673DE"/>
    <w:rsid w:val="00567A9B"/>
    <w:rsid w:val="00567ABF"/>
    <w:rsid w:val="00567EF1"/>
    <w:rsid w:val="00567FE4"/>
    <w:rsid w:val="005705DD"/>
    <w:rsid w:val="00570AE4"/>
    <w:rsid w:val="00570CDB"/>
    <w:rsid w:val="00571514"/>
    <w:rsid w:val="005717C9"/>
    <w:rsid w:val="005726F4"/>
    <w:rsid w:val="00572D8A"/>
    <w:rsid w:val="00572EC2"/>
    <w:rsid w:val="005734D0"/>
    <w:rsid w:val="005734F0"/>
    <w:rsid w:val="00573A93"/>
    <w:rsid w:val="00573B66"/>
    <w:rsid w:val="00573B69"/>
    <w:rsid w:val="00573E31"/>
    <w:rsid w:val="00573F55"/>
    <w:rsid w:val="005746CF"/>
    <w:rsid w:val="00574A0A"/>
    <w:rsid w:val="005754AE"/>
    <w:rsid w:val="00575621"/>
    <w:rsid w:val="0057578B"/>
    <w:rsid w:val="005760F5"/>
    <w:rsid w:val="005761A3"/>
    <w:rsid w:val="0057719F"/>
    <w:rsid w:val="005771D9"/>
    <w:rsid w:val="00577AFA"/>
    <w:rsid w:val="00577DA4"/>
    <w:rsid w:val="00581E63"/>
    <w:rsid w:val="00582180"/>
    <w:rsid w:val="005821B0"/>
    <w:rsid w:val="00583B42"/>
    <w:rsid w:val="005841CA"/>
    <w:rsid w:val="00584245"/>
    <w:rsid w:val="0058463F"/>
    <w:rsid w:val="005854E0"/>
    <w:rsid w:val="00585668"/>
    <w:rsid w:val="00586226"/>
    <w:rsid w:val="00586419"/>
    <w:rsid w:val="00586654"/>
    <w:rsid w:val="00586DCF"/>
    <w:rsid w:val="00586DE8"/>
    <w:rsid w:val="005871FB"/>
    <w:rsid w:val="00590283"/>
    <w:rsid w:val="00590632"/>
    <w:rsid w:val="00590F37"/>
    <w:rsid w:val="00591747"/>
    <w:rsid w:val="00591F79"/>
    <w:rsid w:val="00591F81"/>
    <w:rsid w:val="0059261F"/>
    <w:rsid w:val="00592679"/>
    <w:rsid w:val="00592D33"/>
    <w:rsid w:val="00595BD0"/>
    <w:rsid w:val="00595BFD"/>
    <w:rsid w:val="00596A2C"/>
    <w:rsid w:val="00596CC3"/>
    <w:rsid w:val="005972AC"/>
    <w:rsid w:val="00597581"/>
    <w:rsid w:val="00597965"/>
    <w:rsid w:val="00597AE9"/>
    <w:rsid w:val="005A0ECD"/>
    <w:rsid w:val="005A1157"/>
    <w:rsid w:val="005A1547"/>
    <w:rsid w:val="005A1C06"/>
    <w:rsid w:val="005A1D9D"/>
    <w:rsid w:val="005A2276"/>
    <w:rsid w:val="005A2495"/>
    <w:rsid w:val="005A35AF"/>
    <w:rsid w:val="005A434F"/>
    <w:rsid w:val="005A45B0"/>
    <w:rsid w:val="005A4CDA"/>
    <w:rsid w:val="005A6382"/>
    <w:rsid w:val="005A6CD6"/>
    <w:rsid w:val="005A7E1A"/>
    <w:rsid w:val="005A7FFC"/>
    <w:rsid w:val="005B0656"/>
    <w:rsid w:val="005B0844"/>
    <w:rsid w:val="005B1385"/>
    <w:rsid w:val="005B1A66"/>
    <w:rsid w:val="005B1FF2"/>
    <w:rsid w:val="005B21F4"/>
    <w:rsid w:val="005B230D"/>
    <w:rsid w:val="005B2338"/>
    <w:rsid w:val="005B2476"/>
    <w:rsid w:val="005B2AB0"/>
    <w:rsid w:val="005B395A"/>
    <w:rsid w:val="005B4C94"/>
    <w:rsid w:val="005B53AF"/>
    <w:rsid w:val="005B57D3"/>
    <w:rsid w:val="005B58F2"/>
    <w:rsid w:val="005B5EF7"/>
    <w:rsid w:val="005B6103"/>
    <w:rsid w:val="005B62B4"/>
    <w:rsid w:val="005B6386"/>
    <w:rsid w:val="005B6876"/>
    <w:rsid w:val="005B7355"/>
    <w:rsid w:val="005C03D3"/>
    <w:rsid w:val="005C04F2"/>
    <w:rsid w:val="005C0F67"/>
    <w:rsid w:val="005C157C"/>
    <w:rsid w:val="005C16F4"/>
    <w:rsid w:val="005C210D"/>
    <w:rsid w:val="005C317F"/>
    <w:rsid w:val="005C3E0D"/>
    <w:rsid w:val="005C4450"/>
    <w:rsid w:val="005C59FA"/>
    <w:rsid w:val="005C5AF9"/>
    <w:rsid w:val="005C6518"/>
    <w:rsid w:val="005C663D"/>
    <w:rsid w:val="005C66CD"/>
    <w:rsid w:val="005C68C2"/>
    <w:rsid w:val="005C716D"/>
    <w:rsid w:val="005C7D7E"/>
    <w:rsid w:val="005D0374"/>
    <w:rsid w:val="005D03A4"/>
    <w:rsid w:val="005D03AC"/>
    <w:rsid w:val="005D0473"/>
    <w:rsid w:val="005D0E0C"/>
    <w:rsid w:val="005D0F3E"/>
    <w:rsid w:val="005D13EA"/>
    <w:rsid w:val="005D2898"/>
    <w:rsid w:val="005D2F18"/>
    <w:rsid w:val="005D3FAF"/>
    <w:rsid w:val="005D44EA"/>
    <w:rsid w:val="005D6291"/>
    <w:rsid w:val="005D6340"/>
    <w:rsid w:val="005D63B8"/>
    <w:rsid w:val="005D6934"/>
    <w:rsid w:val="005D7026"/>
    <w:rsid w:val="005D755E"/>
    <w:rsid w:val="005D775B"/>
    <w:rsid w:val="005E097A"/>
    <w:rsid w:val="005E0A2E"/>
    <w:rsid w:val="005E0DC6"/>
    <w:rsid w:val="005E0F1F"/>
    <w:rsid w:val="005E152E"/>
    <w:rsid w:val="005E1649"/>
    <w:rsid w:val="005E181A"/>
    <w:rsid w:val="005E1A27"/>
    <w:rsid w:val="005E1C24"/>
    <w:rsid w:val="005E1ECF"/>
    <w:rsid w:val="005E1F31"/>
    <w:rsid w:val="005E2398"/>
    <w:rsid w:val="005E23B8"/>
    <w:rsid w:val="005E26C0"/>
    <w:rsid w:val="005E27F3"/>
    <w:rsid w:val="005E2B3A"/>
    <w:rsid w:val="005E2BBF"/>
    <w:rsid w:val="005E3CA8"/>
    <w:rsid w:val="005E3F5D"/>
    <w:rsid w:val="005E43D0"/>
    <w:rsid w:val="005E44F4"/>
    <w:rsid w:val="005E5DBF"/>
    <w:rsid w:val="005E5FFE"/>
    <w:rsid w:val="005E68D9"/>
    <w:rsid w:val="005E7603"/>
    <w:rsid w:val="005E7B83"/>
    <w:rsid w:val="005F0094"/>
    <w:rsid w:val="005F079B"/>
    <w:rsid w:val="005F07A4"/>
    <w:rsid w:val="005F32F6"/>
    <w:rsid w:val="005F3999"/>
    <w:rsid w:val="005F53F6"/>
    <w:rsid w:val="005F5564"/>
    <w:rsid w:val="005F59D7"/>
    <w:rsid w:val="005F5A25"/>
    <w:rsid w:val="005F5B27"/>
    <w:rsid w:val="005F5D04"/>
    <w:rsid w:val="005F611B"/>
    <w:rsid w:val="005F65E2"/>
    <w:rsid w:val="005F6882"/>
    <w:rsid w:val="005F71CE"/>
    <w:rsid w:val="005F7209"/>
    <w:rsid w:val="005F7358"/>
    <w:rsid w:val="005F766E"/>
    <w:rsid w:val="005F7E0E"/>
    <w:rsid w:val="005F7F61"/>
    <w:rsid w:val="005F7FAE"/>
    <w:rsid w:val="00600C76"/>
    <w:rsid w:val="006010AA"/>
    <w:rsid w:val="006011CC"/>
    <w:rsid w:val="0060162A"/>
    <w:rsid w:val="00601CF7"/>
    <w:rsid w:val="00601ED1"/>
    <w:rsid w:val="00602D06"/>
    <w:rsid w:val="006032D8"/>
    <w:rsid w:val="00603C3F"/>
    <w:rsid w:val="00604D1B"/>
    <w:rsid w:val="00604EC0"/>
    <w:rsid w:val="00605EEF"/>
    <w:rsid w:val="00605FD5"/>
    <w:rsid w:val="00606176"/>
    <w:rsid w:val="006069D9"/>
    <w:rsid w:val="00606F76"/>
    <w:rsid w:val="00606FAA"/>
    <w:rsid w:val="00606FBC"/>
    <w:rsid w:val="00607100"/>
    <w:rsid w:val="00607762"/>
    <w:rsid w:val="00607769"/>
    <w:rsid w:val="00607AC0"/>
    <w:rsid w:val="00607EEE"/>
    <w:rsid w:val="0061010F"/>
    <w:rsid w:val="0061028C"/>
    <w:rsid w:val="006102E0"/>
    <w:rsid w:val="006103A3"/>
    <w:rsid w:val="006106AC"/>
    <w:rsid w:val="006109D0"/>
    <w:rsid w:val="00610C7A"/>
    <w:rsid w:val="006115EC"/>
    <w:rsid w:val="00611F7F"/>
    <w:rsid w:val="00612292"/>
    <w:rsid w:val="00612439"/>
    <w:rsid w:val="00612DA3"/>
    <w:rsid w:val="0061398F"/>
    <w:rsid w:val="00613D2C"/>
    <w:rsid w:val="00614326"/>
    <w:rsid w:val="00614581"/>
    <w:rsid w:val="00615683"/>
    <w:rsid w:val="00616139"/>
    <w:rsid w:val="00616753"/>
    <w:rsid w:val="00616FAB"/>
    <w:rsid w:val="006171BD"/>
    <w:rsid w:val="00617D86"/>
    <w:rsid w:val="006201E6"/>
    <w:rsid w:val="0062037D"/>
    <w:rsid w:val="006203A1"/>
    <w:rsid w:val="00620B4C"/>
    <w:rsid w:val="00620E56"/>
    <w:rsid w:val="0062141E"/>
    <w:rsid w:val="00621619"/>
    <w:rsid w:val="00621698"/>
    <w:rsid w:val="00622413"/>
    <w:rsid w:val="00623271"/>
    <w:rsid w:val="006233CE"/>
    <w:rsid w:val="00623CCD"/>
    <w:rsid w:val="00623E21"/>
    <w:rsid w:val="006248B0"/>
    <w:rsid w:val="006249DC"/>
    <w:rsid w:val="00625595"/>
    <w:rsid w:val="006256F8"/>
    <w:rsid w:val="00625D0C"/>
    <w:rsid w:val="00625FF0"/>
    <w:rsid w:val="00626FC8"/>
    <w:rsid w:val="00627462"/>
    <w:rsid w:val="00627A9E"/>
    <w:rsid w:val="00630352"/>
    <w:rsid w:val="00630FFA"/>
    <w:rsid w:val="0063110B"/>
    <w:rsid w:val="00631126"/>
    <w:rsid w:val="006317D0"/>
    <w:rsid w:val="00631E84"/>
    <w:rsid w:val="006325A0"/>
    <w:rsid w:val="00633A34"/>
    <w:rsid w:val="00633E2E"/>
    <w:rsid w:val="00634ADB"/>
    <w:rsid w:val="00634AEF"/>
    <w:rsid w:val="00635247"/>
    <w:rsid w:val="00635259"/>
    <w:rsid w:val="00635272"/>
    <w:rsid w:val="00636EBE"/>
    <w:rsid w:val="00636FDA"/>
    <w:rsid w:val="00637AD1"/>
    <w:rsid w:val="00637CE5"/>
    <w:rsid w:val="00637F1A"/>
    <w:rsid w:val="00640614"/>
    <w:rsid w:val="00641233"/>
    <w:rsid w:val="00641277"/>
    <w:rsid w:val="006422EE"/>
    <w:rsid w:val="00643097"/>
    <w:rsid w:val="006436E3"/>
    <w:rsid w:val="00643FD0"/>
    <w:rsid w:val="006441EC"/>
    <w:rsid w:val="006445A6"/>
    <w:rsid w:val="006445C0"/>
    <w:rsid w:val="0064558F"/>
    <w:rsid w:val="006467E2"/>
    <w:rsid w:val="00646B9C"/>
    <w:rsid w:val="006478EA"/>
    <w:rsid w:val="00647E56"/>
    <w:rsid w:val="00650BB5"/>
    <w:rsid w:val="00650C9C"/>
    <w:rsid w:val="006515FE"/>
    <w:rsid w:val="00651F67"/>
    <w:rsid w:val="006522DB"/>
    <w:rsid w:val="00652487"/>
    <w:rsid w:val="006528B6"/>
    <w:rsid w:val="00652934"/>
    <w:rsid w:val="00652B6B"/>
    <w:rsid w:val="006536D5"/>
    <w:rsid w:val="00653791"/>
    <w:rsid w:val="00653D1B"/>
    <w:rsid w:val="00653E1D"/>
    <w:rsid w:val="00653F9A"/>
    <w:rsid w:val="006548F5"/>
    <w:rsid w:val="00655FF3"/>
    <w:rsid w:val="00656201"/>
    <w:rsid w:val="00656A70"/>
    <w:rsid w:val="00656CBC"/>
    <w:rsid w:val="00656CE9"/>
    <w:rsid w:val="00657245"/>
    <w:rsid w:val="00657DCA"/>
    <w:rsid w:val="00660BF2"/>
    <w:rsid w:val="00660D7C"/>
    <w:rsid w:val="00661777"/>
    <w:rsid w:val="0066251C"/>
    <w:rsid w:val="006628B2"/>
    <w:rsid w:val="00663182"/>
    <w:rsid w:val="0066341C"/>
    <w:rsid w:val="00663873"/>
    <w:rsid w:val="00663EB4"/>
    <w:rsid w:val="006645C6"/>
    <w:rsid w:val="00664E66"/>
    <w:rsid w:val="00665566"/>
    <w:rsid w:val="006656DE"/>
    <w:rsid w:val="00665766"/>
    <w:rsid w:val="00665B52"/>
    <w:rsid w:val="00665F2B"/>
    <w:rsid w:val="006660B4"/>
    <w:rsid w:val="00666144"/>
    <w:rsid w:val="006673B5"/>
    <w:rsid w:val="006674DE"/>
    <w:rsid w:val="006678BE"/>
    <w:rsid w:val="00670000"/>
    <w:rsid w:val="00670060"/>
    <w:rsid w:val="00670804"/>
    <w:rsid w:val="0067095E"/>
    <w:rsid w:val="006715E6"/>
    <w:rsid w:val="00671925"/>
    <w:rsid w:val="00672288"/>
    <w:rsid w:val="006723CC"/>
    <w:rsid w:val="006727A1"/>
    <w:rsid w:val="00672A16"/>
    <w:rsid w:val="006735B8"/>
    <w:rsid w:val="00673BD6"/>
    <w:rsid w:val="006744ED"/>
    <w:rsid w:val="00675502"/>
    <w:rsid w:val="00675A26"/>
    <w:rsid w:val="006761CB"/>
    <w:rsid w:val="006763F8"/>
    <w:rsid w:val="00676609"/>
    <w:rsid w:val="00677D72"/>
    <w:rsid w:val="00680142"/>
    <w:rsid w:val="006807F8"/>
    <w:rsid w:val="00680EE1"/>
    <w:rsid w:val="006825AF"/>
    <w:rsid w:val="00682961"/>
    <w:rsid w:val="00683A61"/>
    <w:rsid w:val="0068413E"/>
    <w:rsid w:val="006846C3"/>
    <w:rsid w:val="00685388"/>
    <w:rsid w:val="0068613F"/>
    <w:rsid w:val="006867E8"/>
    <w:rsid w:val="006874F9"/>
    <w:rsid w:val="00687D71"/>
    <w:rsid w:val="00690A98"/>
    <w:rsid w:val="00690B55"/>
    <w:rsid w:val="00690C11"/>
    <w:rsid w:val="006910BD"/>
    <w:rsid w:val="00691FDB"/>
    <w:rsid w:val="00692019"/>
    <w:rsid w:val="00692640"/>
    <w:rsid w:val="006926FA"/>
    <w:rsid w:val="00692B74"/>
    <w:rsid w:val="00693ABB"/>
    <w:rsid w:val="00693C92"/>
    <w:rsid w:val="00693E68"/>
    <w:rsid w:val="006941F7"/>
    <w:rsid w:val="0069448C"/>
    <w:rsid w:val="00694BF4"/>
    <w:rsid w:val="00695565"/>
    <w:rsid w:val="006957CB"/>
    <w:rsid w:val="00695C5B"/>
    <w:rsid w:val="006966B4"/>
    <w:rsid w:val="00696E11"/>
    <w:rsid w:val="006972FF"/>
    <w:rsid w:val="00697561"/>
    <w:rsid w:val="00697915"/>
    <w:rsid w:val="00697C8B"/>
    <w:rsid w:val="006A06C9"/>
    <w:rsid w:val="006A099A"/>
    <w:rsid w:val="006A0FC2"/>
    <w:rsid w:val="006A1CB5"/>
    <w:rsid w:val="006A23E4"/>
    <w:rsid w:val="006A2726"/>
    <w:rsid w:val="006A284F"/>
    <w:rsid w:val="006A2A03"/>
    <w:rsid w:val="006A2D49"/>
    <w:rsid w:val="006A38C8"/>
    <w:rsid w:val="006A397E"/>
    <w:rsid w:val="006A441C"/>
    <w:rsid w:val="006A4772"/>
    <w:rsid w:val="006A4B5A"/>
    <w:rsid w:val="006A53F8"/>
    <w:rsid w:val="006A5653"/>
    <w:rsid w:val="006A63F2"/>
    <w:rsid w:val="006A6530"/>
    <w:rsid w:val="006A731C"/>
    <w:rsid w:val="006A795C"/>
    <w:rsid w:val="006A7ACD"/>
    <w:rsid w:val="006B034F"/>
    <w:rsid w:val="006B04F1"/>
    <w:rsid w:val="006B0589"/>
    <w:rsid w:val="006B07FE"/>
    <w:rsid w:val="006B0E3C"/>
    <w:rsid w:val="006B1DF0"/>
    <w:rsid w:val="006B2350"/>
    <w:rsid w:val="006B2520"/>
    <w:rsid w:val="006B3847"/>
    <w:rsid w:val="006B4371"/>
    <w:rsid w:val="006B47A9"/>
    <w:rsid w:val="006B4920"/>
    <w:rsid w:val="006B4B6D"/>
    <w:rsid w:val="006B4C50"/>
    <w:rsid w:val="006B4EED"/>
    <w:rsid w:val="006B553C"/>
    <w:rsid w:val="006B6297"/>
    <w:rsid w:val="006B696B"/>
    <w:rsid w:val="006B782C"/>
    <w:rsid w:val="006C028D"/>
    <w:rsid w:val="006C0767"/>
    <w:rsid w:val="006C1126"/>
    <w:rsid w:val="006C1225"/>
    <w:rsid w:val="006C1288"/>
    <w:rsid w:val="006C2406"/>
    <w:rsid w:val="006C2D86"/>
    <w:rsid w:val="006C32D3"/>
    <w:rsid w:val="006C6231"/>
    <w:rsid w:val="006C6C89"/>
    <w:rsid w:val="006C6EE1"/>
    <w:rsid w:val="006C7544"/>
    <w:rsid w:val="006C7B39"/>
    <w:rsid w:val="006C7CA1"/>
    <w:rsid w:val="006D208A"/>
    <w:rsid w:val="006D21FA"/>
    <w:rsid w:val="006D24D7"/>
    <w:rsid w:val="006D25CC"/>
    <w:rsid w:val="006D2600"/>
    <w:rsid w:val="006D2B15"/>
    <w:rsid w:val="006D3B67"/>
    <w:rsid w:val="006D43AF"/>
    <w:rsid w:val="006D48F0"/>
    <w:rsid w:val="006D4F55"/>
    <w:rsid w:val="006D5EB1"/>
    <w:rsid w:val="006D6328"/>
    <w:rsid w:val="006D66ED"/>
    <w:rsid w:val="006D6D01"/>
    <w:rsid w:val="006D6D5C"/>
    <w:rsid w:val="006D6DA8"/>
    <w:rsid w:val="006D75AF"/>
    <w:rsid w:val="006D7AB3"/>
    <w:rsid w:val="006E005D"/>
    <w:rsid w:val="006E0702"/>
    <w:rsid w:val="006E0AD3"/>
    <w:rsid w:val="006E13F7"/>
    <w:rsid w:val="006E1FD2"/>
    <w:rsid w:val="006E25F2"/>
    <w:rsid w:val="006E2CBC"/>
    <w:rsid w:val="006E3173"/>
    <w:rsid w:val="006E3AFB"/>
    <w:rsid w:val="006E4A7F"/>
    <w:rsid w:val="006E4D0B"/>
    <w:rsid w:val="006E4F4D"/>
    <w:rsid w:val="006E5AD9"/>
    <w:rsid w:val="006E6058"/>
    <w:rsid w:val="006E68F2"/>
    <w:rsid w:val="006E6924"/>
    <w:rsid w:val="006E7041"/>
    <w:rsid w:val="006E73E3"/>
    <w:rsid w:val="006E78EF"/>
    <w:rsid w:val="006E7948"/>
    <w:rsid w:val="006E7E61"/>
    <w:rsid w:val="006F0036"/>
    <w:rsid w:val="006F0379"/>
    <w:rsid w:val="006F06CB"/>
    <w:rsid w:val="006F0789"/>
    <w:rsid w:val="006F0A1A"/>
    <w:rsid w:val="006F194D"/>
    <w:rsid w:val="006F1D15"/>
    <w:rsid w:val="006F20F5"/>
    <w:rsid w:val="006F33E4"/>
    <w:rsid w:val="006F40EC"/>
    <w:rsid w:val="006F41B3"/>
    <w:rsid w:val="006F43FC"/>
    <w:rsid w:val="006F4CEC"/>
    <w:rsid w:val="006F4F9A"/>
    <w:rsid w:val="006F5115"/>
    <w:rsid w:val="006F52BD"/>
    <w:rsid w:val="006F55E2"/>
    <w:rsid w:val="006F5A7A"/>
    <w:rsid w:val="006F5B23"/>
    <w:rsid w:val="006F6047"/>
    <w:rsid w:val="006F6A50"/>
    <w:rsid w:val="006F71AA"/>
    <w:rsid w:val="006F73AB"/>
    <w:rsid w:val="007007AE"/>
    <w:rsid w:val="00700B78"/>
    <w:rsid w:val="00700BDF"/>
    <w:rsid w:val="00700FDD"/>
    <w:rsid w:val="007011B5"/>
    <w:rsid w:val="0070171E"/>
    <w:rsid w:val="007021C7"/>
    <w:rsid w:val="00702891"/>
    <w:rsid w:val="00702CF9"/>
    <w:rsid w:val="00703290"/>
    <w:rsid w:val="00703512"/>
    <w:rsid w:val="007035CC"/>
    <w:rsid w:val="00703BCD"/>
    <w:rsid w:val="00703C30"/>
    <w:rsid w:val="007040B1"/>
    <w:rsid w:val="00704248"/>
    <w:rsid w:val="00704519"/>
    <w:rsid w:val="00704B5B"/>
    <w:rsid w:val="007052F8"/>
    <w:rsid w:val="007054E6"/>
    <w:rsid w:val="007058DD"/>
    <w:rsid w:val="00706727"/>
    <w:rsid w:val="00706B72"/>
    <w:rsid w:val="00706CA0"/>
    <w:rsid w:val="00707163"/>
    <w:rsid w:val="00707358"/>
    <w:rsid w:val="00707E98"/>
    <w:rsid w:val="00710157"/>
    <w:rsid w:val="0071043D"/>
    <w:rsid w:val="0071051F"/>
    <w:rsid w:val="007105E2"/>
    <w:rsid w:val="007108CF"/>
    <w:rsid w:val="00710ADE"/>
    <w:rsid w:val="0071102A"/>
    <w:rsid w:val="007110E6"/>
    <w:rsid w:val="007119BF"/>
    <w:rsid w:val="00711D8E"/>
    <w:rsid w:val="00711F39"/>
    <w:rsid w:val="007122C0"/>
    <w:rsid w:val="00712F9A"/>
    <w:rsid w:val="0071355E"/>
    <w:rsid w:val="0071420C"/>
    <w:rsid w:val="0071481C"/>
    <w:rsid w:val="0071604F"/>
    <w:rsid w:val="007163C1"/>
    <w:rsid w:val="007169F2"/>
    <w:rsid w:val="0071755A"/>
    <w:rsid w:val="007176AA"/>
    <w:rsid w:val="00717E80"/>
    <w:rsid w:val="007200B6"/>
    <w:rsid w:val="00721B7D"/>
    <w:rsid w:val="00721E11"/>
    <w:rsid w:val="007222C6"/>
    <w:rsid w:val="0072241C"/>
    <w:rsid w:val="00722B0B"/>
    <w:rsid w:val="007238DD"/>
    <w:rsid w:val="00724089"/>
    <w:rsid w:val="00724294"/>
    <w:rsid w:val="00724A76"/>
    <w:rsid w:val="00724B43"/>
    <w:rsid w:val="00724C21"/>
    <w:rsid w:val="00725278"/>
    <w:rsid w:val="00725568"/>
    <w:rsid w:val="00725571"/>
    <w:rsid w:val="00726E40"/>
    <w:rsid w:val="007273AA"/>
    <w:rsid w:val="00727AA2"/>
    <w:rsid w:val="00727C43"/>
    <w:rsid w:val="00727CAB"/>
    <w:rsid w:val="00730588"/>
    <w:rsid w:val="00730A0B"/>
    <w:rsid w:val="0073101B"/>
    <w:rsid w:val="00731405"/>
    <w:rsid w:val="00731713"/>
    <w:rsid w:val="00731F3D"/>
    <w:rsid w:val="007321C1"/>
    <w:rsid w:val="0073227C"/>
    <w:rsid w:val="007323C0"/>
    <w:rsid w:val="00732A6F"/>
    <w:rsid w:val="00733289"/>
    <w:rsid w:val="00733367"/>
    <w:rsid w:val="007351E8"/>
    <w:rsid w:val="0073686C"/>
    <w:rsid w:val="00736A01"/>
    <w:rsid w:val="00737671"/>
    <w:rsid w:val="00737B0C"/>
    <w:rsid w:val="00740045"/>
    <w:rsid w:val="00740056"/>
    <w:rsid w:val="00740B6D"/>
    <w:rsid w:val="00741355"/>
    <w:rsid w:val="00741E4A"/>
    <w:rsid w:val="0074227E"/>
    <w:rsid w:val="00742EB0"/>
    <w:rsid w:val="00742F63"/>
    <w:rsid w:val="007438DC"/>
    <w:rsid w:val="00743B9E"/>
    <w:rsid w:val="00743F58"/>
    <w:rsid w:val="00743F80"/>
    <w:rsid w:val="00744D2C"/>
    <w:rsid w:val="00744F2B"/>
    <w:rsid w:val="007450E2"/>
    <w:rsid w:val="007454B3"/>
    <w:rsid w:val="00745537"/>
    <w:rsid w:val="00745891"/>
    <w:rsid w:val="00745AA4"/>
    <w:rsid w:val="00745AB2"/>
    <w:rsid w:val="0074668B"/>
    <w:rsid w:val="00747E3B"/>
    <w:rsid w:val="00747E9D"/>
    <w:rsid w:val="007503D2"/>
    <w:rsid w:val="00750457"/>
    <w:rsid w:val="007513DD"/>
    <w:rsid w:val="00751403"/>
    <w:rsid w:val="007519DC"/>
    <w:rsid w:val="00753001"/>
    <w:rsid w:val="007531D1"/>
    <w:rsid w:val="00753358"/>
    <w:rsid w:val="0075371F"/>
    <w:rsid w:val="00753992"/>
    <w:rsid w:val="00753A0E"/>
    <w:rsid w:val="0075490E"/>
    <w:rsid w:val="007551BB"/>
    <w:rsid w:val="00755687"/>
    <w:rsid w:val="00755AC4"/>
    <w:rsid w:val="00756342"/>
    <w:rsid w:val="00756B59"/>
    <w:rsid w:val="00757263"/>
    <w:rsid w:val="00757D23"/>
    <w:rsid w:val="0076103F"/>
    <w:rsid w:val="007612CE"/>
    <w:rsid w:val="00761C6F"/>
    <w:rsid w:val="00761DE1"/>
    <w:rsid w:val="00762215"/>
    <w:rsid w:val="007623DC"/>
    <w:rsid w:val="00763728"/>
    <w:rsid w:val="00763B83"/>
    <w:rsid w:val="00763ECF"/>
    <w:rsid w:val="007645CD"/>
    <w:rsid w:val="00764B12"/>
    <w:rsid w:val="00765D63"/>
    <w:rsid w:val="00765E78"/>
    <w:rsid w:val="00766102"/>
    <w:rsid w:val="00766D9D"/>
    <w:rsid w:val="00766FD7"/>
    <w:rsid w:val="007675C9"/>
    <w:rsid w:val="00767CDF"/>
    <w:rsid w:val="00770C90"/>
    <w:rsid w:val="0077102A"/>
    <w:rsid w:val="007711E2"/>
    <w:rsid w:val="00771988"/>
    <w:rsid w:val="00771A34"/>
    <w:rsid w:val="00771AF7"/>
    <w:rsid w:val="007722A2"/>
    <w:rsid w:val="00772C8A"/>
    <w:rsid w:val="00772DCC"/>
    <w:rsid w:val="00772E14"/>
    <w:rsid w:val="00772FC0"/>
    <w:rsid w:val="00773CA0"/>
    <w:rsid w:val="00773E00"/>
    <w:rsid w:val="007745D0"/>
    <w:rsid w:val="00774971"/>
    <w:rsid w:val="00775CCA"/>
    <w:rsid w:val="00777AFB"/>
    <w:rsid w:val="00777B4E"/>
    <w:rsid w:val="00777ED7"/>
    <w:rsid w:val="00780DE4"/>
    <w:rsid w:val="007813C7"/>
    <w:rsid w:val="00781AEB"/>
    <w:rsid w:val="00781B3E"/>
    <w:rsid w:val="00782883"/>
    <w:rsid w:val="00782CE6"/>
    <w:rsid w:val="00782DA5"/>
    <w:rsid w:val="0078413E"/>
    <w:rsid w:val="00784273"/>
    <w:rsid w:val="007850B1"/>
    <w:rsid w:val="00785672"/>
    <w:rsid w:val="0078645D"/>
    <w:rsid w:val="00786970"/>
    <w:rsid w:val="00786F18"/>
    <w:rsid w:val="00786F96"/>
    <w:rsid w:val="007879E6"/>
    <w:rsid w:val="00790B2F"/>
    <w:rsid w:val="00791791"/>
    <w:rsid w:val="007921BF"/>
    <w:rsid w:val="0079254F"/>
    <w:rsid w:val="00792900"/>
    <w:rsid w:val="00792C83"/>
    <w:rsid w:val="0079333D"/>
    <w:rsid w:val="00793669"/>
    <w:rsid w:val="00793C0F"/>
    <w:rsid w:val="0079492D"/>
    <w:rsid w:val="00794AF9"/>
    <w:rsid w:val="0079563F"/>
    <w:rsid w:val="0079576B"/>
    <w:rsid w:val="0079694F"/>
    <w:rsid w:val="00796A9C"/>
    <w:rsid w:val="007970CE"/>
    <w:rsid w:val="00797819"/>
    <w:rsid w:val="007A02EA"/>
    <w:rsid w:val="007A046B"/>
    <w:rsid w:val="007A0588"/>
    <w:rsid w:val="007A106C"/>
    <w:rsid w:val="007A1606"/>
    <w:rsid w:val="007A1667"/>
    <w:rsid w:val="007A1B94"/>
    <w:rsid w:val="007A1CE5"/>
    <w:rsid w:val="007A2646"/>
    <w:rsid w:val="007A3BAB"/>
    <w:rsid w:val="007A4292"/>
    <w:rsid w:val="007A4294"/>
    <w:rsid w:val="007A4667"/>
    <w:rsid w:val="007A4D88"/>
    <w:rsid w:val="007A536F"/>
    <w:rsid w:val="007A5956"/>
    <w:rsid w:val="007A5CCF"/>
    <w:rsid w:val="007A5F6D"/>
    <w:rsid w:val="007A625C"/>
    <w:rsid w:val="007A6C12"/>
    <w:rsid w:val="007A71B3"/>
    <w:rsid w:val="007A745D"/>
    <w:rsid w:val="007B0051"/>
    <w:rsid w:val="007B121C"/>
    <w:rsid w:val="007B166F"/>
    <w:rsid w:val="007B23C9"/>
    <w:rsid w:val="007B2ED2"/>
    <w:rsid w:val="007B382D"/>
    <w:rsid w:val="007B3A85"/>
    <w:rsid w:val="007B439F"/>
    <w:rsid w:val="007B4FA5"/>
    <w:rsid w:val="007B64BE"/>
    <w:rsid w:val="007B69D8"/>
    <w:rsid w:val="007B6CF8"/>
    <w:rsid w:val="007B73A6"/>
    <w:rsid w:val="007B7522"/>
    <w:rsid w:val="007B75F8"/>
    <w:rsid w:val="007B76F5"/>
    <w:rsid w:val="007C1B1C"/>
    <w:rsid w:val="007C1FA7"/>
    <w:rsid w:val="007C2B53"/>
    <w:rsid w:val="007C2C30"/>
    <w:rsid w:val="007C2CBB"/>
    <w:rsid w:val="007C32FA"/>
    <w:rsid w:val="007C3855"/>
    <w:rsid w:val="007C415A"/>
    <w:rsid w:val="007C45E7"/>
    <w:rsid w:val="007C46EC"/>
    <w:rsid w:val="007C5F0A"/>
    <w:rsid w:val="007C6252"/>
    <w:rsid w:val="007C7C39"/>
    <w:rsid w:val="007D0A10"/>
    <w:rsid w:val="007D194B"/>
    <w:rsid w:val="007D1CDE"/>
    <w:rsid w:val="007D2970"/>
    <w:rsid w:val="007D3129"/>
    <w:rsid w:val="007D359F"/>
    <w:rsid w:val="007D35BF"/>
    <w:rsid w:val="007D39AE"/>
    <w:rsid w:val="007D40ED"/>
    <w:rsid w:val="007D48AB"/>
    <w:rsid w:val="007D6E90"/>
    <w:rsid w:val="007D77B6"/>
    <w:rsid w:val="007E0EEB"/>
    <w:rsid w:val="007E0FF7"/>
    <w:rsid w:val="007E16F8"/>
    <w:rsid w:val="007E192B"/>
    <w:rsid w:val="007E1EB9"/>
    <w:rsid w:val="007E2155"/>
    <w:rsid w:val="007E2884"/>
    <w:rsid w:val="007E2B30"/>
    <w:rsid w:val="007E2CCE"/>
    <w:rsid w:val="007E2E0D"/>
    <w:rsid w:val="007E49FB"/>
    <w:rsid w:val="007E4A5B"/>
    <w:rsid w:val="007E5415"/>
    <w:rsid w:val="007E5A53"/>
    <w:rsid w:val="007E5AD0"/>
    <w:rsid w:val="007E5DD7"/>
    <w:rsid w:val="007E5F09"/>
    <w:rsid w:val="007E5FD1"/>
    <w:rsid w:val="007E7197"/>
    <w:rsid w:val="007E77DF"/>
    <w:rsid w:val="007F013A"/>
    <w:rsid w:val="007F045C"/>
    <w:rsid w:val="007F08F9"/>
    <w:rsid w:val="007F09B0"/>
    <w:rsid w:val="007F09DD"/>
    <w:rsid w:val="007F0C1A"/>
    <w:rsid w:val="007F12AE"/>
    <w:rsid w:val="007F178C"/>
    <w:rsid w:val="007F1F6F"/>
    <w:rsid w:val="007F24BD"/>
    <w:rsid w:val="007F286B"/>
    <w:rsid w:val="007F3FA0"/>
    <w:rsid w:val="007F4053"/>
    <w:rsid w:val="007F4139"/>
    <w:rsid w:val="007F43EC"/>
    <w:rsid w:val="007F4972"/>
    <w:rsid w:val="007F4CC5"/>
    <w:rsid w:val="007F4E04"/>
    <w:rsid w:val="007F538C"/>
    <w:rsid w:val="007F54A0"/>
    <w:rsid w:val="007F5F02"/>
    <w:rsid w:val="007F604A"/>
    <w:rsid w:val="007F606F"/>
    <w:rsid w:val="007F6887"/>
    <w:rsid w:val="007F736D"/>
    <w:rsid w:val="0080084B"/>
    <w:rsid w:val="008024AC"/>
    <w:rsid w:val="00802D24"/>
    <w:rsid w:val="008034EB"/>
    <w:rsid w:val="008034EC"/>
    <w:rsid w:val="008035AC"/>
    <w:rsid w:val="00804010"/>
    <w:rsid w:val="00804A09"/>
    <w:rsid w:val="00804A26"/>
    <w:rsid w:val="00804F1C"/>
    <w:rsid w:val="00805072"/>
    <w:rsid w:val="00805479"/>
    <w:rsid w:val="00805876"/>
    <w:rsid w:val="0080599D"/>
    <w:rsid w:val="00805EB7"/>
    <w:rsid w:val="008064AF"/>
    <w:rsid w:val="00806DBD"/>
    <w:rsid w:val="00806EDB"/>
    <w:rsid w:val="00807858"/>
    <w:rsid w:val="00807C5A"/>
    <w:rsid w:val="00807C63"/>
    <w:rsid w:val="00810492"/>
    <w:rsid w:val="0081096E"/>
    <w:rsid w:val="00810A0B"/>
    <w:rsid w:val="008112B1"/>
    <w:rsid w:val="00811379"/>
    <w:rsid w:val="00811891"/>
    <w:rsid w:val="00811CCE"/>
    <w:rsid w:val="00811D6C"/>
    <w:rsid w:val="0081228F"/>
    <w:rsid w:val="00812695"/>
    <w:rsid w:val="008126F4"/>
    <w:rsid w:val="00812C9F"/>
    <w:rsid w:val="00812F02"/>
    <w:rsid w:val="0081375C"/>
    <w:rsid w:val="00813AFE"/>
    <w:rsid w:val="008147B6"/>
    <w:rsid w:val="00814ADC"/>
    <w:rsid w:val="00814C47"/>
    <w:rsid w:val="00814F51"/>
    <w:rsid w:val="0081531D"/>
    <w:rsid w:val="008158FE"/>
    <w:rsid w:val="00816672"/>
    <w:rsid w:val="0081675C"/>
    <w:rsid w:val="00816796"/>
    <w:rsid w:val="0081685A"/>
    <w:rsid w:val="00816A9C"/>
    <w:rsid w:val="0081726E"/>
    <w:rsid w:val="0081755A"/>
    <w:rsid w:val="008175BD"/>
    <w:rsid w:val="008177CF"/>
    <w:rsid w:val="00817A55"/>
    <w:rsid w:val="00820B9A"/>
    <w:rsid w:val="0082148B"/>
    <w:rsid w:val="008222E1"/>
    <w:rsid w:val="008222F6"/>
    <w:rsid w:val="00822605"/>
    <w:rsid w:val="00822937"/>
    <w:rsid w:val="008232B4"/>
    <w:rsid w:val="00823873"/>
    <w:rsid w:val="00824787"/>
    <w:rsid w:val="008256FF"/>
    <w:rsid w:val="008258E7"/>
    <w:rsid w:val="00825AB8"/>
    <w:rsid w:val="00825CF8"/>
    <w:rsid w:val="0082619C"/>
    <w:rsid w:val="00826380"/>
    <w:rsid w:val="00826387"/>
    <w:rsid w:val="0082664D"/>
    <w:rsid w:val="008268D3"/>
    <w:rsid w:val="00826BE2"/>
    <w:rsid w:val="00827933"/>
    <w:rsid w:val="008305CC"/>
    <w:rsid w:val="00830F02"/>
    <w:rsid w:val="00831193"/>
    <w:rsid w:val="00831685"/>
    <w:rsid w:val="00831B01"/>
    <w:rsid w:val="00831F8F"/>
    <w:rsid w:val="0083238E"/>
    <w:rsid w:val="0083245E"/>
    <w:rsid w:val="008335F3"/>
    <w:rsid w:val="008336ED"/>
    <w:rsid w:val="00834357"/>
    <w:rsid w:val="00834656"/>
    <w:rsid w:val="0083494F"/>
    <w:rsid w:val="00834C84"/>
    <w:rsid w:val="00834F18"/>
    <w:rsid w:val="008354A7"/>
    <w:rsid w:val="00835DB9"/>
    <w:rsid w:val="008368FF"/>
    <w:rsid w:val="00836A4A"/>
    <w:rsid w:val="00836DFE"/>
    <w:rsid w:val="00837AFC"/>
    <w:rsid w:val="00840508"/>
    <w:rsid w:val="0084083B"/>
    <w:rsid w:val="00841713"/>
    <w:rsid w:val="00841997"/>
    <w:rsid w:val="00841C7C"/>
    <w:rsid w:val="00842016"/>
    <w:rsid w:val="00842826"/>
    <w:rsid w:val="008437E2"/>
    <w:rsid w:val="00843B25"/>
    <w:rsid w:val="00844021"/>
    <w:rsid w:val="00844053"/>
    <w:rsid w:val="00844187"/>
    <w:rsid w:val="0084425C"/>
    <w:rsid w:val="00844ABE"/>
    <w:rsid w:val="00844EAA"/>
    <w:rsid w:val="008451D8"/>
    <w:rsid w:val="0084552A"/>
    <w:rsid w:val="00845A01"/>
    <w:rsid w:val="00846205"/>
    <w:rsid w:val="0084660F"/>
    <w:rsid w:val="00846C26"/>
    <w:rsid w:val="00846D45"/>
    <w:rsid w:val="00847947"/>
    <w:rsid w:val="008479C3"/>
    <w:rsid w:val="008502EC"/>
    <w:rsid w:val="00850A21"/>
    <w:rsid w:val="0085179B"/>
    <w:rsid w:val="00851853"/>
    <w:rsid w:val="00851D2A"/>
    <w:rsid w:val="008525FC"/>
    <w:rsid w:val="0085310F"/>
    <w:rsid w:val="008535B4"/>
    <w:rsid w:val="00853B50"/>
    <w:rsid w:val="00854029"/>
    <w:rsid w:val="008543E7"/>
    <w:rsid w:val="00854DFA"/>
    <w:rsid w:val="008551D1"/>
    <w:rsid w:val="00855DD6"/>
    <w:rsid w:val="00855EF6"/>
    <w:rsid w:val="008562C8"/>
    <w:rsid w:val="008563C8"/>
    <w:rsid w:val="00857573"/>
    <w:rsid w:val="00857F75"/>
    <w:rsid w:val="008600EC"/>
    <w:rsid w:val="00860980"/>
    <w:rsid w:val="00860DFF"/>
    <w:rsid w:val="008610E8"/>
    <w:rsid w:val="00861657"/>
    <w:rsid w:val="008616F1"/>
    <w:rsid w:val="00861AC2"/>
    <w:rsid w:val="00861EA6"/>
    <w:rsid w:val="0086355D"/>
    <w:rsid w:val="00864A1C"/>
    <w:rsid w:val="00864FB0"/>
    <w:rsid w:val="008654A6"/>
    <w:rsid w:val="00866267"/>
    <w:rsid w:val="00866B1E"/>
    <w:rsid w:val="00867392"/>
    <w:rsid w:val="008679A3"/>
    <w:rsid w:val="008704B1"/>
    <w:rsid w:val="00870B45"/>
    <w:rsid w:val="00870C9A"/>
    <w:rsid w:val="0087117E"/>
    <w:rsid w:val="008715C6"/>
    <w:rsid w:val="00871BF4"/>
    <w:rsid w:val="008724A8"/>
    <w:rsid w:val="00872ADF"/>
    <w:rsid w:val="00873A0B"/>
    <w:rsid w:val="00873FE4"/>
    <w:rsid w:val="00874641"/>
    <w:rsid w:val="008746DD"/>
    <w:rsid w:val="00874A29"/>
    <w:rsid w:val="00874E5C"/>
    <w:rsid w:val="00875D05"/>
    <w:rsid w:val="0087679B"/>
    <w:rsid w:val="00877B2D"/>
    <w:rsid w:val="00880026"/>
    <w:rsid w:val="0088025B"/>
    <w:rsid w:val="0088092A"/>
    <w:rsid w:val="00880BAD"/>
    <w:rsid w:val="00880DE8"/>
    <w:rsid w:val="00881A6D"/>
    <w:rsid w:val="00881BBB"/>
    <w:rsid w:val="00881C0C"/>
    <w:rsid w:val="00881CE7"/>
    <w:rsid w:val="00881F67"/>
    <w:rsid w:val="00883232"/>
    <w:rsid w:val="00883E72"/>
    <w:rsid w:val="00884021"/>
    <w:rsid w:val="00884EDC"/>
    <w:rsid w:val="0088558E"/>
    <w:rsid w:val="00885761"/>
    <w:rsid w:val="00885865"/>
    <w:rsid w:val="00886611"/>
    <w:rsid w:val="00887383"/>
    <w:rsid w:val="00887831"/>
    <w:rsid w:val="00887C24"/>
    <w:rsid w:val="00890214"/>
    <w:rsid w:val="00890737"/>
    <w:rsid w:val="00890804"/>
    <w:rsid w:val="00890EF2"/>
    <w:rsid w:val="008912F4"/>
    <w:rsid w:val="00891908"/>
    <w:rsid w:val="00891C80"/>
    <w:rsid w:val="00892090"/>
    <w:rsid w:val="0089229E"/>
    <w:rsid w:val="008923AF"/>
    <w:rsid w:val="0089348C"/>
    <w:rsid w:val="008942EF"/>
    <w:rsid w:val="0089445C"/>
    <w:rsid w:val="00894674"/>
    <w:rsid w:val="00894A69"/>
    <w:rsid w:val="00895920"/>
    <w:rsid w:val="00895B74"/>
    <w:rsid w:val="00895D55"/>
    <w:rsid w:val="008960E7"/>
    <w:rsid w:val="00896301"/>
    <w:rsid w:val="00896411"/>
    <w:rsid w:val="0089649A"/>
    <w:rsid w:val="008971AC"/>
    <w:rsid w:val="008973E8"/>
    <w:rsid w:val="008A0AB5"/>
    <w:rsid w:val="008A0CD8"/>
    <w:rsid w:val="008A0E78"/>
    <w:rsid w:val="008A1225"/>
    <w:rsid w:val="008A1296"/>
    <w:rsid w:val="008A2923"/>
    <w:rsid w:val="008A3A08"/>
    <w:rsid w:val="008A4224"/>
    <w:rsid w:val="008A442F"/>
    <w:rsid w:val="008A446C"/>
    <w:rsid w:val="008A4781"/>
    <w:rsid w:val="008A47D7"/>
    <w:rsid w:val="008A4938"/>
    <w:rsid w:val="008A575B"/>
    <w:rsid w:val="008A5F1D"/>
    <w:rsid w:val="008A63EB"/>
    <w:rsid w:val="008A6433"/>
    <w:rsid w:val="008A66F8"/>
    <w:rsid w:val="008A67BB"/>
    <w:rsid w:val="008A6D72"/>
    <w:rsid w:val="008A6FC6"/>
    <w:rsid w:val="008A73D1"/>
    <w:rsid w:val="008A73DC"/>
    <w:rsid w:val="008A788B"/>
    <w:rsid w:val="008B0263"/>
    <w:rsid w:val="008B13B4"/>
    <w:rsid w:val="008B20C2"/>
    <w:rsid w:val="008B2913"/>
    <w:rsid w:val="008B3627"/>
    <w:rsid w:val="008B3797"/>
    <w:rsid w:val="008B47F5"/>
    <w:rsid w:val="008B4C51"/>
    <w:rsid w:val="008B4F13"/>
    <w:rsid w:val="008B4F8D"/>
    <w:rsid w:val="008B5451"/>
    <w:rsid w:val="008B563D"/>
    <w:rsid w:val="008B5D95"/>
    <w:rsid w:val="008B6BE9"/>
    <w:rsid w:val="008B6CC2"/>
    <w:rsid w:val="008B72F9"/>
    <w:rsid w:val="008B7439"/>
    <w:rsid w:val="008B7C32"/>
    <w:rsid w:val="008B7C8E"/>
    <w:rsid w:val="008B7E43"/>
    <w:rsid w:val="008B7FD5"/>
    <w:rsid w:val="008C0565"/>
    <w:rsid w:val="008C06CB"/>
    <w:rsid w:val="008C07D0"/>
    <w:rsid w:val="008C07E1"/>
    <w:rsid w:val="008C0928"/>
    <w:rsid w:val="008C0F21"/>
    <w:rsid w:val="008C2017"/>
    <w:rsid w:val="008C243C"/>
    <w:rsid w:val="008C266E"/>
    <w:rsid w:val="008C267F"/>
    <w:rsid w:val="008C2C25"/>
    <w:rsid w:val="008C2EA1"/>
    <w:rsid w:val="008C3467"/>
    <w:rsid w:val="008C39A8"/>
    <w:rsid w:val="008C3C73"/>
    <w:rsid w:val="008C4AE9"/>
    <w:rsid w:val="008C526F"/>
    <w:rsid w:val="008C5547"/>
    <w:rsid w:val="008C5E15"/>
    <w:rsid w:val="008C5EB0"/>
    <w:rsid w:val="008C6232"/>
    <w:rsid w:val="008C62B5"/>
    <w:rsid w:val="008C6C10"/>
    <w:rsid w:val="008C6FE0"/>
    <w:rsid w:val="008C747F"/>
    <w:rsid w:val="008C7E06"/>
    <w:rsid w:val="008D0A0E"/>
    <w:rsid w:val="008D10F2"/>
    <w:rsid w:val="008D1E9F"/>
    <w:rsid w:val="008D220B"/>
    <w:rsid w:val="008D285E"/>
    <w:rsid w:val="008D2CC6"/>
    <w:rsid w:val="008D2DCB"/>
    <w:rsid w:val="008D2E35"/>
    <w:rsid w:val="008D3CB9"/>
    <w:rsid w:val="008D3FAF"/>
    <w:rsid w:val="008D40FA"/>
    <w:rsid w:val="008D45C5"/>
    <w:rsid w:val="008D47A4"/>
    <w:rsid w:val="008D5919"/>
    <w:rsid w:val="008D5CE9"/>
    <w:rsid w:val="008D5E37"/>
    <w:rsid w:val="008D5F57"/>
    <w:rsid w:val="008D6BFA"/>
    <w:rsid w:val="008E05EE"/>
    <w:rsid w:val="008E0FF9"/>
    <w:rsid w:val="008E1102"/>
    <w:rsid w:val="008E1C5C"/>
    <w:rsid w:val="008E23B9"/>
    <w:rsid w:val="008E24D0"/>
    <w:rsid w:val="008E25CF"/>
    <w:rsid w:val="008E271D"/>
    <w:rsid w:val="008E2F08"/>
    <w:rsid w:val="008E3091"/>
    <w:rsid w:val="008E33B5"/>
    <w:rsid w:val="008E3809"/>
    <w:rsid w:val="008E3CB3"/>
    <w:rsid w:val="008E49A0"/>
    <w:rsid w:val="008E591B"/>
    <w:rsid w:val="008E5B6D"/>
    <w:rsid w:val="008E5C04"/>
    <w:rsid w:val="008E5DA8"/>
    <w:rsid w:val="008E6058"/>
    <w:rsid w:val="008E6413"/>
    <w:rsid w:val="008E67C5"/>
    <w:rsid w:val="008E74E7"/>
    <w:rsid w:val="008E7516"/>
    <w:rsid w:val="008E7A54"/>
    <w:rsid w:val="008E7E8A"/>
    <w:rsid w:val="008F03D1"/>
    <w:rsid w:val="008F06E8"/>
    <w:rsid w:val="008F0AC2"/>
    <w:rsid w:val="008F0FDA"/>
    <w:rsid w:val="008F1926"/>
    <w:rsid w:val="008F1A1D"/>
    <w:rsid w:val="008F259D"/>
    <w:rsid w:val="008F2C5D"/>
    <w:rsid w:val="008F2DA9"/>
    <w:rsid w:val="008F4013"/>
    <w:rsid w:val="008F42EC"/>
    <w:rsid w:val="008F5172"/>
    <w:rsid w:val="008F525E"/>
    <w:rsid w:val="008F5A1E"/>
    <w:rsid w:val="008F5A29"/>
    <w:rsid w:val="008F6CF6"/>
    <w:rsid w:val="008F7308"/>
    <w:rsid w:val="008F77F5"/>
    <w:rsid w:val="008F7811"/>
    <w:rsid w:val="008F7A49"/>
    <w:rsid w:val="00900B8A"/>
    <w:rsid w:val="0090112B"/>
    <w:rsid w:val="009014ED"/>
    <w:rsid w:val="00901A5C"/>
    <w:rsid w:val="00901F18"/>
    <w:rsid w:val="009024B8"/>
    <w:rsid w:val="00902582"/>
    <w:rsid w:val="009033E3"/>
    <w:rsid w:val="00903DFC"/>
    <w:rsid w:val="009040A3"/>
    <w:rsid w:val="00905409"/>
    <w:rsid w:val="00905F62"/>
    <w:rsid w:val="00906687"/>
    <w:rsid w:val="00906D97"/>
    <w:rsid w:val="00907FA1"/>
    <w:rsid w:val="00910267"/>
    <w:rsid w:val="00910F64"/>
    <w:rsid w:val="0091231B"/>
    <w:rsid w:val="009143B1"/>
    <w:rsid w:val="00914504"/>
    <w:rsid w:val="00914E94"/>
    <w:rsid w:val="0091554F"/>
    <w:rsid w:val="00915949"/>
    <w:rsid w:val="009164C8"/>
    <w:rsid w:val="009164E9"/>
    <w:rsid w:val="009179AD"/>
    <w:rsid w:val="00917EA8"/>
    <w:rsid w:val="00921518"/>
    <w:rsid w:val="009216F6"/>
    <w:rsid w:val="009217E8"/>
    <w:rsid w:val="00921BFE"/>
    <w:rsid w:val="00921CDE"/>
    <w:rsid w:val="00921DF6"/>
    <w:rsid w:val="00922179"/>
    <w:rsid w:val="0092247D"/>
    <w:rsid w:val="0092363E"/>
    <w:rsid w:val="00924B55"/>
    <w:rsid w:val="009259FB"/>
    <w:rsid w:val="00925A14"/>
    <w:rsid w:val="00925CE0"/>
    <w:rsid w:val="00925DBE"/>
    <w:rsid w:val="0092629B"/>
    <w:rsid w:val="00926816"/>
    <w:rsid w:val="0092681C"/>
    <w:rsid w:val="00926824"/>
    <w:rsid w:val="0092689C"/>
    <w:rsid w:val="0092715B"/>
    <w:rsid w:val="00927C6F"/>
    <w:rsid w:val="00927E50"/>
    <w:rsid w:val="00930111"/>
    <w:rsid w:val="00930402"/>
    <w:rsid w:val="00931B63"/>
    <w:rsid w:val="0093209E"/>
    <w:rsid w:val="0093224F"/>
    <w:rsid w:val="00932280"/>
    <w:rsid w:val="009322A4"/>
    <w:rsid w:val="00932363"/>
    <w:rsid w:val="00932EDE"/>
    <w:rsid w:val="0093308E"/>
    <w:rsid w:val="00933117"/>
    <w:rsid w:val="009335DC"/>
    <w:rsid w:val="00934220"/>
    <w:rsid w:val="0093503C"/>
    <w:rsid w:val="009351CA"/>
    <w:rsid w:val="0093630B"/>
    <w:rsid w:val="00936949"/>
    <w:rsid w:val="009370C5"/>
    <w:rsid w:val="0093722D"/>
    <w:rsid w:val="0093733A"/>
    <w:rsid w:val="00937D24"/>
    <w:rsid w:val="009404BC"/>
    <w:rsid w:val="00940DD5"/>
    <w:rsid w:val="009413AA"/>
    <w:rsid w:val="00941478"/>
    <w:rsid w:val="009415D2"/>
    <w:rsid w:val="00941ADA"/>
    <w:rsid w:val="0094252B"/>
    <w:rsid w:val="009429AC"/>
    <w:rsid w:val="00942FCE"/>
    <w:rsid w:val="009434F9"/>
    <w:rsid w:val="00943AD3"/>
    <w:rsid w:val="00943DB7"/>
    <w:rsid w:val="00944C33"/>
    <w:rsid w:val="00944C69"/>
    <w:rsid w:val="009457E0"/>
    <w:rsid w:val="00945A76"/>
    <w:rsid w:val="00945E84"/>
    <w:rsid w:val="009460DF"/>
    <w:rsid w:val="0094636D"/>
    <w:rsid w:val="00946960"/>
    <w:rsid w:val="00946EEE"/>
    <w:rsid w:val="009479CA"/>
    <w:rsid w:val="00947B16"/>
    <w:rsid w:val="00950A34"/>
    <w:rsid w:val="00951952"/>
    <w:rsid w:val="00952462"/>
    <w:rsid w:val="00952BF7"/>
    <w:rsid w:val="009536AB"/>
    <w:rsid w:val="009536D4"/>
    <w:rsid w:val="00953F10"/>
    <w:rsid w:val="009540D9"/>
    <w:rsid w:val="009541D0"/>
    <w:rsid w:val="0095453B"/>
    <w:rsid w:val="00954D7B"/>
    <w:rsid w:val="00955181"/>
    <w:rsid w:val="009558F1"/>
    <w:rsid w:val="00955E1A"/>
    <w:rsid w:val="009560F8"/>
    <w:rsid w:val="00956146"/>
    <w:rsid w:val="00957401"/>
    <w:rsid w:val="009578E0"/>
    <w:rsid w:val="009602C3"/>
    <w:rsid w:val="0096047C"/>
    <w:rsid w:val="00960D42"/>
    <w:rsid w:val="00960EA5"/>
    <w:rsid w:val="00960F8D"/>
    <w:rsid w:val="009610F2"/>
    <w:rsid w:val="009612D4"/>
    <w:rsid w:val="00961D76"/>
    <w:rsid w:val="00961DFE"/>
    <w:rsid w:val="00962D96"/>
    <w:rsid w:val="0096377F"/>
    <w:rsid w:val="009643F8"/>
    <w:rsid w:val="009648F8"/>
    <w:rsid w:val="0096664B"/>
    <w:rsid w:val="00966D6D"/>
    <w:rsid w:val="00967017"/>
    <w:rsid w:val="009672EF"/>
    <w:rsid w:val="009705BC"/>
    <w:rsid w:val="009709F6"/>
    <w:rsid w:val="00970BC9"/>
    <w:rsid w:val="00970C95"/>
    <w:rsid w:val="0097138E"/>
    <w:rsid w:val="00971512"/>
    <w:rsid w:val="00971ACF"/>
    <w:rsid w:val="00972525"/>
    <w:rsid w:val="00972924"/>
    <w:rsid w:val="009729F3"/>
    <w:rsid w:val="00972E78"/>
    <w:rsid w:val="00972F23"/>
    <w:rsid w:val="0097381A"/>
    <w:rsid w:val="00973ABB"/>
    <w:rsid w:val="00973D3D"/>
    <w:rsid w:val="00973DEB"/>
    <w:rsid w:val="00975364"/>
    <w:rsid w:val="00975384"/>
    <w:rsid w:val="0097562C"/>
    <w:rsid w:val="009757EA"/>
    <w:rsid w:val="00975A05"/>
    <w:rsid w:val="00975BD2"/>
    <w:rsid w:val="00975E2C"/>
    <w:rsid w:val="009768D0"/>
    <w:rsid w:val="00977100"/>
    <w:rsid w:val="009772E3"/>
    <w:rsid w:val="00977EFA"/>
    <w:rsid w:val="009809F9"/>
    <w:rsid w:val="00981130"/>
    <w:rsid w:val="0098180D"/>
    <w:rsid w:val="009823DA"/>
    <w:rsid w:val="009824DD"/>
    <w:rsid w:val="00982AD9"/>
    <w:rsid w:val="0098396A"/>
    <w:rsid w:val="00984996"/>
    <w:rsid w:val="00984EFB"/>
    <w:rsid w:val="00984F52"/>
    <w:rsid w:val="00984F9A"/>
    <w:rsid w:val="00984FC6"/>
    <w:rsid w:val="0098662C"/>
    <w:rsid w:val="00986BDB"/>
    <w:rsid w:val="00986CC1"/>
    <w:rsid w:val="00986D47"/>
    <w:rsid w:val="00987B74"/>
    <w:rsid w:val="0099015B"/>
    <w:rsid w:val="0099052B"/>
    <w:rsid w:val="00991761"/>
    <w:rsid w:val="00991A64"/>
    <w:rsid w:val="00992A02"/>
    <w:rsid w:val="00992AFB"/>
    <w:rsid w:val="00993FBF"/>
    <w:rsid w:val="0099448E"/>
    <w:rsid w:val="00994948"/>
    <w:rsid w:val="00994B76"/>
    <w:rsid w:val="009951AF"/>
    <w:rsid w:val="009965CF"/>
    <w:rsid w:val="00996F51"/>
    <w:rsid w:val="00996F54"/>
    <w:rsid w:val="0099711D"/>
    <w:rsid w:val="00997940"/>
    <w:rsid w:val="00997C62"/>
    <w:rsid w:val="009A05B6"/>
    <w:rsid w:val="009A0ECC"/>
    <w:rsid w:val="009A17B3"/>
    <w:rsid w:val="009A1903"/>
    <w:rsid w:val="009A1C23"/>
    <w:rsid w:val="009A200F"/>
    <w:rsid w:val="009A2222"/>
    <w:rsid w:val="009A23C9"/>
    <w:rsid w:val="009A24B7"/>
    <w:rsid w:val="009A29A9"/>
    <w:rsid w:val="009A2A45"/>
    <w:rsid w:val="009A423E"/>
    <w:rsid w:val="009A486A"/>
    <w:rsid w:val="009A4CA2"/>
    <w:rsid w:val="009A52EE"/>
    <w:rsid w:val="009A60F6"/>
    <w:rsid w:val="009A64E6"/>
    <w:rsid w:val="009A65C6"/>
    <w:rsid w:val="009A7AE9"/>
    <w:rsid w:val="009B0BAE"/>
    <w:rsid w:val="009B1251"/>
    <w:rsid w:val="009B12D2"/>
    <w:rsid w:val="009B1CFF"/>
    <w:rsid w:val="009B1EB6"/>
    <w:rsid w:val="009B218E"/>
    <w:rsid w:val="009B297C"/>
    <w:rsid w:val="009B2C0B"/>
    <w:rsid w:val="009B2EF2"/>
    <w:rsid w:val="009B3D4E"/>
    <w:rsid w:val="009B442E"/>
    <w:rsid w:val="009B44EF"/>
    <w:rsid w:val="009B46FF"/>
    <w:rsid w:val="009B520D"/>
    <w:rsid w:val="009B5217"/>
    <w:rsid w:val="009B534D"/>
    <w:rsid w:val="009B555F"/>
    <w:rsid w:val="009B5D3D"/>
    <w:rsid w:val="009B6BE3"/>
    <w:rsid w:val="009B720A"/>
    <w:rsid w:val="009B7973"/>
    <w:rsid w:val="009C0513"/>
    <w:rsid w:val="009C0C6B"/>
    <w:rsid w:val="009C0E4E"/>
    <w:rsid w:val="009C12E5"/>
    <w:rsid w:val="009C1E53"/>
    <w:rsid w:val="009C21D8"/>
    <w:rsid w:val="009C3370"/>
    <w:rsid w:val="009C369A"/>
    <w:rsid w:val="009C36C4"/>
    <w:rsid w:val="009C3A91"/>
    <w:rsid w:val="009C3AD9"/>
    <w:rsid w:val="009C3D4F"/>
    <w:rsid w:val="009C3EC7"/>
    <w:rsid w:val="009C4156"/>
    <w:rsid w:val="009C43FC"/>
    <w:rsid w:val="009C557C"/>
    <w:rsid w:val="009C5800"/>
    <w:rsid w:val="009C5EB2"/>
    <w:rsid w:val="009C649B"/>
    <w:rsid w:val="009C6970"/>
    <w:rsid w:val="009C774E"/>
    <w:rsid w:val="009C776F"/>
    <w:rsid w:val="009C7D8E"/>
    <w:rsid w:val="009D00FC"/>
    <w:rsid w:val="009D0905"/>
    <w:rsid w:val="009D0D5E"/>
    <w:rsid w:val="009D1627"/>
    <w:rsid w:val="009D25F9"/>
    <w:rsid w:val="009D29D2"/>
    <w:rsid w:val="009D2C0C"/>
    <w:rsid w:val="009D33E1"/>
    <w:rsid w:val="009D35FD"/>
    <w:rsid w:val="009D3788"/>
    <w:rsid w:val="009D3C79"/>
    <w:rsid w:val="009D4013"/>
    <w:rsid w:val="009D422F"/>
    <w:rsid w:val="009D4765"/>
    <w:rsid w:val="009D4BE0"/>
    <w:rsid w:val="009D4D82"/>
    <w:rsid w:val="009D54A8"/>
    <w:rsid w:val="009D54F2"/>
    <w:rsid w:val="009D5DEB"/>
    <w:rsid w:val="009D6054"/>
    <w:rsid w:val="009D751E"/>
    <w:rsid w:val="009D776D"/>
    <w:rsid w:val="009D77BF"/>
    <w:rsid w:val="009D78E3"/>
    <w:rsid w:val="009D7A3C"/>
    <w:rsid w:val="009D7B2B"/>
    <w:rsid w:val="009E007D"/>
    <w:rsid w:val="009E0545"/>
    <w:rsid w:val="009E0DB6"/>
    <w:rsid w:val="009E1679"/>
    <w:rsid w:val="009E1A90"/>
    <w:rsid w:val="009E1D79"/>
    <w:rsid w:val="009E2123"/>
    <w:rsid w:val="009E229E"/>
    <w:rsid w:val="009E26FD"/>
    <w:rsid w:val="009E2A54"/>
    <w:rsid w:val="009E2A57"/>
    <w:rsid w:val="009E317F"/>
    <w:rsid w:val="009E39DE"/>
    <w:rsid w:val="009E39F5"/>
    <w:rsid w:val="009E3A1F"/>
    <w:rsid w:val="009E43D9"/>
    <w:rsid w:val="009E508F"/>
    <w:rsid w:val="009E5B51"/>
    <w:rsid w:val="009E5B97"/>
    <w:rsid w:val="009E5C5A"/>
    <w:rsid w:val="009E7960"/>
    <w:rsid w:val="009F03A4"/>
    <w:rsid w:val="009F14FA"/>
    <w:rsid w:val="009F15F8"/>
    <w:rsid w:val="009F224B"/>
    <w:rsid w:val="009F225A"/>
    <w:rsid w:val="009F22B2"/>
    <w:rsid w:val="009F22BC"/>
    <w:rsid w:val="009F2AB3"/>
    <w:rsid w:val="009F3042"/>
    <w:rsid w:val="009F316C"/>
    <w:rsid w:val="009F39EA"/>
    <w:rsid w:val="009F3EB3"/>
    <w:rsid w:val="009F468D"/>
    <w:rsid w:val="009F4A86"/>
    <w:rsid w:val="009F4F85"/>
    <w:rsid w:val="009F5750"/>
    <w:rsid w:val="009F5821"/>
    <w:rsid w:val="009F5F0D"/>
    <w:rsid w:val="009F62E8"/>
    <w:rsid w:val="009F65B7"/>
    <w:rsid w:val="009F6C30"/>
    <w:rsid w:val="009F6D9A"/>
    <w:rsid w:val="009F71BA"/>
    <w:rsid w:val="009F720D"/>
    <w:rsid w:val="009F7B06"/>
    <w:rsid w:val="00A0012C"/>
    <w:rsid w:val="00A001CD"/>
    <w:rsid w:val="00A00665"/>
    <w:rsid w:val="00A00718"/>
    <w:rsid w:val="00A0083B"/>
    <w:rsid w:val="00A009E1"/>
    <w:rsid w:val="00A00B1C"/>
    <w:rsid w:val="00A00E3F"/>
    <w:rsid w:val="00A01006"/>
    <w:rsid w:val="00A015BD"/>
    <w:rsid w:val="00A018A9"/>
    <w:rsid w:val="00A01B2D"/>
    <w:rsid w:val="00A01C58"/>
    <w:rsid w:val="00A03949"/>
    <w:rsid w:val="00A03A80"/>
    <w:rsid w:val="00A03C3A"/>
    <w:rsid w:val="00A04C2A"/>
    <w:rsid w:val="00A04D83"/>
    <w:rsid w:val="00A05E07"/>
    <w:rsid w:val="00A069F0"/>
    <w:rsid w:val="00A06ACF"/>
    <w:rsid w:val="00A06C02"/>
    <w:rsid w:val="00A070AD"/>
    <w:rsid w:val="00A1001F"/>
    <w:rsid w:val="00A10203"/>
    <w:rsid w:val="00A107B4"/>
    <w:rsid w:val="00A1149E"/>
    <w:rsid w:val="00A115EA"/>
    <w:rsid w:val="00A11791"/>
    <w:rsid w:val="00A12207"/>
    <w:rsid w:val="00A12711"/>
    <w:rsid w:val="00A12779"/>
    <w:rsid w:val="00A129E2"/>
    <w:rsid w:val="00A13100"/>
    <w:rsid w:val="00A13317"/>
    <w:rsid w:val="00A13AB7"/>
    <w:rsid w:val="00A13EB6"/>
    <w:rsid w:val="00A13FAD"/>
    <w:rsid w:val="00A13FEF"/>
    <w:rsid w:val="00A147E7"/>
    <w:rsid w:val="00A14856"/>
    <w:rsid w:val="00A15188"/>
    <w:rsid w:val="00A165E9"/>
    <w:rsid w:val="00A1671D"/>
    <w:rsid w:val="00A167C8"/>
    <w:rsid w:val="00A16CAA"/>
    <w:rsid w:val="00A170E2"/>
    <w:rsid w:val="00A175BA"/>
    <w:rsid w:val="00A17EC3"/>
    <w:rsid w:val="00A2016C"/>
    <w:rsid w:val="00A20806"/>
    <w:rsid w:val="00A20E31"/>
    <w:rsid w:val="00A20F37"/>
    <w:rsid w:val="00A212B4"/>
    <w:rsid w:val="00A21567"/>
    <w:rsid w:val="00A21F7B"/>
    <w:rsid w:val="00A225CA"/>
    <w:rsid w:val="00A2263C"/>
    <w:rsid w:val="00A227E6"/>
    <w:rsid w:val="00A22955"/>
    <w:rsid w:val="00A22BA6"/>
    <w:rsid w:val="00A22D51"/>
    <w:rsid w:val="00A237A7"/>
    <w:rsid w:val="00A237D6"/>
    <w:rsid w:val="00A2433C"/>
    <w:rsid w:val="00A2458C"/>
    <w:rsid w:val="00A24A15"/>
    <w:rsid w:val="00A24BFB"/>
    <w:rsid w:val="00A24C6A"/>
    <w:rsid w:val="00A24DD5"/>
    <w:rsid w:val="00A2505F"/>
    <w:rsid w:val="00A254AB"/>
    <w:rsid w:val="00A255D3"/>
    <w:rsid w:val="00A25D7B"/>
    <w:rsid w:val="00A25E9B"/>
    <w:rsid w:val="00A25F0C"/>
    <w:rsid w:val="00A261E7"/>
    <w:rsid w:val="00A264FE"/>
    <w:rsid w:val="00A265D6"/>
    <w:rsid w:val="00A26A5D"/>
    <w:rsid w:val="00A26D51"/>
    <w:rsid w:val="00A26E59"/>
    <w:rsid w:val="00A27141"/>
    <w:rsid w:val="00A271E0"/>
    <w:rsid w:val="00A27226"/>
    <w:rsid w:val="00A27AF1"/>
    <w:rsid w:val="00A27D7E"/>
    <w:rsid w:val="00A3003C"/>
    <w:rsid w:val="00A30171"/>
    <w:rsid w:val="00A3023E"/>
    <w:rsid w:val="00A30733"/>
    <w:rsid w:val="00A310CC"/>
    <w:rsid w:val="00A312CF"/>
    <w:rsid w:val="00A317CA"/>
    <w:rsid w:val="00A31975"/>
    <w:rsid w:val="00A3223B"/>
    <w:rsid w:val="00A325E7"/>
    <w:rsid w:val="00A32D10"/>
    <w:rsid w:val="00A32EE9"/>
    <w:rsid w:val="00A33854"/>
    <w:rsid w:val="00A34F78"/>
    <w:rsid w:val="00A35103"/>
    <w:rsid w:val="00A3576B"/>
    <w:rsid w:val="00A35ACF"/>
    <w:rsid w:val="00A35CE3"/>
    <w:rsid w:val="00A35D3F"/>
    <w:rsid w:val="00A36212"/>
    <w:rsid w:val="00A3655B"/>
    <w:rsid w:val="00A36FC2"/>
    <w:rsid w:val="00A370D7"/>
    <w:rsid w:val="00A37386"/>
    <w:rsid w:val="00A4045E"/>
    <w:rsid w:val="00A419A0"/>
    <w:rsid w:val="00A41B27"/>
    <w:rsid w:val="00A42312"/>
    <w:rsid w:val="00A42DD7"/>
    <w:rsid w:val="00A42E24"/>
    <w:rsid w:val="00A433A5"/>
    <w:rsid w:val="00A43641"/>
    <w:rsid w:val="00A442F8"/>
    <w:rsid w:val="00A44634"/>
    <w:rsid w:val="00A44AB0"/>
    <w:rsid w:val="00A450EB"/>
    <w:rsid w:val="00A45B70"/>
    <w:rsid w:val="00A45C8B"/>
    <w:rsid w:val="00A46474"/>
    <w:rsid w:val="00A46BFC"/>
    <w:rsid w:val="00A46E1D"/>
    <w:rsid w:val="00A470BE"/>
    <w:rsid w:val="00A473EA"/>
    <w:rsid w:val="00A47962"/>
    <w:rsid w:val="00A47F10"/>
    <w:rsid w:val="00A505E3"/>
    <w:rsid w:val="00A5068F"/>
    <w:rsid w:val="00A51337"/>
    <w:rsid w:val="00A51A39"/>
    <w:rsid w:val="00A5216B"/>
    <w:rsid w:val="00A52349"/>
    <w:rsid w:val="00A5239F"/>
    <w:rsid w:val="00A52620"/>
    <w:rsid w:val="00A5263D"/>
    <w:rsid w:val="00A53157"/>
    <w:rsid w:val="00A54732"/>
    <w:rsid w:val="00A54786"/>
    <w:rsid w:val="00A54BEA"/>
    <w:rsid w:val="00A555DC"/>
    <w:rsid w:val="00A55A9B"/>
    <w:rsid w:val="00A55DB8"/>
    <w:rsid w:val="00A55E99"/>
    <w:rsid w:val="00A55EE3"/>
    <w:rsid w:val="00A568D2"/>
    <w:rsid w:val="00A56D6A"/>
    <w:rsid w:val="00A575A1"/>
    <w:rsid w:val="00A57DC9"/>
    <w:rsid w:val="00A6004F"/>
    <w:rsid w:val="00A60630"/>
    <w:rsid w:val="00A609FF"/>
    <w:rsid w:val="00A6110A"/>
    <w:rsid w:val="00A61AB3"/>
    <w:rsid w:val="00A61B62"/>
    <w:rsid w:val="00A61DE4"/>
    <w:rsid w:val="00A62F0E"/>
    <w:rsid w:val="00A63B79"/>
    <w:rsid w:val="00A645C7"/>
    <w:rsid w:val="00A64936"/>
    <w:rsid w:val="00A65050"/>
    <w:rsid w:val="00A65555"/>
    <w:rsid w:val="00A65D20"/>
    <w:rsid w:val="00A6622D"/>
    <w:rsid w:val="00A66B86"/>
    <w:rsid w:val="00A66B93"/>
    <w:rsid w:val="00A6746D"/>
    <w:rsid w:val="00A7023C"/>
    <w:rsid w:val="00A7072E"/>
    <w:rsid w:val="00A708F3"/>
    <w:rsid w:val="00A70C98"/>
    <w:rsid w:val="00A71190"/>
    <w:rsid w:val="00A711A3"/>
    <w:rsid w:val="00A71503"/>
    <w:rsid w:val="00A71693"/>
    <w:rsid w:val="00A71AED"/>
    <w:rsid w:val="00A71D17"/>
    <w:rsid w:val="00A71D22"/>
    <w:rsid w:val="00A720B7"/>
    <w:rsid w:val="00A731FA"/>
    <w:rsid w:val="00A73965"/>
    <w:rsid w:val="00A74026"/>
    <w:rsid w:val="00A74A0C"/>
    <w:rsid w:val="00A755D1"/>
    <w:rsid w:val="00A75C3E"/>
    <w:rsid w:val="00A75D5B"/>
    <w:rsid w:val="00A76274"/>
    <w:rsid w:val="00A76FE8"/>
    <w:rsid w:val="00A7704F"/>
    <w:rsid w:val="00A77550"/>
    <w:rsid w:val="00A77BF2"/>
    <w:rsid w:val="00A77F68"/>
    <w:rsid w:val="00A81B3C"/>
    <w:rsid w:val="00A82278"/>
    <w:rsid w:val="00A8230A"/>
    <w:rsid w:val="00A82D70"/>
    <w:rsid w:val="00A82DEF"/>
    <w:rsid w:val="00A833A6"/>
    <w:rsid w:val="00A839EF"/>
    <w:rsid w:val="00A83D29"/>
    <w:rsid w:val="00A841B7"/>
    <w:rsid w:val="00A841D6"/>
    <w:rsid w:val="00A841FD"/>
    <w:rsid w:val="00A84B91"/>
    <w:rsid w:val="00A84BEA"/>
    <w:rsid w:val="00A84C94"/>
    <w:rsid w:val="00A85002"/>
    <w:rsid w:val="00A85828"/>
    <w:rsid w:val="00A86711"/>
    <w:rsid w:val="00A86CB9"/>
    <w:rsid w:val="00A87142"/>
    <w:rsid w:val="00A8735D"/>
    <w:rsid w:val="00A87944"/>
    <w:rsid w:val="00A87C11"/>
    <w:rsid w:val="00A87C5E"/>
    <w:rsid w:val="00A87FAE"/>
    <w:rsid w:val="00A90437"/>
    <w:rsid w:val="00A90AA4"/>
    <w:rsid w:val="00A91337"/>
    <w:rsid w:val="00A919DF"/>
    <w:rsid w:val="00A91E4D"/>
    <w:rsid w:val="00A91E97"/>
    <w:rsid w:val="00A92C24"/>
    <w:rsid w:val="00A9301D"/>
    <w:rsid w:val="00A93166"/>
    <w:rsid w:val="00A948A2"/>
    <w:rsid w:val="00A94AA3"/>
    <w:rsid w:val="00A95164"/>
    <w:rsid w:val="00A95189"/>
    <w:rsid w:val="00A9573C"/>
    <w:rsid w:val="00A95A6B"/>
    <w:rsid w:val="00A96744"/>
    <w:rsid w:val="00A96B8B"/>
    <w:rsid w:val="00A96C89"/>
    <w:rsid w:val="00A96F9E"/>
    <w:rsid w:val="00AA14A9"/>
    <w:rsid w:val="00AA1CCD"/>
    <w:rsid w:val="00AA1D43"/>
    <w:rsid w:val="00AA1D9A"/>
    <w:rsid w:val="00AA2035"/>
    <w:rsid w:val="00AA224A"/>
    <w:rsid w:val="00AA23C0"/>
    <w:rsid w:val="00AA2903"/>
    <w:rsid w:val="00AA334C"/>
    <w:rsid w:val="00AA3ED3"/>
    <w:rsid w:val="00AA3EFA"/>
    <w:rsid w:val="00AA40A8"/>
    <w:rsid w:val="00AA40C8"/>
    <w:rsid w:val="00AA459B"/>
    <w:rsid w:val="00AA4DC6"/>
    <w:rsid w:val="00AA4FCF"/>
    <w:rsid w:val="00AA5189"/>
    <w:rsid w:val="00AA51DC"/>
    <w:rsid w:val="00AA5451"/>
    <w:rsid w:val="00AA551E"/>
    <w:rsid w:val="00AA5520"/>
    <w:rsid w:val="00AA5701"/>
    <w:rsid w:val="00AA5C27"/>
    <w:rsid w:val="00AA645E"/>
    <w:rsid w:val="00AA6A5C"/>
    <w:rsid w:val="00AA7686"/>
    <w:rsid w:val="00AB0078"/>
    <w:rsid w:val="00AB04B0"/>
    <w:rsid w:val="00AB18F3"/>
    <w:rsid w:val="00AB1E66"/>
    <w:rsid w:val="00AB2043"/>
    <w:rsid w:val="00AB2356"/>
    <w:rsid w:val="00AB2721"/>
    <w:rsid w:val="00AB2975"/>
    <w:rsid w:val="00AB2E5D"/>
    <w:rsid w:val="00AB306A"/>
    <w:rsid w:val="00AB391F"/>
    <w:rsid w:val="00AB3A67"/>
    <w:rsid w:val="00AB488D"/>
    <w:rsid w:val="00AB48D8"/>
    <w:rsid w:val="00AB4906"/>
    <w:rsid w:val="00AB57FE"/>
    <w:rsid w:val="00AB5DD5"/>
    <w:rsid w:val="00AB661B"/>
    <w:rsid w:val="00AB6B1D"/>
    <w:rsid w:val="00AB79C0"/>
    <w:rsid w:val="00AC0AE6"/>
    <w:rsid w:val="00AC0D91"/>
    <w:rsid w:val="00AC0F8C"/>
    <w:rsid w:val="00AC1539"/>
    <w:rsid w:val="00AC15DF"/>
    <w:rsid w:val="00AC1B3C"/>
    <w:rsid w:val="00AC2307"/>
    <w:rsid w:val="00AC33E2"/>
    <w:rsid w:val="00AC4285"/>
    <w:rsid w:val="00AC4504"/>
    <w:rsid w:val="00AC4A8A"/>
    <w:rsid w:val="00AC4BC1"/>
    <w:rsid w:val="00AC50D5"/>
    <w:rsid w:val="00AC529E"/>
    <w:rsid w:val="00AC5691"/>
    <w:rsid w:val="00AC57F5"/>
    <w:rsid w:val="00AC6557"/>
    <w:rsid w:val="00AC6AFE"/>
    <w:rsid w:val="00AC7104"/>
    <w:rsid w:val="00AC73AD"/>
    <w:rsid w:val="00AC75C1"/>
    <w:rsid w:val="00AC7CFE"/>
    <w:rsid w:val="00AC7DF9"/>
    <w:rsid w:val="00AC7EB6"/>
    <w:rsid w:val="00AC7F89"/>
    <w:rsid w:val="00AD03BE"/>
    <w:rsid w:val="00AD04BD"/>
    <w:rsid w:val="00AD08CD"/>
    <w:rsid w:val="00AD0B4E"/>
    <w:rsid w:val="00AD126D"/>
    <w:rsid w:val="00AD1917"/>
    <w:rsid w:val="00AD2920"/>
    <w:rsid w:val="00AD2C36"/>
    <w:rsid w:val="00AD2D5E"/>
    <w:rsid w:val="00AD2ED4"/>
    <w:rsid w:val="00AD320F"/>
    <w:rsid w:val="00AD392E"/>
    <w:rsid w:val="00AD3E1B"/>
    <w:rsid w:val="00AD41C8"/>
    <w:rsid w:val="00AD42AC"/>
    <w:rsid w:val="00AD4738"/>
    <w:rsid w:val="00AD487D"/>
    <w:rsid w:val="00AD49DE"/>
    <w:rsid w:val="00AD5A5F"/>
    <w:rsid w:val="00AD5EE3"/>
    <w:rsid w:val="00AD6653"/>
    <w:rsid w:val="00AD66CD"/>
    <w:rsid w:val="00AD759D"/>
    <w:rsid w:val="00AD7CDE"/>
    <w:rsid w:val="00AD7E05"/>
    <w:rsid w:val="00AE019F"/>
    <w:rsid w:val="00AE0963"/>
    <w:rsid w:val="00AE1B5E"/>
    <w:rsid w:val="00AE1C29"/>
    <w:rsid w:val="00AE1F69"/>
    <w:rsid w:val="00AE24A8"/>
    <w:rsid w:val="00AE30B0"/>
    <w:rsid w:val="00AE3325"/>
    <w:rsid w:val="00AE3F2B"/>
    <w:rsid w:val="00AE4CAA"/>
    <w:rsid w:val="00AE5577"/>
    <w:rsid w:val="00AE5889"/>
    <w:rsid w:val="00AE59B7"/>
    <w:rsid w:val="00AE697A"/>
    <w:rsid w:val="00AE70C3"/>
    <w:rsid w:val="00AE767E"/>
    <w:rsid w:val="00AF21B1"/>
    <w:rsid w:val="00AF2B8A"/>
    <w:rsid w:val="00AF2BD0"/>
    <w:rsid w:val="00AF38C5"/>
    <w:rsid w:val="00AF3A32"/>
    <w:rsid w:val="00AF4114"/>
    <w:rsid w:val="00AF46D1"/>
    <w:rsid w:val="00AF49DA"/>
    <w:rsid w:val="00AF4D16"/>
    <w:rsid w:val="00AF4EA5"/>
    <w:rsid w:val="00AF4F83"/>
    <w:rsid w:val="00AF5FD0"/>
    <w:rsid w:val="00AF717F"/>
    <w:rsid w:val="00AF7BB7"/>
    <w:rsid w:val="00B0023A"/>
    <w:rsid w:val="00B00D9C"/>
    <w:rsid w:val="00B013E6"/>
    <w:rsid w:val="00B015C4"/>
    <w:rsid w:val="00B01A6B"/>
    <w:rsid w:val="00B0307F"/>
    <w:rsid w:val="00B030FB"/>
    <w:rsid w:val="00B03815"/>
    <w:rsid w:val="00B04592"/>
    <w:rsid w:val="00B046AA"/>
    <w:rsid w:val="00B04BC5"/>
    <w:rsid w:val="00B04DF9"/>
    <w:rsid w:val="00B04E3B"/>
    <w:rsid w:val="00B054F6"/>
    <w:rsid w:val="00B05634"/>
    <w:rsid w:val="00B05BE7"/>
    <w:rsid w:val="00B06117"/>
    <w:rsid w:val="00B06AFF"/>
    <w:rsid w:val="00B07305"/>
    <w:rsid w:val="00B073D6"/>
    <w:rsid w:val="00B073F7"/>
    <w:rsid w:val="00B07F2A"/>
    <w:rsid w:val="00B07F3A"/>
    <w:rsid w:val="00B07F9F"/>
    <w:rsid w:val="00B10525"/>
    <w:rsid w:val="00B10897"/>
    <w:rsid w:val="00B1090F"/>
    <w:rsid w:val="00B12C3B"/>
    <w:rsid w:val="00B13328"/>
    <w:rsid w:val="00B1426B"/>
    <w:rsid w:val="00B14E69"/>
    <w:rsid w:val="00B15726"/>
    <w:rsid w:val="00B1573B"/>
    <w:rsid w:val="00B15DA1"/>
    <w:rsid w:val="00B16C32"/>
    <w:rsid w:val="00B16E6B"/>
    <w:rsid w:val="00B17AC1"/>
    <w:rsid w:val="00B20C11"/>
    <w:rsid w:val="00B21045"/>
    <w:rsid w:val="00B2137F"/>
    <w:rsid w:val="00B213C0"/>
    <w:rsid w:val="00B21661"/>
    <w:rsid w:val="00B2184B"/>
    <w:rsid w:val="00B21A87"/>
    <w:rsid w:val="00B21D12"/>
    <w:rsid w:val="00B21DD0"/>
    <w:rsid w:val="00B22384"/>
    <w:rsid w:val="00B22AFD"/>
    <w:rsid w:val="00B235F3"/>
    <w:rsid w:val="00B23ACF"/>
    <w:rsid w:val="00B248F7"/>
    <w:rsid w:val="00B25501"/>
    <w:rsid w:val="00B25603"/>
    <w:rsid w:val="00B2622A"/>
    <w:rsid w:val="00B267BA"/>
    <w:rsid w:val="00B26F06"/>
    <w:rsid w:val="00B27202"/>
    <w:rsid w:val="00B27662"/>
    <w:rsid w:val="00B31142"/>
    <w:rsid w:val="00B31568"/>
    <w:rsid w:val="00B31F94"/>
    <w:rsid w:val="00B32092"/>
    <w:rsid w:val="00B329F3"/>
    <w:rsid w:val="00B32B86"/>
    <w:rsid w:val="00B32EBA"/>
    <w:rsid w:val="00B32F66"/>
    <w:rsid w:val="00B33491"/>
    <w:rsid w:val="00B3370B"/>
    <w:rsid w:val="00B3450F"/>
    <w:rsid w:val="00B3539F"/>
    <w:rsid w:val="00B3571A"/>
    <w:rsid w:val="00B35908"/>
    <w:rsid w:val="00B35ACA"/>
    <w:rsid w:val="00B3653C"/>
    <w:rsid w:val="00B36612"/>
    <w:rsid w:val="00B36B35"/>
    <w:rsid w:val="00B36CF8"/>
    <w:rsid w:val="00B400F2"/>
    <w:rsid w:val="00B40416"/>
    <w:rsid w:val="00B4115A"/>
    <w:rsid w:val="00B411FF"/>
    <w:rsid w:val="00B419B8"/>
    <w:rsid w:val="00B41A17"/>
    <w:rsid w:val="00B42402"/>
    <w:rsid w:val="00B42999"/>
    <w:rsid w:val="00B42B67"/>
    <w:rsid w:val="00B42EE0"/>
    <w:rsid w:val="00B42F3C"/>
    <w:rsid w:val="00B43721"/>
    <w:rsid w:val="00B43CAC"/>
    <w:rsid w:val="00B43FF6"/>
    <w:rsid w:val="00B4415E"/>
    <w:rsid w:val="00B44950"/>
    <w:rsid w:val="00B45401"/>
    <w:rsid w:val="00B45735"/>
    <w:rsid w:val="00B45844"/>
    <w:rsid w:val="00B4607D"/>
    <w:rsid w:val="00B468D9"/>
    <w:rsid w:val="00B46E34"/>
    <w:rsid w:val="00B47172"/>
    <w:rsid w:val="00B47CC5"/>
    <w:rsid w:val="00B504AA"/>
    <w:rsid w:val="00B5095D"/>
    <w:rsid w:val="00B50EC2"/>
    <w:rsid w:val="00B520CA"/>
    <w:rsid w:val="00B52428"/>
    <w:rsid w:val="00B52E57"/>
    <w:rsid w:val="00B52ED0"/>
    <w:rsid w:val="00B52F4C"/>
    <w:rsid w:val="00B536F9"/>
    <w:rsid w:val="00B545D2"/>
    <w:rsid w:val="00B552D6"/>
    <w:rsid w:val="00B554B5"/>
    <w:rsid w:val="00B55666"/>
    <w:rsid w:val="00B55F24"/>
    <w:rsid w:val="00B5747D"/>
    <w:rsid w:val="00B5749B"/>
    <w:rsid w:val="00B57DA5"/>
    <w:rsid w:val="00B601A0"/>
    <w:rsid w:val="00B605CE"/>
    <w:rsid w:val="00B60CE0"/>
    <w:rsid w:val="00B61157"/>
    <w:rsid w:val="00B613C0"/>
    <w:rsid w:val="00B613DE"/>
    <w:rsid w:val="00B614C7"/>
    <w:rsid w:val="00B61814"/>
    <w:rsid w:val="00B618F0"/>
    <w:rsid w:val="00B61E53"/>
    <w:rsid w:val="00B62693"/>
    <w:rsid w:val="00B626E2"/>
    <w:rsid w:val="00B63AC6"/>
    <w:rsid w:val="00B63C26"/>
    <w:rsid w:val="00B63E0F"/>
    <w:rsid w:val="00B6406E"/>
    <w:rsid w:val="00B6454D"/>
    <w:rsid w:val="00B6457B"/>
    <w:rsid w:val="00B64644"/>
    <w:rsid w:val="00B64A03"/>
    <w:rsid w:val="00B65170"/>
    <w:rsid w:val="00B657BE"/>
    <w:rsid w:val="00B65FE5"/>
    <w:rsid w:val="00B66D11"/>
    <w:rsid w:val="00B70306"/>
    <w:rsid w:val="00B703F5"/>
    <w:rsid w:val="00B708E1"/>
    <w:rsid w:val="00B70B5E"/>
    <w:rsid w:val="00B70BE5"/>
    <w:rsid w:val="00B70C1B"/>
    <w:rsid w:val="00B71758"/>
    <w:rsid w:val="00B71B64"/>
    <w:rsid w:val="00B71C6B"/>
    <w:rsid w:val="00B723A1"/>
    <w:rsid w:val="00B723B7"/>
    <w:rsid w:val="00B72A1E"/>
    <w:rsid w:val="00B72BBF"/>
    <w:rsid w:val="00B733E9"/>
    <w:rsid w:val="00B733F3"/>
    <w:rsid w:val="00B73C35"/>
    <w:rsid w:val="00B7443C"/>
    <w:rsid w:val="00B747B1"/>
    <w:rsid w:val="00B74E52"/>
    <w:rsid w:val="00B750F4"/>
    <w:rsid w:val="00B75168"/>
    <w:rsid w:val="00B75BE0"/>
    <w:rsid w:val="00B76096"/>
    <w:rsid w:val="00B77478"/>
    <w:rsid w:val="00B7754B"/>
    <w:rsid w:val="00B778FB"/>
    <w:rsid w:val="00B77A70"/>
    <w:rsid w:val="00B77A79"/>
    <w:rsid w:val="00B77D9E"/>
    <w:rsid w:val="00B80448"/>
    <w:rsid w:val="00B80EE7"/>
    <w:rsid w:val="00B8148F"/>
    <w:rsid w:val="00B817B4"/>
    <w:rsid w:val="00B81A1C"/>
    <w:rsid w:val="00B81AD5"/>
    <w:rsid w:val="00B827C1"/>
    <w:rsid w:val="00B8559B"/>
    <w:rsid w:val="00B85817"/>
    <w:rsid w:val="00B85AED"/>
    <w:rsid w:val="00B87301"/>
    <w:rsid w:val="00B874EE"/>
    <w:rsid w:val="00B875ED"/>
    <w:rsid w:val="00B875F9"/>
    <w:rsid w:val="00B8772D"/>
    <w:rsid w:val="00B91563"/>
    <w:rsid w:val="00B9175C"/>
    <w:rsid w:val="00B91A27"/>
    <w:rsid w:val="00B91C97"/>
    <w:rsid w:val="00B91F94"/>
    <w:rsid w:val="00B9247F"/>
    <w:rsid w:val="00B924E5"/>
    <w:rsid w:val="00B93867"/>
    <w:rsid w:val="00B93A0B"/>
    <w:rsid w:val="00B93F56"/>
    <w:rsid w:val="00B94060"/>
    <w:rsid w:val="00B94741"/>
    <w:rsid w:val="00B94F45"/>
    <w:rsid w:val="00B9516B"/>
    <w:rsid w:val="00B9577E"/>
    <w:rsid w:val="00B95836"/>
    <w:rsid w:val="00B95DF8"/>
    <w:rsid w:val="00B96750"/>
    <w:rsid w:val="00B96F79"/>
    <w:rsid w:val="00B9780B"/>
    <w:rsid w:val="00B97BEC"/>
    <w:rsid w:val="00B97F71"/>
    <w:rsid w:val="00BA2622"/>
    <w:rsid w:val="00BA287F"/>
    <w:rsid w:val="00BA32F9"/>
    <w:rsid w:val="00BA3C3B"/>
    <w:rsid w:val="00BA3EC3"/>
    <w:rsid w:val="00BA4CC2"/>
    <w:rsid w:val="00BA4D76"/>
    <w:rsid w:val="00BA4D95"/>
    <w:rsid w:val="00BA52D0"/>
    <w:rsid w:val="00BA601A"/>
    <w:rsid w:val="00BA6C58"/>
    <w:rsid w:val="00BA6F54"/>
    <w:rsid w:val="00BA732A"/>
    <w:rsid w:val="00BA791C"/>
    <w:rsid w:val="00BA7989"/>
    <w:rsid w:val="00BA7A39"/>
    <w:rsid w:val="00BA7B76"/>
    <w:rsid w:val="00BB0215"/>
    <w:rsid w:val="00BB04C1"/>
    <w:rsid w:val="00BB096D"/>
    <w:rsid w:val="00BB09EA"/>
    <w:rsid w:val="00BB12C6"/>
    <w:rsid w:val="00BB149C"/>
    <w:rsid w:val="00BB1932"/>
    <w:rsid w:val="00BB1C85"/>
    <w:rsid w:val="00BB2BF2"/>
    <w:rsid w:val="00BB341C"/>
    <w:rsid w:val="00BB386A"/>
    <w:rsid w:val="00BB4349"/>
    <w:rsid w:val="00BB4E45"/>
    <w:rsid w:val="00BB4F14"/>
    <w:rsid w:val="00BB5426"/>
    <w:rsid w:val="00BB557D"/>
    <w:rsid w:val="00BB5753"/>
    <w:rsid w:val="00BB5805"/>
    <w:rsid w:val="00BB5928"/>
    <w:rsid w:val="00BB5DC4"/>
    <w:rsid w:val="00BB612E"/>
    <w:rsid w:val="00BB6149"/>
    <w:rsid w:val="00BB64D4"/>
    <w:rsid w:val="00BB6F2E"/>
    <w:rsid w:val="00BB73B1"/>
    <w:rsid w:val="00BC03E7"/>
    <w:rsid w:val="00BC0A24"/>
    <w:rsid w:val="00BC1AA8"/>
    <w:rsid w:val="00BC1D17"/>
    <w:rsid w:val="00BC249A"/>
    <w:rsid w:val="00BC2549"/>
    <w:rsid w:val="00BC30B4"/>
    <w:rsid w:val="00BC3810"/>
    <w:rsid w:val="00BC3B9E"/>
    <w:rsid w:val="00BC42A7"/>
    <w:rsid w:val="00BC4D22"/>
    <w:rsid w:val="00BC59B2"/>
    <w:rsid w:val="00BC62E0"/>
    <w:rsid w:val="00BC67A0"/>
    <w:rsid w:val="00BC68F6"/>
    <w:rsid w:val="00BC6AF5"/>
    <w:rsid w:val="00BC6F8F"/>
    <w:rsid w:val="00BD05CB"/>
    <w:rsid w:val="00BD0B5A"/>
    <w:rsid w:val="00BD0E4C"/>
    <w:rsid w:val="00BD138B"/>
    <w:rsid w:val="00BD145B"/>
    <w:rsid w:val="00BD18F9"/>
    <w:rsid w:val="00BD1955"/>
    <w:rsid w:val="00BD196C"/>
    <w:rsid w:val="00BD2B00"/>
    <w:rsid w:val="00BD2FBE"/>
    <w:rsid w:val="00BD3655"/>
    <w:rsid w:val="00BD38DA"/>
    <w:rsid w:val="00BD3AC5"/>
    <w:rsid w:val="00BD3D8F"/>
    <w:rsid w:val="00BD3DFE"/>
    <w:rsid w:val="00BD4527"/>
    <w:rsid w:val="00BD496A"/>
    <w:rsid w:val="00BD4DC6"/>
    <w:rsid w:val="00BD52C7"/>
    <w:rsid w:val="00BD5421"/>
    <w:rsid w:val="00BD5423"/>
    <w:rsid w:val="00BD5681"/>
    <w:rsid w:val="00BD63A0"/>
    <w:rsid w:val="00BD6B28"/>
    <w:rsid w:val="00BD6D16"/>
    <w:rsid w:val="00BD7192"/>
    <w:rsid w:val="00BD75CA"/>
    <w:rsid w:val="00BD7859"/>
    <w:rsid w:val="00BD789D"/>
    <w:rsid w:val="00BD7E26"/>
    <w:rsid w:val="00BE0742"/>
    <w:rsid w:val="00BE1E72"/>
    <w:rsid w:val="00BE205D"/>
    <w:rsid w:val="00BE2859"/>
    <w:rsid w:val="00BE28B0"/>
    <w:rsid w:val="00BE3315"/>
    <w:rsid w:val="00BE373F"/>
    <w:rsid w:val="00BE392D"/>
    <w:rsid w:val="00BE3F9B"/>
    <w:rsid w:val="00BE40B0"/>
    <w:rsid w:val="00BE5052"/>
    <w:rsid w:val="00BE509B"/>
    <w:rsid w:val="00BE519B"/>
    <w:rsid w:val="00BE57F0"/>
    <w:rsid w:val="00BE5864"/>
    <w:rsid w:val="00BE6147"/>
    <w:rsid w:val="00BE619B"/>
    <w:rsid w:val="00BE651E"/>
    <w:rsid w:val="00BE7652"/>
    <w:rsid w:val="00BE77E5"/>
    <w:rsid w:val="00BF0417"/>
    <w:rsid w:val="00BF0705"/>
    <w:rsid w:val="00BF14CC"/>
    <w:rsid w:val="00BF1BDF"/>
    <w:rsid w:val="00BF23D8"/>
    <w:rsid w:val="00BF3049"/>
    <w:rsid w:val="00BF333C"/>
    <w:rsid w:val="00BF3563"/>
    <w:rsid w:val="00BF39DE"/>
    <w:rsid w:val="00BF4185"/>
    <w:rsid w:val="00BF4226"/>
    <w:rsid w:val="00BF4530"/>
    <w:rsid w:val="00BF4769"/>
    <w:rsid w:val="00BF49C3"/>
    <w:rsid w:val="00BF4A0B"/>
    <w:rsid w:val="00BF59D5"/>
    <w:rsid w:val="00BF5E55"/>
    <w:rsid w:val="00BF6145"/>
    <w:rsid w:val="00BF6368"/>
    <w:rsid w:val="00BF65B2"/>
    <w:rsid w:val="00BF6C04"/>
    <w:rsid w:val="00BF798D"/>
    <w:rsid w:val="00BF7A64"/>
    <w:rsid w:val="00C0073C"/>
    <w:rsid w:val="00C008C3"/>
    <w:rsid w:val="00C00B01"/>
    <w:rsid w:val="00C01359"/>
    <w:rsid w:val="00C02C44"/>
    <w:rsid w:val="00C0499C"/>
    <w:rsid w:val="00C04DD0"/>
    <w:rsid w:val="00C051B8"/>
    <w:rsid w:val="00C054FD"/>
    <w:rsid w:val="00C058D3"/>
    <w:rsid w:val="00C05968"/>
    <w:rsid w:val="00C05DD6"/>
    <w:rsid w:val="00C067D0"/>
    <w:rsid w:val="00C06C9D"/>
    <w:rsid w:val="00C076D1"/>
    <w:rsid w:val="00C07942"/>
    <w:rsid w:val="00C07986"/>
    <w:rsid w:val="00C07AF1"/>
    <w:rsid w:val="00C07E42"/>
    <w:rsid w:val="00C101A9"/>
    <w:rsid w:val="00C115F5"/>
    <w:rsid w:val="00C1198F"/>
    <w:rsid w:val="00C151D6"/>
    <w:rsid w:val="00C16E89"/>
    <w:rsid w:val="00C17011"/>
    <w:rsid w:val="00C17720"/>
    <w:rsid w:val="00C17AAC"/>
    <w:rsid w:val="00C203A5"/>
    <w:rsid w:val="00C20E11"/>
    <w:rsid w:val="00C210A5"/>
    <w:rsid w:val="00C22466"/>
    <w:rsid w:val="00C22B47"/>
    <w:rsid w:val="00C22E58"/>
    <w:rsid w:val="00C22F88"/>
    <w:rsid w:val="00C23675"/>
    <w:rsid w:val="00C23AE2"/>
    <w:rsid w:val="00C23B14"/>
    <w:rsid w:val="00C23EA2"/>
    <w:rsid w:val="00C245DE"/>
    <w:rsid w:val="00C25249"/>
    <w:rsid w:val="00C2558D"/>
    <w:rsid w:val="00C25889"/>
    <w:rsid w:val="00C26107"/>
    <w:rsid w:val="00C26CF0"/>
    <w:rsid w:val="00C27378"/>
    <w:rsid w:val="00C27D5A"/>
    <w:rsid w:val="00C27FE2"/>
    <w:rsid w:val="00C312DC"/>
    <w:rsid w:val="00C314C4"/>
    <w:rsid w:val="00C31E4A"/>
    <w:rsid w:val="00C32158"/>
    <w:rsid w:val="00C321F9"/>
    <w:rsid w:val="00C32546"/>
    <w:rsid w:val="00C325BB"/>
    <w:rsid w:val="00C33006"/>
    <w:rsid w:val="00C3300C"/>
    <w:rsid w:val="00C333B8"/>
    <w:rsid w:val="00C33BD4"/>
    <w:rsid w:val="00C33EFE"/>
    <w:rsid w:val="00C33F33"/>
    <w:rsid w:val="00C34263"/>
    <w:rsid w:val="00C347D0"/>
    <w:rsid w:val="00C35109"/>
    <w:rsid w:val="00C3594E"/>
    <w:rsid w:val="00C365DD"/>
    <w:rsid w:val="00C36970"/>
    <w:rsid w:val="00C36C16"/>
    <w:rsid w:val="00C401C0"/>
    <w:rsid w:val="00C40A60"/>
    <w:rsid w:val="00C41013"/>
    <w:rsid w:val="00C41C14"/>
    <w:rsid w:val="00C41FAC"/>
    <w:rsid w:val="00C42094"/>
    <w:rsid w:val="00C42DF5"/>
    <w:rsid w:val="00C434E0"/>
    <w:rsid w:val="00C4399B"/>
    <w:rsid w:val="00C43B0B"/>
    <w:rsid w:val="00C43BE9"/>
    <w:rsid w:val="00C43DED"/>
    <w:rsid w:val="00C44865"/>
    <w:rsid w:val="00C44925"/>
    <w:rsid w:val="00C45257"/>
    <w:rsid w:val="00C45406"/>
    <w:rsid w:val="00C455A1"/>
    <w:rsid w:val="00C456DD"/>
    <w:rsid w:val="00C45B05"/>
    <w:rsid w:val="00C46235"/>
    <w:rsid w:val="00C465C1"/>
    <w:rsid w:val="00C469D1"/>
    <w:rsid w:val="00C46F11"/>
    <w:rsid w:val="00C474ED"/>
    <w:rsid w:val="00C47539"/>
    <w:rsid w:val="00C4767E"/>
    <w:rsid w:val="00C47816"/>
    <w:rsid w:val="00C47B4F"/>
    <w:rsid w:val="00C47C18"/>
    <w:rsid w:val="00C50252"/>
    <w:rsid w:val="00C503BF"/>
    <w:rsid w:val="00C517EC"/>
    <w:rsid w:val="00C519E6"/>
    <w:rsid w:val="00C52133"/>
    <w:rsid w:val="00C5284F"/>
    <w:rsid w:val="00C5286D"/>
    <w:rsid w:val="00C5296E"/>
    <w:rsid w:val="00C529ED"/>
    <w:rsid w:val="00C52DAF"/>
    <w:rsid w:val="00C531A9"/>
    <w:rsid w:val="00C53315"/>
    <w:rsid w:val="00C53E3B"/>
    <w:rsid w:val="00C54195"/>
    <w:rsid w:val="00C543A6"/>
    <w:rsid w:val="00C549F6"/>
    <w:rsid w:val="00C54FEF"/>
    <w:rsid w:val="00C553D7"/>
    <w:rsid w:val="00C5559C"/>
    <w:rsid w:val="00C55952"/>
    <w:rsid w:val="00C56218"/>
    <w:rsid w:val="00C57118"/>
    <w:rsid w:val="00C573F3"/>
    <w:rsid w:val="00C57D6A"/>
    <w:rsid w:val="00C600C9"/>
    <w:rsid w:val="00C602BA"/>
    <w:rsid w:val="00C60EB6"/>
    <w:rsid w:val="00C61159"/>
    <w:rsid w:val="00C61695"/>
    <w:rsid w:val="00C617AF"/>
    <w:rsid w:val="00C61EEF"/>
    <w:rsid w:val="00C61F19"/>
    <w:rsid w:val="00C621B6"/>
    <w:rsid w:val="00C622FD"/>
    <w:rsid w:val="00C62F09"/>
    <w:rsid w:val="00C63315"/>
    <w:rsid w:val="00C634B4"/>
    <w:rsid w:val="00C6361A"/>
    <w:rsid w:val="00C63D53"/>
    <w:rsid w:val="00C64F08"/>
    <w:rsid w:val="00C65829"/>
    <w:rsid w:val="00C65BDE"/>
    <w:rsid w:val="00C66C2A"/>
    <w:rsid w:val="00C66CA3"/>
    <w:rsid w:val="00C66EC2"/>
    <w:rsid w:val="00C66FF4"/>
    <w:rsid w:val="00C67287"/>
    <w:rsid w:val="00C6737E"/>
    <w:rsid w:val="00C67589"/>
    <w:rsid w:val="00C6768A"/>
    <w:rsid w:val="00C67ACA"/>
    <w:rsid w:val="00C67F11"/>
    <w:rsid w:val="00C7073A"/>
    <w:rsid w:val="00C70A2F"/>
    <w:rsid w:val="00C70AD4"/>
    <w:rsid w:val="00C70B49"/>
    <w:rsid w:val="00C70C6F"/>
    <w:rsid w:val="00C70CC9"/>
    <w:rsid w:val="00C70ED0"/>
    <w:rsid w:val="00C7171C"/>
    <w:rsid w:val="00C71FB0"/>
    <w:rsid w:val="00C72A87"/>
    <w:rsid w:val="00C72C73"/>
    <w:rsid w:val="00C72DD5"/>
    <w:rsid w:val="00C72E55"/>
    <w:rsid w:val="00C739F4"/>
    <w:rsid w:val="00C73CEF"/>
    <w:rsid w:val="00C741FE"/>
    <w:rsid w:val="00C747A6"/>
    <w:rsid w:val="00C7490B"/>
    <w:rsid w:val="00C74A87"/>
    <w:rsid w:val="00C74DE4"/>
    <w:rsid w:val="00C74F5F"/>
    <w:rsid w:val="00C750FD"/>
    <w:rsid w:val="00C752FC"/>
    <w:rsid w:val="00C75AEC"/>
    <w:rsid w:val="00C75BA8"/>
    <w:rsid w:val="00C75C4D"/>
    <w:rsid w:val="00C763FA"/>
    <w:rsid w:val="00C766E6"/>
    <w:rsid w:val="00C77EC3"/>
    <w:rsid w:val="00C80D7B"/>
    <w:rsid w:val="00C81519"/>
    <w:rsid w:val="00C819EC"/>
    <w:rsid w:val="00C825A9"/>
    <w:rsid w:val="00C8393F"/>
    <w:rsid w:val="00C83E36"/>
    <w:rsid w:val="00C84130"/>
    <w:rsid w:val="00C84813"/>
    <w:rsid w:val="00C84DD3"/>
    <w:rsid w:val="00C84DD7"/>
    <w:rsid w:val="00C85100"/>
    <w:rsid w:val="00C85CC6"/>
    <w:rsid w:val="00C85CF9"/>
    <w:rsid w:val="00C86A82"/>
    <w:rsid w:val="00C86C10"/>
    <w:rsid w:val="00C87107"/>
    <w:rsid w:val="00C87236"/>
    <w:rsid w:val="00C8730D"/>
    <w:rsid w:val="00C87632"/>
    <w:rsid w:val="00C903E4"/>
    <w:rsid w:val="00C906B1"/>
    <w:rsid w:val="00C90A4D"/>
    <w:rsid w:val="00C913FC"/>
    <w:rsid w:val="00C91A0F"/>
    <w:rsid w:val="00C91E83"/>
    <w:rsid w:val="00C92697"/>
    <w:rsid w:val="00C92831"/>
    <w:rsid w:val="00C928D1"/>
    <w:rsid w:val="00C92C88"/>
    <w:rsid w:val="00C92F04"/>
    <w:rsid w:val="00C93CB2"/>
    <w:rsid w:val="00C93D4C"/>
    <w:rsid w:val="00C93F47"/>
    <w:rsid w:val="00C9674D"/>
    <w:rsid w:val="00C97BED"/>
    <w:rsid w:val="00CA0053"/>
    <w:rsid w:val="00CA015E"/>
    <w:rsid w:val="00CA0C79"/>
    <w:rsid w:val="00CA0CED"/>
    <w:rsid w:val="00CA1D30"/>
    <w:rsid w:val="00CA226E"/>
    <w:rsid w:val="00CA355F"/>
    <w:rsid w:val="00CA3862"/>
    <w:rsid w:val="00CA3F2D"/>
    <w:rsid w:val="00CA3F99"/>
    <w:rsid w:val="00CA421B"/>
    <w:rsid w:val="00CA45FC"/>
    <w:rsid w:val="00CA5DAA"/>
    <w:rsid w:val="00CA6068"/>
    <w:rsid w:val="00CA62F7"/>
    <w:rsid w:val="00CB03F7"/>
    <w:rsid w:val="00CB0B03"/>
    <w:rsid w:val="00CB1E2D"/>
    <w:rsid w:val="00CB2159"/>
    <w:rsid w:val="00CB28EC"/>
    <w:rsid w:val="00CB2CC7"/>
    <w:rsid w:val="00CB368F"/>
    <w:rsid w:val="00CB3725"/>
    <w:rsid w:val="00CB398E"/>
    <w:rsid w:val="00CB40A5"/>
    <w:rsid w:val="00CB43BA"/>
    <w:rsid w:val="00CB4A84"/>
    <w:rsid w:val="00CB503F"/>
    <w:rsid w:val="00CB5186"/>
    <w:rsid w:val="00CB539F"/>
    <w:rsid w:val="00CB5DA0"/>
    <w:rsid w:val="00CB670E"/>
    <w:rsid w:val="00CB72D9"/>
    <w:rsid w:val="00CB7317"/>
    <w:rsid w:val="00CB7328"/>
    <w:rsid w:val="00CB74EF"/>
    <w:rsid w:val="00CC07DA"/>
    <w:rsid w:val="00CC0DF9"/>
    <w:rsid w:val="00CC16AD"/>
    <w:rsid w:val="00CC2031"/>
    <w:rsid w:val="00CC25EA"/>
    <w:rsid w:val="00CC3422"/>
    <w:rsid w:val="00CC37DB"/>
    <w:rsid w:val="00CC4087"/>
    <w:rsid w:val="00CC4768"/>
    <w:rsid w:val="00CC4ABE"/>
    <w:rsid w:val="00CC4D31"/>
    <w:rsid w:val="00CC51B2"/>
    <w:rsid w:val="00CC5587"/>
    <w:rsid w:val="00CC5767"/>
    <w:rsid w:val="00CC633B"/>
    <w:rsid w:val="00CC66B2"/>
    <w:rsid w:val="00CC6769"/>
    <w:rsid w:val="00CC734F"/>
    <w:rsid w:val="00CC75B6"/>
    <w:rsid w:val="00CC773B"/>
    <w:rsid w:val="00CC77A4"/>
    <w:rsid w:val="00CC7C0F"/>
    <w:rsid w:val="00CD07CA"/>
    <w:rsid w:val="00CD080E"/>
    <w:rsid w:val="00CD18FF"/>
    <w:rsid w:val="00CD1C95"/>
    <w:rsid w:val="00CD2B5F"/>
    <w:rsid w:val="00CD2F17"/>
    <w:rsid w:val="00CD3123"/>
    <w:rsid w:val="00CD31A9"/>
    <w:rsid w:val="00CD3217"/>
    <w:rsid w:val="00CD37E0"/>
    <w:rsid w:val="00CD3DE3"/>
    <w:rsid w:val="00CD407E"/>
    <w:rsid w:val="00CD4D38"/>
    <w:rsid w:val="00CD5F29"/>
    <w:rsid w:val="00CD6702"/>
    <w:rsid w:val="00CD67C3"/>
    <w:rsid w:val="00CD6808"/>
    <w:rsid w:val="00CD6C97"/>
    <w:rsid w:val="00CD70A3"/>
    <w:rsid w:val="00CD7A7C"/>
    <w:rsid w:val="00CE03CF"/>
    <w:rsid w:val="00CE19BF"/>
    <w:rsid w:val="00CE22C5"/>
    <w:rsid w:val="00CE282D"/>
    <w:rsid w:val="00CE3007"/>
    <w:rsid w:val="00CE3094"/>
    <w:rsid w:val="00CE33DB"/>
    <w:rsid w:val="00CE3E99"/>
    <w:rsid w:val="00CE433F"/>
    <w:rsid w:val="00CE4461"/>
    <w:rsid w:val="00CE49A2"/>
    <w:rsid w:val="00CE4ABB"/>
    <w:rsid w:val="00CE4B5F"/>
    <w:rsid w:val="00CE4B9E"/>
    <w:rsid w:val="00CE5926"/>
    <w:rsid w:val="00CE63C8"/>
    <w:rsid w:val="00CE65F6"/>
    <w:rsid w:val="00CE696E"/>
    <w:rsid w:val="00CE6E9B"/>
    <w:rsid w:val="00CE6ED1"/>
    <w:rsid w:val="00CE714C"/>
    <w:rsid w:val="00CE755B"/>
    <w:rsid w:val="00CF0CC9"/>
    <w:rsid w:val="00CF0CEA"/>
    <w:rsid w:val="00CF1650"/>
    <w:rsid w:val="00CF1C2E"/>
    <w:rsid w:val="00CF1CCD"/>
    <w:rsid w:val="00CF252F"/>
    <w:rsid w:val="00CF2887"/>
    <w:rsid w:val="00CF3EAD"/>
    <w:rsid w:val="00CF465B"/>
    <w:rsid w:val="00CF46B8"/>
    <w:rsid w:val="00CF49F8"/>
    <w:rsid w:val="00CF4A0C"/>
    <w:rsid w:val="00CF5299"/>
    <w:rsid w:val="00CF55A3"/>
    <w:rsid w:val="00CF569C"/>
    <w:rsid w:val="00CF61F1"/>
    <w:rsid w:val="00CF74D1"/>
    <w:rsid w:val="00CF76AE"/>
    <w:rsid w:val="00D00391"/>
    <w:rsid w:val="00D00F42"/>
    <w:rsid w:val="00D00F9E"/>
    <w:rsid w:val="00D01421"/>
    <w:rsid w:val="00D01F50"/>
    <w:rsid w:val="00D02421"/>
    <w:rsid w:val="00D03B9E"/>
    <w:rsid w:val="00D04050"/>
    <w:rsid w:val="00D045C0"/>
    <w:rsid w:val="00D04979"/>
    <w:rsid w:val="00D050F2"/>
    <w:rsid w:val="00D05165"/>
    <w:rsid w:val="00D051ED"/>
    <w:rsid w:val="00D05A3A"/>
    <w:rsid w:val="00D05CC7"/>
    <w:rsid w:val="00D06255"/>
    <w:rsid w:val="00D06BDD"/>
    <w:rsid w:val="00D07B32"/>
    <w:rsid w:val="00D07DF5"/>
    <w:rsid w:val="00D1004D"/>
    <w:rsid w:val="00D102E0"/>
    <w:rsid w:val="00D10CE0"/>
    <w:rsid w:val="00D10EF2"/>
    <w:rsid w:val="00D11663"/>
    <w:rsid w:val="00D11951"/>
    <w:rsid w:val="00D11959"/>
    <w:rsid w:val="00D12777"/>
    <w:rsid w:val="00D13B45"/>
    <w:rsid w:val="00D13EEC"/>
    <w:rsid w:val="00D13F17"/>
    <w:rsid w:val="00D13FAE"/>
    <w:rsid w:val="00D142CF"/>
    <w:rsid w:val="00D1430D"/>
    <w:rsid w:val="00D147AB"/>
    <w:rsid w:val="00D14C3A"/>
    <w:rsid w:val="00D151B3"/>
    <w:rsid w:val="00D1596F"/>
    <w:rsid w:val="00D15F8D"/>
    <w:rsid w:val="00D163CC"/>
    <w:rsid w:val="00D163F3"/>
    <w:rsid w:val="00D168C1"/>
    <w:rsid w:val="00D171A0"/>
    <w:rsid w:val="00D20002"/>
    <w:rsid w:val="00D20E20"/>
    <w:rsid w:val="00D21A8B"/>
    <w:rsid w:val="00D21AFB"/>
    <w:rsid w:val="00D22908"/>
    <w:rsid w:val="00D22AC7"/>
    <w:rsid w:val="00D22EA3"/>
    <w:rsid w:val="00D22EC1"/>
    <w:rsid w:val="00D23ECA"/>
    <w:rsid w:val="00D242DD"/>
    <w:rsid w:val="00D24408"/>
    <w:rsid w:val="00D24631"/>
    <w:rsid w:val="00D25955"/>
    <w:rsid w:val="00D259E7"/>
    <w:rsid w:val="00D263CC"/>
    <w:rsid w:val="00D26B94"/>
    <w:rsid w:val="00D273D8"/>
    <w:rsid w:val="00D278AA"/>
    <w:rsid w:val="00D279FA"/>
    <w:rsid w:val="00D305C4"/>
    <w:rsid w:val="00D30C5E"/>
    <w:rsid w:val="00D3133A"/>
    <w:rsid w:val="00D3142C"/>
    <w:rsid w:val="00D31645"/>
    <w:rsid w:val="00D3181A"/>
    <w:rsid w:val="00D31AFB"/>
    <w:rsid w:val="00D31CBA"/>
    <w:rsid w:val="00D31CC8"/>
    <w:rsid w:val="00D32391"/>
    <w:rsid w:val="00D32586"/>
    <w:rsid w:val="00D327F5"/>
    <w:rsid w:val="00D32D29"/>
    <w:rsid w:val="00D3376D"/>
    <w:rsid w:val="00D33A11"/>
    <w:rsid w:val="00D33F6E"/>
    <w:rsid w:val="00D363D7"/>
    <w:rsid w:val="00D36A05"/>
    <w:rsid w:val="00D37C15"/>
    <w:rsid w:val="00D40324"/>
    <w:rsid w:val="00D40828"/>
    <w:rsid w:val="00D41504"/>
    <w:rsid w:val="00D41B46"/>
    <w:rsid w:val="00D41BE2"/>
    <w:rsid w:val="00D41E47"/>
    <w:rsid w:val="00D42A69"/>
    <w:rsid w:val="00D42CA6"/>
    <w:rsid w:val="00D42F78"/>
    <w:rsid w:val="00D43585"/>
    <w:rsid w:val="00D43B17"/>
    <w:rsid w:val="00D43C24"/>
    <w:rsid w:val="00D441F6"/>
    <w:rsid w:val="00D44471"/>
    <w:rsid w:val="00D44483"/>
    <w:rsid w:val="00D444F1"/>
    <w:rsid w:val="00D44D41"/>
    <w:rsid w:val="00D45232"/>
    <w:rsid w:val="00D452D5"/>
    <w:rsid w:val="00D4540B"/>
    <w:rsid w:val="00D462E6"/>
    <w:rsid w:val="00D46366"/>
    <w:rsid w:val="00D468AF"/>
    <w:rsid w:val="00D468CF"/>
    <w:rsid w:val="00D46900"/>
    <w:rsid w:val="00D46FE3"/>
    <w:rsid w:val="00D47030"/>
    <w:rsid w:val="00D475BA"/>
    <w:rsid w:val="00D47BD9"/>
    <w:rsid w:val="00D47D89"/>
    <w:rsid w:val="00D47E5E"/>
    <w:rsid w:val="00D47FCF"/>
    <w:rsid w:val="00D50169"/>
    <w:rsid w:val="00D512EB"/>
    <w:rsid w:val="00D51B1E"/>
    <w:rsid w:val="00D51CC9"/>
    <w:rsid w:val="00D520CE"/>
    <w:rsid w:val="00D5228C"/>
    <w:rsid w:val="00D52B24"/>
    <w:rsid w:val="00D52C55"/>
    <w:rsid w:val="00D535A8"/>
    <w:rsid w:val="00D536A4"/>
    <w:rsid w:val="00D5375D"/>
    <w:rsid w:val="00D53B0C"/>
    <w:rsid w:val="00D53DC2"/>
    <w:rsid w:val="00D53DC4"/>
    <w:rsid w:val="00D544E7"/>
    <w:rsid w:val="00D54946"/>
    <w:rsid w:val="00D55E99"/>
    <w:rsid w:val="00D5670B"/>
    <w:rsid w:val="00D567CF"/>
    <w:rsid w:val="00D569F2"/>
    <w:rsid w:val="00D56BE2"/>
    <w:rsid w:val="00D56D46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235E"/>
    <w:rsid w:val="00D62527"/>
    <w:rsid w:val="00D62DB7"/>
    <w:rsid w:val="00D6356F"/>
    <w:rsid w:val="00D64448"/>
    <w:rsid w:val="00D64560"/>
    <w:rsid w:val="00D64939"/>
    <w:rsid w:val="00D64B46"/>
    <w:rsid w:val="00D64E75"/>
    <w:rsid w:val="00D64E96"/>
    <w:rsid w:val="00D6522F"/>
    <w:rsid w:val="00D65592"/>
    <w:rsid w:val="00D659DF"/>
    <w:rsid w:val="00D65F1C"/>
    <w:rsid w:val="00D66439"/>
    <w:rsid w:val="00D66749"/>
    <w:rsid w:val="00D6763C"/>
    <w:rsid w:val="00D677D7"/>
    <w:rsid w:val="00D7090A"/>
    <w:rsid w:val="00D70B37"/>
    <w:rsid w:val="00D71106"/>
    <w:rsid w:val="00D71796"/>
    <w:rsid w:val="00D72460"/>
    <w:rsid w:val="00D72C7D"/>
    <w:rsid w:val="00D73815"/>
    <w:rsid w:val="00D73D71"/>
    <w:rsid w:val="00D74066"/>
    <w:rsid w:val="00D74201"/>
    <w:rsid w:val="00D74C05"/>
    <w:rsid w:val="00D74E9D"/>
    <w:rsid w:val="00D75D8B"/>
    <w:rsid w:val="00D76217"/>
    <w:rsid w:val="00D7649C"/>
    <w:rsid w:val="00D77834"/>
    <w:rsid w:val="00D77D3C"/>
    <w:rsid w:val="00D8039C"/>
    <w:rsid w:val="00D80DE8"/>
    <w:rsid w:val="00D8266C"/>
    <w:rsid w:val="00D8282D"/>
    <w:rsid w:val="00D829C3"/>
    <w:rsid w:val="00D82B14"/>
    <w:rsid w:val="00D82DEF"/>
    <w:rsid w:val="00D82F11"/>
    <w:rsid w:val="00D83FA9"/>
    <w:rsid w:val="00D8516E"/>
    <w:rsid w:val="00D8548F"/>
    <w:rsid w:val="00D8590D"/>
    <w:rsid w:val="00D85981"/>
    <w:rsid w:val="00D85B1A"/>
    <w:rsid w:val="00D8632A"/>
    <w:rsid w:val="00D863D4"/>
    <w:rsid w:val="00D8687E"/>
    <w:rsid w:val="00D86E45"/>
    <w:rsid w:val="00D86F5D"/>
    <w:rsid w:val="00D874BF"/>
    <w:rsid w:val="00D877B0"/>
    <w:rsid w:val="00D90580"/>
    <w:rsid w:val="00D90DCA"/>
    <w:rsid w:val="00D9187F"/>
    <w:rsid w:val="00D92E1F"/>
    <w:rsid w:val="00D92EEC"/>
    <w:rsid w:val="00D93181"/>
    <w:rsid w:val="00D93445"/>
    <w:rsid w:val="00D938BF"/>
    <w:rsid w:val="00D93B1E"/>
    <w:rsid w:val="00D93CD0"/>
    <w:rsid w:val="00D945D8"/>
    <w:rsid w:val="00D946CF"/>
    <w:rsid w:val="00D952E7"/>
    <w:rsid w:val="00D95BB7"/>
    <w:rsid w:val="00D95EA8"/>
    <w:rsid w:val="00D95F6A"/>
    <w:rsid w:val="00D960C2"/>
    <w:rsid w:val="00D96C6F"/>
    <w:rsid w:val="00D96E07"/>
    <w:rsid w:val="00D97914"/>
    <w:rsid w:val="00D97E01"/>
    <w:rsid w:val="00D97FB0"/>
    <w:rsid w:val="00DA0295"/>
    <w:rsid w:val="00DA0E6E"/>
    <w:rsid w:val="00DA1096"/>
    <w:rsid w:val="00DA1C90"/>
    <w:rsid w:val="00DA1D99"/>
    <w:rsid w:val="00DA1E59"/>
    <w:rsid w:val="00DA1E8D"/>
    <w:rsid w:val="00DA1EF5"/>
    <w:rsid w:val="00DA2C46"/>
    <w:rsid w:val="00DA3063"/>
    <w:rsid w:val="00DA353A"/>
    <w:rsid w:val="00DA413D"/>
    <w:rsid w:val="00DA4521"/>
    <w:rsid w:val="00DA46F8"/>
    <w:rsid w:val="00DA48FC"/>
    <w:rsid w:val="00DA4B5C"/>
    <w:rsid w:val="00DA4E81"/>
    <w:rsid w:val="00DA5388"/>
    <w:rsid w:val="00DA5590"/>
    <w:rsid w:val="00DA5977"/>
    <w:rsid w:val="00DA59D8"/>
    <w:rsid w:val="00DA6301"/>
    <w:rsid w:val="00DA681A"/>
    <w:rsid w:val="00DA6B61"/>
    <w:rsid w:val="00DA6C73"/>
    <w:rsid w:val="00DA6EF4"/>
    <w:rsid w:val="00DA709F"/>
    <w:rsid w:val="00DA70C1"/>
    <w:rsid w:val="00DA77AD"/>
    <w:rsid w:val="00DB117F"/>
    <w:rsid w:val="00DB19AB"/>
    <w:rsid w:val="00DB1B14"/>
    <w:rsid w:val="00DB20FB"/>
    <w:rsid w:val="00DB24ED"/>
    <w:rsid w:val="00DB2576"/>
    <w:rsid w:val="00DB2888"/>
    <w:rsid w:val="00DB369A"/>
    <w:rsid w:val="00DB36E9"/>
    <w:rsid w:val="00DB3B06"/>
    <w:rsid w:val="00DB4259"/>
    <w:rsid w:val="00DB4E34"/>
    <w:rsid w:val="00DB4EA9"/>
    <w:rsid w:val="00DB536E"/>
    <w:rsid w:val="00DB53FB"/>
    <w:rsid w:val="00DB5A12"/>
    <w:rsid w:val="00DB61B5"/>
    <w:rsid w:val="00DB6A85"/>
    <w:rsid w:val="00DB7126"/>
    <w:rsid w:val="00DB78D2"/>
    <w:rsid w:val="00DC018C"/>
    <w:rsid w:val="00DC1763"/>
    <w:rsid w:val="00DC2B28"/>
    <w:rsid w:val="00DC2D99"/>
    <w:rsid w:val="00DC39C5"/>
    <w:rsid w:val="00DC3C45"/>
    <w:rsid w:val="00DC3C9C"/>
    <w:rsid w:val="00DC4254"/>
    <w:rsid w:val="00DC4610"/>
    <w:rsid w:val="00DC4E1D"/>
    <w:rsid w:val="00DC4F0B"/>
    <w:rsid w:val="00DC5098"/>
    <w:rsid w:val="00DC52DE"/>
    <w:rsid w:val="00DC53FC"/>
    <w:rsid w:val="00DC6141"/>
    <w:rsid w:val="00DC620C"/>
    <w:rsid w:val="00DC6A92"/>
    <w:rsid w:val="00DC725B"/>
    <w:rsid w:val="00DC7D62"/>
    <w:rsid w:val="00DD078C"/>
    <w:rsid w:val="00DD0990"/>
    <w:rsid w:val="00DD09A4"/>
    <w:rsid w:val="00DD1315"/>
    <w:rsid w:val="00DD1604"/>
    <w:rsid w:val="00DD1B2A"/>
    <w:rsid w:val="00DD1F30"/>
    <w:rsid w:val="00DD1F87"/>
    <w:rsid w:val="00DD2392"/>
    <w:rsid w:val="00DD2501"/>
    <w:rsid w:val="00DD273B"/>
    <w:rsid w:val="00DD282F"/>
    <w:rsid w:val="00DD2CE9"/>
    <w:rsid w:val="00DD2DFB"/>
    <w:rsid w:val="00DD33BD"/>
    <w:rsid w:val="00DD3433"/>
    <w:rsid w:val="00DD36DD"/>
    <w:rsid w:val="00DD3B7B"/>
    <w:rsid w:val="00DD4656"/>
    <w:rsid w:val="00DD5581"/>
    <w:rsid w:val="00DD5660"/>
    <w:rsid w:val="00DD5F79"/>
    <w:rsid w:val="00DD630E"/>
    <w:rsid w:val="00DD6C40"/>
    <w:rsid w:val="00DD7213"/>
    <w:rsid w:val="00DD7889"/>
    <w:rsid w:val="00DD791A"/>
    <w:rsid w:val="00DD7D06"/>
    <w:rsid w:val="00DE0D59"/>
    <w:rsid w:val="00DE12A4"/>
    <w:rsid w:val="00DE25EE"/>
    <w:rsid w:val="00DE2DF2"/>
    <w:rsid w:val="00DE318A"/>
    <w:rsid w:val="00DE37C5"/>
    <w:rsid w:val="00DE3C3A"/>
    <w:rsid w:val="00DE4419"/>
    <w:rsid w:val="00DE468E"/>
    <w:rsid w:val="00DE4A84"/>
    <w:rsid w:val="00DE4F4E"/>
    <w:rsid w:val="00DE50BB"/>
    <w:rsid w:val="00DE52AD"/>
    <w:rsid w:val="00DE5738"/>
    <w:rsid w:val="00DE6E97"/>
    <w:rsid w:val="00DE7436"/>
    <w:rsid w:val="00DE775B"/>
    <w:rsid w:val="00DE7A61"/>
    <w:rsid w:val="00DF08FA"/>
    <w:rsid w:val="00DF0C6C"/>
    <w:rsid w:val="00DF0DF2"/>
    <w:rsid w:val="00DF1376"/>
    <w:rsid w:val="00DF166B"/>
    <w:rsid w:val="00DF1CA5"/>
    <w:rsid w:val="00DF1CE7"/>
    <w:rsid w:val="00DF21DE"/>
    <w:rsid w:val="00DF242B"/>
    <w:rsid w:val="00DF2654"/>
    <w:rsid w:val="00DF2927"/>
    <w:rsid w:val="00DF2BAE"/>
    <w:rsid w:val="00DF2DC1"/>
    <w:rsid w:val="00DF3216"/>
    <w:rsid w:val="00DF3D57"/>
    <w:rsid w:val="00DF425F"/>
    <w:rsid w:val="00DF506A"/>
    <w:rsid w:val="00DF62F3"/>
    <w:rsid w:val="00DF63F9"/>
    <w:rsid w:val="00DF69B4"/>
    <w:rsid w:val="00DF6E83"/>
    <w:rsid w:val="00DF70FD"/>
    <w:rsid w:val="00DF7238"/>
    <w:rsid w:val="00DF7480"/>
    <w:rsid w:val="00DF7C06"/>
    <w:rsid w:val="00DF7D4D"/>
    <w:rsid w:val="00E004E3"/>
    <w:rsid w:val="00E00569"/>
    <w:rsid w:val="00E00713"/>
    <w:rsid w:val="00E00CA4"/>
    <w:rsid w:val="00E00D07"/>
    <w:rsid w:val="00E015B4"/>
    <w:rsid w:val="00E02421"/>
    <w:rsid w:val="00E02619"/>
    <w:rsid w:val="00E02B43"/>
    <w:rsid w:val="00E035EB"/>
    <w:rsid w:val="00E03AD2"/>
    <w:rsid w:val="00E04061"/>
    <w:rsid w:val="00E04691"/>
    <w:rsid w:val="00E048E1"/>
    <w:rsid w:val="00E04929"/>
    <w:rsid w:val="00E04A36"/>
    <w:rsid w:val="00E054C4"/>
    <w:rsid w:val="00E05637"/>
    <w:rsid w:val="00E05A90"/>
    <w:rsid w:val="00E05F29"/>
    <w:rsid w:val="00E06395"/>
    <w:rsid w:val="00E076A8"/>
    <w:rsid w:val="00E07835"/>
    <w:rsid w:val="00E10328"/>
    <w:rsid w:val="00E10446"/>
    <w:rsid w:val="00E10F51"/>
    <w:rsid w:val="00E116BC"/>
    <w:rsid w:val="00E118DC"/>
    <w:rsid w:val="00E11976"/>
    <w:rsid w:val="00E12185"/>
    <w:rsid w:val="00E121C2"/>
    <w:rsid w:val="00E1269D"/>
    <w:rsid w:val="00E137EA"/>
    <w:rsid w:val="00E13813"/>
    <w:rsid w:val="00E13DE3"/>
    <w:rsid w:val="00E147EF"/>
    <w:rsid w:val="00E148FB"/>
    <w:rsid w:val="00E153C9"/>
    <w:rsid w:val="00E1557F"/>
    <w:rsid w:val="00E16F94"/>
    <w:rsid w:val="00E171CD"/>
    <w:rsid w:val="00E17761"/>
    <w:rsid w:val="00E17878"/>
    <w:rsid w:val="00E17BDE"/>
    <w:rsid w:val="00E2060B"/>
    <w:rsid w:val="00E2095F"/>
    <w:rsid w:val="00E20DC7"/>
    <w:rsid w:val="00E213FC"/>
    <w:rsid w:val="00E21A07"/>
    <w:rsid w:val="00E21BE6"/>
    <w:rsid w:val="00E22805"/>
    <w:rsid w:val="00E229B5"/>
    <w:rsid w:val="00E2480C"/>
    <w:rsid w:val="00E24AAF"/>
    <w:rsid w:val="00E24B1C"/>
    <w:rsid w:val="00E25525"/>
    <w:rsid w:val="00E25BAB"/>
    <w:rsid w:val="00E26C82"/>
    <w:rsid w:val="00E27168"/>
    <w:rsid w:val="00E2766E"/>
    <w:rsid w:val="00E30A9E"/>
    <w:rsid w:val="00E30D45"/>
    <w:rsid w:val="00E30E79"/>
    <w:rsid w:val="00E32A22"/>
    <w:rsid w:val="00E3332E"/>
    <w:rsid w:val="00E33D22"/>
    <w:rsid w:val="00E3400E"/>
    <w:rsid w:val="00E34588"/>
    <w:rsid w:val="00E34CB7"/>
    <w:rsid w:val="00E35299"/>
    <w:rsid w:val="00E355C6"/>
    <w:rsid w:val="00E35B8E"/>
    <w:rsid w:val="00E36AD8"/>
    <w:rsid w:val="00E3768F"/>
    <w:rsid w:val="00E379E2"/>
    <w:rsid w:val="00E4017B"/>
    <w:rsid w:val="00E408A5"/>
    <w:rsid w:val="00E40B5A"/>
    <w:rsid w:val="00E412A8"/>
    <w:rsid w:val="00E4231B"/>
    <w:rsid w:val="00E4291E"/>
    <w:rsid w:val="00E42AA7"/>
    <w:rsid w:val="00E42AC4"/>
    <w:rsid w:val="00E439B2"/>
    <w:rsid w:val="00E43A70"/>
    <w:rsid w:val="00E43B9C"/>
    <w:rsid w:val="00E4487E"/>
    <w:rsid w:val="00E4492C"/>
    <w:rsid w:val="00E4496D"/>
    <w:rsid w:val="00E45962"/>
    <w:rsid w:val="00E474AB"/>
    <w:rsid w:val="00E507D0"/>
    <w:rsid w:val="00E50924"/>
    <w:rsid w:val="00E509AE"/>
    <w:rsid w:val="00E50E39"/>
    <w:rsid w:val="00E510B3"/>
    <w:rsid w:val="00E510DC"/>
    <w:rsid w:val="00E5173C"/>
    <w:rsid w:val="00E52037"/>
    <w:rsid w:val="00E53C3F"/>
    <w:rsid w:val="00E53D87"/>
    <w:rsid w:val="00E53DEE"/>
    <w:rsid w:val="00E54289"/>
    <w:rsid w:val="00E5455D"/>
    <w:rsid w:val="00E5528E"/>
    <w:rsid w:val="00E55AD8"/>
    <w:rsid w:val="00E55CFE"/>
    <w:rsid w:val="00E5610D"/>
    <w:rsid w:val="00E56A37"/>
    <w:rsid w:val="00E56A6C"/>
    <w:rsid w:val="00E56B94"/>
    <w:rsid w:val="00E56E10"/>
    <w:rsid w:val="00E5744F"/>
    <w:rsid w:val="00E574C0"/>
    <w:rsid w:val="00E57685"/>
    <w:rsid w:val="00E57991"/>
    <w:rsid w:val="00E60222"/>
    <w:rsid w:val="00E6032A"/>
    <w:rsid w:val="00E6080D"/>
    <w:rsid w:val="00E61614"/>
    <w:rsid w:val="00E61A61"/>
    <w:rsid w:val="00E637B6"/>
    <w:rsid w:val="00E63E3F"/>
    <w:rsid w:val="00E6477C"/>
    <w:rsid w:val="00E64809"/>
    <w:rsid w:val="00E64B0E"/>
    <w:rsid w:val="00E64DF2"/>
    <w:rsid w:val="00E6593F"/>
    <w:rsid w:val="00E65A17"/>
    <w:rsid w:val="00E65CA1"/>
    <w:rsid w:val="00E661E2"/>
    <w:rsid w:val="00E6680B"/>
    <w:rsid w:val="00E66A14"/>
    <w:rsid w:val="00E67218"/>
    <w:rsid w:val="00E67780"/>
    <w:rsid w:val="00E67A87"/>
    <w:rsid w:val="00E700D7"/>
    <w:rsid w:val="00E702C4"/>
    <w:rsid w:val="00E7042E"/>
    <w:rsid w:val="00E7046E"/>
    <w:rsid w:val="00E70572"/>
    <w:rsid w:val="00E70C44"/>
    <w:rsid w:val="00E712EF"/>
    <w:rsid w:val="00E71A56"/>
    <w:rsid w:val="00E71CB3"/>
    <w:rsid w:val="00E71E73"/>
    <w:rsid w:val="00E724D2"/>
    <w:rsid w:val="00E726F9"/>
    <w:rsid w:val="00E72A07"/>
    <w:rsid w:val="00E72CFD"/>
    <w:rsid w:val="00E73325"/>
    <w:rsid w:val="00E73587"/>
    <w:rsid w:val="00E73703"/>
    <w:rsid w:val="00E738D0"/>
    <w:rsid w:val="00E7409D"/>
    <w:rsid w:val="00E74254"/>
    <w:rsid w:val="00E747B2"/>
    <w:rsid w:val="00E7585A"/>
    <w:rsid w:val="00E75A6A"/>
    <w:rsid w:val="00E75CD4"/>
    <w:rsid w:val="00E76337"/>
    <w:rsid w:val="00E77689"/>
    <w:rsid w:val="00E80388"/>
    <w:rsid w:val="00E808DD"/>
    <w:rsid w:val="00E81786"/>
    <w:rsid w:val="00E82419"/>
    <w:rsid w:val="00E830DA"/>
    <w:rsid w:val="00E83DC8"/>
    <w:rsid w:val="00E847C2"/>
    <w:rsid w:val="00E84D72"/>
    <w:rsid w:val="00E84E70"/>
    <w:rsid w:val="00E8506C"/>
    <w:rsid w:val="00E857C6"/>
    <w:rsid w:val="00E85ABF"/>
    <w:rsid w:val="00E85C3F"/>
    <w:rsid w:val="00E86282"/>
    <w:rsid w:val="00E865C0"/>
    <w:rsid w:val="00E86D7D"/>
    <w:rsid w:val="00E8774F"/>
    <w:rsid w:val="00E87A39"/>
    <w:rsid w:val="00E901A3"/>
    <w:rsid w:val="00E91000"/>
    <w:rsid w:val="00E917DF"/>
    <w:rsid w:val="00E91DE0"/>
    <w:rsid w:val="00E91E6D"/>
    <w:rsid w:val="00E9243D"/>
    <w:rsid w:val="00E92481"/>
    <w:rsid w:val="00E92553"/>
    <w:rsid w:val="00E93337"/>
    <w:rsid w:val="00E93444"/>
    <w:rsid w:val="00E937C1"/>
    <w:rsid w:val="00E93889"/>
    <w:rsid w:val="00E93C4A"/>
    <w:rsid w:val="00E940D3"/>
    <w:rsid w:val="00E94158"/>
    <w:rsid w:val="00E94AA3"/>
    <w:rsid w:val="00E953CA"/>
    <w:rsid w:val="00E95487"/>
    <w:rsid w:val="00E95A31"/>
    <w:rsid w:val="00E960C1"/>
    <w:rsid w:val="00E96180"/>
    <w:rsid w:val="00E96854"/>
    <w:rsid w:val="00E97611"/>
    <w:rsid w:val="00E97BA7"/>
    <w:rsid w:val="00EA01B0"/>
    <w:rsid w:val="00EA02AD"/>
    <w:rsid w:val="00EA065B"/>
    <w:rsid w:val="00EA06AD"/>
    <w:rsid w:val="00EA10E0"/>
    <w:rsid w:val="00EA168C"/>
    <w:rsid w:val="00EA2171"/>
    <w:rsid w:val="00EA2254"/>
    <w:rsid w:val="00EA2C91"/>
    <w:rsid w:val="00EA3623"/>
    <w:rsid w:val="00EA4DBE"/>
    <w:rsid w:val="00EA5220"/>
    <w:rsid w:val="00EA5646"/>
    <w:rsid w:val="00EA60B7"/>
    <w:rsid w:val="00EA6C12"/>
    <w:rsid w:val="00EB10FE"/>
    <w:rsid w:val="00EB1CD9"/>
    <w:rsid w:val="00EB2C12"/>
    <w:rsid w:val="00EB422D"/>
    <w:rsid w:val="00EB4555"/>
    <w:rsid w:val="00EB4E88"/>
    <w:rsid w:val="00EB5225"/>
    <w:rsid w:val="00EB52B3"/>
    <w:rsid w:val="00EB5575"/>
    <w:rsid w:val="00EB57FD"/>
    <w:rsid w:val="00EB6D74"/>
    <w:rsid w:val="00EB7F2F"/>
    <w:rsid w:val="00EC08B9"/>
    <w:rsid w:val="00EC0FEB"/>
    <w:rsid w:val="00EC1656"/>
    <w:rsid w:val="00EC18FB"/>
    <w:rsid w:val="00EC1907"/>
    <w:rsid w:val="00EC1BAD"/>
    <w:rsid w:val="00EC1BD4"/>
    <w:rsid w:val="00EC1C04"/>
    <w:rsid w:val="00EC266F"/>
    <w:rsid w:val="00EC2B35"/>
    <w:rsid w:val="00EC4D39"/>
    <w:rsid w:val="00EC508B"/>
    <w:rsid w:val="00EC512C"/>
    <w:rsid w:val="00EC5D31"/>
    <w:rsid w:val="00EC6245"/>
    <w:rsid w:val="00EC64D2"/>
    <w:rsid w:val="00EC6BD2"/>
    <w:rsid w:val="00EC6FCA"/>
    <w:rsid w:val="00EC7341"/>
    <w:rsid w:val="00EC76A8"/>
    <w:rsid w:val="00EC7876"/>
    <w:rsid w:val="00ED079D"/>
    <w:rsid w:val="00ED0A95"/>
    <w:rsid w:val="00ED0F09"/>
    <w:rsid w:val="00ED16A6"/>
    <w:rsid w:val="00ED1A9B"/>
    <w:rsid w:val="00ED1D72"/>
    <w:rsid w:val="00ED2783"/>
    <w:rsid w:val="00ED3110"/>
    <w:rsid w:val="00ED35D5"/>
    <w:rsid w:val="00ED3974"/>
    <w:rsid w:val="00ED422F"/>
    <w:rsid w:val="00ED449F"/>
    <w:rsid w:val="00ED45F2"/>
    <w:rsid w:val="00ED5519"/>
    <w:rsid w:val="00ED5DD8"/>
    <w:rsid w:val="00ED67A6"/>
    <w:rsid w:val="00ED74D7"/>
    <w:rsid w:val="00EE06BB"/>
    <w:rsid w:val="00EE0AC6"/>
    <w:rsid w:val="00EE0D27"/>
    <w:rsid w:val="00EE15B4"/>
    <w:rsid w:val="00EE2B44"/>
    <w:rsid w:val="00EE3119"/>
    <w:rsid w:val="00EE39AF"/>
    <w:rsid w:val="00EE4249"/>
    <w:rsid w:val="00EE4BBF"/>
    <w:rsid w:val="00EE5260"/>
    <w:rsid w:val="00EE5683"/>
    <w:rsid w:val="00EE5B22"/>
    <w:rsid w:val="00EE5C97"/>
    <w:rsid w:val="00EE62A1"/>
    <w:rsid w:val="00EE7168"/>
    <w:rsid w:val="00EE7A10"/>
    <w:rsid w:val="00EE7B6E"/>
    <w:rsid w:val="00EE7D9D"/>
    <w:rsid w:val="00EF0E4A"/>
    <w:rsid w:val="00EF1BEA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FBE"/>
    <w:rsid w:val="00EF7956"/>
    <w:rsid w:val="00EF7F92"/>
    <w:rsid w:val="00F00B42"/>
    <w:rsid w:val="00F00B67"/>
    <w:rsid w:val="00F01BCD"/>
    <w:rsid w:val="00F01DCF"/>
    <w:rsid w:val="00F026C4"/>
    <w:rsid w:val="00F02EAB"/>
    <w:rsid w:val="00F0314B"/>
    <w:rsid w:val="00F0357C"/>
    <w:rsid w:val="00F04100"/>
    <w:rsid w:val="00F045F9"/>
    <w:rsid w:val="00F04737"/>
    <w:rsid w:val="00F04A28"/>
    <w:rsid w:val="00F04F20"/>
    <w:rsid w:val="00F05B3C"/>
    <w:rsid w:val="00F05EB3"/>
    <w:rsid w:val="00F061EA"/>
    <w:rsid w:val="00F062D5"/>
    <w:rsid w:val="00F06785"/>
    <w:rsid w:val="00F07086"/>
    <w:rsid w:val="00F073D5"/>
    <w:rsid w:val="00F101B5"/>
    <w:rsid w:val="00F1039F"/>
    <w:rsid w:val="00F10BDC"/>
    <w:rsid w:val="00F10C9C"/>
    <w:rsid w:val="00F111EB"/>
    <w:rsid w:val="00F1145D"/>
    <w:rsid w:val="00F116DE"/>
    <w:rsid w:val="00F11BA1"/>
    <w:rsid w:val="00F1205B"/>
    <w:rsid w:val="00F121C1"/>
    <w:rsid w:val="00F121D4"/>
    <w:rsid w:val="00F12C35"/>
    <w:rsid w:val="00F13089"/>
    <w:rsid w:val="00F13204"/>
    <w:rsid w:val="00F13505"/>
    <w:rsid w:val="00F1467A"/>
    <w:rsid w:val="00F148E5"/>
    <w:rsid w:val="00F14E58"/>
    <w:rsid w:val="00F151F7"/>
    <w:rsid w:val="00F1568A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933"/>
    <w:rsid w:val="00F17991"/>
    <w:rsid w:val="00F17CF9"/>
    <w:rsid w:val="00F17E01"/>
    <w:rsid w:val="00F20294"/>
    <w:rsid w:val="00F20E20"/>
    <w:rsid w:val="00F20F18"/>
    <w:rsid w:val="00F212E9"/>
    <w:rsid w:val="00F215D2"/>
    <w:rsid w:val="00F216A3"/>
    <w:rsid w:val="00F21981"/>
    <w:rsid w:val="00F21A9A"/>
    <w:rsid w:val="00F22FC1"/>
    <w:rsid w:val="00F230FA"/>
    <w:rsid w:val="00F2310F"/>
    <w:rsid w:val="00F23218"/>
    <w:rsid w:val="00F235D1"/>
    <w:rsid w:val="00F23DF6"/>
    <w:rsid w:val="00F248AD"/>
    <w:rsid w:val="00F24903"/>
    <w:rsid w:val="00F24B5F"/>
    <w:rsid w:val="00F24C05"/>
    <w:rsid w:val="00F25AB9"/>
    <w:rsid w:val="00F25FC3"/>
    <w:rsid w:val="00F2603D"/>
    <w:rsid w:val="00F26E39"/>
    <w:rsid w:val="00F278EB"/>
    <w:rsid w:val="00F27AE2"/>
    <w:rsid w:val="00F27EEF"/>
    <w:rsid w:val="00F30036"/>
    <w:rsid w:val="00F304E3"/>
    <w:rsid w:val="00F30784"/>
    <w:rsid w:val="00F309EE"/>
    <w:rsid w:val="00F30C4C"/>
    <w:rsid w:val="00F31067"/>
    <w:rsid w:val="00F31104"/>
    <w:rsid w:val="00F31268"/>
    <w:rsid w:val="00F31358"/>
    <w:rsid w:val="00F313F4"/>
    <w:rsid w:val="00F32BE4"/>
    <w:rsid w:val="00F32D8C"/>
    <w:rsid w:val="00F33477"/>
    <w:rsid w:val="00F33A19"/>
    <w:rsid w:val="00F33C64"/>
    <w:rsid w:val="00F347E7"/>
    <w:rsid w:val="00F34A7C"/>
    <w:rsid w:val="00F34D41"/>
    <w:rsid w:val="00F34D42"/>
    <w:rsid w:val="00F34EC9"/>
    <w:rsid w:val="00F35022"/>
    <w:rsid w:val="00F3507C"/>
    <w:rsid w:val="00F350C3"/>
    <w:rsid w:val="00F3676D"/>
    <w:rsid w:val="00F36958"/>
    <w:rsid w:val="00F40318"/>
    <w:rsid w:val="00F408E6"/>
    <w:rsid w:val="00F40DE9"/>
    <w:rsid w:val="00F41A7F"/>
    <w:rsid w:val="00F41AF1"/>
    <w:rsid w:val="00F42A3B"/>
    <w:rsid w:val="00F42D9A"/>
    <w:rsid w:val="00F43574"/>
    <w:rsid w:val="00F43D50"/>
    <w:rsid w:val="00F442F5"/>
    <w:rsid w:val="00F44858"/>
    <w:rsid w:val="00F44B34"/>
    <w:rsid w:val="00F44ECC"/>
    <w:rsid w:val="00F44EEC"/>
    <w:rsid w:val="00F453C2"/>
    <w:rsid w:val="00F45414"/>
    <w:rsid w:val="00F4570B"/>
    <w:rsid w:val="00F45D58"/>
    <w:rsid w:val="00F4636D"/>
    <w:rsid w:val="00F46BF2"/>
    <w:rsid w:val="00F46DD7"/>
    <w:rsid w:val="00F46E93"/>
    <w:rsid w:val="00F46FAD"/>
    <w:rsid w:val="00F47371"/>
    <w:rsid w:val="00F47CC6"/>
    <w:rsid w:val="00F505C7"/>
    <w:rsid w:val="00F50B5B"/>
    <w:rsid w:val="00F51263"/>
    <w:rsid w:val="00F514C1"/>
    <w:rsid w:val="00F5241C"/>
    <w:rsid w:val="00F52646"/>
    <w:rsid w:val="00F52906"/>
    <w:rsid w:val="00F52921"/>
    <w:rsid w:val="00F52E56"/>
    <w:rsid w:val="00F53166"/>
    <w:rsid w:val="00F53452"/>
    <w:rsid w:val="00F534FB"/>
    <w:rsid w:val="00F53A0C"/>
    <w:rsid w:val="00F54563"/>
    <w:rsid w:val="00F552D5"/>
    <w:rsid w:val="00F5531F"/>
    <w:rsid w:val="00F558AE"/>
    <w:rsid w:val="00F56085"/>
    <w:rsid w:val="00F570DC"/>
    <w:rsid w:val="00F57467"/>
    <w:rsid w:val="00F57943"/>
    <w:rsid w:val="00F57C6B"/>
    <w:rsid w:val="00F60395"/>
    <w:rsid w:val="00F603AB"/>
    <w:rsid w:val="00F604F3"/>
    <w:rsid w:val="00F606D5"/>
    <w:rsid w:val="00F60715"/>
    <w:rsid w:val="00F6095F"/>
    <w:rsid w:val="00F60F79"/>
    <w:rsid w:val="00F615C0"/>
    <w:rsid w:val="00F61C96"/>
    <w:rsid w:val="00F61E2F"/>
    <w:rsid w:val="00F61FDD"/>
    <w:rsid w:val="00F6326D"/>
    <w:rsid w:val="00F63D0F"/>
    <w:rsid w:val="00F64651"/>
    <w:rsid w:val="00F646B4"/>
    <w:rsid w:val="00F64FB2"/>
    <w:rsid w:val="00F64FF9"/>
    <w:rsid w:val="00F6535A"/>
    <w:rsid w:val="00F65383"/>
    <w:rsid w:val="00F65B61"/>
    <w:rsid w:val="00F660DA"/>
    <w:rsid w:val="00F661B3"/>
    <w:rsid w:val="00F665D7"/>
    <w:rsid w:val="00F6711B"/>
    <w:rsid w:val="00F672EF"/>
    <w:rsid w:val="00F673EF"/>
    <w:rsid w:val="00F6748E"/>
    <w:rsid w:val="00F67515"/>
    <w:rsid w:val="00F67931"/>
    <w:rsid w:val="00F67C4F"/>
    <w:rsid w:val="00F71FE7"/>
    <w:rsid w:val="00F72653"/>
    <w:rsid w:val="00F728AE"/>
    <w:rsid w:val="00F72926"/>
    <w:rsid w:val="00F73509"/>
    <w:rsid w:val="00F7408C"/>
    <w:rsid w:val="00F7422B"/>
    <w:rsid w:val="00F74743"/>
    <w:rsid w:val="00F758F3"/>
    <w:rsid w:val="00F75AF5"/>
    <w:rsid w:val="00F76179"/>
    <w:rsid w:val="00F76903"/>
    <w:rsid w:val="00F76C03"/>
    <w:rsid w:val="00F803B9"/>
    <w:rsid w:val="00F8067B"/>
    <w:rsid w:val="00F80BB5"/>
    <w:rsid w:val="00F81EAF"/>
    <w:rsid w:val="00F82114"/>
    <w:rsid w:val="00F822C5"/>
    <w:rsid w:val="00F8264C"/>
    <w:rsid w:val="00F82A55"/>
    <w:rsid w:val="00F83132"/>
    <w:rsid w:val="00F83175"/>
    <w:rsid w:val="00F8346B"/>
    <w:rsid w:val="00F839C0"/>
    <w:rsid w:val="00F83B94"/>
    <w:rsid w:val="00F83D39"/>
    <w:rsid w:val="00F8438F"/>
    <w:rsid w:val="00F843D0"/>
    <w:rsid w:val="00F84DA0"/>
    <w:rsid w:val="00F85BE3"/>
    <w:rsid w:val="00F86D23"/>
    <w:rsid w:val="00F90964"/>
    <w:rsid w:val="00F92048"/>
    <w:rsid w:val="00F92CD0"/>
    <w:rsid w:val="00F93434"/>
    <w:rsid w:val="00F937DB"/>
    <w:rsid w:val="00F938EB"/>
    <w:rsid w:val="00F93B4D"/>
    <w:rsid w:val="00F947CC"/>
    <w:rsid w:val="00F951EB"/>
    <w:rsid w:val="00F952AB"/>
    <w:rsid w:val="00F9617F"/>
    <w:rsid w:val="00F9653A"/>
    <w:rsid w:val="00F96540"/>
    <w:rsid w:val="00F974DC"/>
    <w:rsid w:val="00F97BC6"/>
    <w:rsid w:val="00F97E15"/>
    <w:rsid w:val="00F97F08"/>
    <w:rsid w:val="00FA0228"/>
    <w:rsid w:val="00FA108F"/>
    <w:rsid w:val="00FA1636"/>
    <w:rsid w:val="00FA1F8B"/>
    <w:rsid w:val="00FA24A0"/>
    <w:rsid w:val="00FA293E"/>
    <w:rsid w:val="00FA2956"/>
    <w:rsid w:val="00FA2F36"/>
    <w:rsid w:val="00FA2F99"/>
    <w:rsid w:val="00FA32DC"/>
    <w:rsid w:val="00FA332C"/>
    <w:rsid w:val="00FA3D37"/>
    <w:rsid w:val="00FA3D74"/>
    <w:rsid w:val="00FA3DAB"/>
    <w:rsid w:val="00FA4251"/>
    <w:rsid w:val="00FA4EBA"/>
    <w:rsid w:val="00FA51B3"/>
    <w:rsid w:val="00FA520B"/>
    <w:rsid w:val="00FA5D60"/>
    <w:rsid w:val="00FA62EC"/>
    <w:rsid w:val="00FA6539"/>
    <w:rsid w:val="00FA68C9"/>
    <w:rsid w:val="00FA6CA4"/>
    <w:rsid w:val="00FA7D2E"/>
    <w:rsid w:val="00FA7E76"/>
    <w:rsid w:val="00FB00CB"/>
    <w:rsid w:val="00FB012E"/>
    <w:rsid w:val="00FB02A4"/>
    <w:rsid w:val="00FB0C93"/>
    <w:rsid w:val="00FB0CE4"/>
    <w:rsid w:val="00FB0D59"/>
    <w:rsid w:val="00FB1AAF"/>
    <w:rsid w:val="00FB2588"/>
    <w:rsid w:val="00FB2710"/>
    <w:rsid w:val="00FB36C3"/>
    <w:rsid w:val="00FB38C9"/>
    <w:rsid w:val="00FB3C1F"/>
    <w:rsid w:val="00FB3C47"/>
    <w:rsid w:val="00FB4345"/>
    <w:rsid w:val="00FB486B"/>
    <w:rsid w:val="00FB488A"/>
    <w:rsid w:val="00FB5BC3"/>
    <w:rsid w:val="00FB6179"/>
    <w:rsid w:val="00FB61A1"/>
    <w:rsid w:val="00FB6839"/>
    <w:rsid w:val="00FB799E"/>
    <w:rsid w:val="00FB7BCB"/>
    <w:rsid w:val="00FB7CC0"/>
    <w:rsid w:val="00FB7EC4"/>
    <w:rsid w:val="00FC0A8E"/>
    <w:rsid w:val="00FC0B78"/>
    <w:rsid w:val="00FC12A5"/>
    <w:rsid w:val="00FC2169"/>
    <w:rsid w:val="00FC2D7F"/>
    <w:rsid w:val="00FC2FE6"/>
    <w:rsid w:val="00FC32EF"/>
    <w:rsid w:val="00FC3A03"/>
    <w:rsid w:val="00FC3AD3"/>
    <w:rsid w:val="00FC3CC7"/>
    <w:rsid w:val="00FC491F"/>
    <w:rsid w:val="00FC499A"/>
    <w:rsid w:val="00FC4A01"/>
    <w:rsid w:val="00FC618F"/>
    <w:rsid w:val="00FC63A8"/>
    <w:rsid w:val="00FC6839"/>
    <w:rsid w:val="00FC68CB"/>
    <w:rsid w:val="00FC6DE0"/>
    <w:rsid w:val="00FC7036"/>
    <w:rsid w:val="00FC7554"/>
    <w:rsid w:val="00FC7D1E"/>
    <w:rsid w:val="00FC7D7E"/>
    <w:rsid w:val="00FD0126"/>
    <w:rsid w:val="00FD0412"/>
    <w:rsid w:val="00FD05E1"/>
    <w:rsid w:val="00FD0B70"/>
    <w:rsid w:val="00FD0DC7"/>
    <w:rsid w:val="00FD1567"/>
    <w:rsid w:val="00FD2AEE"/>
    <w:rsid w:val="00FD2C18"/>
    <w:rsid w:val="00FD2F48"/>
    <w:rsid w:val="00FD4204"/>
    <w:rsid w:val="00FD47C8"/>
    <w:rsid w:val="00FD4A8A"/>
    <w:rsid w:val="00FD4ABE"/>
    <w:rsid w:val="00FD5230"/>
    <w:rsid w:val="00FD5442"/>
    <w:rsid w:val="00FD572C"/>
    <w:rsid w:val="00FD5E13"/>
    <w:rsid w:val="00FD5FBA"/>
    <w:rsid w:val="00FD6203"/>
    <w:rsid w:val="00FD6397"/>
    <w:rsid w:val="00FD738B"/>
    <w:rsid w:val="00FD7933"/>
    <w:rsid w:val="00FE0141"/>
    <w:rsid w:val="00FE0CBF"/>
    <w:rsid w:val="00FE1919"/>
    <w:rsid w:val="00FE1B59"/>
    <w:rsid w:val="00FE1C9F"/>
    <w:rsid w:val="00FE3497"/>
    <w:rsid w:val="00FE368D"/>
    <w:rsid w:val="00FE3791"/>
    <w:rsid w:val="00FE3A32"/>
    <w:rsid w:val="00FE4396"/>
    <w:rsid w:val="00FE4606"/>
    <w:rsid w:val="00FE4726"/>
    <w:rsid w:val="00FE4AF6"/>
    <w:rsid w:val="00FE6343"/>
    <w:rsid w:val="00FE6B60"/>
    <w:rsid w:val="00FE6C8C"/>
    <w:rsid w:val="00FE6EBA"/>
    <w:rsid w:val="00FF01A6"/>
    <w:rsid w:val="00FF035D"/>
    <w:rsid w:val="00FF0762"/>
    <w:rsid w:val="00FF0A1C"/>
    <w:rsid w:val="00FF1E56"/>
    <w:rsid w:val="00FF28B0"/>
    <w:rsid w:val="00FF2D31"/>
    <w:rsid w:val="00FF4A75"/>
    <w:rsid w:val="00FF5E9C"/>
    <w:rsid w:val="00FF6546"/>
    <w:rsid w:val="00FF6A60"/>
    <w:rsid w:val="00FF6AC4"/>
    <w:rsid w:val="00FF6BAE"/>
    <w:rsid w:val="00FF713F"/>
    <w:rsid w:val="00FF721E"/>
    <w:rsid w:val="00FF758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0B37F073"/>
  <w15:chartTrackingRefBased/>
  <w15:docId w15:val="{D54816A5-835C-4E3E-9BB9-DFB7046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209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 w:val="0"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E60222"/>
    <w:pPr>
      <w:numPr>
        <w:numId w:val="0"/>
      </w:numPr>
      <w:tabs>
        <w:tab w:val="decimal" w:pos="886"/>
      </w:tabs>
      <w:spacing w:after="0" w:line="240" w:lineRule="atLeast"/>
      <w:ind w:left="-79" w:right="-90"/>
    </w:pPr>
    <w:rPr>
      <w:szCs w:val="24"/>
      <w:lang w:val="en-US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0F2B8C"/>
    <w:pPr>
      <w:spacing w:before="0"/>
      <w:ind w:left="54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styleId="ListParagraph">
    <w:name w:val="List Paragraph"/>
    <w:basedOn w:val="Normal"/>
    <w:uiPriority w:val="34"/>
    <w:qFormat/>
    <w:rsid w:val="001D2827"/>
    <w:pPr>
      <w:ind w:left="720"/>
    </w:pPr>
  </w:style>
  <w:style w:type="character" w:customStyle="1" w:styleId="st1">
    <w:name w:val="st1"/>
    <w:basedOn w:val="DefaultParagraphFont"/>
    <w:rsid w:val="00017EA2"/>
  </w:style>
  <w:style w:type="paragraph" w:styleId="TOCHeading">
    <w:name w:val="TOC Heading"/>
    <w:basedOn w:val="Heading1"/>
    <w:next w:val="Normal"/>
    <w:uiPriority w:val="39"/>
    <w:unhideWhenUsed/>
    <w:qFormat/>
    <w:rsid w:val="00A62F0E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styleId="Hyperlink">
    <w:name w:val="Hyperlink"/>
    <w:uiPriority w:val="99"/>
    <w:unhideWhenUsed/>
    <w:rsid w:val="00A62F0E"/>
    <w:rPr>
      <w:color w:val="0563C1"/>
      <w:u w:val="single"/>
    </w:rPr>
  </w:style>
  <w:style w:type="character" w:customStyle="1" w:styleId="hps">
    <w:name w:val="hps"/>
    <w:rsid w:val="00C05DD6"/>
  </w:style>
  <w:style w:type="paragraph" w:customStyle="1" w:styleId="Pa43">
    <w:name w:val="Pa43"/>
    <w:basedOn w:val="Normal"/>
    <w:next w:val="Normal"/>
    <w:uiPriority w:val="99"/>
    <w:rsid w:val="000C32CC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customStyle="1" w:styleId="Default">
    <w:name w:val="Default"/>
    <w:rsid w:val="00BD6D1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248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6395F-30C9-4771-92FD-D1A5AA0C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321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2019-11-11T07:37:00Z</cp:lastPrinted>
  <dcterms:created xsi:type="dcterms:W3CDTF">2019-11-11T13:35:00Z</dcterms:created>
  <dcterms:modified xsi:type="dcterms:W3CDTF">2019-11-11T13:38:00Z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