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2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1876D1" w:rsidRPr="006934B8" w:rsidRDefault="001876D1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7A5E91" w:rsidRDefault="007A5E91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C7AD6" w:rsidRDefault="00FC7AD6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16259">
        <w:rPr>
          <w:rFonts w:ascii="Angsana New" w:hAnsi="Angsana New"/>
          <w:sz w:val="30"/>
          <w:szCs w:val="30"/>
          <w:cs/>
          <w:lang w:bidi="th-TH"/>
        </w:rPr>
        <w:t>เงินฝากระยะสั้นกับสถาบันการเงิน</w:t>
      </w: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CD2DAE" w:rsidRPr="006934B8" w:rsidRDefault="00CD2DAE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สินค</w:t>
      </w:r>
      <w:r w:rsidR="00BB4449"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6934B8">
        <w:rPr>
          <w:rFonts w:ascii="Angsana New" w:hAnsi="Angsana New"/>
          <w:sz w:val="30"/>
          <w:szCs w:val="30"/>
          <w:cs/>
          <w:lang w:bidi="th-TH"/>
        </w:rPr>
        <w:t>าคงเหลือ</w:t>
      </w:r>
    </w:p>
    <w:p w:rsidR="009B5E50" w:rsidRPr="006934B8" w:rsidRDefault="009B5E50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B61432" w:rsidRPr="006934B8" w:rsidRDefault="00B61432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เงินลงทุนระยะยาวอื่น</w:t>
      </w:r>
    </w:p>
    <w:p w:rsidR="003E6A5C" w:rsidRPr="006934B8" w:rsidRDefault="005E1EF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C91C33" w:rsidRPr="008816AB" w:rsidRDefault="00C91C33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:rsidR="00B11286" w:rsidRPr="006934B8" w:rsidRDefault="008712DD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B11286" w:rsidRPr="006934B8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8F3C31" w:rsidRDefault="008F3C31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F22109" w:rsidRPr="00FB76FC" w:rsidRDefault="00F22109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ภาระผูกพันและหนี้สินที่อาจเกิดขึ้นกับกิจการที่ไม่เกี่ยวข</w:t>
      </w:r>
      <w:r w:rsidR="002F7787"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FB76FC">
        <w:rPr>
          <w:rFonts w:ascii="Angsana New" w:hAnsi="Angsana New"/>
          <w:sz w:val="30"/>
          <w:szCs w:val="30"/>
          <w:cs/>
          <w:lang w:bidi="th-TH"/>
        </w:rPr>
        <w:t xml:space="preserve">องกัน </w:t>
      </w:r>
    </w:p>
    <w:p w:rsidR="00665947" w:rsidRPr="00BB4449" w:rsidRDefault="00BB4449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B444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6934B8">
        <w:rPr>
          <w:rFonts w:ascii="Angsana New" w:hAnsi="Angsana New"/>
          <w:sz w:val="30"/>
          <w:szCs w:val="30"/>
          <w:cs/>
        </w:rPr>
        <w:t>งบการเงิน</w:t>
      </w:r>
      <w:r w:rsidR="00F614C8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6934B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D77F6">
        <w:rPr>
          <w:rFonts w:ascii="Angsana New" w:hAnsi="Angsana New" w:hint="cs"/>
          <w:sz w:val="30"/>
          <w:szCs w:val="30"/>
          <w:cs/>
        </w:rPr>
        <w:t>คณะ</w:t>
      </w:r>
      <w:r w:rsidR="00777B4A" w:rsidRPr="006934B8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3160AC" w:rsidRPr="006934B8">
        <w:rPr>
          <w:rFonts w:ascii="Angsana New" w:hAnsi="Angsana New"/>
          <w:sz w:val="30"/>
          <w:szCs w:val="30"/>
          <w:cs/>
        </w:rPr>
        <w:t xml:space="preserve"> </w:t>
      </w:r>
      <w:r w:rsidR="00F22109" w:rsidRPr="005F4E6B">
        <w:rPr>
          <w:rFonts w:ascii="Angsana New" w:hAnsi="Angsana New"/>
          <w:sz w:val="30"/>
          <w:szCs w:val="30"/>
        </w:rPr>
        <w:t>1</w:t>
      </w:r>
      <w:r w:rsidR="001A5966">
        <w:rPr>
          <w:rFonts w:ascii="Angsana New" w:hAnsi="Angsana New"/>
          <w:sz w:val="30"/>
          <w:szCs w:val="30"/>
        </w:rPr>
        <w:t>2</w:t>
      </w:r>
      <w:r w:rsidR="00F22109" w:rsidRPr="005F4E6B">
        <w:rPr>
          <w:rFonts w:ascii="Angsana New" w:hAnsi="Angsana New"/>
          <w:sz w:val="30"/>
          <w:szCs w:val="30"/>
        </w:rPr>
        <w:t xml:space="preserve"> </w:t>
      </w:r>
      <w:r w:rsidR="001A5966">
        <w:rPr>
          <w:rFonts w:ascii="Angsana New" w:hAnsi="Angsana New" w:hint="cs"/>
          <w:sz w:val="30"/>
          <w:szCs w:val="30"/>
          <w:cs/>
        </w:rPr>
        <w:t>พฤศจิกายน</w:t>
      </w:r>
      <w:r w:rsidR="00F22109">
        <w:rPr>
          <w:rFonts w:ascii="Angsana New" w:hAnsi="Angsana New" w:hint="cs"/>
          <w:sz w:val="30"/>
          <w:szCs w:val="30"/>
          <w:cs/>
        </w:rPr>
        <w:t xml:space="preserve"> </w:t>
      </w:r>
      <w:r w:rsidR="003C0371">
        <w:rPr>
          <w:rFonts w:ascii="Angsana New" w:hAnsi="Angsana New"/>
          <w:sz w:val="30"/>
          <w:szCs w:val="30"/>
        </w:rPr>
        <w:t>256</w:t>
      </w:r>
      <w:r w:rsidR="008816AB">
        <w:rPr>
          <w:rFonts w:ascii="Angsana New" w:hAnsi="Angsana New"/>
          <w:sz w:val="30"/>
          <w:szCs w:val="30"/>
        </w:rPr>
        <w:t>2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6934B8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934B8">
        <w:rPr>
          <w:rFonts w:ascii="Angsana New" w:hAnsi="Angsana New"/>
          <w:sz w:val="30"/>
          <w:szCs w:val="30"/>
          <w:u w:val="none"/>
        </w:rPr>
        <w:t>1</w:t>
      </w:r>
      <w:r w:rsidRPr="006934B8">
        <w:rPr>
          <w:rFonts w:ascii="Angsana New" w:hAnsi="Angsana New"/>
          <w:sz w:val="30"/>
          <w:szCs w:val="30"/>
          <w:u w:val="none"/>
        </w:rPr>
        <w:tab/>
      </w:r>
      <w:r w:rsidR="003E6A5C" w:rsidRPr="006934B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C85C47" w:rsidRPr="006934B8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85C47" w:rsidRPr="006934B8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6934B8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30 </w:t>
      </w:r>
      <w:r w:rsidR="000E60A5">
        <w:rPr>
          <w:rFonts w:ascii="Angsana New" w:hAnsi="Angsana New" w:hint="cs"/>
          <w:sz w:val="30"/>
          <w:szCs w:val="30"/>
          <w:cs/>
        </w:rPr>
        <w:t>กันย</w:t>
      </w:r>
      <w:r w:rsidR="00A41B30" w:rsidRPr="00A41B30">
        <w:rPr>
          <w:rFonts w:ascii="Angsana New" w:hAnsi="Angsana New"/>
          <w:sz w:val="30"/>
          <w:szCs w:val="30"/>
          <w:cs/>
        </w:rPr>
        <w:t>ายน 256</w:t>
      </w:r>
      <w:r w:rsidR="008816AB">
        <w:rPr>
          <w:rFonts w:ascii="Angsana New" w:hAnsi="Angsana New"/>
          <w:sz w:val="30"/>
          <w:szCs w:val="30"/>
        </w:rPr>
        <w:t>2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422D3B" w:rsidRPr="006934B8">
        <w:rPr>
          <w:rFonts w:ascii="Angsana New" w:hAnsi="Angsana New"/>
          <w:sz w:val="30"/>
          <w:szCs w:val="30"/>
          <w:cs/>
        </w:rPr>
        <w:t>และ</w:t>
      </w:r>
      <w:r w:rsidR="00842A87">
        <w:rPr>
          <w:rFonts w:ascii="Angsana New" w:hAnsi="Angsana New"/>
          <w:sz w:val="30"/>
          <w:szCs w:val="30"/>
        </w:rPr>
        <w:t xml:space="preserve"> 31 </w:t>
      </w:r>
      <w:r w:rsidR="00842A87">
        <w:rPr>
          <w:rFonts w:ascii="Angsana New" w:hAnsi="Angsana New" w:hint="cs"/>
          <w:sz w:val="30"/>
          <w:szCs w:val="30"/>
          <w:cs/>
        </w:rPr>
        <w:t>มีนาคม</w:t>
      </w:r>
      <w:r w:rsidR="00422D3B" w:rsidRPr="006934B8">
        <w:rPr>
          <w:rFonts w:ascii="Angsana New" w:hAnsi="Angsana New"/>
          <w:sz w:val="30"/>
          <w:szCs w:val="30"/>
          <w:cs/>
        </w:rPr>
        <w:t xml:space="preserve"> </w:t>
      </w:r>
      <w:r w:rsidR="005B5A41" w:rsidRPr="006934B8">
        <w:rPr>
          <w:rFonts w:ascii="Angsana New" w:hAnsi="Angsana New"/>
          <w:sz w:val="30"/>
          <w:szCs w:val="30"/>
        </w:rPr>
        <w:t>25</w:t>
      </w:r>
      <w:r w:rsidR="00A41B30">
        <w:rPr>
          <w:rFonts w:ascii="Angsana New" w:hAnsi="Angsana New"/>
          <w:sz w:val="30"/>
          <w:szCs w:val="30"/>
        </w:rPr>
        <w:t>6</w:t>
      </w:r>
      <w:r w:rsidR="008816AB">
        <w:rPr>
          <w:rFonts w:ascii="Angsana New" w:hAnsi="Angsana New"/>
          <w:sz w:val="30"/>
          <w:szCs w:val="30"/>
        </w:rPr>
        <w:t>2</w:t>
      </w:r>
      <w:r w:rsidRPr="006934B8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B841BD">
        <w:rPr>
          <w:rFonts w:ascii="Angsana New" w:hAnsi="Angsana New"/>
          <w:sz w:val="30"/>
          <w:szCs w:val="30"/>
        </w:rPr>
        <w:t>7</w:t>
      </w:r>
      <w:r w:rsidRPr="006934B8">
        <w:rPr>
          <w:rFonts w:ascii="Angsana New" w:hAnsi="Angsana New"/>
          <w:sz w:val="30"/>
          <w:szCs w:val="30"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 xml:space="preserve">และ </w:t>
      </w:r>
      <w:r w:rsidR="00B841BD">
        <w:rPr>
          <w:rFonts w:ascii="Angsana New" w:hAnsi="Angsana New"/>
          <w:sz w:val="30"/>
          <w:szCs w:val="30"/>
        </w:rPr>
        <w:t>8</w:t>
      </w:r>
      <w:r w:rsidRPr="006934B8">
        <w:rPr>
          <w:rFonts w:ascii="Angsana New" w:hAnsi="Angsana New"/>
          <w:sz w:val="30"/>
          <w:szCs w:val="30"/>
        </w:rPr>
        <w:t xml:space="preserve"> </w:t>
      </w:r>
    </w:p>
    <w:p w:rsidR="003E6A5C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934B8">
        <w:rPr>
          <w:rFonts w:ascii="Angsana New" w:hAnsi="Angsana New"/>
          <w:sz w:val="30"/>
          <w:szCs w:val="30"/>
          <w:u w:val="none"/>
        </w:rPr>
        <w:t>2</w:t>
      </w:r>
      <w:r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:rsidR="003E6A5C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42A87" w:rsidRPr="00CA3070" w:rsidRDefault="00842A87" w:rsidP="00842A87">
      <w:pPr>
        <w:pStyle w:val="BodyText"/>
        <w:tabs>
          <w:tab w:val="clear" w:pos="454"/>
          <w:tab w:val="left" w:pos="630"/>
        </w:tabs>
        <w:spacing w:after="0"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3070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CA307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A307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42A87" w:rsidRPr="00565CDD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2F8F" w:rsidRDefault="00612F8F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="003D6E95">
        <w:rPr>
          <w:rFonts w:ascii="Angsana New" w:hAnsi="Angsana New" w:hint="cs"/>
          <w:sz w:val="30"/>
          <w:szCs w:val="30"/>
          <w:cs/>
        </w:rPr>
        <w:t xml:space="preserve">   </w:t>
      </w:r>
      <w:r w:rsidRPr="00612F8F">
        <w:rPr>
          <w:rFonts w:ascii="Angsana New" w:hAnsi="Angsana New"/>
          <w:sz w:val="30"/>
          <w:szCs w:val="30"/>
          <w:cs/>
        </w:rPr>
        <w:t xml:space="preserve">ที่ 34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</w:t>
      </w:r>
      <w:r w:rsidR="00BC0E5E">
        <w:rPr>
          <w:rFonts w:ascii="Angsana New" w:hAnsi="Angsana New"/>
          <w:sz w:val="30"/>
          <w:szCs w:val="30"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A1052C" w:rsidRDefault="00A1052C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</w:p>
    <w:p w:rsidR="00842A87" w:rsidRPr="00BD52D6" w:rsidRDefault="00842A87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D52D6">
        <w:rPr>
          <w:rFonts w:ascii="Angsana New" w:hAnsi="Angsana New"/>
          <w:spacing w:val="-3"/>
          <w:sz w:val="30"/>
          <w:szCs w:val="30"/>
        </w:rPr>
        <w:t>31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8816AB">
        <w:rPr>
          <w:rFonts w:ascii="Angsana New" w:hAnsi="Angsana New"/>
          <w:spacing w:val="-3"/>
          <w:sz w:val="30"/>
          <w:szCs w:val="30"/>
        </w:rPr>
        <w:t>2</w:t>
      </w:r>
      <w:r w:rsidR="00BD52D6" w:rsidRPr="00BD52D6">
        <w:rPr>
          <w:rFonts w:ascii="Angsana New" w:hAnsi="Angsana New"/>
          <w:spacing w:val="-3"/>
          <w:sz w:val="30"/>
          <w:szCs w:val="30"/>
        </w:rPr>
        <w:t xml:space="preserve"> 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D52D6">
        <w:rPr>
          <w:rFonts w:ascii="Angsana New" w:hAnsi="Angsana New"/>
          <w:spacing w:val="-3"/>
          <w:sz w:val="30"/>
          <w:szCs w:val="30"/>
        </w:rPr>
        <w:t>31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8816AB">
        <w:rPr>
          <w:rFonts w:ascii="Angsana New" w:hAnsi="Angsana New"/>
          <w:spacing w:val="-3"/>
          <w:sz w:val="30"/>
          <w:szCs w:val="30"/>
        </w:rPr>
        <w:t>2</w:t>
      </w:r>
    </w:p>
    <w:p w:rsidR="00842A87" w:rsidRPr="00565CDD" w:rsidRDefault="00842A87" w:rsidP="005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42A87" w:rsidRPr="00E31440" w:rsidRDefault="009F2CB2" w:rsidP="00842A87">
      <w:pPr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842A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E3144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842A87" w:rsidRPr="00E3144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E31440" w:rsidRPr="00E314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:rsidR="00842A87" w:rsidRPr="00565CDD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bidi="ar-SA"/>
        </w:rPr>
      </w:pPr>
    </w:p>
    <w:p w:rsidR="00842A87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A3070">
        <w:rPr>
          <w:rFonts w:ascii="Angsana New" w:hAnsi="Angsana New"/>
          <w:sz w:val="30"/>
          <w:szCs w:val="30"/>
        </w:rPr>
        <w:t xml:space="preserve">31 </w:t>
      </w:r>
      <w:r w:rsidRPr="00CA3070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>
        <w:rPr>
          <w:rFonts w:ascii="Angsana New" w:hAnsi="Angsana New"/>
          <w:sz w:val="30"/>
          <w:szCs w:val="30"/>
        </w:rPr>
        <w:t>256</w:t>
      </w:r>
      <w:r w:rsidR="0081145D">
        <w:rPr>
          <w:rFonts w:ascii="Angsana New" w:hAnsi="Angsana New"/>
          <w:sz w:val="30"/>
          <w:szCs w:val="30"/>
        </w:rPr>
        <w:t>2</w:t>
      </w:r>
    </w:p>
    <w:p w:rsidR="009F2CB2" w:rsidRPr="00896E55" w:rsidRDefault="00A1052C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9F2CB2" w:rsidRPr="00896E55">
        <w:rPr>
          <w:rFonts w:ascii="Angsana New" w:hAnsi="Angsana New"/>
          <w:sz w:val="30"/>
          <w:szCs w:val="30"/>
          <w:cs/>
        </w:rPr>
        <w:lastRenderedPageBreak/>
        <w:t>นโยบายการบัญชี</w:t>
      </w:r>
      <w:r w:rsidR="009F2CB2" w:rsidRPr="00896E55">
        <w:rPr>
          <w:rFonts w:ascii="Angsana New" w:hAnsi="Angsana New" w:hint="cs"/>
          <w:sz w:val="30"/>
          <w:szCs w:val="30"/>
          <w:cs/>
        </w:rPr>
        <w:t>และ</w:t>
      </w:r>
      <w:r w:rsidR="009F2CB2" w:rsidRPr="00896E55">
        <w:rPr>
          <w:rFonts w:ascii="Angsana New" w:hAnsi="Angsana New"/>
          <w:sz w:val="30"/>
          <w:szCs w:val="30"/>
          <w:cs/>
        </w:rPr>
        <w:t>วิธีการคำนวณที่ใช้ในงบการเงินระหว่างกาลนี้มีความสอดคล้องกับการถือปฏิบัติในงบการเงิน</w:t>
      </w:r>
      <w:r w:rsidR="009F2CB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9F2CB2" w:rsidRPr="00896E55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F2CB2"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</w:rPr>
        <w:t xml:space="preserve">31 </w:t>
      </w:r>
      <w:r w:rsidR="009F2CB2" w:rsidRPr="00896E55">
        <w:rPr>
          <w:rFonts w:ascii="Angsana New" w:hAnsi="Angsana New" w:hint="cs"/>
          <w:sz w:val="30"/>
          <w:szCs w:val="30"/>
          <w:cs/>
        </w:rPr>
        <w:t>มีนาคม</w:t>
      </w:r>
      <w:r w:rsidR="009F2CB2" w:rsidRPr="00896E55">
        <w:rPr>
          <w:rFonts w:ascii="Angsana New" w:hAnsi="Angsana New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</w:rPr>
        <w:t>2562</w:t>
      </w:r>
      <w:r w:rsidR="009F2CB2"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  <w:cs/>
        </w:rPr>
        <w:t>ยกเว้นกรณี</w:t>
      </w:r>
      <w:r w:rsidR="009F2CB2" w:rsidRPr="00896E55">
        <w:rPr>
          <w:rFonts w:ascii="Angsana New" w:hAnsi="Angsana New" w:hint="cs"/>
          <w:sz w:val="30"/>
          <w:szCs w:val="30"/>
          <w:cs/>
        </w:rPr>
        <w:t>กลุ่ม</w:t>
      </w:r>
      <w:r w:rsidR="009F2CB2" w:rsidRPr="00896E55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ทุกฉบับมาถือปฏิบัติ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มาถือปฏิบัติ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6E55">
        <w:rPr>
          <w:rFonts w:ascii="Angsana New" w:hAnsi="Angsana New"/>
          <w:sz w:val="30"/>
          <w:szCs w:val="30"/>
          <w:cs/>
        </w:rPr>
        <w:t xml:space="preserve">โดยมีการเปลี่ยนแปลงที่สำคัญคือ </w:t>
      </w:r>
      <w:r w:rsidRPr="00896E55">
        <w:rPr>
          <w:rFonts w:ascii="Angsana New" w:hAnsi="Angsana New" w:hint="cs"/>
          <w:sz w:val="30"/>
          <w:szCs w:val="30"/>
          <w:cs/>
        </w:rPr>
        <w:t>กลุ่ม</w:t>
      </w:r>
      <w:r w:rsidRPr="00896E55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 ฉบับที่ </w:t>
      </w:r>
      <w:r w:rsidRPr="00896E55">
        <w:rPr>
          <w:rFonts w:ascii="Angsana New" w:hAnsi="Angsana New"/>
          <w:sz w:val="30"/>
          <w:szCs w:val="30"/>
        </w:rPr>
        <w:t xml:space="preserve">15 </w:t>
      </w:r>
      <w:r w:rsidRPr="00896E55">
        <w:rPr>
          <w:rFonts w:ascii="Angsana New" w:hAnsi="Angsana New"/>
          <w:sz w:val="30"/>
          <w:szCs w:val="30"/>
          <w:cs/>
        </w:rPr>
        <w:t xml:space="preserve">เรื่อง </w:t>
      </w:r>
      <w:r w:rsidRPr="00E3144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896E55">
        <w:rPr>
          <w:rFonts w:ascii="Angsana New" w:hAnsi="Angsana New"/>
          <w:sz w:val="30"/>
          <w:szCs w:val="30"/>
          <w:cs/>
        </w:rPr>
        <w:t xml:space="preserve"> (“</w:t>
      </w:r>
      <w:r w:rsidRPr="00896E55">
        <w:rPr>
          <w:rFonts w:ascii="Angsana New" w:hAnsi="Angsana New"/>
          <w:sz w:val="30"/>
          <w:szCs w:val="30"/>
        </w:rPr>
        <w:t>TFRS 15”)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มาถือ</w:t>
      </w:r>
      <w:r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18 เรื่อง </w:t>
      </w:r>
      <w:r w:rsidRPr="00E31440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896E55">
        <w:rPr>
          <w:rFonts w:ascii="Angsana New" w:hAnsi="Angsana New"/>
          <w:sz w:val="30"/>
          <w:szCs w:val="30"/>
          <w:cs/>
        </w:rPr>
        <w:t>(“</w:t>
      </w:r>
      <w:r w:rsidRPr="00896E55">
        <w:rPr>
          <w:rFonts w:ascii="Angsana New" w:hAnsi="Angsana New"/>
          <w:sz w:val="30"/>
          <w:szCs w:val="30"/>
        </w:rPr>
        <w:t xml:space="preserve">TAS </w:t>
      </w:r>
      <w:r w:rsidRPr="00896E55">
        <w:rPr>
          <w:rFonts w:ascii="Angsana New" w:hAnsi="Angsana New"/>
          <w:sz w:val="30"/>
          <w:szCs w:val="30"/>
          <w:cs/>
        </w:rPr>
        <w:t>18”)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896E5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96E5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96E55">
        <w:rPr>
          <w:rFonts w:ascii="Angsana New" w:hAnsi="Angsana New"/>
          <w:sz w:val="30"/>
          <w:szCs w:val="30"/>
        </w:rPr>
        <w:t xml:space="preserve">16 </w:t>
      </w:r>
      <w:r w:rsidRPr="00896E55">
        <w:rPr>
          <w:rFonts w:ascii="Angsana New" w:hAnsi="Angsana New"/>
          <w:sz w:val="30"/>
          <w:szCs w:val="30"/>
          <w:cs/>
        </w:rPr>
        <w:t>เรื่อง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(“</w:t>
      </w:r>
      <w:r w:rsidRPr="00896E55">
        <w:rPr>
          <w:rFonts w:ascii="Angsana New" w:hAnsi="Angsana New"/>
          <w:sz w:val="30"/>
          <w:szCs w:val="30"/>
        </w:rPr>
        <w:t>TFRS 16”)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มาถือ</w:t>
      </w:r>
      <w:r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</w:t>
      </w:r>
      <w:r w:rsidRPr="00896E55">
        <w:rPr>
          <w:rFonts w:ascii="Angsana New" w:hAnsi="Angsana New"/>
          <w:sz w:val="30"/>
          <w:szCs w:val="30"/>
        </w:rPr>
        <w:t>17</w:t>
      </w:r>
      <w:r w:rsidRPr="00896E55">
        <w:rPr>
          <w:rFonts w:ascii="Angsana New" w:hAnsi="Angsana New"/>
          <w:sz w:val="30"/>
          <w:szCs w:val="30"/>
          <w:cs/>
        </w:rPr>
        <w:t xml:space="preserve"> เรื่อง </w:t>
      </w:r>
      <w:r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96E55">
        <w:rPr>
          <w:rFonts w:ascii="Angsana New" w:hAnsi="Angsana New"/>
          <w:sz w:val="30"/>
          <w:szCs w:val="30"/>
          <w:cs/>
        </w:rPr>
        <w:t xml:space="preserve"> (“</w:t>
      </w:r>
      <w:r w:rsidRPr="00896E55">
        <w:rPr>
          <w:rFonts w:ascii="Angsana New" w:hAnsi="Angsana New"/>
          <w:sz w:val="30"/>
          <w:szCs w:val="30"/>
        </w:rPr>
        <w:t>TAS 17</w:t>
      </w:r>
      <w:r w:rsidRPr="00896E55">
        <w:rPr>
          <w:rFonts w:ascii="Angsana New" w:hAnsi="Angsana New"/>
          <w:sz w:val="30"/>
          <w:szCs w:val="30"/>
          <w:cs/>
        </w:rPr>
        <w:t xml:space="preserve">”) 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6E5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</w:rPr>
        <w:t xml:space="preserve"> </w:t>
      </w:r>
      <w:r w:rsidRPr="005C4C66">
        <w:rPr>
          <w:rFonts w:ascii="Angsana New" w:hAnsi="Angsana New"/>
          <w:sz w:val="30"/>
          <w:szCs w:val="30"/>
        </w:rPr>
        <w:t>TFRS</w:t>
      </w:r>
      <w:r w:rsidRPr="00896E55">
        <w:rPr>
          <w:rFonts w:ascii="Angsana New" w:hAnsi="Angsana New"/>
          <w:sz w:val="30"/>
          <w:szCs w:val="30"/>
        </w:rPr>
        <w:t xml:space="preserve"> 15 </w:t>
      </w:r>
      <w:r w:rsidRPr="00896E55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96E55">
        <w:rPr>
          <w:rFonts w:ascii="Angsana New" w:hAnsi="Angsana New"/>
          <w:sz w:val="30"/>
          <w:szCs w:val="30"/>
        </w:rPr>
        <w:t xml:space="preserve">TAS 18 </w:t>
      </w:r>
      <w:r w:rsidRPr="00896E55">
        <w:rPr>
          <w:rFonts w:ascii="Angsana New" w:hAnsi="Angsana New"/>
          <w:sz w:val="30"/>
          <w:szCs w:val="30"/>
          <w:cs/>
        </w:rPr>
        <w:t xml:space="preserve">กลุ่มบริษัท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96E55">
        <w:rPr>
          <w:rFonts w:ascii="Angsana New" w:hAnsi="Angsana New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6E55">
        <w:rPr>
          <w:rFonts w:ascii="Angsana New" w:hAnsi="Angsana New"/>
          <w:sz w:val="30"/>
          <w:szCs w:val="30"/>
        </w:rPr>
        <w:t>TFRS</w:t>
      </w:r>
      <w:r w:rsidRPr="00896E55">
        <w:rPr>
          <w:rFonts w:ascii="Angsana New" w:hAnsi="Angsana New"/>
          <w:sz w:val="30"/>
          <w:szCs w:val="30"/>
          <w:cs/>
        </w:rPr>
        <w:t xml:space="preserve"> 16 ได้นำเสนอวิธีการบัญชีเดียวสำหรับผู้เช่า โดยผู้เช่าต้องรับรู้สิทธิการใช้</w:t>
      </w:r>
      <w:r w:rsidRPr="00896E55">
        <w:rPr>
          <w:rFonts w:ascii="Angsana New" w:hAnsi="Angsana New" w:hint="cs"/>
          <w:sz w:val="30"/>
          <w:szCs w:val="30"/>
          <w:cs/>
        </w:rPr>
        <w:t>และหนี้สิน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96E55"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5C4C66">
        <w:rPr>
          <w:rFonts w:ascii="Angsana New" w:hAnsi="Angsana New"/>
          <w:sz w:val="30"/>
          <w:szCs w:val="30"/>
          <w:cs/>
        </w:rPr>
        <w:t>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ในขณะที่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</w:rPr>
        <w:t>TAS 17</w:t>
      </w:r>
      <w:r w:rsidRPr="00896E55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กลุ่มบริษัทรับรู้รายจ่ายชำระที่เกิดขึ้นจาก</w:t>
      </w:r>
      <w:r w:rsidRPr="00896E55">
        <w:rPr>
          <w:rFonts w:ascii="Angsana New" w:hAnsi="Angsana New"/>
          <w:sz w:val="30"/>
          <w:szCs w:val="30"/>
          <w:cs/>
        </w:rPr>
        <w:t>สัญญาเช่าดำเนินงาน</w:t>
      </w:r>
      <w:r w:rsidRPr="00896E55">
        <w:rPr>
          <w:rFonts w:ascii="Angsana New" w:hAnsi="Angsana New" w:hint="cs"/>
          <w:sz w:val="30"/>
          <w:szCs w:val="30"/>
          <w:cs/>
        </w:rPr>
        <w:t>ตามวิธีเส้นตรงไว้ในงบกำไรขาดทุนตลอดอายุของสัญญา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96E55">
        <w:rPr>
          <w:rFonts w:ascii="Angsana New" w:hAnsi="Angsana New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9F2CB2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F2CB2" w:rsidRPr="006D3F37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896E55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ยกเว้น</w:t>
      </w:r>
      <w:r w:rsidRPr="00896E55">
        <w:rPr>
          <w:rFonts w:ascii="Angsana New" w:hAnsi="Angsana New"/>
          <w:sz w:val="30"/>
          <w:szCs w:val="30"/>
        </w:rPr>
        <w:t xml:space="preserve"> TFRS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</w:rPr>
        <w:t xml:space="preserve">16 </w:t>
      </w:r>
      <w:r w:rsidRPr="00896E5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</w:t>
      </w:r>
      <w:r>
        <w:rPr>
          <w:rFonts w:ascii="Angsana New" w:hAnsi="Angsana New"/>
          <w:sz w:val="30"/>
          <w:szCs w:val="30"/>
          <w:cs/>
        </w:rPr>
        <w:br/>
      </w:r>
      <w:r w:rsidRPr="00896E55">
        <w:rPr>
          <w:rFonts w:ascii="Angsana New" w:hAnsi="Angsana New"/>
          <w:sz w:val="30"/>
          <w:szCs w:val="30"/>
          <w:cs/>
        </w:rPr>
        <w:t>หมายเหตุข้อ</w:t>
      </w:r>
      <w:r w:rsidRPr="00896E55">
        <w:rPr>
          <w:rFonts w:ascii="Angsana New" w:hAnsi="Angsana New"/>
          <w:sz w:val="30"/>
          <w:szCs w:val="30"/>
        </w:rPr>
        <w:t xml:space="preserve"> 1</w:t>
      </w:r>
      <w:r w:rsidR="00DE2C2B">
        <w:rPr>
          <w:rFonts w:ascii="Angsana New" w:hAnsi="Angsana New"/>
          <w:sz w:val="30"/>
          <w:szCs w:val="30"/>
        </w:rPr>
        <w:t>5</w:t>
      </w:r>
    </w:p>
    <w:p w:rsidR="009F2CB2" w:rsidRPr="00565CDD" w:rsidRDefault="009F2CB2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B841BD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3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D57C8A" w:rsidRPr="00465510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</w:rPr>
      </w:pPr>
    </w:p>
    <w:p w:rsidR="009B4807" w:rsidRDefault="008C334B" w:rsidP="002F23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  <w:r w:rsidRPr="006934B8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6934B8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6934B8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6934B8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</w:t>
      </w:r>
      <w:r w:rsidR="00F51E71" w:rsidRPr="002917E2">
        <w:rPr>
          <w:rFonts w:ascii="Angsana New" w:hAnsi="Angsana New"/>
          <w:b/>
          <w:sz w:val="30"/>
          <w:szCs w:val="30"/>
          <w:cs/>
        </w:rPr>
        <w:t xml:space="preserve">อ </w:t>
      </w:r>
      <w:r w:rsidR="00B841BD" w:rsidRPr="002917E2">
        <w:rPr>
          <w:rFonts w:ascii="Angsana New" w:hAnsi="Angsana New"/>
          <w:bCs/>
          <w:sz w:val="30"/>
          <w:szCs w:val="30"/>
          <w:lang w:val="en-US"/>
        </w:rPr>
        <w:t>7</w:t>
      </w:r>
      <w:r w:rsidR="00A9157A" w:rsidRPr="00081721">
        <w:rPr>
          <w:rFonts w:ascii="Angsana New" w:hAnsi="Angsana New"/>
          <w:bCs/>
          <w:sz w:val="30"/>
          <w:szCs w:val="30"/>
        </w:rPr>
        <w:t xml:space="preserve"> </w:t>
      </w:r>
      <w:r w:rsidR="00A9157A" w:rsidRPr="006934B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B841BD" w:rsidRPr="00B841BD">
        <w:rPr>
          <w:rFonts w:ascii="Angsana New" w:hAnsi="Angsana New"/>
          <w:bCs/>
          <w:sz w:val="30"/>
          <w:szCs w:val="30"/>
          <w:lang w:val="en-US"/>
        </w:rPr>
        <w:t>8</w:t>
      </w:r>
      <w:r w:rsidR="00F51E71" w:rsidRPr="006934B8">
        <w:rPr>
          <w:rFonts w:ascii="Angsana New" w:hAnsi="Angsana New"/>
          <w:b/>
          <w:sz w:val="30"/>
          <w:szCs w:val="30"/>
        </w:rPr>
        <w:t xml:space="preserve"> </w:t>
      </w:r>
    </w:p>
    <w:p w:rsidR="002F2364" w:rsidRPr="00465510" w:rsidRDefault="002F2364" w:rsidP="008F16F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F16F0" w:rsidRPr="00CA3070" w:rsidRDefault="008F16F0" w:rsidP="008F16F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AC62A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CA3070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17E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CA30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41B30" w:rsidRPr="00A41B30">
        <w:rPr>
          <w:rFonts w:ascii="Angsana New" w:hAnsi="Angsana New"/>
          <w:sz w:val="30"/>
          <w:szCs w:val="30"/>
        </w:rPr>
        <w:t xml:space="preserve">30 </w:t>
      </w:r>
      <w:r w:rsidR="005D17ED">
        <w:rPr>
          <w:rFonts w:ascii="Angsana New" w:hAnsi="Angsana New" w:hint="cs"/>
          <w:sz w:val="30"/>
          <w:szCs w:val="30"/>
          <w:cs/>
        </w:rPr>
        <w:t>กันย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ายน </w:t>
      </w:r>
      <w:r w:rsidR="005D17ED">
        <w:rPr>
          <w:rFonts w:ascii="Angsana New" w:hAnsi="Angsana New"/>
          <w:sz w:val="30"/>
          <w:szCs w:val="30"/>
          <w:cs/>
        </w:rPr>
        <w:br/>
      </w:r>
      <w:r w:rsidRPr="00CA307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F16F0" w:rsidRPr="00465510" w:rsidRDefault="008F16F0" w:rsidP="008F16F0">
      <w:pPr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CA3070" w:rsidTr="00530F39">
        <w:trPr>
          <w:cantSplit/>
          <w:tblHeader/>
        </w:trPr>
        <w:tc>
          <w:tcPr>
            <w:tcW w:w="4410" w:type="dxa"/>
          </w:tcPr>
          <w:p w:rsidR="008F16F0" w:rsidRPr="00B67D61" w:rsidRDefault="008F16F0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8F16F0" w:rsidRPr="00CA3070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8F16F0" w:rsidRPr="00CA3070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CA3070" w:rsidTr="00530F39">
        <w:trPr>
          <w:cantSplit/>
          <w:tblHeader/>
        </w:trPr>
        <w:tc>
          <w:tcPr>
            <w:tcW w:w="4410" w:type="dxa"/>
          </w:tcPr>
          <w:p w:rsidR="008F16F0" w:rsidRPr="00B67D61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E569D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3C0371">
              <w:rPr>
                <w:rFonts w:ascii="Angsana New" w:hAnsi="Angsana New" w:cs="Angsana New"/>
                <w:i/>
                <w:iCs/>
                <w:sz w:val="30"/>
                <w:szCs w:val="38"/>
              </w:rPr>
              <w:t>0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D17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</w:t>
            </w:r>
            <w:r w:rsidR="003C03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81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93F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41B30">
              <w:rPr>
                <w:rFonts w:ascii="Angsana New" w:hAnsi="Angsana New"/>
                <w:sz w:val="30"/>
                <w:szCs w:val="30"/>
              </w:rPr>
              <w:t>6</w:t>
            </w:r>
            <w:r w:rsidR="00193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93F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:rsidR="008F16F0" w:rsidRPr="00F10590" w:rsidRDefault="008F16F0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59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41B30">
              <w:rPr>
                <w:rFonts w:ascii="Angsana New" w:hAnsi="Angsana New"/>
                <w:sz w:val="30"/>
                <w:szCs w:val="30"/>
              </w:rPr>
              <w:t>6</w:t>
            </w:r>
            <w:r w:rsidR="00193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16F0" w:rsidRPr="00CA307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8F16F0" w:rsidRPr="000A773D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</w:rPr>
            </w:pPr>
          </w:p>
        </w:tc>
        <w:tc>
          <w:tcPr>
            <w:tcW w:w="4743" w:type="dxa"/>
            <w:gridSpan w:val="7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CA3070" w:rsidTr="00530F39">
        <w:trPr>
          <w:cantSplit/>
          <w:trHeight w:val="83"/>
        </w:trPr>
        <w:tc>
          <w:tcPr>
            <w:tcW w:w="441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8F16F0" w:rsidRPr="00CA3070" w:rsidRDefault="008F16F0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1721" w:rsidRPr="00CA3070" w:rsidTr="00530F39">
        <w:trPr>
          <w:cantSplit/>
          <w:trHeight w:val="83"/>
        </w:trPr>
        <w:tc>
          <w:tcPr>
            <w:tcW w:w="4410" w:type="dxa"/>
          </w:tcPr>
          <w:p w:rsidR="00081721" w:rsidRPr="00CA3070" w:rsidRDefault="00081721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081721" w:rsidRPr="00F10590" w:rsidRDefault="00193F8A" w:rsidP="00E241E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17E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D17ED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  <w:tc>
          <w:tcPr>
            <w:tcW w:w="279" w:type="dxa"/>
          </w:tcPr>
          <w:p w:rsidR="00081721" w:rsidRPr="00F10590" w:rsidRDefault="00081721" w:rsidP="00081721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081721" w:rsidRPr="00F10590" w:rsidRDefault="00193F8A" w:rsidP="004B308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17E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D17ED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:rsidR="00081721" w:rsidRPr="00F10590" w:rsidRDefault="00081721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81721" w:rsidRPr="00F10590" w:rsidRDefault="005D17ED" w:rsidP="004B308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111,769</w:t>
            </w:r>
          </w:p>
        </w:tc>
        <w:tc>
          <w:tcPr>
            <w:tcW w:w="270" w:type="dxa"/>
          </w:tcPr>
          <w:p w:rsidR="00081721" w:rsidRPr="00F10590" w:rsidRDefault="00081721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081721" w:rsidRPr="00F10590" w:rsidRDefault="005D17ED" w:rsidP="007F7F9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112,505</w:t>
            </w:r>
          </w:p>
        </w:tc>
      </w:tr>
      <w:tr w:rsidR="005D17ED" w:rsidRPr="00CA3070" w:rsidTr="00530F39">
        <w:trPr>
          <w:cantSplit/>
          <w:trHeight w:val="83"/>
        </w:trPr>
        <w:tc>
          <w:tcPr>
            <w:tcW w:w="4410" w:type="dxa"/>
          </w:tcPr>
          <w:p w:rsidR="005D17ED" w:rsidRPr="00CA3070" w:rsidRDefault="005D17ED" w:rsidP="005D1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:rsidR="005D17ED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D17ED" w:rsidRPr="00F10590" w:rsidRDefault="005D17ED" w:rsidP="005D17ED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5D17ED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D17ED" w:rsidRPr="00F10590" w:rsidRDefault="005D17ED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D17ED" w:rsidRPr="00F10590" w:rsidRDefault="005D17ED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:rsidR="005D17ED" w:rsidRPr="00F10590" w:rsidRDefault="005D17ED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5D17ED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8A" w:rsidRPr="00CA3070" w:rsidTr="00530F39">
        <w:trPr>
          <w:cantSplit/>
          <w:trHeight w:val="83"/>
        </w:trPr>
        <w:tc>
          <w:tcPr>
            <w:tcW w:w="4410" w:type="dxa"/>
          </w:tcPr>
          <w:p w:rsidR="00193F8A" w:rsidRDefault="00193F8A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193F8A" w:rsidRDefault="005D17ED" w:rsidP="00193F8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9" w:type="dxa"/>
          </w:tcPr>
          <w:p w:rsidR="00193F8A" w:rsidRPr="00F10590" w:rsidRDefault="00193F8A" w:rsidP="00BC7CDB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193F8A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3F8A" w:rsidRPr="00F10590" w:rsidRDefault="00193F8A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93F8A" w:rsidRDefault="005D17ED" w:rsidP="00E241E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:rsidR="00193F8A" w:rsidRPr="00F10590" w:rsidRDefault="00193F8A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193F8A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1440" w:rsidRPr="00465510" w:rsidTr="00844CD5">
        <w:trPr>
          <w:cantSplit/>
          <w:trHeight w:val="83"/>
        </w:trPr>
        <w:tc>
          <w:tcPr>
            <w:tcW w:w="4410" w:type="dxa"/>
          </w:tcPr>
          <w:p w:rsidR="00E31440" w:rsidRPr="00465510" w:rsidRDefault="00E31440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9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E31440" w:rsidRPr="00465510" w:rsidRDefault="00E31440" w:rsidP="00365F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E31440" w:rsidRPr="00465510" w:rsidRDefault="00E31440" w:rsidP="00365F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81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</w:tr>
      <w:tr w:rsidR="007F7F9C" w:rsidRPr="00CA3070" w:rsidTr="00844CD5">
        <w:trPr>
          <w:cantSplit/>
          <w:trHeight w:val="83"/>
        </w:trPr>
        <w:tc>
          <w:tcPr>
            <w:tcW w:w="4410" w:type="dxa"/>
          </w:tcPr>
          <w:p w:rsidR="007F7F9C" w:rsidRPr="00CA3070" w:rsidRDefault="007F7F9C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:rsidR="007F7F9C" w:rsidRDefault="007F7F9C" w:rsidP="00081721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7F7F9C" w:rsidRPr="00E01A59" w:rsidRDefault="007F7F9C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7F7F9C" w:rsidRDefault="007F7F9C" w:rsidP="00365F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E01A59" w:rsidRDefault="007F7F9C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7F7F9C" w:rsidRPr="00081721" w:rsidRDefault="007F7F9C" w:rsidP="00365F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CA3070" w:rsidRDefault="007F7F9C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7F7F9C" w:rsidRDefault="007F7F9C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8A" w:rsidRPr="00A86B75" w:rsidTr="00530F39">
        <w:trPr>
          <w:cantSplit/>
          <w:trHeight w:val="308"/>
        </w:trPr>
        <w:tc>
          <w:tcPr>
            <w:tcW w:w="4410" w:type="dxa"/>
          </w:tcPr>
          <w:p w:rsidR="00193F8A" w:rsidRPr="00CA3070" w:rsidRDefault="00193F8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193F8A" w:rsidRPr="003D5EDB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EDB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9" w:type="dxa"/>
          </w:tcPr>
          <w:p w:rsidR="00193F8A" w:rsidRPr="00BC1FE6" w:rsidRDefault="00193F8A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193F8A" w:rsidRPr="00BC1FE6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3F8A" w:rsidRPr="00BC1FE6" w:rsidRDefault="00193F8A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193F8A" w:rsidRPr="00081721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:rsidR="00193F8A" w:rsidRPr="00BC1FE6" w:rsidRDefault="00193F8A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193F8A" w:rsidRPr="00BC1FE6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F7F9C" w:rsidRPr="00A86B75" w:rsidTr="00530F39">
        <w:trPr>
          <w:cantSplit/>
          <w:trHeight w:val="308"/>
        </w:trPr>
        <w:tc>
          <w:tcPr>
            <w:tcW w:w="4410" w:type="dxa"/>
          </w:tcPr>
          <w:p w:rsidR="007F7F9C" w:rsidRPr="00BC1FE6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A30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F7F9C" w:rsidRPr="00BC1FE6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F7F9C" w:rsidRPr="00081721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7F9C" w:rsidRPr="00CA3070" w:rsidTr="00844CD5">
        <w:trPr>
          <w:cantSplit/>
          <w:trHeight w:val="83"/>
        </w:trPr>
        <w:tc>
          <w:tcPr>
            <w:tcW w:w="4410" w:type="dxa"/>
          </w:tcPr>
          <w:p w:rsidR="007F7F9C" w:rsidRPr="00CA3070" w:rsidRDefault="00A87E1D" w:rsidP="00A8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7F9C" w:rsidRPr="00CA30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7F7F9C" w:rsidRPr="00CA3070" w:rsidRDefault="005D17ED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12,086</w:t>
            </w:r>
          </w:p>
        </w:tc>
        <w:tc>
          <w:tcPr>
            <w:tcW w:w="279" w:type="dxa"/>
          </w:tcPr>
          <w:p w:rsidR="007F7F9C" w:rsidRPr="00CA3070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F7F9C" w:rsidRPr="00CA3070" w:rsidRDefault="005D17ED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7,609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F7F9C" w:rsidRPr="00CA3070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12,086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7F7F9C" w:rsidRPr="00CA3070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7,609</w:t>
            </w:r>
          </w:p>
        </w:tc>
      </w:tr>
      <w:tr w:rsidR="007F7F9C" w:rsidRPr="00CA3070" w:rsidTr="00844CD5">
        <w:trPr>
          <w:cantSplit/>
        </w:trPr>
        <w:tc>
          <w:tcPr>
            <w:tcW w:w="4410" w:type="dxa"/>
          </w:tcPr>
          <w:p w:rsidR="007F7F9C" w:rsidRPr="00330D68" w:rsidRDefault="00330D68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30D6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7F9C" w:rsidRPr="00330D68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330D68" w:rsidRDefault="005D17ED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12,086</w:t>
            </w:r>
          </w:p>
        </w:tc>
        <w:tc>
          <w:tcPr>
            <w:tcW w:w="279" w:type="dxa"/>
          </w:tcPr>
          <w:p w:rsidR="007F7F9C" w:rsidRPr="00330D68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330D68" w:rsidRDefault="005D17ED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7,609</w:t>
            </w:r>
          </w:p>
        </w:tc>
        <w:tc>
          <w:tcPr>
            <w:tcW w:w="270" w:type="dxa"/>
          </w:tcPr>
          <w:p w:rsidR="007F7F9C" w:rsidRPr="00330D68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330D68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12,086</w:t>
            </w:r>
          </w:p>
        </w:tc>
        <w:tc>
          <w:tcPr>
            <w:tcW w:w="270" w:type="dxa"/>
          </w:tcPr>
          <w:p w:rsidR="007F7F9C" w:rsidRPr="00330D68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7F9C" w:rsidRPr="00330D68" w:rsidRDefault="005D17ED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7,609</w:t>
            </w:r>
          </w:p>
        </w:tc>
      </w:tr>
      <w:tr w:rsidR="007F7F9C" w:rsidRPr="00465510" w:rsidTr="00844CD5">
        <w:trPr>
          <w:cantSplit/>
        </w:trPr>
        <w:tc>
          <w:tcPr>
            <w:tcW w:w="4410" w:type="dxa"/>
          </w:tcPr>
          <w:p w:rsidR="007F7F9C" w:rsidRPr="00465510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81" w:type="dxa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</w:tcPr>
          <w:p w:rsidR="007F7F9C" w:rsidRPr="0046551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F7F9C" w:rsidRPr="00465510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F7F9C" w:rsidRPr="00465510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7F9C" w:rsidRPr="00CA3070" w:rsidTr="00844CD5">
        <w:trPr>
          <w:cantSplit/>
        </w:trPr>
        <w:tc>
          <w:tcPr>
            <w:tcW w:w="4410" w:type="dxa"/>
          </w:tcPr>
          <w:p w:rsidR="007F7F9C" w:rsidRPr="00CA3070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7F7F9C" w:rsidRPr="00CA3070" w:rsidRDefault="009B7572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D17ED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9" w:type="dxa"/>
          </w:tcPr>
          <w:p w:rsidR="007F7F9C" w:rsidRPr="00CA3070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 w:hanging="54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7F7F9C" w:rsidRPr="00CA3070" w:rsidRDefault="00193F8A" w:rsidP="009B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D17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7F9C" w:rsidRPr="00CA3070" w:rsidRDefault="005D17ED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:rsidR="007F7F9C" w:rsidRPr="00CA3070" w:rsidRDefault="005D17E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:rsidR="008F16F0" w:rsidRPr="00465510" w:rsidRDefault="008F16F0" w:rsidP="008F16F0">
      <w:pPr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CA3070" w:rsidTr="00530F39">
        <w:trPr>
          <w:cantSplit/>
        </w:trPr>
        <w:tc>
          <w:tcPr>
            <w:tcW w:w="441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Pr="00CA3070" w:rsidRDefault="00AB7051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  <w:p w:rsidR="00E12C6D" w:rsidRPr="00CA3070" w:rsidRDefault="00E12C6D" w:rsidP="00AB7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B7051">
              <w:rPr>
                <w:rFonts w:ascii="Angsana New" w:hAnsi="Angsana New" w:hint="cs"/>
                <w:sz w:val="30"/>
                <w:szCs w:val="30"/>
                <w:cs/>
              </w:rPr>
              <w:t>ที่ได</w:t>
            </w:r>
            <w:r w:rsidR="00396026">
              <w:rPr>
                <w:rFonts w:ascii="Angsana New" w:hAnsi="Angsana New" w:hint="cs"/>
                <w:sz w:val="30"/>
                <w:szCs w:val="30"/>
                <w:cs/>
              </w:rPr>
              <w:t>้จากกระบวนการผลิต</w:t>
            </w:r>
          </w:p>
        </w:tc>
        <w:tc>
          <w:tcPr>
            <w:tcW w:w="981" w:type="dxa"/>
          </w:tcPr>
          <w:p w:rsidR="00E12C6D" w:rsidRDefault="00E12C6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365F5E" w:rsidRDefault="005D17E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98,074</w:t>
            </w:r>
          </w:p>
        </w:tc>
        <w:tc>
          <w:tcPr>
            <w:tcW w:w="279" w:type="dxa"/>
          </w:tcPr>
          <w:p w:rsidR="00E12C6D" w:rsidRPr="00E01A59" w:rsidRDefault="00E12C6D" w:rsidP="00E12C6D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01A59" w:rsidRDefault="005D17E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78,404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Default="00E12C6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365F5E" w:rsidRDefault="005D17E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98,074</w:t>
            </w:r>
          </w:p>
        </w:tc>
        <w:tc>
          <w:tcPr>
            <w:tcW w:w="270" w:type="dxa"/>
          </w:tcPr>
          <w:p w:rsidR="00E12C6D" w:rsidRPr="00E01A59" w:rsidRDefault="00E12C6D" w:rsidP="00E12C6D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01A59" w:rsidRDefault="005D17E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78,404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:rsidR="00E12C6D" w:rsidRPr="00CA3070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37,869</w:t>
            </w:r>
          </w:p>
        </w:tc>
        <w:tc>
          <w:tcPr>
            <w:tcW w:w="279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CA3070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16,128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CA3070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37,869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CA3070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16,128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E12C6D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1,072,119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1,072,119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ค่าใช้จ่ายที่เรียกเก็บโดยกิจการที่เกี่ยวข้องกัน</w:t>
            </w:r>
          </w:p>
        </w:tc>
        <w:tc>
          <w:tcPr>
            <w:tcW w:w="981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2,334</w:t>
            </w:r>
          </w:p>
        </w:tc>
        <w:tc>
          <w:tcPr>
            <w:tcW w:w="279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2,334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2,599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29,772</w:t>
            </w:r>
          </w:p>
        </w:tc>
        <w:tc>
          <w:tcPr>
            <w:tcW w:w="279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26,381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29,772</w:t>
            </w:r>
          </w:p>
        </w:tc>
        <w:tc>
          <w:tcPr>
            <w:tcW w:w="270" w:type="dxa"/>
          </w:tcPr>
          <w:p w:rsidR="00E12C6D" w:rsidRPr="00CA3070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26,381</w:t>
            </w:r>
          </w:p>
        </w:tc>
      </w:tr>
      <w:tr w:rsidR="0032090A" w:rsidRPr="00CA3070" w:rsidTr="00530F39">
        <w:trPr>
          <w:cantSplit/>
        </w:trPr>
        <w:tc>
          <w:tcPr>
            <w:tcW w:w="4410" w:type="dxa"/>
          </w:tcPr>
          <w:p w:rsidR="0032090A" w:rsidRPr="00CA3070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32090A" w:rsidRPr="00CA3070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:rsidR="0032090A" w:rsidRPr="00CA3070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2090A" w:rsidRPr="00CA3070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32090A" w:rsidRPr="00CA3070" w:rsidTr="00530F39">
        <w:trPr>
          <w:cantSplit/>
        </w:trPr>
        <w:tc>
          <w:tcPr>
            <w:tcW w:w="4410" w:type="dxa"/>
          </w:tcPr>
          <w:p w:rsidR="0032090A" w:rsidRPr="00CA3070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:rsidR="0032090A" w:rsidRDefault="005D17ED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9" w:type="dxa"/>
          </w:tcPr>
          <w:p w:rsidR="0032090A" w:rsidRPr="00CA3070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2090A" w:rsidRPr="00CA3070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32090A" w:rsidRDefault="005D17ED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7ED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</w:tcPr>
          <w:p w:rsidR="0032090A" w:rsidRPr="00CA3070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32090A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452" w:rsidRPr="00CA307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210452" w:rsidRPr="00B67D61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210452" w:rsidRPr="00CA3070" w:rsidRDefault="00210452" w:rsidP="008905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210452" w:rsidRPr="00CA3070" w:rsidRDefault="00210452" w:rsidP="008905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0452" w:rsidRPr="00CA3070" w:rsidTr="008905DE">
        <w:trPr>
          <w:cantSplit/>
          <w:tblHeader/>
        </w:trPr>
        <w:tc>
          <w:tcPr>
            <w:tcW w:w="4410" w:type="dxa"/>
          </w:tcPr>
          <w:p w:rsidR="00210452" w:rsidRPr="00B67D61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i/>
                <w:iCs/>
                <w:sz w:val="30"/>
                <w:szCs w:val="38"/>
              </w:rPr>
              <w:t>0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:rsidR="00210452" w:rsidRPr="00F1059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59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10452" w:rsidRPr="0046551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210452" w:rsidRPr="00465510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743" w:type="dxa"/>
            <w:gridSpan w:val="7"/>
          </w:tcPr>
          <w:p w:rsidR="00210452" w:rsidRPr="00E03BE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3BE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3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3BE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0452">
              <w:rPr>
                <w:rFonts w:ascii="Angsana New" w:hAnsi="Angsana New"/>
                <w:sz w:val="30"/>
                <w:szCs w:val="30"/>
                <w:lang w:val="en-US"/>
              </w:rPr>
              <w:t>228,153</w:t>
            </w:r>
          </w:p>
        </w:tc>
        <w:tc>
          <w:tcPr>
            <w:tcW w:w="279" w:type="dxa"/>
          </w:tcPr>
          <w:p w:rsidR="00210452" w:rsidRPr="00F10590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F10590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510">
              <w:rPr>
                <w:rFonts w:ascii="Angsana New" w:hAnsi="Angsana New"/>
                <w:sz w:val="30"/>
                <w:szCs w:val="30"/>
                <w:lang w:val="en-US"/>
              </w:rPr>
              <w:t>218,727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F10590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510">
              <w:rPr>
                <w:rFonts w:ascii="Angsana New" w:hAnsi="Angsana New"/>
                <w:sz w:val="30"/>
                <w:szCs w:val="30"/>
                <w:lang w:val="en-US"/>
              </w:rPr>
              <w:t>228,153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F10590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510">
              <w:rPr>
                <w:rFonts w:ascii="Angsana New" w:hAnsi="Angsana New"/>
                <w:sz w:val="30"/>
                <w:szCs w:val="30"/>
                <w:lang w:val="en-US"/>
              </w:rPr>
              <w:t>218,727</w:t>
            </w:r>
          </w:p>
        </w:tc>
      </w:tr>
      <w:tr w:rsidR="00465510" w:rsidRPr="00CA3070" w:rsidTr="008905DE">
        <w:trPr>
          <w:cantSplit/>
          <w:trHeight w:val="83"/>
        </w:trPr>
        <w:tc>
          <w:tcPr>
            <w:tcW w:w="4410" w:type="dxa"/>
          </w:tcPr>
          <w:p w:rsidR="00465510" w:rsidRPr="00CA3070" w:rsidRDefault="00465510" w:rsidP="0046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:rsidR="00465510" w:rsidRDefault="00465510" w:rsidP="0046551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5510" w:rsidRPr="00F10590" w:rsidRDefault="00465510" w:rsidP="0046551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465510" w:rsidRDefault="00465510" w:rsidP="0046551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210452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9" w:type="dxa"/>
          </w:tcPr>
          <w:p w:rsidR="00210452" w:rsidRPr="00F10590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452" w:rsidRPr="00D32144" w:rsidTr="00345DA4">
        <w:trPr>
          <w:cantSplit/>
          <w:trHeight w:hRule="exact" w:val="346"/>
        </w:trPr>
        <w:tc>
          <w:tcPr>
            <w:tcW w:w="4410" w:type="dxa"/>
          </w:tcPr>
          <w:p w:rsidR="00210452" w:rsidRPr="00D32144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9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81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210452" w:rsidRPr="00E01A59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E01A59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081721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452" w:rsidRPr="00A86B75" w:rsidTr="008905DE">
        <w:trPr>
          <w:cantSplit/>
          <w:trHeight w:val="308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210452" w:rsidRPr="00BC1FE6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279" w:type="dxa"/>
          </w:tcPr>
          <w:p w:rsidR="00210452" w:rsidRPr="00BC1FE6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210452" w:rsidRPr="00081721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452" w:rsidRPr="00A86B75" w:rsidTr="008905DE">
        <w:trPr>
          <w:cantSplit/>
          <w:trHeight w:val="308"/>
        </w:trPr>
        <w:tc>
          <w:tcPr>
            <w:tcW w:w="4410" w:type="dxa"/>
          </w:tcPr>
          <w:p w:rsidR="00210452" w:rsidRPr="00BC1FE6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A30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210452" w:rsidRPr="00BC1FE6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210452" w:rsidRPr="00081721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2144">
              <w:rPr>
                <w:rFonts w:ascii="Angsana New" w:hAnsi="Angsana New"/>
                <w:sz w:val="30"/>
                <w:szCs w:val="30"/>
                <w:lang w:val="en-US"/>
              </w:rPr>
              <w:t>8,310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210452" w:rsidRPr="00CA3070" w:rsidRDefault="00D321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15,656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10452" w:rsidRPr="00CA3070" w:rsidRDefault="00D321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18,310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10452" w:rsidRPr="00CA3070" w:rsidRDefault="00D321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15,656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330D68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30D68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330D68" w:rsidRDefault="00D321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18,310</w:t>
            </w:r>
          </w:p>
        </w:tc>
        <w:tc>
          <w:tcPr>
            <w:tcW w:w="279" w:type="dxa"/>
          </w:tcPr>
          <w:p w:rsidR="00210452" w:rsidRPr="00330D68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330D68" w:rsidRDefault="00D321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15,656</w:t>
            </w:r>
          </w:p>
        </w:tc>
        <w:tc>
          <w:tcPr>
            <w:tcW w:w="270" w:type="dxa"/>
          </w:tcPr>
          <w:p w:rsidR="00210452" w:rsidRPr="00330D68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330D68" w:rsidRDefault="00D321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18,310</w:t>
            </w:r>
          </w:p>
        </w:tc>
        <w:tc>
          <w:tcPr>
            <w:tcW w:w="270" w:type="dxa"/>
          </w:tcPr>
          <w:p w:rsidR="00210452" w:rsidRPr="00330D68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452" w:rsidRPr="00330D68" w:rsidRDefault="00D321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/>
                <w:sz w:val="30"/>
                <w:szCs w:val="30"/>
                <w:lang w:val="en-US"/>
              </w:rPr>
              <w:t>15,656</w:t>
            </w:r>
          </w:p>
        </w:tc>
      </w:tr>
      <w:tr w:rsidR="00210452" w:rsidRPr="00465510" w:rsidTr="00465510">
        <w:trPr>
          <w:cantSplit/>
          <w:trHeight w:hRule="exact" w:val="360"/>
        </w:trPr>
        <w:tc>
          <w:tcPr>
            <w:tcW w:w="441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81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:rsidR="00210452" w:rsidRPr="0046551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210452" w:rsidRPr="00CA3070" w:rsidRDefault="00D32144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1,741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 w:hanging="54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210452" w:rsidRPr="00CA3070" w:rsidRDefault="00D32144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10452" w:rsidRPr="00CA3070" w:rsidRDefault="00D32144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1,741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:rsidR="00210452" w:rsidRPr="00CA3070" w:rsidRDefault="00D32144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1,731</w:t>
            </w:r>
          </w:p>
        </w:tc>
      </w:tr>
    </w:tbl>
    <w:p w:rsidR="00210452" w:rsidRPr="00E03BE2" w:rsidRDefault="00210452" w:rsidP="00210452">
      <w:pPr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365F5E" w:rsidRDefault="00C44769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184,549</w:t>
            </w:r>
          </w:p>
        </w:tc>
        <w:tc>
          <w:tcPr>
            <w:tcW w:w="279" w:type="dxa"/>
          </w:tcPr>
          <w:p w:rsidR="00210452" w:rsidRPr="00E01A59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01A59" w:rsidRDefault="00C44769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157,237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365F5E" w:rsidRDefault="00C44769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184,549</w:t>
            </w:r>
          </w:p>
        </w:tc>
        <w:tc>
          <w:tcPr>
            <w:tcW w:w="270" w:type="dxa"/>
          </w:tcPr>
          <w:p w:rsidR="00210452" w:rsidRPr="00E01A59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01A59" w:rsidRDefault="00C44769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157,237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:rsidR="00210452" w:rsidRPr="00CA3070" w:rsidRDefault="000710FC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10FC">
              <w:rPr>
                <w:rFonts w:ascii="Angsana New" w:hAnsi="Angsana New"/>
                <w:sz w:val="30"/>
                <w:szCs w:val="30"/>
                <w:lang w:val="en-US"/>
              </w:rPr>
              <w:t>62,392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CA3070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47,958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62,392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CA3070" w:rsidRDefault="00345D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47,958</w:t>
            </w:r>
          </w:p>
        </w:tc>
      </w:tr>
      <w:tr w:rsidR="00465510" w:rsidTr="008905DE">
        <w:trPr>
          <w:cantSplit/>
        </w:trPr>
        <w:tc>
          <w:tcPr>
            <w:tcW w:w="4410" w:type="dxa"/>
          </w:tcPr>
          <w:p w:rsidR="00465510" w:rsidRPr="00CA3070" w:rsidRDefault="00465510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465510" w:rsidRDefault="00465510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5510" w:rsidRPr="00CA3070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465510" w:rsidRPr="00D32144" w:rsidRDefault="00D321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1,239,231</w:t>
            </w:r>
          </w:p>
        </w:tc>
        <w:tc>
          <w:tcPr>
            <w:tcW w:w="270" w:type="dxa"/>
          </w:tcPr>
          <w:p w:rsidR="00465510" w:rsidRPr="00CA3070" w:rsidRDefault="00465510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65510" w:rsidRDefault="00465510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65510" w:rsidRPr="00CA3070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465510" w:rsidRDefault="00D321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1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1,239,231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ค่าใช้จ่ายที่เรียกเก็บโดยกิจการที่เกี่ยวข้องกัน</w:t>
            </w:r>
          </w:p>
        </w:tc>
        <w:tc>
          <w:tcPr>
            <w:tcW w:w="981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14,753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15,902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14,753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345D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15,902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55,714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51,585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55,714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345D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51,585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44769">
              <w:rPr>
                <w:rFonts w:ascii="Angsana New" w:hAnsi="Angsana New"/>
                <w:sz w:val="30"/>
                <w:szCs w:val="30"/>
              </w:rPr>
              <w:t>,</w:t>
            </w:r>
            <w:r w:rsidRPr="00C44769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345D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45DA4">
              <w:rPr>
                <w:rFonts w:ascii="Angsana New" w:hAnsi="Angsana New"/>
                <w:sz w:val="30"/>
                <w:szCs w:val="30"/>
              </w:rPr>
              <w:t>,</w:t>
            </w:r>
            <w:r w:rsidRPr="00345DA4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Default="00C44769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769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EB57A5" w:rsidRDefault="00EB57A5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</w:pPr>
    </w:p>
    <w:p w:rsidR="00EB57A5" w:rsidRDefault="00EB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F4336B" w:rsidRPr="00137D8E" w:rsidRDefault="003E6A5C" w:rsidP="00EB57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37D8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6C00A9" w:rsidRPr="00137D8E">
        <w:rPr>
          <w:rFonts w:ascii="Angsana New" w:hAnsi="Angsana New"/>
          <w:sz w:val="30"/>
          <w:szCs w:val="30"/>
          <w:cs/>
        </w:rPr>
        <w:t>กับ</w:t>
      </w:r>
      <w:r w:rsidR="00F4336B" w:rsidRPr="00137D8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37D8E">
        <w:rPr>
          <w:rFonts w:ascii="Angsana New" w:hAnsi="Angsana New"/>
          <w:sz w:val="30"/>
          <w:szCs w:val="30"/>
          <w:cs/>
        </w:rPr>
        <w:t xml:space="preserve"> </w:t>
      </w:r>
      <w:r w:rsidR="00F4336B" w:rsidRPr="00137D8E">
        <w:rPr>
          <w:rFonts w:ascii="Angsana New" w:hAnsi="Angsana New"/>
          <w:sz w:val="30"/>
          <w:szCs w:val="30"/>
          <w:cs/>
        </w:rPr>
        <w:t>ณ วันที่</w:t>
      </w:r>
      <w:r w:rsidR="00F4336B" w:rsidRPr="00137D8E">
        <w:rPr>
          <w:rFonts w:ascii="Angsana New" w:hAnsi="Angsana New"/>
          <w:sz w:val="30"/>
          <w:szCs w:val="30"/>
        </w:rPr>
        <w:t xml:space="preserve"> </w:t>
      </w:r>
      <w:r w:rsidR="00A41B30" w:rsidRPr="00137D8E">
        <w:rPr>
          <w:rFonts w:ascii="Angsana New" w:hAnsi="Angsana New"/>
          <w:sz w:val="30"/>
          <w:szCs w:val="30"/>
          <w:cs/>
        </w:rPr>
        <w:t xml:space="preserve">30 </w:t>
      </w:r>
      <w:r w:rsidR="00345DA4" w:rsidRPr="00137D8E">
        <w:rPr>
          <w:rFonts w:ascii="Angsana New" w:hAnsi="Angsana New" w:hint="cs"/>
          <w:sz w:val="30"/>
          <w:szCs w:val="30"/>
          <w:cs/>
        </w:rPr>
        <w:t>กันย</w:t>
      </w:r>
      <w:r w:rsidR="00A41B30" w:rsidRPr="00137D8E">
        <w:rPr>
          <w:rFonts w:ascii="Angsana New" w:hAnsi="Angsana New"/>
          <w:sz w:val="30"/>
          <w:szCs w:val="30"/>
          <w:cs/>
        </w:rPr>
        <w:t>ายน 256</w:t>
      </w:r>
      <w:r w:rsidR="00652B54" w:rsidRPr="00137D8E">
        <w:rPr>
          <w:rFonts w:ascii="Angsana New" w:hAnsi="Angsana New"/>
          <w:sz w:val="30"/>
          <w:szCs w:val="30"/>
        </w:rPr>
        <w:t>2</w:t>
      </w:r>
      <w:r w:rsidR="00A41B30" w:rsidRPr="00137D8E">
        <w:rPr>
          <w:rFonts w:ascii="Angsana New" w:hAnsi="Angsana New"/>
          <w:sz w:val="30"/>
          <w:szCs w:val="30"/>
        </w:rPr>
        <w:t xml:space="preserve"> </w:t>
      </w:r>
      <w:r w:rsidR="008F16F0" w:rsidRPr="00137D8E">
        <w:rPr>
          <w:rFonts w:ascii="Angsana New" w:hAnsi="Angsana New"/>
          <w:sz w:val="30"/>
          <w:szCs w:val="30"/>
          <w:cs/>
        </w:rPr>
        <w:t xml:space="preserve">และ </w:t>
      </w:r>
      <w:r w:rsidR="008F16F0" w:rsidRPr="00137D8E">
        <w:rPr>
          <w:rFonts w:ascii="Angsana New" w:hAnsi="Angsana New"/>
          <w:sz w:val="30"/>
          <w:szCs w:val="30"/>
        </w:rPr>
        <w:t>31</w:t>
      </w:r>
      <w:r w:rsidR="008F16F0" w:rsidRPr="00137D8E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 w:rsidRPr="00137D8E">
        <w:rPr>
          <w:rFonts w:ascii="Angsana New" w:hAnsi="Angsana New"/>
          <w:sz w:val="30"/>
          <w:szCs w:val="30"/>
        </w:rPr>
        <w:t>25</w:t>
      </w:r>
      <w:r w:rsidR="00A41B30" w:rsidRPr="00137D8E">
        <w:rPr>
          <w:rFonts w:ascii="Angsana New" w:hAnsi="Angsana New" w:hint="cs"/>
          <w:sz w:val="30"/>
          <w:szCs w:val="30"/>
          <w:cs/>
        </w:rPr>
        <w:t>6</w:t>
      </w:r>
      <w:r w:rsidR="00652B54" w:rsidRPr="00137D8E">
        <w:rPr>
          <w:rFonts w:ascii="Angsana New" w:hAnsi="Angsana New"/>
          <w:sz w:val="30"/>
          <w:szCs w:val="30"/>
        </w:rPr>
        <w:t>2</w:t>
      </w:r>
      <w:r w:rsidR="008F16F0" w:rsidRPr="00137D8E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137D8E">
        <w:rPr>
          <w:rFonts w:ascii="Angsana New" w:hAnsi="Angsana New"/>
          <w:sz w:val="30"/>
          <w:szCs w:val="30"/>
          <w:cs/>
        </w:rPr>
        <w:t>มีดังนี้</w:t>
      </w:r>
    </w:p>
    <w:p w:rsidR="00E03B6D" w:rsidRPr="009269BB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076626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3E6A5C" w:rsidRPr="008F16F0" w:rsidRDefault="00451BCD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4932A6" w:rsidRPr="008F16F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="003E6A5C" w:rsidRPr="008F16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3E6A5C"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5A70" w:rsidRPr="00A41B3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5DA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5DA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5A7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D4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652B5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D4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652B5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652B5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52B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652B5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52B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9F2308">
        <w:trPr>
          <w:trHeight w:hRule="exact" w:val="360"/>
          <w:tblHeader/>
        </w:trPr>
        <w:tc>
          <w:tcPr>
            <w:tcW w:w="2233" w:type="pct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33923" w:rsidRPr="008F16F0" w:rsidRDefault="00E97B7F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710FC">
              <w:rPr>
                <w:rFonts w:ascii="Angsana New" w:hAnsi="Angsana New"/>
                <w:sz w:val="30"/>
                <w:szCs w:val="30"/>
                <w:lang w:val="en-US"/>
              </w:rPr>
              <w:t>7,352</w:t>
            </w:r>
          </w:p>
        </w:tc>
        <w:tc>
          <w:tcPr>
            <w:tcW w:w="155" w:type="pct"/>
            <w:vAlign w:val="bottom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33923" w:rsidRPr="008F16F0" w:rsidRDefault="00E97B7F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5" w:type="pct"/>
            <w:vAlign w:val="bottom"/>
          </w:tcPr>
          <w:p w:rsidR="00733923" w:rsidRPr="008F16F0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33923" w:rsidRPr="008F16F0" w:rsidRDefault="000710FC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10FC">
              <w:rPr>
                <w:rFonts w:ascii="Angsana New" w:hAnsi="Angsana New"/>
                <w:sz w:val="30"/>
                <w:szCs w:val="30"/>
                <w:lang w:val="en-US"/>
              </w:rPr>
              <w:t>67,352</w:t>
            </w:r>
          </w:p>
        </w:tc>
        <w:tc>
          <w:tcPr>
            <w:tcW w:w="136" w:type="pct"/>
            <w:vAlign w:val="bottom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33923" w:rsidRPr="008F16F0" w:rsidRDefault="00E97B7F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0710FC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10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67,352</w:t>
            </w:r>
          </w:p>
        </w:tc>
        <w:tc>
          <w:tcPr>
            <w:tcW w:w="155" w:type="pct"/>
            <w:vAlign w:val="bottom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E97B7F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5" w:type="pct"/>
            <w:vAlign w:val="bottom"/>
          </w:tcPr>
          <w:p w:rsidR="00733923" w:rsidRPr="008F16F0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923" w:rsidRPr="008F16F0" w:rsidRDefault="000710FC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10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67,352</w:t>
            </w:r>
          </w:p>
        </w:tc>
        <w:tc>
          <w:tcPr>
            <w:tcW w:w="136" w:type="pct"/>
            <w:vAlign w:val="bottom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E97B7F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</w:tr>
    </w:tbl>
    <w:p w:rsidR="00481DFF" w:rsidRPr="009269BB" w:rsidRDefault="00481DFF" w:rsidP="0048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8F16F0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8F16F0" w:rsidRPr="008F16F0" w:rsidRDefault="008F16F0" w:rsidP="006D4A6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8F16F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5DA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5A2EAA" w:rsidRDefault="00345DA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03E21" w:rsidRPr="008F16F0" w:rsidTr="00481DFF">
        <w:trPr>
          <w:trHeight w:hRule="exact" w:val="389"/>
        </w:trPr>
        <w:tc>
          <w:tcPr>
            <w:tcW w:w="2233" w:type="pct"/>
          </w:tcPr>
          <w:p w:rsidR="00003E21" w:rsidRPr="008F16F0" w:rsidRDefault="00003E21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</w:tcPr>
          <w:p w:rsidR="00003E21" w:rsidRDefault="00345DA4" w:rsidP="00345DA4">
            <w:pPr>
              <w:pStyle w:val="a3"/>
              <w:tabs>
                <w:tab w:val="decimal" w:pos="84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55" w:type="pct"/>
          </w:tcPr>
          <w:p w:rsidR="00003E21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003E21" w:rsidRDefault="00003E21" w:rsidP="00003E21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:rsidR="00003E21" w:rsidRPr="008F16F0" w:rsidRDefault="00003E21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003E21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36" w:type="pct"/>
          </w:tcPr>
          <w:p w:rsidR="00003E21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:rsidR="00003E21" w:rsidRDefault="00003E21" w:rsidP="00003E21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33923" w:rsidRPr="008F16F0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5,503</w:t>
            </w:r>
          </w:p>
        </w:tc>
        <w:tc>
          <w:tcPr>
            <w:tcW w:w="155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5" w:type="pct"/>
            <w:vAlign w:val="bottom"/>
          </w:tcPr>
          <w:p w:rsidR="00733923" w:rsidRPr="008F16F0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33923" w:rsidRPr="008F16F0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5,503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5,522</w:t>
            </w:r>
          </w:p>
        </w:tc>
        <w:tc>
          <w:tcPr>
            <w:tcW w:w="155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5" w:type="pct"/>
            <w:vAlign w:val="bottom"/>
          </w:tcPr>
          <w:p w:rsidR="00733923" w:rsidRPr="008F16F0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923" w:rsidRPr="008F16F0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5,522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</w:tr>
    </w:tbl>
    <w:p w:rsidR="009269BB" w:rsidRPr="009269BB" w:rsidRDefault="009269BB" w:rsidP="0092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1111B4" w:rsidRPr="008F16F0" w:rsidTr="009F2308">
        <w:trPr>
          <w:trHeight w:hRule="exact" w:val="360"/>
          <w:tblHeader/>
        </w:trPr>
        <w:tc>
          <w:tcPr>
            <w:tcW w:w="2233" w:type="pct"/>
          </w:tcPr>
          <w:p w:rsidR="001111B4" w:rsidRPr="008F16F0" w:rsidRDefault="00E3023D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C30C63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E03B6D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1111B4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102BD6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="00A43A3C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A43A3C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:rsidTr="00481DFF">
        <w:trPr>
          <w:trHeight w:hRule="exact" w:val="346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:rsidR="00095A70" w:rsidRPr="005A2EAA" w:rsidRDefault="00345DA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5A2EAA" w:rsidRDefault="00345DA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481DFF">
        <w:trPr>
          <w:trHeight w:hRule="exact" w:val="346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95A70" w:rsidRPr="00003E21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03E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003E21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03E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003E21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03E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003E21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03E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9F2308">
        <w:trPr>
          <w:trHeight w:hRule="exact" w:val="346"/>
          <w:tblHeader/>
        </w:trPr>
        <w:tc>
          <w:tcPr>
            <w:tcW w:w="2233" w:type="pct"/>
          </w:tcPr>
          <w:p w:rsidR="008F16F0" w:rsidRPr="008F16F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3923" w:rsidRPr="008F16F0" w:rsidTr="00481DFF">
        <w:trPr>
          <w:tblHeader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345DA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345DA4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155" w:type="pct"/>
            <w:vAlign w:val="bottom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5" w:type="pct"/>
            <w:vAlign w:val="bottom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33923" w:rsidRPr="008F16F0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2,318,160</w:t>
            </w:r>
          </w:p>
        </w:tc>
        <w:tc>
          <w:tcPr>
            <w:tcW w:w="136" w:type="pct"/>
            <w:vAlign w:val="bottom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33923" w:rsidRPr="008F16F0" w:rsidRDefault="00342DCE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</w:tr>
      <w:tr w:rsidR="00733923" w:rsidRPr="008F16F0" w:rsidTr="00481DFF">
        <w:trPr>
          <w:tblHeader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9B5BC7" w:rsidRDefault="00342DCE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345D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</w:t>
            </w:r>
            <w:r w:rsidR="00345D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55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342DCE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5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9B5BC7" w:rsidRDefault="00345DA4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2,318,160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342DCE" w:rsidP="00733923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</w:tr>
    </w:tbl>
    <w:p w:rsidR="00162928" w:rsidRPr="009269BB" w:rsidRDefault="00162928" w:rsidP="00027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60"/>
        <w:gridCol w:w="285"/>
        <w:gridCol w:w="1084"/>
        <w:gridCol w:w="269"/>
        <w:gridCol w:w="1079"/>
        <w:gridCol w:w="252"/>
        <w:gridCol w:w="1099"/>
      </w:tblGrid>
      <w:tr w:rsidR="004A6425" w:rsidRPr="008F16F0" w:rsidTr="009F2308">
        <w:trPr>
          <w:trHeight w:hRule="exact" w:val="360"/>
        </w:trPr>
        <w:tc>
          <w:tcPr>
            <w:tcW w:w="2233" w:type="pct"/>
          </w:tcPr>
          <w:p w:rsidR="004A6425" w:rsidRPr="008F16F0" w:rsidRDefault="00162928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102BD6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3A5944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="004A6425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11" w:type="pct"/>
            <w:gridSpan w:val="3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:rsidTr="009F2308">
        <w:trPr>
          <w:trHeight w:hRule="exact" w:val="346"/>
        </w:trPr>
        <w:tc>
          <w:tcPr>
            <w:tcW w:w="2233" w:type="pct"/>
          </w:tcPr>
          <w:p w:rsidR="00095A70" w:rsidRPr="008F16F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95A70" w:rsidRPr="005A2EAA" w:rsidRDefault="00345DA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95A70" w:rsidRPr="005A2EAA" w:rsidRDefault="00345DA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9F2308">
        <w:trPr>
          <w:trHeight w:hRule="exact" w:val="346"/>
        </w:trPr>
        <w:tc>
          <w:tcPr>
            <w:tcW w:w="2233" w:type="pct"/>
          </w:tcPr>
          <w:p w:rsidR="00095A70" w:rsidRPr="008F16F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9F2308">
        <w:trPr>
          <w:trHeight w:hRule="exact" w:val="346"/>
        </w:trPr>
        <w:tc>
          <w:tcPr>
            <w:tcW w:w="2233" w:type="pct"/>
          </w:tcPr>
          <w:p w:rsidR="008F16F0" w:rsidRPr="008F16F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3923" w:rsidRPr="008F16F0" w:rsidTr="009F2308"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</w:tcPr>
          <w:p w:rsidR="00733923" w:rsidRPr="008F16F0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5,260,450</w:t>
            </w:r>
          </w:p>
        </w:tc>
        <w:tc>
          <w:tcPr>
            <w:tcW w:w="154" w:type="pct"/>
            <w:vAlign w:val="bottom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6F0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472,700</w:t>
            </w:r>
          </w:p>
        </w:tc>
        <w:tc>
          <w:tcPr>
            <w:tcW w:w="145" w:type="pct"/>
          </w:tcPr>
          <w:p w:rsidR="00733923" w:rsidRPr="008F16F0" w:rsidRDefault="00733923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733923" w:rsidRPr="008F16F0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5,260,450</w:t>
            </w:r>
          </w:p>
        </w:tc>
        <w:tc>
          <w:tcPr>
            <w:tcW w:w="136" w:type="pct"/>
            <w:vAlign w:val="bottom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6F0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472,700</w:t>
            </w:r>
          </w:p>
        </w:tc>
      </w:tr>
      <w:tr w:rsidR="009A3FBD" w:rsidRPr="008F16F0" w:rsidTr="009F2308">
        <w:tc>
          <w:tcPr>
            <w:tcW w:w="2233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2" w:type="pct"/>
          </w:tcPr>
          <w:p w:rsidR="009A3FBD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9A3FBD" w:rsidRPr="008F16F0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A3FBD" w:rsidRPr="008F16F0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9A3FBD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3FBD" w:rsidRPr="008F16F0" w:rsidTr="009F2308">
        <w:tc>
          <w:tcPr>
            <w:tcW w:w="2233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572" w:type="pct"/>
          </w:tcPr>
          <w:p w:rsidR="009A3FBD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AE04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4" w:type="pct"/>
            <w:vAlign w:val="bottom"/>
          </w:tcPr>
          <w:p w:rsidR="009A3FBD" w:rsidRPr="008F16F0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5" w:type="pct"/>
          </w:tcPr>
          <w:p w:rsidR="009A3FBD" w:rsidRPr="008F16F0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9A3FBD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AE04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</w:tr>
      <w:tr w:rsidR="009A3FBD" w:rsidRPr="008F16F0" w:rsidTr="009F2308">
        <w:tc>
          <w:tcPr>
            <w:tcW w:w="2233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A3FBD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8,492</w:t>
            </w:r>
          </w:p>
        </w:tc>
        <w:tc>
          <w:tcPr>
            <w:tcW w:w="154" w:type="pct"/>
            <w:vAlign w:val="bottom"/>
          </w:tcPr>
          <w:p w:rsidR="009A3FBD" w:rsidRPr="008F16F0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  <w:tc>
          <w:tcPr>
            <w:tcW w:w="145" w:type="pct"/>
          </w:tcPr>
          <w:p w:rsidR="009A3FBD" w:rsidRPr="008F16F0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A3FBD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8,492</w:t>
            </w: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</w:tr>
      <w:tr w:rsidR="00342DCE" w:rsidRPr="008F16F0" w:rsidTr="009F2308">
        <w:tc>
          <w:tcPr>
            <w:tcW w:w="2233" w:type="pct"/>
          </w:tcPr>
          <w:p w:rsidR="00342DCE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342DCE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13,242</w:t>
            </w:r>
          </w:p>
        </w:tc>
        <w:tc>
          <w:tcPr>
            <w:tcW w:w="154" w:type="pct"/>
            <w:vAlign w:val="bottom"/>
          </w:tcPr>
          <w:p w:rsidR="00342DCE" w:rsidRPr="008F16F0" w:rsidRDefault="00342DCE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342DCE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45" w:type="pct"/>
          </w:tcPr>
          <w:p w:rsidR="00342DCE" w:rsidRPr="008F16F0" w:rsidRDefault="00342DCE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342DCE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sz w:val="30"/>
                <w:szCs w:val="30"/>
                <w:lang w:val="en-US"/>
              </w:rPr>
              <w:t>13,242</w:t>
            </w:r>
          </w:p>
        </w:tc>
        <w:tc>
          <w:tcPr>
            <w:tcW w:w="136" w:type="pct"/>
            <w:vAlign w:val="bottom"/>
          </w:tcPr>
          <w:p w:rsidR="00342DCE" w:rsidRPr="008F16F0" w:rsidRDefault="00342DCE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342DCE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</w:tr>
      <w:tr w:rsidR="00733923" w:rsidRPr="008F16F0" w:rsidTr="009F2308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923" w:rsidRPr="008F16F0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5,273,692</w:t>
            </w:r>
          </w:p>
        </w:tc>
        <w:tc>
          <w:tcPr>
            <w:tcW w:w="154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490,117</w:t>
            </w:r>
          </w:p>
        </w:tc>
        <w:tc>
          <w:tcPr>
            <w:tcW w:w="145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5,273,692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490,117</w:t>
            </w:r>
          </w:p>
        </w:tc>
      </w:tr>
    </w:tbl>
    <w:p w:rsidR="00345DA4" w:rsidRDefault="00345DA4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:rsidR="008F16F0" w:rsidRPr="0054487C" w:rsidRDefault="00345DA4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F16F0" w:rsidRPr="0054487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3F16D7">
        <w:rPr>
          <w:rFonts w:ascii="Angsana New" w:hAnsi="Angsana New" w:hint="cs"/>
          <w:sz w:val="30"/>
          <w:szCs w:val="30"/>
          <w:cs/>
        </w:rPr>
        <w:t>หก</w:t>
      </w:r>
      <w:r w:rsidR="004A0551">
        <w:rPr>
          <w:rFonts w:ascii="Angsana New" w:hAnsi="Angsana New" w:hint="cs"/>
          <w:sz w:val="30"/>
          <w:szCs w:val="30"/>
          <w:cs/>
        </w:rPr>
        <w:t>เ</w:t>
      </w:r>
      <w:r w:rsidR="008F16F0" w:rsidRPr="0054487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095A70" w:rsidRPr="00095A70">
        <w:rPr>
          <w:rFonts w:ascii="Angsana New" w:hAnsi="Angsana New"/>
          <w:sz w:val="30"/>
          <w:szCs w:val="30"/>
          <w:cs/>
        </w:rPr>
        <w:t xml:space="preserve">30 </w:t>
      </w:r>
      <w:r w:rsidR="007E72EA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095A70" w:rsidRPr="00095A70">
        <w:rPr>
          <w:rFonts w:ascii="Angsana New" w:hAnsi="Angsana New"/>
          <w:sz w:val="30"/>
          <w:szCs w:val="30"/>
          <w:cs/>
        </w:rPr>
        <w:t>ายน</w:t>
      </w:r>
      <w:r w:rsidR="005A36F3">
        <w:rPr>
          <w:rFonts w:ascii="Angsana New" w:hAnsi="Angsana New"/>
          <w:sz w:val="30"/>
          <w:szCs w:val="30"/>
        </w:rPr>
        <w:t xml:space="preserve"> </w:t>
      </w:r>
      <w:r w:rsidR="008F16F0" w:rsidRPr="0054487C">
        <w:rPr>
          <w:rFonts w:ascii="Angsana New" w:hAnsi="Angsana New"/>
          <w:sz w:val="30"/>
          <w:szCs w:val="30"/>
          <w:cs/>
        </w:rPr>
        <w:t>มีดังนี้</w:t>
      </w:r>
    </w:p>
    <w:p w:rsidR="008F16F0" w:rsidRPr="00E31440" w:rsidRDefault="008F16F0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350"/>
        <w:gridCol w:w="1890"/>
        <w:gridCol w:w="180"/>
        <w:gridCol w:w="1710"/>
      </w:tblGrid>
      <w:tr w:rsidR="000212E6" w:rsidRPr="0054487C" w:rsidTr="009F2308">
        <w:trPr>
          <w:cantSplit/>
          <w:trHeight w:hRule="exact" w:val="389"/>
          <w:tblHeader/>
        </w:trPr>
        <w:tc>
          <w:tcPr>
            <w:tcW w:w="4061" w:type="dxa"/>
            <w:shd w:val="clear" w:color="auto" w:fill="FFFFFF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9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54487C" w:rsidTr="009F2308">
        <w:trPr>
          <w:cantSplit/>
          <w:trHeight w:hRule="exact" w:val="389"/>
          <w:tblHeader/>
        </w:trPr>
        <w:tc>
          <w:tcPr>
            <w:tcW w:w="4061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4487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996AAF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4487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996AAF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0212E6" w:rsidRPr="0054487C" w:rsidTr="009F2308">
        <w:trPr>
          <w:trHeight w:hRule="exact" w:val="360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0" w:type="dxa"/>
            <w:gridSpan w:val="3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:rsidTr="009F2308">
        <w:trPr>
          <w:trHeight w:hRule="exact" w:val="360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LIBOR+3.5</w:t>
            </w:r>
          </w:p>
        </w:tc>
        <w:tc>
          <w:tcPr>
            <w:tcW w:w="189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350" w:type="dxa"/>
            <w:vAlign w:val="center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5,472,70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5,472,701</w:t>
            </w:r>
          </w:p>
        </w:tc>
      </w:tr>
      <w:tr w:rsidR="000212E6" w:rsidRPr="0054487C" w:rsidTr="009F2308">
        <w:trPr>
          <w:cantSplit/>
          <w:trHeight w:hRule="exact" w:val="398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0" w:type="dxa"/>
            <w:vAlign w:val="center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(185,324)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E72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54487C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5,287,377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3E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0212E6" w:rsidRPr="000212E6" w:rsidRDefault="000212E6" w:rsidP="000212E6">
            <w:pPr>
              <w:pStyle w:val="30"/>
              <w:tabs>
                <w:tab w:val="clear" w:pos="360"/>
                <w:tab w:val="clear" w:pos="720"/>
              </w:tabs>
              <w:ind w:left="-61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2E6">
              <w:rPr>
                <w:rFonts w:ascii="Angsana New" w:hAnsi="Angsana New"/>
                <w:sz w:val="30"/>
                <w:szCs w:val="30"/>
                <w:lang w:val="en-US"/>
              </w:rPr>
              <w:t>1.8</w:t>
            </w:r>
          </w:p>
        </w:tc>
        <w:tc>
          <w:tcPr>
            <w:tcW w:w="1890" w:type="dxa"/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35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0212E6" w:rsidRPr="00CC3E45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8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212E6" w:rsidRPr="00CC3E45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3E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212E6" w:rsidRPr="00CC3E45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12E6" w:rsidRPr="00CC3E45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72EA">
              <w:rPr>
                <w:rFonts w:ascii="Angsana New" w:hAnsi="Angsana New"/>
                <w:sz w:val="30"/>
                <w:szCs w:val="30"/>
                <w:lang w:val="en-US"/>
              </w:rPr>
              <w:t>4,175</w:t>
            </w:r>
            <w:r w:rsidRPr="00CC3E4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E72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72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:rsidR="0058402B" w:rsidRPr="00E31440" w:rsidRDefault="0058402B" w:rsidP="00FA2B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63"/>
        <w:gridCol w:w="288"/>
        <w:gridCol w:w="1077"/>
        <w:gridCol w:w="275"/>
        <w:gridCol w:w="1077"/>
        <w:gridCol w:w="255"/>
        <w:gridCol w:w="1140"/>
      </w:tblGrid>
      <w:tr w:rsidR="004A6425" w:rsidRPr="0054487C" w:rsidTr="009F2308">
        <w:tc>
          <w:tcPr>
            <w:tcW w:w="2195" w:type="pct"/>
          </w:tcPr>
          <w:p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26B4C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4A6425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4A6425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6" w:type="pct"/>
            <w:gridSpan w:val="3"/>
          </w:tcPr>
          <w:p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72E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5A2EAA" w:rsidRDefault="007E72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CC3E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C3E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2B7C" w:rsidRPr="003C40C5" w:rsidTr="009F2308">
        <w:tc>
          <w:tcPr>
            <w:tcW w:w="2195" w:type="pct"/>
          </w:tcPr>
          <w:p w:rsidR="00FA2B7C" w:rsidRPr="006934B8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FA2B7C" w:rsidRPr="004932A6" w:rsidRDefault="00886445" w:rsidP="0088644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:rsidR="00FA2B7C" w:rsidRPr="006934B8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4932A6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9" w:type="pct"/>
          </w:tcPr>
          <w:p w:rsidR="00FA2B7C" w:rsidRPr="006934B8" w:rsidRDefault="00FA2B7C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4932A6" w:rsidRDefault="00886445" w:rsidP="0088644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:rsidR="00FA2B7C" w:rsidRPr="004932A6" w:rsidRDefault="00FA2B7C" w:rsidP="00FA2B7C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A2B7C" w:rsidRPr="004932A6" w:rsidRDefault="00886445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</w:tr>
      <w:tr w:rsidR="000D3F7E" w:rsidRPr="003C40C5" w:rsidTr="009F2308">
        <w:trPr>
          <w:trHeight w:hRule="exact" w:val="374"/>
        </w:trPr>
        <w:tc>
          <w:tcPr>
            <w:tcW w:w="2195" w:type="pct"/>
          </w:tcPr>
          <w:p w:rsidR="000D3F7E" w:rsidRPr="006934B8" w:rsidRDefault="000D3F7E" w:rsidP="000D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4932A6" w:rsidRDefault="000D3F7E" w:rsidP="000D3F7E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:rsidR="000D3F7E" w:rsidRPr="006934B8" w:rsidRDefault="000D3F7E" w:rsidP="000D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4932A6" w:rsidRDefault="000D3F7E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9" w:type="pct"/>
            <w:vAlign w:val="bottom"/>
          </w:tcPr>
          <w:p w:rsidR="000D3F7E" w:rsidRPr="003C40C5" w:rsidRDefault="000D3F7E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4932A6" w:rsidRDefault="000D3F7E" w:rsidP="000D3F7E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:rsidR="000D3F7E" w:rsidRPr="004932A6" w:rsidRDefault="000D3F7E" w:rsidP="000D3F7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4932A6" w:rsidRDefault="000D3F7E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</w:tr>
    </w:tbl>
    <w:p w:rsidR="000D3F7E" w:rsidRPr="00E31440" w:rsidRDefault="000D3F7E" w:rsidP="00E314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63"/>
        <w:gridCol w:w="288"/>
        <w:gridCol w:w="1077"/>
        <w:gridCol w:w="275"/>
        <w:gridCol w:w="1077"/>
        <w:gridCol w:w="255"/>
        <w:gridCol w:w="1140"/>
      </w:tblGrid>
      <w:tr w:rsidR="00026B4C" w:rsidRPr="006934B8" w:rsidTr="009F2308">
        <w:tc>
          <w:tcPr>
            <w:tcW w:w="2195" w:type="pct"/>
          </w:tcPr>
          <w:p w:rsidR="00026B4C" w:rsidRPr="006934B8" w:rsidRDefault="000D3F7E" w:rsidP="006D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 w:rsidR="00CC3E4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26B4C"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026B4C"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26B4C"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6" w:type="pct"/>
            <w:gridSpan w:val="3"/>
          </w:tcPr>
          <w:p w:rsidR="00026B4C" w:rsidRPr="006934B8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9" w:type="pct"/>
          </w:tcPr>
          <w:p w:rsidR="00026B4C" w:rsidRPr="006934B8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:rsidR="00026B4C" w:rsidRPr="006934B8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5A2EAA" w:rsidRDefault="007E72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5A2EAA" w:rsidRDefault="007E72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8864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8864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8864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8864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6934B8" w:rsidTr="009F2308">
        <w:trPr>
          <w:trHeight w:hRule="exact" w:val="389"/>
        </w:trPr>
        <w:tc>
          <w:tcPr>
            <w:tcW w:w="2195" w:type="pct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:rsidR="008F16F0" w:rsidRPr="006934B8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2B7C" w:rsidRPr="006934B8" w:rsidTr="009F2308">
        <w:tc>
          <w:tcPr>
            <w:tcW w:w="2195" w:type="pct"/>
          </w:tcPr>
          <w:p w:rsidR="00FA2B7C" w:rsidRPr="006934B8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FA2B7C" w:rsidRPr="000076CF" w:rsidRDefault="007E72EA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56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076CF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9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076CF" w:rsidRDefault="007E72EA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864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38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A2B7C" w:rsidRPr="000076CF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</w:tr>
      <w:tr w:rsidR="00FA2B7C" w:rsidRPr="006934B8" w:rsidTr="009F2308">
        <w:trPr>
          <w:trHeight w:hRule="exact" w:val="374"/>
        </w:trPr>
        <w:tc>
          <w:tcPr>
            <w:tcW w:w="2195" w:type="pct"/>
            <w:vAlign w:val="bottom"/>
          </w:tcPr>
          <w:p w:rsidR="00FA2B7C" w:rsidRPr="006934B8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076CF" w:rsidRDefault="00D73596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5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27,762</w:t>
            </w:r>
          </w:p>
        </w:tc>
        <w:tc>
          <w:tcPr>
            <w:tcW w:w="156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076CF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9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076CF" w:rsidRDefault="00D73596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5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27,762</w:t>
            </w:r>
          </w:p>
        </w:tc>
        <w:tc>
          <w:tcPr>
            <w:tcW w:w="138" w:type="pct"/>
            <w:vAlign w:val="bottom"/>
          </w:tcPr>
          <w:p w:rsidR="00FA2B7C" w:rsidRPr="003C40C5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076CF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</w:tr>
    </w:tbl>
    <w:p w:rsidR="004413B7" w:rsidRDefault="004413B7" w:rsidP="00027F4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42593" w:rsidRDefault="00210452" w:rsidP="00027F4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13B7" w:rsidRPr="006934B8" w:rsidTr="009C3784">
        <w:tc>
          <w:tcPr>
            <w:tcW w:w="2217" w:type="pct"/>
          </w:tcPr>
          <w:p w:rsidR="004413B7" w:rsidRPr="006934B8" w:rsidRDefault="004413B7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6C79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5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4413B7" w:rsidRPr="005A2EAA" w:rsidRDefault="00276C79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Pr="00095A70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7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413B7" w:rsidRPr="006934B8" w:rsidTr="009C3784"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1" w:type="pct"/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276C79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276C79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3C40C5" w:rsidRPr="005261BC" w:rsidRDefault="00276C79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C79">
              <w:rPr>
                <w:rFonts w:ascii="Angsana New" w:hAnsi="Angsana New"/>
                <w:sz w:val="30"/>
                <w:szCs w:val="30"/>
                <w:lang w:val="en-US"/>
              </w:rPr>
              <w:t>3,132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5261BC" w:rsidRDefault="00276C79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C79">
              <w:rPr>
                <w:rFonts w:ascii="Angsana New" w:hAnsi="Angsana New"/>
                <w:sz w:val="30"/>
                <w:szCs w:val="30"/>
                <w:lang w:val="en-US"/>
              </w:rPr>
              <w:t>3,132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rPr>
          <w:trHeight w:hRule="exact" w:val="374"/>
        </w:trPr>
        <w:tc>
          <w:tcPr>
            <w:tcW w:w="2217" w:type="pct"/>
            <w:vAlign w:val="bottom"/>
          </w:tcPr>
          <w:p w:rsidR="003C40C5" w:rsidRPr="006934B8" w:rsidRDefault="003C40C5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076CF" w:rsidRDefault="00276C79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6,073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076CF" w:rsidRDefault="00276C79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6,073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413B7" w:rsidRPr="00E31440" w:rsidRDefault="004413B7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4413B7" w:rsidRPr="00E31440" w:rsidRDefault="005261BC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31440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="006E0FE8" w:rsidRPr="00E31440">
        <w:rPr>
          <w:rFonts w:ascii="Angsana New" w:hAnsi="Angsana New" w:hint="cs"/>
          <w:spacing w:val="-2"/>
          <w:sz w:val="30"/>
          <w:szCs w:val="30"/>
          <w:cs/>
        </w:rPr>
        <w:t>ของหนี้สินสัญญาเช่ากับกิจการที่เกี่ยวข้องกันสำหรับ</w:t>
      </w:r>
      <w:r w:rsidRPr="00E31440">
        <w:rPr>
          <w:rFonts w:ascii="Angsana New" w:hAnsi="Angsana New"/>
          <w:spacing w:val="-2"/>
          <w:sz w:val="30"/>
          <w:szCs w:val="30"/>
          <w:cs/>
        </w:rPr>
        <w:t>งวด</w:t>
      </w:r>
      <w:r w:rsidR="00276C79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E3144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30 </w:t>
      </w:r>
      <w:r w:rsidR="00276C79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Pr="00E31440">
        <w:rPr>
          <w:rFonts w:ascii="Angsana New" w:hAnsi="Angsana New"/>
          <w:spacing w:val="-2"/>
          <w:sz w:val="30"/>
          <w:szCs w:val="30"/>
          <w:cs/>
        </w:rPr>
        <w:t>ายนมีดังนี้</w:t>
      </w:r>
    </w:p>
    <w:p w:rsidR="005261BC" w:rsidRPr="00E31440" w:rsidRDefault="005261BC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5261BC" w:rsidRPr="006934B8" w:rsidTr="009C3784">
        <w:tc>
          <w:tcPr>
            <w:tcW w:w="2217" w:type="pct"/>
          </w:tcPr>
          <w:p w:rsidR="005261BC" w:rsidRPr="006934B8" w:rsidRDefault="005261BC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261BC" w:rsidRPr="006934B8" w:rsidTr="009C3784">
        <w:trPr>
          <w:trHeight w:hRule="exact" w:val="389"/>
        </w:trPr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5261BC" w:rsidRPr="0088644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5261BC" w:rsidRPr="005A2EAA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261BC" w:rsidRPr="00ED04C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D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5261BC" w:rsidRPr="0088644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5261BC" w:rsidRPr="005A2EAA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261BC" w:rsidRPr="00ED04C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D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261BC" w:rsidRPr="006934B8" w:rsidTr="009C3784">
        <w:trPr>
          <w:trHeight w:hRule="exact" w:val="389"/>
        </w:trPr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261BC" w:rsidRPr="006934B8" w:rsidTr="009C3784"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619D">
              <w:rPr>
                <w:rFonts w:ascii="Angsana New" w:hAnsi="Angsana New"/>
                <w:sz w:val="30"/>
                <w:szCs w:val="30"/>
                <w:cs/>
              </w:rPr>
              <w:t>ณ วันที่ 1 เมษายน</w:t>
            </w:r>
          </w:p>
        </w:tc>
        <w:tc>
          <w:tcPr>
            <w:tcW w:w="571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76C79">
              <w:rPr>
                <w:rFonts w:ascii="Angsana New" w:hAnsi="Angsana New"/>
                <w:sz w:val="30"/>
                <w:szCs w:val="30"/>
                <w:lang w:val="en-US"/>
              </w:rPr>
              <w:t>1,402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76C79">
              <w:rPr>
                <w:rFonts w:ascii="Angsana New" w:hAnsi="Angsana New"/>
                <w:sz w:val="30"/>
                <w:szCs w:val="30"/>
                <w:lang w:val="en-US"/>
              </w:rPr>
              <w:t>1,402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rPr>
          <w:trHeight w:hRule="exact" w:val="389"/>
        </w:trPr>
        <w:tc>
          <w:tcPr>
            <w:tcW w:w="2217" w:type="pct"/>
            <w:vAlign w:val="bottom"/>
          </w:tcPr>
          <w:p w:rsidR="003C40C5" w:rsidRPr="006934B8" w:rsidRDefault="003C40C5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8F0D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2D6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076CF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276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55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076CF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276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E2E3E" w:rsidRPr="00210452" w:rsidRDefault="005E2E3E" w:rsidP="005E2E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sz w:val="24"/>
          <w:szCs w:val="24"/>
          <w:u w:val="none"/>
        </w:rPr>
      </w:pPr>
    </w:p>
    <w:p w:rsidR="005E796B" w:rsidRDefault="005E796B" w:rsidP="00565CDD">
      <w:pPr>
        <w:pStyle w:val="Heading1"/>
        <w:keepLines/>
        <w:numPr>
          <w:ilvl w:val="0"/>
          <w:numId w:val="23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716259">
        <w:rPr>
          <w:rFonts w:ascii="Angsana New" w:hAnsi="Angsana New"/>
          <w:sz w:val="30"/>
          <w:szCs w:val="30"/>
          <w:u w:val="none"/>
          <w:cs/>
        </w:rPr>
        <w:t>เงินฝากระยะสั้นกับสถาบันการเงิน</w:t>
      </w:r>
    </w:p>
    <w:p w:rsidR="00565CDD" w:rsidRPr="00210452" w:rsidRDefault="00565CDD" w:rsidP="005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lang w:val="x-none" w:eastAsia="x-none"/>
        </w:rPr>
      </w:pPr>
    </w:p>
    <w:p w:rsidR="00336520" w:rsidRDefault="005E796B" w:rsidP="006F4B32">
      <w:pPr>
        <w:pStyle w:val="Heading1"/>
        <w:keepLines/>
        <w:numPr>
          <w:ilvl w:val="0"/>
          <w:numId w:val="0"/>
        </w:numPr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highlight w:val="yellow"/>
          <w:u w:val="none"/>
          <w:lang w:val="en-US" w:eastAsia="en-US"/>
        </w:rPr>
      </w:pPr>
      <w:r w:rsidRPr="00CC6E2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ณ วันที่ </w:t>
      </w:r>
      <w:r w:rsidR="009376EA" w:rsidRP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30</w:t>
      </w:r>
      <w:r w:rsidR="009376EA" w:rsidRPr="009376E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276C7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กันย</w:t>
      </w:r>
      <w:r w:rsidR="009376EA" w:rsidRPr="009376E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ายน</w:t>
      </w:r>
      <w:r w:rsid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9376EA" w:rsidRP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  <w:r w:rsidRP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Pr="009376E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บริษัท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มีเงินฝากระยะสั้นกับ</w:t>
      </w:r>
      <w:r w:rsidR="00635DB8"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สถาบันการเงิน</w:t>
      </w:r>
      <w:r w:rsid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ใน</w:t>
      </w:r>
      <w:r w:rsidR="00635DB8"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ประเทศ</w:t>
      </w:r>
      <w:r w:rsidR="00325F6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หลายแห่ง</w:t>
      </w:r>
      <w:r w:rsidR="005D254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เป็นจำนวนเงิน </w:t>
      </w:r>
      <w:r w:rsidR="006F4B32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/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2,</w:t>
      </w:r>
      <w:r w:rsidR="00276C7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901</w:t>
      </w:r>
      <w:r w:rsidR="005D254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5D254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ล้านบาท</w:t>
      </w:r>
      <w:r w:rsidR="00D5041B" w:rsidRPr="00BE3D8D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D5041B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(</w:t>
      </w:r>
      <w:r w:rsidR="00D5041B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31 </w:t>
      </w:r>
      <w:r w:rsidR="00D5041B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มีนาคม </w:t>
      </w:r>
      <w:r w:rsidR="009376EA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</w:t>
      </w:r>
      <w:r w:rsidR="00D5041B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: 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1,490</w:t>
      </w:r>
      <w:r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ล้านบาท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)</w:t>
      </w:r>
      <w:r w:rsidR="00930E7A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โดยมีอัตราดอกเบี้ยร้อยละ 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1.</w:t>
      </w:r>
      <w:r w:rsidR="00276C7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0</w:t>
      </w:r>
      <w:r w:rsid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-</w:t>
      </w:r>
      <w:r w:rsid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276C7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.</w:t>
      </w:r>
      <w:r w:rsidR="00276C7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66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ต่อปี</w:t>
      </w:r>
      <w:r w:rsidR="00FA2B7C" w:rsidRPr="00BE3D8D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FA2B7C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(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31 </w:t>
      </w:r>
      <w:r w:rsidR="00FA2B7C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มีนาคม </w:t>
      </w:r>
      <w:r w:rsidR="005A36F3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: 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ร้อยละ 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3.02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ต่อปี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) </w:t>
      </w:r>
      <w:r w:rsidR="00FA2B7C" w:rsidRPr="00BE3D8D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และ</w:t>
      </w:r>
      <w:r w:rsidR="00996AAF" w:rsidRPr="00840C0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ถึงกำหนดรับชำระ</w:t>
      </w:r>
      <w:r w:rsidR="00FA2B7C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ในเดือน</w:t>
      </w:r>
      <w:r w:rsidR="00276C7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ตุล</w:t>
      </w:r>
      <w:r w:rsidR="005D2544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า</w:t>
      </w:r>
      <w:r w:rsidR="00FA2B7C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คม</w:t>
      </w:r>
      <w:r w:rsidR="00840C04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ถึง</w:t>
      </w:r>
      <w:r w:rsidR="007873C5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เดือน</w:t>
      </w:r>
      <w:r w:rsidR="00276C7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ธันวาคม</w:t>
      </w:r>
      <w:r w:rsidR="007873C5" w:rsidRP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FA2B7C" w:rsidRPr="00840C0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</w:t>
      </w:r>
      <w:r w:rsidR="007873C5" w:rsidRPr="00840C0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</w:p>
    <w:p w:rsidR="003E6A5C" w:rsidRPr="0054487C" w:rsidRDefault="005E2E3E" w:rsidP="00247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5E796B"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 w:rsidR="0024744B" w:rsidRPr="0054487C">
        <w:rPr>
          <w:rFonts w:ascii="Angsana New" w:hAnsi="Angsana New"/>
          <w:sz w:val="30"/>
          <w:szCs w:val="30"/>
          <w:u w:val="none"/>
        </w:rPr>
        <w:tab/>
      </w:r>
      <w:r w:rsidR="003E6A5C" w:rsidRPr="0054487C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:rsidR="00162928" w:rsidRPr="00027F4F" w:rsidRDefault="0016292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B43ED5" w:rsidRPr="0054487C" w:rsidTr="00DB229D">
        <w:trPr>
          <w:trHeight w:hRule="exact" w:val="866"/>
          <w:tblHeader/>
        </w:trPr>
        <w:tc>
          <w:tcPr>
            <w:tcW w:w="5220" w:type="dxa"/>
            <w:vAlign w:val="bottom"/>
          </w:tcPr>
          <w:p w:rsidR="00B43ED5" w:rsidRPr="0054487C" w:rsidRDefault="00B43ED5" w:rsidP="00B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43ED5" w:rsidRPr="0054487C" w:rsidRDefault="00B43ED5" w:rsidP="00B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:rsidR="00B43ED5" w:rsidRPr="0054487C" w:rsidRDefault="00B43ED5" w:rsidP="00DB2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376EA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6C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9376EA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D2B2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0319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6934B8" w:rsidTr="00BC4730"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E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F16F0" w:rsidRPr="006934B8" w:rsidRDefault="008F16F0" w:rsidP="008F16F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F16F0" w:rsidRPr="006934B8" w:rsidRDefault="008F16F0" w:rsidP="008F16F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6F0" w:rsidRPr="006934B8" w:rsidTr="008054EB"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F16F0" w:rsidRPr="00502432" w:rsidRDefault="00276C79" w:rsidP="002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76C79">
              <w:rPr>
                <w:rFonts w:ascii="Angsana New" w:hAnsi="Angsana New"/>
                <w:sz w:val="30"/>
                <w:szCs w:val="30"/>
              </w:rPr>
              <w:t>67,352</w:t>
            </w:r>
          </w:p>
        </w:tc>
        <w:tc>
          <w:tcPr>
            <w:tcW w:w="270" w:type="dxa"/>
            <w:vAlign w:val="bottom"/>
          </w:tcPr>
          <w:p w:rsidR="008F16F0" w:rsidRPr="006934B8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F16F0" w:rsidRPr="00B43ED5" w:rsidRDefault="00DD2B29" w:rsidP="00DB7365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54,300</w:t>
            </w:r>
          </w:p>
        </w:tc>
      </w:tr>
      <w:tr w:rsidR="008F16F0" w:rsidRPr="006934B8" w:rsidTr="008054EB">
        <w:trPr>
          <w:trHeight w:hRule="exact" w:val="360"/>
        </w:trPr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8F16F0" w:rsidRPr="00B43ED5" w:rsidRDefault="00276C79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</w:rPr>
              <w:t>67,352</w:t>
            </w:r>
          </w:p>
        </w:tc>
        <w:tc>
          <w:tcPr>
            <w:tcW w:w="270" w:type="dxa"/>
            <w:vAlign w:val="bottom"/>
          </w:tcPr>
          <w:p w:rsidR="008F16F0" w:rsidRPr="00B43ED5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8F16F0" w:rsidRPr="00B43ED5" w:rsidRDefault="00DD2B29" w:rsidP="008054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  <w:tr w:rsidR="008F16F0" w:rsidRPr="006934B8" w:rsidTr="00530F39"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3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6934B8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8F16F0" w:rsidRPr="00E80296" w:rsidRDefault="00727904" w:rsidP="00D12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0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F16F0" w:rsidRPr="00E80296" w:rsidRDefault="008F16F0" w:rsidP="00D1226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F16F0" w:rsidRPr="00E80296" w:rsidRDefault="008F16F0" w:rsidP="00D12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0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6F0" w:rsidRPr="006934B8" w:rsidTr="008054EB"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6F0" w:rsidRPr="00B43ED5" w:rsidRDefault="00276C79" w:rsidP="00276C79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</w:rPr>
              <w:t>67,352</w:t>
            </w:r>
          </w:p>
        </w:tc>
        <w:tc>
          <w:tcPr>
            <w:tcW w:w="270" w:type="dxa"/>
            <w:vAlign w:val="bottom"/>
          </w:tcPr>
          <w:p w:rsidR="008F16F0" w:rsidRPr="00B43ED5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6F0" w:rsidRPr="00B43ED5" w:rsidRDefault="00DD2B29" w:rsidP="00DB7365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</w:tbl>
    <w:p w:rsidR="008F16F0" w:rsidRPr="0054487C" w:rsidRDefault="008F16F0" w:rsidP="008F16F0">
      <w:pPr>
        <w:spacing w:line="240" w:lineRule="auto"/>
        <w:rPr>
          <w:rFonts w:ascii="Angsana New" w:hAnsi="Angsana New"/>
          <w:sz w:val="2"/>
          <w:szCs w:val="2"/>
        </w:rPr>
      </w:pPr>
    </w:p>
    <w:p w:rsidR="00565CDD" w:rsidRPr="009C3784" w:rsidRDefault="00565CDD" w:rsidP="009C37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A02775" w:rsidRPr="006934B8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2775" w:rsidRPr="006934B8" w:rsidRDefault="00A02775" w:rsidP="00ED66DE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A02775" w:rsidRPr="006934B8" w:rsidRDefault="00A02775" w:rsidP="00ED66DE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6934B8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502432" w:rsidRDefault="00276C79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C79">
              <w:rPr>
                <w:rFonts w:ascii="Angsana New" w:hAnsi="Angsana New"/>
                <w:sz w:val="30"/>
                <w:szCs w:val="30"/>
                <w:lang w:val="en-US"/>
              </w:rPr>
              <w:t>980,032</w:t>
            </w:r>
          </w:p>
        </w:tc>
        <w:tc>
          <w:tcPr>
            <w:tcW w:w="27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1,108,790</w:t>
            </w:r>
          </w:p>
        </w:tc>
      </w:tr>
      <w:tr w:rsidR="00A02775" w:rsidRPr="006934B8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6934B8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934B8">
              <w:rPr>
                <w:rFonts w:ascii="Angsana New" w:hAnsi="Angsana New"/>
                <w:sz w:val="30"/>
                <w:szCs w:val="30"/>
              </w:rPr>
              <w:t>3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B43ED5" w:rsidRDefault="00276C79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6C79"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7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40,478</w:t>
            </w:r>
          </w:p>
        </w:tc>
      </w:tr>
      <w:tr w:rsidR="00A02775" w:rsidRPr="006934B8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A02775" w:rsidRPr="00BC4730" w:rsidRDefault="00276C79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</w:rPr>
              <w:t>986,517</w:t>
            </w:r>
          </w:p>
        </w:tc>
        <w:tc>
          <w:tcPr>
            <w:tcW w:w="270" w:type="dxa"/>
            <w:vAlign w:val="bottom"/>
          </w:tcPr>
          <w:p w:rsidR="00A02775" w:rsidRPr="00BC4730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02775" w:rsidRPr="00BC4730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A02775" w:rsidRPr="006934B8" w:rsidTr="00ED66DE"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93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6934B8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02775" w:rsidRPr="00E80296" w:rsidRDefault="00A02775" w:rsidP="00ED6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0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02775" w:rsidRPr="00E8029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02775" w:rsidRPr="00E80296" w:rsidRDefault="00A02775" w:rsidP="00ED6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0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775" w:rsidRPr="006934B8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02775" w:rsidRPr="00BC4730" w:rsidRDefault="00276C79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</w:rPr>
              <w:t>986,517</w:t>
            </w:r>
          </w:p>
        </w:tc>
        <w:tc>
          <w:tcPr>
            <w:tcW w:w="270" w:type="dxa"/>
            <w:vAlign w:val="bottom"/>
          </w:tcPr>
          <w:p w:rsidR="00A02775" w:rsidRPr="00BC4730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02775" w:rsidRPr="00BC4730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A02775" w:rsidRPr="006934B8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02775" w:rsidRPr="00B43ED5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C637C2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A02775" w:rsidRPr="006934B8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A02775" w:rsidRPr="00BC4730" w:rsidRDefault="00276C79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79">
              <w:rPr>
                <w:rFonts w:ascii="Angsana New" w:hAnsi="Angsana New"/>
                <w:b/>
                <w:bCs/>
                <w:sz w:val="30"/>
                <w:szCs w:val="30"/>
              </w:rPr>
              <w:t>1,053,869</w:t>
            </w:r>
          </w:p>
        </w:tc>
        <w:tc>
          <w:tcPr>
            <w:tcW w:w="270" w:type="dxa"/>
            <w:vAlign w:val="bottom"/>
          </w:tcPr>
          <w:p w:rsidR="00A02775" w:rsidRPr="00BC4730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02775" w:rsidRPr="00BC4730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1,203,568</w:t>
            </w:r>
          </w:p>
        </w:tc>
      </w:tr>
    </w:tbl>
    <w:p w:rsidR="00A02775" w:rsidRPr="00027F4F" w:rsidRDefault="00A02775" w:rsidP="00027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50472" w:rsidRPr="006934B8" w:rsidRDefault="00550472" w:rsidP="0055047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6934B8">
        <w:rPr>
          <w:rFonts w:ascii="Angsana New" w:hAnsi="Angsana New"/>
          <w:sz w:val="30"/>
          <w:szCs w:val="30"/>
          <w:shd w:val="clear" w:color="auto" w:fill="FFFFFF"/>
        </w:rPr>
        <w:t>15</w:t>
      </w:r>
      <w:r w:rsidRPr="006934B8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6934B8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Pr="006934B8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:rsidR="00535894" w:rsidRPr="006934B8" w:rsidRDefault="00036E8F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>
        <w:br w:type="page"/>
      </w:r>
      <w:r w:rsidR="00774334"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535894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  <w:t>สินค้าคงเหลือ</w:t>
      </w:r>
    </w:p>
    <w:p w:rsidR="00E94EA5" w:rsidRPr="006934B8" w:rsidRDefault="00E94EA5" w:rsidP="00E94EA5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61"/>
      </w:tblGrid>
      <w:tr w:rsidR="00BA7391" w:rsidRPr="006934B8" w:rsidTr="003D5EDB">
        <w:trPr>
          <w:cantSplit/>
          <w:tblHeader/>
        </w:trPr>
        <w:tc>
          <w:tcPr>
            <w:tcW w:w="6390" w:type="dxa"/>
          </w:tcPr>
          <w:p w:rsidR="00BA7391" w:rsidRPr="006934B8" w:rsidRDefault="00BA7391" w:rsidP="003F4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981" w:type="dxa"/>
            <w:gridSpan w:val="3"/>
          </w:tcPr>
          <w:p w:rsidR="00BA7391" w:rsidRPr="006934B8" w:rsidRDefault="00BA7391" w:rsidP="003F4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376EA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6C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9376EA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981" w:type="dxa"/>
            <w:gridSpan w:val="3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:rsidR="00727904" w:rsidRPr="00727904" w:rsidRDefault="00036E8F" w:rsidP="00FD303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258A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58AC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:rsidR="00727904" w:rsidRPr="006934B8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402,893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:rsidR="00727904" w:rsidRPr="00727904" w:rsidRDefault="008258AC" w:rsidP="00DD4AE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  <w:r w:rsidR="00036E8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737</w:t>
            </w:r>
          </w:p>
        </w:tc>
        <w:tc>
          <w:tcPr>
            <w:tcW w:w="270" w:type="dxa"/>
          </w:tcPr>
          <w:p w:rsidR="00727904" w:rsidRPr="006934B8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418,341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:rsidR="00727904" w:rsidRPr="00727904" w:rsidRDefault="00036E8F" w:rsidP="00FD303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8258A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8258AC">
              <w:rPr>
                <w:rFonts w:ascii="Angsana New" w:hAnsi="Angsana New" w:hint="cs"/>
                <w:sz w:val="30"/>
                <w:szCs w:val="30"/>
                <w:cs/>
              </w:rPr>
              <w:t>841</w:t>
            </w:r>
          </w:p>
        </w:tc>
        <w:tc>
          <w:tcPr>
            <w:tcW w:w="270" w:type="dxa"/>
          </w:tcPr>
          <w:p w:rsidR="00727904" w:rsidRPr="006934B8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124,707</w:t>
            </w:r>
          </w:p>
        </w:tc>
      </w:tr>
      <w:tr w:rsidR="00727904" w:rsidRPr="006934B8" w:rsidTr="003D5EDB">
        <w:trPr>
          <w:cantSplit/>
          <w:trHeight w:hRule="exact" w:val="374"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27904" w:rsidRPr="00727904" w:rsidRDefault="008258AC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1,194,752</w:t>
            </w:r>
          </w:p>
        </w:tc>
        <w:tc>
          <w:tcPr>
            <w:tcW w:w="270" w:type="dxa"/>
          </w:tcPr>
          <w:p w:rsidR="00727904" w:rsidRPr="006934B8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945,941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36039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360398">
              <w:rPr>
                <w:rFonts w:ascii="Angsana New" w:hAnsi="Angsana New" w:hint="cs"/>
                <w:sz w:val="30"/>
                <w:szCs w:val="30"/>
                <w:cs/>
              </w:rPr>
              <w:t>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27904" w:rsidRPr="00727904" w:rsidRDefault="00FD303D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6E8F">
              <w:rPr>
                <w:rFonts w:ascii="Angsana New" w:hAnsi="Angsana New" w:hint="cs"/>
                <w:sz w:val="30"/>
                <w:szCs w:val="30"/>
                <w:cs/>
              </w:rPr>
              <w:t>49,261</w:t>
            </w:r>
            <w:r w:rsidR="00727904" w:rsidRPr="00727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27904" w:rsidRPr="006934B8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27904" w:rsidRPr="00C637C2" w:rsidRDefault="00036E8F" w:rsidP="003D5EDB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49,261</w:t>
            </w:r>
            <w:r w:rsidRPr="00727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904" w:rsidRPr="00BC4730" w:rsidTr="003D5EDB">
        <w:trPr>
          <w:cantSplit/>
          <w:trHeight w:val="389"/>
        </w:trPr>
        <w:tc>
          <w:tcPr>
            <w:tcW w:w="6390" w:type="dxa"/>
          </w:tcPr>
          <w:p w:rsidR="00727904" w:rsidRPr="006934B8" w:rsidRDefault="00727904" w:rsidP="0072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904" w:rsidRPr="00727904" w:rsidRDefault="008258AC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1,145,491</w:t>
            </w:r>
          </w:p>
        </w:tc>
        <w:tc>
          <w:tcPr>
            <w:tcW w:w="270" w:type="dxa"/>
          </w:tcPr>
          <w:p w:rsidR="00727904" w:rsidRPr="00BC4730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904" w:rsidRPr="00C637C2" w:rsidRDefault="00036E8F" w:rsidP="005D25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896,680</w:t>
            </w:r>
          </w:p>
        </w:tc>
      </w:tr>
    </w:tbl>
    <w:p w:rsidR="00200867" w:rsidRPr="00565CDD" w:rsidRDefault="00200867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:rsidR="00565CDD" w:rsidRPr="00565CDD" w:rsidRDefault="00565CDD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:rsidR="000528CF" w:rsidRPr="00565CDD" w:rsidRDefault="000528CF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8F072A" w:rsidRPr="006934B8" w:rsidTr="00CC21E3">
        <w:trPr>
          <w:cantSplit/>
          <w:trHeight w:hRule="exact" w:val="734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DA065A" w:rsidRDefault="006B0E8B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58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8F072A" w:rsidRPr="00070A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8F072A" w:rsidRPr="00161E7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="009376EA" w:rsidRP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8258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376EA" w:rsidRPr="009376E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D03199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Pr="005A2EAA" w:rsidRDefault="008F072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 w:rsidR="009376EA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 w:rsidR="00D03199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</w:p>
        </w:tc>
      </w:tr>
      <w:tr w:rsidR="008F072A" w:rsidRPr="006934B8" w:rsidTr="00CC21E3">
        <w:trPr>
          <w:cantSplit/>
          <w:trHeight w:hRule="exact" w:val="360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50" w:type="dxa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:rsidR="008F072A" w:rsidRPr="00C04235" w:rsidRDefault="008258AC" w:rsidP="0093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2,864,146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Pr="005A2EAA" w:rsidRDefault="00B33F64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3,054,150</w:t>
            </w:r>
          </w:p>
        </w:tc>
      </w:tr>
      <w:tr w:rsidR="003D0982" w:rsidRPr="006934B8" w:rsidTr="00F46267">
        <w:trPr>
          <w:cantSplit/>
          <w:trHeight w:hRule="exact" w:val="389"/>
        </w:trPr>
        <w:tc>
          <w:tcPr>
            <w:tcW w:w="6390" w:type="dxa"/>
          </w:tcPr>
          <w:p w:rsidR="003D0982" w:rsidRPr="005A2EAA" w:rsidRDefault="003D0982" w:rsidP="00AF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F7D75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:rsidR="003D0982" w:rsidRPr="00B43ED5" w:rsidRDefault="003D0982" w:rsidP="00D12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D0982" w:rsidRPr="006934B8" w:rsidRDefault="003D0982" w:rsidP="003D098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D0982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72A" w:rsidRPr="00C04235" w:rsidRDefault="008258AC" w:rsidP="0093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8AC">
              <w:rPr>
                <w:rFonts w:ascii="Angsana New" w:hAnsi="Angsana New"/>
                <w:b/>
                <w:bCs/>
                <w:sz w:val="30"/>
                <w:szCs w:val="30"/>
              </w:rPr>
              <w:t>2,864,146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072A" w:rsidRPr="005A2EAA" w:rsidRDefault="00B33F64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3,055,917</w:t>
            </w:r>
          </w:p>
        </w:tc>
      </w:tr>
    </w:tbl>
    <w:p w:rsidR="00C26B39" w:rsidRPr="00036E8F" w:rsidRDefault="00036E8F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cs/>
        </w:rPr>
        <w:br w:type="page"/>
      </w:r>
      <w:r w:rsidR="007A0EB8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</w:p>
    <w:p w:rsidR="008F16F0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:rsidTr="008F16F0">
        <w:trPr>
          <w:cantSplit/>
          <w:trHeight w:hRule="exact" w:val="360"/>
          <w:tblHeader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:rsidTr="008F16F0">
        <w:trPr>
          <w:cantSplit/>
          <w:trHeight w:hRule="exact" w:val="389"/>
          <w:tblHeader/>
        </w:trPr>
        <w:tc>
          <w:tcPr>
            <w:tcW w:w="4077" w:type="dxa"/>
          </w:tcPr>
          <w:p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58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="009376EA" w:rsidRP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8258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376EA" w:rsidRPr="009376E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F16F0" w:rsidRPr="005A2EAA" w:rsidRDefault="008F16F0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036E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8F16F0" w:rsidRPr="005A2EAA" w:rsidRDefault="008F16F0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036E8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16F0" w:rsidRPr="00CA3070" w:rsidTr="008F16F0">
        <w:trPr>
          <w:cantSplit/>
          <w:trHeight w:hRule="exact" w:val="360"/>
          <w:tblHeader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4,961,091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,195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:rsidR="00230C5D" w:rsidRPr="00C66EA1" w:rsidRDefault="00727D7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8A7C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58AC">
              <w:rPr>
                <w:rFonts w:ascii="Angsana New" w:hAnsi="Angsana New"/>
                <w:sz w:val="30"/>
                <w:szCs w:val="30"/>
              </w:rPr>
              <w:t>365,374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AF7D75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ส่วนแบ่งกำไรขาดทุนเบ็ดเสร็จอื่น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58AC">
              <w:rPr>
                <w:rFonts w:ascii="Angsana New" w:hAnsi="Angsana New"/>
                <w:sz w:val="30"/>
                <w:szCs w:val="30"/>
              </w:rPr>
              <w:t>4,</w:t>
            </w:r>
            <w:r w:rsidR="008A7C0D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C46A3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8AC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258AC" w:rsidRPr="005A2EAA" w:rsidRDefault="008258AC" w:rsidP="008258AC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8258AC" w:rsidRPr="005A2EAA" w:rsidRDefault="008258AC" w:rsidP="008258AC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58AC">
              <w:rPr>
                <w:rFonts w:ascii="Angsana New" w:hAnsi="Angsana New"/>
                <w:sz w:val="30"/>
                <w:szCs w:val="30"/>
              </w:rPr>
              <w:t>(1</w:t>
            </w:r>
            <w:r w:rsidR="00727D7D">
              <w:rPr>
                <w:rFonts w:ascii="Angsana New" w:hAnsi="Angsana New"/>
                <w:sz w:val="30"/>
                <w:szCs w:val="30"/>
              </w:rPr>
              <w:t>60</w:t>
            </w:r>
            <w:r w:rsidRPr="008258AC">
              <w:rPr>
                <w:rFonts w:ascii="Angsana New" w:hAnsi="Angsana New"/>
                <w:sz w:val="30"/>
                <w:szCs w:val="30"/>
              </w:rPr>
              <w:t>,</w:t>
            </w:r>
            <w:r w:rsidR="00727D7D">
              <w:rPr>
                <w:rFonts w:ascii="Angsana New" w:hAnsi="Angsana New"/>
                <w:sz w:val="30"/>
                <w:szCs w:val="30"/>
              </w:rPr>
              <w:t>894</w:t>
            </w:r>
            <w:r w:rsidRPr="008258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258AC">
              <w:rPr>
                <w:rFonts w:ascii="Angsana New" w:hAnsi="Angsana New"/>
                <w:sz w:val="30"/>
                <w:szCs w:val="30"/>
              </w:rPr>
              <w:t>(182,701)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825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258A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4,8</w:t>
            </w:r>
            <w:r w:rsidR="00727D7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8258A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3,</w:t>
            </w:r>
            <w:r w:rsidR="00727D7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625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C66EA1" w:rsidRDefault="008258AC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258A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4,756,996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597828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597828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:rsidR="007B2660" w:rsidRDefault="007B266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B2660" w:rsidRPr="00904205" w:rsidRDefault="00904205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 ในระหว่างงวด</w:t>
      </w:r>
      <w:r w:rsidR="00C46A3D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8258AC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/>
          <w:sz w:val="30"/>
          <w:szCs w:val="30"/>
        </w:rPr>
        <w:t>256</w:t>
      </w:r>
      <w:r w:rsidR="00036E8F">
        <w:rPr>
          <w:rFonts w:ascii="Angsana New" w:hAnsi="Angsana New"/>
          <w:sz w:val="30"/>
          <w:szCs w:val="30"/>
        </w:rPr>
        <w:t>2</w:t>
      </w:r>
    </w:p>
    <w:p w:rsidR="007B2660" w:rsidRDefault="007B2660" w:rsidP="00D3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</w:p>
    <w:p w:rsidR="007B2660" w:rsidRPr="006934B8" w:rsidRDefault="007B2660" w:rsidP="00D3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  <w:cs/>
        </w:rPr>
        <w:sectPr w:rsidR="007B2660" w:rsidRPr="006934B8" w:rsidSect="00345DA4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:rsidR="00543F83" w:rsidRDefault="00543F83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 w:rsidR="00036E8F">
        <w:rPr>
          <w:rFonts w:ascii="Angsana New" w:hAnsi="Angsana New" w:hint="cs"/>
          <w:sz w:val="30"/>
          <w:szCs w:val="30"/>
          <w:cs/>
        </w:rPr>
        <w:t>บริษัทร่วม</w:t>
      </w:r>
      <w:r w:rsidRPr="006934B8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6934B8">
        <w:rPr>
          <w:rFonts w:ascii="Angsana New" w:hAnsi="Angsana New"/>
          <w:sz w:val="30"/>
          <w:szCs w:val="30"/>
          <w:lang w:bidi="ar-SA"/>
        </w:rPr>
        <w:t xml:space="preserve"> </w:t>
      </w:r>
      <w:r w:rsidR="00F137A2">
        <w:rPr>
          <w:rFonts w:ascii="Angsana New" w:hAnsi="Angsana New" w:hint="cs"/>
          <w:sz w:val="30"/>
          <w:szCs w:val="30"/>
          <w:cs/>
        </w:rPr>
        <w:t>3</w:t>
      </w:r>
      <w:r w:rsidR="005A76F3">
        <w:rPr>
          <w:rFonts w:ascii="Angsana New" w:hAnsi="Angsana New"/>
          <w:sz w:val="30"/>
          <w:szCs w:val="30"/>
        </w:rPr>
        <w:t>0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8258AC">
        <w:rPr>
          <w:rFonts w:ascii="Angsana New" w:hAnsi="Angsana New" w:hint="cs"/>
          <w:sz w:val="30"/>
          <w:szCs w:val="30"/>
          <w:cs/>
        </w:rPr>
        <w:t>กันย</w:t>
      </w:r>
      <w:r w:rsidR="005A76F3">
        <w:rPr>
          <w:rFonts w:ascii="Angsana New" w:hAnsi="Angsana New" w:hint="cs"/>
          <w:sz w:val="30"/>
          <w:szCs w:val="30"/>
          <w:cs/>
        </w:rPr>
        <w:t>ายน 256</w:t>
      </w:r>
      <w:r w:rsidR="00036E8F">
        <w:rPr>
          <w:rFonts w:ascii="Angsana New" w:hAnsi="Angsana New"/>
          <w:sz w:val="30"/>
          <w:szCs w:val="30"/>
        </w:rPr>
        <w:t>2</w:t>
      </w:r>
      <w:r w:rsidR="008F16F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9076D" w:rsidRPr="006934B8">
        <w:rPr>
          <w:rFonts w:ascii="Angsana New" w:hAnsi="Angsana New"/>
          <w:sz w:val="30"/>
          <w:szCs w:val="30"/>
        </w:rPr>
        <w:t>31</w:t>
      </w:r>
      <w:r w:rsidRPr="006934B8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6934B8">
        <w:rPr>
          <w:rFonts w:ascii="Angsana New" w:hAnsi="Angsana New"/>
          <w:sz w:val="30"/>
          <w:szCs w:val="30"/>
          <w:cs/>
        </w:rPr>
        <w:t xml:space="preserve">นาคม </w:t>
      </w:r>
      <w:r w:rsidR="0039076D" w:rsidRPr="006934B8">
        <w:rPr>
          <w:rFonts w:ascii="Angsana New" w:hAnsi="Angsana New"/>
          <w:sz w:val="30"/>
          <w:szCs w:val="30"/>
        </w:rPr>
        <w:t>25</w:t>
      </w:r>
      <w:r w:rsidR="005A76F3">
        <w:rPr>
          <w:rFonts w:ascii="Angsana New" w:hAnsi="Angsana New"/>
          <w:sz w:val="30"/>
          <w:szCs w:val="30"/>
        </w:rPr>
        <w:t>6</w:t>
      </w:r>
      <w:r w:rsidR="00036E8F">
        <w:rPr>
          <w:rFonts w:ascii="Angsana New" w:hAnsi="Angsana New"/>
          <w:sz w:val="30"/>
          <w:szCs w:val="30"/>
        </w:rPr>
        <w:t>2</w:t>
      </w:r>
      <w:r w:rsidR="004A6425" w:rsidRPr="006934B8"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BC3AA2">
        <w:rPr>
          <w:rFonts w:ascii="Angsana New" w:hAnsi="Angsana New" w:hint="cs"/>
          <w:sz w:val="30"/>
          <w:szCs w:val="30"/>
          <w:cs/>
        </w:rPr>
        <w:t>งวด</w:t>
      </w:r>
      <w:r w:rsidR="008258AC">
        <w:rPr>
          <w:rFonts w:ascii="Angsana New" w:hAnsi="Angsana New" w:hint="cs"/>
          <w:sz w:val="30"/>
          <w:szCs w:val="30"/>
          <w:cs/>
        </w:rPr>
        <w:t>หก</w:t>
      </w:r>
      <w:r w:rsidR="00A73A8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A76F3" w:rsidRPr="005A76F3">
        <w:rPr>
          <w:rFonts w:ascii="Angsana New" w:hAnsi="Angsana New"/>
          <w:sz w:val="30"/>
          <w:szCs w:val="30"/>
        </w:rPr>
        <w:t xml:space="preserve">30 </w:t>
      </w:r>
      <w:r w:rsidR="00303DDB">
        <w:rPr>
          <w:rFonts w:ascii="Angsana New" w:hAnsi="Angsana New" w:hint="cs"/>
          <w:sz w:val="30"/>
          <w:szCs w:val="30"/>
          <w:cs/>
        </w:rPr>
        <w:t>กันย</w:t>
      </w:r>
      <w:r w:rsidR="005A76F3" w:rsidRPr="005A76F3">
        <w:rPr>
          <w:rFonts w:ascii="Angsana New" w:hAnsi="Angsana New"/>
          <w:sz w:val="30"/>
          <w:szCs w:val="30"/>
          <w:cs/>
        </w:rPr>
        <w:t>ายน</w:t>
      </w:r>
      <w:r w:rsidR="00C66EA1">
        <w:rPr>
          <w:rFonts w:ascii="Angsana New" w:hAnsi="Angsana New"/>
          <w:sz w:val="30"/>
          <w:szCs w:val="30"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>มีดังนี้</w:t>
      </w:r>
    </w:p>
    <w:p w:rsidR="00BC4730" w:rsidRPr="006934B8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80"/>
        <w:gridCol w:w="911"/>
      </w:tblGrid>
      <w:tr w:rsidR="00BC4730" w:rsidTr="00032828">
        <w:trPr>
          <w:cantSplit/>
          <w:tblHeader/>
        </w:trPr>
        <w:tc>
          <w:tcPr>
            <w:tcW w:w="20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15" w:type="dxa"/>
            <w:gridSpan w:val="14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C4730" w:rsidTr="00032828">
        <w:trPr>
          <w:cantSplit/>
          <w:tblHeader/>
        </w:trPr>
        <w:tc>
          <w:tcPr>
            <w:tcW w:w="20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  <w:r w:rsidRPr="0054487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  <w:r w:rsidR="00F15E1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2007" w:type="dxa"/>
            <w:gridSpan w:val="3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54487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930E7A" w:rsidRDefault="00930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:rsidR="00930E7A" w:rsidRDefault="00930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986" w:type="dxa"/>
            <w:gridSpan w:val="3"/>
            <w:hideMark/>
          </w:tcPr>
          <w:p w:rsidR="00BC4730" w:rsidRPr="00E66B9C" w:rsidRDefault="00BC4730" w:rsidP="004F4C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เงินปันผลรับ</w:t>
            </w:r>
            <w:r w:rsidR="00BC3AA2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สำหรับ</w:t>
            </w:r>
            <w:r w:rsidR="00743DFA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br/>
            </w:r>
            <w:r w:rsidR="00BC3AA2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งวด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หก</w:t>
            </w:r>
            <w:r w:rsidR="00E66B9C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</w:tr>
      <w:tr w:rsidR="00C66EA1" w:rsidTr="00032828">
        <w:trPr>
          <w:cantSplit/>
          <w:tblHeader/>
        </w:trPr>
        <w:tc>
          <w:tcPr>
            <w:tcW w:w="20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182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="00303DDB"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="00303DDB"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="00303DDB"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="00303DDB"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vAlign w:val="bottom"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</w:t>
            </w:r>
            <w:r w:rsidRPr="005A76F3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03DDB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กันย</w:t>
            </w:r>
            <w:r w:rsidR="00303DDB" w:rsidRPr="005A76F3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ายน</w:t>
            </w:r>
          </w:p>
        </w:tc>
      </w:tr>
      <w:tr w:rsidR="00C66EA1" w:rsidTr="00032828">
        <w:trPr>
          <w:cantSplit/>
          <w:tblHeader/>
        </w:trPr>
        <w:tc>
          <w:tcPr>
            <w:tcW w:w="20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C66EA1" w:rsidRPr="00A3077D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vAlign w:val="bottom"/>
            <w:hideMark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  <w:lang w:val="en-GB"/>
              </w:rPr>
              <w:t>1</w:t>
            </w:r>
          </w:p>
        </w:tc>
      </w:tr>
      <w:tr w:rsidR="00530F39" w:rsidTr="00032828">
        <w:trPr>
          <w:cantSplit/>
          <w:trHeight w:val="261"/>
        </w:trPr>
        <w:tc>
          <w:tcPr>
            <w:tcW w:w="20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54487C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54487C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34" w:type="dxa"/>
            <w:gridSpan w:val="19"/>
            <w:hideMark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30F39" w:rsidTr="00032828">
        <w:trPr>
          <w:cantSplit/>
          <w:trHeight w:val="351"/>
        </w:trPr>
        <w:tc>
          <w:tcPr>
            <w:tcW w:w="2065" w:type="dxa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62FF9" w:rsidTr="00032828">
        <w:trPr>
          <w:cantSplit/>
          <w:trHeight w:val="270"/>
        </w:trPr>
        <w:tc>
          <w:tcPr>
            <w:tcW w:w="20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P.T. Indo Liberty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</w:tcPr>
          <w:p w:rsidR="00662FF9" w:rsidRPr="005F0C42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2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80" w:type="dxa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662FF9" w:rsidRDefault="00F05A21" w:rsidP="00F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8A7C0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A7C0D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80" w:type="dxa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62FF9" w:rsidRDefault="00D25DFC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336,286</w:t>
            </w:r>
          </w:p>
        </w:tc>
        <w:tc>
          <w:tcPr>
            <w:tcW w:w="180" w:type="dxa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148F" w:rsidTr="00032828">
        <w:trPr>
          <w:cantSplit/>
          <w:trHeight w:val="695"/>
        </w:trPr>
        <w:tc>
          <w:tcPr>
            <w:tcW w:w="2065" w:type="dxa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</w:tcPr>
          <w:p w:rsidR="006C148F" w:rsidRPr="005F0C42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Pr="005F0C42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</w:t>
            </w:r>
            <w:r w:rsidR="00727D7D">
              <w:rPr>
                <w:rFonts w:ascii="Angsana New" w:hAnsi="Angsana New"/>
                <w:sz w:val="28"/>
                <w:szCs w:val="28"/>
              </w:rPr>
              <w:t>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27D7D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80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4,026,145</w:t>
            </w:r>
          </w:p>
        </w:tc>
        <w:tc>
          <w:tcPr>
            <w:tcW w:w="180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25,491</w:t>
            </w:r>
          </w:p>
        </w:tc>
        <w:tc>
          <w:tcPr>
            <w:tcW w:w="180" w:type="dxa"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:rsidR="006C148F" w:rsidRPr="00BC4730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25,491</w:t>
            </w:r>
          </w:p>
        </w:tc>
      </w:tr>
      <w:tr w:rsidR="00662FF9" w:rsidTr="00032828">
        <w:trPr>
          <w:cantSplit/>
        </w:trPr>
        <w:tc>
          <w:tcPr>
            <w:tcW w:w="20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Indigold</w:t>
            </w:r>
            <w:proofErr w:type="spellEnd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บริษัทเพื่อ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</w:tcPr>
          <w:p w:rsidR="00662FF9" w:rsidRPr="005F0C42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:rsidR="00662FF9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F0C42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4730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4730" w:rsidRDefault="00B67F22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C148F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48F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80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4730" w:rsidRDefault="00D25DFC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598,660</w:t>
            </w:r>
          </w:p>
        </w:tc>
        <w:tc>
          <w:tcPr>
            <w:tcW w:w="180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4730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148F" w:rsidTr="00032828">
        <w:trPr>
          <w:cantSplit/>
        </w:trPr>
        <w:tc>
          <w:tcPr>
            <w:tcW w:w="2065" w:type="dxa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6C148F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C42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E9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</w:t>
            </w:r>
            <w:r w:rsidR="00727D7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727D7D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180" w:type="dxa"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4,961,091</w:t>
            </w:r>
          </w:p>
        </w:tc>
        <w:tc>
          <w:tcPr>
            <w:tcW w:w="180" w:type="dxa"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80" w:type="dxa"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D832E9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25,491</w:t>
            </w:r>
          </w:p>
        </w:tc>
      </w:tr>
    </w:tbl>
    <w:p w:rsidR="0084328E" w:rsidRPr="006934B8" w:rsidRDefault="0084328E" w:rsidP="0065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  <w:cs/>
        </w:rPr>
      </w:pPr>
    </w:p>
    <w:p w:rsidR="00A660C6" w:rsidRDefault="00A660C6" w:rsidP="00A6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rPr>
          <w:rFonts w:ascii="Angsana New" w:hAnsi="Angsana New"/>
          <w:sz w:val="30"/>
          <w:szCs w:val="30"/>
        </w:rPr>
      </w:pPr>
    </w:p>
    <w:p w:rsidR="005E2E3E" w:rsidRDefault="005E2E3E" w:rsidP="00A6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rPr>
          <w:rFonts w:ascii="Angsana New" w:hAnsi="Angsana New"/>
          <w:sz w:val="30"/>
          <w:szCs w:val="30"/>
        </w:rPr>
      </w:pPr>
    </w:p>
    <w:p w:rsidR="00394EF1" w:rsidRPr="006934B8" w:rsidRDefault="00394EF1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23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8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8"/>
      </w:tblGrid>
      <w:tr w:rsidR="00530F39" w:rsidTr="00032828">
        <w:trPr>
          <w:cantSplit/>
          <w:tblHeader/>
        </w:trPr>
        <w:tc>
          <w:tcPr>
            <w:tcW w:w="2877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7842" w:type="dxa"/>
            <w:gridSpan w:val="15"/>
            <w:vAlign w:val="bottom"/>
            <w:hideMark/>
          </w:tcPr>
          <w:p w:rsidR="00530F39" w:rsidRDefault="00530F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0F39" w:rsidTr="00032828">
        <w:trPr>
          <w:cantSplit/>
          <w:tblHeader/>
        </w:trPr>
        <w:tc>
          <w:tcPr>
            <w:tcW w:w="2877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  <w:hideMark/>
          </w:tcPr>
          <w:p w:rsidR="00530F39" w:rsidRDefault="00530F39" w:rsidP="004F4C9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C54F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743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="00E66B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972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C54F55" w:rsidRP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54F5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C54F55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</w:t>
            </w:r>
            <w:r w:rsidR="00C54F5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72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C54F55" w:rsidRPr="00C54F55" w:rsidRDefault="00743DF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72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C54F55" w:rsidRP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530F39" w:rsidTr="00032828">
        <w:trPr>
          <w:cantSplit/>
          <w:trHeight w:val="270"/>
        </w:trPr>
        <w:tc>
          <w:tcPr>
            <w:tcW w:w="2877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153" w:type="dxa"/>
            <w:gridSpan w:val="19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0F39" w:rsidTr="00032828">
        <w:trPr>
          <w:cantSplit/>
          <w:trHeight w:val="270"/>
        </w:trPr>
        <w:tc>
          <w:tcPr>
            <w:tcW w:w="2877" w:type="dxa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EC1" w:rsidRPr="009854C1" w:rsidTr="00032828">
        <w:trPr>
          <w:cantSplit/>
          <w:trHeight w:val="270"/>
        </w:trPr>
        <w:tc>
          <w:tcPr>
            <w:tcW w:w="2877" w:type="dxa"/>
            <w:hideMark/>
          </w:tcPr>
          <w:p w:rsidR="00BE3EC1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P.T. Indo Liberty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E204F" w:rsidTr="00032828">
        <w:trPr>
          <w:cantSplit/>
          <w:trHeight w:val="270"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D8D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D8D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972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E204F" w:rsidRPr="00BE3D8D" w:rsidRDefault="00743DFA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DFA">
              <w:rPr>
                <w:rFonts w:ascii="Angsana New" w:hAnsi="Angsana New"/>
                <w:sz w:val="30"/>
                <w:szCs w:val="30"/>
                <w:lang w:val="en-GB" w:bidi="ar-SA"/>
              </w:rPr>
              <w:t>25,491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25,491</w:t>
            </w:r>
          </w:p>
        </w:tc>
      </w:tr>
      <w:tr w:rsidR="005E204F" w:rsidTr="00032828">
        <w:trPr>
          <w:cantSplit/>
          <w:trHeight w:val="270"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Indigold Carbon (Mauritius) Limited</w:t>
            </w:r>
          </w:p>
        </w:tc>
        <w:tc>
          <w:tcPr>
            <w:tcW w:w="854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:rsidR="005E204F" w:rsidRPr="00BE3D8D" w:rsidRDefault="005E204F" w:rsidP="005E204F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E204F" w:rsidTr="00032828">
        <w:trPr>
          <w:cantSplit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E204F" w:rsidRPr="00E4561D" w:rsidRDefault="00743DFA" w:rsidP="005E204F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43DF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25,491</w:t>
            </w:r>
          </w:p>
        </w:tc>
        <w:tc>
          <w:tcPr>
            <w:tcW w:w="180" w:type="dxa"/>
            <w:vAlign w:val="center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6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491</w:t>
            </w:r>
          </w:p>
        </w:tc>
      </w:tr>
    </w:tbl>
    <w:p w:rsidR="003571B5" w:rsidRPr="006934B8" w:rsidRDefault="003571B5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9854C1" w:rsidRPr="005E2E3E" w:rsidRDefault="00B17072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</w:t>
      </w:r>
      <w:r w:rsidR="005E2E3E" w:rsidRPr="00764E2E">
        <w:rPr>
          <w:rFonts w:ascii="Angsana New" w:hAnsi="Angsana New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9854C1" w:rsidRDefault="009854C1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11987" w:rsidRDefault="00A11987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0B3A52" w:rsidRPr="006934B8" w:rsidRDefault="00287C91" w:rsidP="000B3A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br w:type="page"/>
      </w:r>
      <w:r w:rsidR="007A0EB8">
        <w:rPr>
          <w:rFonts w:ascii="Angsana New" w:hAnsi="Angsana New"/>
          <w:sz w:val="30"/>
          <w:szCs w:val="30"/>
          <w:u w:val="none"/>
          <w:lang w:val="en-US"/>
        </w:rPr>
        <w:lastRenderedPageBreak/>
        <w:t>8</w:t>
      </w:r>
      <w:r w:rsidR="000B3A52" w:rsidRPr="006934B8">
        <w:rPr>
          <w:rFonts w:ascii="Angsana New" w:hAnsi="Angsana New"/>
          <w:sz w:val="30"/>
          <w:szCs w:val="30"/>
          <w:u w:val="none"/>
        </w:rPr>
        <w:tab/>
      </w:r>
      <w:r w:rsidR="000B3A52" w:rsidRPr="006934B8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:rsidR="000B3A52" w:rsidRPr="006934B8" w:rsidRDefault="000B3A52" w:rsidP="005E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A449CF" w:rsidRDefault="0092779D" w:rsidP="00A4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 w:firstLine="270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เ</w:t>
      </w:r>
      <w:r w:rsidR="00DF76BF" w:rsidRPr="006934B8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B26975">
        <w:rPr>
          <w:rFonts w:ascii="Angsana New" w:hAnsi="Angsana New" w:hint="cs"/>
          <w:sz w:val="30"/>
          <w:szCs w:val="30"/>
          <w:cs/>
        </w:rPr>
        <w:t>3</w:t>
      </w:r>
      <w:r w:rsidR="00596809">
        <w:rPr>
          <w:rFonts w:ascii="Angsana New" w:hAnsi="Angsana New"/>
          <w:sz w:val="30"/>
          <w:szCs w:val="30"/>
        </w:rPr>
        <w:t>0</w:t>
      </w:r>
      <w:r w:rsidR="005557A5">
        <w:rPr>
          <w:rFonts w:ascii="Angsana New" w:hAnsi="Angsana New" w:hint="cs"/>
          <w:sz w:val="30"/>
          <w:szCs w:val="30"/>
          <w:cs/>
        </w:rPr>
        <w:t xml:space="preserve"> </w:t>
      </w:r>
      <w:r w:rsidR="00743DFA">
        <w:rPr>
          <w:rFonts w:ascii="Angsana New" w:hAnsi="Angsana New" w:hint="cs"/>
          <w:sz w:val="30"/>
          <w:szCs w:val="30"/>
          <w:cs/>
        </w:rPr>
        <w:t>กันย</w:t>
      </w:r>
      <w:r w:rsidR="00596809">
        <w:rPr>
          <w:rFonts w:ascii="Angsana New" w:hAnsi="Angsana New" w:hint="cs"/>
          <w:sz w:val="30"/>
          <w:szCs w:val="30"/>
          <w:cs/>
        </w:rPr>
        <w:t>ายน 256</w:t>
      </w:r>
      <w:r w:rsidR="00E4561D">
        <w:rPr>
          <w:rFonts w:ascii="Angsana New" w:hAnsi="Angsana New"/>
          <w:sz w:val="30"/>
          <w:szCs w:val="30"/>
        </w:rPr>
        <w:t>2</w:t>
      </w:r>
      <w:r w:rsidR="00530F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76BF" w:rsidRPr="006934B8">
        <w:rPr>
          <w:rFonts w:ascii="Angsana New" w:hAnsi="Angsana New"/>
          <w:sz w:val="30"/>
          <w:szCs w:val="30"/>
        </w:rPr>
        <w:t>31</w:t>
      </w:r>
      <w:r w:rsidR="00DF76BF" w:rsidRPr="006934B8">
        <w:rPr>
          <w:rFonts w:ascii="Angsana New" w:hAnsi="Angsana New"/>
          <w:sz w:val="30"/>
          <w:szCs w:val="30"/>
          <w:cs/>
        </w:rPr>
        <w:t xml:space="preserve"> มีนาคม </w:t>
      </w:r>
      <w:r w:rsidR="00DF76BF" w:rsidRPr="006934B8">
        <w:rPr>
          <w:rFonts w:ascii="Angsana New" w:hAnsi="Angsana New"/>
          <w:sz w:val="30"/>
          <w:szCs w:val="30"/>
        </w:rPr>
        <w:t>25</w:t>
      </w:r>
      <w:r w:rsidR="00596809">
        <w:rPr>
          <w:rFonts w:ascii="Angsana New" w:hAnsi="Angsana New"/>
          <w:sz w:val="30"/>
          <w:szCs w:val="30"/>
        </w:rPr>
        <w:t>6</w:t>
      </w:r>
      <w:r w:rsidR="00E4561D">
        <w:rPr>
          <w:rFonts w:ascii="Angsana New" w:hAnsi="Angsana New"/>
          <w:sz w:val="30"/>
          <w:szCs w:val="30"/>
        </w:rPr>
        <w:t>2</w:t>
      </w:r>
      <w:r w:rsidRPr="006934B8">
        <w:rPr>
          <w:rFonts w:ascii="Angsana New" w:hAnsi="Angsana New"/>
          <w:sz w:val="30"/>
          <w:szCs w:val="30"/>
          <w:cs/>
        </w:rPr>
        <w:t xml:space="preserve"> </w:t>
      </w:r>
      <w:r w:rsidR="00A449CF" w:rsidRPr="006934B8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596809">
        <w:rPr>
          <w:rFonts w:ascii="Angsana New" w:hAnsi="Angsana New" w:hint="cs"/>
          <w:sz w:val="30"/>
          <w:szCs w:val="30"/>
          <w:cs/>
        </w:rPr>
        <w:t>งวด</w:t>
      </w:r>
      <w:r w:rsidR="00743DFA">
        <w:rPr>
          <w:rFonts w:ascii="Angsana New" w:hAnsi="Angsana New" w:hint="cs"/>
          <w:sz w:val="30"/>
          <w:szCs w:val="30"/>
          <w:cs/>
        </w:rPr>
        <w:t>หก</w:t>
      </w:r>
      <w:r w:rsidR="00A449C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449CF">
        <w:rPr>
          <w:rFonts w:ascii="Angsana New" w:hAnsi="Angsana New"/>
          <w:sz w:val="30"/>
          <w:szCs w:val="30"/>
        </w:rPr>
        <w:t>3</w:t>
      </w:r>
      <w:r w:rsidR="00596809">
        <w:rPr>
          <w:rFonts w:ascii="Angsana New" w:hAnsi="Angsana New"/>
          <w:sz w:val="30"/>
          <w:szCs w:val="30"/>
        </w:rPr>
        <w:t>0</w:t>
      </w:r>
      <w:r w:rsidR="00A449CF">
        <w:rPr>
          <w:rFonts w:ascii="Angsana New" w:hAnsi="Angsana New"/>
          <w:sz w:val="30"/>
          <w:szCs w:val="30"/>
        </w:rPr>
        <w:t xml:space="preserve"> </w:t>
      </w:r>
      <w:r w:rsidR="00743DFA">
        <w:rPr>
          <w:rFonts w:ascii="Angsana New" w:hAnsi="Angsana New" w:hint="cs"/>
          <w:sz w:val="30"/>
          <w:szCs w:val="30"/>
          <w:cs/>
        </w:rPr>
        <w:t>กันย</w:t>
      </w:r>
      <w:r w:rsidR="00596809">
        <w:rPr>
          <w:rFonts w:ascii="Angsana New" w:hAnsi="Angsana New" w:hint="cs"/>
          <w:sz w:val="30"/>
          <w:szCs w:val="30"/>
          <w:cs/>
        </w:rPr>
        <w:t>ายน</w:t>
      </w:r>
      <w:r w:rsidR="00A449CF">
        <w:rPr>
          <w:rFonts w:ascii="Angsana New" w:hAnsi="Angsana New" w:hint="cs"/>
          <w:sz w:val="30"/>
          <w:szCs w:val="30"/>
          <w:cs/>
        </w:rPr>
        <w:t xml:space="preserve"> </w:t>
      </w:r>
      <w:r w:rsidR="00A449CF" w:rsidRPr="006934B8">
        <w:rPr>
          <w:rFonts w:ascii="Angsana New" w:hAnsi="Angsana New"/>
          <w:sz w:val="30"/>
          <w:szCs w:val="30"/>
          <w:cs/>
        </w:rPr>
        <w:t>มีดังนี้</w:t>
      </w:r>
    </w:p>
    <w:p w:rsidR="0092779D" w:rsidRPr="006934B8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59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98"/>
        <w:gridCol w:w="722"/>
        <w:gridCol w:w="182"/>
        <w:gridCol w:w="722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910"/>
        <w:gridCol w:w="180"/>
        <w:gridCol w:w="810"/>
        <w:gridCol w:w="179"/>
        <w:gridCol w:w="811"/>
        <w:gridCol w:w="180"/>
        <w:gridCol w:w="820"/>
        <w:gridCol w:w="180"/>
        <w:gridCol w:w="800"/>
      </w:tblGrid>
      <w:tr w:rsidR="0092779D" w:rsidRPr="006934B8" w:rsidTr="004C7D29">
        <w:trPr>
          <w:cantSplit/>
          <w:tblHeader/>
        </w:trPr>
        <w:tc>
          <w:tcPr>
            <w:tcW w:w="19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1622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89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9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 w:rsidRPr="006934B8">
              <w:rPr>
                <w:rFonts w:ascii="Angsana New" w:hAnsi="Angsana New"/>
                <w:b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92779D" w:rsidRPr="006934B8" w:rsidRDefault="0092779D" w:rsidP="00DD39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D117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743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="00D117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</w:tr>
      <w:tr w:rsidR="00596809" w:rsidRPr="006934B8" w:rsidTr="004C7D29">
        <w:trPr>
          <w:cantSplit/>
          <w:tblHeader/>
        </w:trPr>
        <w:tc>
          <w:tcPr>
            <w:tcW w:w="19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2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90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79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Pr="00596809">
              <w:rPr>
                <w:rFonts w:ascii="Angsana New" w:hAnsi="Angsana New"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596809" w:rsidRPr="00C54F55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54F5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C54F55" w:rsidRPr="00C54F55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596809" w:rsidRPr="006934B8" w:rsidTr="004C7D29">
        <w:trPr>
          <w:cantSplit/>
          <w:tblHeader/>
        </w:trPr>
        <w:tc>
          <w:tcPr>
            <w:tcW w:w="19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2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79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596809" w:rsidRPr="005A2EAA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596809" w:rsidRPr="005A2EAA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596809" w:rsidRPr="00C54F55" w:rsidRDefault="00743DFA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743DF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596809" w:rsidRPr="006934B8" w:rsidTr="004C7D29">
        <w:trPr>
          <w:cantSplit/>
          <w:tblHeader/>
        </w:trPr>
        <w:tc>
          <w:tcPr>
            <w:tcW w:w="19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2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Default="00E4561D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596809" w:rsidRPr="00596809" w:rsidRDefault="00E4561D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79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596809" w:rsidRPr="00C54F55" w:rsidRDefault="00C54F55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BF42C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B26975" w:rsidRPr="006934B8" w:rsidTr="004C7D29">
        <w:trPr>
          <w:cantSplit/>
          <w:trHeight w:val="270"/>
        </w:trPr>
        <w:tc>
          <w:tcPr>
            <w:tcW w:w="2878" w:type="dxa"/>
            <w:gridSpan w:val="2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2" w:type="dxa"/>
            <w:gridSpan w:val="3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090" w:type="dxa"/>
            <w:gridSpan w:val="19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26975" w:rsidRPr="006934B8" w:rsidTr="004C7D29">
        <w:trPr>
          <w:cantSplit/>
          <w:trHeight w:val="270"/>
        </w:trPr>
        <w:tc>
          <w:tcPr>
            <w:tcW w:w="2878" w:type="dxa"/>
            <w:gridSpan w:val="2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72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E3EC1" w:rsidRPr="00596809" w:rsidTr="004C7D29">
        <w:trPr>
          <w:cantSplit/>
          <w:trHeight w:val="270"/>
        </w:trPr>
        <w:tc>
          <w:tcPr>
            <w:tcW w:w="19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ผลิตคาร์บอน</w:t>
            </w:r>
          </w:p>
        </w:tc>
        <w:tc>
          <w:tcPr>
            <w:tcW w:w="72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D8D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D8D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90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5F12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BE3D8D">
              <w:rPr>
                <w:rFonts w:ascii="Angsana New" w:hAnsi="Angsana New"/>
                <w:sz w:val="30"/>
                <w:szCs w:val="30"/>
              </w:rPr>
              <w:t>12,854</w:t>
            </w:r>
            <w:r w:rsidRPr="00BE3D8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85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BE3D8D">
              <w:rPr>
                <w:rFonts w:ascii="Angsana New" w:hAnsi="Angsana New"/>
                <w:sz w:val="30"/>
                <w:szCs w:val="30"/>
              </w:rPr>
              <w:t>12,854</w:t>
            </w:r>
            <w:r w:rsidRPr="00BE3D8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80296" w:rsidRPr="006934B8" w:rsidTr="004C7D29">
        <w:trPr>
          <w:cantSplit/>
        </w:trPr>
        <w:tc>
          <w:tcPr>
            <w:tcW w:w="198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12,854</w:t>
            </w:r>
            <w:r w:rsidRPr="00BE3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85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12,854</w:t>
            </w:r>
            <w:r w:rsidRPr="00BE3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0B3A52" w:rsidRPr="006934B8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7A1361" w:rsidRPr="006934B8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6934B8" w:rsidSect="003125BC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67E16" w:rsidRPr="006934B8" w:rsidRDefault="007A0EB8" w:rsidP="00F0416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9</w:t>
      </w:r>
      <w:r w:rsidR="00667E16" w:rsidRPr="006934B8">
        <w:rPr>
          <w:rFonts w:ascii="Angsana New" w:hAnsi="Angsana New"/>
          <w:sz w:val="30"/>
          <w:szCs w:val="30"/>
          <w:u w:val="none"/>
        </w:rPr>
        <w:tab/>
      </w:r>
      <w:r w:rsidR="00667E16" w:rsidRPr="006934B8">
        <w:rPr>
          <w:rFonts w:ascii="Angsana New" w:hAnsi="Angsana New"/>
          <w:sz w:val="30"/>
          <w:szCs w:val="30"/>
          <w:u w:val="none"/>
          <w:cs/>
        </w:rPr>
        <w:t>เงินลงทุนระยะยาวอื่น</w:t>
      </w:r>
    </w:p>
    <w:p w:rsidR="00F46267" w:rsidRPr="008F1FA2" w:rsidRDefault="00F46267" w:rsidP="00F46267">
      <w:pPr>
        <w:pStyle w:val="block"/>
        <w:spacing w:after="0" w:line="38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440"/>
      </w:tblGrid>
      <w:tr w:rsidR="00F46267" w:rsidRPr="00F46267" w:rsidTr="00325F69">
        <w:trPr>
          <w:cantSplit/>
          <w:trHeight w:hRule="exact" w:val="794"/>
        </w:trPr>
        <w:tc>
          <w:tcPr>
            <w:tcW w:w="6210" w:type="dxa"/>
          </w:tcPr>
          <w:p w:rsidR="00F46267" w:rsidRPr="003F4CEA" w:rsidRDefault="00F46267" w:rsidP="00EC48F5"/>
        </w:tc>
        <w:tc>
          <w:tcPr>
            <w:tcW w:w="3060" w:type="dxa"/>
            <w:gridSpan w:val="3"/>
          </w:tcPr>
          <w:p w:rsidR="00F46267" w:rsidRPr="00F46267" w:rsidRDefault="005F12F8" w:rsidP="00DD6F41">
            <w:pPr>
              <w:tabs>
                <w:tab w:val="clear" w:pos="2807"/>
                <w:tab w:val="decimal" w:pos="731"/>
                <w:tab w:val="left" w:pos="2711"/>
              </w:tabs>
              <w:ind w:right="11"/>
              <w:jc w:val="center"/>
              <w:rPr>
                <w:highlight w:val="yellow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F46267" w:rsidRPr="00356027" w:rsidRDefault="00F46267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>30</w:t>
            </w:r>
            <w:r w:rsidR="002D6A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6AE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46267" w:rsidRPr="005F12F8" w:rsidRDefault="00F46267" w:rsidP="00EC48F5">
            <w:pPr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46267" w:rsidRPr="00356027" w:rsidRDefault="00F46267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F12F8" w:rsidRPr="003560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F46267" w:rsidRPr="005F12F8" w:rsidRDefault="00EC48F5" w:rsidP="00EC48F5">
            <w:pPr>
              <w:ind w:left="-108" w:right="-108"/>
              <w:jc w:val="center"/>
              <w:rPr>
                <w:szCs w:val="22"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46267" w:rsidRPr="005F12F8" w:rsidRDefault="00F46267" w:rsidP="00EC48F5">
            <w:pPr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46267" w:rsidRPr="00356027" w:rsidRDefault="00EC48F5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3060" w:type="dxa"/>
            <w:gridSpan w:val="3"/>
          </w:tcPr>
          <w:p w:rsidR="00F46267" w:rsidRPr="00F46267" w:rsidRDefault="005F12F8" w:rsidP="00EC48F5">
            <w:pPr>
              <w:ind w:left="-108" w:right="-108"/>
              <w:jc w:val="center"/>
              <w:rPr>
                <w:szCs w:val="22"/>
                <w:highlight w:val="yellow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D6BCE" w:rsidRPr="00F46267" w:rsidTr="00CC16E4">
        <w:trPr>
          <w:cantSplit/>
        </w:trPr>
        <w:tc>
          <w:tcPr>
            <w:tcW w:w="6210" w:type="dxa"/>
          </w:tcPr>
          <w:p w:rsidR="00CD6BCE" w:rsidRPr="00CD6BCE" w:rsidRDefault="00CD6BCE" w:rsidP="00EC48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D6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ส่วนที่หมุนเวียน</w:t>
            </w:r>
          </w:p>
        </w:tc>
        <w:tc>
          <w:tcPr>
            <w:tcW w:w="1350" w:type="dxa"/>
            <w:vAlign w:val="bottom"/>
          </w:tcPr>
          <w:p w:rsidR="00CD6BCE" w:rsidRPr="00D0103F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BCE" w:rsidRPr="00F46267" w:rsidTr="00C55CF2">
        <w:trPr>
          <w:cantSplit/>
        </w:trPr>
        <w:tc>
          <w:tcPr>
            <w:tcW w:w="6210" w:type="dxa"/>
          </w:tcPr>
          <w:p w:rsidR="00CD6BCE" w:rsidRDefault="00CD6BCE" w:rsidP="00EC48F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D6BCE" w:rsidRPr="00CD6BCE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CE">
              <w:rPr>
                <w:rFonts w:ascii="Angsana New" w:hAnsi="Angsana New"/>
                <w:b/>
                <w:bCs/>
                <w:sz w:val="30"/>
                <w:szCs w:val="30"/>
              </w:rPr>
              <w:t>15,877</w:t>
            </w: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D6BCE" w:rsidRPr="004E135A" w:rsidRDefault="004E135A" w:rsidP="00B2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D6BCE" w:rsidRPr="00F46267" w:rsidTr="00C55CF2">
        <w:trPr>
          <w:cantSplit/>
        </w:trPr>
        <w:tc>
          <w:tcPr>
            <w:tcW w:w="6210" w:type="dxa"/>
          </w:tcPr>
          <w:p w:rsidR="00CD6BCE" w:rsidRDefault="00CD6BCE" w:rsidP="00EC48F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D6BCE" w:rsidRPr="00D0103F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BCE" w:rsidRPr="00F46267" w:rsidTr="00CC16E4">
        <w:trPr>
          <w:cantSplit/>
        </w:trPr>
        <w:tc>
          <w:tcPr>
            <w:tcW w:w="6210" w:type="dxa"/>
          </w:tcPr>
          <w:p w:rsidR="00CD6BCE" w:rsidRPr="00CD6BCE" w:rsidRDefault="00CD6BCE" w:rsidP="00EC48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D6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:rsidR="00CD6BCE" w:rsidRPr="00D0103F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267" w:rsidRPr="00F46267" w:rsidTr="00CC16E4">
        <w:trPr>
          <w:cantSplit/>
        </w:trPr>
        <w:tc>
          <w:tcPr>
            <w:tcW w:w="6210" w:type="dxa"/>
          </w:tcPr>
          <w:p w:rsidR="00F46267" w:rsidRPr="00F46267" w:rsidRDefault="005F12F8" w:rsidP="00EC48F5">
            <w:pPr>
              <w:rPr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  <w:vAlign w:val="bottom"/>
          </w:tcPr>
          <w:p w:rsidR="00F46267" w:rsidRPr="00D0103F" w:rsidRDefault="00CD6BCE" w:rsidP="00CD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6267" w:rsidRPr="00D0103F" w:rsidRDefault="00F46267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46267" w:rsidRPr="00D0103F" w:rsidRDefault="00F46267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03F">
              <w:rPr>
                <w:rFonts w:ascii="Angsana New" w:hAnsi="Angsana New"/>
                <w:sz w:val="30"/>
                <w:szCs w:val="30"/>
              </w:rPr>
              <w:t>15,877</w:t>
            </w:r>
            <w:r w:rsidR="005F12F8" w:rsidRPr="00D010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46267" w:rsidRPr="00F46267" w:rsidTr="00CC16E4">
        <w:trPr>
          <w:cantSplit/>
        </w:trPr>
        <w:tc>
          <w:tcPr>
            <w:tcW w:w="6210" w:type="dxa"/>
          </w:tcPr>
          <w:p w:rsidR="00F46267" w:rsidRPr="00F46267" w:rsidRDefault="005F12F8" w:rsidP="00EC48F5">
            <w:pPr>
              <w:ind w:left="191" w:hanging="180"/>
              <w:rPr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46267" w:rsidRPr="00D0103F" w:rsidRDefault="00F46267" w:rsidP="00A26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400" w:lineRule="exact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03F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  <w:tc>
          <w:tcPr>
            <w:tcW w:w="270" w:type="dxa"/>
          </w:tcPr>
          <w:p w:rsidR="00F46267" w:rsidRPr="00D0103F" w:rsidRDefault="00F46267" w:rsidP="00A26CA6">
            <w:pPr>
              <w:tabs>
                <w:tab w:val="decimal" w:pos="1035"/>
              </w:tabs>
              <w:spacing w:line="40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267" w:rsidRPr="00D0103F" w:rsidRDefault="001855A5" w:rsidP="00A2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03F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</w:tr>
      <w:tr w:rsidR="00F46267" w:rsidRPr="00F46267" w:rsidTr="00CC16E4">
        <w:trPr>
          <w:cantSplit/>
          <w:trHeight w:val="64"/>
        </w:trPr>
        <w:tc>
          <w:tcPr>
            <w:tcW w:w="6210" w:type="dxa"/>
          </w:tcPr>
          <w:p w:rsidR="00F46267" w:rsidRPr="005F12F8" w:rsidRDefault="005F12F8" w:rsidP="00EC48F5">
            <w:pPr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5F12F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46267" w:rsidRPr="00D0103F" w:rsidRDefault="00F46267" w:rsidP="0024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E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687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D0103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9C687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204</w:t>
            </w:r>
            <w:r w:rsidR="005F12F8" w:rsidRPr="00D010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F46267" w:rsidRPr="00D0103F" w:rsidRDefault="00F46267" w:rsidP="00A26CA6">
            <w:pPr>
              <w:tabs>
                <w:tab w:val="decimal" w:pos="1035"/>
              </w:tabs>
              <w:spacing w:line="40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46267" w:rsidRPr="00D0103F" w:rsidRDefault="001855A5" w:rsidP="00A2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E2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 w:rsidRPr="00D0103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,081</w:t>
            </w:r>
          </w:p>
        </w:tc>
      </w:tr>
    </w:tbl>
    <w:p w:rsidR="00F46267" w:rsidRPr="00CD6BCE" w:rsidRDefault="00F46267" w:rsidP="00F46267">
      <w:pPr>
        <w:tabs>
          <w:tab w:val="left" w:pos="54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p w:rsidR="00EC48F5" w:rsidRPr="00371FC9" w:rsidRDefault="00EC48F5" w:rsidP="00DA16F8">
      <w:pPr>
        <w:tabs>
          <w:tab w:val="clear" w:pos="454"/>
          <w:tab w:val="clear" w:pos="680"/>
          <w:tab w:val="left" w:pos="720"/>
          <w:tab w:val="left" w:pos="810"/>
        </w:tabs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371FC9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:rsidR="00F46267" w:rsidRPr="00CD6BCE" w:rsidRDefault="00F46267" w:rsidP="00DA16F8">
      <w:pPr>
        <w:tabs>
          <w:tab w:val="clear" w:pos="454"/>
          <w:tab w:val="clear" w:pos="680"/>
          <w:tab w:val="left" w:pos="720"/>
          <w:tab w:val="left" w:pos="81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p w:rsidR="00EC48F5" w:rsidRPr="00657EE5" w:rsidRDefault="00EC48F5" w:rsidP="00DA16F8">
      <w:pPr>
        <w:tabs>
          <w:tab w:val="clear" w:pos="454"/>
          <w:tab w:val="clear" w:pos="680"/>
          <w:tab w:val="left" w:pos="720"/>
          <w:tab w:val="left" w:pos="81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6"/>
          <w:sz w:val="30"/>
          <w:szCs w:val="30"/>
        </w:rPr>
        <w:t>30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="002D6AE5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57EE5">
        <w:rPr>
          <w:rFonts w:ascii="Angsana New" w:hAnsi="Angsana New"/>
          <w:spacing w:val="-6"/>
          <w:sz w:val="30"/>
          <w:szCs w:val="30"/>
        </w:rPr>
        <w:t>256</w:t>
      </w:r>
      <w:r w:rsidR="00BF42C7">
        <w:rPr>
          <w:rFonts w:ascii="Angsana New" w:hAnsi="Angsana New"/>
          <w:spacing w:val="-6"/>
          <w:sz w:val="30"/>
          <w:szCs w:val="30"/>
        </w:rPr>
        <w:t>2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บริษัทมีเงินฝากระยะยาวกับสถาบันการเงินในประเทศ</w:t>
      </w:r>
      <w:r w:rsidR="00126AE9">
        <w:rPr>
          <w:rFonts w:ascii="Angsana New" w:hAnsi="Angsana New" w:hint="cs"/>
          <w:spacing w:val="-6"/>
          <w:sz w:val="30"/>
          <w:szCs w:val="30"/>
          <w:cs/>
        </w:rPr>
        <w:t>แห่งหนึ่งเ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ป็นจำนวนเงิน </w:t>
      </w:r>
      <w:r>
        <w:rPr>
          <w:rFonts w:ascii="Angsana New" w:hAnsi="Angsana New"/>
          <w:spacing w:val="-6"/>
          <w:sz w:val="30"/>
          <w:szCs w:val="30"/>
        </w:rPr>
        <w:t>16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>
        <w:rPr>
          <w:rFonts w:ascii="Angsana New" w:hAnsi="Angsana New"/>
          <w:spacing w:val="-6"/>
          <w:sz w:val="30"/>
          <w:szCs w:val="30"/>
        </w:rPr>
        <w:br/>
      </w:r>
      <w:r w:rsidRPr="00657EE5">
        <w:rPr>
          <w:rFonts w:ascii="Angsana New" w:hAnsi="Angsana New"/>
          <w:i/>
          <w:iCs/>
          <w:spacing w:val="-6"/>
          <w:sz w:val="30"/>
          <w:szCs w:val="30"/>
        </w:rPr>
        <w:t xml:space="preserve">(31 </w:t>
      </w:r>
      <w:r w:rsidRPr="00657EE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มีนาคม </w:t>
      </w:r>
      <w:r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D0319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F26B5D">
        <w:rPr>
          <w:rFonts w:ascii="Angsana New" w:hAnsi="Angsana New"/>
          <w:i/>
          <w:iCs/>
          <w:spacing w:val="-6"/>
          <w:sz w:val="30"/>
          <w:szCs w:val="30"/>
        </w:rPr>
        <w:t xml:space="preserve">: 16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657EE5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โดยมีอัตราดอกเบี้ยร้อยละ 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1.25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(</w:t>
      </w:r>
      <w:r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มีนาคม 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B24041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F26B5D">
        <w:rPr>
          <w:rFonts w:ascii="Angsana New" w:hAnsi="Angsana New"/>
          <w:i/>
          <w:iCs/>
          <w:spacing w:val="-6"/>
          <w:sz w:val="30"/>
          <w:szCs w:val="30"/>
        </w:rPr>
        <w:t xml:space="preserve">1.25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และถึงกำหนดชำระในเดือนมีนาคม </w:t>
      </w:r>
      <w:r w:rsidRPr="00657EE5">
        <w:rPr>
          <w:rFonts w:ascii="Angsana New" w:hAnsi="Angsana New"/>
          <w:spacing w:val="-6"/>
          <w:sz w:val="30"/>
          <w:szCs w:val="30"/>
        </w:rPr>
        <w:t>2563</w:t>
      </w:r>
    </w:p>
    <w:p w:rsidR="00F46267" w:rsidRPr="00CD6BCE" w:rsidRDefault="00F46267" w:rsidP="00F46267">
      <w:pPr>
        <w:tabs>
          <w:tab w:val="left" w:pos="54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tbl>
      <w:tblPr>
        <w:tblW w:w="927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175"/>
      </w:tblGrid>
      <w:tr w:rsidR="00F46267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F46267" w:rsidRPr="00AB71E0" w:rsidRDefault="00EC48F5" w:rsidP="000605EC">
            <w:pPr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40" w:type="dxa"/>
            <w:gridSpan w:val="3"/>
          </w:tcPr>
          <w:p w:rsidR="00F46267" w:rsidRPr="00AB71E0" w:rsidRDefault="00EC48F5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F46267" w:rsidRPr="00AB71E0" w:rsidRDefault="00F46267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5" w:type="dxa"/>
            <w:gridSpan w:val="3"/>
          </w:tcPr>
          <w:p w:rsidR="00F46267" w:rsidRPr="00AB71E0" w:rsidRDefault="00EC48F5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8F5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EC48F5" w:rsidRPr="00AB71E0" w:rsidRDefault="00EC48F5" w:rsidP="000605E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6267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F46267" w:rsidRPr="00AB71E0" w:rsidRDefault="00F46267" w:rsidP="000605E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55" w:type="dxa"/>
            <w:gridSpan w:val="7"/>
          </w:tcPr>
          <w:p w:rsidR="00F46267" w:rsidRPr="00AB71E0" w:rsidRDefault="00B73248" w:rsidP="000605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7EB" w:rsidRPr="00C45131" w:rsidTr="00675630">
        <w:trPr>
          <w:cantSplit/>
          <w:trHeight w:val="60"/>
        </w:trPr>
        <w:tc>
          <w:tcPr>
            <w:tcW w:w="4320" w:type="dxa"/>
            <w:vAlign w:val="bottom"/>
          </w:tcPr>
          <w:p w:rsidR="00B567EB" w:rsidRPr="00C45131" w:rsidRDefault="00B567EB" w:rsidP="000271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5131">
              <w:rPr>
                <w:rFonts w:ascii="Angsana New" w:hAnsi="Angsana New"/>
                <w:sz w:val="30"/>
                <w:szCs w:val="30"/>
                <w:cs/>
              </w:rPr>
              <w:t>ราคาทุนของเงินลงทุน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1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5131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386,958</w:t>
            </w:r>
          </w:p>
        </w:tc>
        <w:tc>
          <w:tcPr>
            <w:tcW w:w="180" w:type="dxa"/>
            <w:shd w:val="clear" w:color="auto" w:fill="auto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1,744,358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489,160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17"/>
              </w:tabs>
              <w:spacing w:line="240" w:lineRule="auto"/>
              <w:ind w:left="-108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1,846,560</w:t>
            </w:r>
          </w:p>
        </w:tc>
      </w:tr>
      <w:tr w:rsidR="0002718D" w:rsidRPr="00AB71E0" w:rsidTr="00675630">
        <w:trPr>
          <w:cantSplit/>
          <w:trHeight w:val="60"/>
        </w:trPr>
        <w:tc>
          <w:tcPr>
            <w:tcW w:w="4320" w:type="dxa"/>
            <w:vAlign w:val="bottom"/>
          </w:tcPr>
          <w:p w:rsidR="0002718D" w:rsidRPr="00AB71E0" w:rsidRDefault="0002718D" w:rsidP="0002718D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D6F41">
              <w:rPr>
                <w:rFonts w:ascii="Angsana New" w:hAnsi="Angsana New"/>
                <w:sz w:val="30"/>
                <w:szCs w:val="30"/>
                <w:cs/>
              </w:rPr>
              <w:t>ไถ่ถอน</w:t>
            </w:r>
            <w:r w:rsidRPr="00DD6F4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D6F41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0" w:type="dxa"/>
            <w:shd w:val="clear" w:color="auto" w:fill="auto"/>
          </w:tcPr>
          <w:p w:rsidR="0002718D" w:rsidRPr="005A2EAA" w:rsidRDefault="0002718D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727"/>
                <w:tab w:val="decimal" w:pos="817"/>
              </w:tabs>
              <w:ind w:left="-108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2718D" w:rsidRPr="005A2EAA" w:rsidRDefault="0002718D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clear" w:pos="907"/>
                <w:tab w:val="decimal" w:pos="817"/>
                <w:tab w:val="decimal" w:pos="910"/>
              </w:tabs>
              <w:ind w:left="-108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</w:tr>
      <w:tr w:rsidR="00B567EB" w:rsidRPr="00BF42C7" w:rsidTr="00675630">
        <w:trPr>
          <w:cantSplit/>
          <w:trHeight w:val="70"/>
        </w:trPr>
        <w:tc>
          <w:tcPr>
            <w:tcW w:w="4320" w:type="dxa"/>
            <w:vAlign w:val="bottom"/>
          </w:tcPr>
          <w:p w:rsidR="00B567EB" w:rsidRPr="00AB71E0" w:rsidRDefault="00B567EB" w:rsidP="0002718D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80" w:type="dxa"/>
            <w:shd w:val="clear" w:color="auto" w:fill="auto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1"/>
                <w:tab w:val="decimal" w:pos="109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</w:tr>
      <w:tr w:rsidR="00675630" w:rsidRPr="00AB71E0" w:rsidTr="00675630">
        <w:trPr>
          <w:cantSplit/>
          <w:trHeight w:val="379"/>
        </w:trPr>
        <w:tc>
          <w:tcPr>
            <w:tcW w:w="4320" w:type="dxa"/>
            <w:vAlign w:val="bottom"/>
          </w:tcPr>
          <w:p w:rsidR="00675630" w:rsidRPr="00CC0A42" w:rsidRDefault="00675630" w:rsidP="00675630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มูลค่าตามบัญชีของเงินลงทุน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2D6AE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140C8F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0C8F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</w:tcPr>
          <w:p w:rsidR="00675630" w:rsidRPr="0002718D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30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left" w:pos="555"/>
                <w:tab w:val="decimal" w:pos="645"/>
                <w:tab w:val="decimal" w:pos="727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30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30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</w:tr>
    </w:tbl>
    <w:p w:rsidR="00ED61C5" w:rsidRPr="00CD6BCE" w:rsidRDefault="00ED61C5" w:rsidP="00A9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F46267" w:rsidRDefault="000605EC" w:rsidP="00DA1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979E9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2D6AE5">
        <w:rPr>
          <w:rFonts w:ascii="Angsana New" w:hAnsi="Angsana New" w:hint="cs"/>
          <w:sz w:val="30"/>
          <w:szCs w:val="30"/>
          <w:cs/>
        </w:rPr>
        <w:t>หก</w:t>
      </w:r>
      <w:r w:rsidRPr="001979E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979E9">
        <w:rPr>
          <w:rFonts w:ascii="Angsana New" w:hAnsi="Angsana New"/>
          <w:sz w:val="30"/>
          <w:szCs w:val="30"/>
        </w:rPr>
        <w:t xml:space="preserve">30 </w:t>
      </w:r>
      <w:r w:rsidR="002D6AE5">
        <w:rPr>
          <w:rFonts w:ascii="Angsana New" w:hAnsi="Angsana New" w:hint="cs"/>
          <w:sz w:val="30"/>
          <w:szCs w:val="30"/>
          <w:cs/>
        </w:rPr>
        <w:t>กันย</w:t>
      </w:r>
      <w:r w:rsidRPr="001979E9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1979E9">
        <w:rPr>
          <w:rFonts w:ascii="Angsana New" w:hAnsi="Angsana New"/>
          <w:sz w:val="30"/>
          <w:szCs w:val="30"/>
        </w:rPr>
        <w:t xml:space="preserve">2561 </w:t>
      </w:r>
      <w:r w:rsidRPr="001979E9">
        <w:rPr>
          <w:rFonts w:ascii="Angsana New" w:hAnsi="Angsana New" w:hint="cs"/>
          <w:sz w:val="30"/>
          <w:szCs w:val="30"/>
          <w:cs/>
        </w:rPr>
        <w:t>บริษัทได้ไถ่ถอน</w:t>
      </w:r>
      <w:r w:rsidR="005E2075">
        <w:rPr>
          <w:rFonts w:ascii="Angsana New" w:hAnsi="Angsana New" w:hint="cs"/>
          <w:sz w:val="30"/>
          <w:szCs w:val="30"/>
          <w:cs/>
        </w:rPr>
        <w:t>หุ้นบุริมสิทธิ</w:t>
      </w:r>
      <w:r w:rsidR="00575A18" w:rsidRPr="001979E9">
        <w:rPr>
          <w:rFonts w:ascii="Angsana New" w:hAnsi="Angsana New" w:hint="cs"/>
          <w:sz w:val="30"/>
          <w:szCs w:val="30"/>
          <w:cs/>
        </w:rPr>
        <w:t>ของ</w:t>
      </w:r>
      <w:r w:rsidRPr="001979E9">
        <w:rPr>
          <w:rFonts w:ascii="Angsana New" w:hAnsi="Angsana New" w:hint="cs"/>
          <w:sz w:val="30"/>
          <w:szCs w:val="30"/>
          <w:cs/>
        </w:rPr>
        <w:t xml:space="preserve"> </w:t>
      </w:r>
      <w:r w:rsidRPr="001979E9">
        <w:rPr>
          <w:rFonts w:ascii="Angsana New" w:hAnsi="Angsana New"/>
          <w:sz w:val="30"/>
          <w:szCs w:val="30"/>
        </w:rPr>
        <w:t xml:space="preserve">Blue Bucks Investment Pte. Ltd. </w:t>
      </w:r>
      <w:r w:rsidR="00102792" w:rsidRPr="001979E9">
        <w:rPr>
          <w:rFonts w:ascii="Angsana New" w:hAnsi="Angsana New" w:hint="cs"/>
          <w:sz w:val="30"/>
          <w:szCs w:val="30"/>
          <w:cs/>
        </w:rPr>
        <w:t>จำนวน</w:t>
      </w:r>
      <w:r w:rsidR="00DD6F41" w:rsidRPr="001979E9">
        <w:rPr>
          <w:rFonts w:ascii="Angsana New" w:hAnsi="Angsana New" w:hint="cs"/>
          <w:sz w:val="30"/>
          <w:szCs w:val="30"/>
          <w:cs/>
        </w:rPr>
        <w:t>เงิน</w:t>
      </w:r>
      <w:r w:rsidR="00102792" w:rsidRPr="001979E9">
        <w:rPr>
          <w:rFonts w:ascii="Angsana New" w:hAnsi="Angsana New"/>
          <w:sz w:val="30"/>
          <w:szCs w:val="30"/>
        </w:rPr>
        <w:t xml:space="preserve"> </w:t>
      </w:r>
      <w:r w:rsidR="00575A18" w:rsidRPr="001979E9">
        <w:rPr>
          <w:rFonts w:ascii="Angsana New" w:hAnsi="Angsana New"/>
          <w:sz w:val="30"/>
          <w:szCs w:val="30"/>
        </w:rPr>
        <w:t>758.0</w:t>
      </w:r>
      <w:r w:rsidRPr="001979E9">
        <w:rPr>
          <w:rFonts w:ascii="Angsana New" w:hAnsi="Angsana New"/>
          <w:sz w:val="30"/>
          <w:szCs w:val="30"/>
        </w:rPr>
        <w:t xml:space="preserve"> </w:t>
      </w:r>
      <w:r w:rsidRPr="001979E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1979E9">
        <w:rPr>
          <w:rFonts w:ascii="Angsana New" w:hAnsi="Angsana New"/>
          <w:sz w:val="30"/>
          <w:szCs w:val="30"/>
        </w:rPr>
        <w:t xml:space="preserve">Big Banyan Investment Pte. Ltd. </w:t>
      </w:r>
      <w:r w:rsidRPr="001979E9">
        <w:rPr>
          <w:rFonts w:ascii="Angsana New" w:hAnsi="Angsana New" w:hint="cs"/>
          <w:sz w:val="30"/>
          <w:szCs w:val="30"/>
          <w:cs/>
        </w:rPr>
        <w:t>จำนวน</w:t>
      </w:r>
      <w:r w:rsidR="009A58F7">
        <w:rPr>
          <w:rFonts w:ascii="Angsana New" w:hAnsi="Angsana New" w:hint="cs"/>
          <w:sz w:val="30"/>
          <w:szCs w:val="30"/>
          <w:cs/>
        </w:rPr>
        <w:t>เงิน</w:t>
      </w:r>
      <w:r w:rsidRPr="001979E9">
        <w:rPr>
          <w:rFonts w:ascii="Angsana New" w:hAnsi="Angsana New" w:hint="cs"/>
          <w:sz w:val="30"/>
          <w:szCs w:val="30"/>
          <w:cs/>
        </w:rPr>
        <w:t xml:space="preserve"> </w:t>
      </w:r>
      <w:r w:rsidRPr="001979E9">
        <w:rPr>
          <w:rFonts w:ascii="Angsana New" w:hAnsi="Angsana New"/>
          <w:sz w:val="30"/>
          <w:szCs w:val="30"/>
        </w:rPr>
        <w:t xml:space="preserve">599.4 </w:t>
      </w:r>
      <w:r w:rsidRPr="001979E9">
        <w:rPr>
          <w:rFonts w:ascii="Angsana New" w:hAnsi="Angsana New" w:hint="cs"/>
          <w:sz w:val="30"/>
          <w:szCs w:val="30"/>
          <w:cs/>
        </w:rPr>
        <w:t>ล้านบาท</w:t>
      </w:r>
    </w:p>
    <w:p w:rsidR="00A94CF7" w:rsidRPr="005A2EAA" w:rsidRDefault="001D4813" w:rsidP="001D481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A0EB8" w:rsidRPr="001D4813">
        <w:rPr>
          <w:rFonts w:ascii="Angsana New" w:hAnsi="Angsana New"/>
          <w:sz w:val="30"/>
          <w:szCs w:val="30"/>
          <w:u w:val="none"/>
        </w:rPr>
        <w:lastRenderedPageBreak/>
        <w:t>10</w:t>
      </w:r>
      <w:r w:rsidR="00A94CF7" w:rsidRPr="001D4813">
        <w:rPr>
          <w:rFonts w:ascii="Angsana New" w:hAnsi="Angsana New"/>
          <w:sz w:val="30"/>
          <w:szCs w:val="30"/>
          <w:u w:val="none"/>
          <w:cs/>
        </w:rPr>
        <w:tab/>
        <w:t>ที่ดิน อาคารและอุปกรณ์</w:t>
      </w:r>
    </w:p>
    <w:p w:rsidR="00A94CF7" w:rsidRPr="009D559C" w:rsidRDefault="00A94CF7" w:rsidP="00A9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94CF7" w:rsidRDefault="00A94CF7" w:rsidP="00A94CF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A2EAA">
        <w:rPr>
          <w:rFonts w:ascii="Angsana New" w:hAnsi="Angsana New"/>
          <w:sz w:val="30"/>
          <w:szCs w:val="30"/>
          <w:cs/>
        </w:rPr>
        <w:tab/>
        <w:t>การซื้อ จำหน</w:t>
      </w:r>
      <w:r w:rsidR="006A1829">
        <w:rPr>
          <w:rFonts w:ascii="Angsana New" w:hAnsi="Angsana New"/>
          <w:sz w:val="30"/>
          <w:szCs w:val="30"/>
          <w:cs/>
        </w:rPr>
        <w:t>่าย และโอนที่ดิน อาคารและอุปกรณ</w:t>
      </w:r>
      <w:r w:rsidR="006A1829">
        <w:rPr>
          <w:rFonts w:ascii="Angsana New" w:hAnsi="Angsana New" w:hint="cs"/>
          <w:sz w:val="30"/>
          <w:szCs w:val="30"/>
          <w:cs/>
        </w:rPr>
        <w:t>์</w:t>
      </w:r>
      <w:r w:rsidRPr="005A2EAA">
        <w:rPr>
          <w:rFonts w:ascii="Angsana New" w:hAnsi="Angsana New"/>
          <w:sz w:val="30"/>
          <w:szCs w:val="30"/>
          <w:cs/>
        </w:rPr>
        <w:t>ระหว่าง</w:t>
      </w:r>
      <w:r w:rsidRPr="005A2EAA">
        <w:rPr>
          <w:rFonts w:ascii="Angsana New" w:hAnsi="Angsana New" w:hint="cs"/>
          <w:sz w:val="30"/>
          <w:szCs w:val="30"/>
          <w:cs/>
        </w:rPr>
        <w:t>งวด</w:t>
      </w:r>
      <w:r w:rsidR="002D6AE5">
        <w:rPr>
          <w:rFonts w:ascii="Angsana New" w:hAnsi="Angsana New" w:hint="cs"/>
          <w:sz w:val="30"/>
          <w:szCs w:val="30"/>
          <w:cs/>
        </w:rPr>
        <w:t>หก</w:t>
      </w:r>
      <w:r w:rsidRPr="005A2EAA">
        <w:rPr>
          <w:rFonts w:ascii="Angsana New" w:hAnsi="Angsana New" w:hint="cs"/>
          <w:sz w:val="30"/>
          <w:szCs w:val="30"/>
          <w:cs/>
        </w:rPr>
        <w:t>เดือน</w:t>
      </w:r>
      <w:r w:rsidRPr="005A2EA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6975">
        <w:rPr>
          <w:rFonts w:ascii="Angsana New" w:hAnsi="Angsana New" w:hint="cs"/>
          <w:sz w:val="30"/>
          <w:szCs w:val="30"/>
          <w:cs/>
        </w:rPr>
        <w:t>3</w:t>
      </w:r>
      <w:r w:rsidR="00F46267">
        <w:rPr>
          <w:rFonts w:ascii="Angsana New" w:hAnsi="Angsana New"/>
          <w:sz w:val="30"/>
          <w:szCs w:val="30"/>
        </w:rPr>
        <w:t>0</w:t>
      </w:r>
      <w:r w:rsidR="005557A5">
        <w:rPr>
          <w:rFonts w:ascii="Angsana New" w:hAnsi="Angsana New" w:hint="cs"/>
          <w:sz w:val="30"/>
          <w:szCs w:val="30"/>
          <w:cs/>
        </w:rPr>
        <w:t xml:space="preserve"> </w:t>
      </w:r>
      <w:r w:rsidR="002D6AE5">
        <w:rPr>
          <w:rFonts w:ascii="Angsana New" w:hAnsi="Angsana New" w:hint="cs"/>
          <w:sz w:val="30"/>
          <w:szCs w:val="30"/>
          <w:cs/>
        </w:rPr>
        <w:t>กันย</w:t>
      </w:r>
      <w:r w:rsidR="006B0E8B">
        <w:rPr>
          <w:rFonts w:ascii="Angsana New" w:hAnsi="Angsana New" w:hint="cs"/>
          <w:sz w:val="30"/>
          <w:szCs w:val="30"/>
          <w:cs/>
        </w:rPr>
        <w:t>ายน</w:t>
      </w:r>
      <w:r w:rsidRPr="005A2E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94CF7" w:rsidRPr="009D559C" w:rsidRDefault="00A94CF7" w:rsidP="00A94CF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90"/>
        <w:gridCol w:w="90"/>
        <w:gridCol w:w="90"/>
        <w:gridCol w:w="1080"/>
        <w:gridCol w:w="180"/>
        <w:gridCol w:w="1170"/>
      </w:tblGrid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A94CF7" w:rsidP="0054487C">
            <w:pPr>
              <w:spacing w:line="380" w:lineRule="exac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9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307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F46267" w:rsidP="006B0E8B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D2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A94CF7"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94CF7"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0E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94CF7"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D2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610" w:type="dxa"/>
            <w:gridSpan w:val="4"/>
            <w:vAlign w:val="center"/>
          </w:tcPr>
          <w:p w:rsidR="00A94CF7" w:rsidRPr="006B0E8B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440D9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A94CF7" w:rsidRPr="00CA3070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</w:t>
            </w:r>
            <w:r w:rsidR="006B0E8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40D9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A94CF7" w:rsidP="0054487C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A94CF7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4CF7" w:rsidRPr="00CA3070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4CF7" w:rsidRPr="00CA3070" w:rsidRDefault="00A94CF7" w:rsidP="0054487C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การซื้อและการโอนเข้า</w:t>
            </w:r>
            <w:r w:rsidR="00200867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br/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การจำหน่ายและการโอนออก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ราคาตามบัญชีสุทธิ</w:t>
            </w:r>
          </w:p>
        </w:tc>
        <w:tc>
          <w:tcPr>
            <w:tcW w:w="18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94CF7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</w:p>
          <w:p w:rsidR="00A94CF7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</w:p>
          <w:p w:rsidR="00A94CF7" w:rsidRPr="00CA3070" w:rsidRDefault="00A94CF7" w:rsidP="00200867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การซื้อและการโอนเข้า 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การจำหน่ายและการโอนออก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ราคาตามบัญชีสุทธิ</w:t>
            </w:r>
          </w:p>
        </w:tc>
      </w:tr>
      <w:tr w:rsidR="00A94CF7" w:rsidRPr="00CA3070" w:rsidTr="00896A97">
        <w:trPr>
          <w:cantSplit/>
        </w:trPr>
        <w:tc>
          <w:tcPr>
            <w:tcW w:w="3960" w:type="dxa"/>
          </w:tcPr>
          <w:p w:rsidR="00A94CF7" w:rsidRPr="00CA3070" w:rsidRDefault="00A94CF7" w:rsidP="0054487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9"/>
          </w:tcPr>
          <w:p w:rsidR="00A94CF7" w:rsidRPr="00CA3070" w:rsidRDefault="00A94CF7" w:rsidP="0054487C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325F69" w:rsidRDefault="005E2E3E" w:rsidP="00440D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:rsidR="00440D96" w:rsidRPr="00ED61C5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11,812</w:t>
            </w:r>
          </w:p>
        </w:tc>
        <w:tc>
          <w:tcPr>
            <w:tcW w:w="180" w:type="dxa"/>
          </w:tcPr>
          <w:p w:rsidR="00440D96" w:rsidRPr="00ED61C5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440D96" w:rsidRPr="00ED61C5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D6AE5">
              <w:rPr>
                <w:rFonts w:ascii="Angsana New" w:hAnsi="Angsana New"/>
                <w:sz w:val="30"/>
                <w:szCs w:val="30"/>
                <w:lang w:val="en-US" w:bidi="th-TH"/>
              </w:rPr>
              <w:t>59,708</w:t>
            </w:r>
          </w:p>
        </w:tc>
        <w:tc>
          <w:tcPr>
            <w:tcW w:w="180" w:type="dxa"/>
          </w:tcPr>
          <w:p w:rsidR="00440D96" w:rsidRPr="00ED61C5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ED61C5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440D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CA3070" w:rsidRDefault="002D6AE5" w:rsidP="002D6AE5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170" w:type="dxa"/>
          </w:tcPr>
          <w:p w:rsidR="00440D96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5,802</w:t>
            </w:r>
          </w:p>
        </w:tc>
        <w:tc>
          <w:tcPr>
            <w:tcW w:w="180" w:type="dxa"/>
          </w:tcPr>
          <w:p w:rsidR="00440D96" w:rsidRPr="00ED61C5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70" w:type="dxa"/>
          </w:tcPr>
          <w:p w:rsidR="00440D96" w:rsidRPr="00CA3070" w:rsidDel="00977C08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D6AE5">
              <w:rPr>
                <w:rFonts w:ascii="Angsana New" w:hAnsi="Angsana New"/>
                <w:sz w:val="30"/>
                <w:szCs w:val="30"/>
                <w:lang w:val="en-US" w:bidi="th-TH"/>
              </w:rPr>
              <w:t>4,425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ED61C5" w:rsidDel="00977C08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2D6AE5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6AE5">
              <w:rPr>
                <w:rFonts w:ascii="Angsana New" w:hAnsi="Angsana New"/>
                <w:sz w:val="30"/>
                <w:szCs w:val="30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CA3070" w:rsidDel="00977C08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34,947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ED61C5" w:rsidDel="00977C08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2D6AE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6AE5">
              <w:rPr>
                <w:rFonts w:ascii="Angsana New" w:hAnsi="Angsana New"/>
                <w:sz w:val="30"/>
                <w:szCs w:val="30"/>
              </w:rPr>
              <w:t>973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CA3070" w:rsidDel="00977C08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393,153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016CE3" w:rsidDel="00977C08" w:rsidRDefault="00440D96" w:rsidP="00440D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D6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D6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0D96" w:rsidRPr="00CA3070" w:rsidDel="00977C08" w:rsidRDefault="002D6AE5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105,765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CA3070" w:rsidDel="00977C08" w:rsidRDefault="00440D96" w:rsidP="00440D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</w:t>
            </w:r>
            <w:r w:rsidR="002D6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D6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B24041" w:rsidRPr="009D559C" w:rsidRDefault="00B24041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  <w:u w:val="none"/>
        </w:rPr>
      </w:pPr>
    </w:p>
    <w:p w:rsidR="00B96FE1" w:rsidRPr="000F4CE0" w:rsidRDefault="004F43A1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440D96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B96FE1" w:rsidRPr="000F4CE0">
        <w:rPr>
          <w:rFonts w:ascii="Angsana New" w:hAnsi="Angsana New"/>
          <w:sz w:val="30"/>
          <w:szCs w:val="30"/>
          <w:u w:val="none"/>
        </w:rPr>
        <w:tab/>
      </w:r>
      <w:r w:rsidR="00420897" w:rsidRPr="000F4CE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:rsidR="00420897" w:rsidRPr="009D559C" w:rsidRDefault="00420897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:rsidR="0075515A" w:rsidRDefault="0075515A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0F4CE0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ผู้บริหารเห็นว่ากลุ่มบริษัทดำเนินกิจการในส่วนงานเดียวคือธุรกิจ</w:t>
      </w:r>
      <w:r w:rsidR="001E0B05" w:rsidRPr="000F4CE0">
        <w:rPr>
          <w:rFonts w:ascii="Angsana New" w:hAnsi="Angsana New"/>
          <w:sz w:val="30"/>
          <w:szCs w:val="30"/>
          <w:cs/>
        </w:rPr>
        <w:t>ผงคาร์บอน</w:t>
      </w:r>
      <w:r w:rsidR="0068670F">
        <w:rPr>
          <w:rFonts w:ascii="Angsana New" w:hAnsi="Angsana New" w:hint="cs"/>
          <w:sz w:val="30"/>
          <w:szCs w:val="30"/>
          <w:cs/>
        </w:rPr>
        <w:t xml:space="preserve"> </w:t>
      </w:r>
      <w:r w:rsidRPr="000F4CE0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  <w:r w:rsidRPr="000F4CE0">
        <w:rPr>
          <w:rFonts w:ascii="Angsana New" w:hAnsi="Angsana New"/>
          <w:sz w:val="30"/>
          <w:szCs w:val="30"/>
        </w:rPr>
        <w:t xml:space="preserve"> </w:t>
      </w:r>
    </w:p>
    <w:p w:rsidR="009D559C" w:rsidRPr="009D559C" w:rsidRDefault="009D559C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28"/>
          <w:szCs w:val="28"/>
        </w:rPr>
      </w:pPr>
    </w:p>
    <w:p w:rsidR="007D4077" w:rsidRPr="006934B8" w:rsidRDefault="004F43A1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440D96" w:rsidRPr="00B24041">
        <w:rPr>
          <w:rFonts w:ascii="Angsana New" w:hAnsi="Angsana New"/>
          <w:sz w:val="30"/>
          <w:szCs w:val="30"/>
          <w:u w:val="none"/>
        </w:rPr>
        <w:t>2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:rsidR="007D4077" w:rsidRPr="009D559C" w:rsidRDefault="007D407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440D96" w:rsidRDefault="00440D96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23C58">
        <w:rPr>
          <w:rFonts w:ascii="Angsana New" w:hAnsi="Angsana New"/>
          <w:sz w:val="30"/>
          <w:szCs w:val="30"/>
          <w:cs/>
          <w:lang w:val="en-GB"/>
        </w:rPr>
        <w:t>การรับรู้ค่าใช้จ่ายภาษีเงินได้ขึ้นอยู่กับการประมาณการที่ดีที่สุดของฝ่ายบริหารเกี</w:t>
      </w:r>
      <w:r>
        <w:rPr>
          <w:rFonts w:ascii="Angsana New" w:hAnsi="Angsana New"/>
          <w:sz w:val="30"/>
          <w:szCs w:val="30"/>
          <w:cs/>
          <w:lang w:val="en-GB"/>
        </w:rPr>
        <w:t>่ยวกับอัตราภาษีเงินได้ประจำปี</w:t>
      </w:r>
      <w:r>
        <w:rPr>
          <w:rFonts w:ascii="Angsana New" w:hAnsi="Angsana New"/>
          <w:sz w:val="30"/>
          <w:szCs w:val="30"/>
          <w:lang w:val="en-GB"/>
        </w:rPr>
        <w:br/>
      </w:r>
      <w:r>
        <w:rPr>
          <w:rFonts w:ascii="Angsana New" w:hAnsi="Angsana New"/>
          <w:sz w:val="30"/>
          <w:szCs w:val="30"/>
          <w:cs/>
          <w:lang w:val="en-GB"/>
        </w:rPr>
        <w:t>ถั</w:t>
      </w:r>
      <w:r>
        <w:rPr>
          <w:rFonts w:ascii="Angsana New" w:hAnsi="Angsana New" w:hint="cs"/>
          <w:sz w:val="30"/>
          <w:szCs w:val="30"/>
          <w:cs/>
          <w:lang w:val="en-GB"/>
        </w:rPr>
        <w:t>ว</w:t>
      </w:r>
      <w:r w:rsidRPr="00923C58">
        <w:rPr>
          <w:rFonts w:ascii="Angsana New" w:hAnsi="Angsana New"/>
          <w:sz w:val="30"/>
          <w:szCs w:val="30"/>
          <w:cs/>
          <w:lang w:val="en-GB"/>
        </w:rPr>
        <w:t>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อัตราภาษีเงินได้ที่แท้จริงของกลุ่มบริษัทสำหรับงวด</w:t>
      </w:r>
      <w:r w:rsidR="002D6AE5">
        <w:rPr>
          <w:rFonts w:ascii="Angsana New" w:hAnsi="Angsana New" w:hint="cs"/>
          <w:sz w:val="30"/>
          <w:szCs w:val="30"/>
          <w:cs/>
          <w:lang w:val="en-GB"/>
        </w:rPr>
        <w:t>หก</w:t>
      </w:r>
      <w:r>
        <w:rPr>
          <w:rFonts w:ascii="Angsana New" w:hAnsi="Angsana New"/>
          <w:sz w:val="30"/>
          <w:szCs w:val="30"/>
          <w:cs/>
          <w:lang w:val="en-GB"/>
        </w:rPr>
        <w:t>เดือน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GB"/>
        </w:rPr>
        <w:t>3</w:t>
      </w:r>
      <w:r w:rsidR="000544B1">
        <w:rPr>
          <w:rFonts w:ascii="Angsana New" w:hAnsi="Angsana New"/>
          <w:sz w:val="30"/>
          <w:szCs w:val="30"/>
          <w:lang w:val="en-GB"/>
        </w:rPr>
        <w:t>0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2D6AE5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="000544B1">
        <w:rPr>
          <w:rFonts w:ascii="Angsana New" w:hAnsi="Angsana New" w:hint="cs"/>
          <w:sz w:val="30"/>
          <w:szCs w:val="30"/>
          <w:cs/>
          <w:lang w:val="en-GB"/>
        </w:rPr>
        <w:t>ายน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23C58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923C58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  <w:lang w:val="en-GB"/>
        </w:rPr>
        <w:t>1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ในงบการเงิน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923C58">
        <w:rPr>
          <w:rFonts w:ascii="Angsana New" w:hAnsi="Angsana New"/>
          <w:sz w:val="30"/>
          <w:szCs w:val="30"/>
          <w:cs/>
          <w:lang w:val="en-GB"/>
        </w:rPr>
        <w:t>คือร้อย</w:t>
      </w:r>
      <w:r w:rsidRPr="00BA67A3">
        <w:rPr>
          <w:rFonts w:ascii="Angsana New" w:hAnsi="Angsana New"/>
          <w:sz w:val="30"/>
          <w:szCs w:val="30"/>
          <w:cs/>
          <w:lang w:val="en-GB"/>
        </w:rPr>
        <w:t xml:space="preserve">ละ </w:t>
      </w:r>
      <w:r w:rsidR="00D965B6">
        <w:rPr>
          <w:rFonts w:ascii="Angsana New" w:hAnsi="Angsana New"/>
          <w:sz w:val="30"/>
          <w:szCs w:val="30"/>
          <w:lang w:val="en-GB"/>
        </w:rPr>
        <w:t>1</w:t>
      </w:r>
      <w:r w:rsidR="002D6AE5">
        <w:rPr>
          <w:rFonts w:ascii="Angsana New" w:hAnsi="Angsana New"/>
          <w:sz w:val="30"/>
          <w:szCs w:val="30"/>
        </w:rPr>
        <w:t>8</w:t>
      </w:r>
      <w:r w:rsidR="00D965B6">
        <w:rPr>
          <w:rFonts w:ascii="Angsana New" w:hAnsi="Angsana New"/>
          <w:sz w:val="30"/>
          <w:szCs w:val="30"/>
          <w:lang w:val="en-GB"/>
        </w:rPr>
        <w:t>.</w:t>
      </w:r>
      <w:r w:rsidR="00727D7D">
        <w:rPr>
          <w:rFonts w:ascii="Angsana New" w:hAnsi="Angsana New"/>
          <w:sz w:val="30"/>
          <w:szCs w:val="30"/>
          <w:lang w:val="en-GB"/>
        </w:rPr>
        <w:t>3</w:t>
      </w:r>
      <w:r w:rsidR="008A7C0D">
        <w:rPr>
          <w:rFonts w:ascii="Angsana New" w:hAnsi="Angsana New"/>
          <w:sz w:val="30"/>
          <w:szCs w:val="30"/>
          <w:lang w:val="en-GB"/>
        </w:rPr>
        <w:t>2</w:t>
      </w:r>
      <w:r w:rsidRPr="00BA67A3">
        <w:rPr>
          <w:rFonts w:ascii="Angsana New" w:hAnsi="Angsana New"/>
          <w:sz w:val="30"/>
          <w:szCs w:val="30"/>
          <w:lang w:val="en-GB"/>
        </w:rPr>
        <w:t xml:space="preserve"> </w:t>
      </w:r>
      <w:r w:rsidRPr="00BA67A3">
        <w:rPr>
          <w:rFonts w:ascii="Angsana New" w:hAnsi="Angsana New"/>
          <w:sz w:val="30"/>
          <w:szCs w:val="30"/>
          <w:cs/>
          <w:lang w:val="en-GB"/>
        </w:rPr>
        <w:t xml:space="preserve">และร้อยละ </w:t>
      </w:r>
      <w:r w:rsidRPr="00BA67A3">
        <w:rPr>
          <w:rFonts w:ascii="Angsana New" w:hAnsi="Angsana New"/>
          <w:sz w:val="30"/>
          <w:szCs w:val="30"/>
          <w:lang w:val="en-GB"/>
        </w:rPr>
        <w:t>1</w:t>
      </w:r>
      <w:r w:rsidR="002D6AE5">
        <w:rPr>
          <w:rFonts w:ascii="Angsana New" w:hAnsi="Angsana New"/>
          <w:sz w:val="30"/>
          <w:szCs w:val="30"/>
          <w:lang w:val="en-GB"/>
        </w:rPr>
        <w:t>4.2</w:t>
      </w:r>
      <w:r w:rsidR="006B616F">
        <w:rPr>
          <w:rFonts w:ascii="Angsana New" w:hAnsi="Angsana New"/>
          <w:sz w:val="30"/>
          <w:szCs w:val="30"/>
          <w:lang w:val="en-GB"/>
        </w:rPr>
        <w:t>5</w:t>
      </w:r>
      <w:r w:rsidRPr="00BA67A3">
        <w:rPr>
          <w:rFonts w:ascii="Angsana New" w:hAnsi="Angsana New"/>
          <w:sz w:val="30"/>
          <w:szCs w:val="30"/>
          <w:cs/>
          <w:lang w:val="en-GB"/>
        </w:rPr>
        <w:t xml:space="preserve"> ตามลำดับ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(งบการเงินเฉพาะกิจการสำหรับงวด</w:t>
      </w:r>
      <w:r w:rsidR="002D6AE5">
        <w:rPr>
          <w:rFonts w:ascii="Angsana New" w:hAnsi="Angsana New" w:hint="cs"/>
          <w:i/>
          <w:iCs/>
          <w:sz w:val="30"/>
          <w:szCs w:val="30"/>
          <w:cs/>
          <w:lang w:val="en-GB"/>
        </w:rPr>
        <w:t>หก</w:t>
      </w:r>
      <w:r>
        <w:rPr>
          <w:rFonts w:ascii="Angsana New" w:hAnsi="Angsana New"/>
          <w:i/>
          <w:iCs/>
          <w:sz w:val="30"/>
          <w:szCs w:val="30"/>
          <w:cs/>
          <w:lang w:val="en-GB"/>
        </w:rPr>
        <w:t>เดือน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สิ้นสุดวันที</w:t>
      </w:r>
      <w:r w:rsidR="00C668C8">
        <w:rPr>
          <w:rFonts w:ascii="Angsana New" w:hAnsi="Angsana New" w:hint="cs"/>
          <w:i/>
          <w:iCs/>
          <w:sz w:val="30"/>
          <w:szCs w:val="30"/>
          <w:cs/>
          <w:lang w:val="en-GB"/>
        </w:rPr>
        <w:t>่</w:t>
      </w:r>
      <w:r w:rsidR="00C668C8">
        <w:rPr>
          <w:rFonts w:ascii="Angsana New" w:hAnsi="Angsana New"/>
          <w:i/>
          <w:iCs/>
          <w:sz w:val="30"/>
          <w:szCs w:val="30"/>
          <w:cs/>
          <w:lang w:val="en-GB"/>
        </w:rPr>
        <w:br/>
      </w:r>
      <w:r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0544B1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2D6AE5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กันย</w:t>
      </w:r>
      <w:r w:rsidR="000544B1">
        <w:rPr>
          <w:rFonts w:ascii="Angsana New" w:hAnsi="Angsana New" w:hint="cs"/>
          <w:i/>
          <w:iCs/>
          <w:sz w:val="30"/>
          <w:szCs w:val="30"/>
          <w:cs/>
          <w:lang w:val="en-GB"/>
        </w:rPr>
        <w:t>ายน</w:t>
      </w:r>
      <w:r w:rsidR="00325F6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>256</w:t>
      </w:r>
      <w:r>
        <w:rPr>
          <w:rFonts w:ascii="Angsana New" w:hAnsi="Angsana New"/>
          <w:i/>
          <w:iCs/>
          <w:sz w:val="30"/>
          <w:szCs w:val="30"/>
        </w:rPr>
        <w:t>2</w:t>
      </w:r>
      <w:r w:rsidR="00325F6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และ</w:t>
      </w:r>
      <w:r w:rsidR="00325F6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0544B1">
        <w:rPr>
          <w:rFonts w:ascii="Angsana New" w:hAnsi="Angsana New"/>
          <w:i/>
          <w:iCs/>
          <w:sz w:val="30"/>
          <w:szCs w:val="30"/>
        </w:rPr>
        <w:t>1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ร้อยละ </w:t>
      </w:r>
      <w:r w:rsidR="002D6AE5">
        <w:rPr>
          <w:rFonts w:ascii="Angsana New" w:hAnsi="Angsana New"/>
          <w:i/>
          <w:iCs/>
          <w:sz w:val="30"/>
          <w:szCs w:val="30"/>
        </w:rPr>
        <w:t>19</w:t>
      </w:r>
      <w:r w:rsidR="00B24041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6B616F">
        <w:rPr>
          <w:rFonts w:ascii="Angsana New" w:hAnsi="Angsana New"/>
          <w:i/>
          <w:iCs/>
          <w:sz w:val="30"/>
          <w:szCs w:val="30"/>
          <w:lang w:val="en-GB"/>
        </w:rPr>
        <w:t>39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และร้อยละ </w:t>
      </w:r>
      <w:r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2D6AE5">
        <w:rPr>
          <w:rFonts w:ascii="Angsana New" w:hAnsi="Angsana New"/>
          <w:i/>
          <w:iCs/>
          <w:sz w:val="30"/>
          <w:szCs w:val="30"/>
          <w:lang w:val="en-GB"/>
        </w:rPr>
        <w:t>7</w:t>
      </w:r>
      <w:r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2E08B3">
        <w:rPr>
          <w:rFonts w:ascii="Angsana New" w:hAnsi="Angsana New"/>
          <w:i/>
          <w:iCs/>
          <w:sz w:val="30"/>
          <w:szCs w:val="30"/>
          <w:lang w:val="en-GB"/>
        </w:rPr>
        <w:t>57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ตามลำดับ)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ทั้งนี้อัตราภาษีเงินได้ที่แท้จริงแตกต่างจากอัตราภาษีเงินได้นิติบุคคล</w:t>
      </w:r>
      <w:r w:rsidRPr="00923C58">
        <w:rPr>
          <w:rFonts w:ascii="Angsana New" w:hAnsi="Angsana New"/>
          <w:sz w:val="30"/>
          <w:szCs w:val="30"/>
          <w:cs/>
          <w:lang w:val="en-GB"/>
        </w:rPr>
        <w:t>มีสาเหตุหลักจากปัจจัยดังต่อไปนี้</w:t>
      </w:r>
    </w:p>
    <w:p w:rsidR="00440D96" w:rsidRPr="00923C58" w:rsidRDefault="009D559C" w:rsidP="001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22"/>
          <w:szCs w:val="22"/>
        </w:rPr>
        <w:br w:type="page"/>
      </w:r>
      <w:r w:rsidR="00440D96" w:rsidRPr="00923C58">
        <w:rPr>
          <w:rFonts w:ascii="Angsana New" w:hAnsi="Angsana New"/>
          <w:sz w:val="30"/>
          <w:szCs w:val="30"/>
          <w:lang w:val="en-GB"/>
        </w:rPr>
        <w:lastRenderedPageBreak/>
        <w:t>(</w:t>
      </w:r>
      <w:proofErr w:type="gramStart"/>
      <w:r w:rsidR="00440D96" w:rsidRPr="00923C58">
        <w:rPr>
          <w:rFonts w:ascii="Angsana New" w:hAnsi="Angsana New"/>
          <w:sz w:val="30"/>
          <w:szCs w:val="30"/>
          <w:cs/>
          <w:lang w:val="en-GB"/>
        </w:rPr>
        <w:t xml:space="preserve">ก)   </w:t>
      </w:r>
      <w:proofErr w:type="gramEnd"/>
      <w:r w:rsidR="00440D96" w:rsidRPr="00923C58">
        <w:rPr>
          <w:rFonts w:ascii="Angsana New" w:hAnsi="Angsana New"/>
          <w:sz w:val="30"/>
          <w:szCs w:val="30"/>
          <w:cs/>
          <w:lang w:val="en-GB"/>
        </w:rPr>
        <w:t xml:space="preserve">   ส่วนหนึ่งของผลกำไรของกลุ่มบริษัทได้มาจากกิจกรร</w:t>
      </w:r>
      <w:r w:rsidR="00440D96">
        <w:rPr>
          <w:rFonts w:ascii="Angsana New" w:hAnsi="Angsana New"/>
          <w:sz w:val="30"/>
          <w:szCs w:val="30"/>
          <w:cs/>
          <w:lang w:val="en-GB"/>
        </w:rPr>
        <w:t>มการส่งเสริมซึ่งไม่ต้องเสียภาษี</w:t>
      </w:r>
    </w:p>
    <w:p w:rsidR="00440D96" w:rsidRDefault="00440D96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23C58">
        <w:rPr>
          <w:rFonts w:ascii="Angsana New" w:hAnsi="Angsana New"/>
          <w:sz w:val="30"/>
          <w:szCs w:val="30"/>
          <w:lang w:val="en-GB"/>
        </w:rPr>
        <w:t>(</w:t>
      </w:r>
      <w:proofErr w:type="gramStart"/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ข)   </w:t>
      </w:r>
      <w:proofErr w:type="gramEnd"/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  ความแตกต่างระหว่างการรับรู้รายได้และค่าใช้จ่ายทั้งทางบัญชีและทางภาษี บางรายการโดยเฉพาะอย่างยิ่งในเรื่องเกี่ยวกับเงินปันผลรับและขาดทุนจากตราสารอนุพันธ์ที่ยังไม่เกิดขึ้นจริง</w:t>
      </w:r>
    </w:p>
    <w:p w:rsidR="00CF2CC5" w:rsidRPr="00CF2CC5" w:rsidRDefault="00CF2CC5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2D6AE5" w:rsidRPr="002D6AE5" w:rsidRDefault="002D6AE5" w:rsidP="002D6AE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6934B8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:rsidR="00440D96" w:rsidRPr="00CF2CC5" w:rsidRDefault="00440D96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AE5" w:rsidRDefault="002D6AE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D6AE5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2D6AE5" w:rsidRPr="00CF2CC5" w:rsidRDefault="002D6AE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800"/>
        <w:gridCol w:w="1301"/>
        <w:gridCol w:w="240"/>
        <w:gridCol w:w="1301"/>
      </w:tblGrid>
      <w:tr w:rsidR="00F4181B" w:rsidRPr="000307FB" w:rsidTr="00DF2E3B">
        <w:trPr>
          <w:trHeight w:val="659"/>
        </w:trPr>
        <w:tc>
          <w:tcPr>
            <w:tcW w:w="2808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  <w:shd w:val="clear" w:color="auto" w:fill="auto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4181B" w:rsidRPr="000307FB" w:rsidTr="00F4181B">
        <w:trPr>
          <w:trHeight w:hRule="exact" w:val="346"/>
        </w:trPr>
        <w:tc>
          <w:tcPr>
            <w:tcW w:w="2808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434A0B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434A0B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81B" w:rsidRPr="000307FB" w:rsidTr="00DF2E3B">
        <w:trPr>
          <w:trHeight w:val="272"/>
        </w:trPr>
        <w:tc>
          <w:tcPr>
            <w:tcW w:w="2808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Tr="00F4181B">
        <w:tc>
          <w:tcPr>
            <w:tcW w:w="2808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F4181B" w:rsidRPr="00526E2F" w:rsidTr="00DF2E3B">
        <w:trPr>
          <w:trHeight w:hRule="exact" w:val="284"/>
        </w:trPr>
        <w:tc>
          <w:tcPr>
            <w:tcW w:w="2808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RPr="000307FB" w:rsidTr="00DF2E3B">
        <w:trPr>
          <w:trHeight w:hRule="exact" w:val="290"/>
        </w:trPr>
        <w:tc>
          <w:tcPr>
            <w:tcW w:w="2808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RPr="000307FB" w:rsidTr="00F4181B">
        <w:tc>
          <w:tcPr>
            <w:tcW w:w="2808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346956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</w:rPr>
              <w:t>24</w:t>
            </w:r>
            <w:r w:rsidR="00E75A72"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5A72"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E75A72"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Pr="00F41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346956" w:rsidRPr="00F41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</w:tbl>
    <w:p w:rsidR="00CF2CC5" w:rsidRPr="00CF2CC5" w:rsidRDefault="00CF2CC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3E6A5C" w:rsidRPr="006934B8" w:rsidRDefault="00464225" w:rsidP="009D559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727D7D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6934B8">
        <w:rPr>
          <w:rFonts w:ascii="Angsana New" w:hAnsi="Angsana New"/>
          <w:sz w:val="30"/>
          <w:szCs w:val="30"/>
          <w:u w:val="none"/>
          <w:cs/>
        </w:rPr>
        <w:t>ภาระผูกพัน</w:t>
      </w:r>
      <w:r w:rsidR="000452F8" w:rsidRPr="006934B8">
        <w:rPr>
          <w:rFonts w:ascii="Angsana New" w:hAnsi="Angsana New"/>
          <w:sz w:val="30"/>
          <w:szCs w:val="30"/>
          <w:u w:val="none"/>
          <w:cs/>
        </w:rPr>
        <w:t>และหนี้สินที่อาจเกิดขึ้น</w:t>
      </w:r>
      <w:r w:rsidR="000B1CB9" w:rsidRPr="006934B8">
        <w:rPr>
          <w:rFonts w:ascii="Angsana New" w:hAnsi="Angsana New"/>
          <w:sz w:val="30"/>
          <w:szCs w:val="30"/>
          <w:u w:val="none"/>
          <w:cs/>
        </w:rPr>
        <w:t>กับ</w:t>
      </w:r>
      <w:r w:rsidR="003E6A5C" w:rsidRPr="006934B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:rsidR="000452F8" w:rsidRPr="00727D7D" w:rsidRDefault="000452F8" w:rsidP="0001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8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6435"/>
        <w:gridCol w:w="1170"/>
        <w:gridCol w:w="270"/>
        <w:gridCol w:w="1143"/>
      </w:tblGrid>
      <w:tr w:rsidR="000452F8" w:rsidRPr="006934B8" w:rsidTr="00D85D37">
        <w:trPr>
          <w:cantSplit/>
          <w:tblHeader/>
        </w:trPr>
        <w:tc>
          <w:tcPr>
            <w:tcW w:w="6435" w:type="dxa"/>
          </w:tcPr>
          <w:p w:rsidR="000452F8" w:rsidRPr="00D76A52" w:rsidRDefault="000452F8" w:rsidP="00727D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6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:rsidR="000452F8" w:rsidRPr="006934B8" w:rsidRDefault="000452F8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11F53" w:rsidRPr="006934B8" w:rsidTr="00D85D37">
        <w:trPr>
          <w:cantSplit/>
          <w:tblHeader/>
        </w:trPr>
        <w:tc>
          <w:tcPr>
            <w:tcW w:w="6435" w:type="dxa"/>
          </w:tcPr>
          <w:p w:rsidR="00411F53" w:rsidRPr="006934B8" w:rsidRDefault="00411F53" w:rsidP="00727D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6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411F53" w:rsidRPr="00885311" w:rsidRDefault="007020C6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7020C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469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ายน</w:t>
            </w:r>
            <w:r w:rsidR="00411F53"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25</w:t>
            </w:r>
            <w:r w:rsidR="00411F53" w:rsidRPr="00A979D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8D12B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411F53" w:rsidRPr="006934B8" w:rsidRDefault="00411F53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11F53" w:rsidRPr="007020C6" w:rsidRDefault="00411F53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31 มีนาคม 25</w:t>
            </w:r>
            <w:r w:rsidRPr="00A979D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8D12B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D775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411F53" w:rsidRPr="006934B8" w:rsidRDefault="00411F53" w:rsidP="00D77591">
            <w:pPr>
              <w:pStyle w:val="a3"/>
              <w:tabs>
                <w:tab w:val="decimal" w:pos="9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411F53" w:rsidRPr="006934B8" w:rsidRDefault="00411F53" w:rsidP="00411F5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411F53" w:rsidRPr="006934B8" w:rsidRDefault="00411F53" w:rsidP="00411F5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411F53" w:rsidRPr="00EE40CA" w:rsidRDefault="00346956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956">
              <w:rPr>
                <w:rFonts w:ascii="Angsana New" w:hAnsi="Angsana New"/>
                <w:sz w:val="30"/>
                <w:szCs w:val="30"/>
                <w:lang w:val="en-US"/>
              </w:rPr>
              <w:t>59,176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20,966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346956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6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59,176</w:t>
            </w:r>
          </w:p>
        </w:tc>
        <w:tc>
          <w:tcPr>
            <w:tcW w:w="270" w:type="dxa"/>
          </w:tcPr>
          <w:p w:rsidR="00411F53" w:rsidRPr="00EE40CA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20,966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E418AD" w:rsidRDefault="00411F53" w:rsidP="00FF73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11F53" w:rsidRPr="009B1F81" w:rsidRDefault="00411F53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11F53" w:rsidRPr="009B1F81" w:rsidRDefault="00411F53" w:rsidP="00FF73E4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411F53" w:rsidRPr="009B1F81" w:rsidRDefault="00411F53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:rsidR="00411F53" w:rsidRPr="006934B8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11F53" w:rsidRPr="006934B8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1170" w:type="dxa"/>
          </w:tcPr>
          <w:p w:rsidR="00411F53" w:rsidRPr="00EE40CA" w:rsidRDefault="00EF64AA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:rsidR="00411F53" w:rsidRPr="00EE40CA" w:rsidRDefault="00346956" w:rsidP="00D76A52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956">
              <w:rPr>
                <w:rFonts w:ascii="Angsana New" w:hAnsi="Angsana New"/>
                <w:sz w:val="30"/>
                <w:szCs w:val="30"/>
                <w:lang w:val="en-US"/>
              </w:rPr>
              <w:t>5,797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1,838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346956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6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6,292</w:t>
            </w:r>
          </w:p>
        </w:tc>
        <w:tc>
          <w:tcPr>
            <w:tcW w:w="270" w:type="dxa"/>
          </w:tcPr>
          <w:p w:rsidR="00411F53" w:rsidRPr="00EE40CA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5,570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727D7D" w:rsidRDefault="00411F53" w:rsidP="00FF7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411F53" w:rsidRPr="00727D7D" w:rsidRDefault="00411F53" w:rsidP="00FF73E4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6934B8" w:rsidRDefault="007A0EB8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:rsidR="007A0EB8" w:rsidRPr="006934B8" w:rsidRDefault="007A0EB8" w:rsidP="00411F53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7A0EB8" w:rsidRPr="006934B8" w:rsidRDefault="007A0EB8" w:rsidP="00411F5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6934B8" w:rsidRDefault="007A0EB8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Pr="00C55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สำหรับธุรกิจของกิจการ</w:t>
            </w:r>
            <w:proofErr w:type="spellEnd"/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0EB8" w:rsidRPr="006934B8" w:rsidRDefault="008D12BF" w:rsidP="007A0EB8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A0EB8" w:rsidRPr="006934B8" w:rsidRDefault="008D12BF" w:rsidP="00411F5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C55B47" w:rsidRDefault="007A0EB8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0EB8" w:rsidRPr="006934B8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7A0EB8" w:rsidRPr="006934B8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:rsidR="000452F8" w:rsidRPr="006934B8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0452F8" w:rsidRPr="008A05D9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</w:rPr>
      </w:pPr>
    </w:p>
    <w:p w:rsidR="006B463F" w:rsidRDefault="000452F8" w:rsidP="00731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 w:rsidR="008E2B93">
        <w:rPr>
          <w:rFonts w:ascii="Angsana New" w:hAnsi="Angsana New"/>
          <w:sz w:val="30"/>
          <w:szCs w:val="30"/>
          <w:cs/>
        </w:rPr>
        <w:t>อุปกรณ์สำนักงาน และ</w:t>
      </w:r>
      <w:r w:rsidR="00B61378">
        <w:rPr>
          <w:rFonts w:ascii="Angsana New" w:hAnsi="Angsana New"/>
          <w:sz w:val="30"/>
          <w:szCs w:val="30"/>
          <w:cs/>
        </w:rPr>
        <w:t>ยานพาหนะ</w:t>
      </w:r>
      <w:r w:rsidR="005C1DA5"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 w:rsidR="0018422C">
        <w:rPr>
          <w:rFonts w:ascii="Angsana New" w:hAnsi="Angsana New"/>
          <w:sz w:val="30"/>
          <w:szCs w:val="30"/>
        </w:rPr>
        <w:t>4</w:t>
      </w:r>
      <w:r w:rsidRPr="006934B8">
        <w:rPr>
          <w:rFonts w:ascii="Angsana New" w:hAnsi="Angsana New"/>
          <w:sz w:val="30"/>
          <w:szCs w:val="30"/>
          <w:cs/>
        </w:rPr>
        <w:t xml:space="preserve"> ปี</w:t>
      </w:r>
    </w:p>
    <w:p w:rsidR="00E418AD" w:rsidRPr="008A05D9" w:rsidRDefault="00E418AD" w:rsidP="00EF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</w:rPr>
      </w:pPr>
    </w:p>
    <w:p w:rsidR="000452F8" w:rsidRPr="006934B8" w:rsidRDefault="000452F8" w:rsidP="00EF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หนังสือค้ำประกันธนาคาร</w:t>
      </w:r>
    </w:p>
    <w:p w:rsidR="000452F8" w:rsidRPr="008A05D9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cs/>
        </w:rPr>
      </w:pPr>
    </w:p>
    <w:p w:rsidR="008D12BF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934B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 w:rsidR="00346956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Pr="006934B8">
        <w:rPr>
          <w:rFonts w:ascii="Angsana New" w:hAnsi="Angsana New"/>
          <w:color w:val="000000"/>
          <w:sz w:val="30"/>
          <w:szCs w:val="30"/>
        </w:rPr>
        <w:t>25</w:t>
      </w:r>
      <w:r>
        <w:rPr>
          <w:rFonts w:ascii="Angsana New" w:hAnsi="Angsana New"/>
          <w:color w:val="000000"/>
          <w:sz w:val="30"/>
          <w:szCs w:val="30"/>
        </w:rPr>
        <w:t>62</w:t>
      </w:r>
      <w:r w:rsidRPr="006934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  <w:cs/>
        </w:rPr>
        <w:t>บริษัทมีหนังสือค้ำประกันซึ่งออกโดยธนาคารสำหรับค่าไฟฟ้าจำนวน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14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</w:rPr>
        <w:br/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มีนาคม</w:t>
      </w:r>
      <w:r w:rsidRPr="0088531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1</w:t>
      </w:r>
      <w:r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346956">
        <w:rPr>
          <w:rFonts w:ascii="Angsana New" w:hAnsi="Angsana New" w:hint="cs"/>
          <w:color w:val="000000"/>
          <w:sz w:val="30"/>
          <w:szCs w:val="30"/>
          <w:cs/>
        </w:rPr>
        <w:t>และไม่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มีเลตเตอร์ออฟเครดิตซึ่งออกโดยธนาคารเพื่อค้ำประกันการจ่ายชำระเงินให้กับเจ้าหนี้ 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มีนาคม 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Pr="008D12BF">
        <w:rPr>
          <w:rFonts w:ascii="Angsana New" w:hAnsi="Angsana New"/>
          <w:color w:val="000000"/>
          <w:sz w:val="30"/>
          <w:szCs w:val="30"/>
        </w:rPr>
        <w:t xml:space="preserve"> </w:t>
      </w:r>
      <w:r w:rsidRPr="008D12BF">
        <w:rPr>
          <w:rFonts w:ascii="Angsana New" w:hAnsi="Angsana New"/>
          <w:i/>
          <w:iCs/>
          <w:color w:val="000000"/>
          <w:sz w:val="30"/>
          <w:szCs w:val="30"/>
        </w:rPr>
        <w:t>28.56</w:t>
      </w:r>
      <w:r w:rsidRPr="008D12B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ล้านเหรียญสหรัฐอเมริกา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</w:p>
    <w:p w:rsidR="00464225" w:rsidRPr="008A05D9" w:rsidRDefault="00464225" w:rsidP="0036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464225" w:rsidRDefault="00464225" w:rsidP="0046422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727D7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8D12BF" w:rsidRPr="00D406FB">
        <w:rPr>
          <w:rFonts w:ascii="Angsana New" w:hAnsi="Angsana New" w:hint="cs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8D12BF" w:rsidRPr="008A05D9" w:rsidRDefault="008D12BF" w:rsidP="00E6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s/>
          <w:lang w:val="x-none" w:eastAsia="x-none"/>
        </w:rPr>
      </w:pPr>
    </w:p>
    <w:p w:rsidR="008D12BF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9B71D4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เกี่ยวกับการดำเนินงานของ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B71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คาดว่าจะมีผลกระทบที่มีสาระสำคัญต่องบการเงินเมื่อนำมาถือปฏิบัติเป็นครั้งแรก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D406FB">
        <w:rPr>
          <w:rFonts w:ascii="Angsana New" w:hAnsi="Angsana New"/>
          <w:color w:val="000000"/>
          <w:sz w:val="30"/>
          <w:szCs w:val="30"/>
        </w:rPr>
        <w:t xml:space="preserve">1 </w:t>
      </w: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5E2E3E">
        <w:rPr>
          <w:rFonts w:ascii="Angsana New" w:hAnsi="Angsana New"/>
          <w:color w:val="000000"/>
          <w:sz w:val="30"/>
          <w:szCs w:val="30"/>
        </w:rPr>
        <w:t xml:space="preserve">2563 </w:t>
      </w:r>
      <w:r w:rsidR="005E2E3E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ดังต่อไปนี้</w:t>
      </w:r>
    </w:p>
    <w:p w:rsidR="008D12BF" w:rsidRPr="008A05D9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4860"/>
      </w:tblGrid>
      <w:tr w:rsidR="005E2E3E" w:rsidRPr="007D527D" w:rsidTr="008A05D9">
        <w:trPr>
          <w:trHeight w:hRule="exact" w:val="353"/>
        </w:trPr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spacing w:line="34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C2CF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2CF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C2CF0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7C5D1F">
              <w:rPr>
                <w:rFonts w:ascii="Angsana New" w:hAnsi="Angsana New"/>
                <w:sz w:val="30"/>
                <w:szCs w:val="30"/>
              </w:rPr>
              <w:br/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7C5D1F">
              <w:rPr>
                <w:rFonts w:ascii="Angsana New" w:hAnsi="Angsana New"/>
                <w:sz w:val="30"/>
                <w:szCs w:val="30"/>
              </w:rPr>
              <w:br/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77591" w:rsidRPr="008A05D9" w:rsidRDefault="00D77591" w:rsidP="00900C12">
      <w:pPr>
        <w:ind w:left="540"/>
        <w:rPr>
          <w:rFonts w:ascii="Angsana New" w:hAnsi="Angsana New"/>
          <w:color w:val="000000"/>
        </w:rPr>
      </w:pPr>
    </w:p>
    <w:p w:rsidR="00EF64AA" w:rsidRDefault="00EF64AA" w:rsidP="00900C12">
      <w:pPr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* </w:t>
      </w:r>
      <w:r w:rsidRPr="00513A03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92235" w:rsidRPr="008A05D9" w:rsidRDefault="00092235" w:rsidP="00900C12">
      <w:pPr>
        <w:ind w:left="540"/>
        <w:rPr>
          <w:rFonts w:ascii="Angsana New" w:hAnsi="Angsana New"/>
          <w:color w:val="000000"/>
        </w:rPr>
      </w:pPr>
    </w:p>
    <w:p w:rsidR="002653E2" w:rsidRPr="00E65BE6" w:rsidRDefault="002653E2" w:rsidP="00900C12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5B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653E2" w:rsidRPr="008A05D9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:rsidR="002653E2" w:rsidRPr="00D406FB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E60277" w:rsidRPr="00E60277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2653E2" w:rsidRPr="008A05D9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:rsidR="002653E2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</w:p>
    <w:sectPr w:rsidR="002653E2" w:rsidSect="00565946">
      <w:headerReference w:type="even" r:id="rId16"/>
      <w:head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4EF" w:rsidRDefault="006A74EF">
      <w:r>
        <w:separator/>
      </w:r>
    </w:p>
  </w:endnote>
  <w:endnote w:type="continuationSeparator" w:id="0">
    <w:p w:rsidR="006A74EF" w:rsidRDefault="006A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CFD" w:rsidRPr="00371CAC" w:rsidRDefault="00676CF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Pr="003125BC" w:rsidRDefault="00A6421B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4EF" w:rsidRDefault="006A74EF">
      <w:r>
        <w:separator/>
      </w:r>
    </w:p>
  </w:footnote>
  <w:footnote w:type="continuationSeparator" w:id="0">
    <w:p w:rsidR="006A74EF" w:rsidRDefault="006A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Pr="00A2371F" w:rsidRDefault="00A6421B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B26DC8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B26DC8">
      <w:rPr>
        <w:rFonts w:ascii="Angsana New" w:hAnsi="Angsana New"/>
        <w:b/>
        <w:bCs/>
        <w:sz w:val="36"/>
        <w:szCs w:val="36"/>
        <w:lang w:val="en-US"/>
      </w:rPr>
      <w:t xml:space="preserve"> </w:t>
    </w:r>
    <w:r w:rsidRPr="00A2371F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6421B" w:rsidRPr="008816AB" w:rsidRDefault="00A6421B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A6421B" w:rsidRDefault="00A6421B" w:rsidP="008F16F0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A2371F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F00E5">
      <w:rPr>
        <w:rFonts w:ascii="Angsana New" w:hAnsi="Angsana New"/>
        <w:b/>
        <w:bCs/>
        <w:sz w:val="32"/>
        <w:szCs w:val="32"/>
        <w:cs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Pr="009F00E5">
      <w:rPr>
        <w:rFonts w:ascii="Angsana New" w:hAnsi="Angsana New"/>
        <w:b/>
        <w:bCs/>
        <w:sz w:val="32"/>
        <w:szCs w:val="32"/>
        <w:cs/>
      </w:rPr>
      <w:t>ายน 256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A2371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A6421B" w:rsidRPr="008F16F0" w:rsidRDefault="00A6421B" w:rsidP="008F16F0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Pr="00807D39" w:rsidRDefault="00A6421B" w:rsidP="001753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6421B" w:rsidRPr="008816AB" w:rsidRDefault="00A6421B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A6421B" w:rsidRDefault="00A6421B" w:rsidP="0017531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A2371F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F00E5">
      <w:rPr>
        <w:rFonts w:ascii="Angsana New" w:hAnsi="Angsana New"/>
        <w:b/>
        <w:bCs/>
        <w:sz w:val="32"/>
        <w:szCs w:val="32"/>
        <w:cs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9F00E5">
      <w:rPr>
        <w:rFonts w:ascii="Angsana New" w:hAnsi="Angsana New"/>
        <w:b/>
        <w:bCs/>
        <w:sz w:val="32"/>
        <w:szCs w:val="32"/>
        <w:cs/>
      </w:rPr>
      <w:t>ายน 256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A2371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A6421B" w:rsidRPr="008F16F0" w:rsidRDefault="00A6421B" w:rsidP="00175313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Pr="00807D39" w:rsidRDefault="00A6421B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6421B" w:rsidRPr="00807D39" w:rsidRDefault="00A6421B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A6421B" w:rsidRPr="00807D39" w:rsidRDefault="00A6421B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Pr="00807D39">
      <w:rPr>
        <w:rFonts w:ascii="Angsana New" w:hAnsi="Angsana New"/>
        <w:b/>
        <w:bCs/>
        <w:sz w:val="32"/>
        <w:szCs w:val="32"/>
        <w:lang w:val="en-US"/>
      </w:rPr>
      <w:t>2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A6421B" w:rsidRDefault="00A6421B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21"/>
  </w:num>
  <w:num w:numId="6">
    <w:abstractNumId w:val="10"/>
  </w:num>
  <w:num w:numId="7">
    <w:abstractNumId w:val="13"/>
  </w:num>
  <w:num w:numId="8">
    <w:abstractNumId w:val="19"/>
  </w:num>
  <w:num w:numId="9">
    <w:abstractNumId w:val="3"/>
  </w:num>
  <w:num w:numId="10">
    <w:abstractNumId w:val="11"/>
  </w:num>
  <w:num w:numId="11">
    <w:abstractNumId w:val="17"/>
  </w:num>
  <w:num w:numId="12">
    <w:abstractNumId w:val="3"/>
  </w:num>
  <w:num w:numId="13">
    <w:abstractNumId w:val="20"/>
  </w:num>
  <w:num w:numId="14">
    <w:abstractNumId w:val="1"/>
  </w:num>
  <w:num w:numId="15">
    <w:abstractNumId w:val="8"/>
  </w:num>
  <w:num w:numId="16">
    <w:abstractNumId w:val="9"/>
  </w:num>
  <w:num w:numId="17">
    <w:abstractNumId w:val="12"/>
  </w:num>
  <w:num w:numId="18">
    <w:abstractNumId w:val="7"/>
  </w:num>
  <w:num w:numId="19">
    <w:abstractNumId w:val="1"/>
  </w:num>
  <w:num w:numId="20">
    <w:abstractNumId w:val="18"/>
  </w:num>
  <w:num w:numId="21">
    <w:abstractNumId w:val="1"/>
  </w:num>
  <w:num w:numId="22">
    <w:abstractNumId w:val="6"/>
  </w:num>
  <w:num w:numId="23">
    <w:abstractNumId w:val="16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4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28"/>
    <w:rsid w:val="0003284C"/>
    <w:rsid w:val="00032CE1"/>
    <w:rsid w:val="0003312F"/>
    <w:rsid w:val="000335A3"/>
    <w:rsid w:val="00033EFB"/>
    <w:rsid w:val="00034FE5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0FC"/>
    <w:rsid w:val="000711EE"/>
    <w:rsid w:val="00071422"/>
    <w:rsid w:val="00071642"/>
    <w:rsid w:val="00071E82"/>
    <w:rsid w:val="000724CC"/>
    <w:rsid w:val="0007336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77B91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235"/>
    <w:rsid w:val="0009241C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DEC"/>
    <w:rsid w:val="000A4495"/>
    <w:rsid w:val="000A4D19"/>
    <w:rsid w:val="000A4D66"/>
    <w:rsid w:val="000A59D0"/>
    <w:rsid w:val="000A60EC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506"/>
    <w:rsid w:val="000B1BC5"/>
    <w:rsid w:val="000B1BD4"/>
    <w:rsid w:val="000B1CB9"/>
    <w:rsid w:val="000B1D06"/>
    <w:rsid w:val="000B1EBD"/>
    <w:rsid w:val="000B2127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CC"/>
    <w:rsid w:val="000C6188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0A5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4DB8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37D8E"/>
    <w:rsid w:val="001400CC"/>
    <w:rsid w:val="001401E0"/>
    <w:rsid w:val="00140292"/>
    <w:rsid w:val="00140520"/>
    <w:rsid w:val="00140655"/>
    <w:rsid w:val="00140C8F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2F33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966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6B2D"/>
    <w:rsid w:val="001C74F5"/>
    <w:rsid w:val="001D0411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452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F81"/>
    <w:rsid w:val="002214FF"/>
    <w:rsid w:val="0022159F"/>
    <w:rsid w:val="002215D0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86E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EB"/>
    <w:rsid w:val="00263D30"/>
    <w:rsid w:val="002643C6"/>
    <w:rsid w:val="00264686"/>
    <w:rsid w:val="0026481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C79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AE5"/>
    <w:rsid w:val="002D6BEB"/>
    <w:rsid w:val="002D6D42"/>
    <w:rsid w:val="002D7384"/>
    <w:rsid w:val="002D7FA1"/>
    <w:rsid w:val="002E00A6"/>
    <w:rsid w:val="002E055C"/>
    <w:rsid w:val="002E07B3"/>
    <w:rsid w:val="002E08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9AA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DD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78"/>
    <w:rsid w:val="003160AC"/>
    <w:rsid w:val="00316B63"/>
    <w:rsid w:val="003177CF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F98"/>
    <w:rsid w:val="00340488"/>
    <w:rsid w:val="0034070B"/>
    <w:rsid w:val="00342413"/>
    <w:rsid w:val="00342A9C"/>
    <w:rsid w:val="00342DCE"/>
    <w:rsid w:val="00342EE8"/>
    <w:rsid w:val="00343A16"/>
    <w:rsid w:val="00343C9C"/>
    <w:rsid w:val="00343EB3"/>
    <w:rsid w:val="00344EDD"/>
    <w:rsid w:val="0034576D"/>
    <w:rsid w:val="00345DA4"/>
    <w:rsid w:val="00345FDC"/>
    <w:rsid w:val="0034608F"/>
    <w:rsid w:val="0034614B"/>
    <w:rsid w:val="003463C0"/>
    <w:rsid w:val="00346593"/>
    <w:rsid w:val="00346956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BD6"/>
    <w:rsid w:val="00352E97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8C8"/>
    <w:rsid w:val="003B5E48"/>
    <w:rsid w:val="003B6346"/>
    <w:rsid w:val="003B689F"/>
    <w:rsid w:val="003B68CF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EDB"/>
    <w:rsid w:val="003D603D"/>
    <w:rsid w:val="003D6BA4"/>
    <w:rsid w:val="003D6E95"/>
    <w:rsid w:val="003D6FF7"/>
    <w:rsid w:val="003D71FB"/>
    <w:rsid w:val="003D73F0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8A"/>
    <w:rsid w:val="003F1596"/>
    <w:rsid w:val="003F16D7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E02"/>
    <w:rsid w:val="0041106F"/>
    <w:rsid w:val="00411143"/>
    <w:rsid w:val="0041150C"/>
    <w:rsid w:val="00411535"/>
    <w:rsid w:val="004119BC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78E"/>
    <w:rsid w:val="00433927"/>
    <w:rsid w:val="00433C5F"/>
    <w:rsid w:val="004342D5"/>
    <w:rsid w:val="00434A0B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35A6"/>
    <w:rsid w:val="00453A85"/>
    <w:rsid w:val="00453F18"/>
    <w:rsid w:val="00453FE2"/>
    <w:rsid w:val="00454E40"/>
    <w:rsid w:val="00454E4A"/>
    <w:rsid w:val="004550BD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10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DFF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683"/>
    <w:rsid w:val="004A276A"/>
    <w:rsid w:val="004A2C1F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35A"/>
    <w:rsid w:val="004E1553"/>
    <w:rsid w:val="004E1AEE"/>
    <w:rsid w:val="004E27CE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FF"/>
    <w:rsid w:val="004E422F"/>
    <w:rsid w:val="004E54EA"/>
    <w:rsid w:val="004E577F"/>
    <w:rsid w:val="004E5A37"/>
    <w:rsid w:val="004E5AB9"/>
    <w:rsid w:val="004E5B78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61BC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6105"/>
    <w:rsid w:val="0056643C"/>
    <w:rsid w:val="0056644D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2B"/>
    <w:rsid w:val="00584256"/>
    <w:rsid w:val="0058460D"/>
    <w:rsid w:val="0058465D"/>
    <w:rsid w:val="00584CF8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AAD"/>
    <w:rsid w:val="005C2E0A"/>
    <w:rsid w:val="005C3007"/>
    <w:rsid w:val="005C3298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7ED"/>
    <w:rsid w:val="005D1A55"/>
    <w:rsid w:val="005D20FC"/>
    <w:rsid w:val="005D218E"/>
    <w:rsid w:val="005D21BF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2BD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A61"/>
    <w:rsid w:val="00605C35"/>
    <w:rsid w:val="00605D15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8A3"/>
    <w:rsid w:val="00631B03"/>
    <w:rsid w:val="00631B4F"/>
    <w:rsid w:val="00632675"/>
    <w:rsid w:val="00633AFB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37BA2"/>
    <w:rsid w:val="00640023"/>
    <w:rsid w:val="00640FC3"/>
    <w:rsid w:val="00641557"/>
    <w:rsid w:val="0064163C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A8B"/>
    <w:rsid w:val="0065569E"/>
    <w:rsid w:val="00655AD8"/>
    <w:rsid w:val="00655C21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BA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E34"/>
    <w:rsid w:val="00673123"/>
    <w:rsid w:val="006737C8"/>
    <w:rsid w:val="0067427C"/>
    <w:rsid w:val="00674365"/>
    <w:rsid w:val="006747A9"/>
    <w:rsid w:val="00674940"/>
    <w:rsid w:val="00674AC4"/>
    <w:rsid w:val="0067536C"/>
    <w:rsid w:val="00675381"/>
    <w:rsid w:val="0067542F"/>
    <w:rsid w:val="00675630"/>
    <w:rsid w:val="006758DD"/>
    <w:rsid w:val="00675B79"/>
    <w:rsid w:val="0067606B"/>
    <w:rsid w:val="00676CFD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708F"/>
    <w:rsid w:val="006A738D"/>
    <w:rsid w:val="006A74EF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16F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B66"/>
    <w:rsid w:val="006C0C64"/>
    <w:rsid w:val="006C0EDD"/>
    <w:rsid w:val="006C148F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232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70CC"/>
    <w:rsid w:val="00727834"/>
    <w:rsid w:val="00727904"/>
    <w:rsid w:val="00727A20"/>
    <w:rsid w:val="00727C3E"/>
    <w:rsid w:val="00727D7D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3DFA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AC3"/>
    <w:rsid w:val="00777B4A"/>
    <w:rsid w:val="00777BE9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D1F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CE5"/>
    <w:rsid w:val="007E3D32"/>
    <w:rsid w:val="007E3D4A"/>
    <w:rsid w:val="007E3D54"/>
    <w:rsid w:val="007E3E31"/>
    <w:rsid w:val="007E3E8A"/>
    <w:rsid w:val="007E411D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2EA"/>
    <w:rsid w:val="007E7559"/>
    <w:rsid w:val="007E7E60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EA7"/>
    <w:rsid w:val="007F7F9C"/>
    <w:rsid w:val="008003CE"/>
    <w:rsid w:val="0080175F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8A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438C"/>
    <w:rsid w:val="008345BB"/>
    <w:rsid w:val="008349E8"/>
    <w:rsid w:val="00834A22"/>
    <w:rsid w:val="00834AE0"/>
    <w:rsid w:val="00834B19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63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C0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5DE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5D9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C0D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32"/>
    <w:rsid w:val="008B588A"/>
    <w:rsid w:val="008B5A12"/>
    <w:rsid w:val="008B66A7"/>
    <w:rsid w:val="008B675B"/>
    <w:rsid w:val="008B6D30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A17"/>
    <w:rsid w:val="008C7F47"/>
    <w:rsid w:val="008D0096"/>
    <w:rsid w:val="008D062E"/>
    <w:rsid w:val="008D10DE"/>
    <w:rsid w:val="008D12BF"/>
    <w:rsid w:val="008D152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02"/>
    <w:rsid w:val="008E7BE9"/>
    <w:rsid w:val="008F072A"/>
    <w:rsid w:val="008F087A"/>
    <w:rsid w:val="008F08FE"/>
    <w:rsid w:val="008F0B59"/>
    <w:rsid w:val="008F0D39"/>
    <w:rsid w:val="008F0ED8"/>
    <w:rsid w:val="008F0F92"/>
    <w:rsid w:val="008F1059"/>
    <w:rsid w:val="008F16F0"/>
    <w:rsid w:val="008F1FA2"/>
    <w:rsid w:val="008F22A0"/>
    <w:rsid w:val="008F26C0"/>
    <w:rsid w:val="008F2756"/>
    <w:rsid w:val="008F3C31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EA9"/>
    <w:rsid w:val="00926266"/>
    <w:rsid w:val="009262B0"/>
    <w:rsid w:val="0092655E"/>
    <w:rsid w:val="009266D6"/>
    <w:rsid w:val="009269BB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94C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6B1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1"/>
    <w:rsid w:val="009672BD"/>
    <w:rsid w:val="00967476"/>
    <w:rsid w:val="009674D4"/>
    <w:rsid w:val="00967DDF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7C4"/>
    <w:rsid w:val="0098192E"/>
    <w:rsid w:val="00981A65"/>
    <w:rsid w:val="00981B9E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B9B"/>
    <w:rsid w:val="009C1C22"/>
    <w:rsid w:val="009C1DF0"/>
    <w:rsid w:val="009C240D"/>
    <w:rsid w:val="009C2C67"/>
    <w:rsid w:val="009C3784"/>
    <w:rsid w:val="009C379A"/>
    <w:rsid w:val="009C384C"/>
    <w:rsid w:val="009C3859"/>
    <w:rsid w:val="009C3C14"/>
    <w:rsid w:val="009C3DFB"/>
    <w:rsid w:val="009C3FD2"/>
    <w:rsid w:val="009C4D1C"/>
    <w:rsid w:val="009C4F09"/>
    <w:rsid w:val="009C58C0"/>
    <w:rsid w:val="009C5B2A"/>
    <w:rsid w:val="009C5EBE"/>
    <w:rsid w:val="009C60DD"/>
    <w:rsid w:val="009C60F9"/>
    <w:rsid w:val="009C687B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4FCA"/>
    <w:rsid w:val="009D559C"/>
    <w:rsid w:val="009D602F"/>
    <w:rsid w:val="009D60E5"/>
    <w:rsid w:val="009D7190"/>
    <w:rsid w:val="009D72D0"/>
    <w:rsid w:val="009D7585"/>
    <w:rsid w:val="009E01D1"/>
    <w:rsid w:val="009E07F8"/>
    <w:rsid w:val="009E0E91"/>
    <w:rsid w:val="009E17EB"/>
    <w:rsid w:val="009E19CF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08"/>
    <w:rsid w:val="009F2370"/>
    <w:rsid w:val="009F2C89"/>
    <w:rsid w:val="009F2CB2"/>
    <w:rsid w:val="009F38E1"/>
    <w:rsid w:val="009F3FE9"/>
    <w:rsid w:val="009F43D7"/>
    <w:rsid w:val="009F4584"/>
    <w:rsid w:val="009F4B99"/>
    <w:rsid w:val="009F4BE7"/>
    <w:rsid w:val="009F4C3B"/>
    <w:rsid w:val="009F51D5"/>
    <w:rsid w:val="009F51E8"/>
    <w:rsid w:val="009F6763"/>
    <w:rsid w:val="009F6A28"/>
    <w:rsid w:val="009F6AC3"/>
    <w:rsid w:val="009F6E36"/>
    <w:rsid w:val="009F71A9"/>
    <w:rsid w:val="009F7B63"/>
    <w:rsid w:val="00A00154"/>
    <w:rsid w:val="00A00973"/>
    <w:rsid w:val="00A00C19"/>
    <w:rsid w:val="00A01A84"/>
    <w:rsid w:val="00A01B17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EA6"/>
    <w:rsid w:val="00A11987"/>
    <w:rsid w:val="00A11C5B"/>
    <w:rsid w:val="00A121B9"/>
    <w:rsid w:val="00A122A9"/>
    <w:rsid w:val="00A1249D"/>
    <w:rsid w:val="00A12B5B"/>
    <w:rsid w:val="00A1346F"/>
    <w:rsid w:val="00A14140"/>
    <w:rsid w:val="00A14856"/>
    <w:rsid w:val="00A148E9"/>
    <w:rsid w:val="00A14A52"/>
    <w:rsid w:val="00A14BD5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1E2D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A33"/>
    <w:rsid w:val="00A33D1E"/>
    <w:rsid w:val="00A33F70"/>
    <w:rsid w:val="00A34389"/>
    <w:rsid w:val="00A343D8"/>
    <w:rsid w:val="00A348C0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8C8"/>
    <w:rsid w:val="00A45925"/>
    <w:rsid w:val="00A46499"/>
    <w:rsid w:val="00A4649A"/>
    <w:rsid w:val="00A46657"/>
    <w:rsid w:val="00A466AC"/>
    <w:rsid w:val="00A473BB"/>
    <w:rsid w:val="00A47407"/>
    <w:rsid w:val="00A478E6"/>
    <w:rsid w:val="00A47EEA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21B"/>
    <w:rsid w:val="00A64D20"/>
    <w:rsid w:val="00A65092"/>
    <w:rsid w:val="00A6567A"/>
    <w:rsid w:val="00A65A25"/>
    <w:rsid w:val="00A65A3B"/>
    <w:rsid w:val="00A65ADB"/>
    <w:rsid w:val="00A660C6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56D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D4B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51A3"/>
    <w:rsid w:val="00AA582A"/>
    <w:rsid w:val="00AA5EF4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CEF"/>
    <w:rsid w:val="00AF4E28"/>
    <w:rsid w:val="00AF5575"/>
    <w:rsid w:val="00AF5831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C33"/>
    <w:rsid w:val="00B00C36"/>
    <w:rsid w:val="00B00E8F"/>
    <w:rsid w:val="00B0101B"/>
    <w:rsid w:val="00B016FF"/>
    <w:rsid w:val="00B02437"/>
    <w:rsid w:val="00B0243C"/>
    <w:rsid w:val="00B02F94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4ED5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3F64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7CC"/>
    <w:rsid w:val="00B37E1A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1A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4FE9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E9C"/>
    <w:rsid w:val="00BE77B3"/>
    <w:rsid w:val="00BE7AA7"/>
    <w:rsid w:val="00BE7D1D"/>
    <w:rsid w:val="00BE7D6D"/>
    <w:rsid w:val="00BF0069"/>
    <w:rsid w:val="00BF0D54"/>
    <w:rsid w:val="00BF151E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6CA"/>
    <w:rsid w:val="00C25D08"/>
    <w:rsid w:val="00C25D8F"/>
    <w:rsid w:val="00C2610F"/>
    <w:rsid w:val="00C2612E"/>
    <w:rsid w:val="00C2642C"/>
    <w:rsid w:val="00C26457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76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A3D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4F6"/>
    <w:rsid w:val="00C54580"/>
    <w:rsid w:val="00C54F55"/>
    <w:rsid w:val="00C551C8"/>
    <w:rsid w:val="00C557D2"/>
    <w:rsid w:val="00C55B47"/>
    <w:rsid w:val="00C55CF2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77C"/>
    <w:rsid w:val="00CC2A40"/>
    <w:rsid w:val="00CC2EE4"/>
    <w:rsid w:val="00CC30B6"/>
    <w:rsid w:val="00CC35BD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193"/>
    <w:rsid w:val="00CD2446"/>
    <w:rsid w:val="00CD24A1"/>
    <w:rsid w:val="00CD27CA"/>
    <w:rsid w:val="00CD2ABC"/>
    <w:rsid w:val="00CD2DAE"/>
    <w:rsid w:val="00CD315C"/>
    <w:rsid w:val="00CD32D5"/>
    <w:rsid w:val="00CD36F3"/>
    <w:rsid w:val="00CD389F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6BCE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B7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CC5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56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72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144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C8"/>
    <w:rsid w:val="00D519C2"/>
    <w:rsid w:val="00D51D0B"/>
    <w:rsid w:val="00D51D65"/>
    <w:rsid w:val="00D51E34"/>
    <w:rsid w:val="00D51E4F"/>
    <w:rsid w:val="00D51FFA"/>
    <w:rsid w:val="00D520EE"/>
    <w:rsid w:val="00D527D9"/>
    <w:rsid w:val="00D52944"/>
    <w:rsid w:val="00D53133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596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1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5D37"/>
    <w:rsid w:val="00D8630E"/>
    <w:rsid w:val="00D86C73"/>
    <w:rsid w:val="00D86D93"/>
    <w:rsid w:val="00D871C9"/>
    <w:rsid w:val="00D87B6A"/>
    <w:rsid w:val="00D87C5E"/>
    <w:rsid w:val="00D87FD1"/>
    <w:rsid w:val="00D90E7B"/>
    <w:rsid w:val="00D90F5D"/>
    <w:rsid w:val="00D91CCA"/>
    <w:rsid w:val="00D91E32"/>
    <w:rsid w:val="00D920AE"/>
    <w:rsid w:val="00D9262E"/>
    <w:rsid w:val="00D9281F"/>
    <w:rsid w:val="00D92F01"/>
    <w:rsid w:val="00D93959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B15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DDC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1FB0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2B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781"/>
    <w:rsid w:val="00DE5919"/>
    <w:rsid w:val="00DE5A5A"/>
    <w:rsid w:val="00DE5A6D"/>
    <w:rsid w:val="00DE5F22"/>
    <w:rsid w:val="00DE6308"/>
    <w:rsid w:val="00DE6BEE"/>
    <w:rsid w:val="00DE6D8B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2E3B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3BE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3DC5"/>
    <w:rsid w:val="00E341D5"/>
    <w:rsid w:val="00E3459B"/>
    <w:rsid w:val="00E34D15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1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5FE"/>
    <w:rsid w:val="00E607D5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A72"/>
    <w:rsid w:val="00E75D2B"/>
    <w:rsid w:val="00E76243"/>
    <w:rsid w:val="00E77184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A00D8"/>
    <w:rsid w:val="00EA054C"/>
    <w:rsid w:val="00EA07AE"/>
    <w:rsid w:val="00EA0C4C"/>
    <w:rsid w:val="00EA1038"/>
    <w:rsid w:val="00EA104D"/>
    <w:rsid w:val="00EA1739"/>
    <w:rsid w:val="00EA211A"/>
    <w:rsid w:val="00EA297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5B9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A5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8C3"/>
    <w:rsid w:val="00F03162"/>
    <w:rsid w:val="00F03885"/>
    <w:rsid w:val="00F03AE7"/>
    <w:rsid w:val="00F0416D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5E1A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181B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B5"/>
    <w:rsid w:val="00F74954"/>
    <w:rsid w:val="00F74FB8"/>
    <w:rsid w:val="00F753DC"/>
    <w:rsid w:val="00F755BC"/>
    <w:rsid w:val="00F75762"/>
    <w:rsid w:val="00F75CD1"/>
    <w:rsid w:val="00F75D90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1A9"/>
    <w:rsid w:val="00FD7248"/>
    <w:rsid w:val="00FD72FA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BD896A0-1AE6-4F8D-AD7C-0355787D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37116-A3FC-436A-A1A8-91B53892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18</Pages>
  <Words>3770</Words>
  <Characters>16295</Characters>
  <Application>Microsoft Office Word</Application>
  <DocSecurity>0</DocSecurity>
  <Lines>135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2019-11-08T07:46:00Z</cp:lastPrinted>
  <dcterms:created xsi:type="dcterms:W3CDTF">2019-11-11T11:44:00Z</dcterms:created>
  <dcterms:modified xsi:type="dcterms:W3CDTF">2019-11-11T11:45:00Z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