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9B59C" w14:textId="77777777" w:rsidR="008979F8" w:rsidRPr="00A65845" w:rsidRDefault="008979F8" w:rsidP="00462A69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_GoBack"/>
      <w:bookmarkEnd w:id="0"/>
    </w:p>
    <w:p w14:paraId="2718FF8F" w14:textId="77777777" w:rsidR="00DC11FC" w:rsidRPr="002F37CC" w:rsidRDefault="00DC11FC" w:rsidP="00462A69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0510DB48" w14:textId="77777777" w:rsidR="00DC11FC" w:rsidRPr="002F37CC" w:rsidRDefault="00DC11FC" w:rsidP="00347873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A6458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72B913D3" w14:textId="77777777" w:rsidR="00DC11FC" w:rsidRDefault="00DC11FC" w:rsidP="00D315C9">
      <w:pPr>
        <w:spacing w:line="276" w:lineRule="auto"/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B7623B">
        <w:rPr>
          <w:rFonts w:ascii="Angsana New" w:hAnsi="Angsana New" w:cs="Angsana New"/>
          <w:b/>
          <w:bCs/>
          <w:sz w:val="32"/>
          <w:szCs w:val="32"/>
        </w:rPr>
        <w:t>0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217C99">
        <w:rPr>
          <w:rFonts w:ascii="Angsana New" w:hAnsi="Angsana New" w:cs="Angsana New" w:hint="cs"/>
          <w:b/>
          <w:bCs/>
          <w:sz w:val="32"/>
          <w:szCs w:val="32"/>
          <w:cs/>
        </w:rPr>
        <w:t>กันยา</w:t>
      </w:r>
      <w:r w:rsidR="00B7623B">
        <w:rPr>
          <w:rFonts w:ascii="Angsana New" w:hAnsi="Angsana New" w:cs="Angsana New" w:hint="cs"/>
          <w:b/>
          <w:bCs/>
          <w:sz w:val="32"/>
          <w:szCs w:val="32"/>
          <w:cs/>
        </w:rPr>
        <w:t>ยน</w:t>
      </w:r>
      <w:r w:rsidR="00084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256</w:t>
      </w:r>
      <w:r w:rsidR="00AD0E4C">
        <w:rPr>
          <w:rFonts w:ascii="Angsana New" w:hAnsi="Angsana New" w:cs="Angsana New"/>
          <w:b/>
          <w:bCs/>
          <w:sz w:val="32"/>
          <w:szCs w:val="32"/>
        </w:rPr>
        <w:t>2</w:t>
      </w:r>
    </w:p>
    <w:p w14:paraId="413A681C" w14:textId="77777777" w:rsidR="00DC11FC" w:rsidRPr="00951509" w:rsidRDefault="00DC11FC" w:rsidP="00D3076E">
      <w:pPr>
        <w:numPr>
          <w:ilvl w:val="0"/>
          <w:numId w:val="1"/>
        </w:numPr>
        <w:spacing w:after="120" w:line="276" w:lineRule="auto"/>
        <w:ind w:left="720" w:right="29" w:hanging="720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203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7088"/>
      </w:tblGrid>
      <w:tr w:rsidR="00951509" w:rsidRPr="007E5AF8" w14:paraId="5D071625" w14:textId="77777777" w:rsidTr="00A65375">
        <w:trPr>
          <w:trHeight w:val="715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B8C7B8" w14:textId="77777777" w:rsidR="00951509" w:rsidRPr="007E5AF8" w:rsidRDefault="00951509" w:rsidP="007E5AF8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สถานะทางกฎหมาย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D2DDF8" w14:textId="77777777" w:rsidR="00155D27" w:rsidRDefault="00951509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เป็นนิติบุคคลจัดตั้งขี้นตามกฎหมายไทย</w:t>
            </w:r>
          </w:p>
          <w:p w14:paraId="2B9A6450" w14:textId="77777777" w:rsidR="00951509" w:rsidRPr="007E5AF8" w:rsidRDefault="00951509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และจดทะเบียนในตลาดหลักทรัพย์แห่งประเทศไทย</w:t>
            </w:r>
          </w:p>
        </w:tc>
      </w:tr>
      <w:tr w:rsidR="00951509" w:rsidRPr="007E5AF8" w14:paraId="39DBEBC7" w14:textId="77777777" w:rsidTr="00A65375">
        <w:trPr>
          <w:trHeight w:val="436"/>
        </w:trPr>
        <w:tc>
          <w:tcPr>
            <w:tcW w:w="2115" w:type="dxa"/>
            <w:tcBorders>
              <w:top w:val="single" w:sz="4" w:space="0" w:color="auto"/>
              <w:bottom w:val="nil"/>
            </w:tcBorders>
            <w:vAlign w:val="center"/>
          </w:tcPr>
          <w:p w14:paraId="73E97569" w14:textId="77777777" w:rsidR="00951509" w:rsidRDefault="00951509" w:rsidP="00A65375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สถานที่ตั้งบริษัท</w:t>
            </w:r>
          </w:p>
          <w:p w14:paraId="5E4A3388" w14:textId="77777777" w:rsidR="00A65375" w:rsidRPr="007E5AF8" w:rsidRDefault="00A65375" w:rsidP="00A65375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และโรงงาน</w:t>
            </w:r>
          </w:p>
        </w:tc>
        <w:tc>
          <w:tcPr>
            <w:tcW w:w="7088" w:type="dxa"/>
            <w:tcBorders>
              <w:top w:val="single" w:sz="4" w:space="0" w:color="auto"/>
              <w:bottom w:val="nil"/>
            </w:tcBorders>
          </w:tcPr>
          <w:p w14:paraId="5FA7C1F2" w14:textId="77777777" w:rsidR="00F71BA3" w:rsidRDefault="00B358B5" w:rsidP="007E5AF8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198 หมู่ที่ 13 ตำบลดงขี้เหล็ก อำเภอเมืองปราจีนบุรี จังหวัด</w:t>
            </w:r>
            <w:r w:rsidR="00951509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ปราจีนบุรี </w:t>
            </w:r>
          </w:p>
          <w:p w14:paraId="41C83D13" w14:textId="77777777" w:rsidR="00951509" w:rsidRPr="00B358B5" w:rsidRDefault="00951509" w:rsidP="00F71BA3">
            <w:pPr>
              <w:pStyle w:val="ListParagraph"/>
              <w:spacing w:line="276" w:lineRule="auto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ประเทศไทย</w:t>
            </w:r>
          </w:p>
        </w:tc>
      </w:tr>
      <w:tr w:rsidR="00951509" w:rsidRPr="007E5AF8" w14:paraId="03702FEF" w14:textId="77777777" w:rsidTr="00A65375">
        <w:trPr>
          <w:trHeight w:val="436"/>
        </w:trPr>
        <w:tc>
          <w:tcPr>
            <w:tcW w:w="2115" w:type="dxa"/>
            <w:tcBorders>
              <w:top w:val="nil"/>
              <w:bottom w:val="nil"/>
            </w:tcBorders>
          </w:tcPr>
          <w:p w14:paraId="44F0FE05" w14:textId="77777777" w:rsidR="00951509" w:rsidRPr="007E5AF8" w:rsidRDefault="00951509" w:rsidP="00A65375">
            <w:pPr>
              <w:tabs>
                <w:tab w:val="left" w:pos="38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bottom w:val="nil"/>
            </w:tcBorders>
            <w:vAlign w:val="center"/>
          </w:tcPr>
          <w:p w14:paraId="6C4DDFA7" w14:textId="77777777" w:rsidR="00B358B5" w:rsidRDefault="00951509" w:rsidP="00B358B5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152/8 </w:t>
            </w:r>
            <w:r w:rsidRPr="007E5AF8">
              <w:rPr>
                <w:rFonts w:ascii="Angsana New" w:hAnsi="Angsana New"/>
                <w:sz w:val="32"/>
                <w:szCs w:val="32"/>
                <w:lang w:eastAsia="zh-CN"/>
              </w:rPr>
              <w:t xml:space="preserve">,152/9 ,152/15 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หมู่ที่ 3 ถนนธั</w:t>
            </w:r>
            <w:r w:rsidR="00D43867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ญ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บุรี-ลำลูกกา ตำบล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รังสิต </w:t>
            </w:r>
          </w:p>
          <w:p w14:paraId="028A01B5" w14:textId="77777777" w:rsidR="00951509" w:rsidRPr="007E5AF8" w:rsidRDefault="00951509" w:rsidP="00B358B5">
            <w:pPr>
              <w:pStyle w:val="ListParagraph"/>
              <w:spacing w:line="276" w:lineRule="auto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อ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ธัญบุรี 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จังหวัด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ปทุมธานี ประเทศไทย</w:t>
            </w:r>
          </w:p>
        </w:tc>
      </w:tr>
      <w:tr w:rsidR="00951509" w:rsidRPr="007E5AF8" w14:paraId="07EE2043" w14:textId="77777777" w:rsidTr="00A65375">
        <w:tc>
          <w:tcPr>
            <w:tcW w:w="2115" w:type="dxa"/>
            <w:tcBorders>
              <w:bottom w:val="nil"/>
            </w:tcBorders>
            <w:vAlign w:val="center"/>
          </w:tcPr>
          <w:p w14:paraId="01EB99A1" w14:textId="77777777" w:rsidR="00951509" w:rsidRPr="007E5AF8" w:rsidRDefault="00951509" w:rsidP="00155D27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7088" w:type="dxa"/>
            <w:tcBorders>
              <w:bottom w:val="nil"/>
            </w:tcBorders>
            <w:vAlign w:val="center"/>
          </w:tcPr>
          <w:p w14:paraId="467169A1" w14:textId="77777777" w:rsidR="00951509" w:rsidRPr="007E5AF8" w:rsidRDefault="00951509" w:rsidP="007E5AF8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ผลิตแ</w:t>
            </w:r>
            <w:r w:rsidR="0066449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ละประกอบแผงวงจรไฟฟ้าอิเล็กทรอนิก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ส์</w:t>
            </w:r>
          </w:p>
        </w:tc>
      </w:tr>
      <w:tr w:rsidR="00951509" w:rsidRPr="007E5AF8" w14:paraId="2D93A26C" w14:textId="77777777" w:rsidTr="00A65375">
        <w:trPr>
          <w:trHeight w:val="519"/>
        </w:trPr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14:paraId="55585499" w14:textId="77777777" w:rsidR="00951509" w:rsidRPr="007E5AF8" w:rsidRDefault="00155D27" w:rsidP="007E5AF8">
            <w:pPr>
              <w:spacing w:line="276" w:lineRule="auto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7088" w:type="dxa"/>
            <w:tcBorders>
              <w:top w:val="nil"/>
              <w:bottom w:val="single" w:sz="4" w:space="0" w:color="auto"/>
            </w:tcBorders>
            <w:vAlign w:val="center"/>
          </w:tcPr>
          <w:p w14:paraId="38B25C81" w14:textId="77777777" w:rsidR="00951509" w:rsidRPr="007E5AF8" w:rsidRDefault="00951509" w:rsidP="007E5AF8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ลงทุนในบริษัทร่วม และบริษัทย่อยซึ่งประกอบธุรกิจ ตามหมายเหตุประกอบงบการเงิน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ระหว่างกาล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ข้อ </w:t>
            </w:r>
            <w:r w:rsidR="00E04147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8 และ 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9</w:t>
            </w:r>
          </w:p>
        </w:tc>
      </w:tr>
    </w:tbl>
    <w:p w14:paraId="13CACFBF" w14:textId="77777777" w:rsidR="00951509" w:rsidRPr="00084BBD" w:rsidRDefault="00951509" w:rsidP="00951509">
      <w:pPr>
        <w:spacing w:after="120" w:line="276" w:lineRule="auto"/>
        <w:ind w:left="720" w:right="29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14:paraId="669082F0" w14:textId="77777777" w:rsidR="001045FE" w:rsidRDefault="001045FE" w:rsidP="00D70A30">
      <w:pPr>
        <w:numPr>
          <w:ilvl w:val="0"/>
          <w:numId w:val="1"/>
        </w:numPr>
        <w:tabs>
          <w:tab w:val="left" w:pos="720"/>
        </w:tabs>
        <w:spacing w:before="240"/>
        <w:ind w:left="1440" w:right="576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0A3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  <w:r w:rsidRPr="00D70A30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ระหว่างกาล</w:t>
      </w:r>
    </w:p>
    <w:p w14:paraId="50FC2600" w14:textId="77777777" w:rsidR="007E5AF8" w:rsidRPr="00D43867" w:rsidRDefault="00A714BD" w:rsidP="00D43867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ฉบับที่ 34 เรื่อง</w:t>
      </w:r>
      <w:r w:rsidR="004E356C" w:rsidRPr="00834D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E356C"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การเงินระหว่างกาล ที่ประกาศใช้โดยสภาวิชาชีพบัญชี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 w:rsidR="00E0414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E5AF8" w:rsidRPr="007E5AF8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="00D4386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="007E5AF8" w:rsidRPr="00D4386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7E5AF8" w:rsidRPr="00D43867">
        <w:rPr>
          <w:rFonts w:ascii="Angsana New" w:hAnsi="Angsana New" w:cs="Angsana New"/>
          <w:spacing w:val="-6"/>
          <w:sz w:val="32"/>
          <w:szCs w:val="32"/>
          <w:cs/>
        </w:rPr>
        <w:t>31 ธันวาคม 25</w:t>
      </w:r>
      <w:r w:rsidR="007E5AF8" w:rsidRPr="00D43867">
        <w:rPr>
          <w:rFonts w:ascii="Angsana New" w:hAnsi="Angsana New" w:cs="Angsana New"/>
          <w:spacing w:val="-6"/>
          <w:sz w:val="32"/>
          <w:szCs w:val="32"/>
        </w:rPr>
        <w:t>61</w:t>
      </w:r>
    </w:p>
    <w:p w14:paraId="744AAEA8" w14:textId="77777777" w:rsidR="007E5AF8" w:rsidRPr="00554406" w:rsidRDefault="007E5AF8" w:rsidP="007E5AF8">
      <w:pPr>
        <w:ind w:left="1440"/>
        <w:jc w:val="thaiDistribute"/>
        <w:rPr>
          <w:rFonts w:ascii="Angsana New" w:hAnsi="Angsana New" w:cs="Angsana New"/>
          <w:b/>
          <w:bCs/>
          <w:spacing w:val="-6"/>
          <w:sz w:val="12"/>
          <w:szCs w:val="12"/>
        </w:rPr>
      </w:pPr>
    </w:p>
    <w:p w14:paraId="701B4902" w14:textId="77777777" w:rsidR="00A714BD" w:rsidRPr="00D70A30" w:rsidRDefault="00A714BD" w:rsidP="00834DF9">
      <w:pPr>
        <w:numPr>
          <w:ilvl w:val="1"/>
          <w:numId w:val="1"/>
        </w:numPr>
        <w:ind w:right="576" w:hanging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70A30">
        <w:rPr>
          <w:rFonts w:ascii="Angsana New" w:hAnsi="Angsana New" w:cs="Angsana New"/>
          <w:spacing w:val="-2"/>
          <w:sz w:val="32"/>
          <w:szCs w:val="32"/>
          <w:cs/>
        </w:rPr>
        <w:t>มาตรฐานการบัญชีใหม่ที่</w:t>
      </w:r>
      <w:r w:rsidRPr="00D70A30">
        <w:rPr>
          <w:rFonts w:ascii="Angsana New" w:hAnsi="Angsana New" w:cs="Angsana New" w:hint="cs"/>
          <w:spacing w:val="-2"/>
          <w:sz w:val="32"/>
          <w:szCs w:val="32"/>
          <w:cs/>
        </w:rPr>
        <w:t>เริ่มมีผล</w:t>
      </w:r>
      <w:r w:rsidRPr="00D70A30">
        <w:rPr>
          <w:rFonts w:ascii="Angsana New" w:hAnsi="Angsana New" w:cs="Angsana New"/>
          <w:spacing w:val="-2"/>
          <w:sz w:val="32"/>
          <w:szCs w:val="32"/>
          <w:cs/>
        </w:rPr>
        <w:t>บังคับใช้</w:t>
      </w:r>
      <w:r w:rsidRPr="00D70A30">
        <w:rPr>
          <w:rFonts w:ascii="Angsana New" w:hAnsi="Angsana New" w:cs="Angsana New" w:hint="cs"/>
          <w:spacing w:val="-2"/>
          <w:sz w:val="32"/>
          <w:szCs w:val="32"/>
          <w:cs/>
        </w:rPr>
        <w:t>ในงวดบัญชีปัจจุบัน</w:t>
      </w:r>
    </w:p>
    <w:p w14:paraId="61CCB3CE" w14:textId="77777777" w:rsidR="00A714BD" w:rsidRPr="005921FE" w:rsidRDefault="00A714BD" w:rsidP="00A46891">
      <w:pPr>
        <w:spacing w:line="223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21FE">
        <w:rPr>
          <w:rFonts w:ascii="Angsana New" w:hAnsi="Angsana New" w:cs="Angsana New"/>
          <w:sz w:val="32"/>
          <w:szCs w:val="32"/>
          <w:cs/>
        </w:rPr>
        <w:t>บริษัท</w:t>
      </w:r>
      <w:r w:rsidRPr="005921FE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5921FE">
        <w:rPr>
          <w:rFonts w:ascii="Angsana New" w:hAnsi="Angsana New" w:cs="Angsana New"/>
          <w:sz w:val="32"/>
          <w:szCs w:val="32"/>
          <w:cs/>
        </w:rPr>
        <w:t xml:space="preserve">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5921FE">
        <w:rPr>
          <w:rFonts w:ascii="Angsana New" w:hAnsi="Angsana New" w:cs="Angsana New"/>
          <w:sz w:val="32"/>
          <w:szCs w:val="32"/>
        </w:rPr>
        <w:t>1</w:t>
      </w:r>
      <w:r w:rsidRPr="005921F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084BBD" w:rsidRPr="005921FE">
        <w:rPr>
          <w:rFonts w:ascii="Angsana New" w:hAnsi="Angsana New" w:cs="Angsana New"/>
          <w:sz w:val="32"/>
          <w:szCs w:val="32"/>
        </w:rPr>
        <w:t>256</w:t>
      </w:r>
      <w:r w:rsidR="00AD0E4C" w:rsidRPr="005921FE">
        <w:rPr>
          <w:rFonts w:ascii="Angsana New" w:hAnsi="Angsana New" w:cs="Angsana New"/>
          <w:sz w:val="32"/>
          <w:szCs w:val="32"/>
        </w:rPr>
        <w:t>2</w:t>
      </w:r>
      <w:r w:rsidRPr="005921FE">
        <w:rPr>
          <w:rFonts w:ascii="Angsana New" w:hAnsi="Angsana New" w:cs="Angsana New"/>
          <w:sz w:val="32"/>
          <w:szCs w:val="32"/>
        </w:rPr>
        <w:t xml:space="preserve"> </w:t>
      </w:r>
      <w:r w:rsidRPr="005921FE">
        <w:rPr>
          <w:rFonts w:ascii="Angsana New" w:hAnsi="Angsana New" w:cs="Angsana New"/>
          <w:sz w:val="32"/>
          <w:szCs w:val="32"/>
          <w:cs/>
        </w:rPr>
        <w:t xml:space="preserve">ไว้แล้วในหมายเหตุประกอบงบการเงินสำหรับปีสิ้นสุดวันที่ </w:t>
      </w:r>
      <w:r w:rsidRPr="005921FE">
        <w:rPr>
          <w:rFonts w:ascii="Angsana New" w:hAnsi="Angsana New" w:cs="Angsana New"/>
          <w:sz w:val="32"/>
          <w:szCs w:val="32"/>
        </w:rPr>
        <w:t xml:space="preserve">31 </w:t>
      </w:r>
      <w:r w:rsidRPr="005921F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A495F" w:rsidRPr="005921FE">
        <w:rPr>
          <w:rFonts w:ascii="Angsana New" w:hAnsi="Angsana New" w:cs="Angsana New"/>
          <w:sz w:val="32"/>
          <w:szCs w:val="32"/>
        </w:rPr>
        <w:t>25</w:t>
      </w:r>
      <w:r w:rsidR="00AD0E4C" w:rsidRPr="005921FE">
        <w:rPr>
          <w:rFonts w:ascii="Angsana New" w:hAnsi="Angsana New" w:cs="Angsana New"/>
          <w:sz w:val="32"/>
          <w:szCs w:val="32"/>
        </w:rPr>
        <w:t>61</w:t>
      </w:r>
    </w:p>
    <w:p w14:paraId="051ADD33" w14:textId="77777777" w:rsidR="00A714BD" w:rsidRPr="00A65845" w:rsidRDefault="00A714BD" w:rsidP="00A46891">
      <w:pPr>
        <w:spacing w:line="223" w:lineRule="auto"/>
        <w:ind w:left="1440" w:firstLine="720"/>
        <w:jc w:val="thaiDistribute"/>
        <w:rPr>
          <w:rFonts w:ascii="Angsana New" w:hAnsi="Angsana New" w:cs="Angsana New"/>
          <w:spacing w:val="-16"/>
          <w:sz w:val="32"/>
          <w:szCs w:val="32"/>
        </w:rPr>
      </w:pPr>
      <w:r w:rsidRPr="005921FE">
        <w:rPr>
          <w:rFonts w:ascii="Angsana New" w:hAnsi="Angsana New" w:cs="Angsana New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</w:t>
      </w:r>
      <w:r w:rsidR="000112BB" w:rsidRPr="005921FE">
        <w:rPr>
          <w:rFonts w:ascii="Angsana New" w:hAnsi="Angsana New" w:cs="Angsana New"/>
          <w:sz w:val="32"/>
          <w:szCs w:val="32"/>
          <w:cs/>
        </w:rPr>
        <w:t>่าวไม่มีผลกระทบอย่างมีสาระสำคัญ</w:t>
      </w:r>
      <w:r w:rsidR="000112BB" w:rsidRPr="005921FE">
        <w:rPr>
          <w:rFonts w:ascii="Angsana New" w:hAnsi="Angsana New" w:cs="Angsana New" w:hint="cs"/>
          <w:sz w:val="32"/>
          <w:szCs w:val="32"/>
          <w:cs/>
        </w:rPr>
        <w:t>ต่องบการเงินของกลุ่มบริษัท</w:t>
      </w:r>
      <w:r w:rsidR="007E5AF8" w:rsidRPr="00A65845">
        <w:rPr>
          <w:rFonts w:ascii="Angsana New" w:hAnsi="Angsana New" w:cs="Angsana New"/>
          <w:spacing w:val="-16"/>
          <w:sz w:val="32"/>
          <w:szCs w:val="32"/>
          <w:cs/>
        </w:rPr>
        <w:br w:type="page"/>
      </w:r>
    </w:p>
    <w:p w14:paraId="72A4AE90" w14:textId="77777777" w:rsidR="00976D81" w:rsidRDefault="00A714BD" w:rsidP="007E5AF8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sz w:val="32"/>
          <w:szCs w:val="32"/>
        </w:rPr>
      </w:pPr>
      <w:r w:rsidRPr="007E5AF8">
        <w:rPr>
          <w:rFonts w:ascii="Angsana New" w:hAnsi="Angsana New" w:cs="Angsana New" w:hint="cs"/>
          <w:sz w:val="32"/>
          <w:szCs w:val="32"/>
          <w:cs/>
        </w:rPr>
        <w:lastRenderedPageBreak/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32C9BDA1" w14:textId="77777777" w:rsidR="007E5AF8" w:rsidRPr="007E5AF8" w:rsidRDefault="007E5AF8" w:rsidP="007E5AF8">
      <w:pPr>
        <w:ind w:left="14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07C91F3" w14:textId="77777777" w:rsidR="00A714BD" w:rsidRPr="006907D6" w:rsidRDefault="00A714BD" w:rsidP="006907D6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>งบ</w:t>
      </w:r>
      <w:r w:rsidRPr="000E46AB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  <w:cs/>
        </w:rPr>
        <w:t xml:space="preserve">ของบริษัท ทีมพรีซิชั่น จำกัด (มหาชน) </w:t>
      </w:r>
      <w:r w:rsidR="00976D81">
        <w:rPr>
          <w:rFonts w:ascii="Angsana New" w:hAnsi="Angsana New" w:cs="Angsana New" w:hint="cs"/>
          <w:sz w:val="32"/>
          <w:szCs w:val="32"/>
          <w:cs/>
        </w:rPr>
        <w:t>กับ</w:t>
      </w:r>
      <w:r w:rsidRPr="00F45C0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76D81">
        <w:rPr>
          <w:rFonts w:ascii="Angsana New" w:hAnsi="Angsana New" w:cs="Angsana New" w:hint="cs"/>
          <w:sz w:val="32"/>
          <w:szCs w:val="32"/>
          <w:cs/>
        </w:rPr>
        <w:t xml:space="preserve"> และส่วนได้เสียในบริษัทร่วม ดังต่อไปนี้</w:t>
      </w:r>
    </w:p>
    <w:p w14:paraId="45F7BD31" w14:textId="77777777" w:rsidR="006907D6" w:rsidRPr="006907D6" w:rsidRDefault="006907D6" w:rsidP="006907D6">
      <w:pPr>
        <w:ind w:left="144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Style w:val="TableGrid"/>
        <w:tblW w:w="0" w:type="auto"/>
        <w:tblInd w:w="1548" w:type="dxa"/>
        <w:tblLook w:val="04A0" w:firstRow="1" w:lastRow="0" w:firstColumn="1" w:lastColumn="0" w:noHBand="0" w:noVBand="1"/>
      </w:tblPr>
      <w:tblGrid>
        <w:gridCol w:w="3594"/>
        <w:gridCol w:w="1520"/>
        <w:gridCol w:w="1520"/>
        <w:gridCol w:w="1348"/>
      </w:tblGrid>
      <w:tr w:rsidR="00976D81" w14:paraId="7B3180BF" w14:textId="77777777" w:rsidTr="008C69FD">
        <w:tc>
          <w:tcPr>
            <w:tcW w:w="3690" w:type="dxa"/>
            <w:vMerge w:val="restart"/>
            <w:vAlign w:val="center"/>
          </w:tcPr>
          <w:p w14:paraId="4C21D732" w14:textId="77777777" w:rsidR="00976D81" w:rsidRPr="006907D6" w:rsidRDefault="00976D81" w:rsidP="006907D6">
            <w:pPr>
              <w:spacing w:before="60"/>
              <w:ind w:right="2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907D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14:paraId="494968AA" w14:textId="77777777" w:rsidR="00976D81" w:rsidRPr="006907D6" w:rsidRDefault="00976D81" w:rsidP="006907D6">
            <w:pPr>
              <w:spacing w:before="60"/>
              <w:ind w:right="2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907D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สัดส่วนการถือหุ้น (</w:t>
            </w:r>
            <w:r w:rsidRPr="006907D6">
              <w:rPr>
                <w:rFonts w:ascii="Angsana New" w:hAnsi="Angsana New" w:cs="Angsana New"/>
                <w:spacing w:val="-6"/>
                <w:sz w:val="30"/>
                <w:szCs w:val="30"/>
              </w:rPr>
              <w:t>%)</w:t>
            </w:r>
          </w:p>
        </w:tc>
        <w:tc>
          <w:tcPr>
            <w:tcW w:w="1350" w:type="dxa"/>
            <w:vMerge w:val="restart"/>
            <w:vAlign w:val="center"/>
          </w:tcPr>
          <w:p w14:paraId="204110E2" w14:textId="77777777" w:rsidR="00976D81" w:rsidRPr="006907D6" w:rsidRDefault="00976D81" w:rsidP="006907D6">
            <w:pPr>
              <w:spacing w:before="60"/>
              <w:ind w:right="2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6907D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64DB0" w14:paraId="41195481" w14:textId="77777777" w:rsidTr="008C69FD">
        <w:tc>
          <w:tcPr>
            <w:tcW w:w="3690" w:type="dxa"/>
            <w:vMerge/>
            <w:tcBorders>
              <w:bottom w:val="single" w:sz="4" w:space="0" w:color="auto"/>
            </w:tcBorders>
          </w:tcPr>
          <w:p w14:paraId="352506A4" w14:textId="77777777" w:rsidR="00064DB0" w:rsidRPr="006907D6" w:rsidRDefault="00064DB0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687C80BE" w14:textId="77777777" w:rsidR="00064DB0" w:rsidRPr="002F37CC" w:rsidRDefault="00064DB0" w:rsidP="00217C9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531281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17C99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531281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 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0B63D796" w14:textId="77777777" w:rsidR="00064DB0" w:rsidRPr="002F37CC" w:rsidRDefault="00064DB0" w:rsidP="00064DB0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105251D0" w14:textId="77777777" w:rsidR="00064DB0" w:rsidRPr="006907D6" w:rsidRDefault="00064DB0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976D81" w14:paraId="638E3AB0" w14:textId="77777777" w:rsidTr="008C69FD">
        <w:tc>
          <w:tcPr>
            <w:tcW w:w="3690" w:type="dxa"/>
            <w:tcBorders>
              <w:bottom w:val="nil"/>
            </w:tcBorders>
          </w:tcPr>
          <w:p w14:paraId="03CBBEB2" w14:textId="77777777" w:rsidR="00976D81" w:rsidRPr="007E5AF8" w:rsidRDefault="006907D6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u w:val="single"/>
              </w:rPr>
            </w:pPr>
            <w:r w:rsidRPr="007E5AF8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  <w:right w:val="dashSmallGap" w:sz="4" w:space="0" w:color="auto"/>
            </w:tcBorders>
          </w:tcPr>
          <w:p w14:paraId="3A5F605F" w14:textId="77777777"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dashSmallGap" w:sz="4" w:space="0" w:color="auto"/>
              <w:bottom w:val="nil"/>
            </w:tcBorders>
          </w:tcPr>
          <w:p w14:paraId="7800EEB4" w14:textId="77777777"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6D2798F" w14:textId="77777777"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976D81" w14:paraId="2CCB42A2" w14:textId="77777777" w:rsidTr="008C69FD">
        <w:tc>
          <w:tcPr>
            <w:tcW w:w="3690" w:type="dxa"/>
            <w:tcBorders>
              <w:top w:val="nil"/>
              <w:bottom w:val="nil"/>
            </w:tcBorders>
          </w:tcPr>
          <w:p w14:paraId="626E66AD" w14:textId="77777777" w:rsidR="00976D81" w:rsidRPr="006907D6" w:rsidRDefault="006907D6" w:rsidP="006907D6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Team Precision (Europe) </w:t>
            </w:r>
            <w:proofErr w:type="spellStart"/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14:paraId="4065D48A" w14:textId="77777777" w:rsidR="00976D81" w:rsidRPr="006907D6" w:rsidRDefault="006907D6" w:rsidP="006907D6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14:paraId="1D9775DF" w14:textId="77777777" w:rsidR="00976D81" w:rsidRPr="006907D6" w:rsidRDefault="006907D6" w:rsidP="006907D6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691A747" w14:textId="77777777" w:rsidR="00976D81" w:rsidRPr="006907D6" w:rsidRDefault="006907D6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เดนมาร์ก</w:t>
            </w:r>
          </w:p>
        </w:tc>
      </w:tr>
      <w:tr w:rsidR="00976D81" w14:paraId="6A031B76" w14:textId="77777777" w:rsidTr="008C69FD">
        <w:tc>
          <w:tcPr>
            <w:tcW w:w="3690" w:type="dxa"/>
            <w:tcBorders>
              <w:top w:val="nil"/>
              <w:bottom w:val="nil"/>
            </w:tcBorders>
          </w:tcPr>
          <w:p w14:paraId="0CC813A7" w14:textId="77777777" w:rsidR="00976D81" w:rsidRPr="006907D6" w:rsidRDefault="006907D6" w:rsidP="006907D6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14:paraId="72A69620" w14:textId="77777777" w:rsidR="00976D81" w:rsidRPr="006907D6" w:rsidRDefault="006907D6" w:rsidP="006907D6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14:paraId="7BDA4D1F" w14:textId="77777777" w:rsidR="00976D81" w:rsidRPr="006907D6" w:rsidRDefault="00155D27" w:rsidP="00155D2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CD9614" w14:textId="77777777" w:rsidR="00976D81" w:rsidRPr="006907D6" w:rsidRDefault="006907D6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สหรัฐอเมริกา</w:t>
            </w:r>
          </w:p>
        </w:tc>
      </w:tr>
      <w:tr w:rsidR="00976D81" w14:paraId="6069527F" w14:textId="77777777" w:rsidTr="008C69FD">
        <w:tc>
          <w:tcPr>
            <w:tcW w:w="3690" w:type="dxa"/>
            <w:tcBorders>
              <w:top w:val="nil"/>
              <w:bottom w:val="nil"/>
            </w:tcBorders>
          </w:tcPr>
          <w:p w14:paraId="14415F6E" w14:textId="77777777" w:rsidR="00976D81" w:rsidRPr="007E5AF8" w:rsidRDefault="006907D6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u w:val="single"/>
              </w:rPr>
            </w:pPr>
            <w:r w:rsidRPr="007E5AF8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บริษัทร่วมที่ถือหุ้นโดย </w:t>
            </w:r>
            <w:r w:rsidRPr="007E5AF8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u w:val="single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14:paraId="2AF6AA92" w14:textId="77777777"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14:paraId="53FA71F0" w14:textId="77777777"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9F1E84B" w14:textId="77777777" w:rsidR="00976D81" w:rsidRPr="006907D6" w:rsidRDefault="00976D81" w:rsidP="000E46AB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6907D6" w14:paraId="34953C17" w14:textId="77777777" w:rsidTr="008C69FD">
        <w:tc>
          <w:tcPr>
            <w:tcW w:w="3690" w:type="dxa"/>
            <w:tcBorders>
              <w:top w:val="nil"/>
            </w:tcBorders>
          </w:tcPr>
          <w:p w14:paraId="438EB664" w14:textId="77777777" w:rsidR="006907D6" w:rsidRPr="006907D6" w:rsidRDefault="006907D6" w:rsidP="006907D6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Team Precision America, LLC</w:t>
            </w:r>
          </w:p>
        </w:tc>
        <w:tc>
          <w:tcPr>
            <w:tcW w:w="1530" w:type="dxa"/>
            <w:tcBorders>
              <w:top w:val="nil"/>
              <w:right w:val="dashSmallGap" w:sz="4" w:space="0" w:color="auto"/>
            </w:tcBorders>
          </w:tcPr>
          <w:p w14:paraId="54F7F584" w14:textId="77777777" w:rsidR="006907D6" w:rsidRPr="006907D6" w:rsidRDefault="006907D6" w:rsidP="006907D6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20.00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</w:tcBorders>
          </w:tcPr>
          <w:p w14:paraId="4792A4F7" w14:textId="77777777" w:rsidR="006907D6" w:rsidRPr="006907D6" w:rsidRDefault="00155D27" w:rsidP="00155D2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20.00</w:t>
            </w:r>
          </w:p>
        </w:tc>
        <w:tc>
          <w:tcPr>
            <w:tcW w:w="1350" w:type="dxa"/>
            <w:tcBorders>
              <w:top w:val="nil"/>
            </w:tcBorders>
          </w:tcPr>
          <w:p w14:paraId="5FCF73AA" w14:textId="77777777" w:rsidR="006907D6" w:rsidRPr="006907D6" w:rsidRDefault="006907D6" w:rsidP="006907D6">
            <w:pPr>
              <w:spacing w:before="60"/>
              <w:ind w:right="29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สหรัฐอเมริกา</w:t>
            </w:r>
          </w:p>
        </w:tc>
      </w:tr>
    </w:tbl>
    <w:p w14:paraId="5C2F1772" w14:textId="77777777" w:rsidR="000E46AB" w:rsidRPr="007E5AF8" w:rsidRDefault="000E46AB" w:rsidP="000E46AB">
      <w:pPr>
        <w:spacing w:before="60"/>
        <w:ind w:left="1440" w:right="29" w:hanging="720"/>
        <w:jc w:val="thaiDistribute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15A34922" w14:textId="77777777" w:rsidR="00A714BD" w:rsidRDefault="00A714BD" w:rsidP="00155D27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sz w:val="32"/>
          <w:szCs w:val="32"/>
        </w:rPr>
      </w:pPr>
      <w:r w:rsidRPr="000E46AB">
        <w:rPr>
          <w:rFonts w:ascii="Angsana New" w:hAnsi="Angsana New" w:cs="Angsana New"/>
          <w:sz w:val="32"/>
          <w:szCs w:val="32"/>
          <w:cs/>
        </w:rPr>
        <w:t>ยอดคงค้างและรายการระหว่างกันที่สำคัญของบริษัทและบริษัทย่อย ได้ตัดออกจากงบการเงิน</w:t>
      </w:r>
      <w:r w:rsidRPr="000E46A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46AB">
        <w:rPr>
          <w:rFonts w:ascii="Angsana New" w:hAnsi="Angsana New" w:cs="Angsana New"/>
          <w:sz w:val="32"/>
          <w:szCs w:val="32"/>
          <w:cs/>
        </w:rPr>
        <w:t>รวม</w:t>
      </w:r>
      <w:r w:rsidR="00EE3929" w:rsidRPr="000E46AB">
        <w:rPr>
          <w:rFonts w:ascii="Angsana New" w:hAnsi="Angsana New" w:cs="Angsana New" w:hint="cs"/>
          <w:sz w:val="32"/>
          <w:szCs w:val="32"/>
          <w:cs/>
        </w:rPr>
        <w:t>แล้ว</w:t>
      </w:r>
    </w:p>
    <w:p w14:paraId="3439533A" w14:textId="77777777" w:rsidR="00155D27" w:rsidRPr="00155D27" w:rsidRDefault="00155D27" w:rsidP="00155D27">
      <w:pPr>
        <w:spacing w:before="60"/>
        <w:ind w:left="1440" w:right="29" w:hanging="720"/>
        <w:jc w:val="thaiDistribute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163AA28D" w14:textId="77777777" w:rsidR="008D656F" w:rsidRPr="00155D27" w:rsidRDefault="00155D27" w:rsidP="00155D27">
      <w:pPr>
        <w:tabs>
          <w:tab w:val="left" w:pos="720"/>
        </w:tabs>
        <w:spacing w:before="60"/>
        <w:ind w:left="1440" w:right="29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t>3.</w:t>
      </w:r>
      <w:r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8563B9" w:rsidRPr="00155D2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สรุปนโยบายการบัญชีที่สำคัญ</w:t>
      </w:r>
      <w:r w:rsidR="008563B9" w:rsidRPr="00155D27">
        <w:rPr>
          <w:rFonts w:ascii="Angsana New" w:hAnsi="Angsana New" w:cs="Angsana New"/>
          <w:b/>
          <w:bCs/>
          <w:spacing w:val="-6"/>
          <w:sz w:val="32"/>
          <w:szCs w:val="32"/>
        </w:rPr>
        <w:t xml:space="preserve"> </w:t>
      </w:r>
    </w:p>
    <w:p w14:paraId="627AC3D4" w14:textId="77777777" w:rsidR="00A460C8" w:rsidRDefault="005E7538" w:rsidP="00155D27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นโยบายการบัญชีและวิธีการคำนวณที่ใช้ในงบการเงินระหว่างกาลนี้ มีความสอดคล้องกับการ</w:t>
      </w:r>
      <w:r w:rsidR="00833E27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ถือปฏิบัติในงบการเงิน สำหรับปีสิ้นสุดวันที่ 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31 </w:t>
      </w:r>
      <w:r w:rsidR="00AA495F" w:rsidRPr="00BE7B9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AD0E4C">
        <w:rPr>
          <w:rFonts w:ascii="Angsana New" w:hAnsi="Angsana New" w:cs="Angsana New"/>
          <w:sz w:val="32"/>
          <w:szCs w:val="32"/>
        </w:rPr>
        <w:t>61</w:t>
      </w:r>
    </w:p>
    <w:p w14:paraId="1AB7763B" w14:textId="77777777" w:rsidR="00155D27" w:rsidRPr="00155D27" w:rsidRDefault="00155D27" w:rsidP="00155D27">
      <w:pPr>
        <w:spacing w:before="60"/>
        <w:ind w:left="1440" w:right="29" w:hanging="720"/>
        <w:jc w:val="thaiDistribute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0B3F8396" w14:textId="77777777" w:rsidR="004A03ED" w:rsidRPr="00155D27" w:rsidRDefault="00155D27" w:rsidP="00155D27">
      <w:pPr>
        <w:tabs>
          <w:tab w:val="left" w:pos="720"/>
        </w:tabs>
        <w:spacing w:before="60"/>
        <w:ind w:left="1440" w:right="29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t>4.</w:t>
      </w:r>
      <w:r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8F5525" w:rsidRPr="00155D2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เงินสดและรายการเทียบเท่าเงินสด</w:t>
      </w:r>
    </w:p>
    <w:p w14:paraId="1EA7D647" w14:textId="77777777" w:rsidR="00193D4F" w:rsidRPr="001245E8" w:rsidRDefault="00DB3322" w:rsidP="00155D27">
      <w:pPr>
        <w:spacing w:before="240"/>
        <w:ind w:left="720" w:right="29"/>
        <w:jc w:val="right"/>
        <w:rPr>
          <w:rFonts w:ascii="Angsana New" w:hAnsi="Angsana New" w:cs="Angsana New"/>
          <w:b/>
          <w:bCs/>
          <w:sz w:val="30"/>
          <w:szCs w:val="30"/>
        </w:rPr>
      </w:pPr>
      <w:r w:rsidRPr="001245E8">
        <w:rPr>
          <w:rFonts w:ascii="Angsana New" w:hAnsi="Angsana New" w:cs="Angsana New"/>
          <w:sz w:val="30"/>
          <w:szCs w:val="30"/>
        </w:rPr>
        <w:t xml:space="preserve"> </w:t>
      </w:r>
      <w:r w:rsidR="00193D4F" w:rsidRPr="001245E8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="005E7538" w:rsidRPr="001245E8">
        <w:rPr>
          <w:rFonts w:ascii="Angsana New" w:hAnsi="Angsana New" w:cs="Angsana New" w:hint="cs"/>
          <w:sz w:val="30"/>
          <w:szCs w:val="30"/>
          <w:cs/>
        </w:rPr>
        <w:t>พัน</w:t>
      </w:r>
      <w:r w:rsidR="00193D4F" w:rsidRPr="001245E8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452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1625"/>
        <w:gridCol w:w="1627"/>
        <w:gridCol w:w="1625"/>
        <w:gridCol w:w="1628"/>
      </w:tblGrid>
      <w:tr w:rsidR="00BE7B95" w:rsidRPr="002F37CC" w14:paraId="7DAE3B67" w14:textId="77777777" w:rsidTr="00FE2638">
        <w:trPr>
          <w:cantSplit/>
          <w:trHeight w:val="526"/>
        </w:trPr>
        <w:tc>
          <w:tcPr>
            <w:tcW w:w="1225" w:type="pct"/>
            <w:vMerge w:val="restart"/>
            <w:tcBorders>
              <w:top w:val="single" w:sz="4" w:space="0" w:color="auto"/>
            </w:tcBorders>
            <w:vAlign w:val="center"/>
          </w:tcPr>
          <w:p w14:paraId="27D431E5" w14:textId="77777777"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AD857" w14:textId="77777777"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8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A3348" w14:textId="77777777"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95" w:rsidRPr="002F37CC" w14:paraId="3DFCDDCF" w14:textId="77777777" w:rsidTr="008C69FD">
        <w:trPr>
          <w:cantSplit/>
          <w:trHeight w:val="458"/>
        </w:trPr>
        <w:tc>
          <w:tcPr>
            <w:tcW w:w="1225" w:type="pct"/>
            <w:vMerge/>
            <w:vAlign w:val="center"/>
          </w:tcPr>
          <w:p w14:paraId="2029CE23" w14:textId="77777777" w:rsidR="00496949" w:rsidRPr="002F37CC" w:rsidRDefault="00496949" w:rsidP="00800D4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3" w:type="pct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7ED5E7F5" w14:textId="77777777" w:rsidR="00496949" w:rsidRPr="002F37CC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5312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17C99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531281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="000824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6715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</w:t>
            </w:r>
            <w:r w:rsidR="00251FA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6F309AA3" w14:textId="77777777" w:rsidR="00496949" w:rsidRPr="002F37CC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943" w:type="pct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36A94A23" w14:textId="77777777" w:rsidR="00496949" w:rsidRPr="002F37CC" w:rsidRDefault="00BD29C1" w:rsidP="005772E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531281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17C99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531281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 256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178E0259" w14:textId="77777777" w:rsidR="00496949" w:rsidRPr="002F37CC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15C7E" w:rsidRPr="002F37CC" w14:paraId="1C45CD0F" w14:textId="77777777" w:rsidTr="008C69FD">
        <w:trPr>
          <w:cantSplit/>
        </w:trPr>
        <w:tc>
          <w:tcPr>
            <w:tcW w:w="1225" w:type="pct"/>
            <w:tcBorders>
              <w:top w:val="nil"/>
              <w:bottom w:val="nil"/>
            </w:tcBorders>
            <w:vAlign w:val="center"/>
          </w:tcPr>
          <w:p w14:paraId="28D620FF" w14:textId="77777777" w:rsidR="00115C7E" w:rsidRPr="002F37CC" w:rsidRDefault="00115C7E" w:rsidP="00800D4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943" w:type="pct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39BCA576" w14:textId="77777777" w:rsidR="00115C7E" w:rsidRPr="002F37CC" w:rsidRDefault="0079235C" w:rsidP="00115C7E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44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15247D02" w14:textId="77777777" w:rsidR="00115C7E" w:rsidRPr="002F37CC" w:rsidRDefault="00115C7E" w:rsidP="00302ED6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43" w:type="pct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33DC60BD" w14:textId="77777777" w:rsidR="00115C7E" w:rsidRPr="002F37CC" w:rsidRDefault="00DD7659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45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2877F02E" w14:textId="77777777" w:rsidR="00115C7E" w:rsidRPr="002F37CC" w:rsidRDefault="00115C7E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FE2638" w:rsidRPr="002F37CC" w14:paraId="227F5EFA" w14:textId="77777777" w:rsidTr="008C69FD">
        <w:trPr>
          <w:cantSplit/>
        </w:trPr>
        <w:tc>
          <w:tcPr>
            <w:tcW w:w="12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882B4" w14:textId="77777777" w:rsidR="00FE2638" w:rsidRPr="002F37CC" w:rsidRDefault="00FE2638" w:rsidP="00581A05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  <w:right w:val="dashSmallGap" w:sz="4" w:space="0" w:color="auto"/>
            </w:tcBorders>
            <w:vAlign w:val="center"/>
          </w:tcPr>
          <w:p w14:paraId="591B0D74" w14:textId="77777777" w:rsidR="00FE2638" w:rsidRPr="002F37CC" w:rsidRDefault="0079235C" w:rsidP="00FE2638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56,447</w:t>
            </w:r>
          </w:p>
        </w:tc>
        <w:tc>
          <w:tcPr>
            <w:tcW w:w="9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7DE001B7" w14:textId="77777777" w:rsidR="00FE2638" w:rsidRPr="002F37CC" w:rsidRDefault="00FE2638" w:rsidP="00302ED6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96</w:t>
            </w:r>
            <w:r>
              <w:rPr>
                <w:rFonts w:ascii="Angsana New" w:hAnsi="Angsana New" w:cs="Angsana New"/>
                <w:sz w:val="30"/>
                <w:szCs w:val="30"/>
              </w:rPr>
              <w:t>,156</w:t>
            </w:r>
          </w:p>
        </w:tc>
        <w:tc>
          <w:tcPr>
            <w:tcW w:w="943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15AEBCDF" w14:textId="77777777" w:rsidR="00FE2638" w:rsidRPr="002F37CC" w:rsidRDefault="00DD7659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53,143</w:t>
            </w:r>
          </w:p>
        </w:tc>
        <w:tc>
          <w:tcPr>
            <w:tcW w:w="94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6B90865C" w14:textId="77777777" w:rsidR="00FE2638" w:rsidRPr="002F37CC" w:rsidRDefault="00FE2638" w:rsidP="00744FCC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92,539</w:t>
            </w:r>
          </w:p>
        </w:tc>
      </w:tr>
      <w:tr w:rsidR="00FE2638" w:rsidRPr="002F37CC" w14:paraId="24B949DE" w14:textId="77777777" w:rsidTr="008C69FD">
        <w:trPr>
          <w:cantSplit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5180" w14:textId="77777777" w:rsidR="00FE2638" w:rsidRPr="002F37CC" w:rsidRDefault="00FE2638" w:rsidP="00800D43">
            <w:pPr>
              <w:tabs>
                <w:tab w:val="left" w:pos="739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dashSmallGap" w:sz="4" w:space="0" w:color="auto"/>
            </w:tcBorders>
            <w:vAlign w:val="center"/>
          </w:tcPr>
          <w:p w14:paraId="2F224337" w14:textId="77777777" w:rsidR="00FE2638" w:rsidRPr="002F37CC" w:rsidRDefault="0079235C" w:rsidP="00FE2638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56,5</w:t>
            </w:r>
            <w:r w:rsidR="00DC782E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94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52CC" w14:textId="77777777" w:rsidR="00FE2638" w:rsidRPr="002F37CC" w:rsidRDefault="00FE2638" w:rsidP="00302ED6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96,216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96A3054" w14:textId="77777777" w:rsidR="00FE2638" w:rsidRPr="002F37CC" w:rsidRDefault="00DD7659" w:rsidP="00701074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53,203</w:t>
            </w:r>
          </w:p>
        </w:tc>
        <w:tc>
          <w:tcPr>
            <w:tcW w:w="94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E6A6" w14:textId="77777777" w:rsidR="00FE2638" w:rsidRPr="002F37CC" w:rsidRDefault="00FE2638" w:rsidP="003A645B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92,599</w:t>
            </w:r>
          </w:p>
        </w:tc>
      </w:tr>
    </w:tbl>
    <w:p w14:paraId="7353A223" w14:textId="77777777" w:rsidR="00371863" w:rsidRDefault="00371863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A800668" w14:textId="77777777" w:rsidR="001574BD" w:rsidRDefault="001574BD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C82C0FC" w14:textId="77777777" w:rsidR="00B61437" w:rsidRPr="00441473" w:rsidRDefault="008A209E" w:rsidP="00441473">
      <w:pPr>
        <w:pStyle w:val="ListParagraph"/>
        <w:numPr>
          <w:ilvl w:val="0"/>
          <w:numId w:val="20"/>
        </w:numPr>
        <w:spacing w:before="240" w:after="60" w:line="0" w:lineRule="atLeast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4147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ลูกหนี้การค้าและลูกหนี้อื่น </w:t>
      </w:r>
    </w:p>
    <w:p w14:paraId="4F327164" w14:textId="77777777" w:rsidR="00251FAA" w:rsidRDefault="0051259B" w:rsidP="004A03ED">
      <w:pPr>
        <w:spacing w:line="0" w:lineRule="atLeast"/>
        <w:ind w:left="446" w:right="-22"/>
        <w:jc w:val="right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461"/>
        <w:gridCol w:w="1559"/>
        <w:gridCol w:w="1560"/>
        <w:gridCol w:w="1576"/>
        <w:gridCol w:w="1576"/>
      </w:tblGrid>
      <w:tr w:rsidR="0051259B" w:rsidRPr="002F37CC" w14:paraId="1BA6010C" w14:textId="77777777" w:rsidTr="007F07F5">
        <w:trPr>
          <w:trHeight w:val="20"/>
          <w:jc w:val="center"/>
        </w:trPr>
        <w:tc>
          <w:tcPr>
            <w:tcW w:w="346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4EE1B" w14:textId="77777777" w:rsidR="0051259B" w:rsidRPr="002F37CC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6769" w14:textId="77777777" w:rsidR="0051259B" w:rsidRPr="002F37CC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0CAC" w14:textId="77777777" w:rsidR="0051259B" w:rsidRPr="002F37CC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2C9D" w:rsidRPr="002F37CC" w14:paraId="41466615" w14:textId="77777777" w:rsidTr="007F07F5">
        <w:trPr>
          <w:trHeight w:val="454"/>
          <w:jc w:val="center"/>
        </w:trPr>
        <w:tc>
          <w:tcPr>
            <w:tcW w:w="3461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2E5AD" w14:textId="77777777" w:rsidR="00B72C9D" w:rsidRPr="002F37CC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AB20028" w14:textId="77777777" w:rsidR="00B72C9D" w:rsidRPr="002F37CC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531281"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67003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="00531281"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BDFF" w14:textId="77777777" w:rsidR="00B72C9D" w:rsidRPr="002F37CC" w:rsidRDefault="00B72C9D" w:rsidP="00834DF9">
            <w:pPr>
              <w:spacing w:line="20" w:lineRule="atLeast"/>
              <w:ind w:left="-84" w:right="-1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A40823">
              <w:rPr>
                <w:rFonts w:ascii="Angsana New" w:hAnsi="Angsana New" w:cs="Angsana New" w:hint="cs"/>
                <w:sz w:val="32"/>
                <w:szCs w:val="32"/>
                <w:cs/>
              </w:rPr>
              <w:t>ธ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8D1B3B5" w14:textId="77777777" w:rsidR="00B72C9D" w:rsidRPr="002F37CC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531281"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67003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="00531281"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76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F8F3" w14:textId="77777777" w:rsidR="00B72C9D" w:rsidRPr="002F37CC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51259B" w:rsidRPr="002F37CC" w14:paraId="6BE83BB7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44C70B5F" w14:textId="77777777" w:rsidR="0051259B" w:rsidRPr="000E46AB" w:rsidRDefault="0051259B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0E46A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</w:tcPr>
          <w:p w14:paraId="230C09E4" w14:textId="77777777" w:rsidR="0051259B" w:rsidRPr="00160970" w:rsidRDefault="0051259B" w:rsidP="00834DF9">
            <w:pPr>
              <w:tabs>
                <w:tab w:val="decimal" w:pos="1146"/>
              </w:tabs>
              <w:spacing w:before="30" w:line="20" w:lineRule="atLeast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14:paraId="1FE42328" w14:textId="77777777" w:rsidR="0051259B" w:rsidRPr="00160970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6" w:type="dxa"/>
            <w:tcBorders>
              <w:left w:val="dashed" w:sz="4" w:space="0" w:color="auto"/>
              <w:right w:val="dashed" w:sz="4" w:space="0" w:color="auto"/>
            </w:tcBorders>
          </w:tcPr>
          <w:p w14:paraId="0E257945" w14:textId="77777777" w:rsidR="0051259B" w:rsidRPr="00160970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6" w:type="dxa"/>
            <w:tcBorders>
              <w:left w:val="dashed" w:sz="4" w:space="0" w:color="auto"/>
              <w:right w:val="single" w:sz="4" w:space="0" w:color="auto"/>
            </w:tcBorders>
          </w:tcPr>
          <w:p w14:paraId="4EAA0756" w14:textId="77777777" w:rsidR="0051259B" w:rsidRPr="00160970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B12F7" w:rsidRPr="002F37CC" w14:paraId="513D202E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4747D4A4" w14:textId="77777777" w:rsidR="00CB12F7" w:rsidRPr="002F37CC" w:rsidRDefault="00CB12F7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</w:tcPr>
          <w:p w14:paraId="29B5667B" w14:textId="77777777" w:rsidR="00CB12F7" w:rsidRPr="00160970" w:rsidRDefault="00CB12F7" w:rsidP="00733D7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234,736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14:paraId="2F293A6D" w14:textId="77777777" w:rsidR="00CB12F7" w:rsidRPr="00160970" w:rsidRDefault="00CB12F7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306,873</w:t>
            </w:r>
          </w:p>
        </w:tc>
        <w:tc>
          <w:tcPr>
            <w:tcW w:w="1576" w:type="dxa"/>
            <w:tcBorders>
              <w:left w:val="dashed" w:sz="4" w:space="0" w:color="auto"/>
              <w:right w:val="dashed" w:sz="4" w:space="0" w:color="auto"/>
            </w:tcBorders>
          </w:tcPr>
          <w:p w14:paraId="5BB334D9" w14:textId="77777777" w:rsidR="00CB12F7" w:rsidRPr="00160970" w:rsidRDefault="00CB12F7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234,736</w:t>
            </w:r>
          </w:p>
        </w:tc>
        <w:tc>
          <w:tcPr>
            <w:tcW w:w="1576" w:type="dxa"/>
            <w:tcBorders>
              <w:left w:val="dashed" w:sz="4" w:space="0" w:color="auto"/>
              <w:right w:val="single" w:sz="4" w:space="0" w:color="auto"/>
            </w:tcBorders>
          </w:tcPr>
          <w:p w14:paraId="04FF4D17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306,873</w:t>
            </w:r>
          </w:p>
        </w:tc>
      </w:tr>
      <w:tr w:rsidR="00CB12F7" w:rsidRPr="002F37CC" w14:paraId="2BF69DD4" w14:textId="77777777" w:rsidTr="007F07F5">
        <w:trPr>
          <w:trHeight w:val="528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310860B9" w14:textId="77777777" w:rsidR="00CB12F7" w:rsidRPr="002F37CC" w:rsidRDefault="00CB12F7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เกินกำหนดชำระไม่เกิน 3 เดือน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</w:tcPr>
          <w:p w14:paraId="29737525" w14:textId="77777777" w:rsidR="00CB12F7" w:rsidRPr="00160970" w:rsidRDefault="00B30A0F" w:rsidP="00B30A0F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106,647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14:paraId="4D61E169" w14:textId="77777777" w:rsidR="00CB12F7" w:rsidRPr="00160970" w:rsidRDefault="00CB12F7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248,478</w:t>
            </w:r>
          </w:p>
        </w:tc>
        <w:tc>
          <w:tcPr>
            <w:tcW w:w="1576" w:type="dxa"/>
            <w:tcBorders>
              <w:left w:val="dashed" w:sz="4" w:space="0" w:color="auto"/>
              <w:right w:val="dashed" w:sz="4" w:space="0" w:color="auto"/>
            </w:tcBorders>
          </w:tcPr>
          <w:p w14:paraId="3F11523C" w14:textId="77777777" w:rsidR="00CB12F7" w:rsidRPr="00160970" w:rsidRDefault="00B30A0F" w:rsidP="00597155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106</w:t>
            </w:r>
            <w:r w:rsidR="00CB12F7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647</w:t>
            </w:r>
          </w:p>
        </w:tc>
        <w:tc>
          <w:tcPr>
            <w:tcW w:w="1576" w:type="dxa"/>
            <w:tcBorders>
              <w:left w:val="dashed" w:sz="4" w:space="0" w:color="auto"/>
              <w:right w:val="single" w:sz="4" w:space="0" w:color="auto"/>
            </w:tcBorders>
          </w:tcPr>
          <w:p w14:paraId="168CA084" w14:textId="77777777" w:rsidR="00CB12F7" w:rsidRPr="00160970" w:rsidRDefault="00CB12F7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248,590</w:t>
            </w:r>
          </w:p>
        </w:tc>
      </w:tr>
      <w:tr w:rsidR="00CB12F7" w:rsidRPr="002F37CC" w14:paraId="1FEF9AEF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2F11987F" w14:textId="77777777" w:rsidR="00CB12F7" w:rsidRPr="002F37CC" w:rsidRDefault="00CB12F7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มากกว่า 3 เดือน ถึง 6 เดือน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</w:tcPr>
          <w:p w14:paraId="511408BE" w14:textId="77777777" w:rsidR="00CB12F7" w:rsidRPr="00160970" w:rsidRDefault="00B30A0F" w:rsidP="00B30A0F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58</w:t>
            </w:r>
            <w:r w:rsidR="00CB12F7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571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14:paraId="08A03B3E" w14:textId="77777777" w:rsidR="00CB12F7" w:rsidRPr="00160970" w:rsidRDefault="00CB12F7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65,841</w:t>
            </w:r>
          </w:p>
        </w:tc>
        <w:tc>
          <w:tcPr>
            <w:tcW w:w="1576" w:type="dxa"/>
            <w:tcBorders>
              <w:left w:val="dashed" w:sz="4" w:space="0" w:color="auto"/>
              <w:right w:val="dashed" w:sz="4" w:space="0" w:color="auto"/>
            </w:tcBorders>
          </w:tcPr>
          <w:p w14:paraId="060D6150" w14:textId="77777777" w:rsidR="00CB12F7" w:rsidRPr="00160970" w:rsidRDefault="00B30A0F" w:rsidP="00597155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58</w:t>
            </w:r>
            <w:r w:rsidR="00CB12F7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571</w:t>
            </w:r>
          </w:p>
        </w:tc>
        <w:tc>
          <w:tcPr>
            <w:tcW w:w="1576" w:type="dxa"/>
            <w:tcBorders>
              <w:left w:val="dashed" w:sz="4" w:space="0" w:color="auto"/>
              <w:right w:val="single" w:sz="4" w:space="0" w:color="auto"/>
            </w:tcBorders>
          </w:tcPr>
          <w:p w14:paraId="4A5AFED9" w14:textId="77777777" w:rsidR="00CB12F7" w:rsidRPr="00160970" w:rsidRDefault="00CB12F7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65,841</w:t>
            </w:r>
          </w:p>
        </w:tc>
      </w:tr>
      <w:tr w:rsidR="00CB12F7" w:rsidRPr="002F37CC" w14:paraId="1CD848F7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46177CF8" w14:textId="77777777" w:rsidR="00CB12F7" w:rsidRPr="002F37CC" w:rsidRDefault="00CB12F7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มากกว่า 6 เดือน ถึง 12 เดือน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</w:tcPr>
          <w:p w14:paraId="0E220E23" w14:textId="77777777" w:rsidR="00CB12F7" w:rsidRPr="00160970" w:rsidRDefault="00CB12F7" w:rsidP="00733D7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25,615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14:paraId="4B851899" w14:textId="77777777" w:rsidR="00CB12F7" w:rsidRPr="00160970" w:rsidRDefault="00CB12F7" w:rsidP="0092159A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2,036</w:t>
            </w:r>
          </w:p>
        </w:tc>
        <w:tc>
          <w:tcPr>
            <w:tcW w:w="1576" w:type="dxa"/>
            <w:tcBorders>
              <w:left w:val="dashed" w:sz="4" w:space="0" w:color="auto"/>
              <w:right w:val="dashed" w:sz="4" w:space="0" w:color="auto"/>
            </w:tcBorders>
          </w:tcPr>
          <w:p w14:paraId="4C0D9526" w14:textId="77777777" w:rsidR="00CB12F7" w:rsidRPr="00160970" w:rsidRDefault="00CB12F7" w:rsidP="00E50553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25,615</w:t>
            </w:r>
          </w:p>
        </w:tc>
        <w:tc>
          <w:tcPr>
            <w:tcW w:w="1576" w:type="dxa"/>
            <w:tcBorders>
              <w:left w:val="dashed" w:sz="4" w:space="0" w:color="auto"/>
              <w:right w:val="single" w:sz="4" w:space="0" w:color="auto"/>
            </w:tcBorders>
          </w:tcPr>
          <w:p w14:paraId="401FBE67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2,036</w:t>
            </w:r>
          </w:p>
        </w:tc>
      </w:tr>
      <w:tr w:rsidR="00CB12F7" w:rsidRPr="002F37CC" w14:paraId="1FD358B8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3073F383" w14:textId="77777777" w:rsidR="00CB12F7" w:rsidRPr="002F37CC" w:rsidRDefault="00CB12F7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</w:tcPr>
          <w:p w14:paraId="6B51C2E0" w14:textId="77777777" w:rsidR="00CB12F7" w:rsidRPr="00160970" w:rsidRDefault="00CB12F7" w:rsidP="00733D79">
            <w:pPr>
              <w:tabs>
                <w:tab w:val="decimal" w:pos="921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--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14:paraId="3AAE06DC" w14:textId="77777777" w:rsidR="00CB12F7" w:rsidRPr="00160970" w:rsidRDefault="00CB12F7" w:rsidP="0092159A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</w:t>
            </w:r>
          </w:p>
        </w:tc>
        <w:tc>
          <w:tcPr>
            <w:tcW w:w="1576" w:type="dxa"/>
            <w:tcBorders>
              <w:left w:val="dashed" w:sz="4" w:space="0" w:color="auto"/>
              <w:right w:val="dashed" w:sz="4" w:space="0" w:color="auto"/>
            </w:tcBorders>
          </w:tcPr>
          <w:p w14:paraId="4149E696" w14:textId="77777777" w:rsidR="00CB12F7" w:rsidRPr="00160970" w:rsidRDefault="00CB12F7" w:rsidP="00DD7659">
            <w:pPr>
              <w:tabs>
                <w:tab w:val="decimal" w:pos="921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--</w:t>
            </w:r>
          </w:p>
        </w:tc>
        <w:tc>
          <w:tcPr>
            <w:tcW w:w="1576" w:type="dxa"/>
            <w:tcBorders>
              <w:left w:val="dashed" w:sz="4" w:space="0" w:color="auto"/>
              <w:right w:val="single" w:sz="4" w:space="0" w:color="auto"/>
            </w:tcBorders>
          </w:tcPr>
          <w:p w14:paraId="4B1FD8F7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</w:t>
            </w:r>
          </w:p>
        </w:tc>
      </w:tr>
      <w:tr w:rsidR="00CB12F7" w:rsidRPr="002F37CC" w14:paraId="7B4169DC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09FF4E48" w14:textId="77777777" w:rsidR="00CB12F7" w:rsidRPr="002F37CC" w:rsidRDefault="00CB12F7" w:rsidP="007F07F5">
            <w:pPr>
              <w:spacing w:before="30" w:line="20" w:lineRule="atLeast"/>
              <w:ind w:left="272" w:right="29" w:firstLine="38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14:paraId="226AE5EB" w14:textId="77777777" w:rsidR="00CB12F7" w:rsidRPr="00160970" w:rsidRDefault="00CB12F7" w:rsidP="00733D7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425,569</w:t>
            </w:r>
          </w:p>
        </w:tc>
        <w:tc>
          <w:tcPr>
            <w:tcW w:w="1560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14:paraId="7A031FF7" w14:textId="77777777" w:rsidR="00CB12F7" w:rsidRPr="00160970" w:rsidRDefault="00CB12F7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623,289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14:paraId="64EE3E64" w14:textId="77777777" w:rsidR="00CB12F7" w:rsidRPr="00160970" w:rsidRDefault="00CB12F7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425,569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22DC5F51" w14:textId="77777777" w:rsidR="00CB12F7" w:rsidRPr="00160970" w:rsidRDefault="00CB12F7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623,401</w:t>
            </w:r>
          </w:p>
        </w:tc>
      </w:tr>
      <w:tr w:rsidR="00CB12F7" w:rsidRPr="002F37CC" w14:paraId="062B17F2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1787090C" w14:textId="77777777" w:rsidR="00CB12F7" w:rsidRPr="002F37CC" w:rsidRDefault="00CB12F7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14:paraId="3272C908" w14:textId="77777777" w:rsidR="00CB12F7" w:rsidRPr="00EC73D8" w:rsidRDefault="00CB12F7" w:rsidP="00733D79">
            <w:pPr>
              <w:tabs>
                <w:tab w:val="decimal" w:pos="921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--</w:t>
            </w:r>
          </w:p>
        </w:tc>
        <w:tc>
          <w:tcPr>
            <w:tcW w:w="156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897102B" w14:textId="77777777" w:rsidR="00CB12F7" w:rsidRPr="00EC73D8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(1,772)</w:t>
            </w:r>
          </w:p>
        </w:tc>
        <w:tc>
          <w:tcPr>
            <w:tcW w:w="1576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65440C6" w14:textId="77777777" w:rsidR="00CB12F7" w:rsidRPr="00EC73D8" w:rsidRDefault="00CB12F7" w:rsidP="00DD7659">
            <w:pPr>
              <w:tabs>
                <w:tab w:val="decimal" w:pos="921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--</w:t>
            </w:r>
          </w:p>
        </w:tc>
        <w:tc>
          <w:tcPr>
            <w:tcW w:w="157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945CF35" w14:textId="77777777" w:rsidR="00CB12F7" w:rsidRPr="00EC73D8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(1,772)</w:t>
            </w:r>
          </w:p>
        </w:tc>
      </w:tr>
      <w:tr w:rsidR="00CB12F7" w:rsidRPr="002F37CC" w14:paraId="35E84DF4" w14:textId="77777777" w:rsidTr="007F07F5">
        <w:trPr>
          <w:trHeight w:val="528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3E4263C6" w14:textId="77777777" w:rsidR="00CB12F7" w:rsidRPr="002F37CC" w:rsidRDefault="00CB12F7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รวมลูกหนี้การค้า-สุทธิ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14:paraId="13FA7A00" w14:textId="77777777" w:rsidR="00CB12F7" w:rsidRPr="00160970" w:rsidRDefault="00CB12F7" w:rsidP="00733D7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425,569</w:t>
            </w:r>
          </w:p>
        </w:tc>
        <w:tc>
          <w:tcPr>
            <w:tcW w:w="1560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14:paraId="0B270807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621,517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36BA698" w14:textId="77777777" w:rsidR="00CB12F7" w:rsidRPr="00160970" w:rsidRDefault="00CB12F7" w:rsidP="00E50553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425,569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3E2FBF3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621,629</w:t>
            </w:r>
          </w:p>
        </w:tc>
      </w:tr>
      <w:tr w:rsidR="00CB12F7" w:rsidRPr="002F37CC" w14:paraId="0B705991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2C0357B8" w14:textId="77777777" w:rsidR="00CB12F7" w:rsidRPr="000E46AB" w:rsidRDefault="00CB12F7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0E46A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14:paraId="1748EBAA" w14:textId="77777777" w:rsidR="00CB12F7" w:rsidRPr="00160970" w:rsidRDefault="00CB12F7" w:rsidP="002A4CB2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14:paraId="6385869D" w14:textId="77777777" w:rsidR="00CB12F7" w:rsidRPr="00160970" w:rsidRDefault="00CB12F7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14:paraId="148A152C" w14:textId="77777777" w:rsidR="00CB12F7" w:rsidRPr="00160970" w:rsidRDefault="00CB12F7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105AEE30" w14:textId="77777777" w:rsidR="00CB12F7" w:rsidRPr="00160970" w:rsidRDefault="00CB12F7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B12F7" w:rsidRPr="002F37CC" w14:paraId="2312ED86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7028D701" w14:textId="77777777" w:rsidR="00CB12F7" w:rsidRPr="002F37CC" w:rsidRDefault="00CB12F7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ค่าใช้จ่ายรอเรียกคืน</w:t>
            </w:r>
          </w:p>
        </w:tc>
        <w:tc>
          <w:tcPr>
            <w:tcW w:w="1559" w:type="dxa"/>
            <w:tcBorders>
              <w:left w:val="single" w:sz="6" w:space="0" w:color="auto"/>
              <w:right w:val="dashed" w:sz="4" w:space="0" w:color="auto"/>
            </w:tcBorders>
          </w:tcPr>
          <w:p w14:paraId="69CD3E91" w14:textId="77777777" w:rsidR="00CB12F7" w:rsidRPr="00160970" w:rsidRDefault="00CB12F7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340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14:paraId="01E62E9A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1,150</w:t>
            </w:r>
          </w:p>
        </w:tc>
        <w:tc>
          <w:tcPr>
            <w:tcW w:w="1576" w:type="dxa"/>
            <w:tcBorders>
              <w:left w:val="dashed" w:sz="4" w:space="0" w:color="auto"/>
              <w:right w:val="dashed" w:sz="4" w:space="0" w:color="auto"/>
            </w:tcBorders>
          </w:tcPr>
          <w:p w14:paraId="769668F6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340</w:t>
            </w:r>
          </w:p>
        </w:tc>
        <w:tc>
          <w:tcPr>
            <w:tcW w:w="1576" w:type="dxa"/>
            <w:tcBorders>
              <w:left w:val="dashed" w:sz="4" w:space="0" w:color="auto"/>
              <w:right w:val="single" w:sz="4" w:space="0" w:color="auto"/>
            </w:tcBorders>
          </w:tcPr>
          <w:p w14:paraId="0345AD38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1,150</w:t>
            </w:r>
          </w:p>
        </w:tc>
      </w:tr>
      <w:tr w:rsidR="00CB12F7" w:rsidRPr="002F37CC" w14:paraId="3CC26C3D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</w:tcBorders>
            <w:vAlign w:val="center"/>
          </w:tcPr>
          <w:p w14:paraId="282EFFA8" w14:textId="77777777" w:rsidR="00CB12F7" w:rsidRPr="002F37CC" w:rsidRDefault="00CB12F7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14:paraId="2E128F92" w14:textId="77777777" w:rsidR="00CB12F7" w:rsidRPr="00160970" w:rsidRDefault="00CB12F7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3,263</w:t>
            </w:r>
          </w:p>
        </w:tc>
        <w:tc>
          <w:tcPr>
            <w:tcW w:w="156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91AAF14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2,791</w:t>
            </w:r>
          </w:p>
        </w:tc>
        <w:tc>
          <w:tcPr>
            <w:tcW w:w="1576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2FBB6058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3,263</w:t>
            </w:r>
          </w:p>
        </w:tc>
        <w:tc>
          <w:tcPr>
            <w:tcW w:w="157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26BCDC9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2,791</w:t>
            </w:r>
          </w:p>
        </w:tc>
      </w:tr>
      <w:tr w:rsidR="00CB12F7" w:rsidRPr="002F37CC" w14:paraId="7F8A9B24" w14:textId="77777777" w:rsidTr="007F07F5">
        <w:trPr>
          <w:trHeight w:val="527"/>
          <w:jc w:val="center"/>
        </w:trPr>
        <w:tc>
          <w:tcPr>
            <w:tcW w:w="3461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09BF404C" w14:textId="77777777" w:rsidR="00CB12F7" w:rsidRPr="002F37CC" w:rsidRDefault="00CB12F7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14:paraId="091258D0" w14:textId="77777777" w:rsidR="00CB12F7" w:rsidRPr="00160970" w:rsidRDefault="00CB12F7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3,603</w:t>
            </w:r>
          </w:p>
        </w:tc>
        <w:tc>
          <w:tcPr>
            <w:tcW w:w="15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FE5D5B1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3,941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F43AEA2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3,603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28F53B1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3,941</w:t>
            </w:r>
          </w:p>
        </w:tc>
      </w:tr>
      <w:tr w:rsidR="00CB12F7" w:rsidRPr="002F37CC" w14:paraId="09F0210F" w14:textId="77777777" w:rsidTr="007F07F5">
        <w:trPr>
          <w:trHeight w:val="528"/>
          <w:jc w:val="center"/>
        </w:trPr>
        <w:tc>
          <w:tcPr>
            <w:tcW w:w="3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36EBF60" w14:textId="77777777" w:rsidR="00CB12F7" w:rsidRPr="002F37CC" w:rsidRDefault="00CB12F7" w:rsidP="00834DF9">
            <w:pPr>
              <w:spacing w:before="100" w:beforeAutospacing="1" w:line="20" w:lineRule="atLeast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AB06CC3" w14:textId="77777777" w:rsidR="00CB12F7" w:rsidRPr="00160970" w:rsidRDefault="00CB12F7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429,172</w:t>
            </w:r>
          </w:p>
        </w:tc>
        <w:tc>
          <w:tcPr>
            <w:tcW w:w="15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5917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625,458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1EBC8E8" w14:textId="77777777" w:rsidR="00CB12F7" w:rsidRPr="00160970" w:rsidRDefault="00CB12F7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429,172</w:t>
            </w:r>
          </w:p>
        </w:tc>
        <w:tc>
          <w:tcPr>
            <w:tcW w:w="157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485E" w14:textId="77777777" w:rsidR="00CB12F7" w:rsidRPr="00160970" w:rsidRDefault="00CB12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625,570</w:t>
            </w:r>
          </w:p>
        </w:tc>
      </w:tr>
    </w:tbl>
    <w:p w14:paraId="5C30E6EF" w14:textId="77777777" w:rsidR="002B4788" w:rsidRPr="00302ED6" w:rsidRDefault="002B4788" w:rsidP="002B4788">
      <w:pPr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14:paraId="5B18384A" w14:textId="77777777" w:rsidR="00CB2418" w:rsidRDefault="00CB2418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B344413" w14:textId="77777777" w:rsidR="00133829" w:rsidRDefault="0048572B" w:rsidP="00441473">
      <w:pPr>
        <w:numPr>
          <w:ilvl w:val="0"/>
          <w:numId w:val="20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  <w:r w:rsidR="00133829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33829" w:rsidRPr="002F37CC">
        <w:rPr>
          <w:rFonts w:ascii="Angsana New" w:hAnsi="Angsana New" w:cs="Angsana New"/>
          <w:sz w:val="32"/>
          <w:szCs w:val="32"/>
        </w:rPr>
        <w:t xml:space="preserve"> </w:t>
      </w:r>
      <w:r w:rsidR="00133829" w:rsidRPr="002F37C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F247AE6" w14:textId="77777777" w:rsidR="000A64F6" w:rsidRPr="000E415C" w:rsidRDefault="000A64F6" w:rsidP="00B72C9D">
      <w:pPr>
        <w:ind w:left="446" w:right="-22"/>
        <w:jc w:val="right"/>
        <w:rPr>
          <w:rFonts w:ascii="Angsana New" w:hAnsi="Angsana New" w:cs="Angsana New"/>
          <w:sz w:val="24"/>
          <w:szCs w:val="24"/>
          <w:cs/>
        </w:rPr>
      </w:pPr>
      <w:r w:rsidRPr="000E415C">
        <w:rPr>
          <w:rFonts w:ascii="Angsana New" w:hAnsi="Angsana New" w:cs="Angsana New"/>
          <w:sz w:val="28"/>
          <w:szCs w:val="28"/>
          <w:cs/>
        </w:rPr>
        <w:t>หน่วย</w:t>
      </w:r>
      <w:r w:rsidRPr="000E415C">
        <w:rPr>
          <w:rFonts w:ascii="Angsana New" w:hAnsi="Angsana New" w:cs="Angsana New"/>
          <w:sz w:val="28"/>
          <w:szCs w:val="28"/>
        </w:rPr>
        <w:t xml:space="preserve"> :</w:t>
      </w:r>
      <w:r w:rsidRPr="000E415C">
        <w:rPr>
          <w:rFonts w:ascii="Angsana New" w:hAnsi="Angsana New" w:cs="Angsana New"/>
          <w:sz w:val="28"/>
          <w:szCs w:val="28"/>
          <w:cs/>
        </w:rPr>
        <w:t xml:space="preserve"> พัน</w:t>
      </w:r>
      <w:r w:rsidR="000E46AB">
        <w:rPr>
          <w:rFonts w:ascii="Angsana New" w:hAnsi="Angsana New" w:cs="Angsana New" w:hint="cs"/>
          <w:sz w:val="28"/>
          <w:szCs w:val="28"/>
          <w:cs/>
        </w:rPr>
        <w:t>บาท</w:t>
      </w:r>
    </w:p>
    <w:tbl>
      <w:tblPr>
        <w:tblW w:w="945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CB2418" w:rsidRPr="000A64F6" w14:paraId="641DC89B" w14:textId="77777777" w:rsidTr="004A03ED">
        <w:trPr>
          <w:trHeight w:hRule="exact" w:val="454"/>
        </w:trPr>
        <w:tc>
          <w:tcPr>
            <w:tcW w:w="2610" w:type="dxa"/>
            <w:vMerge w:val="restart"/>
            <w:vAlign w:val="center"/>
          </w:tcPr>
          <w:p w14:paraId="258B95E9" w14:textId="77777777" w:rsidR="004A03ED" w:rsidRPr="0085605D" w:rsidRDefault="00CB2418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280" w:type="dxa"/>
            <w:gridSpan w:val="2"/>
            <w:vAlign w:val="center"/>
          </w:tcPr>
          <w:p w14:paraId="7702C2A4" w14:textId="77777777" w:rsidR="00CB2418" w:rsidRPr="0085605D" w:rsidRDefault="00CB2418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0" w:type="dxa"/>
            <w:gridSpan w:val="2"/>
            <w:vAlign w:val="center"/>
          </w:tcPr>
          <w:p w14:paraId="3FF1F3DB" w14:textId="77777777" w:rsidR="00CB2418" w:rsidRPr="0085605D" w:rsidRDefault="00CB2418" w:rsidP="00113963">
            <w:pPr>
              <w:spacing w:line="18" w:lineRule="atLeas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80" w:type="dxa"/>
            <w:gridSpan w:val="2"/>
            <w:vAlign w:val="center"/>
          </w:tcPr>
          <w:p w14:paraId="4024F026" w14:textId="77777777" w:rsidR="00CB2418" w:rsidRPr="0085605D" w:rsidRDefault="00CB2418" w:rsidP="00113963">
            <w:pPr>
              <w:spacing w:line="18" w:lineRule="atLeas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CB2418" w:rsidRPr="000A64F6" w14:paraId="29354A38" w14:textId="77777777" w:rsidTr="0085605D">
        <w:trPr>
          <w:trHeight w:hRule="exact" w:val="748"/>
        </w:trPr>
        <w:tc>
          <w:tcPr>
            <w:tcW w:w="2610" w:type="dxa"/>
            <w:vMerge/>
            <w:vAlign w:val="center"/>
          </w:tcPr>
          <w:p w14:paraId="65A5C43D" w14:textId="77777777" w:rsidR="00CB2418" w:rsidRPr="0085605D" w:rsidRDefault="00CB2418" w:rsidP="00113963">
            <w:pPr>
              <w:spacing w:line="18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dashed" w:sz="4" w:space="0" w:color="auto"/>
            </w:tcBorders>
            <w:vAlign w:val="center"/>
          </w:tcPr>
          <w:p w14:paraId="23664183" w14:textId="77777777" w:rsidR="00CB2418" w:rsidRPr="0085605D" w:rsidRDefault="00531281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670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7003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256</w:t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left w:val="dashed" w:sz="4" w:space="0" w:color="auto"/>
            </w:tcBorders>
            <w:vAlign w:val="center"/>
          </w:tcPr>
          <w:p w14:paraId="24EC00E7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140" w:type="dxa"/>
            <w:tcBorders>
              <w:right w:val="dashed" w:sz="4" w:space="0" w:color="auto"/>
            </w:tcBorders>
            <w:vAlign w:val="center"/>
          </w:tcPr>
          <w:p w14:paraId="0CEB6E3F" w14:textId="77777777" w:rsidR="00CB2418" w:rsidRPr="0085605D" w:rsidRDefault="00531281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670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7003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256</w:t>
            </w:r>
            <w:r w:rsidR="00CB2418" w:rsidRPr="0085605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left w:val="dashed" w:sz="4" w:space="0" w:color="auto"/>
            </w:tcBorders>
            <w:vAlign w:val="center"/>
          </w:tcPr>
          <w:p w14:paraId="3EF10F93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140" w:type="dxa"/>
            <w:tcBorders>
              <w:right w:val="dashed" w:sz="4" w:space="0" w:color="auto"/>
            </w:tcBorders>
            <w:vAlign w:val="center"/>
          </w:tcPr>
          <w:p w14:paraId="40EF4615" w14:textId="77777777" w:rsidR="00CB2418" w:rsidRPr="0085605D" w:rsidRDefault="00167003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256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left w:val="dashed" w:sz="4" w:space="0" w:color="auto"/>
            </w:tcBorders>
            <w:vAlign w:val="center"/>
          </w:tcPr>
          <w:p w14:paraId="366058A4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CB2418" w:rsidRPr="000A64F6" w14:paraId="1B1370F2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7C6D1A7C" w14:textId="77777777" w:rsidR="00CB2418" w:rsidRPr="0085605D" w:rsidRDefault="00CB2418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</w:rPr>
              <w:t>Team Precision America, LLC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09E0694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96F153C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</w:tcPr>
          <w:p w14:paraId="458E84DA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</w:tcPr>
          <w:p w14:paraId="078B6D46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AEBD440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43A491C" w14:textId="77777777"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B12F7" w:rsidRPr="000A64F6" w14:paraId="5FFB219F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53E0A91D" w14:textId="77777777" w:rsidR="00CB12F7" w:rsidRPr="0085605D" w:rsidRDefault="00CB12F7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ยอดคงเหลือยกมาต้นงวด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CC49606" w14:textId="77777777" w:rsidR="00CB12F7" w:rsidRPr="002F75DB" w:rsidRDefault="00CB12F7" w:rsidP="00733D79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CBC51E0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F9DD537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5098CD4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A6C5F95" w14:textId="77777777"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A9BA44F" w14:textId="77777777"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12F7" w:rsidRPr="000A64F6" w14:paraId="011151A2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4045B012" w14:textId="77777777" w:rsidR="00CB12F7" w:rsidRPr="0085605D" w:rsidRDefault="00CB12F7" w:rsidP="00113963">
            <w:pPr>
              <w:spacing w:line="18" w:lineRule="atLeast"/>
              <w:ind w:left="34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C807E2D" w14:textId="77777777" w:rsidR="00CB12F7" w:rsidRPr="002F75DB" w:rsidRDefault="00CB12F7" w:rsidP="00733D79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21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,500)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87563CE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A82BF69" w14:textId="77777777" w:rsidR="00CB12F7" w:rsidRPr="002F75DB" w:rsidRDefault="00CB12F7" w:rsidP="00113963">
            <w:pPr>
              <w:spacing w:line="18" w:lineRule="atLeast"/>
              <w:ind w:left="-82" w:right="-1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4F5F670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AFBF19E" w14:textId="77777777"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E710673" w14:textId="77777777"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12F7" w:rsidRPr="000A64F6" w14:paraId="54700618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10755E0A" w14:textId="77777777" w:rsidR="00CB12F7" w:rsidRPr="0085605D" w:rsidRDefault="00CB12F7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ให้กู้เพิ่มระหว่างงวด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1A5633B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0DC72E3" w14:textId="77777777" w:rsidR="00CB12F7" w:rsidRPr="002F75DB" w:rsidRDefault="00CB12F7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430433F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A90AE3E" w14:textId="77777777" w:rsidR="00CB12F7" w:rsidRPr="002F75DB" w:rsidRDefault="00CB12F7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,116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B7938A6" w14:textId="77777777"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47EEDA7" w14:textId="77777777"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12F7" w:rsidRPr="000A64F6" w14:paraId="7C252D37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68A6AC2B" w14:textId="77777777" w:rsidR="00CB12F7" w:rsidRPr="0085605D" w:rsidRDefault="00CB12F7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D27EB93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F854D34" w14:textId="77777777" w:rsidR="00CB12F7" w:rsidRPr="002F75DB" w:rsidRDefault="00CB12F7" w:rsidP="002F75DB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21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,500)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7EFA5D3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FB952A3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100,000)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3A41FE3" w14:textId="77777777"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A683E27" w14:textId="77777777"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12F7" w:rsidRPr="000A64F6" w14:paraId="614EF69A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14:paraId="39448906" w14:textId="77777777" w:rsidR="00CB12F7" w:rsidRPr="0085605D" w:rsidRDefault="00CB12F7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รับชำระคืน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5497057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D67862F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79384FA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16144BD" w14:textId="77777777" w:rsidR="00CB12F7" w:rsidRPr="002F75DB" w:rsidRDefault="00CB12F7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(3,116)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B96B8F1" w14:textId="77777777" w:rsidR="00CB12F7" w:rsidRPr="002F75DB" w:rsidRDefault="00CB12F7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041A475" w14:textId="77777777" w:rsidR="00CB12F7" w:rsidRPr="002F75DB" w:rsidRDefault="00CB12F7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12F7" w:rsidRPr="000A64F6" w14:paraId="1329FFBF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14:paraId="2D576F30" w14:textId="77777777" w:rsidR="00CB12F7" w:rsidRPr="0085605D" w:rsidRDefault="00CB12F7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E51628D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33E7417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DF89163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3EE668B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100,000)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BE0CBC6" w14:textId="77777777" w:rsidR="00CB12F7" w:rsidRPr="002F75DB" w:rsidRDefault="00CB12F7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9F6265A" w14:textId="77777777" w:rsidR="00CB12F7" w:rsidRPr="002F75DB" w:rsidRDefault="00CB12F7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12F7" w:rsidRPr="000A64F6" w14:paraId="21746F39" w14:textId="77777777" w:rsidTr="005A2CE6">
        <w:trPr>
          <w:trHeight w:hRule="exact" w:val="360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center"/>
          </w:tcPr>
          <w:p w14:paraId="4D450CF1" w14:textId="77777777" w:rsidR="00CB12F7" w:rsidRPr="0085605D" w:rsidRDefault="00CB12F7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0E491F" w14:textId="77777777" w:rsidR="00CB12F7" w:rsidRPr="002F75DB" w:rsidRDefault="00CB12F7" w:rsidP="001E125E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6,896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581826B7" w14:textId="77777777" w:rsidR="00CB12F7" w:rsidRPr="002F75DB" w:rsidRDefault="00CB12F7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6,896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1922F72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5032F0A5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D46C7AD" w14:textId="77777777" w:rsidR="00CB12F7" w:rsidRPr="002F75DB" w:rsidRDefault="00CB12F7" w:rsidP="00113963">
            <w:pPr>
              <w:spacing w:line="18" w:lineRule="atLeas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CE6">
              <w:rPr>
                <w:rFonts w:asciiTheme="majorBidi" w:hAnsiTheme="majorBidi" w:cstheme="majorBidi"/>
                <w:sz w:val="26"/>
                <w:szCs w:val="26"/>
              </w:rPr>
              <w:t>3.00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F671A9B" w14:textId="77777777" w:rsidR="00CB12F7" w:rsidRPr="002F75DB" w:rsidRDefault="00CB12F7" w:rsidP="00113963">
            <w:pPr>
              <w:spacing w:line="18" w:lineRule="atLeas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3.00</w:t>
            </w:r>
          </w:p>
        </w:tc>
      </w:tr>
      <w:tr w:rsidR="00CB12F7" w:rsidRPr="000A64F6" w14:paraId="6AFAD476" w14:textId="77777777" w:rsidTr="004A03ED">
        <w:trPr>
          <w:trHeight w:hRule="exact" w:val="360"/>
        </w:trPr>
        <w:tc>
          <w:tcPr>
            <w:tcW w:w="2610" w:type="dxa"/>
            <w:tcBorders>
              <w:top w:val="single" w:sz="4" w:space="0" w:color="auto"/>
              <w:bottom w:val="nil"/>
            </w:tcBorders>
            <w:vAlign w:val="center"/>
          </w:tcPr>
          <w:p w14:paraId="0ADB990E" w14:textId="77777777" w:rsidR="00CB12F7" w:rsidRPr="0085605D" w:rsidRDefault="00CB12F7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</w:rPr>
              <w:t>TPA Holding LLC</w:t>
            </w:r>
          </w:p>
        </w:tc>
        <w:tc>
          <w:tcPr>
            <w:tcW w:w="114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58B5C2B" w14:textId="77777777" w:rsidR="00CB12F7" w:rsidRPr="002F75DB" w:rsidRDefault="00CB12F7" w:rsidP="00113963">
            <w:pPr>
              <w:spacing w:line="18" w:lineRule="atLeast"/>
              <w:ind w:left="-97" w:right="-122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6E5BAC4B" w14:textId="77777777" w:rsidR="00CB12F7" w:rsidRPr="002F75DB" w:rsidRDefault="00CB12F7" w:rsidP="00113963">
            <w:pPr>
              <w:spacing w:line="18" w:lineRule="atLeast"/>
              <w:ind w:left="-97" w:right="-122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DEDAECF" w14:textId="77777777" w:rsidR="00CB12F7" w:rsidRPr="002F75DB" w:rsidRDefault="00CB12F7" w:rsidP="00113963">
            <w:pPr>
              <w:spacing w:line="18" w:lineRule="atLeast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325814E4" w14:textId="77777777" w:rsidR="00CB12F7" w:rsidRPr="002F75DB" w:rsidRDefault="00CB12F7" w:rsidP="00113963">
            <w:pPr>
              <w:spacing w:line="18" w:lineRule="atLeast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26328F" w14:textId="77777777" w:rsidR="00CB12F7" w:rsidRPr="002F75DB" w:rsidRDefault="00CB12F7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C6E9FF1" w14:textId="77777777" w:rsidR="00CB12F7" w:rsidRPr="002F75DB" w:rsidRDefault="00CB12F7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12F7" w:rsidRPr="000A64F6" w14:paraId="102F2C31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33B5B312" w14:textId="77777777" w:rsidR="00CB12F7" w:rsidRPr="009C6BFC" w:rsidRDefault="00CB12F7" w:rsidP="00113963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ยอดคงเหลือยกมาต้นงวด</w:t>
            </w:r>
            <w:r w:rsidRPr="009C6BFC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CA38B49" w14:textId="77777777" w:rsidR="00CB12F7" w:rsidRPr="002F75DB" w:rsidRDefault="00CB12F7" w:rsidP="00733D79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9234FE2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ABC34D8" w14:textId="77777777" w:rsidR="00CB12F7" w:rsidRPr="002F75DB" w:rsidRDefault="00CB12F7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7,345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440E99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AF0CC09" w14:textId="77777777" w:rsidR="00CB12F7" w:rsidRPr="002F75DB" w:rsidRDefault="00CB12F7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2D067EA" w14:textId="77777777" w:rsidR="00CB12F7" w:rsidRPr="002F75DB" w:rsidRDefault="00CB12F7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12F7" w:rsidRPr="000A64F6" w14:paraId="5BCF31B9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7CBEFF68" w14:textId="77777777" w:rsidR="00CB12F7" w:rsidRPr="009C6BFC" w:rsidRDefault="00CB12F7" w:rsidP="00113963">
            <w:pPr>
              <w:spacing w:line="18" w:lineRule="atLeast"/>
              <w:ind w:left="34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659450C" w14:textId="77777777" w:rsidR="00CB12F7" w:rsidRPr="002F75DB" w:rsidRDefault="00CB12F7" w:rsidP="00733D79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9BAB865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B40EF21" w14:textId="77777777" w:rsidR="00CB12F7" w:rsidRPr="002F75DB" w:rsidRDefault="00CB12F7" w:rsidP="002F75DB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522A92B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DC0AAD7" w14:textId="77777777" w:rsidR="00CB12F7" w:rsidRPr="002F75DB" w:rsidRDefault="00CB12F7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366DA3D" w14:textId="77777777" w:rsidR="00CB12F7" w:rsidRPr="002F75DB" w:rsidRDefault="00CB12F7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12F7" w:rsidRPr="000A64F6" w14:paraId="5C3099D9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14:paraId="36B35EB3" w14:textId="77777777" w:rsidR="00CB12F7" w:rsidRPr="009C6BFC" w:rsidRDefault="00CB12F7" w:rsidP="00113963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บวก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 xml:space="preserve"> ให้กู้เพิ่มระหว่างงวด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A44C05D" w14:textId="77777777" w:rsidR="00CB12F7" w:rsidRPr="002F75DB" w:rsidRDefault="00CB12F7" w:rsidP="00733D79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A946043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93DD830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49B67DB" w14:textId="77777777" w:rsidR="00CB12F7" w:rsidRPr="002F75DB" w:rsidRDefault="00CB12F7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7,295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EBFBCC" w14:textId="77777777" w:rsidR="00CB12F7" w:rsidRPr="002F75DB" w:rsidRDefault="00CB12F7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027A6A4" w14:textId="77777777" w:rsidR="00CB12F7" w:rsidRPr="002F75DB" w:rsidRDefault="00CB12F7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12F7" w:rsidRPr="000A64F6" w14:paraId="04C01580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14:paraId="4F8B037B" w14:textId="77777777" w:rsidR="00CB12F7" w:rsidRPr="009C6BFC" w:rsidRDefault="00CB12F7" w:rsidP="00113963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31163DF" w14:textId="77777777" w:rsidR="00CB12F7" w:rsidRPr="002F75DB" w:rsidRDefault="00CB12F7" w:rsidP="00733D79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D3121D9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0EC78BF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AE0F50D" w14:textId="77777777" w:rsidR="00CB12F7" w:rsidRPr="002F75DB" w:rsidRDefault="00CB12F7" w:rsidP="002F75DB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325E05F" w14:textId="77777777" w:rsidR="00CB12F7" w:rsidRPr="002F75DB" w:rsidRDefault="00CB12F7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F1D5E86" w14:textId="77777777" w:rsidR="00CB12F7" w:rsidRPr="002F75DB" w:rsidRDefault="00CB12F7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12F7" w:rsidRPr="000A64F6" w14:paraId="79E8EED5" w14:textId="77777777" w:rsidTr="009C6BFC">
        <w:trPr>
          <w:trHeight w:hRule="exact" w:val="410"/>
        </w:trPr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14:paraId="5805794F" w14:textId="77777777" w:rsidR="00CB12F7" w:rsidRPr="009C6BFC" w:rsidRDefault="00CB12F7" w:rsidP="00113963">
            <w:pPr>
              <w:spacing w:line="20" w:lineRule="atLeast"/>
              <w:ind w:left="7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บวก(หัก)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กำไร</w:t>
            </w: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ขาดทุน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ที่ยัง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ไม่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50BB32C" w14:textId="77777777" w:rsidR="00CB12F7" w:rsidRPr="002F75DB" w:rsidRDefault="00CB12F7" w:rsidP="00733D79">
            <w:pPr>
              <w:spacing w:line="20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CE59945" w14:textId="77777777" w:rsidR="00CB12F7" w:rsidRPr="002F75DB" w:rsidRDefault="00CB12F7" w:rsidP="00113963">
            <w:pPr>
              <w:spacing w:line="20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F35B053" w14:textId="77777777" w:rsidR="00CB12F7" w:rsidRPr="002F75DB" w:rsidRDefault="00CB12F7" w:rsidP="00113963">
            <w:pPr>
              <w:spacing w:line="20" w:lineRule="atLeast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9BA4C33" w14:textId="77777777" w:rsidR="00CB12F7" w:rsidRPr="002F75DB" w:rsidRDefault="00CB12F7" w:rsidP="00113963">
            <w:pPr>
              <w:spacing w:line="20" w:lineRule="atLeast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B0A1784" w14:textId="77777777" w:rsidR="00CB12F7" w:rsidRPr="002F75DB" w:rsidRDefault="00CB12F7" w:rsidP="00113963">
            <w:pPr>
              <w:spacing w:line="20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D351EBB" w14:textId="77777777" w:rsidR="00CB12F7" w:rsidRPr="002F75DB" w:rsidRDefault="00CB12F7" w:rsidP="00113963">
            <w:pPr>
              <w:spacing w:line="2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12F7" w:rsidRPr="000A64F6" w14:paraId="718ACF24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14:paraId="781F47CE" w14:textId="77777777" w:rsidR="00CB12F7" w:rsidRPr="009C6BFC" w:rsidRDefault="00CB12F7" w:rsidP="00113963">
            <w:pPr>
              <w:spacing w:line="20" w:lineRule="atLeast"/>
              <w:ind w:left="612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เกิดขึ้น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3128F5D" w14:textId="77777777" w:rsidR="00CB12F7" w:rsidRPr="002F75DB" w:rsidRDefault="00CB12F7" w:rsidP="00733D79">
            <w:pPr>
              <w:spacing w:line="20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5A12C16B" w14:textId="77777777" w:rsidR="00CB12F7" w:rsidRPr="002F75DB" w:rsidRDefault="00CB12F7" w:rsidP="00113963">
            <w:pPr>
              <w:spacing w:line="20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C930F86" w14:textId="77777777" w:rsidR="00CB12F7" w:rsidRPr="002F75DB" w:rsidRDefault="00CB12F7" w:rsidP="00113963">
            <w:pPr>
              <w:tabs>
                <w:tab w:val="decimal" w:pos="792"/>
              </w:tabs>
              <w:spacing w:line="20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(425)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50C73F80" w14:textId="77777777" w:rsidR="00CB12F7" w:rsidRPr="002F75DB" w:rsidRDefault="00CB12F7" w:rsidP="00113963">
            <w:pPr>
              <w:tabs>
                <w:tab w:val="decimal" w:pos="792"/>
              </w:tabs>
              <w:spacing w:line="20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6DBF7B5" w14:textId="77777777" w:rsidR="00CB12F7" w:rsidRPr="002F75DB" w:rsidRDefault="00CB12F7" w:rsidP="00113963">
            <w:pPr>
              <w:spacing w:line="20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FBA84F0" w14:textId="77777777" w:rsidR="00CB12F7" w:rsidRPr="002F75DB" w:rsidRDefault="00CB12F7" w:rsidP="00113963">
            <w:pPr>
              <w:spacing w:line="2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12F7" w:rsidRPr="000A64F6" w14:paraId="6175C798" w14:textId="77777777" w:rsidTr="004A03ED">
        <w:trPr>
          <w:trHeight w:hRule="exact" w:val="360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center"/>
          </w:tcPr>
          <w:p w14:paraId="75397DC1" w14:textId="77777777" w:rsidR="00CB12F7" w:rsidRPr="009C6BFC" w:rsidRDefault="00CB12F7" w:rsidP="00113963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9A41AF" w14:textId="77777777" w:rsidR="00CB12F7" w:rsidRPr="002F75DB" w:rsidRDefault="00CB12F7" w:rsidP="00733D79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6DD6B80E" w14:textId="77777777"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15FD6FD" w14:textId="77777777" w:rsidR="00CB12F7" w:rsidRPr="002F75DB" w:rsidRDefault="00CB12F7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6,920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34C782F3" w14:textId="77777777" w:rsidR="00CB12F7" w:rsidRPr="002F75DB" w:rsidRDefault="00CB12F7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7,345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4F7725A" w14:textId="77777777" w:rsidR="00CB12F7" w:rsidRPr="002F75DB" w:rsidRDefault="00CB12F7" w:rsidP="00113963">
            <w:pPr>
              <w:spacing w:line="18" w:lineRule="atLeast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3EACAE1" w14:textId="77777777" w:rsidR="00CB12F7" w:rsidRPr="002F75DB" w:rsidRDefault="00CB12F7" w:rsidP="00113963">
            <w:pPr>
              <w:spacing w:line="18" w:lineRule="atLeast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</w:tr>
      <w:tr w:rsidR="00CB12F7" w:rsidRPr="000A64F6" w14:paraId="0CFB6EFE" w14:textId="77777777" w:rsidTr="004A03ED">
        <w:trPr>
          <w:trHeight w:hRule="exact" w:val="360"/>
        </w:trPr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6F259" w14:textId="77777777" w:rsidR="00CB12F7" w:rsidRPr="0085605D" w:rsidRDefault="00CB12F7" w:rsidP="00113963">
            <w:pPr>
              <w:spacing w:line="18" w:lineRule="atLeast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43C4242" w14:textId="77777777" w:rsidR="00CB12F7" w:rsidRPr="002F75DB" w:rsidRDefault="00CB12F7" w:rsidP="00733D79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6,896</w:t>
            </w: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06C6B69F" w14:textId="77777777" w:rsidR="00CB12F7" w:rsidRPr="002F75DB" w:rsidRDefault="00CB12F7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6,896</w:t>
            </w: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058A0AC" w14:textId="77777777" w:rsidR="00CB12F7" w:rsidRPr="002F75DB" w:rsidRDefault="00CB12F7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6,920</w:t>
            </w:r>
          </w:p>
        </w:tc>
        <w:tc>
          <w:tcPr>
            <w:tcW w:w="11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33188EB9" w14:textId="77777777" w:rsidR="00CB12F7" w:rsidRPr="002F75DB" w:rsidRDefault="00CB12F7" w:rsidP="00113963">
            <w:pPr>
              <w:tabs>
                <w:tab w:val="decimal" w:pos="792"/>
              </w:tabs>
              <w:spacing w:line="18" w:lineRule="atLeast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7,345</w:t>
            </w:r>
            <w:r w:rsidRPr="002F75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0281770" w14:textId="77777777" w:rsidR="00CB12F7" w:rsidRPr="002F75DB" w:rsidRDefault="00CB12F7" w:rsidP="00113963">
            <w:pPr>
              <w:spacing w:line="18" w:lineRule="atLeast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2D18016D" w14:textId="77777777" w:rsidR="00CB12F7" w:rsidRPr="002F75DB" w:rsidRDefault="00CB12F7" w:rsidP="00113963">
            <w:pPr>
              <w:spacing w:line="18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4DDC930" w14:textId="77777777" w:rsidR="002B4788" w:rsidRPr="00115C7E" w:rsidRDefault="002B4788" w:rsidP="004352E3">
      <w:pPr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14:paraId="6B7BF1C7" w14:textId="77777777" w:rsidR="00B72C9D" w:rsidRDefault="002B4788" w:rsidP="000E46AB">
      <w:pPr>
        <w:ind w:right="29" w:firstLine="14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เงินให้กู้ยืมระยะสั้นแก่กิจการที่เกี่ยวข้องกัน เป็นเงิน</w:t>
      </w:r>
      <w:r w:rsidR="00B72C9D">
        <w:rPr>
          <w:rFonts w:ascii="Angsana New" w:hAnsi="Angsana New" w:cs="Angsana New" w:hint="cs"/>
          <w:sz w:val="32"/>
          <w:szCs w:val="32"/>
          <w:cs/>
        </w:rPr>
        <w:t>ให้</w:t>
      </w:r>
      <w:r>
        <w:rPr>
          <w:rFonts w:ascii="Angsana New" w:hAnsi="Angsana New" w:cs="Angsana New" w:hint="cs"/>
          <w:sz w:val="32"/>
          <w:szCs w:val="32"/>
          <w:cs/>
        </w:rPr>
        <w:t>กู้ยืมที่ไม่มีหลักประกัน</w:t>
      </w:r>
    </w:p>
    <w:p w14:paraId="0CF75A1B" w14:textId="77777777" w:rsidR="006907D6" w:rsidRPr="00115C7E" w:rsidRDefault="006907D6" w:rsidP="000E46AB">
      <w:pPr>
        <w:ind w:right="29" w:firstLine="1440"/>
        <w:jc w:val="thaiDistribute"/>
        <w:rPr>
          <w:rFonts w:ascii="Angsana New" w:hAnsi="Angsana New" w:cs="Angsana New"/>
          <w:sz w:val="12"/>
          <w:szCs w:val="12"/>
        </w:rPr>
      </w:pPr>
    </w:p>
    <w:p w14:paraId="08486633" w14:textId="77777777" w:rsidR="00EC3932" w:rsidRPr="007613D6" w:rsidRDefault="00EC3932" w:rsidP="00441473">
      <w:pPr>
        <w:numPr>
          <w:ilvl w:val="0"/>
          <w:numId w:val="20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5C856255" w14:textId="77777777" w:rsidR="007613D6" w:rsidRPr="007613D6" w:rsidRDefault="00B0761E" w:rsidP="00B0761E">
      <w:pPr>
        <w:ind w:left="446" w:right="29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4A55">
        <w:rPr>
          <w:rFonts w:ascii="Angsana New" w:hAnsi="Angsana New" w:cs="Angsana New" w:hint="cs"/>
          <w:sz w:val="32"/>
          <w:szCs w:val="32"/>
          <w:cs/>
        </w:rPr>
        <w:t>พัน</w:t>
      </w:r>
      <w:r w:rsidRPr="00B44A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2818"/>
        <w:gridCol w:w="1606"/>
        <w:gridCol w:w="1606"/>
        <w:gridCol w:w="1606"/>
        <w:gridCol w:w="1606"/>
      </w:tblGrid>
      <w:tr w:rsidR="007613D6" w14:paraId="691DC382" w14:textId="77777777" w:rsidTr="00F24F77">
        <w:trPr>
          <w:trHeight w:val="20"/>
        </w:trPr>
        <w:tc>
          <w:tcPr>
            <w:tcW w:w="2970" w:type="dxa"/>
            <w:vMerge w:val="restart"/>
            <w:vAlign w:val="center"/>
          </w:tcPr>
          <w:p w14:paraId="041A2C60" w14:textId="77777777" w:rsidR="007613D6" w:rsidRPr="00DA3C17" w:rsidRDefault="007613D6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center"/>
          </w:tcPr>
          <w:p w14:paraId="7B251C03" w14:textId="77777777" w:rsidR="007613D6" w:rsidRPr="00DA3C17" w:rsidRDefault="007613D6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14:paraId="59B0A7AF" w14:textId="77777777" w:rsidR="007613D6" w:rsidRPr="00DA3C17" w:rsidRDefault="007613D6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3D6" w14:paraId="3105CB1A" w14:textId="77777777" w:rsidTr="00F24F77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35E23163" w14:textId="77777777" w:rsidR="007613D6" w:rsidRDefault="007613D6" w:rsidP="007613D6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418D70AA" w14:textId="77777777" w:rsidR="007613D6" w:rsidRDefault="007613D6" w:rsidP="007613D6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531281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16700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</w:t>
            </w:r>
            <w:r w:rsidR="00531281"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. 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1175" w14:textId="77777777" w:rsidR="007613D6" w:rsidRDefault="007613D6" w:rsidP="007613D6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E329E55" w14:textId="77777777" w:rsidR="007613D6" w:rsidRPr="00DA3C17" w:rsidRDefault="007613D6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531281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16700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</w:t>
            </w:r>
            <w:r w:rsidR="00531281"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. 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16F0DAC7" w14:textId="77777777" w:rsidR="007613D6" w:rsidRPr="00DA3C17" w:rsidRDefault="007613D6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7613D6" w14:paraId="1AF4B256" w14:textId="77777777" w:rsidTr="00F24F77">
        <w:trPr>
          <w:trHeight w:val="20"/>
        </w:trPr>
        <w:tc>
          <w:tcPr>
            <w:tcW w:w="2970" w:type="dxa"/>
            <w:tcBorders>
              <w:bottom w:val="nil"/>
            </w:tcBorders>
            <w:vAlign w:val="center"/>
          </w:tcPr>
          <w:p w14:paraId="464D70DF" w14:textId="77777777" w:rsidR="007613D6" w:rsidRPr="00863434" w:rsidRDefault="007613D6" w:rsidP="00F24F77">
            <w:pPr>
              <w:spacing w:before="100" w:beforeAutospacing="1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86343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620" w:type="dxa"/>
            <w:tcBorders>
              <w:bottom w:val="nil"/>
              <w:right w:val="dashed" w:sz="4" w:space="0" w:color="auto"/>
            </w:tcBorders>
          </w:tcPr>
          <w:p w14:paraId="23EFFF58" w14:textId="77777777" w:rsidR="007613D6" w:rsidRDefault="00CB12F7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458,444</w:t>
            </w:r>
          </w:p>
        </w:tc>
        <w:tc>
          <w:tcPr>
            <w:tcW w:w="1620" w:type="dxa"/>
            <w:tcBorders>
              <w:left w:val="dashed" w:sz="4" w:space="0" w:color="auto"/>
              <w:bottom w:val="nil"/>
              <w:right w:val="single" w:sz="4" w:space="0" w:color="auto"/>
            </w:tcBorders>
          </w:tcPr>
          <w:p w14:paraId="49238EC3" w14:textId="77777777" w:rsidR="007613D6" w:rsidRPr="00DA3C17" w:rsidRDefault="007613D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450,716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  <w:right w:val="dashed" w:sz="4" w:space="0" w:color="auto"/>
            </w:tcBorders>
          </w:tcPr>
          <w:p w14:paraId="7428A6BA" w14:textId="77777777" w:rsidR="007613D6" w:rsidRPr="00DA3C17" w:rsidRDefault="005C04E9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458,871</w:t>
            </w:r>
          </w:p>
        </w:tc>
        <w:tc>
          <w:tcPr>
            <w:tcW w:w="1620" w:type="dxa"/>
            <w:tcBorders>
              <w:left w:val="dashed" w:sz="4" w:space="0" w:color="auto"/>
              <w:bottom w:val="nil"/>
            </w:tcBorders>
          </w:tcPr>
          <w:p w14:paraId="5691303F" w14:textId="77777777" w:rsidR="007613D6" w:rsidRPr="00DA3C17" w:rsidRDefault="007613D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449,959</w:t>
            </w:r>
          </w:p>
        </w:tc>
      </w:tr>
      <w:tr w:rsidR="007613D6" w14:paraId="06FE531D" w14:textId="77777777" w:rsidTr="00F24F77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14:paraId="386A51BA" w14:textId="77777777" w:rsidR="007613D6" w:rsidRPr="00DA3C17" w:rsidRDefault="007613D6" w:rsidP="00F24F77">
            <w:pPr>
              <w:spacing w:before="100" w:beforeAutospacing="1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620" w:type="dxa"/>
            <w:tcBorders>
              <w:top w:val="nil"/>
              <w:bottom w:val="nil"/>
              <w:right w:val="dashed" w:sz="4" w:space="0" w:color="auto"/>
            </w:tcBorders>
          </w:tcPr>
          <w:p w14:paraId="61CE2728" w14:textId="77777777" w:rsidR="007613D6" w:rsidRDefault="00CB12F7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64,194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14:paraId="3CC11A86" w14:textId="77777777" w:rsidR="007613D6" w:rsidRPr="00DA3C17" w:rsidRDefault="007613D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75,250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7235D39" w14:textId="77777777" w:rsidR="007613D6" w:rsidRPr="00DA3C17" w:rsidRDefault="005C04E9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64,194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nil"/>
            </w:tcBorders>
          </w:tcPr>
          <w:p w14:paraId="02BC25AF" w14:textId="77777777" w:rsidR="007613D6" w:rsidRPr="00DA3C17" w:rsidRDefault="007613D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75,250</w:t>
            </w:r>
          </w:p>
        </w:tc>
      </w:tr>
      <w:tr w:rsidR="007613D6" w14:paraId="2ED1BE40" w14:textId="77777777" w:rsidTr="00F24F77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14:paraId="65C73D47" w14:textId="77777777" w:rsidR="007613D6" w:rsidRPr="00DA3C17" w:rsidRDefault="007613D6" w:rsidP="00F24F77">
            <w:pPr>
              <w:spacing w:before="100" w:beforeAutospacing="1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20" w:type="dxa"/>
            <w:tcBorders>
              <w:top w:val="nil"/>
              <w:bottom w:val="nil"/>
              <w:right w:val="dashed" w:sz="4" w:space="0" w:color="auto"/>
            </w:tcBorders>
          </w:tcPr>
          <w:p w14:paraId="2786B10A" w14:textId="77777777" w:rsidR="007613D6" w:rsidRDefault="00CB12F7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25,552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14:paraId="75429888" w14:textId="77777777" w:rsidR="007613D6" w:rsidRPr="00DA3C17" w:rsidRDefault="007613D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27,824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16E299B0" w14:textId="77777777" w:rsidR="007613D6" w:rsidRPr="00DA3C17" w:rsidRDefault="005C04E9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25,552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nil"/>
            </w:tcBorders>
          </w:tcPr>
          <w:p w14:paraId="0E2EA738" w14:textId="77777777" w:rsidR="007613D6" w:rsidRPr="00DA3C17" w:rsidRDefault="007613D6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27,824</w:t>
            </w:r>
          </w:p>
        </w:tc>
      </w:tr>
      <w:tr w:rsidR="001574BD" w14:paraId="67C1E554" w14:textId="77777777" w:rsidTr="00F24F77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14:paraId="3F7C6BDA" w14:textId="77777777" w:rsidR="001574BD" w:rsidRPr="00DA3C17" w:rsidRDefault="001574BD" w:rsidP="00F24F77">
            <w:pPr>
              <w:spacing w:before="100" w:beforeAutospacing="1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2342526E" w14:textId="77777777" w:rsidR="001574BD" w:rsidRPr="00DA3C17" w:rsidRDefault="00CB12F7" w:rsidP="006462AA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15,809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260FD55" w14:textId="77777777" w:rsidR="001574BD" w:rsidRPr="00DA3C17" w:rsidRDefault="001574BD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DE388A3" w14:textId="77777777" w:rsidR="001574BD" w:rsidRPr="00DA3C17" w:rsidRDefault="00EA18B0" w:rsidP="00EA18B0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15,809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3CFD9820" w14:textId="77777777" w:rsidR="001574BD" w:rsidRPr="00DA3C17" w:rsidRDefault="001574BD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28,210</w:t>
            </w:r>
          </w:p>
        </w:tc>
      </w:tr>
      <w:tr w:rsidR="001574BD" w14:paraId="30082916" w14:textId="77777777" w:rsidTr="00F24F77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14:paraId="1487C253" w14:textId="77777777" w:rsidR="001574BD" w:rsidRPr="00DA3C17" w:rsidRDefault="001574BD" w:rsidP="00F24F77">
            <w:pPr>
              <w:spacing w:before="100" w:beforeAutospacing="1"/>
              <w:ind w:left="369"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3736B8D4" w14:textId="77777777" w:rsidR="001574BD" w:rsidRDefault="00CB12F7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563,999</w:t>
            </w:r>
          </w:p>
        </w:tc>
        <w:tc>
          <w:tcPr>
            <w:tcW w:w="162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14:paraId="495D6C37" w14:textId="77777777" w:rsidR="001574BD" w:rsidRPr="00DA3C17" w:rsidRDefault="001574BD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</w:t>
            </w:r>
            <w:r w:rsidR="00160911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00D5399" w14:textId="77777777" w:rsidR="001574BD" w:rsidRPr="00DA3C17" w:rsidRDefault="005C04E9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564,426</w:t>
            </w:r>
          </w:p>
        </w:tc>
        <w:tc>
          <w:tcPr>
            <w:tcW w:w="1620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A4CD159" w14:textId="77777777" w:rsidR="001574BD" w:rsidRPr="00DA3C17" w:rsidRDefault="001574BD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581,243</w:t>
            </w:r>
          </w:p>
        </w:tc>
      </w:tr>
      <w:tr w:rsidR="001574BD" w14:paraId="1E10FA1A" w14:textId="77777777" w:rsidTr="00F24F77">
        <w:trPr>
          <w:trHeight w:val="20"/>
        </w:trPr>
        <w:tc>
          <w:tcPr>
            <w:tcW w:w="2970" w:type="dxa"/>
            <w:tcBorders>
              <w:top w:val="nil"/>
            </w:tcBorders>
            <w:vAlign w:val="center"/>
          </w:tcPr>
          <w:p w14:paraId="441CFE18" w14:textId="77777777" w:rsidR="001574BD" w:rsidRPr="00DA3C17" w:rsidRDefault="001574BD" w:rsidP="00F24F77">
            <w:pPr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620" w:type="dxa"/>
            <w:tcBorders>
              <w:top w:val="nil"/>
              <w:right w:val="dashed" w:sz="4" w:space="0" w:color="auto"/>
            </w:tcBorders>
          </w:tcPr>
          <w:p w14:paraId="274CB50A" w14:textId="77777777" w:rsidR="001574BD" w:rsidRDefault="00CB12F7" w:rsidP="00F24F77">
            <w:pPr>
              <w:tabs>
                <w:tab w:val="decimal" w:pos="1154"/>
              </w:tabs>
              <w:spacing w:before="100" w:before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(45,535)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  <w:right w:val="single" w:sz="4" w:space="0" w:color="auto"/>
            </w:tcBorders>
          </w:tcPr>
          <w:p w14:paraId="44C9FDB3" w14:textId="77777777" w:rsidR="001574BD" w:rsidRPr="00DA3C17" w:rsidRDefault="001574BD" w:rsidP="00F24F77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(44,608)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dashed" w:sz="4" w:space="0" w:color="auto"/>
            </w:tcBorders>
          </w:tcPr>
          <w:p w14:paraId="1416974B" w14:textId="77777777" w:rsidR="001574BD" w:rsidRPr="00DA3C17" w:rsidRDefault="00EA18B0" w:rsidP="00F24F77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(45,535)</w:t>
            </w:r>
          </w:p>
        </w:tc>
        <w:tc>
          <w:tcPr>
            <w:tcW w:w="1620" w:type="dxa"/>
            <w:tcBorders>
              <w:top w:val="nil"/>
              <w:left w:val="dashed" w:sz="4" w:space="0" w:color="auto"/>
            </w:tcBorders>
          </w:tcPr>
          <w:p w14:paraId="41B6D4DD" w14:textId="77777777" w:rsidR="001574BD" w:rsidRPr="00DA3C17" w:rsidRDefault="001574BD" w:rsidP="00F24F77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(44,608)</w:t>
            </w:r>
          </w:p>
        </w:tc>
      </w:tr>
      <w:tr w:rsidR="001574BD" w14:paraId="69C56333" w14:textId="77777777" w:rsidTr="00F24F77">
        <w:trPr>
          <w:trHeight w:val="20"/>
        </w:trPr>
        <w:tc>
          <w:tcPr>
            <w:tcW w:w="2970" w:type="dxa"/>
            <w:vAlign w:val="center"/>
          </w:tcPr>
          <w:p w14:paraId="0C578CCB" w14:textId="77777777" w:rsidR="001574BD" w:rsidRPr="00DA3C17" w:rsidRDefault="001574BD" w:rsidP="00F24F77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620" w:type="dxa"/>
            <w:tcBorders>
              <w:right w:val="dashed" w:sz="4" w:space="0" w:color="auto"/>
            </w:tcBorders>
            <w:vAlign w:val="center"/>
          </w:tcPr>
          <w:p w14:paraId="15C0F6F4" w14:textId="77777777" w:rsidR="001574BD" w:rsidRPr="002A4CB2" w:rsidRDefault="00CB12F7" w:rsidP="00F24F77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518,464</w:t>
            </w:r>
          </w:p>
        </w:tc>
        <w:tc>
          <w:tcPr>
            <w:tcW w:w="1620" w:type="dxa"/>
            <w:tcBorders>
              <w:left w:val="dashed" w:sz="4" w:space="0" w:color="auto"/>
              <w:right w:val="single" w:sz="4" w:space="0" w:color="auto"/>
            </w:tcBorders>
          </w:tcPr>
          <w:p w14:paraId="26CEB2C1" w14:textId="77777777" w:rsidR="001574BD" w:rsidRPr="00DA3C17" w:rsidRDefault="001574BD" w:rsidP="00F24F77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537,392</w:t>
            </w:r>
          </w:p>
        </w:tc>
        <w:tc>
          <w:tcPr>
            <w:tcW w:w="1620" w:type="dxa"/>
            <w:tcBorders>
              <w:left w:val="single" w:sz="4" w:space="0" w:color="auto"/>
              <w:right w:val="dashed" w:sz="4" w:space="0" w:color="auto"/>
            </w:tcBorders>
          </w:tcPr>
          <w:p w14:paraId="62AC4DDC" w14:textId="77777777" w:rsidR="001574BD" w:rsidRPr="00DA3C17" w:rsidRDefault="00EA18B0" w:rsidP="00F24F77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518,891</w:t>
            </w:r>
          </w:p>
        </w:tc>
        <w:tc>
          <w:tcPr>
            <w:tcW w:w="1620" w:type="dxa"/>
            <w:tcBorders>
              <w:left w:val="dashed" w:sz="4" w:space="0" w:color="auto"/>
            </w:tcBorders>
          </w:tcPr>
          <w:p w14:paraId="0733D029" w14:textId="77777777" w:rsidR="001574BD" w:rsidRPr="00DA3C17" w:rsidRDefault="001574BD" w:rsidP="00F24F77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536,635</w:t>
            </w:r>
          </w:p>
        </w:tc>
      </w:tr>
    </w:tbl>
    <w:p w14:paraId="547B7F1B" w14:textId="77777777" w:rsidR="005473DA" w:rsidRPr="00AA55EA" w:rsidRDefault="00694223" w:rsidP="00F24F77">
      <w:pPr>
        <w:numPr>
          <w:ilvl w:val="0"/>
          <w:numId w:val="20"/>
        </w:numPr>
        <w:ind w:left="720" w:right="29" w:hanging="720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5473DA" w:rsidRPr="00827AB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เงินลงทุนในบริษัทร่วม</w:t>
      </w:r>
    </w:p>
    <w:p w14:paraId="20C81803" w14:textId="77777777" w:rsidR="005473DA" w:rsidRPr="0019218E" w:rsidRDefault="005473DA" w:rsidP="00CA6C40">
      <w:pPr>
        <w:spacing w:line="276" w:lineRule="auto"/>
        <w:ind w:left="7830" w:right="-13" w:firstLine="90"/>
        <w:jc w:val="right"/>
        <w:rPr>
          <w:rFonts w:ascii="Angsana New" w:hAnsi="Angsana New" w:cs="Angsana New"/>
          <w:sz w:val="26"/>
          <w:szCs w:val="26"/>
          <w:cs/>
        </w:rPr>
      </w:pPr>
      <w:r w:rsidRPr="0019218E">
        <w:rPr>
          <w:rFonts w:ascii="Angsana New" w:hAnsi="Angsana New" w:cs="Angsana New"/>
          <w:sz w:val="26"/>
          <w:szCs w:val="26"/>
          <w:cs/>
        </w:rPr>
        <w:t xml:space="preserve">หน่วย </w:t>
      </w:r>
      <w:r w:rsidRPr="0019218E">
        <w:rPr>
          <w:rFonts w:ascii="Angsana New" w:hAnsi="Angsana New" w:cs="Angsana New"/>
          <w:sz w:val="26"/>
          <w:szCs w:val="26"/>
        </w:rPr>
        <w:t>:</w:t>
      </w:r>
      <w:r w:rsidRPr="0019218E">
        <w:rPr>
          <w:rFonts w:ascii="Angsana New" w:hAnsi="Angsana New" w:cs="Angsana New"/>
          <w:sz w:val="26"/>
          <w:szCs w:val="26"/>
          <w:cs/>
        </w:rPr>
        <w:t xml:space="preserve"> </w:t>
      </w:r>
      <w:r w:rsidRPr="0019218E">
        <w:rPr>
          <w:rFonts w:ascii="Angsana New" w:hAnsi="Angsana New" w:cs="Angsana New" w:hint="cs"/>
          <w:sz w:val="26"/>
          <w:szCs w:val="26"/>
          <w:cs/>
        </w:rPr>
        <w:t>พัน</w:t>
      </w:r>
      <w:r w:rsidR="00CA6C40" w:rsidRPr="0019218E">
        <w:rPr>
          <w:rFonts w:ascii="Angsana New" w:hAnsi="Angsana New" w:cs="Angsana New" w:hint="cs"/>
          <w:sz w:val="26"/>
          <w:szCs w:val="26"/>
          <w:cs/>
        </w:rPr>
        <w:t>บาท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290"/>
        <w:gridCol w:w="1290"/>
        <w:gridCol w:w="1290"/>
        <w:gridCol w:w="1290"/>
        <w:gridCol w:w="1290"/>
        <w:gridCol w:w="1290"/>
      </w:tblGrid>
      <w:tr w:rsidR="0019218E" w:rsidRPr="00CB32BE" w14:paraId="49919642" w14:textId="77777777" w:rsidTr="0019218E">
        <w:trPr>
          <w:trHeight w:val="219"/>
        </w:trPr>
        <w:tc>
          <w:tcPr>
            <w:tcW w:w="261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4DDF77" w14:textId="77777777" w:rsidR="0019218E" w:rsidRPr="00D43867" w:rsidRDefault="0019218E" w:rsidP="00834DF9">
            <w:pPr>
              <w:ind w:right="-91"/>
              <w:jc w:val="center"/>
              <w:rPr>
                <w:rFonts w:ascii="Angsana New" w:cs="Angsana New"/>
                <w:sz w:val="28"/>
                <w:szCs w:val="28"/>
                <w:cs/>
              </w:rPr>
            </w:pPr>
            <w:r w:rsidRPr="00D43867">
              <w:rPr>
                <w:rFonts w:asci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82B0CC" w14:textId="77777777" w:rsidR="0019218E" w:rsidRPr="00D43867" w:rsidRDefault="0019218E" w:rsidP="00CA6C40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D43867">
              <w:rPr>
                <w:rFonts w:ascii="Angsana New" w:cs="Angsana New"/>
                <w:sz w:val="26"/>
                <w:szCs w:val="26"/>
              </w:rPr>
              <w:t>%</w:t>
            </w:r>
          </w:p>
          <w:p w14:paraId="4DC55069" w14:textId="77777777" w:rsidR="0019218E" w:rsidRPr="00D43867" w:rsidRDefault="0019218E" w:rsidP="00CA6C40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 xml:space="preserve">(ถือหุ้นโดย </w:t>
            </w:r>
            <w:r w:rsidRPr="00D43867">
              <w:rPr>
                <w:rFonts w:ascii="Angsana New" w:cs="Angsana New"/>
                <w:sz w:val="26"/>
                <w:szCs w:val="26"/>
              </w:rPr>
              <w:t>TPA Holding LLC)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AA9EDE" w14:textId="77777777" w:rsidR="0019218E" w:rsidRPr="0019218E" w:rsidRDefault="0019218E" w:rsidP="0019218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218E">
              <w:rPr>
                <w:rFonts w:ascii="Angsana New" w:hAnsi="Angsana New" w:cs="Angsan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9D7282" w14:textId="77777777" w:rsidR="0019218E" w:rsidRPr="00D43867" w:rsidRDefault="0019218E" w:rsidP="00CA6C40">
            <w:pPr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งบการเงินรวม</w:t>
            </w:r>
          </w:p>
          <w:p w14:paraId="3C3EA01F" w14:textId="77777777" w:rsidR="0019218E" w:rsidRPr="00D43867" w:rsidRDefault="0019218E" w:rsidP="00CA6C40">
            <w:pPr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(ตามวิธีส่วนได้เสีย)</w:t>
            </w:r>
          </w:p>
        </w:tc>
      </w:tr>
      <w:tr w:rsidR="00D43867" w:rsidRPr="00CB32BE" w14:paraId="1B1CF1E9" w14:textId="77777777" w:rsidTr="00D43867">
        <w:trPr>
          <w:trHeight w:val="407"/>
        </w:trPr>
        <w:tc>
          <w:tcPr>
            <w:tcW w:w="261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13E4960" w14:textId="77777777" w:rsidR="00D43867" w:rsidRPr="00D43867" w:rsidRDefault="00D43867" w:rsidP="007613D6">
            <w:pPr>
              <w:pStyle w:val="Heading7"/>
              <w:jc w:val="left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D91DB30" w14:textId="77777777" w:rsidR="00D43867" w:rsidRPr="00D43867" w:rsidRDefault="00D43867" w:rsidP="00167003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ณ 3</w:t>
            </w:r>
            <w:r w:rsidR="0053128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128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67003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="00531281">
              <w:rPr>
                <w:rFonts w:ascii="Angsana New" w:hAnsi="Angsana New" w:cs="Angsana New" w:hint="cs"/>
                <w:sz w:val="26"/>
                <w:szCs w:val="26"/>
                <w:cs/>
              </w:rPr>
              <w:t>.ย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. 256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5F92AF41" w14:textId="77777777" w:rsidR="00D43867" w:rsidRPr="00D43867" w:rsidRDefault="00D43867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A4355" w14:textId="77777777" w:rsidR="00D43867" w:rsidRPr="00D43867" w:rsidRDefault="00531281" w:rsidP="00D43867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ณ 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670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.ย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. 256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5CAE1" w14:textId="77777777" w:rsidR="00D43867" w:rsidRPr="00D43867" w:rsidRDefault="00D43867" w:rsidP="00D43867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2D4D9A7" w14:textId="77777777" w:rsidR="00D43867" w:rsidRPr="00D43867" w:rsidRDefault="00531281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ณ 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670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.ย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. 256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7AAEB32E" w14:textId="77777777" w:rsidR="00D43867" w:rsidRPr="00D43867" w:rsidRDefault="00D43867" w:rsidP="007613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D43867" w:rsidRPr="005A2CE6" w14:paraId="24BA0F57" w14:textId="77777777" w:rsidTr="00D43867">
        <w:trPr>
          <w:trHeight w:hRule="exact" w:val="375"/>
        </w:trPr>
        <w:tc>
          <w:tcPr>
            <w:tcW w:w="2610" w:type="dxa"/>
            <w:tcBorders>
              <w:top w:val="single" w:sz="4" w:space="0" w:color="auto"/>
              <w:bottom w:val="nil"/>
            </w:tcBorders>
            <w:vAlign w:val="bottom"/>
          </w:tcPr>
          <w:p w14:paraId="40793769" w14:textId="77777777" w:rsidR="00D43867" w:rsidRPr="005A2CE6" w:rsidRDefault="00D43867" w:rsidP="00D43867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A2CE6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5A2CE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054F80BA" w14:textId="77777777" w:rsidR="00D43867" w:rsidRPr="005A2CE6" w:rsidRDefault="00D43867" w:rsidP="00DE7CA4">
            <w:pPr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90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560A2148" w14:textId="77777777" w:rsidR="00D43867" w:rsidRPr="005A2CE6" w:rsidRDefault="00D43867" w:rsidP="00DE7CA4">
            <w:pPr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5DABAC75" w14:textId="77777777" w:rsidR="00D43867" w:rsidRPr="005A2CE6" w:rsidRDefault="00D43867" w:rsidP="00CA6C40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>33,652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1E03F486" w14:textId="77777777" w:rsidR="00D43867" w:rsidRPr="005A2CE6" w:rsidRDefault="00D43867" w:rsidP="00D43867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>33,652</w:t>
            </w:r>
          </w:p>
        </w:tc>
        <w:tc>
          <w:tcPr>
            <w:tcW w:w="129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8C8815D" w14:textId="77777777" w:rsidR="00D43867" w:rsidRPr="005A2CE6" w:rsidRDefault="006B18E3" w:rsidP="006B18E3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A2276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C1966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24228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290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5F17879A" w14:textId="77777777" w:rsidR="00D43867" w:rsidRPr="005A2CE6" w:rsidRDefault="00D43867" w:rsidP="00CA6C40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 xml:space="preserve">19,967 </w:t>
            </w:r>
          </w:p>
        </w:tc>
      </w:tr>
      <w:tr w:rsidR="00D43867" w:rsidRPr="005A2CE6" w14:paraId="6B05040E" w14:textId="77777777" w:rsidTr="00D43867">
        <w:trPr>
          <w:trHeight w:hRule="exact" w:val="428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bottom"/>
          </w:tcPr>
          <w:p w14:paraId="10EB41C4" w14:textId="77777777" w:rsidR="00D43867" w:rsidRPr="005A2CE6" w:rsidRDefault="00D43867" w:rsidP="007613D6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  <w:right w:val="dashSmallGap" w:sz="4" w:space="0" w:color="auto"/>
            </w:tcBorders>
            <w:vAlign w:val="center"/>
          </w:tcPr>
          <w:p w14:paraId="2C46C8C8" w14:textId="77777777" w:rsidR="00D43867" w:rsidRPr="005A2CE6" w:rsidRDefault="00D43867" w:rsidP="00DE7CA4">
            <w:pPr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32916C8F" w14:textId="77777777" w:rsidR="00D43867" w:rsidRPr="005A2CE6" w:rsidRDefault="00D43867" w:rsidP="00DE7CA4">
            <w:pPr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14:paraId="0FFE83DE" w14:textId="77777777" w:rsidR="00D43867" w:rsidRPr="005A2CE6" w:rsidRDefault="00D43867" w:rsidP="002F75DB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A2CE6">
              <w:rPr>
                <w:rFonts w:ascii="Angsana New" w:hAnsi="Angsana New" w:cs="Angsana New"/>
                <w:sz w:val="25"/>
                <w:szCs w:val="25"/>
              </w:rPr>
              <w:t xml:space="preserve">(USD </w:t>
            </w:r>
            <w:r w:rsidRPr="005A2CE6">
              <w:rPr>
                <w:rFonts w:ascii="Angsana New" w:hAnsi="Angsana New" w:cs="Angsana New" w:hint="cs"/>
                <w:sz w:val="25"/>
                <w:szCs w:val="25"/>
                <w:cs/>
              </w:rPr>
              <w:t>1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,077</w:t>
            </w:r>
            <w:r w:rsidR="002F75DB" w:rsidRPr="005A2CE6">
              <w:rPr>
                <w:rFonts w:ascii="Angsana New" w:hAnsi="Angsana New" w:cs="Angsana New"/>
                <w:sz w:val="25"/>
                <w:szCs w:val="25"/>
              </w:rPr>
              <w:t>,200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14:paraId="32158DED" w14:textId="77777777" w:rsidR="00D43867" w:rsidRPr="005A2CE6" w:rsidRDefault="00D43867" w:rsidP="002F75DB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A2CE6">
              <w:rPr>
                <w:rFonts w:ascii="Angsana New" w:hAnsi="Angsana New" w:cs="Angsana New"/>
                <w:sz w:val="25"/>
                <w:szCs w:val="25"/>
              </w:rPr>
              <w:t xml:space="preserve">(USD </w:t>
            </w:r>
            <w:r w:rsidRPr="005A2CE6">
              <w:rPr>
                <w:rFonts w:ascii="Angsana New" w:hAnsi="Angsana New" w:cs="Angsana New" w:hint="cs"/>
                <w:sz w:val="25"/>
                <w:szCs w:val="25"/>
                <w:cs/>
              </w:rPr>
              <w:t>1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,077</w:t>
            </w:r>
            <w:r w:rsidR="002F75DB" w:rsidRPr="005A2CE6">
              <w:rPr>
                <w:rFonts w:ascii="Angsana New" w:hAnsi="Angsana New" w:cs="Angsana New"/>
                <w:sz w:val="25"/>
                <w:szCs w:val="25"/>
              </w:rPr>
              <w:t>,200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FF2925D" w14:textId="77777777" w:rsidR="00D43867" w:rsidRPr="005A2CE6" w:rsidRDefault="006B18E3" w:rsidP="002F75DB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(USD 336,702</w:t>
            </w:r>
            <w:r w:rsidR="00D43867"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90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17E5EEC0" w14:textId="77777777" w:rsidR="00D43867" w:rsidRPr="005A2CE6" w:rsidRDefault="00D43867" w:rsidP="002F75DB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A2CE6">
              <w:rPr>
                <w:rFonts w:ascii="Angsana New" w:hAnsi="Angsana New" w:cs="Angsana New"/>
                <w:sz w:val="25"/>
                <w:szCs w:val="25"/>
              </w:rPr>
              <w:t>(USD 65</w:t>
            </w:r>
            <w:r w:rsidR="002F75DB" w:rsidRPr="005A2CE6">
              <w:rPr>
                <w:rFonts w:ascii="Angsana New" w:hAnsi="Angsana New" w:cs="Angsana New"/>
                <w:sz w:val="25"/>
                <w:szCs w:val="25"/>
              </w:rPr>
              <w:t>6,981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</w:tbl>
    <w:p w14:paraId="3A7971CA" w14:textId="77777777" w:rsidR="005473DA" w:rsidRPr="00565B4B" w:rsidRDefault="005473DA" w:rsidP="005473DA">
      <w:pPr>
        <w:spacing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450" w:type="dxa"/>
        <w:tblInd w:w="288" w:type="dxa"/>
        <w:tblLook w:val="0000" w:firstRow="0" w:lastRow="0" w:firstColumn="0" w:lastColumn="0" w:noHBand="0" w:noVBand="0"/>
      </w:tblPr>
      <w:tblGrid>
        <w:gridCol w:w="2970"/>
        <w:gridCol w:w="3240"/>
        <w:gridCol w:w="1620"/>
        <w:gridCol w:w="1620"/>
      </w:tblGrid>
      <w:tr w:rsidR="005473DA" w:rsidRPr="005A2CE6" w14:paraId="0314ADB2" w14:textId="77777777" w:rsidTr="00B03CFD">
        <w:trPr>
          <w:cantSplit/>
          <w:trHeight w:val="409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0F3104" w14:textId="77777777" w:rsidR="005473DA" w:rsidRPr="005A2CE6" w:rsidRDefault="005473DA" w:rsidP="007613D6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2CE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D8501A" w14:textId="77777777" w:rsidR="005473DA" w:rsidRPr="005A2CE6" w:rsidRDefault="005473DA" w:rsidP="00B03CFD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2CE6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ประเภทกิจการ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D3A2" w14:textId="77777777" w:rsidR="005473DA" w:rsidRPr="005A2CE6" w:rsidRDefault="005473DA" w:rsidP="00CA6C40">
            <w:pPr>
              <w:ind w:left="-11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2CE6">
              <w:rPr>
                <w:rFonts w:asciiTheme="majorBidi" w:hAnsiTheme="majorBidi" w:cstheme="majorBidi"/>
                <w:sz w:val="32"/>
                <w:szCs w:val="32"/>
                <w:cs/>
              </w:rPr>
              <w:t>ทุนที่ออกและชำระแล้ว</w:t>
            </w:r>
          </w:p>
        </w:tc>
      </w:tr>
      <w:tr w:rsidR="00910C93" w:rsidRPr="005A2CE6" w14:paraId="41611BC4" w14:textId="77777777" w:rsidTr="008C69FD">
        <w:trPr>
          <w:cantSplit/>
          <w:trHeight w:val="409"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B582FD9" w14:textId="77777777" w:rsidR="00910C93" w:rsidRPr="005A2CE6" w:rsidRDefault="00910C93" w:rsidP="007613D6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7BCB" w14:textId="77777777" w:rsidR="00910C93" w:rsidRPr="005A2CE6" w:rsidRDefault="00910C93" w:rsidP="00CA6C40">
            <w:pPr>
              <w:ind w:right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0C09CAB4" w14:textId="77777777" w:rsidR="00910C93" w:rsidRPr="005A2CE6" w:rsidRDefault="00910C93" w:rsidP="00CA6C4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2CE6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531281" w:rsidRPr="005A2CE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16700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</w:t>
            </w:r>
            <w:r w:rsidR="00531281" w:rsidRPr="005A2CE6"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 w:rsidRPr="005A2CE6">
              <w:rPr>
                <w:rFonts w:ascii="Angsana New" w:hAnsi="Angsana New" w:cs="Angsana New" w:hint="cs"/>
                <w:sz w:val="32"/>
                <w:szCs w:val="32"/>
                <w:cs/>
              </w:rPr>
              <w:t>. 256</w:t>
            </w:r>
            <w:r w:rsidRPr="005A2CE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6EB21874" w14:textId="77777777" w:rsidR="00910C93" w:rsidRPr="005A2CE6" w:rsidRDefault="00910C93" w:rsidP="00CA6C4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2CE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5A2CE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A2CE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5A2CE6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2F75DB" w:rsidRPr="00CB32BE" w14:paraId="60429E6F" w14:textId="77777777" w:rsidTr="008C69FD">
        <w:trPr>
          <w:trHeight w:val="382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31155" w14:textId="77777777" w:rsidR="002F75DB" w:rsidRPr="005A2CE6" w:rsidRDefault="002F75DB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2CE6">
              <w:rPr>
                <w:rFonts w:ascii="Angsana New" w:hAnsi="Angsana New" w:cs="Angsana New"/>
                <w:sz w:val="32"/>
                <w:szCs w:val="32"/>
              </w:rPr>
              <w:t>Team Precision America, LLC</w:t>
            </w:r>
            <w:r w:rsidRPr="005A2CE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14:paraId="6A6CCFA1" w14:textId="77777777" w:rsidR="002F75DB" w:rsidRPr="005A2CE6" w:rsidRDefault="002F75DB" w:rsidP="000F5442">
            <w:pPr>
              <w:spacing w:line="276" w:lineRule="auto"/>
              <w:ind w:right="-108"/>
              <w:rPr>
                <w:rFonts w:asciiTheme="majorBidi" w:hAnsiTheme="majorBidi" w:cstheme="majorBidi"/>
                <w:position w:val="-28"/>
                <w:sz w:val="32"/>
                <w:szCs w:val="32"/>
                <w:cs/>
              </w:rPr>
            </w:pPr>
            <w:r w:rsidRPr="005A2CE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ออกแบบและค้าชิ้นส่วนแผงวงจร</w:t>
            </w:r>
          </w:p>
        </w:tc>
        <w:tc>
          <w:tcPr>
            <w:tcW w:w="1620" w:type="dxa"/>
            <w:tcBorders>
              <w:left w:val="single" w:sz="4" w:space="0" w:color="auto"/>
              <w:right w:val="dashSmallGap" w:sz="4" w:space="0" w:color="auto"/>
            </w:tcBorders>
          </w:tcPr>
          <w:p w14:paraId="6B6646F3" w14:textId="77777777" w:rsidR="002F75DB" w:rsidRPr="005A2CE6" w:rsidRDefault="002F75DB" w:rsidP="002F75DB">
            <w:pPr>
              <w:ind w:right="-108"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2CE6">
              <w:rPr>
                <w:rFonts w:asciiTheme="majorBidi" w:hAnsiTheme="majorBidi" w:cstheme="majorBidi"/>
                <w:sz w:val="32"/>
                <w:szCs w:val="32"/>
              </w:rPr>
              <w:t>USD 1,062,844</w:t>
            </w:r>
          </w:p>
        </w:tc>
        <w:tc>
          <w:tcPr>
            <w:tcW w:w="162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14:paraId="4DBCD4F5" w14:textId="77777777" w:rsidR="002F75DB" w:rsidRPr="00910C93" w:rsidRDefault="002F75DB" w:rsidP="002F75DB">
            <w:pPr>
              <w:ind w:right="-108"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2CE6">
              <w:rPr>
                <w:rFonts w:asciiTheme="majorBidi" w:hAnsiTheme="majorBidi" w:cstheme="majorBidi"/>
                <w:sz w:val="32"/>
                <w:szCs w:val="32"/>
              </w:rPr>
              <w:t>USD 1,062,844</w:t>
            </w:r>
          </w:p>
        </w:tc>
      </w:tr>
      <w:tr w:rsidR="005473DA" w:rsidRPr="00CB32BE" w14:paraId="04891EC3" w14:textId="77777777" w:rsidTr="008C69FD">
        <w:trPr>
          <w:trHeight w:val="338"/>
        </w:trPr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E395" w14:textId="77777777" w:rsidR="005473DA" w:rsidRPr="00910C93" w:rsidRDefault="005473DA" w:rsidP="007613D6">
            <w:pPr>
              <w:spacing w:line="276" w:lineRule="auto"/>
              <w:ind w:right="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D478" w14:textId="77777777" w:rsidR="005473DA" w:rsidRPr="000F5442" w:rsidRDefault="00910C93" w:rsidP="007613D6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F544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ไฟฟ้า</w:t>
            </w:r>
            <w:r w:rsidR="00D43867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242AD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แผงวงจรอิเล็ก</w:t>
            </w:r>
            <w:r w:rsidR="005473DA" w:rsidRPr="000F544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กส์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2FF2FDD9" w14:textId="77777777" w:rsidR="005473DA" w:rsidRPr="00910C93" w:rsidRDefault="005473DA" w:rsidP="007613D6">
            <w:pPr>
              <w:ind w:right="-108"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18014A39" w14:textId="77777777" w:rsidR="005473DA" w:rsidRPr="00910C93" w:rsidRDefault="005473DA" w:rsidP="007613D6">
            <w:pPr>
              <w:ind w:left="-51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B6DDF35" w14:textId="77777777" w:rsidR="005473DA" w:rsidRPr="00565B4B" w:rsidRDefault="005473DA" w:rsidP="005473DA">
      <w:pPr>
        <w:spacing w:line="276" w:lineRule="auto"/>
        <w:ind w:left="448" w:right="28"/>
        <w:jc w:val="thaiDistribute"/>
        <w:rPr>
          <w:rFonts w:asciiTheme="majorBidi" w:hAnsiTheme="majorBidi" w:cstheme="majorBidi"/>
          <w:b/>
          <w:bCs/>
          <w:sz w:val="16"/>
          <w:szCs w:val="16"/>
          <w:highlight w:val="yellow"/>
        </w:rPr>
      </w:pPr>
    </w:p>
    <w:p w14:paraId="6118A8DA" w14:textId="77777777" w:rsidR="005473DA" w:rsidRPr="00DF530B" w:rsidRDefault="005473DA" w:rsidP="00360DB6">
      <w:pPr>
        <w:ind w:left="720" w:right="-13" w:firstLine="69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งบการเงินของบริษัทร่วมที่นำมาใช้ในการบันทึกบัญชีเงินลงทุนตามวิธีส่วนได้เสียในงบ</w:t>
      </w:r>
      <w:r w:rsidR="00DF530B"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แสดงฐานะ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การเงินระหว่างกาลรวม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531281">
        <w:rPr>
          <w:rFonts w:ascii="Angsana New" w:hAnsi="Angsana New" w:cs="Angsana New" w:hint="cs"/>
          <w:spacing w:val="-4"/>
          <w:sz w:val="32"/>
          <w:szCs w:val="32"/>
          <w:cs/>
        </w:rPr>
        <w:t>3</w:t>
      </w:r>
      <w:r w:rsidR="00531281">
        <w:rPr>
          <w:rFonts w:ascii="Angsana New" w:hAnsi="Angsana New" w:cs="Angsana New"/>
          <w:spacing w:val="-4"/>
          <w:sz w:val="32"/>
          <w:szCs w:val="32"/>
        </w:rPr>
        <w:t>0</w:t>
      </w:r>
      <w:r w:rsidR="0053128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67003">
        <w:rPr>
          <w:rFonts w:ascii="Angsana New" w:hAnsi="Angsana New" w:cs="Angsana New" w:hint="cs"/>
          <w:spacing w:val="-4"/>
          <w:sz w:val="32"/>
          <w:szCs w:val="32"/>
          <w:cs/>
        </w:rPr>
        <w:t>กันยา</w:t>
      </w:r>
      <w:r w:rsidR="00531281">
        <w:rPr>
          <w:rFonts w:ascii="Angsana New" w:hAnsi="Angsana New" w:cs="Angsana New" w:hint="cs"/>
          <w:spacing w:val="-4"/>
          <w:sz w:val="32"/>
          <w:szCs w:val="32"/>
          <w:cs/>
        </w:rPr>
        <w:t>ยน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2562 </w:t>
      </w:r>
      <w:r w:rsidR="00360DB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360DB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60DB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360DB6">
        <w:rPr>
          <w:rFonts w:ascii="Angsana New" w:hAnsi="Angsana New" w:cs="Angsana New"/>
          <w:spacing w:val="-4"/>
          <w:sz w:val="32"/>
          <w:szCs w:val="32"/>
        </w:rPr>
        <w:t xml:space="preserve">2561 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รวมถึงส่วนได้เสียที่บันทึกในงบกำไรขาดทุน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เบ็ดเสร็จ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Pr="00DF5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167003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วั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 xml:space="preserve">นที่ </w:t>
      </w:r>
      <w:r w:rsidR="00531281">
        <w:rPr>
          <w:rFonts w:ascii="Angsana New" w:hAnsi="Angsana New" w:cs="Angsana New" w:hint="cs"/>
          <w:spacing w:val="-4"/>
          <w:sz w:val="32"/>
          <w:szCs w:val="32"/>
          <w:cs/>
        </w:rPr>
        <w:t>3</w:t>
      </w:r>
      <w:r w:rsidR="00531281">
        <w:rPr>
          <w:rFonts w:ascii="Angsana New" w:hAnsi="Angsana New" w:cs="Angsana New"/>
          <w:spacing w:val="-4"/>
          <w:sz w:val="32"/>
          <w:szCs w:val="32"/>
        </w:rPr>
        <w:t>0</w:t>
      </w:r>
      <w:r w:rsidR="0053128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67003">
        <w:rPr>
          <w:rFonts w:ascii="Angsana New" w:hAnsi="Angsana New" w:cs="Angsana New" w:hint="cs"/>
          <w:spacing w:val="-4"/>
          <w:sz w:val="32"/>
          <w:szCs w:val="32"/>
          <w:cs/>
        </w:rPr>
        <w:t>กันยา</w:t>
      </w:r>
      <w:r w:rsidR="00531281">
        <w:rPr>
          <w:rFonts w:ascii="Angsana New" w:hAnsi="Angsana New" w:cs="Angsana New" w:hint="cs"/>
          <w:spacing w:val="-4"/>
          <w:sz w:val="32"/>
          <w:szCs w:val="32"/>
          <w:cs/>
        </w:rPr>
        <w:t>ยน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256</w:t>
      </w:r>
      <w:r w:rsidR="00910C93" w:rsidRPr="00DF530B">
        <w:rPr>
          <w:rFonts w:ascii="Angsana New" w:hAnsi="Angsana New" w:cs="Angsana New" w:hint="cs"/>
          <w:spacing w:val="-4"/>
          <w:sz w:val="32"/>
          <w:szCs w:val="32"/>
          <w:cs/>
        </w:rPr>
        <w:t>2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60DB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360DB6">
        <w:rPr>
          <w:rFonts w:ascii="Angsana New" w:hAnsi="Angsana New" w:cs="Angsana New"/>
          <w:spacing w:val="-4"/>
          <w:sz w:val="32"/>
          <w:szCs w:val="32"/>
        </w:rPr>
        <w:t xml:space="preserve">2561 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ได้ผ่านการสอบทาน</w:t>
      </w:r>
      <w:r w:rsidR="00360DB6">
        <w:rPr>
          <w:rFonts w:ascii="Angsana New" w:hAnsi="Angsana New" w:cs="Angsana New" w:hint="cs"/>
          <w:spacing w:val="-4"/>
          <w:sz w:val="32"/>
          <w:szCs w:val="32"/>
          <w:cs/>
        </w:rPr>
        <w:t>หรือตรวจสอบ</w:t>
      </w:r>
      <w:r w:rsidRPr="00DF530B">
        <w:rPr>
          <w:rFonts w:ascii="Angsana New" w:hAnsi="Angsana New" w:cs="Angsana New"/>
          <w:spacing w:val="-4"/>
          <w:sz w:val="32"/>
          <w:szCs w:val="32"/>
          <w:cs/>
        </w:rPr>
        <w:t>โดยผู้สอบบัญ</w:t>
      </w:r>
      <w:r w:rsidRPr="00DF530B">
        <w:rPr>
          <w:rFonts w:ascii="Angsana New" w:hAnsi="Angsana New" w:cs="Angsana New" w:hint="cs"/>
          <w:spacing w:val="-4"/>
          <w:sz w:val="32"/>
          <w:szCs w:val="32"/>
          <w:cs/>
        </w:rPr>
        <w:t>ชีอื่นแล้ว</w:t>
      </w:r>
    </w:p>
    <w:p w14:paraId="0A12A0AB" w14:textId="77777777" w:rsidR="00CA6C40" w:rsidRPr="00565B4B" w:rsidRDefault="00CA6C40" w:rsidP="00CA6C40">
      <w:pPr>
        <w:ind w:left="720" w:right="-13" w:firstLine="720"/>
        <w:jc w:val="thaiDistribute"/>
        <w:rPr>
          <w:rFonts w:ascii="Angsana New" w:hAnsi="Angsana New" w:cs="Angsana New"/>
          <w:sz w:val="4"/>
          <w:szCs w:val="4"/>
        </w:rPr>
      </w:pPr>
    </w:p>
    <w:p w14:paraId="07AA8210" w14:textId="77777777" w:rsidR="005473DA" w:rsidRPr="00910C93" w:rsidRDefault="005473DA" w:rsidP="00360DB6">
      <w:pPr>
        <w:ind w:left="720" w:right="-13" w:firstLine="698"/>
        <w:jc w:val="thaiDistribute"/>
        <w:rPr>
          <w:rFonts w:ascii="Angsana New" w:hAnsi="Angsana New" w:cs="Angsana New"/>
          <w:sz w:val="32"/>
          <w:szCs w:val="32"/>
          <w:cs/>
        </w:rPr>
      </w:pPr>
      <w:r w:rsidRPr="00360DB6">
        <w:rPr>
          <w:rFonts w:ascii="Angsana New" w:hAnsi="Angsana New" w:cs="Angsana New" w:hint="cs"/>
          <w:spacing w:val="-4"/>
          <w:sz w:val="32"/>
          <w:szCs w:val="32"/>
          <w:cs/>
        </w:rPr>
        <w:t>ส่วนแบ่งขาดทุนจากเงินลงทุนตามวิธีส่วนได้เสียที่บันทึกในงบกำไรขาดทุนเบ็ดเสร็จรวม</w:t>
      </w:r>
      <w:r w:rsidRPr="00910C93">
        <w:rPr>
          <w:rFonts w:ascii="Angsana New" w:hAnsi="Angsana New" w:cs="Angsana New"/>
          <w:sz w:val="32"/>
          <w:szCs w:val="32"/>
        </w:rPr>
        <w:t xml:space="preserve"> </w:t>
      </w:r>
      <w:r w:rsidR="00531281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167003">
        <w:rPr>
          <w:rFonts w:ascii="Angsana New" w:hAnsi="Angsana New" w:cs="Angsana New" w:hint="cs"/>
          <w:sz w:val="32"/>
          <w:szCs w:val="32"/>
          <w:cs/>
        </w:rPr>
        <w:t>เก้า</w:t>
      </w:r>
      <w:r w:rsidR="00531281">
        <w:rPr>
          <w:rFonts w:ascii="Angsana New" w:hAnsi="Angsana New" w:cs="Angsana New" w:hint="cs"/>
          <w:sz w:val="32"/>
          <w:szCs w:val="32"/>
          <w:cs/>
        </w:rPr>
        <w:t>เ</w:t>
      </w:r>
      <w:r w:rsidRPr="00910C93">
        <w:rPr>
          <w:rFonts w:ascii="Angsana New" w:hAnsi="Angsana New" w:cs="Angsana New" w:hint="cs"/>
          <w:sz w:val="32"/>
          <w:szCs w:val="32"/>
          <w:cs/>
        </w:rPr>
        <w:t>ดือนสิ้นสุดวันที</w:t>
      </w:r>
      <w:r w:rsidRPr="00910C93">
        <w:rPr>
          <w:rFonts w:ascii="Angsana New" w:hAnsi="Angsana New" w:cs="Angsana New"/>
          <w:sz w:val="32"/>
          <w:szCs w:val="32"/>
          <w:cs/>
        </w:rPr>
        <w:t>่</w:t>
      </w:r>
      <w:r w:rsidRPr="00910C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1281">
        <w:rPr>
          <w:rFonts w:ascii="Angsana New" w:hAnsi="Angsana New" w:cs="Angsana New" w:hint="cs"/>
          <w:sz w:val="32"/>
          <w:szCs w:val="32"/>
          <w:cs/>
        </w:rPr>
        <w:t>3</w:t>
      </w:r>
      <w:r w:rsidR="00531281">
        <w:rPr>
          <w:rFonts w:ascii="Angsana New" w:hAnsi="Angsana New" w:cs="Angsana New"/>
          <w:sz w:val="32"/>
          <w:szCs w:val="32"/>
        </w:rPr>
        <w:t>0</w:t>
      </w:r>
      <w:r w:rsidR="005312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67003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531281">
        <w:rPr>
          <w:rFonts w:ascii="Angsana New" w:hAnsi="Angsana New" w:cs="Angsana New" w:hint="cs"/>
          <w:sz w:val="32"/>
          <w:szCs w:val="32"/>
          <w:cs/>
        </w:rPr>
        <w:t>ยน</w:t>
      </w:r>
      <w:r w:rsidRPr="00910C93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910C93">
        <w:rPr>
          <w:rFonts w:ascii="Angsana New" w:hAnsi="Angsana New" w:cs="Angsana New" w:hint="cs"/>
          <w:sz w:val="32"/>
          <w:szCs w:val="32"/>
          <w:cs/>
        </w:rPr>
        <w:t>2</w:t>
      </w:r>
      <w:r w:rsidRPr="00910C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0DB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60DB6">
        <w:rPr>
          <w:rFonts w:ascii="Angsana New" w:hAnsi="Angsana New" w:cs="Angsana New"/>
          <w:sz w:val="32"/>
          <w:szCs w:val="32"/>
        </w:rPr>
        <w:t xml:space="preserve">2561 </w:t>
      </w:r>
      <w:r w:rsidR="00D43867">
        <w:rPr>
          <w:rFonts w:ascii="Angsana New" w:hAnsi="Angsana New" w:cs="Angsana New" w:hint="cs"/>
          <w:sz w:val="32"/>
          <w:szCs w:val="32"/>
          <w:cs/>
        </w:rPr>
        <w:t xml:space="preserve">มีจำนวนเงิน </w:t>
      </w:r>
      <w:r w:rsidR="00147B37">
        <w:rPr>
          <w:rFonts w:ascii="Angsana New" w:hAnsi="Angsana New" w:cs="Angsana New"/>
          <w:sz w:val="32"/>
          <w:szCs w:val="32"/>
        </w:rPr>
        <w:t>10.03</w:t>
      </w:r>
      <w:r w:rsidR="00D43867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360DB6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B55D8F">
        <w:rPr>
          <w:rFonts w:ascii="Angsana New" w:hAnsi="Angsana New" w:cs="Angsana New"/>
          <w:sz w:val="32"/>
          <w:szCs w:val="32"/>
        </w:rPr>
        <w:t>7.44</w:t>
      </w:r>
      <w:r w:rsidR="00360DB6">
        <w:rPr>
          <w:rFonts w:ascii="Angsana New" w:hAnsi="Angsana New" w:cs="Angsana New"/>
          <w:sz w:val="32"/>
          <w:szCs w:val="32"/>
        </w:rPr>
        <w:t xml:space="preserve"> </w:t>
      </w:r>
      <w:r w:rsidR="00360DB6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C23B2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14:paraId="334C4D4C" w14:textId="77777777" w:rsidR="00DE7CA4" w:rsidRPr="00A65375" w:rsidRDefault="00DE7CA4" w:rsidP="00DE7CA4">
      <w:pPr>
        <w:spacing w:line="276" w:lineRule="auto"/>
        <w:ind w:left="448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13E19E7" w14:textId="77777777" w:rsidR="00B0761E" w:rsidRDefault="00B0761E" w:rsidP="00CA6C40">
      <w:pPr>
        <w:ind w:left="450" w:right="-299" w:firstLine="270"/>
        <w:jc w:val="thaiDistribute"/>
        <w:rPr>
          <w:rFonts w:ascii="Angsana New" w:cs="Angsana New"/>
          <w:b/>
          <w:bCs/>
          <w:sz w:val="32"/>
          <w:szCs w:val="32"/>
        </w:rPr>
      </w:pPr>
      <w:r w:rsidRPr="00D215F7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14:paraId="16747CBA" w14:textId="77777777" w:rsidR="00B0761E" w:rsidRPr="00D215F7" w:rsidRDefault="00B0761E" w:rsidP="00CA6C40">
      <w:pPr>
        <w:ind w:left="720" w:right="-13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ข้อมูล</w:t>
      </w:r>
      <w:r w:rsidRPr="00CA6C40">
        <w:rPr>
          <w:rFonts w:ascii="Angsana New" w:hAnsi="Angsana New" w:cs="Angsana New"/>
          <w:sz w:val="32"/>
          <w:szCs w:val="32"/>
          <w:cs/>
        </w:rPr>
        <w:t>ทางการ</w:t>
      </w: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 w:rsidRPr="00D215F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14:paraId="0DE19BD4" w14:textId="77777777" w:rsidR="001D6CD2" w:rsidRPr="007613D6" w:rsidRDefault="001D6CD2" w:rsidP="00565B4B">
      <w:pPr>
        <w:ind w:left="446" w:right="29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</w:t>
      </w:r>
      <w:r w:rsidRPr="00B44A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Style w:val="TableGrid"/>
        <w:tblW w:w="0" w:type="auto"/>
        <w:tblInd w:w="822" w:type="dxa"/>
        <w:tblLook w:val="04A0" w:firstRow="1" w:lastRow="0" w:firstColumn="1" w:lastColumn="0" w:noHBand="0" w:noVBand="1"/>
      </w:tblPr>
      <w:tblGrid>
        <w:gridCol w:w="4217"/>
        <w:gridCol w:w="2245"/>
        <w:gridCol w:w="2246"/>
      </w:tblGrid>
      <w:tr w:rsidR="001D6CD2" w14:paraId="2700CEA1" w14:textId="77777777" w:rsidTr="00565B4B">
        <w:tc>
          <w:tcPr>
            <w:tcW w:w="4256" w:type="dxa"/>
          </w:tcPr>
          <w:p w14:paraId="2323C698" w14:textId="77777777" w:rsidR="001D6CD2" w:rsidRPr="00973F44" w:rsidRDefault="001D6CD2" w:rsidP="00973F4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3F44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="00973F44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67" w:type="dxa"/>
          </w:tcPr>
          <w:p w14:paraId="2E868000" w14:textId="77777777" w:rsidR="001D6CD2" w:rsidRPr="00973F44" w:rsidRDefault="001D6CD2" w:rsidP="001D6CD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3F44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973F4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16700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</w:t>
            </w:r>
            <w:r w:rsidRPr="00973F44">
              <w:rPr>
                <w:rFonts w:ascii="Angsana New" w:hAnsi="Angsana New" w:cs="Angsana New" w:hint="cs"/>
                <w:sz w:val="32"/>
                <w:szCs w:val="32"/>
                <w:cs/>
              </w:rPr>
              <w:t>.ย. 256</w:t>
            </w:r>
            <w:r w:rsidRPr="00973F4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14:paraId="78E93E1D" w14:textId="77777777" w:rsidR="001D6CD2" w:rsidRPr="00973F44" w:rsidRDefault="001D6CD2" w:rsidP="001D6CD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3F4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973F4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73F4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973F44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973F44" w14:paraId="2EB351AA" w14:textId="77777777" w:rsidTr="00565B4B">
        <w:tc>
          <w:tcPr>
            <w:tcW w:w="4256" w:type="dxa"/>
            <w:tcBorders>
              <w:top w:val="nil"/>
              <w:bottom w:val="nil"/>
            </w:tcBorders>
          </w:tcPr>
          <w:p w14:paraId="6503C623" w14:textId="77777777" w:rsidR="00973F44" w:rsidRPr="00973F44" w:rsidRDefault="00973F44" w:rsidP="00973F44">
            <w:pPr>
              <w:ind w:firstLine="29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73F4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5CD509C6" w14:textId="77777777" w:rsidR="00973F44" w:rsidRPr="001D6CD2" w:rsidRDefault="00973F44" w:rsidP="00310833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3E4E1B2" w14:textId="77777777" w:rsidR="00973F44" w:rsidRPr="001D6CD2" w:rsidRDefault="00973F44" w:rsidP="00310833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6CD2" w14:paraId="0E3652C2" w14:textId="77777777" w:rsidTr="00565B4B">
        <w:tc>
          <w:tcPr>
            <w:tcW w:w="4256" w:type="dxa"/>
            <w:tcBorders>
              <w:top w:val="nil"/>
              <w:bottom w:val="nil"/>
            </w:tcBorders>
          </w:tcPr>
          <w:p w14:paraId="3050C518" w14:textId="77777777" w:rsidR="001D6CD2" w:rsidRPr="001D6CD2" w:rsidRDefault="001D6CD2" w:rsidP="001D6CD2">
            <w:pPr>
              <w:ind w:firstLine="284"/>
              <w:rPr>
                <w:rFonts w:ascii="Angsana New" w:hAnsi="Angsana New" w:cs="Angsana New"/>
                <w:sz w:val="32"/>
                <w:szCs w:val="32"/>
              </w:rPr>
            </w:pPr>
            <w:r w:rsidRPr="001D6CD2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25A5F77F" w14:textId="77777777" w:rsidR="001D6CD2" w:rsidRPr="001D6CD2" w:rsidRDefault="00733D79" w:rsidP="00310833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165.02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B148B71" w14:textId="77777777" w:rsidR="001D6CD2" w:rsidRPr="001D6CD2" w:rsidRDefault="001D6CD2" w:rsidP="00310833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6CD2">
              <w:rPr>
                <w:rFonts w:ascii="Angsana New" w:hAnsi="Angsana New" w:cs="Angsana New"/>
                <w:sz w:val="30"/>
                <w:szCs w:val="30"/>
              </w:rPr>
              <w:t>269.15</w:t>
            </w:r>
          </w:p>
        </w:tc>
      </w:tr>
      <w:tr w:rsidR="001D6CD2" w14:paraId="212BB858" w14:textId="77777777" w:rsidTr="00A13C04">
        <w:tc>
          <w:tcPr>
            <w:tcW w:w="4256" w:type="dxa"/>
            <w:tcBorders>
              <w:top w:val="nil"/>
              <w:bottom w:val="single" w:sz="4" w:space="0" w:color="auto"/>
            </w:tcBorders>
          </w:tcPr>
          <w:p w14:paraId="551194BF" w14:textId="77777777" w:rsidR="001D6CD2" w:rsidRPr="001D6CD2" w:rsidRDefault="001D6CD2" w:rsidP="001D6CD2">
            <w:pPr>
              <w:ind w:firstLine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CD2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2267" w:type="dxa"/>
            <w:tcBorders>
              <w:top w:val="nil"/>
              <w:bottom w:val="single" w:sz="4" w:space="0" w:color="auto"/>
            </w:tcBorders>
          </w:tcPr>
          <w:p w14:paraId="1E844D0A" w14:textId="77777777" w:rsidR="001D6CD2" w:rsidRPr="00310833" w:rsidRDefault="00B73F46" w:rsidP="00310833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245.70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548C3074" w14:textId="77777777" w:rsidR="001D6CD2" w:rsidRPr="00310833" w:rsidRDefault="001D6CD2" w:rsidP="00310833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0833">
              <w:rPr>
                <w:rFonts w:ascii="Angsana New" w:hAnsi="Angsana New" w:cs="Angsana New"/>
                <w:sz w:val="30"/>
                <w:szCs w:val="30"/>
              </w:rPr>
              <w:t>302.84</w:t>
            </w:r>
          </w:p>
        </w:tc>
      </w:tr>
    </w:tbl>
    <w:p w14:paraId="254BD885" w14:textId="77777777" w:rsidR="00D50FB7" w:rsidRDefault="00D50FB7" w:rsidP="00A13C04">
      <w:pPr>
        <w:tabs>
          <w:tab w:val="left" w:pos="720"/>
        </w:tabs>
        <w:spacing w:line="276" w:lineRule="auto"/>
        <w:ind w:left="720" w:right="28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69BE23E8" w14:textId="77777777" w:rsidR="00D50FB7" w:rsidRDefault="00D50FB7">
      <w:pPr>
        <w:rPr>
          <w:rFonts w:ascii="Angsana New" w:hAnsi="Angsana New" w:cs="Angsana New"/>
          <w:sz w:val="10"/>
          <w:szCs w:val="10"/>
          <w:cs/>
        </w:rPr>
      </w:pPr>
      <w:r>
        <w:rPr>
          <w:rFonts w:ascii="Angsana New" w:hAnsi="Angsana New" w:cs="Angsana New"/>
          <w:sz w:val="10"/>
          <w:szCs w:val="10"/>
          <w:cs/>
        </w:rPr>
        <w:br w:type="page"/>
      </w:r>
    </w:p>
    <w:p w14:paraId="3E7460F6" w14:textId="77777777" w:rsidR="00D50FB7" w:rsidRPr="00BC5719" w:rsidRDefault="00D50FB7" w:rsidP="00D50FB7">
      <w:pPr>
        <w:tabs>
          <w:tab w:val="left" w:pos="720"/>
        </w:tabs>
        <w:spacing w:line="276" w:lineRule="auto"/>
        <w:ind w:left="720" w:right="28"/>
        <w:jc w:val="right"/>
        <w:rPr>
          <w:rFonts w:ascii="Angsana New" w:hAnsi="Angsana New" w:cs="Angsana New"/>
          <w:sz w:val="30"/>
          <w:szCs w:val="30"/>
        </w:rPr>
      </w:pPr>
      <w:r w:rsidRPr="00BC5719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หน่วย </w:t>
      </w:r>
      <w:r w:rsidRPr="00BC5719">
        <w:rPr>
          <w:rFonts w:ascii="Angsana New" w:hAnsi="Angsana New" w:cs="Angsana New"/>
          <w:sz w:val="30"/>
          <w:szCs w:val="30"/>
        </w:rPr>
        <w:t xml:space="preserve">: </w:t>
      </w:r>
      <w:r w:rsidRPr="00BC5719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tbl>
      <w:tblPr>
        <w:tblW w:w="924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8"/>
        <w:gridCol w:w="1517"/>
        <w:gridCol w:w="1519"/>
        <w:gridCol w:w="1516"/>
        <w:gridCol w:w="1516"/>
      </w:tblGrid>
      <w:tr w:rsidR="00B03CFD" w:rsidRPr="00BC5719" w14:paraId="16999D3F" w14:textId="77777777" w:rsidTr="004A0BC3">
        <w:trPr>
          <w:trHeight w:val="371"/>
        </w:trPr>
        <w:tc>
          <w:tcPr>
            <w:tcW w:w="3178" w:type="dxa"/>
            <w:vMerge w:val="restart"/>
            <w:vAlign w:val="center"/>
          </w:tcPr>
          <w:p w14:paraId="11B88381" w14:textId="77777777" w:rsidR="00B03CFD" w:rsidRPr="00BC5719" w:rsidRDefault="00B03CFD" w:rsidP="003B04DF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6068" w:type="dxa"/>
            <w:gridSpan w:val="4"/>
            <w:tcBorders>
              <w:bottom w:val="single" w:sz="4" w:space="0" w:color="auto"/>
            </w:tcBorders>
            <w:vAlign w:val="center"/>
          </w:tcPr>
          <w:p w14:paraId="6E999FF0" w14:textId="77777777" w:rsidR="00B03CFD" w:rsidRPr="00F86F7B" w:rsidRDefault="00B03CFD" w:rsidP="00B03CFD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งบกำไรขาดทุน</w:t>
            </w:r>
            <w:r w:rsidRPr="00BC5719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F73CF7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BC5719">
              <w:rPr>
                <w:rFonts w:ascii="Angsana New" w:hAnsi="Angsana New" w:cs="Angsana New"/>
                <w:sz w:val="30"/>
                <w:szCs w:val="30"/>
                <w:cs/>
              </w:rPr>
              <w:t>สิ้นสุดวันที่ 3</w:t>
            </w:r>
            <w:r w:rsidRPr="00BC571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7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BC5719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</w:tr>
      <w:tr w:rsidR="00B03CFD" w:rsidRPr="00BC5719" w14:paraId="40851434" w14:textId="77777777" w:rsidTr="003B04DF">
        <w:trPr>
          <w:trHeight w:val="371"/>
        </w:trPr>
        <w:tc>
          <w:tcPr>
            <w:tcW w:w="3178" w:type="dxa"/>
            <w:vMerge/>
            <w:vAlign w:val="center"/>
          </w:tcPr>
          <w:p w14:paraId="1E323276" w14:textId="77777777" w:rsidR="00B03CFD" w:rsidRDefault="00B03CFD" w:rsidP="003B04DF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36" w:type="dxa"/>
            <w:gridSpan w:val="2"/>
            <w:tcBorders>
              <w:bottom w:val="single" w:sz="4" w:space="0" w:color="auto"/>
            </w:tcBorders>
            <w:vAlign w:val="center"/>
          </w:tcPr>
          <w:p w14:paraId="06C691AB" w14:textId="77777777" w:rsidR="00B03CFD" w:rsidRDefault="00B03CFD" w:rsidP="003B04DF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BC5719">
              <w:rPr>
                <w:rFonts w:ascii="Angsana New" w:hAnsi="Angsana New" w:cs="Angsana New" w:hint="cs"/>
                <w:sz w:val="30"/>
                <w:szCs w:val="30"/>
                <w:cs/>
              </w:rPr>
              <w:t>สามเดือน</w:t>
            </w:r>
          </w:p>
        </w:tc>
        <w:tc>
          <w:tcPr>
            <w:tcW w:w="3032" w:type="dxa"/>
            <w:gridSpan w:val="2"/>
            <w:tcBorders>
              <w:bottom w:val="single" w:sz="4" w:space="0" w:color="auto"/>
            </w:tcBorders>
          </w:tcPr>
          <w:p w14:paraId="0ACEF476" w14:textId="77777777" w:rsidR="00B03CFD" w:rsidRPr="00F86F7B" w:rsidRDefault="00B03CFD" w:rsidP="003B04DF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</w:t>
            </w:r>
          </w:p>
        </w:tc>
      </w:tr>
      <w:tr w:rsidR="00B03CFD" w:rsidRPr="00BC5719" w14:paraId="6BAF0369" w14:textId="77777777" w:rsidTr="003B04DF">
        <w:trPr>
          <w:trHeight w:val="340"/>
        </w:trPr>
        <w:tc>
          <w:tcPr>
            <w:tcW w:w="3178" w:type="dxa"/>
            <w:vMerge/>
            <w:vAlign w:val="center"/>
          </w:tcPr>
          <w:p w14:paraId="4C64F7B7" w14:textId="77777777" w:rsidR="00B03CFD" w:rsidRPr="00BC5719" w:rsidRDefault="00B03CFD" w:rsidP="003B04DF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17" w:type="dxa"/>
            <w:vAlign w:val="center"/>
          </w:tcPr>
          <w:p w14:paraId="588005BD" w14:textId="77777777" w:rsidR="00B03CFD" w:rsidRPr="00BC5719" w:rsidRDefault="00B03CFD" w:rsidP="003B04DF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5719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BC571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19" w:type="dxa"/>
            <w:vAlign w:val="center"/>
          </w:tcPr>
          <w:p w14:paraId="426910D5" w14:textId="77777777" w:rsidR="00B03CFD" w:rsidRPr="00BC5719" w:rsidRDefault="00B03CFD" w:rsidP="003B04DF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5719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BC5719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53B787CE" w14:textId="77777777" w:rsidR="00B03CFD" w:rsidRPr="00BC5719" w:rsidRDefault="00B03CFD" w:rsidP="003B04DF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5719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BC571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16" w:type="dxa"/>
            <w:vAlign w:val="center"/>
          </w:tcPr>
          <w:p w14:paraId="42E1CE2A" w14:textId="77777777" w:rsidR="00B03CFD" w:rsidRPr="00BC5719" w:rsidRDefault="00B03CFD" w:rsidP="003B04DF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5719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BC571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BC5719" w:rsidRPr="00BC5719" w14:paraId="208B0634" w14:textId="77777777" w:rsidTr="002F646E">
        <w:trPr>
          <w:trHeight w:val="340"/>
        </w:trPr>
        <w:tc>
          <w:tcPr>
            <w:tcW w:w="3178" w:type="dxa"/>
            <w:tcBorders>
              <w:top w:val="nil"/>
              <w:bottom w:val="nil"/>
            </w:tcBorders>
            <w:vAlign w:val="center"/>
          </w:tcPr>
          <w:p w14:paraId="3422D166" w14:textId="77777777" w:rsidR="00BC5719" w:rsidRPr="00BC5719" w:rsidRDefault="00BC5719" w:rsidP="00E659BF">
            <w:pPr>
              <w:tabs>
                <w:tab w:val="left" w:pos="-990"/>
                <w:tab w:val="left" w:pos="-720"/>
                <w:tab w:val="left" w:pos="900"/>
              </w:tabs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36C81271" w14:textId="77777777" w:rsidR="00BC5719" w:rsidRPr="00BC5719" w:rsidRDefault="00B73F46" w:rsidP="00BC5719">
            <w:pPr>
              <w:tabs>
                <w:tab w:val="decimal" w:pos="7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122.39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14:paraId="34785178" w14:textId="77777777" w:rsidR="00BC5719" w:rsidRPr="00BC5719" w:rsidRDefault="001C1966" w:rsidP="001C1966">
            <w:pPr>
              <w:tabs>
                <w:tab w:val="decimal" w:pos="7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94.25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DA28F6" w14:textId="77777777" w:rsidR="00BC5719" w:rsidRPr="00BC5719" w:rsidRDefault="00B73F46" w:rsidP="00BC5719">
            <w:pPr>
              <w:tabs>
                <w:tab w:val="decimal" w:pos="71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333.76</w:t>
            </w:r>
          </w:p>
        </w:tc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6219F7" w14:textId="77777777" w:rsidR="00BC5719" w:rsidRPr="00BC5719" w:rsidRDefault="0010198C" w:rsidP="00BC5719">
            <w:pPr>
              <w:tabs>
                <w:tab w:val="decimal" w:pos="7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156.30</w:t>
            </w:r>
          </w:p>
        </w:tc>
      </w:tr>
      <w:tr w:rsidR="00BC5719" w:rsidRPr="00BC5719" w14:paraId="5BF843E0" w14:textId="77777777" w:rsidTr="002F646E">
        <w:trPr>
          <w:trHeight w:val="340"/>
        </w:trPr>
        <w:tc>
          <w:tcPr>
            <w:tcW w:w="3178" w:type="dxa"/>
            <w:tcBorders>
              <w:top w:val="nil"/>
              <w:bottom w:val="single" w:sz="4" w:space="0" w:color="auto"/>
            </w:tcBorders>
            <w:vAlign w:val="center"/>
          </w:tcPr>
          <w:p w14:paraId="1079BAE8" w14:textId="77777777" w:rsidR="00BC5719" w:rsidRPr="00BC5719" w:rsidRDefault="00BC5719" w:rsidP="00E659BF">
            <w:pPr>
              <w:tabs>
                <w:tab w:val="left" w:pos="-990"/>
                <w:tab w:val="left" w:pos="-720"/>
                <w:tab w:val="left" w:pos="900"/>
              </w:tabs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ขาดทุนสุทธิ</w:t>
            </w:r>
          </w:p>
        </w:tc>
        <w:tc>
          <w:tcPr>
            <w:tcW w:w="1517" w:type="dxa"/>
            <w:tcBorders>
              <w:top w:val="nil"/>
              <w:bottom w:val="single" w:sz="4" w:space="0" w:color="auto"/>
            </w:tcBorders>
            <w:vAlign w:val="center"/>
          </w:tcPr>
          <w:p w14:paraId="29040ABC" w14:textId="77777777" w:rsidR="00BC5719" w:rsidRPr="00BC5719" w:rsidRDefault="00B73F46" w:rsidP="00BC5719">
            <w:pPr>
              <w:tabs>
                <w:tab w:val="decimal" w:pos="7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(0.78)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vAlign w:val="center"/>
          </w:tcPr>
          <w:p w14:paraId="1B1C8778" w14:textId="77777777" w:rsidR="00BC5719" w:rsidRPr="00BC5719" w:rsidRDefault="001C1966" w:rsidP="001C1966">
            <w:pPr>
              <w:tabs>
                <w:tab w:val="decimal" w:pos="71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(23.31)</w:t>
            </w:r>
          </w:p>
        </w:tc>
        <w:tc>
          <w:tcPr>
            <w:tcW w:w="1516" w:type="dxa"/>
            <w:tcBorders>
              <w:top w:val="nil"/>
              <w:bottom w:val="single" w:sz="4" w:space="0" w:color="auto"/>
            </w:tcBorders>
            <w:vAlign w:val="center"/>
          </w:tcPr>
          <w:p w14:paraId="3085D0C6" w14:textId="77777777" w:rsidR="00BC5719" w:rsidRPr="00BC5719" w:rsidRDefault="00B73F46" w:rsidP="00BC5719">
            <w:pPr>
              <w:tabs>
                <w:tab w:val="decimal" w:pos="7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(50.13)</w:t>
            </w:r>
          </w:p>
        </w:tc>
        <w:tc>
          <w:tcPr>
            <w:tcW w:w="1516" w:type="dxa"/>
            <w:tcBorders>
              <w:top w:val="nil"/>
              <w:bottom w:val="single" w:sz="4" w:space="0" w:color="auto"/>
            </w:tcBorders>
            <w:vAlign w:val="center"/>
          </w:tcPr>
          <w:p w14:paraId="18A70F07" w14:textId="77777777" w:rsidR="00BC5719" w:rsidRPr="00BC5719" w:rsidRDefault="0010198C" w:rsidP="00BC5719">
            <w:pPr>
              <w:tabs>
                <w:tab w:val="decimal" w:pos="71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(37.18</w:t>
            </w:r>
            <w:r w:rsidR="00BC57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5E50DB63" w14:textId="77777777" w:rsidR="00D50FB7" w:rsidRPr="00D50FB7" w:rsidRDefault="00D50FB7" w:rsidP="00D50FB7">
      <w:pPr>
        <w:tabs>
          <w:tab w:val="left" w:pos="720"/>
        </w:tabs>
        <w:spacing w:line="276" w:lineRule="auto"/>
        <w:ind w:left="720" w:right="28"/>
        <w:jc w:val="thaiDistribute"/>
        <w:rPr>
          <w:rFonts w:ascii="Angsana New" w:hAnsi="Angsana New" w:cs="Angsana New"/>
          <w:sz w:val="24"/>
          <w:szCs w:val="24"/>
        </w:rPr>
      </w:pPr>
    </w:p>
    <w:p w14:paraId="5EFD5E32" w14:textId="77777777" w:rsidR="00E1435F" w:rsidRDefault="00E1435F" w:rsidP="00441473">
      <w:pPr>
        <w:numPr>
          <w:ilvl w:val="0"/>
          <w:numId w:val="20"/>
        </w:numPr>
        <w:tabs>
          <w:tab w:val="left" w:pos="720"/>
        </w:tabs>
        <w:spacing w:line="276" w:lineRule="auto"/>
        <w:ind w:left="720" w:right="28" w:hanging="720"/>
        <w:jc w:val="thaiDistribute"/>
        <w:rPr>
          <w:rFonts w:ascii="Angsana New" w:hAnsi="Angsana New" w:cs="Angsana New"/>
          <w:sz w:val="24"/>
          <w:szCs w:val="24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3913A052" w14:textId="77777777" w:rsidR="006D74FB" w:rsidRPr="009C6BFC" w:rsidRDefault="0095240B" w:rsidP="000F5442">
      <w:pPr>
        <w:spacing w:line="276" w:lineRule="auto"/>
        <w:ind w:right="-13"/>
        <w:jc w:val="right"/>
        <w:rPr>
          <w:rFonts w:ascii="Angsana New" w:hAnsi="Angsana New" w:cs="Angsana New"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="00F70943"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6A" w:rsidRPr="009C6BFC">
        <w:rPr>
          <w:rFonts w:ascii="Angsana New" w:hAnsi="Angsana New" w:cs="Angsana New" w:hint="cs"/>
          <w:sz w:val="30"/>
          <w:szCs w:val="30"/>
          <w:cs/>
        </w:rPr>
        <w:t>พัน</w:t>
      </w:r>
      <w:r w:rsidR="00CA6C40" w:rsidRPr="009C6BFC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4759" w:type="pct"/>
        <w:tblInd w:w="378" w:type="dxa"/>
        <w:tblLook w:val="0000" w:firstRow="0" w:lastRow="0" w:firstColumn="0" w:lastColumn="0" w:noHBand="0" w:noVBand="0"/>
      </w:tblPr>
      <w:tblGrid>
        <w:gridCol w:w="3034"/>
        <w:gridCol w:w="1508"/>
        <w:gridCol w:w="1508"/>
        <w:gridCol w:w="1508"/>
        <w:gridCol w:w="1507"/>
      </w:tblGrid>
      <w:tr w:rsidR="00E3237F" w:rsidRPr="00E11249" w14:paraId="4551E384" w14:textId="77777777" w:rsidTr="002F75DB">
        <w:trPr>
          <w:trHeight w:val="269"/>
        </w:trPr>
        <w:tc>
          <w:tcPr>
            <w:tcW w:w="16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FA42CE" w14:textId="77777777" w:rsidR="00E3237F" w:rsidRPr="00DE7CA4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1AA95" w14:textId="77777777" w:rsidR="00E3237F" w:rsidRPr="00DE7CA4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59F67C" w14:textId="77777777" w:rsidR="00E3237F" w:rsidRPr="00DE7CA4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E3237F" w:rsidRPr="00E11249" w14:paraId="381E2BB5" w14:textId="77777777" w:rsidTr="002F75DB">
        <w:trPr>
          <w:trHeight w:val="310"/>
        </w:trPr>
        <w:tc>
          <w:tcPr>
            <w:tcW w:w="1673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71920B27" w14:textId="77777777" w:rsidR="00E3237F" w:rsidRPr="00DE7CA4" w:rsidRDefault="00E3237F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AC2CCF5" w14:textId="77777777" w:rsidR="00E3237F" w:rsidRPr="00DE7CA4" w:rsidRDefault="007B3464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C49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="00E3237F"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. 25</w:t>
            </w:r>
            <w:r w:rsidR="00E3237F" w:rsidRPr="00DE7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 w:rsidRPr="00DE7CA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D9B28" w14:textId="77777777" w:rsidR="00E3237F" w:rsidRPr="00DE7CA4" w:rsidRDefault="00E3237F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>. 256</w:t>
            </w:r>
            <w:r w:rsidR="00AD0E4C" w:rsidRPr="00DE7CA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C764AA9" w14:textId="77777777" w:rsidR="00E3237F" w:rsidRPr="00DE7CA4" w:rsidRDefault="007B3464" w:rsidP="004E706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C49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. 25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11B1C6B" w14:textId="77777777" w:rsidR="00E3237F" w:rsidRPr="00DE7CA4" w:rsidRDefault="00E3237F" w:rsidP="004E706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>. 25</w:t>
            </w:r>
            <w:r w:rsidR="004E7066" w:rsidRPr="00DE7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 w:rsidRPr="00DE7CA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E7CA4" w:rsidRPr="00E11249" w14:paraId="670DB9C0" w14:textId="77777777" w:rsidTr="002F75DB">
        <w:trPr>
          <w:trHeight w:val="332"/>
        </w:trPr>
        <w:tc>
          <w:tcPr>
            <w:tcW w:w="16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F9BE3" w14:textId="77777777" w:rsidR="00DE7CA4" w:rsidRPr="00DE7CA4" w:rsidRDefault="00DE7CA4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DE7CA4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832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14:paraId="528C4B33" w14:textId="77777777" w:rsidR="00DE7CA4" w:rsidRPr="005A2CE6" w:rsidRDefault="00DE7CA4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2DC78E" w14:textId="77777777" w:rsidR="00DE7CA4" w:rsidRPr="005A2CE6" w:rsidRDefault="00DE7CA4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14:paraId="564D7F3B" w14:textId="77777777" w:rsidR="00DE7CA4" w:rsidRPr="005A2CE6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Pr="005A2C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14:paraId="7616E2F5" w14:textId="77777777" w:rsidR="00DE7CA4" w:rsidRPr="00DE7CA4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2F75DB" w:rsidRPr="00E11249" w14:paraId="771E1BF6" w14:textId="77777777" w:rsidTr="002F75DB">
        <w:trPr>
          <w:trHeight w:val="230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49BF88F" w14:textId="77777777" w:rsidR="002F75DB" w:rsidRPr="00DE7CA4" w:rsidRDefault="002F75DB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E9B3874" w14:textId="77777777" w:rsidR="002F75DB" w:rsidRPr="005A2CE6" w:rsidRDefault="002F75DB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17DF3" w14:textId="77777777" w:rsidR="002F75DB" w:rsidRPr="005A2CE6" w:rsidRDefault="002F75DB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14:paraId="76D9BBE0" w14:textId="77777777" w:rsidR="002F75DB" w:rsidRPr="005A2CE6" w:rsidRDefault="002F75DB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A097019" w14:textId="77777777" w:rsidR="002F75DB" w:rsidRPr="002F75DB" w:rsidRDefault="002F75DB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5DB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</w:tr>
      <w:tr w:rsidR="00DE7CA4" w:rsidRPr="00E11249" w14:paraId="7043395B" w14:textId="77777777" w:rsidTr="002F75DB">
        <w:trPr>
          <w:trHeight w:val="368"/>
        </w:trPr>
        <w:tc>
          <w:tcPr>
            <w:tcW w:w="167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23A500" w14:textId="77777777" w:rsidR="00DE7CA4" w:rsidRPr="00DE7CA4" w:rsidRDefault="00DE7CA4" w:rsidP="00E3237F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TPA</w:t>
            </w: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Holding LLC 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14:paraId="477DDBEC" w14:textId="77777777" w:rsidR="00DE7CA4" w:rsidRPr="005A2CE6" w:rsidRDefault="00DE7CA4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6ACE4B" w14:textId="77777777" w:rsidR="00DE7CA4" w:rsidRPr="005A2CE6" w:rsidRDefault="00DE7CA4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14:paraId="1678D9C2" w14:textId="77777777" w:rsidR="00DE7CA4" w:rsidRPr="005A2CE6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 xml:space="preserve">33,634 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14:paraId="35469808" w14:textId="77777777" w:rsidR="00DE7CA4" w:rsidRPr="00DE7CA4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33,634 </w:t>
            </w:r>
          </w:p>
        </w:tc>
      </w:tr>
      <w:tr w:rsidR="00DE7CA4" w:rsidRPr="00E11249" w14:paraId="2E6A8629" w14:textId="77777777" w:rsidTr="002F75DB">
        <w:trPr>
          <w:trHeight w:val="432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DFC38B7" w14:textId="77777777" w:rsidR="00DE7CA4" w:rsidRPr="00DE7CA4" w:rsidRDefault="00DE7CA4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018AA9C" w14:textId="77777777" w:rsidR="00DE7CA4" w:rsidRPr="005A2CE6" w:rsidRDefault="00DE7CA4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5EC40" w14:textId="77777777" w:rsidR="00DE7CA4" w:rsidRPr="005A2CE6" w:rsidRDefault="00DE7CA4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14:paraId="24553B54" w14:textId="77777777" w:rsidR="00DE7CA4" w:rsidRPr="005A2CE6" w:rsidRDefault="00DE7CA4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(USD 1,077</w:t>
            </w:r>
            <w:r w:rsidR="002F75DB" w:rsidRPr="005A2CE6">
              <w:rPr>
                <w:rFonts w:ascii="Angsana New" w:hAnsi="Angsana New" w:cs="Angsana New"/>
                <w:sz w:val="30"/>
                <w:szCs w:val="30"/>
              </w:rPr>
              <w:t>,300</w:t>
            </w:r>
            <w:r w:rsidRPr="005A2CE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4D1C474" w14:textId="77777777" w:rsidR="00DE7CA4" w:rsidRPr="002F75DB" w:rsidRDefault="00DE7CA4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5DB">
              <w:rPr>
                <w:rFonts w:ascii="Angsana New" w:hAnsi="Angsana New" w:cs="Angsana New"/>
                <w:sz w:val="30"/>
                <w:szCs w:val="30"/>
              </w:rPr>
              <w:t>(USD 1,077</w:t>
            </w:r>
            <w:r w:rsidR="002F75DB" w:rsidRPr="002F75DB">
              <w:rPr>
                <w:rFonts w:ascii="Angsana New" w:hAnsi="Angsana New" w:cs="Angsana New"/>
                <w:sz w:val="30"/>
                <w:szCs w:val="30"/>
              </w:rPr>
              <w:t>,300</w:t>
            </w:r>
            <w:r w:rsidRPr="002F75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E7CA4" w:rsidRPr="00E11249" w14:paraId="78FF5861" w14:textId="77777777" w:rsidTr="002F75DB">
        <w:trPr>
          <w:trHeight w:val="368"/>
        </w:trPr>
        <w:tc>
          <w:tcPr>
            <w:tcW w:w="16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47A99BA6" w14:textId="77777777" w:rsidR="00DE7CA4" w:rsidRPr="004A0BC3" w:rsidRDefault="00DE7CA4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BC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51774" w14:textId="77777777" w:rsidR="00DE7CA4" w:rsidRPr="005A2CE6" w:rsidRDefault="00DE7CA4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1A96A" w14:textId="77777777" w:rsidR="00DE7CA4" w:rsidRPr="005A2CE6" w:rsidRDefault="00DE7CA4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14:paraId="0A6D0D0B" w14:textId="77777777" w:rsidR="00DE7CA4" w:rsidRPr="004A0BC3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43,422 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49A280E" w14:textId="77777777" w:rsidR="00DE7CA4" w:rsidRPr="004A0BC3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43,422 </w:t>
            </w:r>
          </w:p>
        </w:tc>
      </w:tr>
    </w:tbl>
    <w:p w14:paraId="76EE8363" w14:textId="77777777" w:rsidR="00845FCB" w:rsidRPr="00565B4B" w:rsidRDefault="00845FCB" w:rsidP="007C2707">
      <w:pPr>
        <w:spacing w:line="276" w:lineRule="auto"/>
        <w:ind w:right="29"/>
        <w:rPr>
          <w:rFonts w:ascii="Angsana New" w:hAnsi="Angsana New" w:cs="Angsana New"/>
          <w:b/>
          <w:bCs/>
          <w:sz w:val="8"/>
          <w:szCs w:val="8"/>
        </w:rPr>
      </w:pPr>
    </w:p>
    <w:p w14:paraId="37335A70" w14:textId="77777777" w:rsidR="00E85C9B" w:rsidRPr="009C6BFC" w:rsidRDefault="00E85C9B" w:rsidP="00B840F2">
      <w:pPr>
        <w:spacing w:line="276" w:lineRule="auto"/>
        <w:jc w:val="right"/>
        <w:rPr>
          <w:rFonts w:ascii="Angsana New" w:hAnsi="Angsana New" w:cs="Angsana New"/>
          <w:b/>
          <w:bCs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BFC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30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25"/>
        <w:gridCol w:w="1715"/>
        <w:gridCol w:w="1525"/>
        <w:gridCol w:w="1525"/>
        <w:gridCol w:w="1458"/>
        <w:gridCol w:w="1458"/>
      </w:tblGrid>
      <w:tr w:rsidR="00E85C9B" w:rsidRPr="00EB2BE9" w14:paraId="2D211A93" w14:textId="77777777" w:rsidTr="000F5442">
        <w:trPr>
          <w:cantSplit/>
        </w:trPr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3CB3" w14:textId="77777777" w:rsidR="00E85C9B" w:rsidRPr="00EB2BE9" w:rsidRDefault="00E85C9B" w:rsidP="003259D8">
            <w:pPr>
              <w:tabs>
                <w:tab w:val="left" w:pos="360"/>
                <w:tab w:val="left" w:pos="900"/>
                <w:tab w:val="left" w:pos="1440"/>
              </w:tabs>
              <w:spacing w:before="30"/>
              <w:ind w:right="1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1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79D7" w14:textId="77777777"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BA90CA3" w14:textId="77777777"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56B9C2" w14:textId="77777777" w:rsidR="00E85C9B" w:rsidRPr="00B93815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85C9B" w:rsidRPr="00EB2BE9" w14:paraId="14EA8B42" w14:textId="77777777" w:rsidTr="00CA6C40">
        <w:trPr>
          <w:cantSplit/>
          <w:trHeight w:val="368"/>
        </w:trPr>
        <w:tc>
          <w:tcPr>
            <w:tcW w:w="16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3DBC" w14:textId="77777777"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484F" w14:textId="77777777"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 w:val="restart"/>
            <w:tcBorders>
              <w:left w:val="nil"/>
              <w:right w:val="dashed" w:sz="4" w:space="0" w:color="auto"/>
            </w:tcBorders>
          </w:tcPr>
          <w:p w14:paraId="32C8F7EF" w14:textId="77777777" w:rsidR="00E85C9B" w:rsidRPr="008322D5" w:rsidRDefault="007B3464" w:rsidP="00CA6C40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BC3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Pr="004A0BC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C49FC" w:rsidRPr="004A0B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</w:t>
            </w:r>
            <w:r w:rsidRPr="004A0BC3">
              <w:rPr>
                <w:rFonts w:ascii="Angsana New" w:hAnsi="Angsana New" w:cs="Angsana New" w:hint="cs"/>
                <w:sz w:val="28"/>
                <w:szCs w:val="28"/>
                <w:cs/>
              </w:rPr>
              <w:t>.ย. 25</w:t>
            </w:r>
            <w:r w:rsidRPr="004A0BC3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525" w:type="dxa"/>
            <w:vMerge w:val="restart"/>
            <w:tcBorders>
              <w:left w:val="nil"/>
            </w:tcBorders>
            <w:shd w:val="clear" w:color="auto" w:fill="auto"/>
          </w:tcPr>
          <w:p w14:paraId="62DC619E" w14:textId="77777777" w:rsidR="00E85C9B" w:rsidRPr="008322D5" w:rsidRDefault="008322D5" w:rsidP="00CA6C40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ณ 31 ธ.ค</w:t>
            </w:r>
            <w:r w:rsidRPr="008322D5">
              <w:rPr>
                <w:rFonts w:ascii="Angsana New" w:hAnsi="Angsana New" w:cs="Angsana New"/>
                <w:sz w:val="28"/>
                <w:szCs w:val="28"/>
              </w:rPr>
              <w:t>. 256</w:t>
            </w:r>
            <w:r w:rsidR="0086343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9C36A" w14:textId="77777777" w:rsidR="00E85C9B" w:rsidRPr="00B93815" w:rsidRDefault="008322D5" w:rsidP="008322D5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="00626C6B">
              <w:rPr>
                <w:rFonts w:ascii="Angsana New" w:hAnsi="Angsana New" w:cs="Angsana New"/>
                <w:sz w:val="28"/>
                <w:szCs w:val="28"/>
                <w:cs/>
              </w:rPr>
              <w:t>งวดเก้าเดือน</w:t>
            </w:r>
            <w:r w:rsidR="00E85C9B" w:rsidRPr="00B93815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</w:p>
        </w:tc>
      </w:tr>
      <w:tr w:rsidR="00216A77" w:rsidRPr="00EB2BE9" w14:paraId="3789C703" w14:textId="77777777" w:rsidTr="000F5442">
        <w:trPr>
          <w:cantSplit/>
          <w:trHeight w:val="368"/>
        </w:trPr>
        <w:tc>
          <w:tcPr>
            <w:tcW w:w="162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D1CFA" w14:textId="77777777"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4690" w14:textId="77777777"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C08CE71" w14:textId="77777777"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8E48D82" w14:textId="77777777"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3158081" w14:textId="77777777" w:rsidR="00216A77" w:rsidRPr="00B93815" w:rsidRDefault="007B3464" w:rsidP="00863434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B9381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C49F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</w:t>
            </w:r>
            <w:r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.ย. 25</w:t>
            </w:r>
            <w:r w:rsidRPr="00B93815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4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FAB41" w14:textId="77777777" w:rsidR="00216A77" w:rsidRPr="00B93815" w:rsidRDefault="007B3464" w:rsidP="00863434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B9381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00C0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</w:t>
            </w:r>
            <w:r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.ย. 25</w:t>
            </w:r>
            <w:r w:rsidRPr="00B93815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</w:tr>
      <w:tr w:rsidR="00DE7CA4" w:rsidRPr="00EB2BE9" w14:paraId="02124465" w14:textId="77777777" w:rsidTr="000F5442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3BA4953B" w14:textId="77777777"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DDBCA" w14:textId="77777777"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dashed" w:sz="4" w:space="0" w:color="auto"/>
            </w:tcBorders>
          </w:tcPr>
          <w:p w14:paraId="2CE5A8AE" w14:textId="77777777" w:rsidR="00DE7CA4" w:rsidRPr="005A2CE6" w:rsidRDefault="00DE7CA4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CE6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</w:tcBorders>
          </w:tcPr>
          <w:p w14:paraId="0184DBF4" w14:textId="77777777" w:rsidR="00DE7CA4" w:rsidRPr="00EB2BE9" w:rsidRDefault="00DE7CA4" w:rsidP="007613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60F6D0B8" w14:textId="77777777"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77B1FBB5" w14:textId="77777777"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E7CA4" w:rsidRPr="00EB2BE9" w14:paraId="74B7CAEF" w14:textId="77777777" w:rsidTr="000F5442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14:paraId="11D69110" w14:textId="77777777"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(Europe) </w:t>
            </w:r>
            <w:proofErr w:type="spellStart"/>
            <w:r w:rsidRPr="00EB2BE9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14:paraId="6F87D965" w14:textId="77777777" w:rsidR="00DE7CA4" w:rsidRPr="00EB2BE9" w:rsidRDefault="00242ADC" w:rsidP="00CA6C40">
            <w:pPr>
              <w:spacing w:before="30"/>
              <w:ind w:right="-98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ส์และ</w:t>
            </w:r>
          </w:p>
        </w:tc>
        <w:tc>
          <w:tcPr>
            <w:tcW w:w="1525" w:type="dxa"/>
            <w:tcBorders>
              <w:left w:val="nil"/>
              <w:right w:val="dashed" w:sz="4" w:space="0" w:color="auto"/>
            </w:tcBorders>
          </w:tcPr>
          <w:p w14:paraId="49ABEC94" w14:textId="77777777" w:rsidR="00DE7CA4" w:rsidRPr="005A2CE6" w:rsidRDefault="00DE7CA4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nil"/>
            </w:tcBorders>
          </w:tcPr>
          <w:p w14:paraId="639FD164" w14:textId="77777777" w:rsidR="00DE7CA4" w:rsidRPr="00EB2BE9" w:rsidRDefault="00DE7CA4" w:rsidP="007613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dashed" w:sz="4" w:space="0" w:color="auto"/>
            </w:tcBorders>
          </w:tcPr>
          <w:p w14:paraId="0530CB30" w14:textId="77777777" w:rsidR="00DE7CA4" w:rsidRPr="00B93815" w:rsidRDefault="00DE7CA4" w:rsidP="003259D8">
            <w:pPr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nil"/>
              <w:right w:val="single" w:sz="6" w:space="0" w:color="auto"/>
            </w:tcBorders>
          </w:tcPr>
          <w:p w14:paraId="3BEFAC75" w14:textId="77777777"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14:paraId="462CE272" w14:textId="77777777" w:rsidTr="000F5442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14:paraId="49F12923" w14:textId="77777777"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14:paraId="43C3F65C" w14:textId="77777777"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1525" w:type="dxa"/>
            <w:tcBorders>
              <w:left w:val="nil"/>
              <w:right w:val="dashed" w:sz="4" w:space="0" w:color="auto"/>
            </w:tcBorders>
          </w:tcPr>
          <w:p w14:paraId="4FCF0EAC" w14:textId="77777777" w:rsidR="00DE7CA4" w:rsidRPr="007B3464" w:rsidRDefault="00DE7CA4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25" w:type="dxa"/>
            <w:tcBorders>
              <w:left w:val="nil"/>
            </w:tcBorders>
          </w:tcPr>
          <w:p w14:paraId="5572C1DD" w14:textId="77777777" w:rsidR="00DE7CA4" w:rsidRPr="00EB2BE9" w:rsidRDefault="00DE7CA4" w:rsidP="007613D6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dashed" w:sz="4" w:space="0" w:color="auto"/>
            </w:tcBorders>
          </w:tcPr>
          <w:p w14:paraId="2E840BE9" w14:textId="77777777"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nil"/>
              <w:right w:val="single" w:sz="6" w:space="0" w:color="auto"/>
            </w:tcBorders>
          </w:tcPr>
          <w:p w14:paraId="1AC9AE35" w14:textId="77777777"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14:paraId="76EC66D3" w14:textId="77777777" w:rsidTr="000F5442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F81C49" w14:textId="77777777"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F370" w14:textId="77777777" w:rsidR="00DE7CA4" w:rsidRPr="00EB2BE9" w:rsidRDefault="00242ADC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</w:p>
        </w:tc>
        <w:tc>
          <w:tcPr>
            <w:tcW w:w="1525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14:paraId="1FC4DE24" w14:textId="77777777" w:rsidR="00DE7CA4" w:rsidRPr="007B3464" w:rsidRDefault="00DE7CA4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25" w:type="dxa"/>
            <w:tcBorders>
              <w:left w:val="nil"/>
              <w:bottom w:val="single" w:sz="4" w:space="0" w:color="auto"/>
            </w:tcBorders>
          </w:tcPr>
          <w:p w14:paraId="5E8AC55F" w14:textId="77777777" w:rsidR="00DE7CA4" w:rsidRPr="00EB2BE9" w:rsidRDefault="00DE7CA4" w:rsidP="007613D6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CC2B37E" w14:textId="77777777"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246CA46B" w14:textId="77777777"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14:paraId="7CC96672" w14:textId="77777777" w:rsidTr="000F5442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319134" w14:textId="77777777" w:rsidR="00DE7CA4" w:rsidRPr="00EB2BE9" w:rsidRDefault="00DE7CA4" w:rsidP="004C592D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37F">
              <w:rPr>
                <w:rFonts w:ascii="Angsana New" w:hAnsi="Angsana New" w:cs="Angsana New"/>
                <w:sz w:val="26"/>
                <w:szCs w:val="26"/>
              </w:rPr>
              <w:t>TPA</w:t>
            </w:r>
            <w:r w:rsidRPr="00E323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3237F">
              <w:rPr>
                <w:rFonts w:ascii="Angsana New" w:hAnsi="Angsana New" w:cs="Angsana New"/>
                <w:sz w:val="26"/>
                <w:szCs w:val="26"/>
              </w:rPr>
              <w:t>Holding LLC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6F1B" w14:textId="77777777"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14:paraId="0A5F11EA" w14:textId="77777777" w:rsidR="00DE7CA4" w:rsidRPr="007B3464" w:rsidRDefault="00DE7CA4" w:rsidP="007752AC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5A2CE6">
              <w:rPr>
                <w:rFonts w:ascii="Angsana New" w:hAnsi="Angsana New" w:cs="Angsana New"/>
                <w:sz w:val="28"/>
                <w:szCs w:val="28"/>
              </w:rPr>
              <w:t>USD 1,077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3EECD6" w14:textId="77777777" w:rsidR="00DE7CA4" w:rsidRPr="00EB2BE9" w:rsidRDefault="00DE7CA4" w:rsidP="007613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USD</w:t>
            </w: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1,077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510BBBD" w14:textId="77777777" w:rsidR="00DE7CA4" w:rsidRPr="00B93815" w:rsidRDefault="00DE7CA4" w:rsidP="004C592D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DFF0E03" w14:textId="77777777" w:rsidR="00DE7CA4" w:rsidRPr="00B93815" w:rsidRDefault="00DE7CA4" w:rsidP="004C592D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556C300E" w14:textId="77777777" w:rsidR="00D50FB7" w:rsidRDefault="00D50FB7" w:rsidP="00DB6D77">
      <w:pPr>
        <w:ind w:right="261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27C60AE" w14:textId="77777777" w:rsidR="00D50FB7" w:rsidRDefault="00D50FB7">
      <w:pPr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6895B3A6" w14:textId="77777777" w:rsidR="00565B4B" w:rsidRPr="00565B4B" w:rsidRDefault="00565B4B" w:rsidP="00565B4B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565B4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งบ</w:t>
      </w:r>
      <w:r w:rsidRPr="00565B4B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5219C93C" w14:textId="77777777" w:rsidR="00565B4B" w:rsidRDefault="00565B4B" w:rsidP="00565B4B">
      <w:pPr>
        <w:ind w:left="448" w:firstLine="567"/>
        <w:jc w:val="thaiDistribute"/>
        <w:rPr>
          <w:rFonts w:ascii="Angsana New" w:hAnsi="Angsana New" w:cs="Angsana New"/>
          <w:sz w:val="32"/>
          <w:szCs w:val="32"/>
        </w:rPr>
      </w:pPr>
      <w:r w:rsidRPr="00565B4B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565B4B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ในต่างประเทศได้</w:t>
      </w:r>
      <w:r w:rsidR="005F64D9">
        <w:rPr>
          <w:rFonts w:ascii="Angsana New" w:eastAsia="MS Mincho" w:hAnsi="Angsana New" w:cs="Angsana New" w:hint="cs"/>
          <w:sz w:val="32"/>
          <w:szCs w:val="32"/>
          <w:cs/>
        </w:rPr>
        <w:t>ผ่านการ</w:t>
      </w:r>
      <w:r w:rsidR="00224AD3">
        <w:rPr>
          <w:rFonts w:ascii="Angsana New" w:hAnsi="Angsana New" w:cs="Angsana New"/>
          <w:sz w:val="32"/>
          <w:szCs w:val="32"/>
          <w:cs/>
        </w:rPr>
        <w:t>สอบทาน</w:t>
      </w:r>
      <w:r w:rsidR="00360DB6">
        <w:rPr>
          <w:rFonts w:ascii="Angsana New" w:hAnsi="Angsana New" w:cs="Angsana New" w:hint="cs"/>
          <w:sz w:val="32"/>
          <w:szCs w:val="32"/>
          <w:cs/>
        </w:rPr>
        <w:t>หรือตรวจสอบ</w:t>
      </w:r>
      <w:r w:rsidR="00224AD3">
        <w:rPr>
          <w:rFonts w:ascii="Angsana New" w:hAnsi="Angsana New" w:cs="Angsana New"/>
          <w:sz w:val="32"/>
          <w:szCs w:val="32"/>
          <w:cs/>
        </w:rPr>
        <w:t>โดยผู้สอบบัญชีอื่น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>และนำมาจัดทำงบการเงินระหว่างกาลรวมสำหรั</w:t>
      </w:r>
      <w:r w:rsidR="00224AD3">
        <w:rPr>
          <w:rFonts w:ascii="Angsana New" w:hAnsi="Angsana New" w:cs="Angsana New"/>
          <w:sz w:val="32"/>
          <w:szCs w:val="32"/>
          <w:cs/>
        </w:rPr>
        <w:t>บงวด</w:t>
      </w:r>
      <w:r w:rsidR="00224AD3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D00C04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>สิ้นสุด วันที่ 3</w:t>
      </w:r>
      <w:r w:rsidR="00224AD3">
        <w:rPr>
          <w:rFonts w:ascii="Angsana New" w:hAnsi="Angsana New" w:cs="Angsana New"/>
          <w:sz w:val="32"/>
          <w:szCs w:val="32"/>
        </w:rPr>
        <w:t>0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 </w:t>
      </w:r>
      <w:r w:rsidR="00626C6B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 25</w:t>
      </w:r>
      <w:r w:rsidR="00224AD3" w:rsidRPr="00DE7CA4">
        <w:rPr>
          <w:rFonts w:ascii="Angsana New" w:hAnsi="Angsana New" w:cs="Angsana New" w:hint="cs"/>
          <w:sz w:val="32"/>
          <w:szCs w:val="32"/>
          <w:cs/>
        </w:rPr>
        <w:t>6</w:t>
      </w:r>
      <w:r w:rsidR="00224AD3" w:rsidRPr="00DE7CA4">
        <w:rPr>
          <w:rFonts w:ascii="Angsana New" w:hAnsi="Angsana New" w:cs="Angsana New"/>
          <w:sz w:val="32"/>
          <w:szCs w:val="32"/>
        </w:rPr>
        <w:t>2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>25</w:t>
      </w:r>
      <w:r w:rsidR="00224AD3" w:rsidRPr="00DE7CA4">
        <w:rPr>
          <w:rFonts w:ascii="Angsana New" w:hAnsi="Angsana New" w:cs="Angsana New"/>
          <w:sz w:val="32"/>
          <w:szCs w:val="32"/>
        </w:rPr>
        <w:t>61</w:t>
      </w:r>
      <w:r w:rsidRPr="00565B4B">
        <w:rPr>
          <w:rFonts w:ascii="Angsana New" w:hAnsi="Angsana New" w:cs="Angsana New"/>
          <w:spacing w:val="-4"/>
          <w:sz w:val="32"/>
          <w:szCs w:val="32"/>
          <w:cs/>
        </w:rPr>
        <w:t xml:space="preserve"> ได้แปลงค่าเป็นเงินบาท</w:t>
      </w:r>
      <w:r w:rsidRPr="00565B4B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14:paraId="4249EC25" w14:textId="77777777" w:rsidR="00224AD3" w:rsidRPr="00D50FB7" w:rsidRDefault="00224AD3" w:rsidP="00565B4B">
      <w:pPr>
        <w:ind w:left="448" w:firstLine="567"/>
        <w:jc w:val="thaiDistribute"/>
        <w:rPr>
          <w:rFonts w:ascii="Angsana New" w:hAnsi="Angsana New" w:cs="Angsana New"/>
          <w:sz w:val="4"/>
          <w:szCs w:val="4"/>
        </w:rPr>
      </w:pPr>
    </w:p>
    <w:p w14:paraId="28F5301E" w14:textId="77777777" w:rsidR="008E5E88" w:rsidRPr="008E5E88" w:rsidRDefault="008E5E88" w:rsidP="008E5E88">
      <w:pPr>
        <w:ind w:left="448" w:firstLine="567"/>
        <w:jc w:val="righ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tbl>
      <w:tblPr>
        <w:tblW w:w="9631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89"/>
        <w:gridCol w:w="1191"/>
        <w:gridCol w:w="1189"/>
        <w:gridCol w:w="1190"/>
        <w:gridCol w:w="1190"/>
        <w:gridCol w:w="1190"/>
      </w:tblGrid>
      <w:tr w:rsidR="00F73CF7" w:rsidRPr="008E5E88" w14:paraId="5E3F05B0" w14:textId="77777777" w:rsidTr="00E31186">
        <w:trPr>
          <w:trHeight w:val="340"/>
        </w:trPr>
        <w:tc>
          <w:tcPr>
            <w:tcW w:w="2492" w:type="dxa"/>
            <w:tcBorders>
              <w:bottom w:val="nil"/>
            </w:tcBorders>
            <w:vAlign w:val="center"/>
          </w:tcPr>
          <w:p w14:paraId="6143BF38" w14:textId="77777777" w:rsidR="00F73CF7" w:rsidRPr="008E5E88" w:rsidRDefault="00F73CF7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0" w:type="dxa"/>
            <w:gridSpan w:val="2"/>
            <w:tcBorders>
              <w:bottom w:val="nil"/>
            </w:tcBorders>
            <w:vAlign w:val="center"/>
          </w:tcPr>
          <w:p w14:paraId="7F0BBCC1" w14:textId="77777777" w:rsidR="00F73CF7" w:rsidRPr="008E5E88" w:rsidRDefault="00F73CF7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4759" w:type="dxa"/>
            <w:gridSpan w:val="4"/>
            <w:vAlign w:val="center"/>
          </w:tcPr>
          <w:p w14:paraId="00552A29" w14:textId="77777777" w:rsidR="00F73CF7" w:rsidRPr="008E5E88" w:rsidRDefault="00F73CF7" w:rsidP="00F73CF7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>รายได้สำหรับ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 3</w:t>
            </w:r>
            <w:r w:rsidRPr="008E5E8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Pr="008E5E88">
              <w:rPr>
                <w:rFonts w:ascii="Angsana New" w:hAnsi="Angsana New" w:cs="Angsana New" w:hint="cs"/>
                <w:sz w:val="28"/>
                <w:szCs w:val="28"/>
                <w:cs/>
              </w:rPr>
              <w:t>ายน</w:t>
            </w:r>
          </w:p>
        </w:tc>
      </w:tr>
      <w:tr w:rsidR="00F73CF7" w:rsidRPr="008E5E88" w14:paraId="6BB327B4" w14:textId="77777777" w:rsidTr="00E31186">
        <w:trPr>
          <w:trHeight w:val="340"/>
        </w:trPr>
        <w:tc>
          <w:tcPr>
            <w:tcW w:w="2492" w:type="dxa"/>
            <w:tcBorders>
              <w:top w:val="nil"/>
              <w:bottom w:val="nil"/>
            </w:tcBorders>
            <w:vAlign w:val="center"/>
          </w:tcPr>
          <w:p w14:paraId="32CA23E1" w14:textId="77777777" w:rsidR="00F73CF7" w:rsidRPr="008E5E88" w:rsidRDefault="00F73CF7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บริษัทย่อยในต่างประเทศ</w:t>
            </w:r>
          </w:p>
        </w:tc>
        <w:tc>
          <w:tcPr>
            <w:tcW w:w="2380" w:type="dxa"/>
            <w:gridSpan w:val="2"/>
            <w:tcBorders>
              <w:top w:val="nil"/>
            </w:tcBorders>
            <w:vAlign w:val="center"/>
          </w:tcPr>
          <w:p w14:paraId="0FCF4908" w14:textId="77777777" w:rsidR="00F73CF7" w:rsidRPr="008E5E88" w:rsidRDefault="00F73CF7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79" w:type="dxa"/>
            <w:gridSpan w:val="2"/>
            <w:vAlign w:val="center"/>
          </w:tcPr>
          <w:p w14:paraId="1E3166AA" w14:textId="77777777" w:rsidR="00F73CF7" w:rsidRPr="008E5E88" w:rsidRDefault="00F73CF7" w:rsidP="007C49FC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 w:hint="cs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380" w:type="dxa"/>
            <w:gridSpan w:val="2"/>
            <w:vAlign w:val="center"/>
          </w:tcPr>
          <w:p w14:paraId="683C486B" w14:textId="77777777" w:rsidR="00F73CF7" w:rsidRPr="008E5E88" w:rsidRDefault="00F73CF7" w:rsidP="007C49FC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8E5E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</w:tr>
      <w:tr w:rsidR="008E5E88" w:rsidRPr="008E5E88" w14:paraId="4D784043" w14:textId="77777777" w:rsidTr="00E31186">
        <w:trPr>
          <w:trHeight w:val="340"/>
        </w:trPr>
        <w:tc>
          <w:tcPr>
            <w:tcW w:w="2492" w:type="dxa"/>
            <w:tcBorders>
              <w:top w:val="nil"/>
            </w:tcBorders>
            <w:vAlign w:val="center"/>
          </w:tcPr>
          <w:p w14:paraId="530727BD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89" w:type="dxa"/>
            <w:tcBorders>
              <w:right w:val="dashSmallGap" w:sz="4" w:space="0" w:color="auto"/>
            </w:tcBorders>
            <w:shd w:val="clear" w:color="auto" w:fill="auto"/>
            <w:vAlign w:val="center"/>
          </w:tcPr>
          <w:p w14:paraId="548C6788" w14:textId="77777777" w:rsidR="008E5E88" w:rsidRPr="008E5E88" w:rsidRDefault="00360DB6" w:rsidP="007C49F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7C49FC">
              <w:rPr>
                <w:rFonts w:ascii="Angsana New" w:hAnsi="Angsana New" w:cs="Angsana New" w:hint="cs"/>
                <w:sz w:val="28"/>
                <w:szCs w:val="28"/>
                <w:cs/>
              </w:rPr>
              <w:t>ก.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ย. </w:t>
            </w:r>
            <w:r w:rsidR="008E5E88" w:rsidRPr="008E5E88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8E5E88" w:rsidRPr="008E5E8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left w:val="dashSmallGap" w:sz="4" w:space="0" w:color="auto"/>
            </w:tcBorders>
            <w:shd w:val="clear" w:color="auto" w:fill="auto"/>
            <w:vAlign w:val="center"/>
          </w:tcPr>
          <w:p w14:paraId="296CBF7F" w14:textId="77777777" w:rsidR="008E5E88" w:rsidRPr="008E5E88" w:rsidRDefault="00360DB6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ธ.ค</w:t>
            </w:r>
            <w:r w:rsidR="00E77501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E5E88" w:rsidRPr="008E5E88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8E5E88" w:rsidRPr="008E5E8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89" w:type="dxa"/>
            <w:tcBorders>
              <w:right w:val="dashSmallGap" w:sz="4" w:space="0" w:color="auto"/>
            </w:tcBorders>
            <w:vAlign w:val="center"/>
          </w:tcPr>
          <w:p w14:paraId="4BFB44FA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8E5E8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90" w:type="dxa"/>
            <w:tcBorders>
              <w:left w:val="dashSmallGap" w:sz="4" w:space="0" w:color="auto"/>
            </w:tcBorders>
            <w:vAlign w:val="center"/>
          </w:tcPr>
          <w:p w14:paraId="0191FC7F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E5E88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190" w:type="dxa"/>
            <w:tcBorders>
              <w:right w:val="dashSmallGap" w:sz="4" w:space="0" w:color="auto"/>
            </w:tcBorders>
            <w:shd w:val="clear" w:color="auto" w:fill="auto"/>
            <w:vAlign w:val="center"/>
          </w:tcPr>
          <w:p w14:paraId="58904729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8E5E8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90" w:type="dxa"/>
            <w:tcBorders>
              <w:left w:val="dashSmallGap" w:sz="4" w:space="0" w:color="auto"/>
            </w:tcBorders>
            <w:vAlign w:val="center"/>
          </w:tcPr>
          <w:p w14:paraId="3206E47C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8E5E8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8E5E88" w:rsidRPr="008E5E88" w14:paraId="769A5C26" w14:textId="77777777" w:rsidTr="00E31186">
        <w:trPr>
          <w:trHeight w:val="340"/>
        </w:trPr>
        <w:tc>
          <w:tcPr>
            <w:tcW w:w="2492" w:type="dxa"/>
            <w:tcBorders>
              <w:top w:val="nil"/>
              <w:bottom w:val="dotted" w:sz="4" w:space="0" w:color="auto"/>
            </w:tcBorders>
            <w:vAlign w:val="center"/>
          </w:tcPr>
          <w:p w14:paraId="194634AA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8E5E88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189" w:type="dxa"/>
            <w:tcBorders>
              <w:top w:val="nil"/>
              <w:bottom w:val="dotted" w:sz="4" w:space="0" w:color="auto"/>
              <w:right w:val="dashSmallGap" w:sz="4" w:space="0" w:color="auto"/>
            </w:tcBorders>
            <w:vAlign w:val="center"/>
          </w:tcPr>
          <w:p w14:paraId="355F2DEF" w14:textId="77777777" w:rsidR="008E5E88" w:rsidRPr="008E5E88" w:rsidRDefault="00B73F46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6.99</w:t>
            </w:r>
          </w:p>
        </w:tc>
        <w:tc>
          <w:tcPr>
            <w:tcW w:w="1191" w:type="dxa"/>
            <w:tcBorders>
              <w:top w:val="nil"/>
              <w:left w:val="dashSmallGap" w:sz="4" w:space="0" w:color="auto"/>
              <w:bottom w:val="dotted" w:sz="4" w:space="0" w:color="auto"/>
            </w:tcBorders>
            <w:vAlign w:val="center"/>
          </w:tcPr>
          <w:p w14:paraId="1F71EAF0" w14:textId="77777777" w:rsidR="008E5E88" w:rsidRPr="008E5E88" w:rsidRDefault="008E5E88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21.43</w:t>
            </w:r>
          </w:p>
        </w:tc>
        <w:tc>
          <w:tcPr>
            <w:tcW w:w="1189" w:type="dxa"/>
            <w:tcBorders>
              <w:top w:val="nil"/>
              <w:bottom w:val="dotted" w:sz="4" w:space="0" w:color="auto"/>
              <w:right w:val="dashSmallGap" w:sz="4" w:space="0" w:color="auto"/>
            </w:tcBorders>
            <w:vAlign w:val="center"/>
          </w:tcPr>
          <w:p w14:paraId="704ECD1B" w14:textId="77777777" w:rsidR="008E5E88" w:rsidRPr="008E5E88" w:rsidRDefault="008379A5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8.41</w:t>
            </w:r>
          </w:p>
        </w:tc>
        <w:tc>
          <w:tcPr>
            <w:tcW w:w="1190" w:type="dxa"/>
            <w:tcBorders>
              <w:top w:val="nil"/>
              <w:left w:val="dashSmallGap" w:sz="4" w:space="0" w:color="auto"/>
              <w:bottom w:val="dotted" w:sz="4" w:space="0" w:color="auto"/>
            </w:tcBorders>
            <w:vAlign w:val="center"/>
          </w:tcPr>
          <w:p w14:paraId="1A1F6F6F" w14:textId="77777777" w:rsidR="008E5E88" w:rsidRPr="008E5E88" w:rsidRDefault="00854EC3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20.05</w:t>
            </w:r>
          </w:p>
        </w:tc>
        <w:tc>
          <w:tcPr>
            <w:tcW w:w="1190" w:type="dxa"/>
            <w:tcBorders>
              <w:top w:val="nil"/>
              <w:bottom w:val="dotted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302BB15" w14:textId="77777777" w:rsidR="008E5E88" w:rsidRPr="008E5E88" w:rsidRDefault="008379A5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61.62</w:t>
            </w:r>
          </w:p>
        </w:tc>
        <w:tc>
          <w:tcPr>
            <w:tcW w:w="1190" w:type="dxa"/>
            <w:tcBorders>
              <w:top w:val="nil"/>
              <w:left w:val="dashSmallGap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CFF296" w14:textId="77777777" w:rsidR="008E5E88" w:rsidRPr="008E5E88" w:rsidRDefault="00F752BA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55.9</w:t>
            </w:r>
            <w:r w:rsidR="00854EC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8E5E88" w:rsidRPr="008E5E88" w14:paraId="0DE28207" w14:textId="77777777" w:rsidTr="00E31186">
        <w:trPr>
          <w:trHeight w:val="340"/>
        </w:trPr>
        <w:tc>
          <w:tcPr>
            <w:tcW w:w="2492" w:type="dxa"/>
            <w:tcBorders>
              <w:top w:val="nil"/>
              <w:bottom w:val="single" w:sz="4" w:space="0" w:color="auto"/>
            </w:tcBorders>
            <w:vAlign w:val="center"/>
          </w:tcPr>
          <w:p w14:paraId="1ACE2115" w14:textId="77777777" w:rsidR="008E5E88" w:rsidRPr="008E5E88" w:rsidRDefault="008E5E88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E5E88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Pr="008E5E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E5E88">
              <w:rPr>
                <w:rFonts w:ascii="Angsana New" w:hAnsi="Angsana New" w:cs="Angsana New"/>
                <w:sz w:val="28"/>
                <w:szCs w:val="28"/>
              </w:rPr>
              <w:t>Holding LLC.</w:t>
            </w:r>
          </w:p>
        </w:tc>
        <w:tc>
          <w:tcPr>
            <w:tcW w:w="1189" w:type="dxa"/>
            <w:tcBorders>
              <w:top w:val="nil"/>
              <w:bottom w:val="single" w:sz="4" w:space="0" w:color="auto"/>
              <w:right w:val="dashSmallGap" w:sz="4" w:space="0" w:color="auto"/>
            </w:tcBorders>
            <w:vAlign w:val="center"/>
          </w:tcPr>
          <w:p w14:paraId="70D7DF18" w14:textId="77777777" w:rsidR="008E5E88" w:rsidRPr="008E5E88" w:rsidRDefault="00B73F46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17.</w:t>
            </w:r>
            <w:r w:rsidR="00B11B2B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91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24968BF7" w14:textId="77777777" w:rsidR="008E5E88" w:rsidRPr="008E5E88" w:rsidRDefault="008E5E88" w:rsidP="00E50553">
            <w:pPr>
              <w:tabs>
                <w:tab w:val="decimal" w:pos="42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27.28</w:t>
            </w:r>
          </w:p>
        </w:tc>
        <w:tc>
          <w:tcPr>
            <w:tcW w:w="1189" w:type="dxa"/>
            <w:tcBorders>
              <w:top w:val="nil"/>
              <w:bottom w:val="single" w:sz="4" w:space="0" w:color="auto"/>
              <w:right w:val="dashSmallGap" w:sz="4" w:space="0" w:color="auto"/>
            </w:tcBorders>
            <w:vAlign w:val="center"/>
          </w:tcPr>
          <w:p w14:paraId="3E843A1A" w14:textId="77777777" w:rsidR="008E5E88" w:rsidRPr="008E5E88" w:rsidRDefault="00B73F46" w:rsidP="008E5E8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190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71B5DA33" w14:textId="77777777" w:rsidR="008E5E88" w:rsidRPr="008E5E88" w:rsidRDefault="008E5E88" w:rsidP="008E5E8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  <w:right w:val="dashSmallGap" w:sz="4" w:space="0" w:color="auto"/>
            </w:tcBorders>
            <w:vAlign w:val="center"/>
          </w:tcPr>
          <w:p w14:paraId="6880BFCD" w14:textId="77777777" w:rsidR="008E5E88" w:rsidRPr="008E5E88" w:rsidRDefault="00B73F46" w:rsidP="008E5E8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190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2E4AFD41" w14:textId="77777777" w:rsidR="008E5E88" w:rsidRPr="008E5E88" w:rsidRDefault="008E5E88" w:rsidP="008E5E8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</w:tbl>
    <w:p w14:paraId="45A31119" w14:textId="77777777" w:rsidR="00834812" w:rsidRPr="00D50FB7" w:rsidRDefault="00834812" w:rsidP="00CA6C40">
      <w:pPr>
        <w:ind w:left="720" w:right="-13" w:firstLine="720"/>
        <w:jc w:val="thaiDistribute"/>
        <w:rPr>
          <w:rFonts w:ascii="Angsana New" w:hAnsi="Angsana New" w:cs="Angsana New"/>
        </w:rPr>
      </w:pPr>
    </w:p>
    <w:p w14:paraId="1BD3BBA9" w14:textId="77777777" w:rsidR="0016370B" w:rsidRDefault="00CE42D4" w:rsidP="00441473">
      <w:pPr>
        <w:pStyle w:val="ListParagraph"/>
        <w:numPr>
          <w:ilvl w:val="0"/>
          <w:numId w:val="20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4D2F220" w14:textId="77777777" w:rsidR="00CE42D4" w:rsidRPr="002F37CC" w:rsidRDefault="00CE42D4" w:rsidP="00B055D8">
      <w:pPr>
        <w:pStyle w:val="ListParagraph"/>
        <w:tabs>
          <w:tab w:val="left" w:pos="-426"/>
        </w:tabs>
        <w:ind w:left="450" w:right="167"/>
        <w:jc w:val="right"/>
        <w:rPr>
          <w:rFonts w:ascii="Angsana New" w:hAnsi="Angsana New"/>
          <w:b/>
          <w:bCs/>
          <w:sz w:val="32"/>
          <w:szCs w:val="32"/>
        </w:rPr>
      </w:pPr>
      <w:r w:rsidRPr="002F37CC">
        <w:rPr>
          <w:rFonts w:ascii="Angsana New" w:hAnsi="Angsana New"/>
          <w:sz w:val="32"/>
          <w:szCs w:val="32"/>
          <w:cs/>
        </w:rPr>
        <w:t xml:space="preserve">หน่วย : </w:t>
      </w:r>
      <w:r>
        <w:rPr>
          <w:rFonts w:ascii="Angsana New" w:hAnsi="Angsana New" w:hint="cs"/>
          <w:sz w:val="32"/>
          <w:szCs w:val="32"/>
          <w:cs/>
        </w:rPr>
        <w:t>พัน</w:t>
      </w:r>
      <w:r w:rsidRPr="002F37CC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872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294"/>
        <w:gridCol w:w="2295"/>
      </w:tblGrid>
      <w:tr w:rsidR="00CE42D4" w:rsidRPr="00F44102" w14:paraId="544796D1" w14:textId="77777777" w:rsidTr="00B055D8">
        <w:trPr>
          <w:cantSplit/>
          <w:trHeight w:val="423"/>
        </w:trPr>
        <w:tc>
          <w:tcPr>
            <w:tcW w:w="41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F8426" w14:textId="77777777"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4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D8D6E" w14:textId="77777777"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E42D4" w:rsidRPr="00F44102" w14:paraId="768E639E" w14:textId="77777777" w:rsidTr="00B055D8">
        <w:trPr>
          <w:cantSplit/>
          <w:trHeight w:val="423"/>
        </w:trPr>
        <w:tc>
          <w:tcPr>
            <w:tcW w:w="4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1B24E" w14:textId="77777777"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9D24721" w14:textId="77777777" w:rsidR="00CE42D4" w:rsidRPr="00E70F0C" w:rsidRDefault="00CE42D4" w:rsidP="00CE42D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7B346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7C49F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</w:t>
            </w:r>
            <w:r w:rsidR="007B3464"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. 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29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12FFB34E" w14:textId="77777777" w:rsidR="00CE42D4" w:rsidRPr="00E70F0C" w:rsidRDefault="00CE42D4" w:rsidP="00CE42D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0E4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CE42D4" w:rsidRPr="002F37CC" w14:paraId="59CF4304" w14:textId="77777777" w:rsidTr="00B055D8">
        <w:trPr>
          <w:cantSplit/>
          <w:trHeight w:val="476"/>
        </w:trPr>
        <w:tc>
          <w:tcPr>
            <w:tcW w:w="4140" w:type="dxa"/>
            <w:tcBorders>
              <w:left w:val="single" w:sz="4" w:space="0" w:color="auto"/>
              <w:bottom w:val="nil"/>
            </w:tcBorders>
          </w:tcPr>
          <w:p w14:paraId="4F908BA6" w14:textId="77777777" w:rsidR="00CE42D4" w:rsidRPr="000946D4" w:rsidRDefault="00CE42D4" w:rsidP="00CE42D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สั้นจากสถาบันการเงิน</w:t>
            </w:r>
          </w:p>
        </w:tc>
        <w:tc>
          <w:tcPr>
            <w:tcW w:w="2294" w:type="dxa"/>
            <w:tcBorders>
              <w:top w:val="single" w:sz="4" w:space="0" w:color="auto"/>
              <w:bottom w:val="nil"/>
              <w:right w:val="dashSmallGap" w:sz="4" w:space="0" w:color="auto"/>
            </w:tcBorders>
          </w:tcPr>
          <w:p w14:paraId="774A44D4" w14:textId="77777777" w:rsidR="00CE42D4" w:rsidRPr="000946D4" w:rsidRDefault="008379A5" w:rsidP="008379A5">
            <w:pPr>
              <w:tabs>
                <w:tab w:val="decimal" w:pos="126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295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73F7DEF" w14:textId="77777777" w:rsidR="00CE42D4" w:rsidRPr="000946D4" w:rsidRDefault="00401B74" w:rsidP="00401B74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95</w:t>
            </w:r>
            <w:r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401B74" w:rsidRPr="002F37CC" w14:paraId="5DF283B6" w14:textId="77777777" w:rsidTr="00B055D8">
        <w:trPr>
          <w:cantSplit/>
          <w:trHeight w:val="476"/>
        </w:trPr>
        <w:tc>
          <w:tcPr>
            <w:tcW w:w="4140" w:type="dxa"/>
            <w:tcBorders>
              <w:top w:val="nil"/>
              <w:left w:val="single" w:sz="4" w:space="0" w:color="auto"/>
            </w:tcBorders>
          </w:tcPr>
          <w:p w14:paraId="7F4AE0C4" w14:textId="77777777" w:rsidR="00401B74" w:rsidRPr="000946D4" w:rsidRDefault="00744FCC" w:rsidP="00CE42D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เงินกู้ทรัสต์รี</w:t>
            </w:r>
            <w:r w:rsidR="00401B74">
              <w:rPr>
                <w:rFonts w:ascii="Angsana New" w:hAnsi="Angsana New" w:cs="Angsana New" w:hint="cs"/>
                <w:sz w:val="32"/>
                <w:szCs w:val="32"/>
                <w:cs/>
              </w:rPr>
              <w:t>ซีท</w:t>
            </w:r>
          </w:p>
        </w:tc>
        <w:tc>
          <w:tcPr>
            <w:tcW w:w="2294" w:type="dxa"/>
            <w:tcBorders>
              <w:top w:val="nil"/>
              <w:bottom w:val="single" w:sz="4" w:space="0" w:color="auto"/>
              <w:right w:val="dashSmallGap" w:sz="4" w:space="0" w:color="auto"/>
            </w:tcBorders>
          </w:tcPr>
          <w:p w14:paraId="769DCA1E" w14:textId="77777777" w:rsidR="00401B74" w:rsidRPr="000946D4" w:rsidRDefault="008379A5" w:rsidP="00DD1700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226,133</w:t>
            </w:r>
          </w:p>
        </w:tc>
        <w:tc>
          <w:tcPr>
            <w:tcW w:w="2295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1E5FD81D" w14:textId="77777777" w:rsidR="00401B74" w:rsidRPr="000946D4" w:rsidRDefault="00401B74" w:rsidP="00401B74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290,632</w:t>
            </w:r>
          </w:p>
        </w:tc>
      </w:tr>
      <w:tr w:rsidR="00401B74" w:rsidRPr="002F37CC" w14:paraId="15CBECAD" w14:textId="77777777" w:rsidTr="00B055D8">
        <w:trPr>
          <w:cantSplit/>
          <w:trHeight w:val="476"/>
        </w:trPr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</w:tcPr>
          <w:p w14:paraId="3BB3B948" w14:textId="77777777" w:rsidR="00401B74" w:rsidRPr="002A4CB2" w:rsidRDefault="00F151C0" w:rsidP="00837C4F">
            <w:pPr>
              <w:spacing w:line="276" w:lineRule="auto"/>
              <w:ind w:left="61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4CB2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8D7C2AA" w14:textId="77777777" w:rsidR="00401B74" w:rsidRPr="002A4CB2" w:rsidRDefault="008379A5" w:rsidP="002A4CB2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226,133</w:t>
            </w:r>
          </w:p>
        </w:tc>
        <w:tc>
          <w:tcPr>
            <w:tcW w:w="229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E6DA" w14:textId="77777777" w:rsidR="00401B74" w:rsidRPr="000946D4" w:rsidRDefault="00401B74" w:rsidP="002A4CB2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385,632</w:t>
            </w:r>
          </w:p>
        </w:tc>
      </w:tr>
    </w:tbl>
    <w:p w14:paraId="4B435428" w14:textId="77777777" w:rsidR="000F5442" w:rsidRPr="00D50FB7" w:rsidRDefault="000F5442" w:rsidP="000F5442">
      <w:pPr>
        <w:ind w:left="270" w:right="-13" w:firstLine="990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14:paraId="71005BEB" w14:textId="77777777" w:rsidR="00CE42D4" w:rsidRPr="00E90A84" w:rsidRDefault="00CE42D4" w:rsidP="00CA6C40">
      <w:pPr>
        <w:ind w:left="720" w:right="-13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="007B3464">
        <w:rPr>
          <w:rFonts w:ascii="Angsana New" w:hAnsi="Angsana New" w:cs="Angsana New"/>
          <w:spacing w:val="-4"/>
          <w:sz w:val="32"/>
          <w:szCs w:val="32"/>
        </w:rPr>
        <w:t xml:space="preserve"> 30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C49FC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7B3464">
        <w:rPr>
          <w:rFonts w:ascii="Angsana New" w:hAnsi="Angsana New" w:cs="Angsana New" w:hint="cs"/>
          <w:sz w:val="32"/>
          <w:szCs w:val="32"/>
          <w:cs/>
        </w:rPr>
        <w:t>ยน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D0E4C">
        <w:rPr>
          <w:rFonts w:ascii="Angsana New" w:hAnsi="Angsana New" w:cs="Angsana New"/>
          <w:spacing w:val="-4"/>
          <w:sz w:val="32"/>
          <w:szCs w:val="32"/>
        </w:rPr>
        <w:t>2562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25</w:t>
      </w:r>
      <w:r w:rsidR="00AD0E4C">
        <w:rPr>
          <w:rFonts w:ascii="Angsana New" w:hAnsi="Angsana New" w:cs="Angsana New" w:hint="cs"/>
          <w:spacing w:val="-4"/>
          <w:sz w:val="32"/>
          <w:szCs w:val="32"/>
          <w:cs/>
        </w:rPr>
        <w:t>61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</w:t>
      </w:r>
      <w:r w:rsidRPr="00E90A8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งินกู้ยืมระยะสั้นจากสถาบันการเงินมีอัตราดอกเบี้ยร้อยละ </w:t>
      </w:r>
      <w:r w:rsidR="001574BD" w:rsidRPr="005A2CE6">
        <w:rPr>
          <w:rFonts w:ascii="Angsana New" w:hAnsi="Angsana New" w:cs="Angsana New"/>
          <w:spacing w:val="-2"/>
          <w:sz w:val="32"/>
          <w:szCs w:val="32"/>
        </w:rPr>
        <w:t>3</w:t>
      </w:r>
      <w:r w:rsidR="001574BD" w:rsidRPr="005A2CE6">
        <w:rPr>
          <w:rFonts w:ascii="Angsana New" w:hAnsi="Angsana New" w:cs="Angsana New"/>
          <w:spacing w:val="-2"/>
          <w:sz w:val="32"/>
          <w:szCs w:val="32"/>
          <w:cs/>
        </w:rPr>
        <w:t>.1</w:t>
      </w:r>
      <w:r w:rsidR="001574BD" w:rsidRPr="005A2CE6">
        <w:rPr>
          <w:rFonts w:ascii="Angsana New" w:hAnsi="Angsana New" w:cs="Angsana New"/>
          <w:spacing w:val="-2"/>
          <w:sz w:val="32"/>
          <w:szCs w:val="32"/>
        </w:rPr>
        <w:t>2</w:t>
      </w:r>
      <w:r w:rsidR="001574BD" w:rsidRPr="005A2CE6">
        <w:rPr>
          <w:rFonts w:ascii="Angsana New" w:hAnsi="Angsana New" w:cs="Angsana New"/>
          <w:spacing w:val="-2"/>
          <w:sz w:val="32"/>
          <w:szCs w:val="32"/>
          <w:cs/>
        </w:rPr>
        <w:t xml:space="preserve"> - </w:t>
      </w:r>
      <w:r w:rsidR="001574BD" w:rsidRPr="005A2CE6">
        <w:rPr>
          <w:rFonts w:ascii="Angsana New" w:hAnsi="Angsana New" w:cs="Angsana New"/>
          <w:spacing w:val="-2"/>
          <w:sz w:val="32"/>
          <w:szCs w:val="32"/>
        </w:rPr>
        <w:t>4</w:t>
      </w:r>
      <w:r w:rsidR="001574BD" w:rsidRPr="005A2CE6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1574BD" w:rsidRPr="005A2CE6">
        <w:rPr>
          <w:rFonts w:ascii="Angsana New" w:hAnsi="Angsana New" w:cs="Angsana New"/>
          <w:spacing w:val="-2"/>
          <w:sz w:val="32"/>
          <w:szCs w:val="32"/>
        </w:rPr>
        <w:t>05</w:t>
      </w:r>
      <w:r w:rsidRPr="005A2CE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ต่อ</w:t>
      </w:r>
      <w:r w:rsidRPr="00E90A84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</w:p>
    <w:p w14:paraId="35D33AF6" w14:textId="77777777" w:rsidR="00082C0A" w:rsidRPr="00D50FB7" w:rsidRDefault="00082C0A">
      <w:pPr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0389BB20" w14:textId="77777777" w:rsidR="00CE42D4" w:rsidRDefault="00CE42D4" w:rsidP="00441473">
      <w:pPr>
        <w:pStyle w:val="ListParagraph"/>
        <w:numPr>
          <w:ilvl w:val="0"/>
          <w:numId w:val="20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70B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จ้าหนี้การค้าและเจ้าหนี้อื่น</w:t>
      </w:r>
    </w:p>
    <w:p w14:paraId="55DC603D" w14:textId="77777777" w:rsidR="007613D6" w:rsidRDefault="007613D6" w:rsidP="007613D6">
      <w:pPr>
        <w:pStyle w:val="ListParagraph"/>
        <w:tabs>
          <w:tab w:val="left" w:pos="-426"/>
        </w:tabs>
        <w:ind w:left="450" w:right="167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 xml:space="preserve">หน่วย : </w:t>
      </w:r>
      <w:r w:rsidRPr="007646DF">
        <w:rPr>
          <w:rFonts w:ascii="Angsana New" w:hAnsi="Angsana New" w:hint="cs"/>
          <w:sz w:val="32"/>
          <w:szCs w:val="32"/>
          <w:cs/>
        </w:rPr>
        <w:t>พัน</w:t>
      </w:r>
      <w:r w:rsidRPr="007646DF">
        <w:rPr>
          <w:rFonts w:ascii="Angsana New" w:hAnsi="Angsana New"/>
          <w:sz w:val="32"/>
          <w:szCs w:val="32"/>
          <w:cs/>
        </w:rPr>
        <w:t>บาท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2148"/>
        <w:gridCol w:w="1638"/>
        <w:gridCol w:w="1639"/>
        <w:gridCol w:w="1638"/>
        <w:gridCol w:w="1639"/>
      </w:tblGrid>
      <w:tr w:rsidR="007613D6" w14:paraId="5F9B1BA9" w14:textId="77777777" w:rsidTr="008C69FD">
        <w:tc>
          <w:tcPr>
            <w:tcW w:w="2160" w:type="dxa"/>
            <w:vMerge w:val="restart"/>
            <w:vAlign w:val="center"/>
          </w:tcPr>
          <w:p w14:paraId="0264E50C" w14:textId="77777777" w:rsidR="007613D6" w:rsidRPr="00E70F0C" w:rsidRDefault="007613D6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285" w:type="dxa"/>
            <w:gridSpan w:val="2"/>
            <w:tcBorders>
              <w:bottom w:val="single" w:sz="4" w:space="0" w:color="auto"/>
            </w:tcBorders>
            <w:vAlign w:val="center"/>
          </w:tcPr>
          <w:p w14:paraId="73B3AB83" w14:textId="77777777" w:rsidR="007613D6" w:rsidRPr="00E70F0C" w:rsidRDefault="007613D6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tcBorders>
              <w:bottom w:val="single" w:sz="4" w:space="0" w:color="auto"/>
            </w:tcBorders>
            <w:vAlign w:val="center"/>
          </w:tcPr>
          <w:p w14:paraId="4EC7BC99" w14:textId="77777777" w:rsidR="007613D6" w:rsidRPr="00E70F0C" w:rsidRDefault="007613D6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3D6" w14:paraId="0BC63EC9" w14:textId="77777777" w:rsidTr="008C69FD"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14:paraId="5C8119AE" w14:textId="77777777" w:rsidR="007613D6" w:rsidRDefault="007613D6" w:rsidP="007613D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5FC308A4" w14:textId="77777777" w:rsidR="007613D6" w:rsidRDefault="007613D6" w:rsidP="007613D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>ณ 3</w:t>
            </w:r>
            <w:r w:rsidR="007B3464">
              <w:rPr>
                <w:rFonts w:ascii="Angsana New" w:hAnsi="Angsana New"/>
                <w:sz w:val="32"/>
                <w:szCs w:val="32"/>
              </w:rPr>
              <w:t>0</w:t>
            </w:r>
            <w:r w:rsidR="007C49FC">
              <w:rPr>
                <w:rFonts w:ascii="Angsana New" w:hAnsi="Angsana New" w:hint="cs"/>
                <w:sz w:val="32"/>
                <w:szCs w:val="32"/>
                <w:cs/>
              </w:rPr>
              <w:t xml:space="preserve"> ก</w:t>
            </w:r>
            <w:r w:rsidR="007B3464">
              <w:rPr>
                <w:rFonts w:ascii="Angsana New" w:hAnsi="Angsana New" w:hint="cs"/>
                <w:sz w:val="32"/>
                <w:szCs w:val="32"/>
                <w:cs/>
              </w:rPr>
              <w:t>.ย</w:t>
            </w: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>. 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3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582F7303" w14:textId="77777777" w:rsidR="007613D6" w:rsidRDefault="007613D6" w:rsidP="007613D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2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2F5C2876" w14:textId="77777777" w:rsidR="007613D6" w:rsidRPr="00E70F0C" w:rsidRDefault="007B3464" w:rsidP="007B3464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>ณ 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="007C49FC">
              <w:rPr>
                <w:rFonts w:ascii="Angsana New" w:hAnsi="Angsana New" w:hint="cs"/>
                <w:sz w:val="32"/>
                <w:szCs w:val="32"/>
                <w:cs/>
              </w:rPr>
              <w:t xml:space="preserve"> 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.ย</w:t>
            </w: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>. 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3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7D88FFB2" w14:textId="77777777" w:rsidR="007613D6" w:rsidRPr="00E70F0C" w:rsidRDefault="007613D6" w:rsidP="007B3464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90F51" w14:paraId="0356549F" w14:textId="77777777" w:rsidTr="008C69FD">
        <w:tc>
          <w:tcPr>
            <w:tcW w:w="2160" w:type="dxa"/>
            <w:tcBorders>
              <w:bottom w:val="nil"/>
            </w:tcBorders>
            <w:vAlign w:val="bottom"/>
          </w:tcPr>
          <w:p w14:paraId="4F6366E2" w14:textId="77777777"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642" w:type="dxa"/>
            <w:tcBorders>
              <w:bottom w:val="nil"/>
              <w:right w:val="dashSmallGap" w:sz="4" w:space="0" w:color="auto"/>
            </w:tcBorders>
          </w:tcPr>
          <w:p w14:paraId="336EB8FB" w14:textId="77777777" w:rsidR="00F90F51" w:rsidRPr="00401B74" w:rsidRDefault="00EF2E23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297,115</w:t>
            </w:r>
          </w:p>
        </w:tc>
        <w:tc>
          <w:tcPr>
            <w:tcW w:w="1643" w:type="dxa"/>
            <w:tcBorders>
              <w:left w:val="dashSmallGap" w:sz="4" w:space="0" w:color="auto"/>
              <w:bottom w:val="nil"/>
            </w:tcBorders>
          </w:tcPr>
          <w:p w14:paraId="39BB3699" w14:textId="77777777"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466,815</w:t>
            </w:r>
          </w:p>
        </w:tc>
        <w:tc>
          <w:tcPr>
            <w:tcW w:w="1642" w:type="dxa"/>
            <w:tcBorders>
              <w:bottom w:val="nil"/>
              <w:right w:val="dashSmallGap" w:sz="4" w:space="0" w:color="auto"/>
            </w:tcBorders>
          </w:tcPr>
          <w:p w14:paraId="5E2A5503" w14:textId="77777777" w:rsidR="00F90F51" w:rsidRPr="00401B74" w:rsidRDefault="00D4518A" w:rsidP="00D4518A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</w:t>
            </w:r>
            <w:r w:rsidR="008450B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945</w:t>
            </w:r>
          </w:p>
        </w:tc>
        <w:tc>
          <w:tcPr>
            <w:tcW w:w="1643" w:type="dxa"/>
            <w:tcBorders>
              <w:left w:val="dashSmallGap" w:sz="4" w:space="0" w:color="auto"/>
              <w:bottom w:val="nil"/>
            </w:tcBorders>
          </w:tcPr>
          <w:p w14:paraId="190C2E3B" w14:textId="77777777"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1B74">
              <w:rPr>
                <w:rFonts w:ascii="Angsana New" w:hAnsi="Angsana New"/>
                <w:sz w:val="32"/>
                <w:szCs w:val="32"/>
              </w:rPr>
              <w:t>465,800</w:t>
            </w:r>
          </w:p>
        </w:tc>
      </w:tr>
      <w:tr w:rsidR="00F90F51" w14:paraId="6B5B179F" w14:textId="77777777" w:rsidTr="008C69FD">
        <w:tc>
          <w:tcPr>
            <w:tcW w:w="2160" w:type="dxa"/>
            <w:tcBorders>
              <w:top w:val="nil"/>
              <w:bottom w:val="nil"/>
            </w:tcBorders>
          </w:tcPr>
          <w:p w14:paraId="21F8FA4E" w14:textId="77777777"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14:paraId="67A7520F" w14:textId="77777777" w:rsidR="00F90F51" w:rsidRPr="00401B74" w:rsidRDefault="00642989" w:rsidP="00B26FDD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11,271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14:paraId="1903ED7B" w14:textId="77777777" w:rsidR="00F90F51" w:rsidRPr="00401B74" w:rsidRDefault="00F90F51" w:rsidP="0016091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</w:t>
            </w:r>
            <w:r w:rsidR="00160911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14:paraId="46BA4DF7" w14:textId="77777777" w:rsidR="00F90F51" w:rsidRPr="00401B74" w:rsidRDefault="008450BD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10,997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14:paraId="744DE51A" w14:textId="77777777" w:rsidR="00F90F51" w:rsidRPr="00401B74" w:rsidRDefault="00F90F51" w:rsidP="00382B8B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1B74">
              <w:rPr>
                <w:rFonts w:ascii="Angsana New" w:hAnsi="Angsana New"/>
                <w:sz w:val="32"/>
                <w:szCs w:val="32"/>
              </w:rPr>
              <w:t>10,30</w:t>
            </w:r>
            <w:r w:rsidR="00382B8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90F51" w14:paraId="7D0BB7D4" w14:textId="77777777" w:rsidTr="008C69FD">
        <w:tc>
          <w:tcPr>
            <w:tcW w:w="2160" w:type="dxa"/>
            <w:tcBorders>
              <w:top w:val="nil"/>
              <w:bottom w:val="nil"/>
            </w:tcBorders>
          </w:tcPr>
          <w:p w14:paraId="20A60E4C" w14:textId="77777777"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14:paraId="1D7F43DE" w14:textId="77777777" w:rsidR="00F90F51" w:rsidRPr="00401B74" w:rsidRDefault="00642989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23,264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14:paraId="365B4F5A" w14:textId="77777777"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30,960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14:paraId="67FFEFE8" w14:textId="77777777" w:rsidR="00F90F51" w:rsidRPr="00401B74" w:rsidRDefault="008450BD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23,264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14:paraId="60A38AAB" w14:textId="77777777"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1B74">
              <w:rPr>
                <w:rFonts w:ascii="Angsana New" w:hAnsi="Angsana New"/>
                <w:sz w:val="32"/>
                <w:szCs w:val="32"/>
              </w:rPr>
              <w:t>30,960</w:t>
            </w:r>
          </w:p>
        </w:tc>
      </w:tr>
      <w:tr w:rsidR="00DE501A" w14:paraId="2370DF40" w14:textId="77777777" w:rsidTr="008C69FD">
        <w:tc>
          <w:tcPr>
            <w:tcW w:w="2160" w:type="dxa"/>
            <w:tcBorders>
              <w:top w:val="nil"/>
              <w:bottom w:val="nil"/>
            </w:tcBorders>
          </w:tcPr>
          <w:p w14:paraId="45984DEE" w14:textId="77777777" w:rsidR="00DE501A" w:rsidRPr="00E70F0C" w:rsidRDefault="00DE501A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14:paraId="7EF27E7F" w14:textId="77777777" w:rsidR="00DE501A" w:rsidRDefault="00DE501A" w:rsidP="006462AA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14,344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14:paraId="37EBC293" w14:textId="77777777" w:rsidR="00DE501A" w:rsidRDefault="00DE501A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2,749</w:t>
            </w:r>
          </w:p>
        </w:tc>
        <w:tc>
          <w:tcPr>
            <w:tcW w:w="1642" w:type="dxa"/>
            <w:tcBorders>
              <w:top w:val="nil"/>
              <w:bottom w:val="nil"/>
              <w:right w:val="dashSmallGap" w:sz="4" w:space="0" w:color="auto"/>
            </w:tcBorders>
          </w:tcPr>
          <w:p w14:paraId="6A9465BB" w14:textId="77777777" w:rsidR="00DE501A" w:rsidRDefault="00DE501A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14,344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  <w:bottom w:val="nil"/>
            </w:tcBorders>
          </w:tcPr>
          <w:p w14:paraId="5A0F9917" w14:textId="77777777" w:rsidR="00DE501A" w:rsidRPr="00401B74" w:rsidRDefault="00DE501A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2,749</w:t>
            </w:r>
          </w:p>
        </w:tc>
      </w:tr>
      <w:tr w:rsidR="00DE501A" w14:paraId="2FB0221D" w14:textId="77777777" w:rsidTr="008C69FD">
        <w:tc>
          <w:tcPr>
            <w:tcW w:w="2160" w:type="dxa"/>
            <w:tcBorders>
              <w:top w:val="nil"/>
            </w:tcBorders>
          </w:tcPr>
          <w:p w14:paraId="3C315033" w14:textId="77777777" w:rsidR="00DE501A" w:rsidRPr="00E70F0C" w:rsidRDefault="00DE501A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42" w:type="dxa"/>
            <w:tcBorders>
              <w:top w:val="nil"/>
              <w:right w:val="dashSmallGap" w:sz="4" w:space="0" w:color="auto"/>
            </w:tcBorders>
          </w:tcPr>
          <w:p w14:paraId="4ADE85F9" w14:textId="77777777" w:rsidR="00DE501A" w:rsidRPr="00401B74" w:rsidRDefault="00DE501A" w:rsidP="006462AA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4,712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</w:tcBorders>
          </w:tcPr>
          <w:p w14:paraId="55C68C4E" w14:textId="77777777" w:rsidR="00DE501A" w:rsidRPr="00401B74" w:rsidRDefault="00DE501A" w:rsidP="0024090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3,153</w:t>
            </w:r>
          </w:p>
        </w:tc>
        <w:tc>
          <w:tcPr>
            <w:tcW w:w="1642" w:type="dxa"/>
            <w:tcBorders>
              <w:top w:val="nil"/>
              <w:right w:val="dashSmallGap" w:sz="4" w:space="0" w:color="auto"/>
            </w:tcBorders>
          </w:tcPr>
          <w:p w14:paraId="3D0166ED" w14:textId="77777777" w:rsidR="00DE501A" w:rsidRPr="00401B74" w:rsidRDefault="00DE501A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4,712</w:t>
            </w:r>
          </w:p>
        </w:tc>
        <w:tc>
          <w:tcPr>
            <w:tcW w:w="1643" w:type="dxa"/>
            <w:tcBorders>
              <w:top w:val="nil"/>
              <w:left w:val="dashSmallGap" w:sz="4" w:space="0" w:color="auto"/>
            </w:tcBorders>
          </w:tcPr>
          <w:p w14:paraId="79D65CB9" w14:textId="77777777" w:rsidR="00DE501A" w:rsidRPr="00401B74" w:rsidRDefault="00DE501A" w:rsidP="00382B8B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3,153</w:t>
            </w:r>
          </w:p>
        </w:tc>
      </w:tr>
      <w:tr w:rsidR="00F90F51" w14:paraId="2ECE471D" w14:textId="77777777" w:rsidTr="008C69FD">
        <w:tc>
          <w:tcPr>
            <w:tcW w:w="2160" w:type="dxa"/>
          </w:tcPr>
          <w:p w14:paraId="13198496" w14:textId="77777777" w:rsidR="00F90F51" w:rsidRPr="00E70F0C" w:rsidRDefault="00F90F51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42" w:type="dxa"/>
            <w:tcBorders>
              <w:right w:val="dashSmallGap" w:sz="4" w:space="0" w:color="auto"/>
            </w:tcBorders>
          </w:tcPr>
          <w:p w14:paraId="55001DFF" w14:textId="77777777" w:rsidR="00F90F51" w:rsidRPr="00401B74" w:rsidRDefault="00642989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350,706</w:t>
            </w:r>
          </w:p>
        </w:tc>
        <w:tc>
          <w:tcPr>
            <w:tcW w:w="1643" w:type="dxa"/>
            <w:tcBorders>
              <w:left w:val="dashSmallGap" w:sz="4" w:space="0" w:color="auto"/>
            </w:tcBorders>
          </w:tcPr>
          <w:p w14:paraId="008B9FA0" w14:textId="77777777"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514,348</w:t>
            </w:r>
          </w:p>
        </w:tc>
        <w:tc>
          <w:tcPr>
            <w:tcW w:w="1642" w:type="dxa"/>
            <w:tcBorders>
              <w:right w:val="dashSmallGap" w:sz="4" w:space="0" w:color="auto"/>
            </w:tcBorders>
          </w:tcPr>
          <w:p w14:paraId="07776464" w14:textId="77777777" w:rsidR="00F90F51" w:rsidRPr="00401B74" w:rsidRDefault="008450BD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349,262</w:t>
            </w:r>
          </w:p>
        </w:tc>
        <w:tc>
          <w:tcPr>
            <w:tcW w:w="1643" w:type="dxa"/>
            <w:tcBorders>
              <w:left w:val="dashSmallGap" w:sz="4" w:space="0" w:color="auto"/>
            </w:tcBorders>
          </w:tcPr>
          <w:p w14:paraId="0A530AB4" w14:textId="77777777" w:rsidR="00F90F51" w:rsidRPr="00401B74" w:rsidRDefault="00F90F51" w:rsidP="00F90F51">
            <w:pPr>
              <w:pStyle w:val="ListParagraph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1B74">
              <w:rPr>
                <w:rFonts w:ascii="Angsana New" w:hAnsi="Angsana New"/>
                <w:sz w:val="32"/>
                <w:szCs w:val="32"/>
              </w:rPr>
              <w:t>512,9</w:t>
            </w:r>
            <w:r w:rsidR="00835F22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</w:tbl>
    <w:p w14:paraId="3A8AE9B5" w14:textId="77777777" w:rsidR="00481492" w:rsidRDefault="00481492" w:rsidP="00481492">
      <w:pPr>
        <w:pStyle w:val="ListParagraph"/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348F7E" w14:textId="77777777" w:rsidR="00AC12B7" w:rsidRPr="00CF33ED" w:rsidRDefault="00AC12B7" w:rsidP="00441473">
      <w:pPr>
        <w:pStyle w:val="ListParagraph"/>
        <w:numPr>
          <w:ilvl w:val="0"/>
          <w:numId w:val="20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33ED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</w:t>
      </w:r>
    </w:p>
    <w:p w14:paraId="4171C8EA" w14:textId="77777777" w:rsidR="00B90055" w:rsidRDefault="00AC12B7" w:rsidP="00CA6C40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="007B3464">
        <w:rPr>
          <w:rFonts w:ascii="Angsana New" w:hAnsi="Angsana New" w:cs="Angsana New" w:hint="cs"/>
          <w:sz w:val="32"/>
          <w:szCs w:val="32"/>
          <w:cs/>
        </w:rPr>
        <w:t>งวด</w:t>
      </w:r>
      <w:r w:rsidR="0060203F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4467E5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CF33ED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A2E50" w:rsidRPr="00CF33ED">
        <w:rPr>
          <w:rFonts w:ascii="Angsana New" w:hAnsi="Angsana New" w:cs="Angsana New" w:hint="cs"/>
          <w:sz w:val="32"/>
          <w:szCs w:val="32"/>
          <w:cs/>
        </w:rPr>
        <w:t>3</w:t>
      </w:r>
      <w:r w:rsidR="007B3464">
        <w:rPr>
          <w:rFonts w:ascii="Angsana New" w:hAnsi="Angsana New" w:cs="Angsana New"/>
          <w:sz w:val="32"/>
          <w:szCs w:val="32"/>
        </w:rPr>
        <w:t>0</w:t>
      </w:r>
      <w:r w:rsidR="00267D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67E5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7B3464">
        <w:rPr>
          <w:rFonts w:ascii="Angsana New" w:hAnsi="Angsana New" w:cs="Angsana New" w:hint="cs"/>
          <w:sz w:val="32"/>
          <w:szCs w:val="32"/>
          <w:cs/>
        </w:rPr>
        <w:t>ยน</w:t>
      </w:r>
      <w:r w:rsidR="00CF33ED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2256">
        <w:rPr>
          <w:rFonts w:ascii="Angsana New" w:hAnsi="Angsana New" w:cs="Angsana New"/>
          <w:sz w:val="32"/>
          <w:szCs w:val="32"/>
          <w:cs/>
        </w:rPr>
        <w:t>25</w:t>
      </w:r>
      <w:r w:rsidR="00EE2256">
        <w:rPr>
          <w:rFonts w:ascii="Angsana New" w:hAnsi="Angsana New" w:cs="Angsana New" w:hint="cs"/>
          <w:sz w:val="32"/>
          <w:szCs w:val="32"/>
          <w:cs/>
        </w:rPr>
        <w:t>6</w:t>
      </w:r>
      <w:r w:rsidR="00AD0E4C">
        <w:rPr>
          <w:rFonts w:ascii="Angsana New" w:hAnsi="Angsana New" w:cs="Angsana New"/>
          <w:sz w:val="32"/>
          <w:szCs w:val="32"/>
        </w:rPr>
        <w:t>2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และ 25</w:t>
      </w:r>
      <w:r w:rsidR="00AD0E4C">
        <w:rPr>
          <w:rFonts w:ascii="Angsana New" w:hAnsi="Angsana New" w:cs="Angsana New"/>
          <w:sz w:val="32"/>
          <w:szCs w:val="32"/>
        </w:rPr>
        <w:t>61</w:t>
      </w:r>
      <w:r w:rsidR="006907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7D56">
        <w:rPr>
          <w:rFonts w:ascii="Angsana New" w:hAnsi="Angsana New" w:cs="Angsana New"/>
          <w:sz w:val="32"/>
          <w:szCs w:val="32"/>
          <w:cs/>
        </w:rPr>
        <w:t>คำนวณจาก</w:t>
      </w:r>
      <w:r w:rsidR="00835F22">
        <w:rPr>
          <w:rFonts w:ascii="Angsana New" w:hAnsi="Angsana New" w:cs="Angsana New" w:hint="cs"/>
          <w:sz w:val="32"/>
          <w:szCs w:val="32"/>
          <w:cs/>
        </w:rPr>
        <w:t>กำไร(</w:t>
      </w:r>
      <w:r w:rsidR="00B77D56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835F22">
        <w:rPr>
          <w:rFonts w:ascii="Angsana New" w:hAnsi="Angsana New" w:cs="Angsana New" w:hint="cs"/>
          <w:sz w:val="32"/>
          <w:szCs w:val="32"/>
          <w:cs/>
        </w:rPr>
        <w:t>)</w:t>
      </w:r>
      <w:r w:rsidR="00832B66">
        <w:rPr>
          <w:rFonts w:ascii="Angsana New" w:hAnsi="Angsana New" w:cs="Angsana New"/>
          <w:sz w:val="32"/>
          <w:szCs w:val="32"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14:paraId="45358177" w14:textId="77777777" w:rsidR="00AC12B7" w:rsidRPr="00CF33ED" w:rsidRDefault="00AC12B7" w:rsidP="00CA6C40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EE2256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</w:t>
      </w:r>
      <w:r w:rsidRPr="00CF33ED">
        <w:rPr>
          <w:rFonts w:ascii="Angsana New" w:hAnsi="Angsana New" w:cs="Angsana New" w:hint="cs"/>
          <w:sz w:val="32"/>
          <w:szCs w:val="32"/>
          <w:cs/>
        </w:rPr>
        <w:t>อัตราร้อยละ 20</w:t>
      </w:r>
    </w:p>
    <w:p w14:paraId="30B47E82" w14:textId="77777777" w:rsidR="00AC12B7" w:rsidRPr="00CF33ED" w:rsidRDefault="00AC12B7" w:rsidP="00CA6C40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 xml:space="preserve"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บริษัทคำนวณตามสิทธิประโยชน์ทางภาษีเงินได้ตามบัตรส่งเสริมการลงทุน </w:t>
      </w:r>
      <w:r w:rsidRPr="00781F05">
        <w:rPr>
          <w:rFonts w:ascii="Angsana New" w:hAnsi="Angsana New" w:cs="Angsana New"/>
          <w:sz w:val="32"/>
          <w:szCs w:val="32"/>
          <w:cs/>
        </w:rPr>
        <w:t>(ดูหมายเหตุ</w:t>
      </w:r>
      <w:r w:rsidR="00B840F2">
        <w:rPr>
          <w:rFonts w:ascii="Angsana New" w:hAnsi="Angsana New" w:cs="Angsana New" w:hint="cs"/>
          <w:sz w:val="32"/>
          <w:szCs w:val="32"/>
          <w:cs/>
        </w:rPr>
        <w:t>ประกอบงบการเงิน</w:t>
      </w:r>
      <w:r w:rsidR="0060203F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B840F2">
        <w:rPr>
          <w:rFonts w:ascii="Angsana New" w:hAnsi="Angsana New" w:cs="Angsana New" w:hint="cs"/>
          <w:sz w:val="32"/>
          <w:szCs w:val="32"/>
          <w:cs/>
        </w:rPr>
        <w:t>ข้อ</w:t>
      </w:r>
      <w:r w:rsidRPr="00781F05">
        <w:rPr>
          <w:rFonts w:ascii="Angsana New" w:hAnsi="Angsana New" w:cs="Angsana New" w:hint="cs"/>
          <w:sz w:val="32"/>
          <w:szCs w:val="32"/>
          <w:cs/>
        </w:rPr>
        <w:t xml:space="preserve"> 1</w:t>
      </w:r>
      <w:r w:rsidR="00D37D07">
        <w:rPr>
          <w:rFonts w:ascii="Angsana New" w:hAnsi="Angsana New" w:cs="Angsana New"/>
          <w:sz w:val="32"/>
          <w:szCs w:val="32"/>
        </w:rPr>
        <w:t>5</w:t>
      </w:r>
      <w:r w:rsidR="00875562" w:rsidRPr="00781F05">
        <w:rPr>
          <w:rFonts w:ascii="Angsana New" w:hAnsi="Angsana New" w:cs="Angsana New"/>
          <w:sz w:val="32"/>
          <w:szCs w:val="32"/>
        </w:rPr>
        <w:t xml:space="preserve"> </w:t>
      </w:r>
      <w:r w:rsidRPr="00781F05">
        <w:rPr>
          <w:rFonts w:ascii="Angsana New" w:hAnsi="Angsana New" w:cs="Angsana New"/>
          <w:sz w:val="32"/>
          <w:szCs w:val="32"/>
          <w:cs/>
        </w:rPr>
        <w:t>ประกอบ)</w:t>
      </w:r>
    </w:p>
    <w:p w14:paraId="1766179F" w14:textId="77777777" w:rsidR="00135BFC" w:rsidRPr="00CF33ED" w:rsidRDefault="00AC12B7" w:rsidP="00CA6C40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</w:t>
      </w:r>
      <w:r w:rsidR="00CA12E0">
        <w:rPr>
          <w:rFonts w:ascii="Angsana New" w:hAnsi="Angsana New" w:cs="Angsana New" w:hint="cs"/>
          <w:sz w:val="32"/>
          <w:szCs w:val="32"/>
          <w:cs/>
        </w:rPr>
        <w:t>ศ คำนวณโดยใช้อัตราตามกฎหมายของ</w:t>
      </w:r>
      <w:r w:rsidRPr="00CF33ED">
        <w:rPr>
          <w:rFonts w:ascii="Angsana New" w:hAnsi="Angsana New" w:cs="Angsana New" w:hint="cs"/>
          <w:sz w:val="32"/>
          <w:szCs w:val="32"/>
          <w:cs/>
        </w:rPr>
        <w:t>ต่างประเทศ</w:t>
      </w:r>
    </w:p>
    <w:p w14:paraId="42A4F2CC" w14:textId="77777777" w:rsidR="00AC12B7" w:rsidRDefault="00B77D56" w:rsidP="006907D6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ค่าใช้จ่าย(</w:t>
      </w:r>
      <w:r w:rsidR="005962B1">
        <w:rPr>
          <w:rFonts w:ascii="Angsana New" w:hAnsi="Angsana New" w:cs="Angsana New" w:hint="cs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 w:rsidR="00AC12B7" w:rsidRPr="00CF33ED">
        <w:rPr>
          <w:rFonts w:ascii="Angsana New" w:hAnsi="Angsana New" w:cs="Angsana New"/>
          <w:sz w:val="32"/>
          <w:szCs w:val="32"/>
          <w:cs/>
        </w:rPr>
        <w:t>ภาษีเงินได้ที่รับรู้ในงบกำไรขาดทุนเบ็ดเสร็จ ประกอบด้วย</w:t>
      </w:r>
    </w:p>
    <w:p w14:paraId="4D035340" w14:textId="77777777" w:rsidR="00A22763" w:rsidRPr="0076131D" w:rsidRDefault="00A22763" w:rsidP="00A22763">
      <w:pPr>
        <w:tabs>
          <w:tab w:val="left" w:pos="9630"/>
        </w:tabs>
        <w:ind w:left="360" w:right="-90" w:firstLine="540"/>
        <w:jc w:val="right"/>
        <w:rPr>
          <w:rFonts w:ascii="Angsana New" w:hAnsi="Angsana New" w:cs="Angsana New"/>
          <w:sz w:val="32"/>
          <w:szCs w:val="32"/>
          <w:highlight w:val="yellow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หน่วย</w:t>
      </w:r>
      <w:r w:rsidRPr="00CF33ED">
        <w:rPr>
          <w:rFonts w:ascii="Angsana New" w:hAnsi="Angsana New" w:cs="Angsana New"/>
          <w:sz w:val="32"/>
          <w:szCs w:val="32"/>
        </w:rPr>
        <w:t xml:space="preserve">: </w:t>
      </w:r>
      <w:r w:rsidRPr="00CF33ED">
        <w:rPr>
          <w:rFonts w:ascii="Angsana New" w:hAnsi="Angsana New" w:cs="Angsana New" w:hint="cs"/>
          <w:sz w:val="32"/>
          <w:szCs w:val="32"/>
          <w:cs/>
        </w:rPr>
        <w:t>พัน</w:t>
      </w:r>
      <w:r w:rsidRPr="00CF33ED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1197"/>
        <w:gridCol w:w="1198"/>
        <w:gridCol w:w="1198"/>
        <w:gridCol w:w="1199"/>
      </w:tblGrid>
      <w:tr w:rsidR="00A22763" w:rsidRPr="00CF33ED" w14:paraId="0C599257" w14:textId="77777777" w:rsidTr="003B04DF">
        <w:trPr>
          <w:jc w:val="right"/>
        </w:trPr>
        <w:tc>
          <w:tcPr>
            <w:tcW w:w="4676" w:type="dxa"/>
            <w:vMerge w:val="restart"/>
          </w:tcPr>
          <w:p w14:paraId="139DA19C" w14:textId="77777777" w:rsidR="00A22763" w:rsidRPr="00CF33ED" w:rsidRDefault="00A22763" w:rsidP="00A22763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  <w:p w14:paraId="214D8B9B" w14:textId="77777777" w:rsidR="00A22763" w:rsidRPr="00CF33ED" w:rsidRDefault="00A22763" w:rsidP="004467E5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สำหรับงวดสิ้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สุดวั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ที่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CF33E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4467E5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ยน</w:t>
            </w:r>
          </w:p>
        </w:tc>
        <w:tc>
          <w:tcPr>
            <w:tcW w:w="2395" w:type="dxa"/>
            <w:gridSpan w:val="2"/>
          </w:tcPr>
          <w:p w14:paraId="36F17A0C" w14:textId="77777777" w:rsidR="00A22763" w:rsidRPr="00CF33ED" w:rsidRDefault="00A22763" w:rsidP="00A22763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</w:tcPr>
          <w:p w14:paraId="68E3F5CC" w14:textId="77777777" w:rsidR="00A22763" w:rsidRPr="00CF33ED" w:rsidRDefault="00A22763" w:rsidP="00A22763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2763" w:rsidRPr="00CF33ED" w14:paraId="30C5A920" w14:textId="77777777" w:rsidTr="00325FFC">
        <w:trPr>
          <w:jc w:val="right"/>
        </w:trPr>
        <w:tc>
          <w:tcPr>
            <w:tcW w:w="4676" w:type="dxa"/>
            <w:vMerge/>
            <w:tcBorders>
              <w:bottom w:val="single" w:sz="4" w:space="0" w:color="auto"/>
            </w:tcBorders>
          </w:tcPr>
          <w:p w14:paraId="634FD76A" w14:textId="77777777" w:rsidR="00A22763" w:rsidRPr="00CF33ED" w:rsidRDefault="00A22763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907E61D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0F138988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B8FD336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7A6B048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A22763" w:rsidRPr="00CF33ED" w14:paraId="23B457B5" w14:textId="77777777" w:rsidTr="00325FFC">
        <w:trPr>
          <w:jc w:val="right"/>
        </w:trPr>
        <w:tc>
          <w:tcPr>
            <w:tcW w:w="4676" w:type="dxa"/>
            <w:tcBorders>
              <w:bottom w:val="nil"/>
            </w:tcBorders>
          </w:tcPr>
          <w:p w14:paraId="29F60AD7" w14:textId="77777777" w:rsidR="00A22763" w:rsidRPr="0060203F" w:rsidRDefault="00A22763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60203F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สำหรับงวด </w:t>
            </w:r>
            <w:r w:rsidRPr="0060203F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  <w:t xml:space="preserve">3 </w:t>
            </w:r>
            <w:r w:rsidRPr="0060203F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เดือน</w:t>
            </w:r>
          </w:p>
        </w:tc>
        <w:tc>
          <w:tcPr>
            <w:tcW w:w="1197" w:type="dxa"/>
            <w:tcBorders>
              <w:bottom w:val="nil"/>
            </w:tcBorders>
          </w:tcPr>
          <w:p w14:paraId="5F0AA841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14:paraId="36E5B0C3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14:paraId="24BAF8F1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tcBorders>
              <w:bottom w:val="nil"/>
            </w:tcBorders>
          </w:tcPr>
          <w:p w14:paraId="33ECEFB2" w14:textId="77777777" w:rsidR="00A22763" w:rsidRPr="00CF33ED" w:rsidRDefault="00A22763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86012" w:rsidRPr="00CF33ED" w14:paraId="733E7201" w14:textId="77777777" w:rsidTr="00325FFC">
        <w:trPr>
          <w:jc w:val="right"/>
        </w:trPr>
        <w:tc>
          <w:tcPr>
            <w:tcW w:w="4676" w:type="dxa"/>
            <w:tcBorders>
              <w:top w:val="nil"/>
              <w:bottom w:val="nil"/>
            </w:tcBorders>
          </w:tcPr>
          <w:p w14:paraId="58957EA3" w14:textId="77777777" w:rsidR="00886012" w:rsidRPr="00CF33ED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7A2822C8" w14:textId="77777777" w:rsidR="00886012" w:rsidRPr="00CF33ED" w:rsidRDefault="006462AA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0CB3E40" w14:textId="77777777" w:rsidR="00886012" w:rsidRPr="00CF33ED" w:rsidRDefault="001C623B" w:rsidP="00801EFC">
            <w:pPr>
              <w:tabs>
                <w:tab w:val="decimal" w:pos="723"/>
              </w:tabs>
              <w:ind w:left="76" w:right="-28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86012">
              <w:rPr>
                <w:rFonts w:ascii="Angsana New" w:hAnsi="Angsana New" w:cs="Angsana New"/>
                <w:sz w:val="32"/>
                <w:szCs w:val="32"/>
              </w:rPr>
              <w:t>70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0201729" w14:textId="77777777" w:rsidR="00886012" w:rsidRPr="00CF33ED" w:rsidRDefault="006462AA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2A2547C1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886012" w:rsidRPr="00CF33ED" w14:paraId="77A047A6" w14:textId="77777777" w:rsidTr="00325FFC">
        <w:trPr>
          <w:jc w:val="right"/>
        </w:trPr>
        <w:tc>
          <w:tcPr>
            <w:tcW w:w="4676" w:type="dxa"/>
            <w:tcBorders>
              <w:top w:val="nil"/>
              <w:bottom w:val="nil"/>
            </w:tcBorders>
          </w:tcPr>
          <w:p w14:paraId="3DA887B9" w14:textId="77777777" w:rsidR="00886012" w:rsidRPr="00CF33ED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056BABB0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EA62C7F" w14:textId="77777777" w:rsidR="00886012" w:rsidRPr="00CF33ED" w:rsidRDefault="00886012" w:rsidP="00801EFC">
            <w:pPr>
              <w:tabs>
                <w:tab w:val="decimal" w:pos="723"/>
              </w:tabs>
              <w:ind w:left="76" w:right="1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1805C866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30E5B6BD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86012" w:rsidRPr="003F1466" w14:paraId="066DC8E1" w14:textId="77777777" w:rsidTr="00325FFC">
        <w:trPr>
          <w:trHeight w:val="415"/>
          <w:jc w:val="right"/>
        </w:trPr>
        <w:tc>
          <w:tcPr>
            <w:tcW w:w="4676" w:type="dxa"/>
            <w:tcBorders>
              <w:top w:val="nil"/>
              <w:bottom w:val="nil"/>
            </w:tcBorders>
          </w:tcPr>
          <w:p w14:paraId="5AE9A716" w14:textId="77777777" w:rsidR="00886012" w:rsidRPr="00CF33ED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BBD387" w14:textId="77777777" w:rsidR="00886012" w:rsidRPr="00CF33ED" w:rsidRDefault="00D14BB8" w:rsidP="0068654E">
            <w:pPr>
              <w:tabs>
                <w:tab w:val="left" w:pos="710"/>
              </w:tabs>
              <w:ind w:left="-137" w:right="-33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(63)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AEC865" w14:textId="77777777" w:rsidR="00886012" w:rsidRPr="00CF33ED" w:rsidRDefault="009E7B24" w:rsidP="009E7B24">
            <w:pPr>
              <w:tabs>
                <w:tab w:val="decimal" w:pos="723"/>
              </w:tabs>
              <w:spacing w:before="30" w:line="276" w:lineRule="auto"/>
              <w:ind w:left="76" w:right="-6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AA92D" w14:textId="77777777" w:rsidR="00886012" w:rsidRPr="00CF33ED" w:rsidRDefault="001C623B" w:rsidP="0068654E">
            <w:pPr>
              <w:tabs>
                <w:tab w:val="left" w:pos="714"/>
              </w:tabs>
              <w:ind w:left="-137" w:right="-33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(63</w:t>
            </w:r>
            <w:r w:rsidR="0068654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8FF10" w14:textId="77777777" w:rsidR="00886012" w:rsidRPr="00CF33ED" w:rsidRDefault="008450BD" w:rsidP="0068654E">
            <w:pPr>
              <w:tabs>
                <w:tab w:val="left" w:pos="710"/>
              </w:tabs>
              <w:ind w:left="-137" w:right="-2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</w:t>
            </w:r>
          </w:p>
        </w:tc>
      </w:tr>
      <w:tr w:rsidR="00886012" w:rsidRPr="00CF33ED" w14:paraId="0596A593" w14:textId="77777777" w:rsidTr="00325FFC">
        <w:trPr>
          <w:jc w:val="right"/>
        </w:trPr>
        <w:tc>
          <w:tcPr>
            <w:tcW w:w="4676" w:type="dxa"/>
            <w:tcBorders>
              <w:top w:val="nil"/>
              <w:bottom w:val="single" w:sz="4" w:space="0" w:color="auto"/>
            </w:tcBorders>
          </w:tcPr>
          <w:p w14:paraId="3CC01ED4" w14:textId="77777777" w:rsidR="00886012" w:rsidRPr="00CF33ED" w:rsidRDefault="001C623B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ค่าใช้จ่าย(รายได้)ภาษีเงินได้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B829C" w14:textId="77777777" w:rsidR="00886012" w:rsidRPr="00CF33ED" w:rsidRDefault="00642989" w:rsidP="0068654E">
            <w:pPr>
              <w:tabs>
                <w:tab w:val="left" w:pos="710"/>
              </w:tabs>
              <w:ind w:left="-137" w:right="-33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(63)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E5B1D" w14:textId="77777777" w:rsidR="00886012" w:rsidRPr="00CF33ED" w:rsidRDefault="009E7B24" w:rsidP="009E7B24">
            <w:pPr>
              <w:tabs>
                <w:tab w:val="decimal" w:pos="723"/>
              </w:tabs>
              <w:spacing w:before="30" w:line="276" w:lineRule="auto"/>
              <w:ind w:left="76" w:right="-6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A231A" w14:textId="77777777" w:rsidR="00886012" w:rsidRPr="00CF33ED" w:rsidRDefault="001C623B" w:rsidP="0068654E">
            <w:pPr>
              <w:tabs>
                <w:tab w:val="left" w:pos="710"/>
              </w:tabs>
              <w:ind w:left="-137" w:right="-33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(63)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185CC" w14:textId="77777777" w:rsidR="00886012" w:rsidRPr="00CF33ED" w:rsidRDefault="008450BD" w:rsidP="0068654E">
            <w:pPr>
              <w:tabs>
                <w:tab w:val="left" w:pos="710"/>
              </w:tabs>
              <w:ind w:left="-137" w:right="-2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</w:t>
            </w:r>
          </w:p>
        </w:tc>
      </w:tr>
      <w:tr w:rsidR="00886012" w:rsidRPr="00CF33ED" w14:paraId="01520BFE" w14:textId="77777777" w:rsidTr="00325FFC">
        <w:trPr>
          <w:jc w:val="right"/>
        </w:trPr>
        <w:tc>
          <w:tcPr>
            <w:tcW w:w="4676" w:type="dxa"/>
            <w:tcBorders>
              <w:bottom w:val="nil"/>
            </w:tcBorders>
          </w:tcPr>
          <w:p w14:paraId="7F5AB04C" w14:textId="77777777" w:rsidR="00886012" w:rsidRPr="0060203F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60203F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สำหรับงวด </w:t>
            </w:r>
            <w:r w:rsidR="005966DD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  <w:t>9</w:t>
            </w:r>
            <w:r w:rsidRPr="0060203F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60203F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เดือน</w:t>
            </w:r>
          </w:p>
        </w:tc>
        <w:tc>
          <w:tcPr>
            <w:tcW w:w="1197" w:type="dxa"/>
            <w:tcBorders>
              <w:bottom w:val="nil"/>
            </w:tcBorders>
          </w:tcPr>
          <w:p w14:paraId="552A40C7" w14:textId="77777777" w:rsidR="00886012" w:rsidRPr="00CF33ED" w:rsidRDefault="00886012" w:rsidP="00886012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14:paraId="51040528" w14:textId="77777777" w:rsidR="00886012" w:rsidRPr="00CF33ED" w:rsidRDefault="00886012" w:rsidP="00801EFC">
            <w:pPr>
              <w:tabs>
                <w:tab w:val="decimal" w:pos="723"/>
              </w:tabs>
              <w:ind w:left="76" w:right="-1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14:paraId="2246BAD5" w14:textId="77777777" w:rsidR="00886012" w:rsidRPr="00CF33ED" w:rsidRDefault="00886012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tcBorders>
              <w:bottom w:val="nil"/>
            </w:tcBorders>
          </w:tcPr>
          <w:p w14:paraId="0E7A350E" w14:textId="77777777" w:rsidR="00886012" w:rsidRPr="00CF33ED" w:rsidRDefault="00886012" w:rsidP="00A22763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86012" w:rsidRPr="00CF33ED" w14:paraId="23938717" w14:textId="77777777" w:rsidTr="00325FFC">
        <w:trPr>
          <w:jc w:val="right"/>
        </w:trPr>
        <w:tc>
          <w:tcPr>
            <w:tcW w:w="4676" w:type="dxa"/>
            <w:tcBorders>
              <w:top w:val="nil"/>
              <w:bottom w:val="nil"/>
            </w:tcBorders>
          </w:tcPr>
          <w:p w14:paraId="43A2C1B3" w14:textId="77777777" w:rsidR="00886012" w:rsidRPr="00CF33ED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55EDD33C" w14:textId="77777777" w:rsidR="00886012" w:rsidRPr="00CF33ED" w:rsidRDefault="006462AA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1FCD769F" w14:textId="77777777" w:rsidR="00886012" w:rsidRPr="00CF33ED" w:rsidRDefault="004A1D04" w:rsidP="004A1D04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84C72BA" w14:textId="77777777" w:rsidR="00886012" w:rsidRPr="00CF33ED" w:rsidRDefault="006462AA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17DA0F8E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886012" w:rsidRPr="00CF33ED" w14:paraId="755A8B6A" w14:textId="77777777" w:rsidTr="00325FFC">
        <w:trPr>
          <w:jc w:val="right"/>
        </w:trPr>
        <w:tc>
          <w:tcPr>
            <w:tcW w:w="4676" w:type="dxa"/>
            <w:tcBorders>
              <w:top w:val="nil"/>
              <w:bottom w:val="nil"/>
            </w:tcBorders>
          </w:tcPr>
          <w:p w14:paraId="6DB24249" w14:textId="77777777" w:rsidR="00886012" w:rsidRPr="00CF33ED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6AA5EEEA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ACB85B5" w14:textId="77777777" w:rsidR="00886012" w:rsidRPr="00CF33ED" w:rsidRDefault="00886012" w:rsidP="00801EFC">
            <w:pPr>
              <w:tabs>
                <w:tab w:val="decimal" w:pos="723"/>
              </w:tabs>
              <w:ind w:left="76" w:right="1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CD576E0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shd w:val="clear" w:color="auto" w:fill="auto"/>
          </w:tcPr>
          <w:p w14:paraId="543E4E9C" w14:textId="77777777" w:rsidR="00886012" w:rsidRPr="00CF33ED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86012" w:rsidRPr="003F1466" w14:paraId="67700D0D" w14:textId="77777777" w:rsidTr="00325FFC">
        <w:trPr>
          <w:trHeight w:val="475"/>
          <w:jc w:val="right"/>
        </w:trPr>
        <w:tc>
          <w:tcPr>
            <w:tcW w:w="4676" w:type="dxa"/>
            <w:tcBorders>
              <w:top w:val="nil"/>
              <w:bottom w:val="nil"/>
            </w:tcBorders>
          </w:tcPr>
          <w:p w14:paraId="2DA34C0F" w14:textId="77777777" w:rsidR="00886012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99A50" w14:textId="77777777" w:rsidR="00886012" w:rsidRDefault="00642989" w:rsidP="0068654E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(8,551)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91D81D" w14:textId="77777777" w:rsidR="00886012" w:rsidRPr="00CF33ED" w:rsidRDefault="00886012" w:rsidP="0068654E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9E7B24">
              <w:rPr>
                <w:rFonts w:ascii="Angsana New" w:hAnsi="Angsana New" w:cs="Angsana New"/>
                <w:sz w:val="32"/>
                <w:szCs w:val="32"/>
              </w:rPr>
              <w:t>784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C9D7D" w14:textId="77777777" w:rsidR="00886012" w:rsidRDefault="001C623B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(8,551)</w:t>
            </w: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28CCA" w14:textId="77777777" w:rsidR="00886012" w:rsidRDefault="00886012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8450BD">
              <w:rPr>
                <w:rFonts w:ascii="Angsana New" w:hAnsi="Angsana New" w:cs="Angsana New"/>
                <w:sz w:val="32"/>
                <w:szCs w:val="32"/>
              </w:rPr>
              <w:t>784</w:t>
            </w:r>
          </w:p>
        </w:tc>
      </w:tr>
      <w:tr w:rsidR="00886012" w:rsidRPr="00CF33ED" w14:paraId="1FC88593" w14:textId="77777777" w:rsidTr="00325FFC">
        <w:trPr>
          <w:jc w:val="right"/>
        </w:trPr>
        <w:tc>
          <w:tcPr>
            <w:tcW w:w="4676" w:type="dxa"/>
            <w:tcBorders>
              <w:top w:val="nil"/>
              <w:bottom w:val="single" w:sz="4" w:space="0" w:color="auto"/>
            </w:tcBorders>
            <w:vAlign w:val="center"/>
          </w:tcPr>
          <w:p w14:paraId="50B1AC99" w14:textId="77777777" w:rsidR="00886012" w:rsidRDefault="00886012" w:rsidP="00A22763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ค่าใช้จ่าย(รายได้)ภาษีเงินได้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37539B" w14:textId="77777777" w:rsidR="00886012" w:rsidRDefault="00642989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(8,551)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F3BF9" w14:textId="77777777" w:rsidR="00886012" w:rsidRPr="00CF33ED" w:rsidRDefault="00886012" w:rsidP="00801EFC">
            <w:pPr>
              <w:tabs>
                <w:tab w:val="decimal" w:pos="723"/>
              </w:tabs>
              <w:spacing w:before="30" w:line="276" w:lineRule="auto"/>
              <w:ind w:left="76" w:right="-6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</w:t>
            </w:r>
            <w:r w:rsidR="009E7B24">
              <w:rPr>
                <w:rFonts w:ascii="Angsana New" w:hAnsi="Angsana New" w:cs="Angsana New"/>
                <w:sz w:val="32"/>
                <w:szCs w:val="32"/>
              </w:rPr>
              <w:t>84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FC910E" w14:textId="77777777" w:rsidR="00886012" w:rsidRDefault="001C623B" w:rsidP="00801EFC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(8,551)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59881" w14:textId="77777777" w:rsidR="00886012" w:rsidRDefault="00886012" w:rsidP="008450BD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8450BD">
              <w:rPr>
                <w:rFonts w:ascii="Angsana New" w:hAnsi="Angsana New" w:cs="Angsana New"/>
                <w:sz w:val="32"/>
                <w:szCs w:val="32"/>
              </w:rPr>
              <w:t>784</w:t>
            </w:r>
          </w:p>
        </w:tc>
      </w:tr>
    </w:tbl>
    <w:p w14:paraId="6AB923C7" w14:textId="77777777" w:rsidR="00CA6C40" w:rsidRPr="00F151C0" w:rsidRDefault="00CA6C40" w:rsidP="00CA6C40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14"/>
          <w:szCs w:val="14"/>
        </w:rPr>
      </w:pPr>
    </w:p>
    <w:p w14:paraId="5B9E7F27" w14:textId="77777777" w:rsidR="00E50553" w:rsidRDefault="00E50553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A80F0A7" w14:textId="77777777" w:rsidR="00F15CD6" w:rsidRPr="00F15CD6" w:rsidRDefault="00FE6B11" w:rsidP="00064DB0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 w:hint="cs"/>
          <w:sz w:val="32"/>
          <w:szCs w:val="32"/>
          <w:cs/>
        </w:rPr>
        <w:lastRenderedPageBreak/>
        <w:t>ณ วันที่ 3</w:t>
      </w:r>
      <w:r w:rsidR="007B3464">
        <w:rPr>
          <w:rFonts w:ascii="Angsana New" w:hAnsi="Angsana New" w:cs="Angsana New"/>
          <w:sz w:val="32"/>
          <w:szCs w:val="32"/>
        </w:rPr>
        <w:t>0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67E5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7B3464">
        <w:rPr>
          <w:rFonts w:ascii="Angsana New" w:hAnsi="Angsana New" w:cs="Angsana New" w:hint="cs"/>
          <w:sz w:val="32"/>
          <w:szCs w:val="32"/>
          <w:cs/>
        </w:rPr>
        <w:t>ยน</w:t>
      </w:r>
      <w:r w:rsidR="00EE2256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AD0E4C">
        <w:rPr>
          <w:rFonts w:ascii="Angsana New" w:hAnsi="Angsana New" w:cs="Angsana New"/>
          <w:sz w:val="32"/>
          <w:szCs w:val="32"/>
        </w:rPr>
        <w:t>2</w:t>
      </w:r>
      <w:r w:rsidR="0047736C">
        <w:rPr>
          <w:rFonts w:ascii="Angsana New" w:hAnsi="Angsana New" w:cs="Angsana New" w:hint="cs"/>
          <w:sz w:val="32"/>
          <w:szCs w:val="32"/>
          <w:cs/>
        </w:rPr>
        <w:t xml:space="preserve"> และ 31 ธันวาคม 2</w:t>
      </w:r>
      <w:r w:rsidR="00AD0E4C">
        <w:rPr>
          <w:rFonts w:ascii="Angsana New" w:hAnsi="Angsana New" w:cs="Angsana New"/>
          <w:sz w:val="32"/>
          <w:szCs w:val="32"/>
        </w:rPr>
        <w:t>561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สินทรัพย์/หนี้สินภาษีเงินได้รอการตัดบัญชีประกอบด้วยผลแตกต่างชั่วคราว ดังต่อไปนี้</w:t>
      </w:r>
    </w:p>
    <w:p w14:paraId="6F9D2FAD" w14:textId="77777777" w:rsidR="00AC12B7" w:rsidRPr="00150642" w:rsidRDefault="00AC12B7" w:rsidP="00E50553">
      <w:pPr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 w:hint="cs"/>
          <w:sz w:val="30"/>
          <w:szCs w:val="30"/>
          <w:cs/>
        </w:rPr>
        <w:t>พัน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755"/>
        <w:gridCol w:w="1755"/>
      </w:tblGrid>
      <w:tr w:rsidR="00EE2256" w:rsidRPr="00A63755" w14:paraId="4852324E" w14:textId="77777777" w:rsidTr="00D32FEE">
        <w:trPr>
          <w:trHeight w:val="422"/>
        </w:trPr>
        <w:tc>
          <w:tcPr>
            <w:tcW w:w="5310" w:type="dxa"/>
            <w:vMerge w:val="restart"/>
            <w:vAlign w:val="center"/>
          </w:tcPr>
          <w:p w14:paraId="7C3AE718" w14:textId="77777777" w:rsidR="00EE2256" w:rsidRPr="00A63755" w:rsidRDefault="00EE2256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14:paraId="7AC08F9B" w14:textId="77777777" w:rsidR="00EE2256" w:rsidRPr="00A63755" w:rsidRDefault="00EE2256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2256" w:rsidRPr="00A63755" w14:paraId="211D5378" w14:textId="77777777" w:rsidTr="006A678D">
        <w:trPr>
          <w:trHeight w:val="153"/>
        </w:trPr>
        <w:tc>
          <w:tcPr>
            <w:tcW w:w="5310" w:type="dxa"/>
            <w:vMerge/>
            <w:tcBorders>
              <w:bottom w:val="single" w:sz="4" w:space="0" w:color="auto"/>
            </w:tcBorders>
          </w:tcPr>
          <w:p w14:paraId="1460C410" w14:textId="77777777" w:rsidR="00EE2256" w:rsidRPr="00A63755" w:rsidRDefault="00EE2256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  <w:right w:val="dashSmallGap" w:sz="4" w:space="0" w:color="auto"/>
            </w:tcBorders>
          </w:tcPr>
          <w:p w14:paraId="5F4E589A" w14:textId="77777777" w:rsidR="00EE2256" w:rsidRPr="00A63755" w:rsidRDefault="00837C4F" w:rsidP="00832B66">
            <w:pPr>
              <w:spacing w:line="235" w:lineRule="auto"/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7B346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2B3C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67E5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7B3464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="002B3C0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EE2256"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E2256"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EE22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755" w:type="dxa"/>
            <w:tcBorders>
              <w:left w:val="dashSmallGap" w:sz="4" w:space="0" w:color="auto"/>
              <w:bottom w:val="single" w:sz="4" w:space="0" w:color="auto"/>
            </w:tcBorders>
          </w:tcPr>
          <w:p w14:paraId="5BA9EE06" w14:textId="77777777" w:rsidR="00EE2256" w:rsidRPr="00A63755" w:rsidRDefault="00837C4F" w:rsidP="00832B66">
            <w:pPr>
              <w:spacing w:line="235" w:lineRule="auto"/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EE2256"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ธ.ค. </w:t>
            </w:r>
            <w:r w:rsidR="00EE2256"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2B3C0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0E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E2256" w:rsidRPr="00A63755" w14:paraId="77022DA5" w14:textId="77777777" w:rsidTr="006A678D">
        <w:trPr>
          <w:trHeight w:val="297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7D17DCA9" w14:textId="77777777" w:rsidR="00835F22" w:rsidRPr="0036057F" w:rsidRDefault="00835F22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20%</w:t>
            </w:r>
          </w:p>
          <w:p w14:paraId="177936D5" w14:textId="77777777" w:rsidR="00EE2256" w:rsidRPr="0036057F" w:rsidRDefault="00EE2256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2039518A" w14:textId="77777777" w:rsidR="00EE2256" w:rsidRPr="000C0D64" w:rsidRDefault="00EE2256" w:rsidP="00832B66">
            <w:pPr>
              <w:tabs>
                <w:tab w:val="decimal" w:pos="622"/>
              </w:tabs>
              <w:spacing w:line="235" w:lineRule="auto"/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51F9CB89" w14:textId="77777777" w:rsidR="00EE2256" w:rsidRPr="000C0D64" w:rsidRDefault="00EE2256" w:rsidP="00832B66">
            <w:pPr>
              <w:tabs>
                <w:tab w:val="decimal" w:pos="622"/>
              </w:tabs>
              <w:spacing w:line="235" w:lineRule="auto"/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256" w:rsidRPr="00A63755" w14:paraId="27021444" w14:textId="77777777" w:rsidTr="006A678D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299DFBD8" w14:textId="77777777" w:rsidR="00EE2256" w:rsidRPr="00A63755" w:rsidRDefault="00EE2256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="003D7F4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2CD34C56" w14:textId="77777777" w:rsidR="00EE2256" w:rsidRPr="000C0D64" w:rsidRDefault="00925331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412441EE" w14:textId="77777777" w:rsidR="00EE2256" w:rsidRPr="000C0D64" w:rsidRDefault="00266DBF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572</w:t>
            </w:r>
          </w:p>
        </w:tc>
      </w:tr>
      <w:tr w:rsidR="003D7F40" w:rsidRPr="00A63755" w14:paraId="5B451781" w14:textId="77777777" w:rsidTr="006A678D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15D02F26" w14:textId="77777777" w:rsidR="003D7F40" w:rsidRPr="00A63755" w:rsidRDefault="003D7F40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6EAD925A" w14:textId="77777777" w:rsidR="003D7F40" w:rsidRPr="000C0D64" w:rsidRDefault="00925331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23,838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13D486D3" w14:textId="77777777" w:rsidR="003D7F40" w:rsidRPr="000C0D64" w:rsidRDefault="00266DBF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12,051</w:t>
            </w:r>
          </w:p>
        </w:tc>
      </w:tr>
      <w:tr w:rsidR="00694223" w:rsidRPr="00A63755" w14:paraId="275D2BC5" w14:textId="77777777" w:rsidTr="006A678D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04A39B50" w14:textId="77777777" w:rsidR="00694223" w:rsidRPr="00A63755" w:rsidRDefault="00E03306" w:rsidP="001B613C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1B613C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)ขาดทุนจาก</w:t>
            </w:r>
            <w:r w:rsidR="00AA09FF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138A11AD" w14:textId="77777777" w:rsidR="00694223" w:rsidRPr="000C0D64" w:rsidRDefault="00925331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(188)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32D4C382" w14:textId="77777777" w:rsidR="00694223" w:rsidRPr="000C0D64" w:rsidRDefault="00694223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693</w:t>
            </w:r>
          </w:p>
        </w:tc>
      </w:tr>
      <w:tr w:rsidR="003D7F40" w:rsidRPr="00A63755" w14:paraId="483CC21A" w14:textId="77777777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3C64DA5E" w14:textId="77777777" w:rsidR="003D7F40" w:rsidRPr="00A63755" w:rsidRDefault="003D7F40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041A0BAA" w14:textId="77777777" w:rsidR="003D7F40" w:rsidRPr="000C0D64" w:rsidRDefault="00925331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(44,632)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763E1F1E" w14:textId="77777777" w:rsidR="003D7F40" w:rsidRPr="000C0D64" w:rsidRDefault="00266DB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(45,050)</w:t>
            </w:r>
          </w:p>
        </w:tc>
      </w:tr>
      <w:tr w:rsidR="003D7F40" w:rsidRPr="00A63755" w14:paraId="4F938C20" w14:textId="77777777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5DEF3131" w14:textId="77777777" w:rsidR="003D7F40" w:rsidRPr="00A63755" w:rsidRDefault="003D7F40" w:rsidP="00832B66">
            <w:pPr>
              <w:spacing w:line="235" w:lineRule="auto"/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3C3F0529" w14:textId="77777777" w:rsidR="003D7F40" w:rsidRPr="000C0D64" w:rsidRDefault="00925331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35,559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58B5BFFF" w14:textId="77777777" w:rsidR="003D7F40" w:rsidRPr="000C0D64" w:rsidRDefault="00266DB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23,491</w:t>
            </w:r>
          </w:p>
        </w:tc>
      </w:tr>
      <w:tr w:rsidR="003D7F40" w:rsidRPr="00A63755" w14:paraId="0C2073C7" w14:textId="77777777" w:rsidTr="003B04DF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6A739671" w14:textId="77777777" w:rsidR="003D7F40" w:rsidRPr="00A63755" w:rsidRDefault="003D7F40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6F5F5FB0" w14:textId="77777777" w:rsidR="003D7F40" w:rsidRPr="000C0D64" w:rsidRDefault="00925331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97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38E6DFB2" w14:textId="77777777" w:rsidR="003D7F40" w:rsidRPr="000C0D64" w:rsidRDefault="00266DB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139</w:t>
            </w:r>
          </w:p>
        </w:tc>
      </w:tr>
      <w:tr w:rsidR="003D7F40" w:rsidRPr="00A63755" w14:paraId="24A37F02" w14:textId="77777777" w:rsidTr="003B04DF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406510A" w14:textId="77777777" w:rsidR="003D7F40" w:rsidRDefault="003D7F40" w:rsidP="00832B66">
            <w:pPr>
              <w:spacing w:line="235" w:lineRule="auto"/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15FCBDF" w14:textId="77777777" w:rsidR="003D7F40" w:rsidRPr="000C0D64" w:rsidRDefault="00925331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14,674</w:t>
            </w:r>
          </w:p>
        </w:tc>
        <w:tc>
          <w:tcPr>
            <w:tcW w:w="175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D852" w14:textId="77777777" w:rsidR="00064DB0" w:rsidRPr="000C0D64" w:rsidRDefault="00266DB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(8,104)</w:t>
            </w:r>
          </w:p>
        </w:tc>
      </w:tr>
      <w:tr w:rsidR="00266DBF" w:rsidRPr="00A63755" w14:paraId="0EF36ECC" w14:textId="77777777" w:rsidTr="003B04DF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2F4C3290" w14:textId="77777777" w:rsidR="00266DBF" w:rsidRPr="0036057F" w:rsidRDefault="006907D6" w:rsidP="00E50553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br w:type="page"/>
            </w:r>
            <w:r w:rsidRPr="0036057F">
              <w:br w:type="page"/>
            </w:r>
            <w:r w:rsidR="00266DBF"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</w:t>
            </w:r>
            <w:r w:rsidR="00835F22"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  <w:p w14:paraId="193C990E" w14:textId="77777777" w:rsidR="00785D0B" w:rsidRPr="0036057F" w:rsidRDefault="00785D0B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left="162"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รับรู้ในกำไรสะสม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44C8604A" w14:textId="77777777" w:rsidR="00266DBF" w:rsidRPr="000C0D64" w:rsidRDefault="00266DB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5622C52F" w14:textId="77777777" w:rsidR="00266DBF" w:rsidRPr="000C0D64" w:rsidRDefault="00266DB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313049" w:rsidRPr="00A63755" w14:paraId="7618CCC1" w14:textId="77777777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2BEE4FF8" w14:textId="77777777" w:rsidR="00313049" w:rsidRPr="0036057F" w:rsidRDefault="00313049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707E97FC" w14:textId="77777777" w:rsidR="00313049" w:rsidRPr="000C0D64" w:rsidRDefault="00954359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439995E8" w14:textId="77777777" w:rsidR="00313049" w:rsidRPr="000C0D64" w:rsidRDefault="00313049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(4,52</w:t>
            </w:r>
            <w:r>
              <w:rPr>
                <w:rFonts w:ascii="AngsanaUPC" w:hAnsi="AngsanaUPC" w:cs="AngsanaUPC"/>
                <w:sz w:val="30"/>
                <w:szCs w:val="30"/>
              </w:rPr>
              <w:t>9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382B8B" w:rsidRPr="00A63755" w14:paraId="1126ED51" w14:textId="77777777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30740266" w14:textId="77777777" w:rsidR="00382B8B" w:rsidRPr="00313049" w:rsidRDefault="00382B8B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30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6D8CC750" w14:textId="77777777" w:rsidR="00382B8B" w:rsidRPr="000C0D64" w:rsidRDefault="00382B8B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4CC7341C" w14:textId="77777777" w:rsidR="00382B8B" w:rsidRPr="000C0D64" w:rsidRDefault="00382B8B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36057F" w:rsidRPr="00A63755" w14:paraId="26F12CDD" w14:textId="77777777" w:rsidTr="006A678D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1D6AF96B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755" w:type="dxa"/>
            <w:tcBorders>
              <w:top w:val="nil"/>
              <w:bottom w:val="single" w:sz="6" w:space="0" w:color="auto"/>
              <w:right w:val="dashSmallGap" w:sz="4" w:space="0" w:color="auto"/>
            </w:tcBorders>
            <w:vAlign w:val="center"/>
          </w:tcPr>
          <w:p w14:paraId="2BEF522B" w14:textId="77777777" w:rsidR="0036057F" w:rsidRPr="000C0D64" w:rsidRDefault="00587FC9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(66,564)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single" w:sz="6" w:space="0" w:color="auto"/>
            </w:tcBorders>
            <w:vAlign w:val="center"/>
          </w:tcPr>
          <w:p w14:paraId="172FFC5D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(68,561)</w:t>
            </w:r>
          </w:p>
        </w:tc>
      </w:tr>
      <w:tr w:rsidR="0036057F" w:rsidRPr="00A63755" w14:paraId="7304ED96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0D52F327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left="342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6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14:paraId="4246E2FA" w14:textId="77777777" w:rsidR="0036057F" w:rsidRPr="000C0D64" w:rsidRDefault="00092126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(51,89</w:t>
            </w:r>
            <w:r w:rsidR="00954359">
              <w:rPr>
                <w:rFonts w:ascii="AngsanaUPC" w:hAnsi="AngsanaUPC" w:cs="AngsanaUPC"/>
                <w:sz w:val="30"/>
                <w:szCs w:val="30"/>
              </w:rPr>
              <w:t>0)</w:t>
            </w:r>
          </w:p>
        </w:tc>
        <w:tc>
          <w:tcPr>
            <w:tcW w:w="1755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</w:tcBorders>
            <w:vAlign w:val="center"/>
          </w:tcPr>
          <w:p w14:paraId="347E796C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(81,19</w:t>
            </w:r>
            <w:r w:rsidR="00382B8B">
              <w:rPr>
                <w:rFonts w:ascii="AngsanaUPC" w:hAnsi="AngsanaUPC" w:cs="AngsanaUPC"/>
                <w:sz w:val="30"/>
                <w:szCs w:val="30"/>
              </w:rPr>
              <w:t>4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36057F" w:rsidRPr="00A63755" w14:paraId="56380166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1F1B8D07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อัตราภาษีเงิน</w:t>
            </w:r>
            <w:r w:rsidRPr="002630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ได้ </w:t>
            </w:r>
            <w:r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10%</w:t>
            </w:r>
            <w:r w:rsidR="002630FA" w:rsidRPr="002630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2630FA"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(BOI)</w:t>
            </w:r>
          </w:p>
          <w:p w14:paraId="7EFE10FE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single" w:sz="6" w:space="0" w:color="auto"/>
              <w:bottom w:val="nil"/>
              <w:right w:val="dashSmallGap" w:sz="4" w:space="0" w:color="auto"/>
            </w:tcBorders>
            <w:vAlign w:val="center"/>
          </w:tcPr>
          <w:p w14:paraId="73DEDD1A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dashSmallGap" w:sz="4" w:space="0" w:color="auto"/>
              <w:bottom w:val="nil"/>
            </w:tcBorders>
            <w:vAlign w:val="center"/>
          </w:tcPr>
          <w:p w14:paraId="47D51FF6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36057F" w:rsidRPr="00A63755" w14:paraId="5F23AA64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3D9A8883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6C73D6FD" w14:textId="77777777" w:rsidR="0036057F" w:rsidRPr="000C0D64" w:rsidRDefault="00954359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18,503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330B9A1A" w14:textId="77777777" w:rsidR="0036057F" w:rsidRPr="000C0D64" w:rsidRDefault="0036057F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694223" w:rsidRPr="00A63755" w14:paraId="6CA1E44B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764C9B16" w14:textId="77777777" w:rsidR="00694223" w:rsidRPr="0036057F" w:rsidRDefault="001B613C" w:rsidP="0068654E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="004B544E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E03306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="00D14BB8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73E6963F" w14:textId="77777777" w:rsidR="00694223" w:rsidRPr="000C0D64" w:rsidRDefault="009C55AD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(148)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701EE772" w14:textId="77777777" w:rsidR="00694223" w:rsidRPr="000C0D64" w:rsidRDefault="00694223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14:paraId="59AB1A4D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19BFF008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73683433" w14:textId="77777777" w:rsidR="0036057F" w:rsidRPr="000C0D64" w:rsidRDefault="009C55AD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(421)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7FA78BCC" w14:textId="77777777" w:rsidR="0036057F" w:rsidRPr="000C0D64" w:rsidRDefault="0036057F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14:paraId="19A5E57F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141CEC4B" w14:textId="77777777" w:rsidR="0036057F" w:rsidRPr="0036057F" w:rsidRDefault="0036057F" w:rsidP="00832B66">
            <w:pPr>
              <w:spacing w:line="235" w:lineRule="auto"/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34A1B770" w14:textId="77777777" w:rsidR="0036057F" w:rsidRPr="000C0D64" w:rsidRDefault="009C55AD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8,903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3B071463" w14:textId="77777777" w:rsidR="0036057F" w:rsidRPr="000C0D64" w:rsidRDefault="0036057F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14:paraId="14A78C67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0C61F036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dashSmallGap" w:sz="4" w:space="0" w:color="auto"/>
            </w:tcBorders>
            <w:vAlign w:val="center"/>
          </w:tcPr>
          <w:p w14:paraId="24490E80" w14:textId="77777777" w:rsidR="0036057F" w:rsidRPr="000C0D64" w:rsidRDefault="009C55AD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65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21BE17E6" w14:textId="77777777" w:rsidR="0036057F" w:rsidRPr="000C0D64" w:rsidRDefault="0036057F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14:paraId="1C733557" w14:textId="77777777" w:rsidTr="006A678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7AC20795" w14:textId="77777777" w:rsidR="0036057F" w:rsidRPr="0036057F" w:rsidRDefault="0036057F" w:rsidP="00832B66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left="342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0A9D9DE" w14:textId="77777777" w:rsidR="0036057F" w:rsidRPr="000C0D64" w:rsidRDefault="009C55AD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26,902</w:t>
            </w:r>
          </w:p>
        </w:tc>
        <w:tc>
          <w:tcPr>
            <w:tcW w:w="175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0F17BB25" w14:textId="77777777" w:rsidR="0036057F" w:rsidRPr="000C0D64" w:rsidRDefault="0036057F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9003C7" w14:paraId="372BB93F" w14:textId="77777777" w:rsidTr="006A678D">
        <w:trPr>
          <w:trHeight w:val="85"/>
        </w:trPr>
        <w:tc>
          <w:tcPr>
            <w:tcW w:w="5310" w:type="dxa"/>
            <w:tcBorders>
              <w:top w:val="single" w:sz="4" w:space="0" w:color="auto"/>
              <w:bottom w:val="nil"/>
            </w:tcBorders>
            <w:vAlign w:val="center"/>
          </w:tcPr>
          <w:p w14:paraId="0AD200BF" w14:textId="77777777" w:rsidR="0036057F" w:rsidRPr="0036057F" w:rsidRDefault="0036057F" w:rsidP="00E50553">
            <w:pPr>
              <w:tabs>
                <w:tab w:val="left" w:pos="360"/>
                <w:tab w:val="left" w:pos="900"/>
                <w:tab w:val="left" w:pos="1440"/>
              </w:tabs>
              <w:spacing w:line="235" w:lineRule="auto"/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bottom w:val="nil"/>
              <w:right w:val="dashSmallGap" w:sz="4" w:space="0" w:color="auto"/>
            </w:tcBorders>
            <w:vAlign w:val="center"/>
          </w:tcPr>
          <w:p w14:paraId="357348B6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left w:val="dashSmallGap" w:sz="4" w:space="0" w:color="auto"/>
              <w:bottom w:val="nil"/>
            </w:tcBorders>
            <w:vAlign w:val="center"/>
          </w:tcPr>
          <w:p w14:paraId="22B93B7C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36057F" w:rsidRPr="009003C7" w14:paraId="1E0F6696" w14:textId="77777777" w:rsidTr="00482C2E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236E7E61" w14:textId="77777777" w:rsidR="0036057F" w:rsidRPr="0036057F" w:rsidRDefault="0036057F" w:rsidP="00E50553">
            <w:pPr>
              <w:spacing w:line="235" w:lineRule="auto"/>
              <w:ind w:firstLine="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36057F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nil"/>
              <w:bottom w:val="nil"/>
              <w:right w:val="dashSmallGap" w:sz="4" w:space="0" w:color="auto"/>
            </w:tcBorders>
            <w:vAlign w:val="center"/>
          </w:tcPr>
          <w:p w14:paraId="60F31691" w14:textId="77777777" w:rsidR="0036057F" w:rsidRPr="00482C2E" w:rsidRDefault="009C55AD" w:rsidP="00832B66">
            <w:pPr>
              <w:tabs>
                <w:tab w:val="decimal" w:pos="1239"/>
              </w:tabs>
              <w:spacing w:line="235" w:lineRule="auto"/>
              <w:ind w:left="-98" w:right="-77"/>
            </w:pPr>
            <w:r w:rsidRPr="009C55AD">
              <w:rPr>
                <w:rFonts w:ascii="AngsanaUPC" w:hAnsi="AngsanaUPC" w:cs="AngsanaUPC"/>
                <w:sz w:val="30"/>
                <w:szCs w:val="30"/>
              </w:rPr>
              <w:t>(10,378)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68B5B5E1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(16,239)</w:t>
            </w:r>
          </w:p>
        </w:tc>
      </w:tr>
      <w:tr w:rsidR="00482C2E" w:rsidRPr="00A63755" w14:paraId="3B50E50C" w14:textId="77777777" w:rsidTr="00482C2E">
        <w:trPr>
          <w:trHeight w:val="85"/>
        </w:trPr>
        <w:tc>
          <w:tcPr>
            <w:tcW w:w="5310" w:type="dxa"/>
            <w:tcBorders>
              <w:top w:val="nil"/>
            </w:tcBorders>
            <w:vAlign w:val="center"/>
          </w:tcPr>
          <w:p w14:paraId="4FDF46E8" w14:textId="77777777" w:rsidR="00482C2E" w:rsidRPr="0036057F" w:rsidRDefault="00482C2E" w:rsidP="00E50553">
            <w:pPr>
              <w:spacing w:line="235" w:lineRule="auto"/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6057F">
              <w:rPr>
                <w:rFonts w:ascii="Angsana New" w:hAnsi="Angsana New" w:cs="Angsana New"/>
                <w:sz w:val="30"/>
                <w:szCs w:val="30"/>
              </w:rPr>
              <w:t>0%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BOI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right w:val="dashSmallGap" w:sz="4" w:space="0" w:color="auto"/>
            </w:tcBorders>
            <w:vAlign w:val="center"/>
          </w:tcPr>
          <w:p w14:paraId="43B017E2" w14:textId="77777777" w:rsidR="00482C2E" w:rsidRPr="000C0D64" w:rsidRDefault="00C167C3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2,690</w:t>
            </w:r>
          </w:p>
        </w:tc>
        <w:tc>
          <w:tcPr>
            <w:tcW w:w="1755" w:type="dxa"/>
            <w:tcBorders>
              <w:top w:val="nil"/>
              <w:left w:val="dashSmallGap" w:sz="4" w:space="0" w:color="auto"/>
            </w:tcBorders>
            <w:vAlign w:val="center"/>
          </w:tcPr>
          <w:p w14:paraId="55911EA1" w14:textId="77777777" w:rsidR="00482C2E" w:rsidRPr="000C0D64" w:rsidRDefault="00E56756" w:rsidP="00832B66">
            <w:pPr>
              <w:spacing w:line="235" w:lineRule="auto"/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A63755" w14:paraId="4DB23F86" w14:textId="77777777" w:rsidTr="006A678D">
        <w:trPr>
          <w:trHeight w:val="85"/>
        </w:trPr>
        <w:tc>
          <w:tcPr>
            <w:tcW w:w="5310" w:type="dxa"/>
            <w:tcBorders>
              <w:top w:val="nil"/>
            </w:tcBorders>
            <w:vAlign w:val="center"/>
          </w:tcPr>
          <w:p w14:paraId="296FE00B" w14:textId="77777777" w:rsidR="0036057F" w:rsidRPr="0036057F" w:rsidRDefault="0036057F" w:rsidP="00832B66">
            <w:pPr>
              <w:spacing w:line="235" w:lineRule="auto"/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55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43F2C1F0" w14:textId="77777777" w:rsidR="0036057F" w:rsidRPr="000C0D64" w:rsidRDefault="00E31186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C167C3">
              <w:rPr>
                <w:rFonts w:ascii="AngsanaUPC" w:hAnsi="AngsanaUPC" w:cs="AngsanaUPC"/>
                <w:sz w:val="30"/>
                <w:szCs w:val="30"/>
              </w:rPr>
              <w:t>7,688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5306FA04" w14:textId="77777777" w:rsidR="0036057F" w:rsidRPr="000C0D64" w:rsidRDefault="0036057F" w:rsidP="00832B66">
            <w:pPr>
              <w:tabs>
                <w:tab w:val="decimal" w:pos="1239"/>
              </w:tabs>
              <w:spacing w:line="235" w:lineRule="auto"/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(16,239)</w:t>
            </w:r>
          </w:p>
        </w:tc>
      </w:tr>
    </w:tbl>
    <w:p w14:paraId="4A3BC9E0" w14:textId="77777777" w:rsidR="00E50553" w:rsidRDefault="00E5055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2BC7A2D" w14:textId="77777777" w:rsidR="000112BB" w:rsidRDefault="000112BB" w:rsidP="00441473">
      <w:pPr>
        <w:pStyle w:val="ListParagraph"/>
        <w:numPr>
          <w:ilvl w:val="0"/>
          <w:numId w:val="20"/>
        </w:numPr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0112BB">
        <w:rPr>
          <w:rFonts w:ascii="Angsana New" w:hAnsi="Angsana New"/>
          <w:b/>
          <w:bCs/>
          <w:sz w:val="32"/>
          <w:szCs w:val="32"/>
          <w:cs/>
        </w:rPr>
        <w:lastRenderedPageBreak/>
        <w:t>สำรองผลประโยชน์ระยะยาวของพนักงาน</w:t>
      </w:r>
    </w:p>
    <w:p w14:paraId="43A80E74" w14:textId="77777777" w:rsidR="000112BB" w:rsidRPr="00E50553" w:rsidRDefault="00E50553" w:rsidP="00E50553">
      <w:pPr>
        <w:jc w:val="right"/>
        <w:rPr>
          <w:rFonts w:ascii="Angsana New" w:hAnsi="Angsana New" w:cs="Angsana New"/>
          <w:sz w:val="30"/>
          <w:szCs w:val="30"/>
          <w:cs/>
        </w:rPr>
      </w:pPr>
      <w:r w:rsidRPr="00E50553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E50553">
        <w:rPr>
          <w:rFonts w:ascii="Angsana New" w:hAnsi="Angsana New" w:cs="Angsana New"/>
          <w:sz w:val="30"/>
          <w:szCs w:val="30"/>
        </w:rPr>
        <w:t xml:space="preserve">: </w:t>
      </w:r>
      <w:r w:rsidRPr="00E50553">
        <w:rPr>
          <w:rFonts w:ascii="Angsana New" w:hAnsi="Angsana New" w:cs="Angsana New" w:hint="cs"/>
          <w:sz w:val="30"/>
          <w:szCs w:val="30"/>
          <w:cs/>
        </w:rPr>
        <w:t>พันบาท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2700"/>
      </w:tblGrid>
      <w:tr w:rsidR="000112BB" w:rsidRPr="000112BB" w14:paraId="47885A91" w14:textId="77777777" w:rsidTr="006A678D"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213F4698" w14:textId="77777777" w:rsidR="000112BB" w:rsidRPr="000112BB" w:rsidRDefault="00E50553" w:rsidP="007B7A4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1383EF84" w14:textId="77777777" w:rsidR="000112BB" w:rsidRPr="000112BB" w:rsidRDefault="000112BB" w:rsidP="00F90F51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85605D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2BB" w:rsidRPr="000112BB" w14:paraId="1C117499" w14:textId="77777777" w:rsidTr="006A678D">
        <w:trPr>
          <w:trHeight w:val="420"/>
        </w:trPr>
        <w:tc>
          <w:tcPr>
            <w:tcW w:w="6120" w:type="dxa"/>
            <w:tcBorders>
              <w:bottom w:val="nil"/>
            </w:tcBorders>
          </w:tcPr>
          <w:p w14:paraId="55074EAE" w14:textId="77777777" w:rsidR="000112BB" w:rsidRPr="000112BB" w:rsidRDefault="000112BB" w:rsidP="007B7A4D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ภาระผูกพันตามโครงการผลประโยชน์</w:t>
            </w:r>
          </w:p>
        </w:tc>
        <w:tc>
          <w:tcPr>
            <w:tcW w:w="2700" w:type="dxa"/>
            <w:tcBorders>
              <w:bottom w:val="nil"/>
            </w:tcBorders>
          </w:tcPr>
          <w:p w14:paraId="14625988" w14:textId="77777777" w:rsidR="000112BB" w:rsidRPr="000112BB" w:rsidRDefault="000112BB" w:rsidP="000112BB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12BB" w:rsidRPr="000112BB" w14:paraId="3223AA03" w14:textId="77777777" w:rsidTr="006A678D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14:paraId="64B2E247" w14:textId="77777777" w:rsidR="000112BB" w:rsidRPr="000112BB" w:rsidRDefault="000112BB" w:rsidP="007B7A4D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มูลค่าหนี้สิน ณ วันที่ 1 มกราคม 25</w:t>
            </w:r>
            <w:r w:rsidRPr="000112B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C067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3D9FAFAF" w14:textId="77777777" w:rsidR="000112BB" w:rsidRPr="00781F05" w:rsidRDefault="00781F05" w:rsidP="00781F05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1F05">
              <w:rPr>
                <w:rFonts w:ascii="Angsana New" w:hAnsi="Angsana New" w:cs="Angsana New"/>
                <w:sz w:val="30"/>
                <w:szCs w:val="30"/>
              </w:rPr>
              <w:t>59,218</w:t>
            </w:r>
          </w:p>
        </w:tc>
      </w:tr>
      <w:tr w:rsidR="000112BB" w:rsidRPr="000112BB" w14:paraId="6A8F5567" w14:textId="77777777" w:rsidTr="006A678D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14:paraId="1D3DFBF9" w14:textId="77777777" w:rsidR="000112BB" w:rsidRPr="000112BB" w:rsidRDefault="000112BB" w:rsidP="007B7A4D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ab/>
              <w:t>ต้นทุนบริการในปัจจุบัน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6DF852DA" w14:textId="77777777" w:rsidR="000112BB" w:rsidRPr="00781F05" w:rsidRDefault="00EB1EEA" w:rsidP="00EB1EEA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40F0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</w:tr>
      <w:tr w:rsidR="000112BB" w:rsidRPr="000112BB" w14:paraId="097A7004" w14:textId="77777777" w:rsidTr="006A678D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14:paraId="17CC32F4" w14:textId="77777777" w:rsidR="000112BB" w:rsidRPr="000112BB" w:rsidRDefault="000112BB" w:rsidP="000112BB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0FCB68A6" w14:textId="77777777" w:rsidR="000112BB" w:rsidRPr="00781F05" w:rsidRDefault="00F40F08" w:rsidP="00EB1EEA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EB1EEA">
              <w:rPr>
                <w:rFonts w:ascii="Angsana New" w:hAnsi="Angsana New" w:cs="Angsana New"/>
                <w:sz w:val="30"/>
                <w:szCs w:val="30"/>
              </w:rPr>
              <w:t>519</w:t>
            </w:r>
          </w:p>
        </w:tc>
      </w:tr>
      <w:tr w:rsidR="000112BB" w:rsidRPr="000112BB" w14:paraId="1D99DD41" w14:textId="77777777" w:rsidTr="006A678D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14:paraId="3927F669" w14:textId="77777777" w:rsidR="000112BB" w:rsidRPr="000112BB" w:rsidRDefault="000112BB" w:rsidP="000112BB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4D24F362" w14:textId="77777777" w:rsidR="000112BB" w:rsidRPr="00781F05" w:rsidRDefault="00F40F08" w:rsidP="00781F05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14,458</w:t>
            </w:r>
          </w:p>
        </w:tc>
      </w:tr>
      <w:tr w:rsidR="0060765E" w:rsidRPr="000112BB" w14:paraId="6223287A" w14:textId="77777777" w:rsidTr="006A678D">
        <w:trPr>
          <w:trHeight w:val="420"/>
        </w:trPr>
        <w:tc>
          <w:tcPr>
            <w:tcW w:w="6120" w:type="dxa"/>
            <w:tcBorders>
              <w:top w:val="nil"/>
              <w:bottom w:val="single" w:sz="4" w:space="0" w:color="auto"/>
            </w:tcBorders>
          </w:tcPr>
          <w:p w14:paraId="32C9DA9C" w14:textId="77777777" w:rsidR="0060765E" w:rsidRPr="000112BB" w:rsidRDefault="0060765E" w:rsidP="0060765E">
            <w:pPr>
              <w:tabs>
                <w:tab w:val="left" w:pos="743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81F05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ผลประโยชน์พนักงานที่จ่ายระหว่าง</w:t>
            </w:r>
            <w:r w:rsidR="00E50553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04D45DE7" w14:textId="77777777" w:rsidR="0060765E" w:rsidRPr="00781F05" w:rsidRDefault="00F40F08" w:rsidP="00781F05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(1,324)</w:t>
            </w:r>
          </w:p>
        </w:tc>
      </w:tr>
      <w:tr w:rsidR="000112BB" w:rsidRPr="000112BB" w14:paraId="16C58DC5" w14:textId="77777777" w:rsidTr="006A678D">
        <w:trPr>
          <w:trHeight w:val="420"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79D4CE0C" w14:textId="77777777" w:rsidR="000112BB" w:rsidRPr="000112BB" w:rsidRDefault="000112BB" w:rsidP="004467E5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12BB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ยอดคงเหลือยกไป</w:t>
            </w: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ณ วันที่ </w:t>
            </w:r>
            <w:r w:rsidR="00BD717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D71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467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BD7173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0112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73F19A9E" w14:textId="77777777" w:rsidR="000112BB" w:rsidRPr="00781F05" w:rsidRDefault="00EB1EEA" w:rsidP="00EB1EEA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81,559</w:t>
            </w:r>
          </w:p>
        </w:tc>
      </w:tr>
    </w:tbl>
    <w:p w14:paraId="33DC8779" w14:textId="77777777" w:rsidR="00D740ED" w:rsidRPr="00D740ED" w:rsidRDefault="00D740ED" w:rsidP="009951D4">
      <w:pPr>
        <w:pStyle w:val="ListParagraph"/>
        <w:spacing w:after="120" w:line="276" w:lineRule="auto"/>
        <w:ind w:left="450" w:right="29"/>
        <w:jc w:val="thaiDistribute"/>
        <w:rPr>
          <w:rFonts w:ascii="Angsana New" w:hAnsi="Angsana New"/>
          <w:sz w:val="8"/>
          <w:szCs w:val="8"/>
        </w:rPr>
      </w:pPr>
    </w:p>
    <w:p w14:paraId="2E45FCAF" w14:textId="77777777" w:rsidR="000112BB" w:rsidRPr="008C4917" w:rsidRDefault="00D740ED" w:rsidP="00B840F2">
      <w:pPr>
        <w:pStyle w:val="Heading3"/>
        <w:tabs>
          <w:tab w:val="clear" w:pos="720"/>
          <w:tab w:val="clear" w:pos="810"/>
        </w:tabs>
        <w:ind w:left="720" w:right="0" w:firstLine="720"/>
        <w:jc w:val="thaiDistribute"/>
        <w:rPr>
          <w:rFonts w:ascii="Angsana New" w:hAnsi="Angsana New" w:cs="Angsana New"/>
        </w:rPr>
      </w:pPr>
      <w:r w:rsidRPr="008C4917">
        <w:rPr>
          <w:rFonts w:ascii="Angsana New" w:hAnsi="Angsana New" w:cs="Angsana New"/>
          <w:cs/>
        </w:rPr>
        <w:t>พระราชบัญญัติคุ้มครองแรงงานฉบับใหม่ที่ประกา</w:t>
      </w:r>
      <w:r w:rsidR="002F7AC4" w:rsidRPr="008C4917">
        <w:rPr>
          <w:rFonts w:ascii="Angsana New" w:hAnsi="Angsana New" w:cs="Angsana New"/>
          <w:cs/>
        </w:rPr>
        <w:t xml:space="preserve">ศในราชกิจจานุเบกษา เมื่อวันที่ </w:t>
      </w:r>
      <w:r w:rsidR="002F7AC4" w:rsidRPr="008C4917">
        <w:rPr>
          <w:rFonts w:ascii="Angsana New" w:hAnsi="Angsana New" w:cs="Angsana New"/>
        </w:rPr>
        <w:t>5</w:t>
      </w:r>
      <w:r w:rsidRPr="008C4917">
        <w:rPr>
          <w:rFonts w:ascii="Angsana New" w:hAnsi="Angsana New" w:cs="Angsana New"/>
          <w:cs/>
        </w:rPr>
        <w:t xml:space="preserve"> เมษายน 2562</w:t>
      </w:r>
      <w:r w:rsidR="00BE4488" w:rsidRPr="008C4917">
        <w:rPr>
          <w:rFonts w:ascii="Angsana New" w:hAnsi="Angsana New" w:cs="Angsana New"/>
          <w:cs/>
        </w:rPr>
        <w:t xml:space="preserve"> </w:t>
      </w:r>
      <w:r w:rsidRPr="008C4917">
        <w:rPr>
          <w:rFonts w:ascii="Angsana New" w:hAnsi="Angsana New" w:cs="Angsana New"/>
          <w:cs/>
        </w:rPr>
        <w:t>นั้น ได้กำหนดอัตราค่าชดเชยเพิ่มเติมกรณีนายจ้างเลิกจ้าง สำหรับลูกจ้างซึ่งทำงานติดต่อกันครบ 20 ปีขึ้นไปให้มีสิทธิ ได้รับค่าชดเชยไม่น้อยกว่าค่าจ้างอัตราสุดท้าย</w:t>
      </w:r>
      <w:r w:rsidR="00B840F2" w:rsidRPr="008C4917">
        <w:rPr>
          <w:rFonts w:ascii="Angsana New" w:hAnsi="Angsana New" w:cs="Angsana New"/>
          <w:cs/>
        </w:rPr>
        <w:t>จำนวน</w:t>
      </w:r>
      <w:r w:rsidRPr="008C4917">
        <w:rPr>
          <w:rFonts w:ascii="Angsana New" w:hAnsi="Angsana New" w:cs="Angsana New"/>
          <w:cs/>
        </w:rPr>
        <w:t xml:space="preserve"> 400 วันสุดท้าย ทั้งนี้บริษัทบันทึกผลกระทบจากการเปลี่ยนแปลงดังกล่าวใน</w:t>
      </w:r>
      <w:r w:rsidR="00064DB0" w:rsidRPr="008C4917">
        <w:rPr>
          <w:rFonts w:ascii="Angsana New" w:hAnsi="Angsana New" w:cs="Angsana New"/>
          <w:cs/>
        </w:rPr>
        <w:t>งบการเงินแล้ว</w:t>
      </w:r>
    </w:p>
    <w:p w14:paraId="4DFB833D" w14:textId="77777777" w:rsidR="00B840F2" w:rsidRPr="00382B8B" w:rsidRDefault="00B840F2" w:rsidP="00B840F2">
      <w:pPr>
        <w:rPr>
          <w:sz w:val="16"/>
          <w:szCs w:val="16"/>
        </w:rPr>
      </w:pPr>
    </w:p>
    <w:p w14:paraId="44E6A7CE" w14:textId="77777777" w:rsidR="00EE2256" w:rsidRPr="007F1CC3" w:rsidRDefault="00EE2256" w:rsidP="00441473">
      <w:pPr>
        <w:pStyle w:val="ListParagraph"/>
        <w:numPr>
          <w:ilvl w:val="0"/>
          <w:numId w:val="20"/>
        </w:numPr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1CC3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และค่าตอบแทนกรรมการ</w:t>
      </w:r>
    </w:p>
    <w:p w14:paraId="5FC07236" w14:textId="77777777" w:rsidR="00E50553" w:rsidRPr="00E50553" w:rsidRDefault="00E50553" w:rsidP="00E50553">
      <w:pPr>
        <w:ind w:left="720" w:right="29" w:firstLine="273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74EA5C6D" w14:textId="77777777" w:rsidR="00E50553" w:rsidRPr="003B04DF" w:rsidRDefault="003B04DF" w:rsidP="003B04DF">
      <w:pPr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14.1</w:t>
      </w:r>
      <w:r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="00E50553" w:rsidRPr="003B04DF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การจ่ายเงินปันผลและค่าตอบแทนกรรมการ</w:t>
      </w:r>
    </w:p>
    <w:p w14:paraId="5DE8C77E" w14:textId="77777777" w:rsidR="000B4549" w:rsidRPr="00D37AFF" w:rsidRDefault="00D14BB8" w:rsidP="00D37AFF">
      <w:pPr>
        <w:widowControl w:val="0"/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D37AF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0B4549" w:rsidRPr="00D37AFF">
        <w:rPr>
          <w:rFonts w:ascii="Angsana New" w:hAnsi="Angsana New" w:cs="Angsana New"/>
          <w:sz w:val="32"/>
          <w:szCs w:val="32"/>
          <w:cs/>
        </w:rPr>
        <w:t>2</w:t>
      </w:r>
      <w:r w:rsidR="003605D3" w:rsidRPr="00D37AFF">
        <w:rPr>
          <w:rFonts w:ascii="Angsana New" w:hAnsi="Angsana New" w:cs="Angsana New"/>
          <w:sz w:val="32"/>
          <w:szCs w:val="32"/>
        </w:rPr>
        <w:t>7</w:t>
      </w:r>
      <w:r w:rsidR="000B4549" w:rsidRPr="00D37AFF">
        <w:rPr>
          <w:rFonts w:ascii="Angsana New" w:hAnsi="Angsana New" w:cs="Angsana New"/>
          <w:sz w:val="32"/>
          <w:szCs w:val="32"/>
          <w:cs/>
        </w:rPr>
        <w:t xml:space="preserve"> กุมภาพันธ์ 25</w:t>
      </w:r>
      <w:r w:rsidR="000B4549" w:rsidRPr="00D37AFF">
        <w:rPr>
          <w:rFonts w:ascii="Angsana New" w:hAnsi="Angsana New" w:cs="Angsana New"/>
          <w:sz w:val="32"/>
          <w:szCs w:val="32"/>
        </w:rPr>
        <w:t>6</w:t>
      </w:r>
      <w:r w:rsidR="003605D3" w:rsidRPr="00D37AFF">
        <w:rPr>
          <w:rFonts w:ascii="Angsana New" w:hAnsi="Angsana New" w:cs="Angsana New"/>
          <w:sz w:val="32"/>
          <w:szCs w:val="32"/>
        </w:rPr>
        <w:t>2</w:t>
      </w:r>
      <w:r w:rsidR="000B4549" w:rsidRPr="00D37AFF">
        <w:rPr>
          <w:rFonts w:ascii="Angsana New" w:hAnsi="Angsana New" w:cs="Angsana New"/>
          <w:sz w:val="32"/>
          <w:szCs w:val="32"/>
          <w:cs/>
        </w:rPr>
        <w:t xml:space="preserve"> </w:t>
      </w:r>
      <w:r w:rsidR="00382B8B" w:rsidRPr="00D37AFF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="00382B8B" w:rsidRPr="00D37AFF">
        <w:rPr>
          <w:rFonts w:ascii="Angsana New" w:hAnsi="Angsana New" w:cs="Angsana New"/>
          <w:sz w:val="32"/>
          <w:szCs w:val="32"/>
        </w:rPr>
        <w:t>56</w:t>
      </w:r>
      <w:r w:rsidR="00DF530B" w:rsidRPr="00D37AFF">
        <w:rPr>
          <w:rFonts w:ascii="Angsana New" w:hAnsi="Angsana New" w:cs="Angsana New"/>
          <w:sz w:val="32"/>
          <w:szCs w:val="32"/>
          <w:cs/>
        </w:rPr>
        <w:t xml:space="preserve">2 เมื่อวันที่ </w:t>
      </w:r>
      <w:r w:rsidR="00DF530B" w:rsidRPr="00D37AFF">
        <w:rPr>
          <w:rFonts w:ascii="Angsana New" w:hAnsi="Angsana New" w:cs="Angsana New"/>
          <w:sz w:val="32"/>
          <w:szCs w:val="32"/>
        </w:rPr>
        <w:t>2</w:t>
      </w:r>
      <w:r w:rsidR="00DF530B" w:rsidRPr="00D37AFF">
        <w:rPr>
          <w:rFonts w:ascii="Angsana New" w:hAnsi="Angsana New" w:cs="Angsana New"/>
          <w:sz w:val="32"/>
          <w:szCs w:val="32"/>
          <w:cs/>
        </w:rPr>
        <w:t>6</w:t>
      </w:r>
      <w:r w:rsidR="00DF530B" w:rsidRPr="00D37AFF">
        <w:rPr>
          <w:rFonts w:ascii="Angsana New" w:hAnsi="Angsana New" w:cs="Angsana New"/>
          <w:sz w:val="32"/>
          <w:szCs w:val="32"/>
        </w:rPr>
        <w:t xml:space="preserve"> </w:t>
      </w:r>
      <w:r w:rsidR="00DF530B" w:rsidRPr="00D37AFF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DF530B" w:rsidRPr="00D37AFF">
        <w:rPr>
          <w:rFonts w:ascii="Angsana New" w:hAnsi="Angsana New" w:cs="Angsana New"/>
          <w:sz w:val="32"/>
          <w:szCs w:val="32"/>
        </w:rPr>
        <w:t>256</w:t>
      </w:r>
      <w:r w:rsidR="00DF530B" w:rsidRPr="00D37AFF">
        <w:rPr>
          <w:rFonts w:ascii="Angsana New" w:hAnsi="Angsana New" w:cs="Angsana New"/>
          <w:sz w:val="32"/>
          <w:szCs w:val="32"/>
          <w:cs/>
        </w:rPr>
        <w:t>2</w:t>
      </w:r>
      <w:r w:rsidR="00DF530B" w:rsidRPr="00D37AFF">
        <w:rPr>
          <w:rFonts w:ascii="Angsana New" w:hAnsi="Angsana New" w:cs="Angsana New"/>
          <w:sz w:val="32"/>
          <w:szCs w:val="32"/>
        </w:rPr>
        <w:t xml:space="preserve"> </w:t>
      </w:r>
      <w:r w:rsidR="00DF530B" w:rsidRPr="00D37AFF">
        <w:rPr>
          <w:rFonts w:ascii="Angsana New" w:hAnsi="Angsana New" w:cs="Angsana New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="00DF530B" w:rsidRPr="00D37AFF">
        <w:rPr>
          <w:rFonts w:ascii="Angsana New" w:hAnsi="Angsana New" w:cs="Angsana New"/>
          <w:sz w:val="32"/>
          <w:szCs w:val="32"/>
        </w:rPr>
        <w:t xml:space="preserve"> </w:t>
      </w:r>
      <w:r w:rsidR="00DF530B" w:rsidRPr="00D37AFF">
        <w:rPr>
          <w:rFonts w:ascii="Angsana New" w:hAnsi="Angsana New" w:cs="Angsana New"/>
          <w:sz w:val="32"/>
          <w:szCs w:val="32"/>
          <w:cs/>
        </w:rPr>
        <w:t>จำนวนไม่เกิน 2.</w:t>
      </w:r>
      <w:r w:rsidR="00DF530B" w:rsidRPr="00D37AFF">
        <w:rPr>
          <w:rFonts w:ascii="Angsana New" w:hAnsi="Angsana New" w:cs="Angsana New"/>
          <w:sz w:val="32"/>
          <w:szCs w:val="32"/>
        </w:rPr>
        <w:t>73</w:t>
      </w:r>
      <w:r w:rsidR="00DF530B" w:rsidRPr="00D37AF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463A1D64" w14:textId="77777777" w:rsidR="00EE2256" w:rsidRPr="00D37AFF" w:rsidRDefault="00202D0C" w:rsidP="00D37AFF">
      <w:pPr>
        <w:widowControl w:val="0"/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D91B72" w:rsidRPr="00D37AFF">
        <w:rPr>
          <w:rFonts w:ascii="Angsana New" w:hAnsi="Angsana New" w:cs="Angsana New"/>
          <w:sz w:val="32"/>
          <w:szCs w:val="32"/>
          <w:cs/>
        </w:rPr>
        <w:t>2</w:t>
      </w:r>
      <w:r w:rsidR="00D91B72" w:rsidRPr="00D37AFF">
        <w:rPr>
          <w:rFonts w:ascii="Angsana New" w:hAnsi="Angsana New" w:cs="Angsana New"/>
          <w:sz w:val="32"/>
          <w:szCs w:val="32"/>
        </w:rPr>
        <w:t>2</w:t>
      </w:r>
      <w:r w:rsidR="00D91B72" w:rsidRPr="00D37AFF">
        <w:rPr>
          <w:rFonts w:ascii="Angsana New" w:hAnsi="Angsana New" w:cs="Angsana New"/>
          <w:sz w:val="32"/>
          <w:szCs w:val="32"/>
          <w:cs/>
        </w:rPr>
        <w:t xml:space="preserve"> กุมภาพันธ์ 25</w:t>
      </w:r>
      <w:r w:rsidR="00D91B72" w:rsidRPr="00D37AFF">
        <w:rPr>
          <w:rFonts w:ascii="Angsana New" w:hAnsi="Angsana New" w:cs="Angsana New"/>
          <w:sz w:val="32"/>
          <w:szCs w:val="32"/>
        </w:rPr>
        <w:t>61</w:t>
      </w:r>
      <w:r w:rsidR="00D91B72" w:rsidRPr="00D37AFF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="00D91B72" w:rsidRPr="00D37AFF">
        <w:rPr>
          <w:rFonts w:ascii="Angsana New" w:hAnsi="Angsana New" w:cs="Angsana New"/>
          <w:sz w:val="32"/>
          <w:szCs w:val="32"/>
        </w:rPr>
        <w:t>561</w:t>
      </w:r>
      <w:r w:rsidR="00D91B72" w:rsidRPr="00D37AFF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D91B72" w:rsidRPr="00D37AFF">
        <w:rPr>
          <w:rFonts w:ascii="Angsana New" w:hAnsi="Angsana New" w:cs="Angsana New"/>
          <w:sz w:val="32"/>
          <w:szCs w:val="32"/>
        </w:rPr>
        <w:t xml:space="preserve">27 </w:t>
      </w:r>
      <w:r w:rsidR="00D91B72" w:rsidRPr="00D37AFF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D91B72" w:rsidRPr="00D37AFF">
        <w:rPr>
          <w:rFonts w:ascii="Angsana New" w:hAnsi="Angsana New" w:cs="Angsana New"/>
          <w:sz w:val="32"/>
          <w:szCs w:val="32"/>
        </w:rPr>
        <w:t xml:space="preserve">2561 </w:t>
      </w:r>
      <w:r w:rsidR="00D91B72" w:rsidRPr="00D37AFF">
        <w:rPr>
          <w:rFonts w:ascii="Angsana New" w:hAnsi="Angsana New" w:cs="Angsana New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="00D91B72" w:rsidRPr="00D37AFF">
        <w:rPr>
          <w:rFonts w:ascii="Angsana New" w:hAnsi="Angsana New" w:cs="Angsana New"/>
          <w:sz w:val="32"/>
          <w:szCs w:val="32"/>
        </w:rPr>
        <w:t xml:space="preserve"> </w:t>
      </w:r>
      <w:r w:rsidR="00D91B72" w:rsidRPr="00D37AFF">
        <w:rPr>
          <w:rFonts w:ascii="Angsana New" w:hAnsi="Angsana New" w:cs="Angsana New"/>
          <w:sz w:val="32"/>
          <w:szCs w:val="32"/>
          <w:cs/>
        </w:rPr>
        <w:t>จำนวนไม่เกิน 2.</w:t>
      </w:r>
      <w:r w:rsidR="00D91B72" w:rsidRPr="00D37AFF">
        <w:rPr>
          <w:rFonts w:ascii="Angsana New" w:hAnsi="Angsana New" w:cs="Angsana New"/>
          <w:sz w:val="32"/>
          <w:szCs w:val="32"/>
        </w:rPr>
        <w:t>73</w:t>
      </w:r>
      <w:r w:rsidR="00D91B72" w:rsidRPr="00D37AF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3E865F64" w14:textId="77777777" w:rsidR="00E50553" w:rsidRPr="00E31186" w:rsidRDefault="00E50553" w:rsidP="00E50553">
      <w:pPr>
        <w:ind w:left="720" w:right="29" w:firstLine="273"/>
        <w:jc w:val="thaiDistribute"/>
        <w:rPr>
          <w:rFonts w:ascii="Angsana New" w:hAnsi="Angsana New" w:cs="Angsana New"/>
          <w:sz w:val="10"/>
          <w:szCs w:val="10"/>
        </w:rPr>
      </w:pPr>
    </w:p>
    <w:p w14:paraId="440665E8" w14:textId="77777777" w:rsidR="00E50553" w:rsidRPr="003B04DF" w:rsidRDefault="003B04DF" w:rsidP="003B04DF">
      <w:pPr>
        <w:ind w:left="720" w:right="29" w:hanging="1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14.2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E50553" w:rsidRPr="003B04DF">
        <w:rPr>
          <w:rFonts w:ascii="Angsana New" w:hAnsi="Angsana New" w:cs="Angsana New" w:hint="cs"/>
          <w:b/>
          <w:bCs/>
          <w:sz w:val="32"/>
          <w:szCs w:val="32"/>
          <w:cs/>
        </w:rPr>
        <w:t>ทุนสำรองตามกฎหมาย</w:t>
      </w:r>
    </w:p>
    <w:p w14:paraId="4480424F" w14:textId="77777777" w:rsidR="00B840F2" w:rsidRDefault="00EE2256" w:rsidP="00B840F2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50642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</w:p>
    <w:p w14:paraId="077CA00D" w14:textId="77777777" w:rsidR="00B840F2" w:rsidRDefault="00B840F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314D3E9" w14:textId="77777777" w:rsidR="00DC11FC" w:rsidRPr="00A63755" w:rsidRDefault="00DC11FC" w:rsidP="00441473">
      <w:pPr>
        <w:numPr>
          <w:ilvl w:val="0"/>
          <w:numId w:val="20"/>
        </w:numPr>
        <w:ind w:left="720" w:right="28" w:hanging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สิทธิ</w:t>
      </w:r>
      <w:r w:rsidR="0090328F" w:rsidRPr="00A63755">
        <w:rPr>
          <w:rFonts w:ascii="Angsana New" w:hAnsi="Angsana New" w:cs="Angsana New"/>
          <w:b/>
          <w:bCs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14:paraId="61126C88" w14:textId="77777777" w:rsidR="00ED1D73" w:rsidRPr="00834DF9" w:rsidRDefault="00DC11FC" w:rsidP="00834DF9">
      <w:pPr>
        <w:spacing w:after="60"/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บริษัทได้รับการส่งเสริมการลงทุนตามพระราชบัญญัติส่งเสริมการลงทุน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พ</w:t>
      </w:r>
      <w:r w:rsidRPr="00A63755">
        <w:rPr>
          <w:rFonts w:ascii="Angsana New" w:hAnsi="Angsana New" w:cs="Angsana New"/>
          <w:sz w:val="32"/>
          <w:szCs w:val="32"/>
        </w:rPr>
        <w:t>.</w:t>
      </w:r>
      <w:r w:rsidRPr="00A63755">
        <w:rPr>
          <w:rFonts w:ascii="Angsana New" w:hAnsi="Angsana New" w:cs="Angsana New"/>
          <w:sz w:val="32"/>
          <w:szCs w:val="32"/>
          <w:cs/>
        </w:rPr>
        <w:t>ศ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. 2520 </w:t>
      </w:r>
      <w:r w:rsidRPr="00A63755">
        <w:rPr>
          <w:rFonts w:ascii="Angsana New" w:hAnsi="Angsana New" w:cs="Angsana New"/>
          <w:sz w:val="32"/>
          <w:szCs w:val="32"/>
          <w:cs/>
        </w:rPr>
        <w:t>โดยได้รับสิทธิ</w:t>
      </w:r>
      <w:r w:rsidR="0090328F" w:rsidRPr="00A63755">
        <w:rPr>
          <w:rFonts w:ascii="Angsana New" w:hAnsi="Angsana New" w:cs="Angsana New"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sz w:val="32"/>
          <w:szCs w:val="32"/>
          <w:cs/>
        </w:rPr>
        <w:t>บางรายการ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ซึ่งรายละเอียดปรากฏตามตาราง</w:t>
      </w:r>
      <w:r w:rsidR="00F960B4" w:rsidRPr="00A63755">
        <w:rPr>
          <w:rFonts w:ascii="Angsana New" w:hAnsi="Angsana New" w:cs="Angsana New" w:hint="cs"/>
          <w:sz w:val="32"/>
          <w:szCs w:val="32"/>
          <w:cs/>
        </w:rPr>
        <w:t>ดัง</w:t>
      </w:r>
      <w:r w:rsidRPr="00A63755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1042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836"/>
        <w:gridCol w:w="1418"/>
        <w:gridCol w:w="1135"/>
        <w:gridCol w:w="1350"/>
        <w:gridCol w:w="1316"/>
        <w:gridCol w:w="1114"/>
        <w:gridCol w:w="1260"/>
      </w:tblGrid>
      <w:tr w:rsidR="001D1568" w:rsidRPr="002F37CC" w14:paraId="3479B781" w14:textId="77777777" w:rsidTr="00F5581D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DA83E9" w14:textId="77777777"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1.  </w:t>
            </w:r>
            <w:r w:rsidRPr="00E31186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4C0347B4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1759/2539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E297DD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3E8BA18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1696/</w:t>
            </w:r>
            <w:r w:rsidRPr="00E31186">
              <w:rPr>
                <w:rFonts w:ascii="Angsana New" w:hAnsi="Angsana New" w:cs="Angsana New"/>
                <w:cs/>
              </w:rPr>
              <w:t>อ</w:t>
            </w:r>
            <w:r w:rsidRPr="00E31186">
              <w:rPr>
                <w:rFonts w:ascii="Angsana New" w:hAnsi="Angsana New" w:cs="Angsana New"/>
              </w:rPr>
              <w:t>./2546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42382F7E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1218(2)/2550</w:t>
            </w:r>
          </w:p>
        </w:tc>
        <w:tc>
          <w:tcPr>
            <w:tcW w:w="23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82C986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1355(1)/2553</w:t>
            </w:r>
          </w:p>
        </w:tc>
      </w:tr>
      <w:tr w:rsidR="001D1568" w:rsidRPr="002F37CC" w14:paraId="638BD55D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3C818E94" w14:textId="77777777"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5147AA61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45602EE5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15F3D100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</w:t>
            </w:r>
            <w:r w:rsidRPr="00E31186">
              <w:rPr>
                <w:rFonts w:ascii="Angsana New" w:hAnsi="Angsana New" w:cs="Angsana New"/>
                <w:cs/>
              </w:rPr>
              <w:t>แทนบัตรเดิมเลขที่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45A59D41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D8E9F8D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1D1568" w:rsidRPr="002F37CC" w14:paraId="624527FB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5356B" w14:textId="77777777"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F5EFB2D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6B4C1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7CE12DEC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1057/2534)</w:t>
            </w: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5ABA075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8DBC" w14:textId="77777777" w:rsidR="001D1568" w:rsidRPr="00E31186" w:rsidRDefault="001D1568" w:rsidP="00DD4911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</w:rPr>
            </w:pPr>
          </w:p>
        </w:tc>
      </w:tr>
      <w:tr w:rsidR="001D1568" w:rsidRPr="002F37CC" w14:paraId="5AB14EE8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BBB5A" w14:textId="77777777"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2.  </w:t>
            </w:r>
            <w:r w:rsidRPr="00E31186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4CEF2624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12/11/2539</w:t>
            </w: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700A2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74FFFA40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21/3/2534</w:t>
            </w: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B305A52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6/3/2550</w:t>
            </w:r>
          </w:p>
        </w:tc>
        <w:tc>
          <w:tcPr>
            <w:tcW w:w="23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05B303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24/3/2553</w:t>
            </w:r>
          </w:p>
        </w:tc>
      </w:tr>
      <w:tr w:rsidR="001D1568" w:rsidRPr="002F37CC" w14:paraId="73484014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5F2D0BCC" w14:textId="77777777"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3.  </w:t>
            </w:r>
            <w:r w:rsidRPr="00E31186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5E2A7211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01/12/2539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1D66D1AA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0C863849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13/11/2533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1429ED9D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6/7/2550</w:t>
            </w:r>
          </w:p>
        </w:tc>
        <w:tc>
          <w:tcPr>
            <w:tcW w:w="237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78D5024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17/2/2554</w:t>
            </w:r>
          </w:p>
        </w:tc>
      </w:tr>
      <w:tr w:rsidR="001D1568" w:rsidRPr="002F37CC" w14:paraId="7DF3FDB5" w14:textId="77777777" w:rsidTr="00F5581D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CF38A7" w14:textId="77777777"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4.  </w:t>
            </w:r>
            <w:r w:rsidRPr="00E31186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9BD1C08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ผลิตชิ้นส่วนหรือ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E9560C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096B67F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ผลิตหรือประกอบ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0E3D918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</w:t>
            </w:r>
            <w:r w:rsidRPr="00E31186">
              <w:rPr>
                <w:rFonts w:ascii="Angsana New" w:hAnsi="Angsana New" w:cs="Angsana New"/>
              </w:rPr>
              <w:t xml:space="preserve"> PRINTED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0C0E9D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996CE9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PRINTED</w:t>
            </w:r>
          </w:p>
        </w:tc>
      </w:tr>
      <w:tr w:rsidR="001D1568" w:rsidRPr="002F37CC" w14:paraId="29AB3C0C" w14:textId="77777777" w:rsidTr="00F5581D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14590B82" w14:textId="77777777"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371B2C5B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อุปกรณ์ที่ใช้กับ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28816664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0741E12C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ผลิตภัณฑ์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05681C78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CIRCUIT 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0618E603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แพทย์</w:t>
            </w:r>
            <w:r w:rsidRPr="00E31186">
              <w:rPr>
                <w:rFonts w:ascii="Angsana New" w:hAnsi="Angsana New" w:cs="Angsana New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043CC055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CIRCUIT</w:t>
            </w:r>
          </w:p>
        </w:tc>
      </w:tr>
      <w:tr w:rsidR="001D1568" w:rsidRPr="002F37CC" w14:paraId="40BFFE1E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292B508F" w14:textId="77777777"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7DBE3A43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ผลิตภัณฑ์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05CE2503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506EA38E" w14:textId="77777777" w:rsidR="001D1568" w:rsidRPr="00E31186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="0066449A" w:rsidRPr="00E31186">
              <w:rPr>
                <w:rFonts w:ascii="Angsana New" w:hAnsi="Angsana New" w:cs="Angsana New"/>
                <w:cs/>
              </w:rPr>
              <w:t>ทรอนิ</w:t>
            </w:r>
            <w:r w:rsidR="0066449A" w:rsidRPr="00E31186">
              <w:rPr>
                <w:rFonts w:ascii="Angsana New" w:hAnsi="Angsana New" w:cs="Angsana New" w:hint="cs"/>
                <w:cs/>
              </w:rPr>
              <w:t>ก</w:t>
            </w:r>
            <w:r w:rsidR="001D1568"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3F8552A8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78C0C939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16F499E1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</w:tr>
      <w:tr w:rsidR="001D1568" w:rsidRPr="002F37CC" w14:paraId="3C3B887E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20849347" w14:textId="77777777"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1912BE1F" w14:textId="77777777" w:rsidR="001D1568" w:rsidRPr="00E31186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="0066449A" w:rsidRPr="00E31186">
              <w:rPr>
                <w:rFonts w:ascii="Angsana New" w:hAnsi="Angsana New" w:cs="Angsana New"/>
                <w:cs/>
              </w:rPr>
              <w:t>ทรอนิ</w:t>
            </w:r>
            <w:r w:rsidR="0066449A" w:rsidRPr="00E31186">
              <w:rPr>
                <w:rFonts w:ascii="Angsana New" w:hAnsi="Angsana New" w:cs="Angsana New" w:hint="cs"/>
                <w:cs/>
              </w:rPr>
              <w:t>ก</w:t>
            </w:r>
            <w:r w:rsidR="001D1568"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7F146EFE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4DF30E45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00773A9F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79109929" w14:textId="77777777" w:rsidR="001D1568" w:rsidRPr="00E31186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="0066449A" w:rsidRPr="00E31186">
              <w:rPr>
                <w:rFonts w:ascii="Angsana New" w:hAnsi="Angsana New" w:cs="Angsana New"/>
                <w:cs/>
              </w:rPr>
              <w:t>ทรอนิ</w:t>
            </w:r>
            <w:r w:rsidR="0066449A" w:rsidRPr="00E31186">
              <w:rPr>
                <w:rFonts w:ascii="Angsana New" w:hAnsi="Angsana New" w:cs="Angsana New" w:hint="cs"/>
                <w:cs/>
              </w:rPr>
              <w:t>ก</w:t>
            </w:r>
            <w:r w:rsidR="001D1568"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0CD0AAF7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</w:tr>
      <w:tr w:rsidR="001D1568" w:rsidRPr="002F37CC" w14:paraId="797725B7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52F01D8B" w14:textId="77777777"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60AA3A2E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7D86EAFF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3BF2353E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55F1680F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2931EDCE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7B7CAFF4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</w:tr>
      <w:tr w:rsidR="001D1568" w:rsidRPr="002F37CC" w14:paraId="09226D2B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6AEEC3E8" w14:textId="77777777"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64DE80CF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470063D5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7502CC06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075A06BB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และผลิตภัณฑ์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23C0F3D9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3C57A359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1D1568" w:rsidRPr="002F37CC" w14:paraId="030EADEE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2CA50" w14:textId="77777777"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3D821AD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0AFAF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AB08B24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01D6B142" w14:textId="77777777" w:rsidR="001D1568" w:rsidRPr="00E31186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="0066449A" w:rsidRPr="00E31186">
              <w:rPr>
                <w:rFonts w:ascii="Angsana New" w:hAnsi="Angsana New" w:cs="Angsana New"/>
                <w:cs/>
              </w:rPr>
              <w:t>ทรอนิ</w:t>
            </w:r>
            <w:r w:rsidR="0066449A" w:rsidRPr="00E31186">
              <w:rPr>
                <w:rFonts w:ascii="Angsana New" w:hAnsi="Angsana New" w:cs="Angsana New" w:hint="cs"/>
                <w:cs/>
              </w:rPr>
              <w:t>ก</w:t>
            </w:r>
            <w:r w:rsidR="001D1568"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1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AE7E7" w14:textId="77777777"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F41DE" w14:textId="77777777" w:rsidR="00B90055" w:rsidRPr="00E31186" w:rsidRDefault="00B90055" w:rsidP="00B90055">
            <w:pPr>
              <w:spacing w:line="276" w:lineRule="auto"/>
              <w:ind w:right="29"/>
              <w:rPr>
                <w:rFonts w:ascii="Angsana New" w:hAnsi="Angsana New" w:cs="Angsana New"/>
                <w:cs/>
              </w:rPr>
            </w:pPr>
          </w:p>
        </w:tc>
      </w:tr>
      <w:tr w:rsidR="00B90055" w:rsidRPr="002F37CC" w14:paraId="4376E7D9" w14:textId="77777777" w:rsidTr="00F5581D">
        <w:trPr>
          <w:trHeight w:val="295"/>
        </w:trPr>
        <w:tc>
          <w:tcPr>
            <w:tcW w:w="28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533337D" w14:textId="77777777"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 </w:t>
            </w:r>
            <w:r w:rsidRPr="00E31186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784B2CCF" w14:textId="77777777"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702EF57" w14:textId="77777777"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46A4DD68" w14:textId="77777777"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3DCEC1E9" w14:textId="77777777"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FF1ED66" w14:textId="77777777"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F2D2F28" w14:textId="77777777"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B90055" w:rsidRPr="002F37CC" w14:paraId="0E6B826B" w14:textId="77777777" w:rsidTr="00F5581D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43A95343" w14:textId="77777777"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5.1   </w:t>
            </w:r>
            <w:r w:rsidRPr="00E31186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Pr="00E31186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51EC0C9A" w14:textId="77777777"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67AC52EC" w14:textId="77777777"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58F625EA" w14:textId="77777777"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</w:t>
            </w:r>
            <w:r w:rsidR="004A03ED"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76195759" w14:textId="77777777"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5 ปี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4538ED43" w14:textId="77777777"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33F30DF7" w14:textId="77777777" w:rsidR="00B90055" w:rsidRPr="00E31186" w:rsidRDefault="00B90055" w:rsidP="009951D4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5</w:t>
            </w:r>
            <w:r w:rsidRPr="00E31186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  <w:tr w:rsidR="00B90055" w:rsidRPr="002F37CC" w14:paraId="33E42EA1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4D76F380" w14:textId="77777777" w:rsidR="00B90055" w:rsidRPr="00E31186" w:rsidRDefault="00B90055" w:rsidP="00064DB0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67684AEB" w14:textId="77777777" w:rsidR="00B90055" w:rsidRPr="00E31186" w:rsidRDefault="00343C10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(ครบกำหนด</w:t>
            </w:r>
            <w:r w:rsidR="00B90055" w:rsidRPr="00E3118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270EF5E9" w14:textId="77777777" w:rsidR="00B90055" w:rsidRPr="00E31186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03FCABA3" w14:textId="77777777"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0F514457" w14:textId="77777777" w:rsidR="00B90055" w:rsidRPr="00E31186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3BB772F4" w14:textId="77777777" w:rsidR="00B90055" w:rsidRPr="00E31186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07C1E112" w14:textId="77777777" w:rsidR="00B90055" w:rsidRPr="00E31186" w:rsidRDefault="00B90055" w:rsidP="00951D9A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นดวันที่</w:t>
            </w:r>
          </w:p>
        </w:tc>
      </w:tr>
      <w:tr w:rsidR="00B90055" w:rsidRPr="002F37CC" w14:paraId="2B0D4FF1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53DDAE14" w14:textId="77777777" w:rsidR="00B90055" w:rsidRDefault="00064DB0" w:rsidP="00B90055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</w:rPr>
            </w:pPr>
            <w:r w:rsidRPr="00E31186">
              <w:rPr>
                <w:rFonts w:ascii="Angsana New" w:hAnsi="Angsana New" w:cs="Angsana New" w:hint="cs"/>
                <w:spacing w:val="-4"/>
                <w:cs/>
              </w:rPr>
              <w:t>ที่</w:t>
            </w:r>
            <w:r w:rsidR="00B90055" w:rsidRPr="00E31186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  <w:p w14:paraId="7A6C1C10" w14:textId="77777777" w:rsidR="007C676C" w:rsidRPr="00E31186" w:rsidRDefault="007C676C" w:rsidP="00B90055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</w:rPr>
            </w:pPr>
            <w:r w:rsidRPr="00E31186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207D9A1C" w14:textId="77777777" w:rsidR="00B90055" w:rsidRDefault="00343C10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B90055" w:rsidRPr="00E31186">
              <w:rPr>
                <w:rFonts w:ascii="Angsana New" w:hAnsi="Angsana New" w:cs="Angsana New"/>
                <w:cs/>
              </w:rPr>
              <w:t xml:space="preserve">30 พฤศจิกายน </w:t>
            </w:r>
          </w:p>
          <w:p w14:paraId="0D8DE73C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2547)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17ECB214" w14:textId="77777777" w:rsidR="00951D9A" w:rsidRDefault="00343C10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B90055" w:rsidRPr="00E31186">
              <w:rPr>
                <w:rFonts w:ascii="Angsana New" w:hAnsi="Angsana New" w:cs="Angsana New" w:hint="cs"/>
                <w:cs/>
              </w:rPr>
              <w:t>9 พฤศจิกายน</w:t>
            </w:r>
          </w:p>
          <w:p w14:paraId="6E787577" w14:textId="77777777" w:rsidR="00B90055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1E3F4C05" w14:textId="77777777"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7D5423F8" w14:textId="77777777" w:rsidR="00B90055" w:rsidRDefault="00343C10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B90055" w:rsidRPr="00E31186">
              <w:rPr>
                <w:rFonts w:ascii="Angsana New" w:hAnsi="Angsana New" w:cs="Angsana New" w:hint="cs"/>
                <w:cs/>
              </w:rPr>
              <w:t>5 กรกฎาคม</w:t>
            </w:r>
            <w:r w:rsidR="00B90055" w:rsidRPr="00E31186">
              <w:rPr>
                <w:rFonts w:ascii="Angsana New" w:hAnsi="Angsana New" w:cs="Angsana New"/>
              </w:rPr>
              <w:t xml:space="preserve"> 2555)</w:t>
            </w:r>
          </w:p>
          <w:p w14:paraId="1FF4DE3A" w14:textId="77777777"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 w:hint="cs"/>
                <w:cs/>
              </w:rPr>
              <w:t>หรือ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0FFE17BD" w14:textId="77777777" w:rsidR="00B90055" w:rsidRDefault="00343C10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B90055" w:rsidRPr="00E31186">
              <w:rPr>
                <w:rFonts w:ascii="Angsana New" w:hAnsi="Angsana New" w:cs="Angsana New" w:hint="cs"/>
                <w:cs/>
              </w:rPr>
              <w:t>16 กุมภาพันธ์</w:t>
            </w:r>
          </w:p>
          <w:p w14:paraId="21E157C6" w14:textId="77777777"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5CF0FD8D" w14:textId="77777777" w:rsidR="00B90055" w:rsidRDefault="00B90055" w:rsidP="00951D9A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16 </w:t>
            </w:r>
            <w:r w:rsidRPr="00E31186">
              <w:rPr>
                <w:rFonts w:ascii="Angsana New" w:hAnsi="Angsana New" w:cs="Angsana New" w:hint="cs"/>
                <w:cs/>
              </w:rPr>
              <w:t xml:space="preserve">กุมภาพันธ์ </w:t>
            </w:r>
            <w:r w:rsidR="009951D4" w:rsidRPr="00E31186">
              <w:rPr>
                <w:rFonts w:ascii="Angsana New" w:hAnsi="Angsana New" w:cs="Angsana New" w:hint="cs"/>
                <w:cs/>
              </w:rPr>
              <w:t>2559</w:t>
            </w:r>
            <w:r w:rsidR="009951D4" w:rsidRPr="00E31186">
              <w:rPr>
                <w:rFonts w:ascii="Angsana New" w:hAnsi="Angsana New" w:cs="Angsana New"/>
              </w:rPr>
              <w:t>)</w:t>
            </w:r>
          </w:p>
          <w:p w14:paraId="243BF406" w14:textId="77777777" w:rsidR="00951D9A" w:rsidRPr="00E31186" w:rsidRDefault="00951D9A" w:rsidP="00951D9A">
            <w:pPr>
              <w:spacing w:line="276" w:lineRule="auto"/>
              <w:ind w:right="-9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ห</w:t>
            </w:r>
            <w:r w:rsidRPr="00E31186">
              <w:rPr>
                <w:rFonts w:ascii="Angsana New" w:hAnsi="Angsana New" w:cs="Angsana New" w:hint="cs"/>
                <w:cs/>
              </w:rPr>
              <w:t>รือ มีมูลค่าภาษี</w:t>
            </w:r>
          </w:p>
        </w:tc>
      </w:tr>
      <w:tr w:rsidR="00951D9A" w:rsidRPr="002F37CC" w14:paraId="2D5751C1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38C08826" w14:textId="77777777" w:rsidR="00951D9A" w:rsidRPr="00E31186" w:rsidRDefault="00951D9A" w:rsidP="007C676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E31186">
              <w:rPr>
                <w:rFonts w:ascii="Angsana New" w:hAnsi="Angsana New" w:cs="Angsana New"/>
                <w:spacing w:val="-4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4D33EB1A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5BCF215B" w14:textId="77777777"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343F82E4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038D2EB6" w14:textId="77777777" w:rsidR="00951D9A" w:rsidRPr="00E31186" w:rsidRDefault="00951D9A" w:rsidP="00147B3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มีมูลค่าภาษีไม่เกิน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5A45B357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3EFDE56D" w14:textId="77777777" w:rsidR="00951D9A" w:rsidRPr="00E31186" w:rsidRDefault="00951D9A" w:rsidP="00951D9A">
            <w:pPr>
              <w:spacing w:line="276" w:lineRule="auto"/>
              <w:ind w:right="-95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E31186">
              <w:rPr>
                <w:rFonts w:ascii="Angsana New" w:hAnsi="Angsana New" w:cs="Angsana New"/>
              </w:rPr>
              <w:t>162.80</w:t>
            </w:r>
          </w:p>
        </w:tc>
      </w:tr>
      <w:tr w:rsidR="00951D9A" w:rsidRPr="002F37CC" w14:paraId="77B9CE44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09E813B6" w14:textId="77777777" w:rsidR="00951D9A" w:rsidRPr="00E31186" w:rsidRDefault="00951D9A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2748E23E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321C360C" w14:textId="77777777"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7F5235CF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0FE74308" w14:textId="77777777" w:rsidR="00951D9A" w:rsidRPr="00E31186" w:rsidRDefault="00951D9A" w:rsidP="00147B3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251.94 ล้านบาท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3603550F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38E30168" w14:textId="77777777" w:rsidR="00951D9A" w:rsidRPr="00E31186" w:rsidRDefault="00951D9A" w:rsidP="00951D9A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51D9A" w:rsidRPr="002F37CC" w14:paraId="7ACD5BF8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2E2AFE97" w14:textId="77777777" w:rsidR="00951D9A" w:rsidRPr="00E31186" w:rsidRDefault="00951D9A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4275B24F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3846572B" w14:textId="77777777"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7D8AD79F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527EE825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699CB72B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3C2BE3C2" w14:textId="77777777" w:rsidR="00951D9A" w:rsidRPr="00E31186" w:rsidRDefault="00951D9A" w:rsidP="00951D9A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 w:hint="cs"/>
                <w:cs/>
              </w:rPr>
              <w:t>(แก้ไขเมื่อวันที่</w:t>
            </w:r>
          </w:p>
        </w:tc>
      </w:tr>
      <w:tr w:rsidR="00951D9A" w:rsidRPr="002F37CC" w14:paraId="779B9A2D" w14:textId="77777777" w:rsidTr="00F5581D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334E38C6" w14:textId="77777777" w:rsidR="00951D9A" w:rsidRPr="00E31186" w:rsidRDefault="00951D9A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5AE4CB2F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1653C050" w14:textId="77777777"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260588AB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3D58C62A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11B6FC06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33EF1F96" w14:textId="77777777" w:rsidR="00951D9A" w:rsidRPr="00E31186" w:rsidRDefault="00951D9A" w:rsidP="00951D9A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14 </w:t>
            </w:r>
            <w:r w:rsidRPr="00E31186">
              <w:rPr>
                <w:rFonts w:ascii="Angsana New" w:hAnsi="Angsana New" w:cs="Angsana New"/>
                <w:cs/>
              </w:rPr>
              <w:t>พฤศจิกายน</w:t>
            </w:r>
            <w:r w:rsidRPr="00E31186">
              <w:rPr>
                <w:rFonts w:ascii="Angsana New" w:hAnsi="Angsana New" w:cs="Angsana New" w:hint="cs"/>
                <w:cs/>
              </w:rPr>
              <w:t xml:space="preserve"> 2559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951D9A" w:rsidRPr="002F37CC" w14:paraId="77381566" w14:textId="77777777" w:rsidTr="00F5581D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76A4A3" w14:textId="77777777" w:rsidR="00951D9A" w:rsidRPr="00E31186" w:rsidRDefault="00951D9A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5.2    </w:t>
            </w:r>
            <w:r w:rsidRPr="00E31186">
              <w:rPr>
                <w:rFonts w:ascii="Angsana New" w:hAnsi="Angsana New" w:cs="Angsana New"/>
                <w:cs/>
              </w:rPr>
              <w:t>ได้รับอนุญาต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>ให้หักเงินได้พึงประเมิน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D96D776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D47FF6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93E061D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B7D6938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3A4549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80E75A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</w:tr>
      <w:tr w:rsidR="00951D9A" w:rsidRPr="002F37CC" w14:paraId="2FFCED06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3D99E29D" w14:textId="77777777" w:rsidR="00951D9A" w:rsidRPr="00E31186" w:rsidRDefault="00951D9A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ร้อยละ</w:t>
            </w:r>
            <w:r w:rsidRPr="00E31186">
              <w:rPr>
                <w:rFonts w:ascii="Angsana New" w:hAnsi="Angsana New" w:cs="Angsana New"/>
                <w:spacing w:val="4"/>
              </w:rPr>
              <w:t xml:space="preserve"> 5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 xml:space="preserve"> ของรายได้ที่เพิ่ม</w:t>
            </w:r>
            <w:r w:rsidRPr="00E31186">
              <w:rPr>
                <w:rFonts w:ascii="Angsana New" w:hAnsi="Angsana New" w:cs="Angsana New"/>
                <w:cs/>
              </w:rPr>
              <w:t>ขึ้นจากปีก่อน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539784EA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76D2E3B7" w14:textId="77777777"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1376D41A" w14:textId="77777777" w:rsidR="00951D9A" w:rsidRPr="00E31186" w:rsidRDefault="00951D9A" w:rsidP="005F4CF6">
            <w:pPr>
              <w:spacing w:line="276" w:lineRule="auto"/>
              <w:ind w:right="-32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</w:t>
            </w:r>
            <w:r w:rsidRPr="00E31186">
              <w:rPr>
                <w:rFonts w:ascii="Angsana New" w:hAnsi="Angsana New" w:cs="Angsana New"/>
                <w:cs/>
              </w:rPr>
              <w:t>ครบกำหนด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50B39D38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15A35AE4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36E2A5BC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951D9A" w:rsidRPr="002F37CC" w14:paraId="6462D0C7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151DBCD9" w14:textId="77777777" w:rsidR="00951D9A" w:rsidRDefault="00951D9A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จากการส่งออกนับแต่วันที่มีรายได้จาก</w:t>
            </w:r>
          </w:p>
          <w:p w14:paraId="30E2971E" w14:textId="77777777" w:rsidR="00951D9A" w:rsidRPr="00E31186" w:rsidRDefault="00951D9A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7FCC1BE8" w14:textId="77777777" w:rsidR="00951D9A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 </w:t>
            </w: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  <w:cs/>
              </w:rPr>
              <w:t xml:space="preserve">30 พฤศจิกายน </w:t>
            </w:r>
          </w:p>
          <w:p w14:paraId="54579475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2549)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3EE72C0A" w14:textId="77777777" w:rsidR="00951D9A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14:paraId="459145D0" w14:textId="77777777"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2557)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71300FA8" w14:textId="77777777" w:rsidR="00951D9A" w:rsidRDefault="00951D9A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</w:rPr>
              <w:t xml:space="preserve">12 </w:t>
            </w:r>
            <w:r w:rsidRPr="00E31186">
              <w:rPr>
                <w:rFonts w:ascii="Angsana New" w:hAnsi="Angsana New" w:cs="Angsana New"/>
                <w:cs/>
              </w:rPr>
              <w:t>พฤศจิกายน</w:t>
            </w:r>
          </w:p>
          <w:p w14:paraId="5BD58ABA" w14:textId="77777777" w:rsidR="00951D9A" w:rsidRPr="00E31186" w:rsidRDefault="00951D9A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2543)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2A37F496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3FAEF15D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356E5294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951D9A" w:rsidRPr="002F37CC" w14:paraId="08F07F22" w14:textId="77777777" w:rsidTr="00F5581D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F05A67" w14:textId="77777777" w:rsidR="00951D9A" w:rsidRPr="00E31186" w:rsidRDefault="00951D9A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5.3    </w:t>
            </w:r>
            <w:r w:rsidRPr="00E31186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48C901C7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55F965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74D8A2F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4BAF588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6A2EAE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8DC5F7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</w:tr>
      <w:tr w:rsidR="00951D9A" w:rsidRPr="002F37CC" w14:paraId="11859F62" w14:textId="77777777" w:rsidTr="00F5581D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0D49EC22" w14:textId="77777777" w:rsidR="00951D9A" w:rsidRPr="00E31186" w:rsidRDefault="00951D9A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67F49157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2C78B144" w14:textId="77777777"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2D353E71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6EA94C7D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6FE856A3" w14:textId="77777777"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3F50958A" w14:textId="77777777"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</w:tr>
      <w:tr w:rsidR="00951D9A" w:rsidRPr="002F37CC" w14:paraId="1FAA7E46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4E403AAF" w14:textId="77777777" w:rsidR="00951D9A" w:rsidRDefault="00951D9A" w:rsidP="009951D4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ในอัตราร้อยละ</w:t>
            </w:r>
            <w:r w:rsidRPr="00E31186">
              <w:rPr>
                <w:rFonts w:ascii="Angsana New" w:hAnsi="Angsana New" w:cs="Angsana New" w:hint="cs"/>
                <w:spacing w:val="4"/>
                <w:cs/>
              </w:rPr>
              <w:t xml:space="preserve"> </w:t>
            </w:r>
            <w:r w:rsidRPr="00E31186">
              <w:rPr>
                <w:rFonts w:ascii="Angsana New" w:hAnsi="Angsana New" w:cs="Angsana New"/>
                <w:spacing w:val="4"/>
              </w:rPr>
              <w:t xml:space="preserve">50 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>ของอัตราปกตินับจาก</w:t>
            </w:r>
          </w:p>
          <w:p w14:paraId="11181B60" w14:textId="77777777" w:rsidR="00951D9A" w:rsidRPr="00E31186" w:rsidRDefault="00951D9A" w:rsidP="009951D4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วันที่พ้นกำหนดระยะเวลายกเว้นภาษีเงิน</w:t>
            </w:r>
            <w:r w:rsidRPr="00E31186">
              <w:rPr>
                <w:rFonts w:ascii="Angsana New" w:hAnsi="Angsana New" w:cs="Angsana New" w:hint="cs"/>
                <w:spacing w:val="4"/>
                <w:cs/>
              </w:rPr>
              <w:t>ได้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64DEF682" w14:textId="77777777" w:rsidR="00951D9A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</w:t>
            </w:r>
            <w:r w:rsidRPr="00E31186">
              <w:rPr>
                <w:rFonts w:ascii="Angsana New" w:hAnsi="Angsana New" w:cs="Angsana New"/>
                <w:cs/>
              </w:rPr>
              <w:t xml:space="preserve"> 30 พฤศจิกายน </w:t>
            </w:r>
          </w:p>
          <w:p w14:paraId="58A3C1C0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2552)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1D4CCB81" w14:textId="77777777" w:rsidR="00951D9A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14:paraId="2627C4CB" w14:textId="77777777"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5EB56AAC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70CA3AE6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19427168" w14:textId="77777777" w:rsidR="00951D9A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14:paraId="25057355" w14:textId="77777777"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5D264178" w14:textId="77777777"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51D9A" w:rsidRPr="002F37CC" w14:paraId="6BBA1828" w14:textId="77777777" w:rsidTr="00F5581D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BB098F" w14:textId="77777777" w:rsidR="00951D9A" w:rsidRPr="00E31186" w:rsidRDefault="00951D9A" w:rsidP="00DD4911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5.4    </w:t>
            </w:r>
            <w:r w:rsidRPr="00E31186">
              <w:rPr>
                <w:rFonts w:ascii="Angsana New" w:hAnsi="Angsana New" w:cs="Angsana New"/>
                <w:cs/>
              </w:rPr>
              <w:t>ได้รับยกเว้นไม่ต้องนำเงินปันผล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46AB3C1" w14:textId="77777777" w:rsidR="00951D9A" w:rsidRPr="00E31186" w:rsidRDefault="00951D9A" w:rsidP="00DD4911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7EAFCF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32B50A0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FC0B4FB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EBFD7E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688B6F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51D9A" w:rsidRPr="002F37CC" w14:paraId="510B4DC0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14:paraId="5D3DB9E1" w14:textId="77777777" w:rsidR="00951D9A" w:rsidRPr="00E31186" w:rsidRDefault="00951D9A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จาก</w:t>
            </w:r>
            <w:r w:rsidRPr="00E31186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E31186">
              <w:rPr>
                <w:rFonts w:ascii="Angsana New" w:hAnsi="Angsana New" w:cs="Angsana New"/>
              </w:rPr>
              <w:t xml:space="preserve"> </w:t>
            </w:r>
            <w:r w:rsidRPr="00E31186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14:paraId="2410D69D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14:paraId="350611C3" w14:textId="77777777"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14:paraId="44E43FAE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14:paraId="036BC7E3" w14:textId="77777777"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14:paraId="58E0027D" w14:textId="77777777" w:rsidR="00951D9A" w:rsidRPr="00E31186" w:rsidRDefault="00951D9A" w:rsidP="008770A2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14:paraId="24CC6A00" w14:textId="77777777" w:rsidR="00951D9A" w:rsidRPr="00E31186" w:rsidRDefault="00951D9A" w:rsidP="005203AD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</w:tr>
      <w:tr w:rsidR="00951D9A" w:rsidRPr="002F37CC" w14:paraId="6EF5DBD2" w14:textId="77777777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B2B117" w14:textId="77777777" w:rsidR="00951D9A" w:rsidRDefault="00951D9A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E31186">
              <w:rPr>
                <w:rFonts w:ascii="Angsana New" w:hAnsi="Angsana New" w:cs="Angsana New"/>
              </w:rPr>
              <w:t xml:space="preserve"> 5.1</w:t>
            </w:r>
          </w:p>
          <w:p w14:paraId="1740A03E" w14:textId="77777777" w:rsidR="00951D9A" w:rsidRPr="00E31186" w:rsidRDefault="00951D9A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255018AE" w14:textId="77777777" w:rsidR="00951D9A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</w:t>
            </w:r>
            <w:r w:rsidRPr="00E31186">
              <w:rPr>
                <w:rFonts w:ascii="Angsana New" w:hAnsi="Angsana New" w:cs="Angsana New"/>
                <w:cs/>
              </w:rPr>
              <w:t xml:space="preserve"> 30 พฤศจิกายน </w:t>
            </w:r>
          </w:p>
          <w:p w14:paraId="0CCFA0DC" w14:textId="77777777"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2547)</w:t>
            </w:r>
          </w:p>
        </w:tc>
        <w:tc>
          <w:tcPr>
            <w:tcW w:w="11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5ABCA4" w14:textId="77777777" w:rsidR="00951D9A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14:paraId="78039333" w14:textId="77777777"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3C331180" w14:textId="77777777" w:rsidR="00951D9A" w:rsidRPr="00E31186" w:rsidRDefault="00951D9A" w:rsidP="00DD4911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0E332CA7" w14:textId="77777777" w:rsidR="00951D9A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5 กรกฎาคม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14:paraId="5C44AB47" w14:textId="77777777"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11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6BADDD" w14:textId="77777777" w:rsidR="00951D9A" w:rsidRDefault="00951D9A" w:rsidP="008770A2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</w:p>
          <w:p w14:paraId="2AF9E6C8" w14:textId="77777777" w:rsidR="00951D9A" w:rsidRPr="00E31186" w:rsidRDefault="00951D9A" w:rsidP="008770A2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1744EC" w14:textId="77777777" w:rsidR="00951D9A" w:rsidRDefault="00951D9A" w:rsidP="002F0FFF">
            <w:pPr>
              <w:spacing w:line="276" w:lineRule="auto"/>
              <w:ind w:right="-95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</w:rPr>
              <w:t xml:space="preserve">16 </w:t>
            </w:r>
            <w:r w:rsidRPr="00E31186">
              <w:rPr>
                <w:rFonts w:ascii="Angsana New" w:hAnsi="Angsana New" w:cs="Angsana New" w:hint="cs"/>
                <w:cs/>
              </w:rPr>
              <w:t>กุมภาพันธ์</w:t>
            </w:r>
          </w:p>
          <w:p w14:paraId="27BBE967" w14:textId="77777777" w:rsidR="00951D9A" w:rsidRPr="00E31186" w:rsidRDefault="00951D9A" w:rsidP="00951D9A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2559)</w:t>
            </w:r>
          </w:p>
        </w:tc>
      </w:tr>
    </w:tbl>
    <w:p w14:paraId="68FF0B76" w14:textId="77777777" w:rsidR="00B21C4D" w:rsidRPr="00B21C4D" w:rsidRDefault="00B21C4D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8"/>
          <w:szCs w:val="8"/>
          <w:cs/>
        </w:rPr>
      </w:pPr>
    </w:p>
    <w:p w14:paraId="1B679798" w14:textId="77777777" w:rsidR="00064DB0" w:rsidRDefault="00064DB0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02F6102" w14:textId="77777777" w:rsidR="00B21C4D" w:rsidRDefault="007870CC" w:rsidP="00CA12E0">
      <w:pPr>
        <w:ind w:left="450"/>
        <w:rPr>
          <w:rFonts w:ascii="Angsana New" w:hAnsi="Angsana New" w:cs="Angsana New"/>
          <w:sz w:val="32"/>
          <w:szCs w:val="32"/>
        </w:rPr>
      </w:pPr>
      <w:r w:rsidRPr="00D148BC">
        <w:rPr>
          <w:rFonts w:ascii="Angsana New" w:hAnsi="Angsana New" w:cs="Angsana New"/>
          <w:sz w:val="32"/>
          <w:szCs w:val="32"/>
          <w:cs/>
        </w:rPr>
        <w:lastRenderedPageBreak/>
        <w:t>สิทธิประโยชน์จากการได้รับการส่งเสริมการลงทุน</w:t>
      </w:r>
      <w:r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49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978"/>
        <w:gridCol w:w="1701"/>
        <w:gridCol w:w="1640"/>
        <w:gridCol w:w="2045"/>
        <w:gridCol w:w="2127"/>
      </w:tblGrid>
      <w:tr w:rsidR="007870CC" w:rsidRPr="00176F02" w14:paraId="24B6C9F2" w14:textId="77777777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A96BCE" w14:textId="77777777"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1.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บัตรส่งเสริมเลขที่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299B532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1356(1)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>/2553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C92690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59-1112-0-00-1-0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8D955A0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59-1186-0-00-1-0</w:t>
            </w:r>
          </w:p>
        </w:tc>
      </w:tr>
      <w:tr w:rsidR="007870CC" w:rsidRPr="00176F02" w14:paraId="6E221AFA" w14:textId="77777777" w:rsidTr="00E600C5">
        <w:tc>
          <w:tcPr>
            <w:tcW w:w="2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E1532" w14:textId="77777777"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2.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วันที่ตามบัตรส่งเสริม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2FCF32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24/3/2553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7533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4/7/2559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98FCAC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26/7/2559</w:t>
            </w:r>
          </w:p>
        </w:tc>
      </w:tr>
      <w:tr w:rsidR="007870CC" w:rsidRPr="00176F02" w14:paraId="6B6EF4C5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2D71CBC4" w14:textId="77777777"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3.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วันที่เริ่มมีรายได้</w:t>
            </w:r>
          </w:p>
        </w:tc>
        <w:tc>
          <w:tcPr>
            <w:tcW w:w="3341" w:type="dxa"/>
            <w:gridSpan w:val="2"/>
            <w:tcBorders>
              <w:left w:val="nil"/>
              <w:right w:val="single" w:sz="6" w:space="0" w:color="auto"/>
            </w:tcBorders>
          </w:tcPr>
          <w:p w14:paraId="01A2DF78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23/2/2554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6063BA16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  <w:r w:rsidR="004A03ED"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6CE6C05F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="004A03ED"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870CC" w:rsidRPr="00176F02" w14:paraId="4E80F005" w14:textId="77777777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B117F0" w14:textId="77777777"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4.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6F01B18" w14:textId="77777777" w:rsidR="007870CC" w:rsidRPr="00E31186" w:rsidRDefault="007870CC" w:rsidP="005155C9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4C3772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PRINTED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F7CE14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FA9C1EA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ผลิต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เครื่องมือแพทย์</w:t>
            </w:r>
          </w:p>
        </w:tc>
      </w:tr>
      <w:tr w:rsidR="007870CC" w:rsidRPr="00176F02" w14:paraId="48C36B52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4384CAA1" w14:textId="77777777"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585E6205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สำหรับงานอุตสาหกรรม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37E34A5C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CIRCUIT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25A87E85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ผลิตชิ้นส่วน 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4C0A78A7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</w:tr>
      <w:tr w:rsidR="007870CC" w:rsidRPr="00176F02" w14:paraId="2E1951C2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0BF8FBAA" w14:textId="77777777"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69DB582F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1ED30274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BOARD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2011EDE4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6ADFFDD2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ผลิตชิ้นส่วน และ/หรืออุปกรณ์</w:t>
            </w:r>
          </w:p>
        </w:tc>
      </w:tr>
      <w:tr w:rsidR="007870CC" w:rsidRPr="00176F02" w14:paraId="2ECD0852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1C624BAE" w14:textId="77777777"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01FE21A4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0D5D3260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ASSEMBLY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4B623D48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หรือชิ้นส่วนและ/หรืออุปกรณ์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12D5CAAD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</w:tr>
      <w:tr w:rsidR="007870CC" w:rsidRPr="00176F02" w14:paraId="5DDF0510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0AC4F17B" w14:textId="77777777"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4070BE4C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40412F71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(PCBA)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1FC5E6FB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063AF85D" w14:textId="77777777"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หรือชิ้นส่วนและ/หรืออุปกรณ์</w:t>
            </w:r>
          </w:p>
          <w:p w14:paraId="1F56BEB6" w14:textId="77777777" w:rsidR="00951D9A" w:rsidRPr="00E31186" w:rsidRDefault="00951D9A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ที่ใช้กับผลิตภัณฑ์อิเล็กทรอนิกส์</w:t>
            </w:r>
          </w:p>
        </w:tc>
      </w:tr>
      <w:tr w:rsidR="007870CC" w:rsidRPr="00176F02" w14:paraId="0928495E" w14:textId="77777777" w:rsidTr="00E600C5">
        <w:tc>
          <w:tcPr>
            <w:tcW w:w="29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FD21273" w14:textId="77777777" w:rsidR="007870CC" w:rsidRPr="00E31186" w:rsidRDefault="00951D9A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491AA53C" w14:textId="77777777"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41D860" w14:textId="77777777"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F168BBA" w14:textId="77777777"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7EFB48E4" w14:textId="77777777"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870CC" w:rsidRPr="00176F02" w14:paraId="62B955EA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69935C69" w14:textId="77777777"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5.1 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ได้รับยกเว้นภาษีเงินได้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554D0A00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07858462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28346A09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7DD4AB37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7870CC" w:rsidRPr="00176F02" w14:paraId="3D96A926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7B21D270" w14:textId="77777777" w:rsidR="007870CC" w:rsidRPr="00E31186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5B930A1F" w14:textId="77777777" w:rsidR="007870CC" w:rsidRPr="00E31186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(ครบกำหนด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32F835C8" w14:textId="77777777" w:rsidR="007870CC" w:rsidRPr="00E31186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(ครบกำหนด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7734106C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2366E61D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</w:tr>
      <w:tr w:rsidR="007870CC" w:rsidRPr="00176F02" w14:paraId="42E9A82C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57E3DCA3" w14:textId="77777777" w:rsidR="007870CC" w:rsidRDefault="00064DB0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ที่</w:t>
            </w:r>
            <w:r w:rsidR="007870CC"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ได้รับการส่งเสริมนับแต่วันที่เริ่มมีรายได้</w:t>
            </w:r>
          </w:p>
          <w:p w14:paraId="5B943E24" w14:textId="77777777" w:rsidR="00951D9A" w:rsidRPr="00E31186" w:rsidRDefault="00951D9A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6120DE9E" w14:textId="77777777" w:rsidR="007870CC" w:rsidRPr="00E31186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วันที่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22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กุมภาพันธ์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2562)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450930AF" w14:textId="77777777" w:rsidR="007870CC" w:rsidRPr="00E31186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วันที่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22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กุมภาพันธ์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2562)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0C9D88E3" w14:textId="77777777"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  <w:p w14:paraId="129921BE" w14:textId="77777777" w:rsidR="00951D9A" w:rsidRPr="00E31186" w:rsidRDefault="00951D9A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159.40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17B02F1F" w14:textId="77777777"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  <w:p w14:paraId="5D0C7B79" w14:textId="77777777" w:rsidR="00951D9A" w:rsidRPr="00E31186" w:rsidRDefault="00951D9A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356.60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7870CC" w:rsidRPr="00176F02" w14:paraId="079030C4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18E58A4F" w14:textId="77777777" w:rsidR="007870CC" w:rsidRPr="00E31186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38F7C8E0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14E1FA7E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3C536155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65C9BE23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870CC" w:rsidRPr="00176F02" w14:paraId="4C7833B0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41AB7FD5" w14:textId="77777777"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6B53E3CB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0C56E5A6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7CB4D15D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3FD0E89A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870CC" w:rsidRPr="00176F02" w14:paraId="766B948C" w14:textId="77777777" w:rsidTr="00E600C5">
        <w:tc>
          <w:tcPr>
            <w:tcW w:w="29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3B550" w14:textId="77777777"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E2F97C1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D8ADA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26.77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20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8877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C940AB5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870CC" w:rsidRPr="00176F02" w14:paraId="6F1A2B91" w14:textId="77777777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2EB40D" w14:textId="77777777" w:rsidR="007870CC" w:rsidRPr="00E31186" w:rsidRDefault="00B90055" w:rsidP="00674B7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sz w:val="22"/>
                <w:szCs w:val="22"/>
              </w:rPr>
              <w:br w:type="page"/>
            </w:r>
            <w:r w:rsidR="007870CC" w:rsidRPr="00E31186"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="005B40D7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52BE0D7F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5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189282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="004A03ED"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B9691C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5 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49020F85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5 ปี</w:t>
            </w:r>
          </w:p>
        </w:tc>
      </w:tr>
      <w:tr w:rsidR="007870CC" w:rsidRPr="00176F02" w14:paraId="7DA3BDA1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5A065A1A" w14:textId="77777777" w:rsidR="007870CC" w:rsidRPr="00E31186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40BB7E2C" w14:textId="77777777" w:rsidR="007870CC" w:rsidRPr="00E31186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(ครบกำหนด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73E438F2" w14:textId="77777777" w:rsidR="007870CC" w:rsidRPr="00E31186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15698963" w14:textId="77777777" w:rsidR="007870CC" w:rsidRPr="00E31186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0CC85CFB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870CC" w:rsidRPr="00176F02" w14:paraId="70955E20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0DAECF63" w14:textId="77777777" w:rsidR="007870CC" w:rsidRPr="00E31186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ในอัตราร้อยละ 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50 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0656D339" w14:textId="77777777" w:rsidR="007870CC" w:rsidRPr="00E31186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วันที่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22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กุมภาพันธ์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4BF1E568" w14:textId="77777777" w:rsidR="007870CC" w:rsidRPr="00E31186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19FAAD5C" w14:textId="77777777" w:rsidR="007870CC" w:rsidRPr="00E31186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40D96F73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870CC" w:rsidRPr="00176F02" w14:paraId="0F6938CB" w14:textId="77777777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2D48D92D" w14:textId="77777777" w:rsidR="007870CC" w:rsidRPr="00E31186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วันที่พ้นกำหนดระยะเวลายกเว้นภาษีเงิน</w:t>
            </w:r>
            <w:r w:rsidRPr="00E31186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 xml:space="preserve">ได้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5EC06E62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25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67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17579A0B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16BD55D1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7891E0C7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870CC" w:rsidRPr="00176F02" w14:paraId="2F96E06C" w14:textId="77777777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B47905" w14:textId="77777777" w:rsidR="007870CC" w:rsidRPr="00E31186" w:rsidRDefault="007870CC" w:rsidP="005155C9">
            <w:pPr>
              <w:spacing w:line="276" w:lineRule="auto"/>
              <w:ind w:right="29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="005B40D7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ได้รับยกเว้นไม่ต้องนำเงินปันผล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0939446" w14:textId="77777777" w:rsidR="007870CC" w:rsidRPr="00E31186" w:rsidRDefault="007870CC" w:rsidP="005155C9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AC2B00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FA9CA8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3C58A3F6" w14:textId="77777777"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</w:tr>
      <w:tr w:rsidR="00EF24B6" w:rsidRPr="00176F02" w14:paraId="79BA3EFF" w14:textId="77777777" w:rsidTr="00951D9A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14:paraId="4A2C50B9" w14:textId="77777777" w:rsidR="00EF24B6" w:rsidRPr="00E31186" w:rsidRDefault="00EF24B6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14:paraId="2121999B" w14:textId="77777777" w:rsidR="00EF24B6" w:rsidRPr="00E31186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14:paraId="210EA554" w14:textId="77777777" w:rsidR="00EF24B6" w:rsidRPr="00E31186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14:paraId="49E94F12" w14:textId="77777777" w:rsidR="00EF24B6" w:rsidRPr="00E31186" w:rsidRDefault="00EF24B6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14:paraId="168B514A" w14:textId="77777777" w:rsidR="00EF24B6" w:rsidRPr="00E31186" w:rsidRDefault="00EF24B6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24B6" w:rsidRPr="00176F02" w14:paraId="17BE9393" w14:textId="77777777" w:rsidTr="00951D9A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0FC8E6" w14:textId="77777777" w:rsidR="00EF24B6" w:rsidRDefault="00EF24B6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ยกเว้นภาษีเงินได้นิติบุคคลตามข้อ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5.1 </w:t>
            </w:r>
          </w:p>
          <w:p w14:paraId="6D9B20F4" w14:textId="77777777" w:rsidR="00951D9A" w:rsidRPr="00E31186" w:rsidRDefault="00951D9A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734C2527" w14:textId="77777777" w:rsidR="00EF24B6" w:rsidRPr="00E31186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วันที่ 22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กุมภาพันธ์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2562)</w:t>
            </w:r>
          </w:p>
        </w:tc>
        <w:tc>
          <w:tcPr>
            <w:tcW w:w="16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3A3464" w14:textId="77777777" w:rsidR="00EF24B6" w:rsidRPr="00E31186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วันที่ 22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กุมภาพันธ์ 2562)</w:t>
            </w:r>
          </w:p>
        </w:tc>
        <w:tc>
          <w:tcPr>
            <w:tcW w:w="20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F8B779" w14:textId="77777777" w:rsidR="00EF24B6" w:rsidRPr="00E31186" w:rsidRDefault="00EF24B6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6AA359F2" w14:textId="77777777" w:rsidR="00EF24B6" w:rsidRPr="00E31186" w:rsidRDefault="00EF24B6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05302F25" w14:textId="77777777" w:rsidR="007870CC" w:rsidRPr="001D1568" w:rsidRDefault="007870CC" w:rsidP="007870CC">
      <w:pPr>
        <w:ind w:left="448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48D4F85" w14:textId="77777777" w:rsidR="00263DA7" w:rsidRDefault="00DC11FC" w:rsidP="00F151C0">
      <w:pPr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ๆ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14:paraId="5C307A2E" w14:textId="77777777" w:rsidR="00B840F2" w:rsidRPr="00B840F2" w:rsidRDefault="00B840F2" w:rsidP="00F151C0">
      <w:pPr>
        <w:ind w:left="720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ACC20E2" w14:textId="77777777" w:rsidR="00064DB0" w:rsidRPr="00694223" w:rsidRDefault="00064DB0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41666B4" w14:textId="77777777" w:rsidR="00A666E9" w:rsidRPr="00B840F2" w:rsidRDefault="00A666E9" w:rsidP="00441473">
      <w:pPr>
        <w:numPr>
          <w:ilvl w:val="0"/>
          <w:numId w:val="20"/>
        </w:numPr>
        <w:spacing w:line="276" w:lineRule="auto"/>
        <w:ind w:left="720" w:right="28" w:hanging="720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14:paraId="3A6ED0BF" w14:textId="77777777" w:rsidR="00834DF9" w:rsidRDefault="00D32FEE" w:rsidP="00441473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B840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B840F2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B840F2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14:paraId="484B028F" w14:textId="77777777" w:rsidR="00B840F2" w:rsidRPr="00441473" w:rsidRDefault="00B840F2" w:rsidP="00B840F2">
      <w:pPr>
        <w:ind w:left="1440" w:right="28"/>
        <w:rPr>
          <w:rFonts w:ascii="Angsana New" w:hAnsi="Angsana New" w:cs="Angsana New"/>
          <w:sz w:val="16"/>
          <w:szCs w:val="16"/>
        </w:rPr>
      </w:pPr>
    </w:p>
    <w:p w14:paraId="00ADF342" w14:textId="77777777" w:rsidR="001055FF" w:rsidRPr="00A63755" w:rsidRDefault="00A666E9" w:rsidP="00B840F2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7960" w:rsidRPr="00A63755">
        <w:rPr>
          <w:rFonts w:ascii="Angsana New" w:hAnsi="Angsana New" w:cs="Angsana New"/>
          <w:sz w:val="32"/>
          <w:szCs w:val="32"/>
        </w:rPr>
        <w:t>3</w:t>
      </w:r>
      <w:r w:rsidR="00BD7173">
        <w:rPr>
          <w:rFonts w:ascii="Angsana New" w:hAnsi="Angsana New" w:cs="Angsana New"/>
          <w:sz w:val="32"/>
          <w:szCs w:val="32"/>
        </w:rPr>
        <w:t>0</w:t>
      </w:r>
      <w:r w:rsidR="00A63755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67E5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BD7173">
        <w:rPr>
          <w:rFonts w:ascii="Angsana New" w:hAnsi="Angsana New" w:cs="Angsana New" w:hint="cs"/>
          <w:sz w:val="32"/>
          <w:szCs w:val="32"/>
          <w:cs/>
        </w:rPr>
        <w:t>ยน</w:t>
      </w:r>
      <w:r w:rsidR="00A63755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55544D">
        <w:rPr>
          <w:rFonts w:ascii="Angsana New" w:hAnsi="Angsana New" w:cs="Angsana New" w:hint="cs"/>
          <w:sz w:val="32"/>
          <w:szCs w:val="32"/>
          <w:cs/>
        </w:rPr>
        <w:t>6</w:t>
      </w:r>
      <w:r w:rsidR="00B90055">
        <w:rPr>
          <w:rFonts w:ascii="Angsana New" w:hAnsi="Angsana New" w:cs="Angsana New"/>
          <w:sz w:val="32"/>
          <w:szCs w:val="32"/>
        </w:rPr>
        <w:t>2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31 ธันวาคม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B90055">
        <w:rPr>
          <w:rFonts w:ascii="Angsana New" w:hAnsi="Angsana New" w:cs="Angsana New"/>
          <w:sz w:val="32"/>
          <w:szCs w:val="32"/>
        </w:rPr>
        <w:t>61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521A85">
        <w:rPr>
          <w:rFonts w:ascii="Angsana New" w:hAnsi="Angsana New" w:cs="Angsana New" w:hint="cs"/>
          <w:sz w:val="32"/>
          <w:szCs w:val="32"/>
          <w:cs/>
        </w:rPr>
        <w:t xml:space="preserve">ง 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14:paraId="2C59CD25" w14:textId="77777777" w:rsidR="00A666E9" w:rsidRPr="00441473" w:rsidRDefault="00A666E9" w:rsidP="00B840F2">
      <w:pPr>
        <w:ind w:left="360" w:right="119"/>
        <w:jc w:val="right"/>
        <w:rPr>
          <w:rFonts w:ascii="Angsana New" w:hAnsi="Angsana New" w:cs="Angsana New"/>
          <w:sz w:val="30"/>
          <w:szCs w:val="30"/>
          <w:cs/>
        </w:rPr>
      </w:pPr>
      <w:r w:rsidRPr="00441473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9"/>
        <w:gridCol w:w="1580"/>
        <w:gridCol w:w="1558"/>
        <w:gridCol w:w="1558"/>
        <w:gridCol w:w="1553"/>
        <w:gridCol w:w="9"/>
      </w:tblGrid>
      <w:tr w:rsidR="00694223" w:rsidRPr="00441473" w14:paraId="0AC9BF6C" w14:textId="77777777" w:rsidTr="00694223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FD7B1" w14:textId="77777777" w:rsidR="00694223" w:rsidRPr="00441473" w:rsidRDefault="00694223" w:rsidP="00D43867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CA258B6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32112D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694223" w:rsidRPr="00441473" w14:paraId="56763DC8" w14:textId="77777777" w:rsidTr="00694223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8C13E10" w14:textId="77777777" w:rsidR="00694223" w:rsidRPr="0044147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14:paraId="2876F5FB" w14:textId="77777777" w:rsidR="00694223" w:rsidRPr="00441473" w:rsidRDefault="00694223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 w:rsidR="00BD717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467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</w:t>
            </w:r>
            <w:r w:rsidR="00BD7173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62</w:t>
            </w:r>
          </w:p>
        </w:tc>
        <w:tc>
          <w:tcPr>
            <w:tcW w:w="1558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775EC" w14:textId="77777777" w:rsidR="00694223" w:rsidRPr="00441473" w:rsidRDefault="00694223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14:paraId="5D03D379" w14:textId="77777777" w:rsidR="00694223" w:rsidRPr="00441473" w:rsidRDefault="00694223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 w:rsidR="00BD717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467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</w:t>
            </w:r>
            <w:r w:rsidR="00BD7173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D4A2CB" w14:textId="77777777" w:rsidR="00694223" w:rsidRPr="00441473" w:rsidRDefault="00694223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61</w:t>
            </w:r>
          </w:p>
        </w:tc>
      </w:tr>
      <w:tr w:rsidR="00694223" w:rsidRPr="00441473" w14:paraId="5A6B01F4" w14:textId="77777777" w:rsidTr="00694223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12CFB33" w14:textId="77777777" w:rsidR="00694223" w:rsidRPr="0069422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14:paraId="05AD8954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6D7A1F06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01051C46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3C1A5CE8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14:paraId="4BE3611F" w14:textId="77777777" w:rsidTr="00694223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5636D27E" w14:textId="77777777" w:rsidR="0055544D" w:rsidRPr="00441473" w:rsidRDefault="0055544D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10361859" w14:textId="77777777"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0650C961" w14:textId="77777777"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644A46CF" w14:textId="77777777"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108B525D" w14:textId="77777777"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14:paraId="25C8DB0C" w14:textId="77777777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6D11C9F6" w14:textId="77777777" w:rsidR="0055544D" w:rsidRPr="00441473" w:rsidRDefault="0055544D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5E7DCB31" w14:textId="77777777" w:rsidR="0055544D" w:rsidRPr="00441473" w:rsidRDefault="00DC782E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13,862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1AE8F523" w14:textId="77777777" w:rsidR="0055544D" w:rsidRPr="00441473" w:rsidRDefault="009951D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20,447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76110D7D" w14:textId="77777777" w:rsidR="0055544D" w:rsidRPr="00441473" w:rsidRDefault="00DC782E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421,643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073F6315" w14:textId="77777777" w:rsidR="0055544D" w:rsidRPr="00441473" w:rsidRDefault="009951D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660,127</w:t>
            </w:r>
          </w:p>
        </w:tc>
      </w:tr>
      <w:tr w:rsidR="0089767A" w:rsidRPr="00441473" w14:paraId="35EEB537" w14:textId="77777777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25881A9A" w14:textId="77777777" w:rsidR="0089767A" w:rsidRPr="00441473" w:rsidRDefault="0089767A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7171451B" w14:textId="77777777" w:rsidR="0089767A" w:rsidRPr="00441473" w:rsidRDefault="00DC782E" w:rsidP="009D533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217521BC" w14:textId="77777777"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259BE5C4" w14:textId="77777777" w:rsidR="0089767A" w:rsidRPr="00441473" w:rsidRDefault="00DC782E" w:rsidP="009D533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68CA5A15" w14:textId="77777777"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</w:tr>
      <w:tr w:rsidR="0089767A" w:rsidRPr="00441473" w14:paraId="3DB964B0" w14:textId="77777777" w:rsidTr="00A842AA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21AAD3CD" w14:textId="77777777" w:rsidR="0089767A" w:rsidRPr="00441473" w:rsidRDefault="0089767A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318C2AA0" w14:textId="77777777" w:rsidR="0089767A" w:rsidRPr="00441473" w:rsidRDefault="00DC782E" w:rsidP="00F34C7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694C1D14" w14:textId="77777777"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28048A1E" w14:textId="77777777" w:rsidR="0089767A" w:rsidRPr="00441473" w:rsidRDefault="00DC782E" w:rsidP="00F34C7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5133726B" w14:textId="77777777"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  <w:tr w:rsidR="0089767A" w:rsidRPr="00441473" w14:paraId="7DBD9771" w14:textId="77777777" w:rsidTr="00A842AA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0C588A69" w14:textId="77777777" w:rsidR="0089767A" w:rsidRPr="00441473" w:rsidRDefault="0089767A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3BC282C9" w14:textId="77777777"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30202C0B" w14:textId="77777777"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14:paraId="5D465F5C" w14:textId="77777777" w:rsidR="0089767A" w:rsidRPr="00441473" w:rsidRDefault="00DC782E" w:rsidP="00F34C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421,965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C5438E" w14:textId="77777777"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660,801</w:t>
            </w:r>
          </w:p>
        </w:tc>
      </w:tr>
      <w:tr w:rsidR="0089767A" w:rsidRPr="00441473" w14:paraId="2FAF8551" w14:textId="77777777" w:rsidTr="00A842AA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6D67C9CD" w14:textId="77777777" w:rsidR="0089767A" w:rsidRPr="00441473" w:rsidRDefault="0089767A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41B5B223" w14:textId="77777777"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727FBB82" w14:textId="77777777"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14:paraId="29495F6B" w14:textId="77777777" w:rsidR="0089767A" w:rsidRPr="00441473" w:rsidRDefault="0089767A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EDE42A4" w14:textId="77777777" w:rsidR="0089767A" w:rsidRPr="00441473" w:rsidRDefault="0089767A" w:rsidP="00834DF9">
            <w:pPr>
              <w:tabs>
                <w:tab w:val="decimal" w:pos="1009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14:paraId="434EB58B" w14:textId="77777777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7B9A3217" w14:textId="77777777" w:rsidR="00694223" w:rsidRPr="0069422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65808900" w14:textId="77777777"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0F14AD87" w14:textId="77777777"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2751D66E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099C1142" w14:textId="77777777" w:rsidR="00694223" w:rsidRPr="00441473" w:rsidRDefault="00694223" w:rsidP="00834DF9">
            <w:pPr>
              <w:tabs>
                <w:tab w:val="decimal" w:pos="1009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14:paraId="7F8E6298" w14:textId="77777777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3D97618C" w14:textId="77777777"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73861FB5" w14:textId="77777777" w:rsidR="00694223" w:rsidRPr="00441473" w:rsidRDefault="00DC782E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</w:t>
            </w:r>
            <w:r w:rsidR="007E7102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7B7B5983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20,468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4625F30C" w14:textId="77777777" w:rsidR="00694223" w:rsidRPr="00441473" w:rsidRDefault="00DC782E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485,919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38E9E1F6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667,567</w:t>
            </w:r>
          </w:p>
        </w:tc>
      </w:tr>
      <w:tr w:rsidR="00694223" w:rsidRPr="00441473" w14:paraId="0544E47F" w14:textId="77777777" w:rsidTr="00694223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4696552" w14:textId="77777777"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2A60B742" w14:textId="77777777" w:rsidR="00694223" w:rsidRPr="00441473" w:rsidRDefault="00864B87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5B6328DB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117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06233726" w14:textId="77777777" w:rsidR="00694223" w:rsidRPr="00441473" w:rsidRDefault="00864B87" w:rsidP="00A73A3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5,328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10075B43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4,378</w:t>
            </w:r>
          </w:p>
        </w:tc>
      </w:tr>
      <w:tr w:rsidR="00694223" w:rsidRPr="00441473" w14:paraId="78270976" w14:textId="77777777" w:rsidTr="00E600C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EFE96BB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7E95F6C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14:paraId="5EFE83C1" w14:textId="77777777"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14:paraId="651174ED" w14:textId="77777777" w:rsidR="00694223" w:rsidRPr="00441473" w:rsidRDefault="007E7102" w:rsidP="006D7D0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491,247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9BFA4ED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671,945</w:t>
            </w:r>
          </w:p>
        </w:tc>
      </w:tr>
      <w:tr w:rsidR="00694223" w:rsidRPr="00441473" w14:paraId="7557592E" w14:textId="77777777" w:rsidTr="00694223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0CA2ED41" w14:textId="77777777" w:rsidR="00694223" w:rsidRPr="00694223" w:rsidRDefault="00694223" w:rsidP="00694223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14:paraId="617493FA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505DD4F5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3ABF8D80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1A440D0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14:paraId="26E756D2" w14:textId="77777777" w:rsidTr="00694223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33052FF3" w14:textId="77777777" w:rsidR="00694223" w:rsidRPr="0044147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690D4907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3DB783E2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444B55FC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192E7912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14:paraId="7EE822FC" w14:textId="77777777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3FA815F" w14:textId="77777777"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0C41CD24" w14:textId="77777777" w:rsidR="00694223" w:rsidRPr="00441473" w:rsidRDefault="00072CC0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14,004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53679753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20,606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48251C4D" w14:textId="77777777" w:rsidR="00694223" w:rsidRPr="00441473" w:rsidRDefault="00072CC0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425,957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14:paraId="52BB84F2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665,254</w:t>
            </w:r>
          </w:p>
        </w:tc>
      </w:tr>
      <w:tr w:rsidR="00694223" w:rsidRPr="00441473" w14:paraId="38D3379E" w14:textId="77777777" w:rsidTr="00A842AA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2A930D0B" w14:textId="77777777"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66681D42" w14:textId="77777777" w:rsidR="00694223" w:rsidRPr="00441473" w:rsidRDefault="00072CC0" w:rsidP="00834DF9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43376B02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4010F322" w14:textId="77777777" w:rsidR="00694223" w:rsidRPr="00441473" w:rsidRDefault="00072CC0" w:rsidP="00834DF9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14:paraId="654C3D29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  <w:tr w:rsidR="00694223" w:rsidRPr="00441473" w14:paraId="2A95CA80" w14:textId="77777777" w:rsidTr="00A842AA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A098D8E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7B883C4D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347E4D42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14:paraId="6C66BD68" w14:textId="77777777" w:rsidR="00694223" w:rsidRPr="00441473" w:rsidRDefault="00072CC0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425,957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7D3638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665,574</w:t>
            </w:r>
          </w:p>
        </w:tc>
      </w:tr>
      <w:tr w:rsidR="00694223" w:rsidRPr="00441473" w14:paraId="78A59461" w14:textId="77777777" w:rsidTr="00A842AA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4F866744" w14:textId="77777777" w:rsidR="00694223" w:rsidRPr="0044147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72348294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638250AA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14:paraId="195D6EFD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3077A299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14:paraId="78E3371C" w14:textId="77777777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033A546A" w14:textId="77777777" w:rsidR="00694223" w:rsidRPr="0069422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14:paraId="6FC50DB1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14:paraId="75AB3F6D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14:paraId="45AD40BE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14:paraId="22999483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14:paraId="62552036" w14:textId="77777777" w:rsidTr="00694223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3FC61EFD" w14:textId="77777777"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2E9FA674" w14:textId="77777777" w:rsidR="00694223" w:rsidRPr="00441473" w:rsidRDefault="00072CC0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15,744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3DC1821D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20,405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43A9616F" w14:textId="77777777" w:rsidR="00694223" w:rsidRPr="00441473" w:rsidRDefault="00072CC0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484,394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14:paraId="540BC36D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665,518</w:t>
            </w:r>
          </w:p>
        </w:tc>
      </w:tr>
      <w:tr w:rsidR="00694223" w:rsidRPr="00441473" w14:paraId="49009869" w14:textId="77777777" w:rsidTr="00694223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9BDE" w14:textId="77777777"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7C859532" w14:textId="77777777" w:rsidR="00694223" w:rsidRPr="00441473" w:rsidRDefault="00072CC0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2BB9A19E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115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0B79E705" w14:textId="77777777" w:rsidR="00694223" w:rsidRPr="00441473" w:rsidRDefault="00072CC0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5,300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14:paraId="5EA05C44" w14:textId="77777777"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4,333</w:t>
            </w:r>
          </w:p>
        </w:tc>
      </w:tr>
      <w:tr w:rsidR="00694223" w:rsidRPr="00441473" w14:paraId="5809D1A2" w14:textId="77777777" w:rsidTr="00A842AA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36E3C9B7" w14:textId="77777777"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5BBE3597" w14:textId="77777777" w:rsidR="00694223" w:rsidRPr="00441473" w:rsidRDefault="00072CC0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2B1ABFF8" w14:textId="77777777" w:rsidR="00694223" w:rsidRPr="00441473" w:rsidRDefault="00382B8B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14:paraId="3C4345F7" w14:textId="77777777" w:rsidR="00694223" w:rsidRPr="00441473" w:rsidRDefault="00072CC0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427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14:paraId="7BDFE965" w14:textId="77777777" w:rsidR="00694223" w:rsidRPr="00441473" w:rsidRDefault="00694223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</w:tr>
      <w:tr w:rsidR="00694223" w:rsidRPr="00441473" w14:paraId="561A7498" w14:textId="77777777" w:rsidTr="00A842AA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BC1D21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AB63655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F2F53" w14:textId="77777777"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7D751D4" w14:textId="77777777" w:rsidR="00694223" w:rsidRPr="00441473" w:rsidRDefault="00072CC0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490,12</w:t>
            </w:r>
            <w:r w:rsidR="007E710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A6B0137" w14:textId="77777777" w:rsidR="00694223" w:rsidRPr="00441473" w:rsidRDefault="00694223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670,253</w:t>
            </w:r>
          </w:p>
        </w:tc>
      </w:tr>
    </w:tbl>
    <w:p w14:paraId="4FF7CE59" w14:textId="77777777" w:rsidR="00864B87" w:rsidRDefault="00864B87" w:rsidP="00B0309D">
      <w:pPr>
        <w:ind w:left="360" w:right="119"/>
        <w:jc w:val="right"/>
        <w:rPr>
          <w:rFonts w:ascii="Angsana New" w:hAnsi="Angsana New" w:cs="Angsana New"/>
          <w:sz w:val="16"/>
          <w:szCs w:val="16"/>
        </w:rPr>
      </w:pPr>
    </w:p>
    <w:p w14:paraId="70B41215" w14:textId="77777777" w:rsidR="00825D8F" w:rsidRPr="00A301CA" w:rsidRDefault="00864B87" w:rsidP="00864B87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4726A318" w14:textId="77777777" w:rsidR="00DC11FC" w:rsidRPr="002A2FFA" w:rsidRDefault="00DC11FC" w:rsidP="00441473">
      <w:pPr>
        <w:numPr>
          <w:ilvl w:val="0"/>
          <w:numId w:val="20"/>
        </w:numPr>
        <w:spacing w:before="240" w:after="120" w:line="276" w:lineRule="auto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304BA61D" w14:textId="77777777" w:rsidR="005155C9" w:rsidRDefault="00DC11FC" w:rsidP="00B840F2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2A2FFA">
        <w:rPr>
          <w:rFonts w:ascii="Angsana New" w:hAnsi="Angsana New" w:cs="Angsana New"/>
          <w:sz w:val="32"/>
          <w:szCs w:val="32"/>
          <w:cs/>
        </w:rPr>
        <w:t>บริษัท</w:t>
      </w:r>
      <w:r w:rsidR="00BF39AB" w:rsidRPr="002A2FF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2A2FFA">
        <w:rPr>
          <w:rFonts w:ascii="Angsana New" w:hAnsi="Angsana New" w:cs="Angsana New"/>
          <w:sz w:val="32"/>
          <w:szCs w:val="32"/>
          <w:cs/>
        </w:rPr>
        <w:t>ดำเนิน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ธุรกิจผลิตและประกอบแผงวงจรไฟฟ้า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6449A">
        <w:rPr>
          <w:rFonts w:ascii="Angsana New" w:hAnsi="Angsana New" w:cs="Angsana New"/>
          <w:spacing w:val="-2"/>
          <w:sz w:val="32"/>
          <w:szCs w:val="32"/>
          <w:cs/>
        </w:rPr>
        <w:t>หรือแผงวงจรอิเล็</w:t>
      </w:r>
      <w:r w:rsidR="0066449A">
        <w:rPr>
          <w:rFonts w:ascii="Angsana New" w:hAnsi="Angsana New" w:cs="Angsana New" w:hint="cs"/>
          <w:spacing w:val="-2"/>
          <w:sz w:val="32"/>
          <w:szCs w:val="32"/>
          <w:cs/>
        </w:rPr>
        <w:t>ก</w:t>
      </w:r>
      <w:r w:rsidR="0066449A">
        <w:rPr>
          <w:rFonts w:ascii="Angsana New" w:hAnsi="Angsana New" w:cs="Angsana New"/>
          <w:spacing w:val="-2"/>
          <w:sz w:val="32"/>
          <w:szCs w:val="32"/>
          <w:cs/>
        </w:rPr>
        <w:t>ทรอนิ</w:t>
      </w:r>
      <w:r w:rsidR="0066449A">
        <w:rPr>
          <w:rFonts w:ascii="Angsana New" w:hAnsi="Angsana New" w:cs="Angsana New" w:hint="cs"/>
          <w:spacing w:val="-2"/>
          <w:sz w:val="32"/>
          <w:szCs w:val="32"/>
          <w:cs/>
        </w:rPr>
        <w:t>ก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ส์</w:t>
      </w:r>
      <w:r w:rsidR="00F219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เพียงธุรกิจเดียว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และดำเนินธุรกิจในส่วนงานทางภูมิศาสตร์คือในประเทศไทย</w:t>
      </w:r>
      <w:r w:rsidR="00BF39AB" w:rsidRPr="002A2FFA">
        <w:rPr>
          <w:rFonts w:ascii="Angsana New" w:hAnsi="Angsana New" w:cs="Angsana New"/>
          <w:spacing w:val="-2"/>
          <w:sz w:val="32"/>
          <w:szCs w:val="32"/>
          <w:cs/>
        </w:rPr>
        <w:t>และต่างประเทศ โดยมีก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ารขายทั้งในประเทศและต่างประเทศ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D7173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 w:rsidR="00626C6B">
        <w:rPr>
          <w:rFonts w:ascii="Angsana New" w:hAnsi="Angsana New" w:cs="Angsana New" w:hint="cs"/>
          <w:spacing w:val="-2"/>
          <w:sz w:val="32"/>
          <w:szCs w:val="32"/>
          <w:cs/>
        </w:rPr>
        <w:t>งวดเก้าเดือน</w:t>
      </w:r>
      <w:r w:rsidR="00BD7173">
        <w:rPr>
          <w:rFonts w:ascii="Angsana New" w:hAnsi="Angsana New" w:cs="Angsana New" w:hint="cs"/>
          <w:spacing w:val="-2"/>
          <w:sz w:val="32"/>
          <w:szCs w:val="32"/>
          <w:cs/>
        </w:rPr>
        <w:t>สิ้นสุดวันที่ 3</w:t>
      </w:r>
      <w:r w:rsidR="00BD7173">
        <w:rPr>
          <w:rFonts w:ascii="Angsana New" w:hAnsi="Angsana New" w:cs="Angsana New"/>
          <w:spacing w:val="-2"/>
          <w:sz w:val="32"/>
          <w:szCs w:val="32"/>
        </w:rPr>
        <w:t>0</w:t>
      </w:r>
      <w:r w:rsidR="00BD717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4467E5">
        <w:rPr>
          <w:rFonts w:ascii="Angsana New" w:hAnsi="Angsana New" w:cs="Angsana New" w:hint="cs"/>
          <w:spacing w:val="-2"/>
          <w:sz w:val="32"/>
          <w:szCs w:val="32"/>
          <w:cs/>
        </w:rPr>
        <w:t>กันยา</w:t>
      </w:r>
      <w:r w:rsidR="00BD7173">
        <w:rPr>
          <w:rFonts w:ascii="Angsana New" w:hAnsi="Angsana New" w:cs="Angsana New" w:hint="cs"/>
          <w:spacing w:val="-2"/>
          <w:sz w:val="32"/>
          <w:szCs w:val="32"/>
          <w:cs/>
        </w:rPr>
        <w:t>ยน</w:t>
      </w:r>
      <w:r w:rsidR="00A301C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2562</w:t>
      </w:r>
      <w:r w:rsidR="00E3581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="00E35814">
        <w:rPr>
          <w:rFonts w:ascii="Angsana New" w:hAnsi="Angsana New" w:cs="Angsana New"/>
          <w:spacing w:val="-2"/>
          <w:sz w:val="32"/>
          <w:szCs w:val="32"/>
        </w:rPr>
        <w:t>2561</w:t>
      </w:r>
      <w:r w:rsidR="00A301C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B3BF8">
        <w:rPr>
          <w:rFonts w:ascii="Angsana New" w:hAnsi="Angsana New" w:cs="Angsana New" w:hint="cs"/>
          <w:spacing w:val="-2"/>
          <w:sz w:val="32"/>
          <w:szCs w:val="32"/>
          <w:cs/>
        </w:rPr>
        <w:t>ดังนี้</w:t>
      </w:r>
    </w:p>
    <w:p w14:paraId="61306A91" w14:textId="77777777" w:rsidR="00F21932" w:rsidRPr="00CF1EA1" w:rsidRDefault="00F21932" w:rsidP="00B840F2">
      <w:pPr>
        <w:spacing w:line="276" w:lineRule="auto"/>
        <w:jc w:val="right"/>
        <w:rPr>
          <w:rFonts w:ascii="Angsana New" w:hAnsi="Angsana New" w:cs="Angsana New"/>
          <w:sz w:val="30"/>
          <w:szCs w:val="30"/>
        </w:rPr>
      </w:pPr>
      <w:r w:rsidRPr="00CF1EA1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CF1EA1">
        <w:rPr>
          <w:rFonts w:ascii="Angsana New" w:hAnsi="Angsana New" w:cs="Angsana New" w:hint="cs"/>
          <w:sz w:val="30"/>
          <w:szCs w:val="30"/>
          <w:cs/>
        </w:rPr>
        <w:t>พัน</w:t>
      </w:r>
      <w:r w:rsidRPr="00CF1EA1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1530"/>
        <w:gridCol w:w="1530"/>
        <w:gridCol w:w="1530"/>
        <w:gridCol w:w="1530"/>
      </w:tblGrid>
      <w:tr w:rsidR="00E35814" w:rsidRPr="00A301CA" w14:paraId="2FCB9279" w14:textId="77777777" w:rsidTr="00155D27">
        <w:tc>
          <w:tcPr>
            <w:tcW w:w="2700" w:type="dxa"/>
            <w:vMerge w:val="restart"/>
            <w:shd w:val="clear" w:color="auto" w:fill="auto"/>
            <w:vAlign w:val="center"/>
          </w:tcPr>
          <w:p w14:paraId="19753A2F" w14:textId="77777777" w:rsidR="00E35814" w:rsidRPr="00CF1EA1" w:rsidRDefault="00E35814" w:rsidP="000E3B9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EA1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6120" w:type="dxa"/>
            <w:gridSpan w:val="4"/>
            <w:tcBorders>
              <w:bottom w:val="nil"/>
            </w:tcBorders>
          </w:tcPr>
          <w:p w14:paraId="4145DA11" w14:textId="77777777" w:rsidR="00E35814" w:rsidRPr="00CF1EA1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EA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35814" w:rsidRPr="00A301CA" w14:paraId="07B6C4A9" w14:textId="77777777" w:rsidTr="00E14A8E">
        <w:tc>
          <w:tcPr>
            <w:tcW w:w="2700" w:type="dxa"/>
            <w:vMerge/>
            <w:shd w:val="clear" w:color="auto" w:fill="auto"/>
          </w:tcPr>
          <w:p w14:paraId="2FBEECB2" w14:textId="77777777" w:rsidR="00E35814" w:rsidRPr="00CF1EA1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4A8B401B" w14:textId="77777777" w:rsidR="00E35814" w:rsidRPr="00CF1EA1" w:rsidRDefault="00E35814" w:rsidP="00CF1EA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EA1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F1EA1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5B2724AC" w14:textId="77777777" w:rsidR="00E35814" w:rsidRPr="00E14A8E" w:rsidRDefault="00E35814" w:rsidP="00CF1EA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4A8E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E14A8E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E35814" w:rsidRPr="00A301CA" w14:paraId="01F8B607" w14:textId="77777777" w:rsidTr="00E14A8E">
        <w:tc>
          <w:tcPr>
            <w:tcW w:w="27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A349A3" w14:textId="77777777" w:rsidR="00E35814" w:rsidRPr="00CF1EA1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dashed" w:sz="4" w:space="0" w:color="auto"/>
            </w:tcBorders>
          </w:tcPr>
          <w:p w14:paraId="584C9535" w14:textId="77777777" w:rsidR="00E35814" w:rsidRPr="00CF1EA1" w:rsidRDefault="00E35814" w:rsidP="00CF1EA1">
            <w:pPr>
              <w:spacing w:line="276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EA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0" w:type="dxa"/>
            <w:tcBorders>
              <w:left w:val="dashed" w:sz="4" w:space="0" w:color="auto"/>
              <w:bottom w:val="single" w:sz="4" w:space="0" w:color="auto"/>
            </w:tcBorders>
          </w:tcPr>
          <w:p w14:paraId="0D04E56E" w14:textId="77777777" w:rsidR="00E35814" w:rsidRPr="00CF1EA1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EA1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530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FE251E7" w14:textId="77777777" w:rsidR="00E35814" w:rsidRPr="00BD7173" w:rsidRDefault="00E35814" w:rsidP="00CF1EA1">
            <w:pPr>
              <w:spacing w:line="276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E14A8E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0" w:type="dxa"/>
            <w:tcBorders>
              <w:left w:val="dashed" w:sz="4" w:space="0" w:color="auto"/>
              <w:bottom w:val="single" w:sz="4" w:space="0" w:color="auto"/>
            </w:tcBorders>
            <w:shd w:val="clear" w:color="auto" w:fill="auto"/>
          </w:tcPr>
          <w:p w14:paraId="786CD372" w14:textId="77777777" w:rsidR="00E35814" w:rsidRPr="00E14A8E" w:rsidRDefault="00E35814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4A8E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  <w:tr w:rsidR="00E14A8E" w:rsidRPr="00A301CA" w14:paraId="4A3C373D" w14:textId="77777777" w:rsidTr="0048626E">
        <w:tc>
          <w:tcPr>
            <w:tcW w:w="2700" w:type="dxa"/>
            <w:tcBorders>
              <w:bottom w:val="nil"/>
            </w:tcBorders>
            <w:vAlign w:val="center"/>
          </w:tcPr>
          <w:p w14:paraId="3D6BD687" w14:textId="77777777" w:rsidR="00E14A8E" w:rsidRPr="00CF1EA1" w:rsidRDefault="00E14A8E" w:rsidP="00FD627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CF1EA1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bottom w:val="nil"/>
              <w:right w:val="dashed" w:sz="4" w:space="0" w:color="auto"/>
            </w:tcBorders>
            <w:vAlign w:val="center"/>
          </w:tcPr>
          <w:p w14:paraId="6D11C46C" w14:textId="77777777" w:rsidR="00E14A8E" w:rsidRPr="00CF1EA1" w:rsidRDefault="00642989" w:rsidP="00A12562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1,536,265</w:t>
            </w:r>
          </w:p>
        </w:tc>
        <w:tc>
          <w:tcPr>
            <w:tcW w:w="1530" w:type="dxa"/>
            <w:tcBorders>
              <w:left w:val="dashed" w:sz="4" w:space="0" w:color="auto"/>
              <w:bottom w:val="nil"/>
            </w:tcBorders>
            <w:vAlign w:val="center"/>
          </w:tcPr>
          <w:p w14:paraId="5DA949BC" w14:textId="77777777" w:rsidR="00E14A8E" w:rsidRPr="007079F5" w:rsidRDefault="00642989" w:rsidP="00A12562">
            <w:pPr>
              <w:tabs>
                <w:tab w:val="decimal" w:pos="6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95.74</w:t>
            </w:r>
          </w:p>
        </w:tc>
        <w:tc>
          <w:tcPr>
            <w:tcW w:w="1530" w:type="dxa"/>
            <w:tcBorders>
              <w:bottom w:val="nil"/>
              <w:right w:val="dashed" w:sz="4" w:space="0" w:color="auto"/>
            </w:tcBorders>
            <w:vAlign w:val="center"/>
          </w:tcPr>
          <w:p w14:paraId="427E9DB8" w14:textId="77777777" w:rsidR="00E14A8E" w:rsidRPr="00BD7173" w:rsidRDefault="002C5719" w:rsidP="004B79AA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1,093,698</w:t>
            </w:r>
          </w:p>
        </w:tc>
        <w:tc>
          <w:tcPr>
            <w:tcW w:w="1530" w:type="dxa"/>
            <w:tcBorders>
              <w:left w:val="dashed" w:sz="4" w:space="0" w:color="auto"/>
              <w:bottom w:val="nil"/>
            </w:tcBorders>
            <w:vAlign w:val="center"/>
          </w:tcPr>
          <w:p w14:paraId="0E756F51" w14:textId="77777777" w:rsidR="00E14A8E" w:rsidRPr="00703595" w:rsidRDefault="00E14A8E" w:rsidP="006A03A9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94.</w:t>
            </w:r>
            <w:r w:rsidR="002C5719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</w:tr>
      <w:tr w:rsidR="00E14A8E" w:rsidRPr="00A301CA" w14:paraId="67E9B17E" w14:textId="77777777" w:rsidTr="0048626E">
        <w:tc>
          <w:tcPr>
            <w:tcW w:w="2700" w:type="dxa"/>
            <w:tcBorders>
              <w:top w:val="nil"/>
            </w:tcBorders>
            <w:vAlign w:val="center"/>
          </w:tcPr>
          <w:p w14:paraId="031FFD93" w14:textId="77777777" w:rsidR="00E14A8E" w:rsidRPr="00CF1EA1" w:rsidRDefault="00E14A8E" w:rsidP="00FD627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CF1EA1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right w:val="dashed" w:sz="4" w:space="0" w:color="auto"/>
            </w:tcBorders>
            <w:vAlign w:val="center"/>
          </w:tcPr>
          <w:p w14:paraId="7D4F9EC8" w14:textId="77777777" w:rsidR="00E14A8E" w:rsidRPr="00CF1EA1" w:rsidRDefault="00642989" w:rsidP="00A12562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68,300</w:t>
            </w:r>
          </w:p>
        </w:tc>
        <w:tc>
          <w:tcPr>
            <w:tcW w:w="1530" w:type="dxa"/>
            <w:tcBorders>
              <w:top w:val="nil"/>
              <w:left w:val="dashed" w:sz="4" w:space="0" w:color="auto"/>
            </w:tcBorders>
            <w:vAlign w:val="center"/>
          </w:tcPr>
          <w:p w14:paraId="728B4934" w14:textId="77777777" w:rsidR="00E14A8E" w:rsidRPr="007079F5" w:rsidRDefault="00642989" w:rsidP="00A12562">
            <w:pPr>
              <w:tabs>
                <w:tab w:val="decimal" w:pos="6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4.26</w:t>
            </w:r>
          </w:p>
        </w:tc>
        <w:tc>
          <w:tcPr>
            <w:tcW w:w="1530" w:type="dxa"/>
            <w:tcBorders>
              <w:top w:val="nil"/>
              <w:right w:val="dashed" w:sz="4" w:space="0" w:color="auto"/>
            </w:tcBorders>
            <w:vAlign w:val="center"/>
          </w:tcPr>
          <w:p w14:paraId="64844C0B" w14:textId="77777777" w:rsidR="00E14A8E" w:rsidRPr="00BD7173" w:rsidRDefault="002C5719" w:rsidP="004B79AA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  <w:highlight w:val="green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60,708</w:t>
            </w:r>
          </w:p>
        </w:tc>
        <w:tc>
          <w:tcPr>
            <w:tcW w:w="1530" w:type="dxa"/>
            <w:tcBorders>
              <w:top w:val="nil"/>
              <w:left w:val="dashed" w:sz="4" w:space="0" w:color="auto"/>
            </w:tcBorders>
            <w:vAlign w:val="center"/>
          </w:tcPr>
          <w:p w14:paraId="42664173" w14:textId="77777777" w:rsidR="00E14A8E" w:rsidRPr="00703595" w:rsidRDefault="00902C54" w:rsidP="006A03A9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2C5719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</w:tr>
      <w:tr w:rsidR="00E14A8E" w:rsidRPr="00A301CA" w14:paraId="30A4975C" w14:textId="77777777" w:rsidTr="0048626E">
        <w:tc>
          <w:tcPr>
            <w:tcW w:w="2700" w:type="dxa"/>
            <w:vAlign w:val="center"/>
          </w:tcPr>
          <w:p w14:paraId="0B4B0B04" w14:textId="77777777" w:rsidR="00E14A8E" w:rsidRPr="00CF1EA1" w:rsidRDefault="00E14A8E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EA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right w:val="dashed" w:sz="4" w:space="0" w:color="auto"/>
            </w:tcBorders>
            <w:vAlign w:val="center"/>
          </w:tcPr>
          <w:p w14:paraId="58F23C91" w14:textId="77777777" w:rsidR="00E14A8E" w:rsidRPr="00CF1EA1" w:rsidRDefault="00642989" w:rsidP="00A12562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1,604,565</w:t>
            </w:r>
          </w:p>
        </w:tc>
        <w:tc>
          <w:tcPr>
            <w:tcW w:w="1530" w:type="dxa"/>
            <w:tcBorders>
              <w:left w:val="dashed" w:sz="4" w:space="0" w:color="auto"/>
            </w:tcBorders>
            <w:vAlign w:val="center"/>
          </w:tcPr>
          <w:p w14:paraId="600A75A5" w14:textId="77777777" w:rsidR="00E14A8E" w:rsidRPr="00CF1EA1" w:rsidRDefault="00642989" w:rsidP="00A12562">
            <w:pPr>
              <w:tabs>
                <w:tab w:val="decimal" w:pos="6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right w:val="dashed" w:sz="4" w:space="0" w:color="auto"/>
            </w:tcBorders>
            <w:vAlign w:val="center"/>
          </w:tcPr>
          <w:p w14:paraId="0C501529" w14:textId="77777777" w:rsidR="00E14A8E" w:rsidRPr="00BD7173" w:rsidRDefault="002C5719" w:rsidP="004B79AA">
            <w:pPr>
              <w:tabs>
                <w:tab w:val="decimal" w:pos="1168"/>
              </w:tabs>
              <w:spacing w:line="276" w:lineRule="auto"/>
              <w:ind w:right="-32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1,154,406</w:t>
            </w:r>
          </w:p>
        </w:tc>
        <w:tc>
          <w:tcPr>
            <w:tcW w:w="1530" w:type="dxa"/>
            <w:tcBorders>
              <w:left w:val="dashed" w:sz="4" w:space="0" w:color="auto"/>
            </w:tcBorders>
            <w:vAlign w:val="center"/>
          </w:tcPr>
          <w:p w14:paraId="77486DAE" w14:textId="77777777" w:rsidR="00E14A8E" w:rsidRPr="00703595" w:rsidRDefault="00E14A8E" w:rsidP="006A03A9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100.00</w:t>
            </w:r>
          </w:p>
        </w:tc>
      </w:tr>
    </w:tbl>
    <w:p w14:paraId="354F74AC" w14:textId="77777777" w:rsidR="00CF1EA1" w:rsidRDefault="00CF1EA1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43BB291" w14:textId="77777777" w:rsidR="00EF0C7A" w:rsidRPr="002A2FFA" w:rsidRDefault="00EF0C7A" w:rsidP="00441473">
      <w:pPr>
        <w:numPr>
          <w:ilvl w:val="0"/>
          <w:numId w:val="20"/>
        </w:numPr>
        <w:spacing w:before="60" w:line="276" w:lineRule="auto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14:paraId="413E347A" w14:textId="77777777" w:rsidR="008C2385" w:rsidRDefault="003D670E" w:rsidP="00B840F2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p w14:paraId="0A6FF0F5" w14:textId="77777777" w:rsidR="00B21C4D" w:rsidRPr="00B21C4D" w:rsidRDefault="00B21C4D" w:rsidP="00B21C4D">
      <w:pPr>
        <w:pStyle w:val="BlockText"/>
        <w:tabs>
          <w:tab w:val="clear" w:pos="900"/>
        </w:tabs>
        <w:spacing w:line="276" w:lineRule="auto"/>
        <w:ind w:right="-1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946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2700"/>
        <w:gridCol w:w="2466"/>
      </w:tblGrid>
      <w:tr w:rsidR="005155C9" w:rsidRPr="002A2FFA" w14:paraId="1615BFBF" w14:textId="77777777" w:rsidTr="00BE58BA">
        <w:trPr>
          <w:trHeight w:val="360"/>
        </w:trPr>
        <w:tc>
          <w:tcPr>
            <w:tcW w:w="3780" w:type="dxa"/>
            <w:tcBorders>
              <w:bottom w:val="single" w:sz="6" w:space="0" w:color="auto"/>
            </w:tcBorders>
          </w:tcPr>
          <w:p w14:paraId="037BA92B" w14:textId="77777777"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00" w:type="dxa"/>
            <w:tcBorders>
              <w:bottom w:val="single" w:sz="6" w:space="0" w:color="auto"/>
            </w:tcBorders>
          </w:tcPr>
          <w:p w14:paraId="3A159902" w14:textId="77777777"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466" w:type="dxa"/>
            <w:tcBorders>
              <w:bottom w:val="single" w:sz="6" w:space="0" w:color="auto"/>
            </w:tcBorders>
          </w:tcPr>
          <w:p w14:paraId="699BB904" w14:textId="77777777"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155C9" w:rsidRPr="002A2FFA" w14:paraId="3040336D" w14:textId="77777777" w:rsidTr="006A678D">
        <w:trPr>
          <w:trHeight w:val="485"/>
        </w:trPr>
        <w:tc>
          <w:tcPr>
            <w:tcW w:w="3780" w:type="dxa"/>
            <w:tcBorders>
              <w:top w:val="single" w:sz="6" w:space="0" w:color="auto"/>
              <w:bottom w:val="nil"/>
            </w:tcBorders>
            <w:vAlign w:val="center"/>
          </w:tcPr>
          <w:p w14:paraId="5B69CE70" w14:textId="77777777" w:rsidR="005155C9" w:rsidRPr="00B21C4D" w:rsidRDefault="006A678D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5155C9" w:rsidRPr="00B21C4D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="005155C9" w:rsidRPr="00B21C4D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bottom w:val="nil"/>
            </w:tcBorders>
            <w:vAlign w:val="center"/>
          </w:tcPr>
          <w:p w14:paraId="0521868B" w14:textId="77777777" w:rsidR="005155C9" w:rsidRPr="00B21C4D" w:rsidRDefault="005155C9" w:rsidP="00FE368F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E17D5" w:rsidRPr="00B21C4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66" w:type="dxa"/>
            <w:tcBorders>
              <w:top w:val="single" w:sz="6" w:space="0" w:color="auto"/>
              <w:bottom w:val="nil"/>
            </w:tcBorders>
            <w:vAlign w:val="center"/>
          </w:tcPr>
          <w:p w14:paraId="72332C87" w14:textId="77777777" w:rsidR="005155C9" w:rsidRPr="00B21C4D" w:rsidRDefault="005155C9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5155C9" w:rsidRPr="00411DBB" w14:paraId="7850DA4F" w14:textId="77777777" w:rsidTr="006A678D">
        <w:trPr>
          <w:trHeight w:val="20"/>
        </w:trPr>
        <w:tc>
          <w:tcPr>
            <w:tcW w:w="3780" w:type="dxa"/>
            <w:tcBorders>
              <w:top w:val="dotted" w:sz="4" w:space="0" w:color="auto"/>
              <w:bottom w:val="nil"/>
            </w:tcBorders>
          </w:tcPr>
          <w:p w14:paraId="2A01A428" w14:textId="77777777" w:rsidR="005155C9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="000566AC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Holding LLC</w:t>
            </w:r>
          </w:p>
        </w:tc>
        <w:tc>
          <w:tcPr>
            <w:tcW w:w="2700" w:type="dxa"/>
            <w:tcBorders>
              <w:top w:val="dotted" w:sz="4" w:space="0" w:color="auto"/>
              <w:bottom w:val="nil"/>
            </w:tcBorders>
          </w:tcPr>
          <w:p w14:paraId="1C0357EB" w14:textId="77777777" w:rsidR="005155C9" w:rsidRPr="00B21C4D" w:rsidRDefault="000566AC" w:rsidP="007B19CB">
            <w:pPr>
              <w:ind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E17D5" w:rsidRPr="00B21C4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66" w:type="dxa"/>
            <w:tcBorders>
              <w:top w:val="dotted" w:sz="4" w:space="0" w:color="auto"/>
              <w:bottom w:val="nil"/>
            </w:tcBorders>
            <w:vAlign w:val="center"/>
          </w:tcPr>
          <w:p w14:paraId="47508D7D" w14:textId="77777777" w:rsidR="005155C9" w:rsidRPr="00B21C4D" w:rsidRDefault="005155C9" w:rsidP="006A678D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บริษัทย่อย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</w:p>
        </w:tc>
      </w:tr>
      <w:tr w:rsidR="00F90F51" w:rsidRPr="00411DBB" w14:paraId="5EB64D65" w14:textId="77777777" w:rsidTr="006A678D">
        <w:trPr>
          <w:trHeight w:val="20"/>
        </w:trPr>
        <w:tc>
          <w:tcPr>
            <w:tcW w:w="3780" w:type="dxa"/>
            <w:tcBorders>
              <w:top w:val="dotted" w:sz="4" w:space="0" w:color="auto"/>
              <w:bottom w:val="nil"/>
            </w:tcBorders>
          </w:tcPr>
          <w:p w14:paraId="50D40A1A" w14:textId="77777777" w:rsidR="00F90F51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3)</w:t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>Team Precision America, LLC</w:t>
            </w:r>
          </w:p>
        </w:tc>
        <w:tc>
          <w:tcPr>
            <w:tcW w:w="2700" w:type="dxa"/>
            <w:tcBorders>
              <w:top w:val="dotted" w:sz="4" w:space="0" w:color="auto"/>
              <w:bottom w:val="nil"/>
            </w:tcBorders>
          </w:tcPr>
          <w:p w14:paraId="71945598" w14:textId="77777777" w:rsidR="00F90F51" w:rsidRPr="00B21C4D" w:rsidRDefault="00F90F51" w:rsidP="00F90F51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21C4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466" w:type="dxa"/>
            <w:tcBorders>
              <w:top w:val="dotted" w:sz="4" w:space="0" w:color="auto"/>
              <w:bottom w:val="nil"/>
            </w:tcBorders>
            <w:vAlign w:val="center"/>
          </w:tcPr>
          <w:p w14:paraId="62A4935D" w14:textId="77777777" w:rsidR="00F90F51" w:rsidRPr="00B21C4D" w:rsidRDefault="00F90F51" w:rsidP="006A678D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บริษัทร่วม</w:t>
            </w:r>
          </w:p>
        </w:tc>
      </w:tr>
      <w:tr w:rsidR="00F90F51" w:rsidRPr="002A2FFA" w14:paraId="15E56F05" w14:textId="77777777" w:rsidTr="006A678D">
        <w:trPr>
          <w:trHeight w:val="679"/>
        </w:trPr>
        <w:tc>
          <w:tcPr>
            <w:tcW w:w="3780" w:type="dxa"/>
            <w:tcBorders>
              <w:top w:val="dotted" w:sz="4" w:space="0" w:color="auto"/>
              <w:bottom w:val="nil"/>
            </w:tcBorders>
          </w:tcPr>
          <w:p w14:paraId="12C40A24" w14:textId="77777777"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="006A678D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2700" w:type="dxa"/>
            <w:tcBorders>
              <w:top w:val="dotted" w:sz="4" w:space="0" w:color="auto"/>
              <w:bottom w:val="nil"/>
            </w:tcBorders>
            <w:vAlign w:val="center"/>
          </w:tcPr>
          <w:p w14:paraId="05C5B084" w14:textId="77777777"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จำหน่ายเครื่องมืออุปกรณ์ไฟฟ้า</w:t>
            </w:r>
            <w:r w:rsidR="0066449A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และอิเล็กทรอนิก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ส์</w:t>
            </w:r>
          </w:p>
        </w:tc>
        <w:tc>
          <w:tcPr>
            <w:tcW w:w="2466" w:type="dxa"/>
            <w:tcBorders>
              <w:top w:val="dotted" w:sz="4" w:space="0" w:color="auto"/>
              <w:bottom w:val="nil"/>
            </w:tcBorders>
          </w:tcPr>
          <w:p w14:paraId="0C117C97" w14:textId="77777777"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กรรมการเป็นผู้ถือหุ้น</w:t>
            </w:r>
          </w:p>
        </w:tc>
      </w:tr>
      <w:tr w:rsidR="00F90F51" w:rsidRPr="002A2FFA" w14:paraId="318A9ED2" w14:textId="77777777" w:rsidTr="006A678D">
        <w:trPr>
          <w:trHeight w:val="742"/>
        </w:trPr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E0D535" w14:textId="77777777"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แอล</w:t>
            </w:r>
            <w:r w:rsidR="00F90F51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 </w:t>
            </w:r>
          </w:p>
          <w:p w14:paraId="5560032E" w14:textId="77777777" w:rsidR="00F90F51" w:rsidRPr="00B21C4D" w:rsidRDefault="00733529" w:rsidP="00733529">
            <w:pPr>
              <w:tabs>
                <w:tab w:val="left" w:pos="252"/>
              </w:tabs>
              <w:spacing w:line="276" w:lineRule="auto"/>
              <w:ind w:left="214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66ED00" w14:textId="77777777"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จำหน่ายเครื่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องมืออุปกรณ์ไฟฟ้าและอิเล็กทรอนิก</w:t>
            </w: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ส์</w:t>
            </w:r>
          </w:p>
        </w:tc>
        <w:tc>
          <w:tcPr>
            <w:tcW w:w="24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9F0B6B" w14:textId="77777777" w:rsidR="00F01F8B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กรรมการเป็นกรรมการ</w:t>
            </w:r>
          </w:p>
          <w:p w14:paraId="1285C95D" w14:textId="77777777"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และผู้ถือหุ้น</w:t>
            </w:r>
          </w:p>
        </w:tc>
      </w:tr>
      <w:tr w:rsidR="00F90F51" w:rsidRPr="002A2FFA" w14:paraId="4C8000D2" w14:textId="77777777" w:rsidTr="006A678D">
        <w:trPr>
          <w:trHeight w:val="395"/>
        </w:trPr>
        <w:tc>
          <w:tcPr>
            <w:tcW w:w="378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DFBB44F" w14:textId="77777777"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ไฟน์เนส เมด ดีไซน์ จำกัด</w:t>
            </w:r>
          </w:p>
          <w:p w14:paraId="2C410242" w14:textId="77777777" w:rsidR="00F90F51" w:rsidRPr="00B21C4D" w:rsidRDefault="00F90F51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500635C" w14:textId="77777777"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ออกแบบและค้าชิ้นส่วนแผงวงจรไฟฟ้า </w:t>
            </w:r>
            <w:r w:rsidR="0066449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แผงวงจรอิเล็กทรอนิก</w:t>
            </w: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ส์</w:t>
            </w:r>
          </w:p>
        </w:tc>
        <w:tc>
          <w:tcPr>
            <w:tcW w:w="24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AF0A1E8" w14:textId="77777777"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ผู้ถือหุ้นรายใหญ่เป็นกรรมการและผู้ถือหุ้น</w:t>
            </w:r>
          </w:p>
        </w:tc>
      </w:tr>
    </w:tbl>
    <w:p w14:paraId="65AC5353" w14:textId="77777777" w:rsidR="00D32FEE" w:rsidRDefault="00D32FEE" w:rsidP="00765958">
      <w:pPr>
        <w:pStyle w:val="BlockText"/>
        <w:tabs>
          <w:tab w:val="clear" w:pos="900"/>
        </w:tabs>
        <w:spacing w:line="276" w:lineRule="auto"/>
        <w:ind w:left="0" w:right="29" w:firstLine="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1F058B98" w14:textId="77777777" w:rsidR="00D32FEE" w:rsidRDefault="00D32FEE">
      <w:pPr>
        <w:rPr>
          <w:rFonts w:ascii="Angsana New" w:hAnsi="Angsana New" w:cs="Angsana New"/>
          <w:spacing w:val="-2"/>
          <w:sz w:val="24"/>
          <w:szCs w:val="24"/>
        </w:rPr>
      </w:pPr>
      <w:r>
        <w:rPr>
          <w:rFonts w:ascii="Angsana New" w:hAnsi="Angsana New" w:cs="Angsana New"/>
          <w:spacing w:val="-2"/>
          <w:sz w:val="24"/>
          <w:szCs w:val="24"/>
        </w:rPr>
        <w:br w:type="page"/>
      </w:r>
    </w:p>
    <w:p w14:paraId="32C90409" w14:textId="77777777" w:rsidR="003D670E" w:rsidRPr="00B21C4D" w:rsidRDefault="003D670E" w:rsidP="007B19CB">
      <w:pPr>
        <w:pStyle w:val="BlockText"/>
        <w:tabs>
          <w:tab w:val="clear" w:pos="900"/>
        </w:tabs>
        <w:spacing w:line="276" w:lineRule="auto"/>
        <w:ind w:left="446" w:right="29" w:firstLine="994"/>
        <w:jc w:val="thaiDistribute"/>
        <w:rPr>
          <w:rFonts w:ascii="Angsana New" w:hAnsi="Angsana New" w:cs="Angsana New"/>
          <w:spacing w:val="-2"/>
        </w:rPr>
      </w:pPr>
      <w:r w:rsidRPr="00B21C4D">
        <w:rPr>
          <w:rFonts w:ascii="Angsana New" w:hAnsi="Angsana New" w:cs="Angsana New"/>
          <w:spacing w:val="-2"/>
          <w:cs/>
        </w:rPr>
        <w:t>รายการบัญชีกับกิจการที่เกี่ยวข้องกันที่สำคัญ มีดังนี้</w:t>
      </w:r>
    </w:p>
    <w:p w14:paraId="64ACA17D" w14:textId="77777777" w:rsidR="00DD4911" w:rsidRPr="00B21C4D" w:rsidRDefault="00DD4911" w:rsidP="007B19CB">
      <w:pPr>
        <w:pStyle w:val="BlockText"/>
        <w:tabs>
          <w:tab w:val="clear" w:pos="900"/>
        </w:tabs>
        <w:spacing w:line="276" w:lineRule="auto"/>
        <w:ind w:left="7952" w:right="-126" w:firstLine="0"/>
        <w:jc w:val="right"/>
        <w:rPr>
          <w:rFonts w:ascii="Angsana New" w:hAnsi="Angsana New" w:cs="Angsana New"/>
          <w:spacing w:val="-2"/>
          <w:sz w:val="28"/>
          <w:szCs w:val="28"/>
        </w:rPr>
      </w:pPr>
      <w:r w:rsidRPr="00B21C4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B21C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>พันบาท</w:t>
      </w:r>
    </w:p>
    <w:tbl>
      <w:tblPr>
        <w:tblW w:w="4908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6"/>
        <w:gridCol w:w="3993"/>
        <w:gridCol w:w="1340"/>
        <w:gridCol w:w="1342"/>
        <w:gridCol w:w="1340"/>
        <w:gridCol w:w="1334"/>
      </w:tblGrid>
      <w:tr w:rsidR="005155C9" w:rsidRPr="002F37CC" w14:paraId="68E5E7E1" w14:textId="77777777" w:rsidTr="00D32FEE">
        <w:trPr>
          <w:gridBefore w:val="1"/>
          <w:wBefore w:w="4" w:type="pct"/>
          <w:trHeight w:val="360"/>
        </w:trPr>
        <w:tc>
          <w:tcPr>
            <w:tcW w:w="2134" w:type="pct"/>
            <w:vMerge w:val="restart"/>
            <w:tcBorders>
              <w:right w:val="single" w:sz="4" w:space="0" w:color="auto"/>
            </w:tcBorders>
            <w:vAlign w:val="center"/>
          </w:tcPr>
          <w:p w14:paraId="4DBC188B" w14:textId="77777777"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33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06680F" w14:textId="77777777"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9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D2DFF1" w14:textId="77777777"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7173" w:rsidRPr="002F37CC" w14:paraId="4AA855DC" w14:textId="77777777" w:rsidTr="00D32FEE">
        <w:trPr>
          <w:gridBefore w:val="1"/>
          <w:wBefore w:w="4" w:type="pct"/>
          <w:trHeight w:val="360"/>
        </w:trPr>
        <w:tc>
          <w:tcPr>
            <w:tcW w:w="2134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FD9FF1" w14:textId="77777777" w:rsidR="00BD7173" w:rsidRPr="002F37CC" w:rsidRDefault="00BD7173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AEDCE65" w14:textId="77777777" w:rsidR="00BD7173" w:rsidRPr="002F37CC" w:rsidRDefault="00BD7173" w:rsidP="00BD71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467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.ย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. 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717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DD78" w14:textId="77777777" w:rsidR="00BD7173" w:rsidRPr="002F37CC" w:rsidRDefault="00BD7173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242A32" w14:textId="77777777" w:rsidR="00BD7173" w:rsidRPr="002F37CC" w:rsidRDefault="00BD7173" w:rsidP="006A03A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467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.ย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. 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713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1773A5B2" w14:textId="77777777" w:rsidR="00BD7173" w:rsidRPr="002F37CC" w:rsidRDefault="00BD7173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</w:tr>
      <w:tr w:rsidR="00BD7173" w:rsidRPr="002F37CC" w14:paraId="59FF7E7E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F2BB9A" w14:textId="77777777" w:rsidR="00BD7173" w:rsidRPr="00BE58BA" w:rsidRDefault="00BD7173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1913E541" w14:textId="77777777" w:rsidR="00BD7173" w:rsidRPr="002F37CC" w:rsidRDefault="00BD7173" w:rsidP="006E51FE">
            <w:pPr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2B4EAE14" w14:textId="77777777" w:rsidR="00BD7173" w:rsidRPr="002F37CC" w:rsidRDefault="00BD7173" w:rsidP="005155C9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4790957" w14:textId="77777777" w:rsidR="00BD7173" w:rsidRPr="002F37CC" w:rsidRDefault="00BD7173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3267FA71" w14:textId="77777777" w:rsidR="00BD7173" w:rsidRPr="002F37CC" w:rsidRDefault="00BD7173" w:rsidP="005155C9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B2681" w:rsidRPr="002F37CC" w14:paraId="02A457DE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9A47F84" w14:textId="77777777" w:rsidR="00AB2681" w:rsidRPr="002F37CC" w:rsidRDefault="00AB2681" w:rsidP="00BE58B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F37CC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76BCB953" w14:textId="77777777" w:rsidR="00AB2681" w:rsidRPr="002F37CC" w:rsidRDefault="00874323" w:rsidP="00874323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411EA534" w14:textId="77777777" w:rsidR="00AB2681" w:rsidRPr="002F37CC" w:rsidRDefault="00AB2681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FB4A610" w14:textId="77777777" w:rsidR="00AB2681" w:rsidRPr="002F37CC" w:rsidRDefault="00F815B7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60539C69" w14:textId="77777777" w:rsidR="00AB2681" w:rsidRPr="002F37CC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</w:t>
            </w:r>
          </w:p>
        </w:tc>
      </w:tr>
      <w:tr w:rsidR="00AB2681" w:rsidRPr="002F37CC" w14:paraId="53959534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CB8C74" w14:textId="77777777" w:rsidR="00AB2681" w:rsidRPr="002F37CC" w:rsidRDefault="00AB2681" w:rsidP="00BE58B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1CD82FD0" w14:textId="77777777" w:rsidR="00AB2681" w:rsidRPr="002F37CC" w:rsidRDefault="00642989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176,535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2CAEF7BC" w14:textId="77777777" w:rsidR="00AB2681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210,268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F62B17A" w14:textId="77777777" w:rsidR="00AB2681" w:rsidRPr="002F37CC" w:rsidRDefault="00F815B7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176,535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183F686B" w14:textId="77777777" w:rsidR="00AB2681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210,268</w:t>
            </w:r>
          </w:p>
        </w:tc>
      </w:tr>
      <w:tr w:rsidR="00AB2681" w:rsidRPr="002F37CC" w14:paraId="2C6F27B1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C89DEE8" w14:textId="77777777" w:rsidR="00AB2681" w:rsidRPr="002F37CC" w:rsidRDefault="00AB2681" w:rsidP="00A842A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- </w:t>
            </w:r>
            <w:r w:rsidR="00A842AA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บจก.</w:t>
            </w:r>
            <w:r w:rsidRPr="00A71B1E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ไฟน์เนส เมด ดีไซน์ 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0393D27" w14:textId="77777777" w:rsidR="00AB2681" w:rsidRPr="002F37CC" w:rsidRDefault="00642989" w:rsidP="00982BE7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D6F5" w14:textId="77777777" w:rsidR="00AB2681" w:rsidRPr="002F37CC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8A27461" w14:textId="77777777" w:rsidR="00AB2681" w:rsidRPr="002F37CC" w:rsidRDefault="00F815B7" w:rsidP="00F34BD8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3B57A559" w14:textId="77777777" w:rsidR="00AB2681" w:rsidRPr="002F37CC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</w:tr>
      <w:tr w:rsidR="00AB2681" w:rsidRPr="002F37CC" w14:paraId="6D8A52FA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527B68" w14:textId="77777777" w:rsidR="00AB2681" w:rsidRPr="00BE58BA" w:rsidRDefault="00AB2681" w:rsidP="00BE58BA">
            <w:pPr>
              <w:tabs>
                <w:tab w:val="left" w:pos="1131"/>
              </w:tabs>
              <w:spacing w:line="276" w:lineRule="auto"/>
              <w:ind w:left="841" w:right="29" w:hanging="26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A5510E8" w14:textId="77777777" w:rsidR="00AB2681" w:rsidRDefault="00642989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176,535</w:t>
            </w: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831B" w14:textId="77777777" w:rsidR="00AB2681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210,344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048B9" w14:textId="77777777" w:rsidR="00AB2681" w:rsidRDefault="00F815B7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176,535</w:t>
            </w: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6F42B799" w14:textId="77777777" w:rsidR="00AB2681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210,456</w:t>
            </w:r>
          </w:p>
        </w:tc>
      </w:tr>
      <w:tr w:rsidR="00AB2681" w:rsidRPr="002F37CC" w14:paraId="113E4E94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9E3E53" w14:textId="77777777" w:rsidR="00AB2681" w:rsidRPr="00BE58BA" w:rsidRDefault="00AB2681" w:rsidP="00734065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47C9D995" w14:textId="77777777" w:rsidR="00AB2681" w:rsidRDefault="00AB2681" w:rsidP="00F34C7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25AD0478" w14:textId="77777777" w:rsidR="00AB2681" w:rsidRDefault="00AB2681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991332D" w14:textId="77777777" w:rsidR="00AB2681" w:rsidRDefault="00AB2681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52653F68" w14:textId="77777777" w:rsidR="00AB2681" w:rsidRDefault="00AB2681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2681" w:rsidRPr="002F37CC" w14:paraId="2844C16F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59366B" w14:textId="77777777" w:rsidR="00AB2681" w:rsidRPr="002F37CC" w:rsidRDefault="00AB2681" w:rsidP="00BE58B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F89789E" w14:textId="77777777" w:rsidR="00AB2681" w:rsidRDefault="00642989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25C2" w14:textId="77777777" w:rsidR="00AB2681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1,531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CE64D94" w14:textId="77777777" w:rsidR="00AB2681" w:rsidRDefault="00F815B7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5A3B1941" w14:textId="77777777" w:rsidR="00AB2681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1,531</w:t>
            </w:r>
          </w:p>
        </w:tc>
      </w:tr>
      <w:tr w:rsidR="00AB2681" w:rsidRPr="002F37CC" w14:paraId="10E89B07" w14:textId="77777777" w:rsidTr="00D32FEE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0BD8B99" w14:textId="77777777" w:rsidR="00AB2681" w:rsidRPr="00441473" w:rsidRDefault="00AB2681" w:rsidP="00BE58BA">
            <w:pPr>
              <w:tabs>
                <w:tab w:val="left" w:pos="1131"/>
              </w:tabs>
              <w:spacing w:line="276" w:lineRule="auto"/>
              <w:ind w:left="841" w:right="29" w:hanging="269"/>
              <w:rPr>
                <w:rFonts w:ascii="Angsana New" w:hAnsi="Angsana New" w:cs="Angsana New"/>
                <w:sz w:val="28"/>
                <w:szCs w:val="28"/>
              </w:rPr>
            </w:pP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14:paraId="32A16957" w14:textId="77777777" w:rsidR="00AB2681" w:rsidRPr="00BE58BA" w:rsidRDefault="00642989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176,581</w:t>
            </w: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2F2B6" w14:textId="77777777" w:rsidR="00AB2681" w:rsidRPr="00BE58BA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211,875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363498" w14:textId="77777777" w:rsidR="00AB2681" w:rsidRPr="00BE58BA" w:rsidRDefault="00092126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176,581</w:t>
            </w: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5C8C6417" w14:textId="77777777" w:rsidR="00AB2681" w:rsidRPr="00BE58BA" w:rsidRDefault="00AB2681" w:rsidP="004F1C5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211,987</w:t>
            </w:r>
          </w:p>
        </w:tc>
      </w:tr>
      <w:tr w:rsidR="00AB2681" w:rsidRPr="002F37CC" w14:paraId="3A158279" w14:textId="77777777" w:rsidTr="00D32FEE">
        <w:trPr>
          <w:trHeight w:val="266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9018C2" w14:textId="77777777" w:rsidR="00AB2681" w:rsidRPr="00D32FEE" w:rsidRDefault="00AB2681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br w:type="page"/>
            </w:r>
            <w:r w:rsidRPr="00D32F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2112B3AE" w14:textId="77777777" w:rsidR="00AB2681" w:rsidRPr="002F37CC" w:rsidRDefault="00AB2681" w:rsidP="006E51FE">
            <w:pPr>
              <w:tabs>
                <w:tab w:val="decimal" w:pos="735"/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6583CE95" w14:textId="77777777" w:rsidR="00AB2681" w:rsidRDefault="00AB2681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C992910" w14:textId="77777777" w:rsidR="00AB2681" w:rsidRPr="002F37CC" w:rsidRDefault="00AB2681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6AC8F2BF" w14:textId="77777777" w:rsidR="00AB2681" w:rsidRDefault="00AB2681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2681" w:rsidRPr="002F37CC" w14:paraId="7A77D951" w14:textId="77777777" w:rsidTr="00D32FEE">
        <w:trPr>
          <w:trHeight w:val="266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3B23D0" w14:textId="77777777" w:rsidR="00AB2681" w:rsidRPr="00220157" w:rsidRDefault="00AB2681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TPA Holding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05D9C3D3" w14:textId="77777777" w:rsidR="00AB2681" w:rsidRDefault="00642989" w:rsidP="00982BE7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0E3A204A" w14:textId="77777777" w:rsidR="00AB2681" w:rsidRDefault="00AB2681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6F577EB" w14:textId="77777777" w:rsidR="00AB2681" w:rsidRPr="002F37CC" w:rsidRDefault="00F815B7" w:rsidP="007B19CB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6,920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720665AF" w14:textId="77777777" w:rsidR="00AB2681" w:rsidRDefault="00AB2681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7,345</w:t>
            </w:r>
          </w:p>
        </w:tc>
      </w:tr>
      <w:tr w:rsidR="00AB2681" w:rsidRPr="002F37CC" w14:paraId="2F381EE0" w14:textId="77777777" w:rsidTr="00D32FEE">
        <w:trPr>
          <w:trHeight w:val="266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2D8E43F" w14:textId="77777777" w:rsidR="00AB2681" w:rsidRPr="00220157" w:rsidRDefault="00AB2681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5B92D6A" w14:textId="77777777" w:rsidR="00AB2681" w:rsidRDefault="00642989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6,896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FDE6" w14:textId="77777777" w:rsidR="00AB2681" w:rsidRDefault="00AB2681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6,896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C8C117C" w14:textId="77777777" w:rsidR="00AB2681" w:rsidRPr="002F37CC" w:rsidRDefault="00F815B7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14878CFA" w14:textId="77777777" w:rsidR="00AB2681" w:rsidRDefault="00AB2681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AB2681" w:rsidRPr="002F37CC" w14:paraId="557BA3CB" w14:textId="77777777" w:rsidTr="00D32FEE">
        <w:trPr>
          <w:trHeight w:val="266"/>
        </w:trPr>
        <w:tc>
          <w:tcPr>
            <w:tcW w:w="2138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538DD" w14:textId="77777777" w:rsidR="00AB2681" w:rsidRDefault="00AB2681" w:rsidP="00837C4F">
            <w:pPr>
              <w:tabs>
                <w:tab w:val="left" w:pos="931"/>
              </w:tabs>
              <w:spacing w:line="276" w:lineRule="auto"/>
              <w:ind w:right="-68" w:firstLine="39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ระยะสั้น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E6346AF" w14:textId="77777777" w:rsidR="00AB2681" w:rsidRPr="00BE58BA" w:rsidRDefault="00642989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6,896</w:t>
            </w: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7D99" w14:textId="77777777" w:rsidR="00AB2681" w:rsidRPr="00BE58BA" w:rsidRDefault="00AB2681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DF7C6" w14:textId="77777777" w:rsidR="00AB2681" w:rsidRPr="00BE58BA" w:rsidRDefault="00F815B7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6,920</w:t>
            </w: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0F8752AE" w14:textId="77777777" w:rsidR="00AB2681" w:rsidRPr="00BE58BA" w:rsidRDefault="00AB2681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7,34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AB2681" w:rsidRPr="002F37CC" w14:paraId="2DFF8D41" w14:textId="77777777" w:rsidTr="00D32FEE">
        <w:trPr>
          <w:trHeight w:val="266"/>
        </w:trPr>
        <w:tc>
          <w:tcPr>
            <w:tcW w:w="2138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780A3" w14:textId="77777777" w:rsidR="00AB2681" w:rsidRPr="00D42097" w:rsidRDefault="00AB2681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D42097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691E912E" w14:textId="77777777" w:rsidR="00AB2681" w:rsidRPr="002F37CC" w:rsidRDefault="00AB2681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54B472BF" w14:textId="77777777" w:rsidR="00AB2681" w:rsidRPr="002F37CC" w:rsidRDefault="00AB2681" w:rsidP="00067A1F">
            <w:pPr>
              <w:tabs>
                <w:tab w:val="decimal" w:pos="475"/>
                <w:tab w:val="decimal" w:pos="683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9A2DC7C" w14:textId="77777777" w:rsidR="00AB2681" w:rsidRPr="002F37CC" w:rsidRDefault="00AB2681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67F14561" w14:textId="77777777" w:rsidR="00AB2681" w:rsidRPr="002F37CC" w:rsidRDefault="00AB2681" w:rsidP="00067A1F">
            <w:pPr>
              <w:tabs>
                <w:tab w:val="decimal" w:pos="562"/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B2681" w:rsidRPr="002F37CC" w14:paraId="01B5D21A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DAC97C" w14:textId="77777777" w:rsidR="00AB2681" w:rsidRPr="002F37CC" w:rsidRDefault="00AB2681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F37CC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47706FD7" w14:textId="77777777" w:rsidR="00AB2681" w:rsidRPr="002F37CC" w:rsidRDefault="00AB7A1C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3F7F641F" w14:textId="77777777" w:rsidR="00AB2681" w:rsidRDefault="00AB2681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30CB03" w14:textId="77777777" w:rsidR="00AB2681" w:rsidRDefault="00FA615D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3,043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0BE8EC16" w14:textId="77777777" w:rsidR="00AB2681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17,428</w:t>
            </w:r>
          </w:p>
        </w:tc>
      </w:tr>
      <w:tr w:rsidR="00AB2681" w:rsidRPr="002F37CC" w14:paraId="2B3AB3DC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749D536" w14:textId="77777777" w:rsidR="00AB2681" w:rsidRPr="002F37CC" w:rsidRDefault="00AB2681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26854114" w14:textId="77777777" w:rsidR="00AB2681" w:rsidRDefault="00AB7A1C" w:rsidP="00AB7A1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611E592E" w14:textId="77777777" w:rsidR="00AB2681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11,557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4502D66" w14:textId="77777777" w:rsidR="00AB2681" w:rsidRDefault="00FA615D" w:rsidP="00FA615D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3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72EA8D46" w14:textId="77777777" w:rsidR="00AB2681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11,557</w:t>
            </w:r>
          </w:p>
        </w:tc>
      </w:tr>
      <w:tr w:rsidR="00AB2681" w:rsidRPr="002F37CC" w14:paraId="59E93E3D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12DB76" w14:textId="77777777" w:rsidR="00AB2681" w:rsidRPr="002A2FFA" w:rsidRDefault="00AB2681" w:rsidP="00D42097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C79FDDC" w14:textId="77777777" w:rsidR="00AB2681" w:rsidRPr="00E600C5" w:rsidRDefault="00AB7A1C" w:rsidP="00AB7A1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990C" w14:textId="77777777" w:rsidR="00AB2681" w:rsidRPr="00E600C5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11,557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5816B5" w14:textId="77777777" w:rsidR="00AB2681" w:rsidRPr="00E600C5" w:rsidRDefault="00FA615D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3,043</w:t>
            </w:r>
          </w:p>
        </w:tc>
        <w:tc>
          <w:tcPr>
            <w:tcW w:w="713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5B6C042E" w14:textId="77777777" w:rsidR="00AB2681" w:rsidRPr="00E600C5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28,985</w:t>
            </w:r>
          </w:p>
        </w:tc>
      </w:tr>
      <w:tr w:rsidR="00AB2681" w:rsidRPr="002F37CC" w14:paraId="0C91A01D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0588B8" w14:textId="77777777" w:rsidR="00AB2681" w:rsidRPr="00D42097" w:rsidRDefault="00AB2681" w:rsidP="00D42097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2097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716" w:type="pct"/>
            <w:tcBorders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435ADD86" w14:textId="77777777" w:rsidR="00AB2681" w:rsidRPr="00E600C5" w:rsidRDefault="00AB2681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pct"/>
            <w:tcBorders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0FF13FFD" w14:textId="77777777" w:rsidR="00AB2681" w:rsidRPr="00E600C5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left w:val="single" w:sz="4" w:space="0" w:color="auto"/>
              <w:bottom w:val="nil"/>
            </w:tcBorders>
            <w:vAlign w:val="center"/>
          </w:tcPr>
          <w:p w14:paraId="35308C60" w14:textId="77777777" w:rsidR="00AB2681" w:rsidRPr="00E600C5" w:rsidRDefault="00AB2681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dashSmallGap" w:sz="4" w:space="0" w:color="auto"/>
              <w:bottom w:val="nil"/>
            </w:tcBorders>
            <w:vAlign w:val="center"/>
          </w:tcPr>
          <w:p w14:paraId="228612F2" w14:textId="77777777" w:rsidR="00AB2681" w:rsidRPr="00E600C5" w:rsidRDefault="00AB268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2681" w:rsidRPr="002F37CC" w14:paraId="2759AA57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9B835FA" w14:textId="77777777" w:rsidR="00AB2681" w:rsidRPr="00F0739A" w:rsidRDefault="00AB2681" w:rsidP="00F0739A">
            <w:pPr>
              <w:spacing w:line="276" w:lineRule="auto"/>
              <w:ind w:right="29" w:firstLine="122"/>
              <w:rPr>
                <w:rFonts w:ascii="Angsana New" w:hAnsi="Angsana New"/>
                <w:sz w:val="28"/>
                <w:szCs w:val="28"/>
              </w:rPr>
            </w:pPr>
            <w:r w:rsidRPr="00F0739A"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739A">
              <w:rPr>
                <w:rFonts w:ascii="Angsana New" w:hAnsi="Angsana New"/>
                <w:sz w:val="28"/>
                <w:szCs w:val="28"/>
              </w:rPr>
              <w:t>Team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B8F90" w14:textId="77777777" w:rsidR="00AB2681" w:rsidRPr="00E600C5" w:rsidRDefault="00FA615D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F55B0" w14:textId="77777777" w:rsidR="00AB2681" w:rsidRPr="00E600C5" w:rsidRDefault="00AB2681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71AA0" w14:textId="77777777" w:rsidR="00AB2681" w:rsidRPr="00E600C5" w:rsidRDefault="00FA615D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4D5563A" w14:textId="77777777" w:rsidR="00AB2681" w:rsidRPr="00E600C5" w:rsidRDefault="00AB2681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E600C5" w:rsidRPr="002F37CC" w14:paraId="5ACFCEFC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5E89915" w14:textId="77777777" w:rsidR="00E600C5" w:rsidRPr="00F0739A" w:rsidRDefault="00E600C5" w:rsidP="00A842AA">
            <w:pPr>
              <w:spacing w:line="276" w:lineRule="auto"/>
              <w:ind w:right="29" w:firstLine="122"/>
              <w:rPr>
                <w:rFonts w:ascii="Angsana New" w:hAnsi="Angsana New"/>
                <w:sz w:val="28"/>
                <w:szCs w:val="28"/>
              </w:rPr>
            </w:pPr>
            <w:r w:rsidRPr="00F0739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A842AA">
              <w:rPr>
                <w:rFonts w:ascii="Angsana New" w:hAnsi="Angsana New" w:cs="Angsana New" w:hint="cs"/>
                <w:sz w:val="28"/>
                <w:szCs w:val="28"/>
                <w:cs/>
              </w:rPr>
              <w:t>บจก.</w:t>
            </w:r>
            <w:r w:rsidR="008770A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0739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เอ็นเนอร์ยี อินโนเวชั่น 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58D6D" w14:textId="77777777" w:rsidR="00E600C5" w:rsidRPr="00E600C5" w:rsidRDefault="00FA615D" w:rsidP="0092159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F5D6D" w14:textId="77777777" w:rsidR="00E600C5" w:rsidRPr="00E600C5" w:rsidRDefault="00E600C5" w:rsidP="0092159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FD55F" w14:textId="77777777" w:rsidR="00E600C5" w:rsidRPr="00E600C5" w:rsidRDefault="00FA615D" w:rsidP="0092159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F696EE4" w14:textId="77777777" w:rsidR="00E600C5" w:rsidRPr="00E600C5" w:rsidRDefault="00E600C5" w:rsidP="0092159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E600C5" w:rsidRPr="002F37CC" w14:paraId="69991350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446F30" w14:textId="77777777" w:rsidR="00E600C5" w:rsidRPr="00F0739A" w:rsidRDefault="00E600C5" w:rsidP="00A842AA">
            <w:pPr>
              <w:spacing w:line="276" w:lineRule="auto"/>
              <w:ind w:left="228" w:right="29" w:hanging="118"/>
              <w:rPr>
                <w:rFonts w:ascii="Angsana New" w:hAnsi="Angsana New" w:cs="Angsana New"/>
                <w:sz w:val="28"/>
                <w:szCs w:val="28"/>
              </w:rPr>
            </w:pPr>
            <w:r w:rsidRPr="00F0739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A842AA">
              <w:rPr>
                <w:rFonts w:ascii="Angsana New" w:hAnsi="Angsana New" w:cs="Angsana New" w:hint="cs"/>
                <w:sz w:val="28"/>
                <w:szCs w:val="28"/>
                <w:cs/>
              </w:rPr>
              <w:t>บจก.</w:t>
            </w:r>
            <w:r w:rsidR="008770A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0739A">
              <w:rPr>
                <w:rFonts w:ascii="Angsana New" w:hAnsi="Angsana New" w:cs="Angsana New"/>
                <w:sz w:val="28"/>
                <w:szCs w:val="28"/>
                <w:cs/>
              </w:rPr>
              <w:t>แอลไพน์ เทคโนโลยี แมนูแฟคเจอริ่ง</w:t>
            </w:r>
            <w:r w:rsidR="00A842A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(ประเทศไทย)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A75E0" w14:textId="77777777" w:rsidR="00E600C5" w:rsidRDefault="00E600C5" w:rsidP="0092159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  <w:p w14:paraId="343912E1" w14:textId="77777777" w:rsidR="00AB7A1C" w:rsidRPr="00E600C5" w:rsidRDefault="00AB7A1C" w:rsidP="0092159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608EC" w14:textId="77777777" w:rsidR="00A842AA" w:rsidRDefault="00A842AA" w:rsidP="0092159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2E10EA3" w14:textId="77777777" w:rsidR="00E600C5" w:rsidRPr="00E600C5" w:rsidRDefault="00E600C5" w:rsidP="0092159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B794D" w14:textId="77777777" w:rsidR="00E600C5" w:rsidRDefault="00E600C5" w:rsidP="0092159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  <w:p w14:paraId="50696300" w14:textId="77777777" w:rsidR="00FA615D" w:rsidRPr="00E600C5" w:rsidRDefault="00AB7A1C" w:rsidP="0092159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607E3A5" w14:textId="77777777" w:rsidR="00A842AA" w:rsidRDefault="00A842AA" w:rsidP="0092159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7B51951" w14:textId="77777777" w:rsidR="00E600C5" w:rsidRPr="00E600C5" w:rsidRDefault="00E600C5" w:rsidP="0092159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E600C5" w:rsidRPr="002F37CC" w14:paraId="4313930C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086CA91" w14:textId="77777777" w:rsidR="00E600C5" w:rsidRPr="00F0739A" w:rsidRDefault="00E600C5" w:rsidP="00A842AA">
            <w:pPr>
              <w:spacing w:line="276" w:lineRule="auto"/>
              <w:ind w:right="29" w:firstLine="1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A842AA">
              <w:rPr>
                <w:rFonts w:ascii="Angsana New" w:hAnsi="Angsana New" w:cs="Angsana New" w:hint="cs"/>
                <w:sz w:val="28"/>
                <w:szCs w:val="28"/>
                <w:cs/>
              </w:rPr>
              <w:t>บจก.</w:t>
            </w:r>
            <w:r w:rsidRPr="00F0739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ไฟน์เนส เมด ดีไซน์ 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5E2BC" w14:textId="77777777" w:rsidR="00E600C5" w:rsidRPr="00E600C5" w:rsidRDefault="00AB7A1C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819C4" w14:textId="77777777" w:rsidR="00E600C5" w:rsidRPr="00E600C5" w:rsidRDefault="00E600C5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15B62" w14:textId="77777777" w:rsidR="00E600C5" w:rsidRPr="00E600C5" w:rsidRDefault="00AB7A1C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D4B76A6" w14:textId="77777777" w:rsidR="00E600C5" w:rsidRPr="00E600C5" w:rsidRDefault="00E600C5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E600C5" w:rsidRPr="002F37CC" w14:paraId="7A10E95A" w14:textId="77777777" w:rsidTr="00E600C5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0FD1DE8" w14:textId="77777777" w:rsidR="00E600C5" w:rsidRPr="002A2FFA" w:rsidRDefault="00E600C5" w:rsidP="00A472B9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971325B" w14:textId="77777777" w:rsidR="00E600C5" w:rsidRPr="00E600C5" w:rsidRDefault="00AB7A1C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432</w:t>
            </w: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CE89" w14:textId="77777777" w:rsidR="00E600C5" w:rsidRPr="00E600C5" w:rsidRDefault="00E600C5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F132D1" w14:textId="77777777" w:rsidR="00E600C5" w:rsidRPr="00E600C5" w:rsidRDefault="00AB7A1C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432</w:t>
            </w: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6D37359E" w14:textId="77777777" w:rsidR="00E600C5" w:rsidRPr="00E600C5" w:rsidRDefault="00E600C5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E600C5" w:rsidRPr="002F37CC" w14:paraId="320054F4" w14:textId="77777777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524BE" w14:textId="77777777" w:rsidR="00E600C5" w:rsidRPr="002A2FFA" w:rsidRDefault="00E600C5" w:rsidP="00A472B9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EF8164" w14:textId="77777777" w:rsidR="00E600C5" w:rsidRPr="00E600C5" w:rsidRDefault="00AB7A1C" w:rsidP="00982BE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432</w:t>
            </w:r>
          </w:p>
        </w:tc>
        <w:tc>
          <w:tcPr>
            <w:tcW w:w="7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9040" w14:textId="77777777" w:rsidR="00E600C5" w:rsidRPr="00E600C5" w:rsidRDefault="00E600C5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11,557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01C68F" w14:textId="77777777" w:rsidR="00E600C5" w:rsidRPr="00E600C5" w:rsidRDefault="00AB7A1C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3,475</w:t>
            </w:r>
          </w:p>
        </w:tc>
        <w:tc>
          <w:tcPr>
            <w:tcW w:w="71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412B3796" w14:textId="77777777" w:rsidR="00E600C5" w:rsidRPr="00E600C5" w:rsidRDefault="00E600C5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28,985</w:t>
            </w:r>
          </w:p>
        </w:tc>
      </w:tr>
    </w:tbl>
    <w:p w14:paraId="51C7D7DA" w14:textId="77777777" w:rsidR="00D32FEE" w:rsidRDefault="00D32FEE" w:rsidP="00266DBF">
      <w:pPr>
        <w:pStyle w:val="BlockText"/>
        <w:tabs>
          <w:tab w:val="clear" w:pos="900"/>
        </w:tabs>
        <w:spacing w:line="276" w:lineRule="auto"/>
        <w:ind w:left="7952" w:right="-22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7AB09D69" w14:textId="77777777" w:rsidR="00D32FEE" w:rsidRDefault="00D32FEE">
      <w:pPr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br w:type="page"/>
      </w:r>
    </w:p>
    <w:p w14:paraId="6493AF77" w14:textId="77777777" w:rsidR="003D670E" w:rsidRPr="007B7A4D" w:rsidRDefault="003D670E" w:rsidP="00266DBF">
      <w:pPr>
        <w:pStyle w:val="BlockText"/>
        <w:tabs>
          <w:tab w:val="clear" w:pos="900"/>
        </w:tabs>
        <w:spacing w:line="276" w:lineRule="auto"/>
        <w:ind w:left="7952" w:right="-22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7B7A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7B7A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="00DA6813" w:rsidRPr="007B7A4D">
        <w:rPr>
          <w:rFonts w:ascii="Angsana New" w:hAnsi="Angsana New" w:cs="Angsana New"/>
          <w:spacing w:val="-2"/>
          <w:sz w:val="28"/>
          <w:szCs w:val="28"/>
          <w:cs/>
        </w:rPr>
        <w:t>พัน</w:t>
      </w:r>
      <w:r w:rsidR="001173B9" w:rsidRPr="007B7A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957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1372"/>
        <w:gridCol w:w="1373"/>
        <w:gridCol w:w="1372"/>
        <w:gridCol w:w="1373"/>
      </w:tblGrid>
      <w:tr w:rsidR="00B0663F" w:rsidRPr="00216A77" w14:paraId="2C918B17" w14:textId="77777777" w:rsidTr="00837C4F">
        <w:trPr>
          <w:trHeight w:val="360"/>
        </w:trPr>
        <w:tc>
          <w:tcPr>
            <w:tcW w:w="4086" w:type="dxa"/>
            <w:vMerge w:val="restart"/>
            <w:tcBorders>
              <w:right w:val="single" w:sz="4" w:space="0" w:color="auto"/>
            </w:tcBorders>
            <w:vAlign w:val="center"/>
          </w:tcPr>
          <w:p w14:paraId="10BF5ED8" w14:textId="77777777"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</w:t>
            </w:r>
            <w:r w:rsidR="00A66B7D" w:rsidRPr="00266DBF">
              <w:rPr>
                <w:rFonts w:ascii="Angsana New" w:hAnsi="Angsana New" w:cs="Angsana New"/>
                <w:sz w:val="28"/>
                <w:szCs w:val="28"/>
                <w:cs/>
              </w:rPr>
              <w:t>เบ็ดเสร็จ</w:t>
            </w:r>
          </w:p>
          <w:p w14:paraId="18A64C8D" w14:textId="77777777" w:rsidR="00B807AC" w:rsidRPr="00266DBF" w:rsidRDefault="00D440E0" w:rsidP="004467E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="00626C6B">
              <w:rPr>
                <w:rFonts w:ascii="Angsana New" w:hAnsi="Angsana New" w:cs="Angsana New"/>
                <w:sz w:val="28"/>
                <w:szCs w:val="28"/>
                <w:cs/>
              </w:rPr>
              <w:t>งวดเก้าเดือน</w:t>
            </w:r>
            <w:r w:rsidR="001173B9" w:rsidRPr="00266DBF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</w:t>
            </w:r>
            <w:r w:rsidR="001173B9"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="00B807AC" w:rsidRPr="00266DBF">
              <w:rPr>
                <w:rFonts w:ascii="Angsana New" w:hAnsi="Angsana New" w:cs="Angsana New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10113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E31186"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="00410113">
              <w:rPr>
                <w:rFonts w:ascii="Angsana New" w:hAnsi="Angsana New" w:cs="Angsan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74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D38D06" w14:textId="77777777"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D5E3D0" w14:textId="77777777"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5CA" w:rsidRPr="00216A77" w14:paraId="2C81FC94" w14:textId="77777777" w:rsidTr="00837C4F">
        <w:trPr>
          <w:trHeight w:val="360"/>
        </w:trPr>
        <w:tc>
          <w:tcPr>
            <w:tcW w:w="408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91B3BD" w14:textId="77777777" w:rsidR="003635CA" w:rsidRPr="00266DBF" w:rsidRDefault="003635CA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EA95750" w14:textId="77777777" w:rsidR="003635CA" w:rsidRPr="00266DBF" w:rsidRDefault="00D440E0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73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895B" w14:textId="77777777" w:rsidR="003635CA" w:rsidRPr="00842FEE" w:rsidRDefault="00D440E0" w:rsidP="00DF3628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E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AD341D" w14:textId="77777777" w:rsidR="003635CA" w:rsidRPr="00842FEE" w:rsidRDefault="00D440E0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E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73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1AB4FE06" w14:textId="77777777" w:rsidR="003635CA" w:rsidRPr="00842FEE" w:rsidRDefault="00D440E0" w:rsidP="00744FCC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E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220157" w:rsidRPr="00216A77" w14:paraId="31CC1B46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C38FC9" w14:textId="77777777" w:rsidR="00220157" w:rsidRPr="00266DBF" w:rsidRDefault="00D3578C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166FD994" w14:textId="77777777" w:rsidR="00220157" w:rsidRPr="00266DBF" w:rsidRDefault="00220157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5BFAC826" w14:textId="77777777" w:rsidR="00220157" w:rsidRPr="00266DBF" w:rsidRDefault="0022015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EDD3B49" w14:textId="77777777" w:rsidR="00220157" w:rsidRPr="00266DBF" w:rsidRDefault="00220157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4838456C" w14:textId="77777777" w:rsidR="00220157" w:rsidRPr="00266DBF" w:rsidRDefault="00220157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EBE" w:rsidRPr="00E31186" w14:paraId="426856C6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E3F1A80" w14:textId="77777777" w:rsidR="008B0EBE" w:rsidRPr="00266DBF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55E8AB0B" w14:textId="77777777" w:rsidR="008B0EBE" w:rsidRPr="00E31186" w:rsidRDefault="00BB6C5D" w:rsidP="007A0FF8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11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138,120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59F6994A" w14:textId="77777777" w:rsidR="008B0EBE" w:rsidRPr="00E31186" w:rsidRDefault="00BB6C5D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11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182,080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46392FB" w14:textId="77777777" w:rsidR="008B0EBE" w:rsidRPr="00E31186" w:rsidRDefault="00AB7A1C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11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138,120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5B0AA4FD" w14:textId="77777777" w:rsidR="008B0EBE" w:rsidRPr="00E31186" w:rsidRDefault="00AB7A1C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11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182,080</w:t>
            </w:r>
          </w:p>
        </w:tc>
      </w:tr>
      <w:tr w:rsidR="008B0EBE" w:rsidRPr="00216A77" w14:paraId="4601D7FD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5D41B" w14:textId="77777777" w:rsidR="008B0EBE" w:rsidRPr="00266DBF" w:rsidRDefault="008B0EBE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136D20C" w14:textId="77777777" w:rsidR="008B0EBE" w:rsidRPr="00FF5FD7" w:rsidRDefault="008B0EBE" w:rsidP="000A48F3">
            <w:pPr>
              <w:tabs>
                <w:tab w:val="decimal" w:pos="96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DFB7" w14:textId="77777777" w:rsidR="008B0EBE" w:rsidRPr="00FF5FD7" w:rsidRDefault="008B0EBE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4A742A6" w14:textId="77777777" w:rsidR="008B0EBE" w:rsidRPr="00FF5FD7" w:rsidRDefault="008B0EBE" w:rsidP="00D3578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2FB4CBF9" w14:textId="77777777" w:rsidR="008B0EBE" w:rsidRPr="00FF5FD7" w:rsidRDefault="008B0EBE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0EBE" w:rsidRPr="00216A77" w14:paraId="44532CFD" w14:textId="77777777" w:rsidTr="00837C4F">
        <w:trPr>
          <w:trHeight w:val="360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7D828" w14:textId="77777777" w:rsidR="008B0EBE" w:rsidRPr="00266DBF" w:rsidRDefault="008B0EBE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40BC48CE" w14:textId="77777777" w:rsidR="008B0EBE" w:rsidRPr="00FF5FD7" w:rsidRDefault="008B0EBE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1241CB40" w14:textId="77777777" w:rsidR="008B0EBE" w:rsidRPr="00FF5FD7" w:rsidRDefault="008B0EBE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11F0383" w14:textId="77777777" w:rsidR="008B0EBE" w:rsidRPr="00FF5FD7" w:rsidRDefault="008B0EBE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1DD660FB" w14:textId="77777777" w:rsidR="008B0EBE" w:rsidRPr="00FF5FD7" w:rsidRDefault="008B0EBE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0EBE" w:rsidRPr="00216A77" w14:paraId="40F1DB01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5F1C6E8" w14:textId="77777777" w:rsidR="008B0EBE" w:rsidRPr="00266DBF" w:rsidRDefault="008B0EBE" w:rsidP="00A842A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="00A842A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บจก.</w:t>
            </w:r>
            <w:r w:rsidR="008770A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67687E1B" w14:textId="77777777" w:rsidR="008B0EBE" w:rsidRPr="00FF5FD7" w:rsidRDefault="008B0EBE" w:rsidP="008B0EBE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2EBACB1E" w14:textId="77777777" w:rsidR="008B0EBE" w:rsidRPr="00FF5FD7" w:rsidRDefault="008B0EBE" w:rsidP="00744FCC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F0F1AA9" w14:textId="77777777" w:rsidR="008B0EBE" w:rsidRPr="00FF5FD7" w:rsidRDefault="008B0EBE" w:rsidP="00E56756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117E9A4B" w14:textId="77777777" w:rsidR="008B0EBE" w:rsidRPr="00FF5FD7" w:rsidRDefault="008B0EBE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BE7" w:rsidRPr="00216A77" w14:paraId="3C6C2C67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96B9234" w14:textId="77777777" w:rsidR="00982BE7" w:rsidRPr="00266DBF" w:rsidRDefault="00A842AA" w:rsidP="00A842A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</w:t>
            </w:r>
            <w:r w:rsidR="00982BE7"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</w:t>
            </w:r>
            <w:r w:rsidR="00982BE7"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="00982BE7"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4ED48A64" w14:textId="77777777" w:rsidR="00982BE7" w:rsidRPr="00FF5FD7" w:rsidRDefault="00BB6C5D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4ACDEC54" w14:textId="77777777" w:rsidR="00982BE7" w:rsidRPr="00FF5FD7" w:rsidRDefault="00BB6C5D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8F02FBA" w14:textId="77777777" w:rsidR="00982BE7" w:rsidRPr="00FF5FD7" w:rsidRDefault="00AB7A1C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1163CAEA" w14:textId="77777777" w:rsidR="00982BE7" w:rsidRPr="00FF5FD7" w:rsidRDefault="00AB7A1C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</w:tr>
      <w:tr w:rsidR="00982BE7" w:rsidRPr="00216A77" w14:paraId="3B7AD68F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CF04A81" w14:textId="77777777" w:rsidR="00982BE7" w:rsidRPr="00266DBF" w:rsidRDefault="00982BE7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4966FD98" w14:textId="77777777" w:rsidR="00982BE7" w:rsidRPr="00FF5FD7" w:rsidRDefault="00BB6C5D" w:rsidP="00982BE7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0F1B9C0B" w14:textId="77777777" w:rsidR="00982BE7" w:rsidRPr="00FF5FD7" w:rsidRDefault="00982BE7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FF5FD7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13E1416" w14:textId="77777777" w:rsidR="00982BE7" w:rsidRPr="00FF5FD7" w:rsidRDefault="00BB6C5D" w:rsidP="00D91DB9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35954B69" w14:textId="77777777" w:rsidR="00982BE7" w:rsidRPr="00FF5FD7" w:rsidRDefault="00982BE7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FF5FD7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982BE7" w:rsidRPr="00216A77" w14:paraId="5E16F881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85F680" w14:textId="77777777" w:rsidR="00982BE7" w:rsidRPr="00266DBF" w:rsidRDefault="00982BE7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ายได้อื่น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84E8271" w14:textId="77777777" w:rsidR="00982BE7" w:rsidRPr="00FF5FD7" w:rsidRDefault="00982BE7" w:rsidP="00982BE7">
            <w:pPr>
              <w:tabs>
                <w:tab w:val="decimal" w:pos="612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D8EF" w14:textId="77777777" w:rsidR="00982BE7" w:rsidRPr="00FF5FD7" w:rsidRDefault="00982BE7" w:rsidP="00744FCC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404FEEC" w14:textId="77777777" w:rsidR="00982BE7" w:rsidRPr="00FF5FD7" w:rsidRDefault="00982BE7" w:rsidP="00220157">
            <w:pPr>
              <w:tabs>
                <w:tab w:val="decimal" w:pos="612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2EB4831F" w14:textId="77777777" w:rsidR="00982BE7" w:rsidRPr="00FF5FD7" w:rsidRDefault="00982BE7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BE7" w:rsidRPr="00216A77" w14:paraId="6886D3C6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84834" w14:textId="77777777" w:rsidR="00982BE7" w:rsidRPr="00266DBF" w:rsidRDefault="00982BE7" w:rsidP="00A842AA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06B67B" w14:textId="77777777" w:rsidR="00982BE7" w:rsidRPr="007C0673" w:rsidRDefault="00BB6C5D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3A05" w14:textId="77777777" w:rsidR="00982BE7" w:rsidRPr="007C0673" w:rsidRDefault="00BB6C5D" w:rsidP="00744FCC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125812C" w14:textId="77777777" w:rsidR="00982BE7" w:rsidRPr="007C0673" w:rsidRDefault="00BB6C5D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56D94708" w14:textId="77777777" w:rsidR="00982BE7" w:rsidRPr="007C0673" w:rsidRDefault="00BB6C5D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163</w:t>
            </w:r>
          </w:p>
        </w:tc>
      </w:tr>
      <w:tr w:rsidR="00982BE7" w:rsidRPr="00216A77" w14:paraId="3F3881B6" w14:textId="77777777" w:rsidTr="00837C4F">
        <w:trPr>
          <w:trHeight w:val="360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732EA" w14:textId="77777777" w:rsidR="00982BE7" w:rsidRPr="00266DBF" w:rsidRDefault="00982BE7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52E908A2" w14:textId="77777777" w:rsidR="00982BE7" w:rsidRPr="00FF5FD7" w:rsidRDefault="00982BE7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50FD0F95" w14:textId="77777777" w:rsidR="00982BE7" w:rsidRPr="00FF5FD7" w:rsidRDefault="00982BE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74BB414" w14:textId="77777777" w:rsidR="00982BE7" w:rsidRPr="00FF5FD7" w:rsidRDefault="00982BE7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4E481AC9" w14:textId="77777777" w:rsidR="00982BE7" w:rsidRPr="00FF5FD7" w:rsidRDefault="00982BE7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BE7" w:rsidRPr="00216A77" w14:paraId="2DCB86FD" w14:textId="77777777" w:rsidTr="00837C4F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D50425" w14:textId="77777777" w:rsidR="00982BE7" w:rsidRPr="00266DBF" w:rsidRDefault="00982BE7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66DBF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080D0844" w14:textId="77777777" w:rsidR="00982BE7" w:rsidRPr="00E600C5" w:rsidRDefault="00BB6C5D" w:rsidP="00982BE7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7702BFE3" w14:textId="77777777" w:rsidR="00982BE7" w:rsidRPr="00E600C5" w:rsidRDefault="00982BE7" w:rsidP="00744FC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00C5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F886798" w14:textId="77777777" w:rsidR="00982BE7" w:rsidRPr="00E600C5" w:rsidRDefault="00AB7A1C" w:rsidP="00A472B9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61,621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6EFAFD12" w14:textId="77777777" w:rsidR="00982BE7" w:rsidRPr="00E600C5" w:rsidRDefault="00AB7A1C" w:rsidP="006A03A9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55,961</w:t>
            </w:r>
          </w:p>
        </w:tc>
      </w:tr>
      <w:tr w:rsidR="00982BE7" w:rsidRPr="00216A77" w14:paraId="4EE6D94F" w14:textId="77777777" w:rsidTr="006A03A9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4065DAA" w14:textId="77777777" w:rsidR="00982BE7" w:rsidRPr="006A03A9" w:rsidRDefault="00982BE7" w:rsidP="006A03A9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Team </w:t>
            </w:r>
            <w:r w:rsidRPr="006A03A9">
              <w:rPr>
                <w:rFonts w:ascii="Angsana New" w:hAnsi="Angsana New" w:cs="Angsana New"/>
                <w:sz w:val="28"/>
                <w:szCs w:val="28"/>
              </w:rPr>
              <w:t>Precision America,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33444715" w14:textId="77777777" w:rsidR="00982BE7" w:rsidRPr="00E600C5" w:rsidRDefault="00BB6C5D" w:rsidP="00982BE7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5D67C213" w14:textId="77777777" w:rsidR="00982BE7" w:rsidRPr="00E600C5" w:rsidRDefault="00BB6C5D" w:rsidP="00FF5FD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4,194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08D3DBF" w14:textId="77777777" w:rsidR="00982BE7" w:rsidRPr="00E600C5" w:rsidRDefault="00BB6C5D" w:rsidP="00E56756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7586C956" w14:textId="77777777" w:rsidR="00982BE7" w:rsidRPr="00E600C5" w:rsidRDefault="00AB7A1C" w:rsidP="006A03A9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4,194</w:t>
            </w:r>
          </w:p>
        </w:tc>
      </w:tr>
      <w:tr w:rsidR="00982BE7" w:rsidRPr="00216A77" w14:paraId="427CFF16" w14:textId="77777777" w:rsidTr="006A03A9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2B894A" w14:textId="77777777" w:rsidR="00982BE7" w:rsidRPr="00266DBF" w:rsidRDefault="00982BE7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63E8A56" w14:textId="77777777" w:rsidR="00982BE7" w:rsidRPr="00E600C5" w:rsidRDefault="00982BE7" w:rsidP="00982BE7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F6C3" w14:textId="77777777" w:rsidR="00982BE7" w:rsidRPr="00E600C5" w:rsidRDefault="00982BE7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200516F" w14:textId="77777777" w:rsidR="00982BE7" w:rsidRPr="00E600C5" w:rsidRDefault="00982BE7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5140EAD0" w14:textId="77777777" w:rsidR="00982BE7" w:rsidRPr="00E600C5" w:rsidRDefault="00982BE7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BE7" w:rsidRPr="00216A77" w14:paraId="4E902029" w14:textId="77777777" w:rsidTr="006A03A9">
        <w:trPr>
          <w:trHeight w:val="360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2BA72" w14:textId="77777777" w:rsidR="00982BE7" w:rsidRPr="00266DBF" w:rsidRDefault="00982BE7" w:rsidP="00A842AA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  <w:cs/>
              </w:rPr>
              <w:t>รวมซื้อสินค้าและวัตถุดิบ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10C77DE2" w14:textId="77777777" w:rsidR="00982BE7" w:rsidRPr="007C0673" w:rsidRDefault="00BB6C5D" w:rsidP="00982BE7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--</w:t>
            </w: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5035121B" w14:textId="77777777" w:rsidR="00982BE7" w:rsidRPr="007C0673" w:rsidRDefault="00BB6C5D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4,194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F0468D5" w14:textId="77777777" w:rsidR="00982BE7" w:rsidRPr="007C0673" w:rsidRDefault="00874323" w:rsidP="00527277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BB6C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1,621</w:t>
            </w: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073670C0" w14:textId="77777777" w:rsidR="00982BE7" w:rsidRPr="007C0673" w:rsidRDefault="00BB6C5D" w:rsidP="006A03A9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60,155</w:t>
            </w:r>
          </w:p>
        </w:tc>
      </w:tr>
      <w:tr w:rsidR="00982BE7" w:rsidRPr="00216A77" w14:paraId="6FB95C38" w14:textId="77777777" w:rsidTr="00837C4F">
        <w:trPr>
          <w:trHeight w:val="363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E9765" w14:textId="77777777" w:rsidR="00982BE7" w:rsidRPr="00266DBF" w:rsidRDefault="00982BE7" w:rsidP="00BE58B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3872B0A5" w14:textId="77777777" w:rsidR="00982BE7" w:rsidRPr="00FF5FD7" w:rsidRDefault="00982BE7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22EF7133" w14:textId="77777777" w:rsidR="00982BE7" w:rsidRPr="00FF5FD7" w:rsidRDefault="00982BE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D68166" w14:textId="77777777" w:rsidR="00982BE7" w:rsidRPr="00FF5FD7" w:rsidRDefault="00982BE7" w:rsidP="00BA2171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14:paraId="7E2F1804" w14:textId="77777777" w:rsidR="00982BE7" w:rsidRPr="00FF5FD7" w:rsidRDefault="00982BE7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82BE7" w:rsidRPr="00216A77" w14:paraId="449B2ECD" w14:textId="77777777" w:rsidTr="00837C4F">
        <w:trPr>
          <w:trHeight w:val="363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</w:tcPr>
          <w:p w14:paraId="3513B978" w14:textId="77777777" w:rsidR="00982BE7" w:rsidRPr="00266DBF" w:rsidRDefault="00982BE7" w:rsidP="00A842A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842AA">
              <w:rPr>
                <w:rFonts w:ascii="Angsana New" w:hAnsi="Angsana New" w:cs="Angsana New" w:hint="cs"/>
                <w:sz w:val="28"/>
                <w:szCs w:val="28"/>
                <w:cs/>
              </w:rPr>
              <w:t>บจก.</w:t>
            </w:r>
            <w:r w:rsidR="008770A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เอ็นเนอร์ยี อินโนเวชั่น 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14:paraId="50BF0470" w14:textId="77777777" w:rsidR="00982BE7" w:rsidRPr="00E31186" w:rsidRDefault="00D45E85" w:rsidP="00D45E85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11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14:paraId="4B1A2057" w14:textId="77777777" w:rsidR="00982BE7" w:rsidRPr="00E31186" w:rsidRDefault="00BB6C5D" w:rsidP="00AE0078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11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45799C6" w14:textId="77777777" w:rsidR="00982BE7" w:rsidRPr="00E31186" w:rsidRDefault="00D45E85" w:rsidP="00D45E85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11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14:paraId="6FB3178B" w14:textId="77777777" w:rsidR="00982BE7" w:rsidRPr="00E31186" w:rsidRDefault="00BB6C5D" w:rsidP="00FF5FD7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11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</w:t>
            </w:r>
          </w:p>
        </w:tc>
      </w:tr>
      <w:tr w:rsidR="00982BE7" w:rsidRPr="00216A77" w14:paraId="652861C7" w14:textId="77777777" w:rsidTr="00837C4F">
        <w:trPr>
          <w:trHeight w:val="363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05F3954" w14:textId="77777777" w:rsidR="00982BE7" w:rsidRPr="00266DBF" w:rsidRDefault="00982BE7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27109A" w14:textId="77777777" w:rsidR="00982BE7" w:rsidRPr="00FF5FD7" w:rsidRDefault="00982BE7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A98D" w14:textId="77777777" w:rsidR="00982BE7" w:rsidRPr="00FF5FD7" w:rsidRDefault="00982BE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ED97C9C" w14:textId="77777777" w:rsidR="00982BE7" w:rsidRPr="00FF5FD7" w:rsidRDefault="00982BE7" w:rsidP="00136B2F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14:paraId="588E4636" w14:textId="77777777" w:rsidR="00982BE7" w:rsidRPr="00FF5FD7" w:rsidRDefault="00982BE7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593BF92A" w14:textId="77777777" w:rsidR="007B19CB" w:rsidRDefault="007B19CB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CD2B358" w14:textId="77777777" w:rsidR="00DC11FC" w:rsidRPr="005112AB" w:rsidRDefault="00DC11FC" w:rsidP="00441473">
      <w:pPr>
        <w:numPr>
          <w:ilvl w:val="0"/>
          <w:numId w:val="20"/>
        </w:numPr>
        <w:spacing w:line="276" w:lineRule="auto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2A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14:paraId="6A37372B" w14:textId="77777777" w:rsidR="00DC11FC" w:rsidRPr="005112AB" w:rsidRDefault="00441473" w:rsidP="00441473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sz w:val="32"/>
          <w:szCs w:val="32"/>
        </w:rPr>
      </w:pPr>
      <w:r w:rsidRPr="00441473">
        <w:rPr>
          <w:rFonts w:ascii="Angsana New" w:hAnsi="Angsana New" w:cs="Angsana New"/>
          <w:b/>
          <w:bCs/>
          <w:sz w:val="32"/>
          <w:szCs w:val="32"/>
        </w:rPr>
        <w:t>19.1</w:t>
      </w:r>
      <w:r w:rsidRPr="00441473">
        <w:rPr>
          <w:rFonts w:ascii="Angsana New" w:hAnsi="Angsana New" w:cs="Angsana New"/>
          <w:b/>
          <w:bCs/>
          <w:sz w:val="32"/>
          <w:szCs w:val="32"/>
        </w:rPr>
        <w:tab/>
      </w:r>
      <w:r w:rsidR="00DC11FC" w:rsidRPr="005112AB">
        <w:rPr>
          <w:rFonts w:ascii="Angsana New" w:hAnsi="Angsana New" w:cs="Angsana New"/>
          <w:sz w:val="32"/>
          <w:szCs w:val="32"/>
          <w:cs/>
        </w:rPr>
        <w:t>ณ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5F058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BD7173">
        <w:rPr>
          <w:rFonts w:ascii="Angsana New" w:hAnsi="Angsana New" w:cs="Angsana New"/>
          <w:sz w:val="32"/>
          <w:szCs w:val="32"/>
        </w:rPr>
        <w:t>0</w:t>
      </w:r>
      <w:r w:rsidR="005F058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67E5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BD7173">
        <w:rPr>
          <w:rFonts w:ascii="Angsana New" w:hAnsi="Angsana New" w:cs="Angsana New" w:hint="cs"/>
          <w:sz w:val="32"/>
          <w:szCs w:val="32"/>
          <w:cs/>
        </w:rPr>
        <w:t>ยน</w:t>
      </w:r>
      <w:r w:rsidR="00E85163">
        <w:rPr>
          <w:rFonts w:ascii="Angsana New" w:hAnsi="Angsana New" w:cs="Angsana New"/>
          <w:sz w:val="32"/>
          <w:szCs w:val="32"/>
        </w:rPr>
        <w:t xml:space="preserve"> 256</w:t>
      </w:r>
      <w:r w:rsidR="00744FCC">
        <w:rPr>
          <w:rFonts w:ascii="Angsana New" w:hAnsi="Angsana New" w:cs="Angsana New"/>
          <w:sz w:val="32"/>
          <w:szCs w:val="32"/>
        </w:rPr>
        <w:t>2</w:t>
      </w:r>
      <w:r w:rsidR="00A013B8" w:rsidRPr="005112AB">
        <w:rPr>
          <w:rFonts w:ascii="Angsana New" w:hAnsi="Angsana New" w:cs="Angsana New"/>
          <w:sz w:val="32"/>
          <w:szCs w:val="32"/>
          <w:cs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ธันวาคม </w:t>
      </w:r>
      <w:r w:rsidR="001319FF" w:rsidRPr="005112AB">
        <w:rPr>
          <w:rFonts w:ascii="Angsana New" w:hAnsi="Angsana New" w:cs="Angsana New"/>
          <w:sz w:val="32"/>
          <w:szCs w:val="32"/>
        </w:rPr>
        <w:t>25</w:t>
      </w:r>
      <w:r w:rsidR="00810567">
        <w:rPr>
          <w:rFonts w:ascii="Angsana New" w:hAnsi="Angsana New" w:cs="Angsana New"/>
          <w:sz w:val="32"/>
          <w:szCs w:val="32"/>
        </w:rPr>
        <w:t>6</w:t>
      </w:r>
      <w:r w:rsidR="00744FCC">
        <w:rPr>
          <w:rFonts w:ascii="Angsana New" w:hAnsi="Angsana New" w:cs="Angsana New"/>
          <w:sz w:val="32"/>
          <w:szCs w:val="32"/>
        </w:rPr>
        <w:t>1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บริษัทมี</w:t>
      </w:r>
      <w:r w:rsidR="00700852" w:rsidRPr="005112AB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ภายหน้า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34C64BB" w14:textId="77777777" w:rsidR="00810567" w:rsidRPr="009C6BFC" w:rsidRDefault="00810567" w:rsidP="007B19CB">
      <w:pPr>
        <w:spacing w:line="276" w:lineRule="auto"/>
        <w:ind w:right="-90" w:firstLine="448"/>
        <w:jc w:val="right"/>
        <w:rPr>
          <w:rFonts w:ascii="Angsana New" w:hAnsi="Angsana New" w:cs="Angsana New"/>
          <w:sz w:val="30"/>
          <w:szCs w:val="30"/>
          <w:highlight w:val="yellow"/>
        </w:rPr>
      </w:pPr>
      <w:r w:rsidRPr="009C6BFC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Pr="009C6BFC">
        <w:rPr>
          <w:rFonts w:ascii="Angsana New" w:hAnsi="Angsana New" w:cs="Angsana New" w:hint="cs"/>
          <w:sz w:val="30"/>
          <w:szCs w:val="30"/>
          <w:cs/>
        </w:rPr>
        <w:t xml:space="preserve"> พั</w:t>
      </w:r>
      <w:r w:rsidRPr="009C6BFC">
        <w:rPr>
          <w:rFonts w:ascii="Angsana New" w:hAnsi="Angsana New" w:cs="Angsana New"/>
          <w:sz w:val="30"/>
          <w:szCs w:val="30"/>
          <w:cs/>
        </w:rPr>
        <w:t>น</w:t>
      </w:r>
    </w:p>
    <w:tbl>
      <w:tblPr>
        <w:tblW w:w="8199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2430"/>
        <w:gridCol w:w="1442"/>
        <w:gridCol w:w="1442"/>
        <w:gridCol w:w="1442"/>
        <w:gridCol w:w="1443"/>
      </w:tblGrid>
      <w:tr w:rsidR="00810567" w:rsidRPr="005112AB" w14:paraId="2D675DD3" w14:textId="77777777" w:rsidTr="00BE58BA">
        <w:trPr>
          <w:cantSplit/>
          <w:trHeight w:val="20"/>
        </w:trPr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C13A4C" w14:textId="77777777" w:rsidR="00810567" w:rsidRPr="005112AB" w:rsidRDefault="00810567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576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6195B" w14:textId="77777777"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10567" w:rsidRPr="005112AB" w14:paraId="1EB303C3" w14:textId="77777777" w:rsidTr="00BE58BA">
        <w:trPr>
          <w:cantSplit/>
          <w:trHeight w:val="408"/>
        </w:trPr>
        <w:tc>
          <w:tcPr>
            <w:tcW w:w="24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187301B" w14:textId="77777777" w:rsidR="00810567" w:rsidRPr="005112AB" w:rsidRDefault="00810567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4D6E72" w14:textId="77777777"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7930852" w14:textId="77777777"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สกุลเงินบาท</w:t>
            </w:r>
          </w:p>
        </w:tc>
      </w:tr>
      <w:tr w:rsidR="00810567" w:rsidRPr="005112AB" w14:paraId="7FE42ABF" w14:textId="77777777" w:rsidTr="001245E8">
        <w:trPr>
          <w:cantSplit/>
          <w:trHeight w:val="355"/>
        </w:trPr>
        <w:tc>
          <w:tcPr>
            <w:tcW w:w="24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4A41EBD" w14:textId="77777777" w:rsidR="00810567" w:rsidRPr="005112AB" w:rsidRDefault="00810567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14:paraId="373C1CC4" w14:textId="77777777"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 w:rsidR="00BD717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467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</w:t>
            </w:r>
            <w:r w:rsidR="00BD7173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D440E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14:paraId="18285875" w14:textId="77777777" w:rsidR="00810567" w:rsidRPr="007D2817" w:rsidRDefault="00810567" w:rsidP="00266DB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6DB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14:paraId="5ED63E65" w14:textId="77777777"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D7173"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BD717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467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</w:t>
            </w:r>
            <w:r w:rsidR="00BD7173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="00BD7173"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BD7173" w:rsidRPr="007D2817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D717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14:paraId="5C2483E1" w14:textId="77777777" w:rsidR="00810567" w:rsidRPr="007D2817" w:rsidRDefault="00810567" w:rsidP="00266DB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6DB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10567" w:rsidRPr="005112AB" w14:paraId="0A3E2AC1" w14:textId="77777777" w:rsidTr="001245E8">
        <w:trPr>
          <w:trHeight w:val="368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48E3AF" w14:textId="77777777" w:rsidR="00810567" w:rsidRPr="005112AB" w:rsidRDefault="00810567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5A53ABFB" w14:textId="77777777"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56F99C51" w14:textId="77777777"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40EEAAFD" w14:textId="77777777"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3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1F228467" w14:textId="77777777"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10567" w:rsidRPr="005112AB" w14:paraId="5637A76E" w14:textId="77777777" w:rsidTr="001245E8">
        <w:trPr>
          <w:trHeight w:val="239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FADE98" w14:textId="77777777" w:rsidR="00810567" w:rsidRPr="00527277" w:rsidRDefault="00810567" w:rsidP="00E600C5">
            <w:pPr>
              <w:spacing w:line="276" w:lineRule="auto"/>
              <w:ind w:right="29" w:firstLine="2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277">
              <w:rPr>
                <w:rFonts w:ascii="Angsana New" w:hAnsi="Angsana New" w:cs="Angsana New"/>
                <w:sz w:val="30"/>
                <w:szCs w:val="30"/>
                <w:cs/>
              </w:rPr>
              <w:t>- ดอลล่าร์สหรัฐอเมริกา</w:t>
            </w: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6C3A34B3" w14:textId="77777777" w:rsidR="00810567" w:rsidRPr="00EE0F54" w:rsidRDefault="00F84C51" w:rsidP="00F84C51">
            <w:pPr>
              <w:tabs>
                <w:tab w:val="decimal" w:pos="842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1442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10049BCF" w14:textId="77777777" w:rsidR="00810567" w:rsidRPr="00EE0F54" w:rsidRDefault="00744FCC" w:rsidP="00791FF5">
            <w:pPr>
              <w:tabs>
                <w:tab w:val="decimal" w:pos="842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1BDA1384" w14:textId="77777777" w:rsidR="00810567" w:rsidRPr="00EE0F54" w:rsidRDefault="00BA300F" w:rsidP="00BA300F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A771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180</w:t>
            </w:r>
          </w:p>
        </w:tc>
        <w:tc>
          <w:tcPr>
            <w:tcW w:w="1443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182B7517" w14:textId="77777777" w:rsidR="00810567" w:rsidRPr="00EE0F54" w:rsidRDefault="00744FCC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5,880</w:t>
            </w:r>
          </w:p>
        </w:tc>
      </w:tr>
      <w:tr w:rsidR="00EE0F54" w:rsidRPr="005112AB" w14:paraId="101E6449" w14:textId="77777777" w:rsidTr="001245E8">
        <w:trPr>
          <w:trHeight w:val="248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1F0A04" w14:textId="77777777" w:rsidR="00EE0F54" w:rsidRPr="005112AB" w:rsidRDefault="00EE0F54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หนังสือค้ำประกันของ</w:t>
            </w: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31D01A3D" w14:textId="77777777" w:rsidR="00EE0F54" w:rsidRPr="00EE0F54" w:rsidRDefault="00EE0F54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178B6763" w14:textId="77777777" w:rsidR="00EE0F54" w:rsidRPr="00EE0F54" w:rsidRDefault="00EE0F54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5A09F08B" w14:textId="77777777" w:rsidR="00EE0F54" w:rsidRPr="00EE0F54" w:rsidRDefault="00EE0F54" w:rsidP="00EE0F54">
            <w:pPr>
              <w:tabs>
                <w:tab w:val="decimal" w:pos="876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14:paraId="4A5DEB72" w14:textId="77777777" w:rsidR="00EE0F54" w:rsidRPr="00EE0F54" w:rsidRDefault="00EE0F54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0F54" w:rsidRPr="005112AB" w14:paraId="2F437A35" w14:textId="77777777" w:rsidTr="001245E8">
        <w:trPr>
          <w:trHeight w:val="446"/>
        </w:trPr>
        <w:tc>
          <w:tcPr>
            <w:tcW w:w="2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9FF43" w14:textId="77777777" w:rsidR="00EE0F54" w:rsidRPr="005112AB" w:rsidRDefault="00EE0F54" w:rsidP="005A7655">
            <w:pPr>
              <w:spacing w:line="276" w:lineRule="auto"/>
              <w:ind w:right="29" w:firstLine="202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1442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14:paraId="29C296C4" w14:textId="77777777" w:rsidR="00EE0F54" w:rsidRPr="00EE0F54" w:rsidRDefault="00BA7713" w:rsidP="0095150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42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EA68F" w14:textId="77777777" w:rsidR="00EE0F54" w:rsidRPr="00EE0F54" w:rsidRDefault="00EE0F54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42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14:paraId="17E88F1F" w14:textId="77777777" w:rsidR="00EE0F54" w:rsidRPr="00EE0F54" w:rsidRDefault="00BA7713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3,325</w:t>
            </w:r>
          </w:p>
        </w:tc>
        <w:tc>
          <w:tcPr>
            <w:tcW w:w="1443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76390" w14:textId="77777777" w:rsidR="00EE0F54" w:rsidRPr="00EE0F54" w:rsidRDefault="00EE0F54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E0F54">
              <w:rPr>
                <w:rFonts w:ascii="Angsana New" w:hAnsi="Angsana New" w:cs="Angsana New"/>
                <w:sz w:val="32"/>
                <w:szCs w:val="32"/>
              </w:rPr>
              <w:t>3,325</w:t>
            </w:r>
          </w:p>
        </w:tc>
      </w:tr>
    </w:tbl>
    <w:p w14:paraId="4AB41680" w14:textId="77777777" w:rsidR="00810567" w:rsidRPr="00B9357E" w:rsidRDefault="00810567" w:rsidP="00D64B4F">
      <w:pPr>
        <w:spacing w:line="276" w:lineRule="auto"/>
        <w:ind w:right="28" w:firstLine="448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14:paraId="79CFFEC5" w14:textId="77777777" w:rsidR="00155D27" w:rsidRDefault="00DC11FC" w:rsidP="00837C4F">
      <w:pPr>
        <w:ind w:left="1440" w:right="-90" w:firstLine="6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BD7173">
        <w:rPr>
          <w:rFonts w:ascii="Angsana New" w:hAnsi="Angsana New" w:cs="Angsana New"/>
          <w:sz w:val="32"/>
          <w:szCs w:val="32"/>
        </w:rPr>
        <w:t>0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67E5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BD7173">
        <w:rPr>
          <w:rFonts w:ascii="Angsana New" w:hAnsi="Angsana New" w:cs="Angsana New" w:hint="cs"/>
          <w:sz w:val="32"/>
          <w:szCs w:val="32"/>
          <w:cs/>
        </w:rPr>
        <w:t>ยน</w:t>
      </w:r>
      <w:r w:rsidR="00E85163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744FCC">
        <w:rPr>
          <w:rFonts w:ascii="Angsana New" w:hAnsi="Angsana New" w:cs="Angsana New"/>
          <w:sz w:val="32"/>
          <w:szCs w:val="32"/>
        </w:rPr>
        <w:t>2</w:t>
      </w:r>
      <w:r w:rsidR="006D25CE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</w:t>
      </w:r>
      <w:r w:rsidR="00637033" w:rsidRPr="005112A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E1E61" w:rsidRPr="005112AB">
        <w:rPr>
          <w:rFonts w:ascii="Angsana New" w:hAnsi="Angsana New" w:cs="Angsana New"/>
          <w:sz w:val="32"/>
          <w:szCs w:val="32"/>
        </w:rPr>
        <w:t xml:space="preserve"> 25</w:t>
      </w:r>
      <w:r w:rsidR="008449CC">
        <w:rPr>
          <w:rFonts w:ascii="Angsana New" w:hAnsi="Angsana New" w:cs="Angsana New"/>
          <w:sz w:val="32"/>
          <w:szCs w:val="32"/>
        </w:rPr>
        <w:t>6</w:t>
      </w:r>
      <w:r w:rsidR="00744FCC">
        <w:rPr>
          <w:rFonts w:ascii="Angsana New" w:hAnsi="Angsana New" w:cs="Angsana New"/>
          <w:sz w:val="32"/>
          <w:szCs w:val="32"/>
        </w:rPr>
        <w:t>1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5112AB">
        <w:rPr>
          <w:rFonts w:ascii="Angsana New" w:hAnsi="Angsana New" w:cs="Angsana New"/>
          <w:sz w:val="32"/>
          <w:szCs w:val="32"/>
          <w:cs/>
        </w:rPr>
        <w:t>รวมกัน</w:t>
      </w:r>
      <w:r w:rsidR="00B1659B">
        <w:rPr>
          <w:rFonts w:ascii="Angsana New" w:hAnsi="Angsana New" w:cs="Angsana New"/>
          <w:sz w:val="32"/>
          <w:szCs w:val="32"/>
        </w:rPr>
        <w:t xml:space="preserve"> </w:t>
      </w:r>
      <w:r w:rsidRPr="00FC7337">
        <w:rPr>
          <w:rFonts w:ascii="Angsana New" w:hAnsi="Angsana New" w:cs="Angsana New"/>
          <w:sz w:val="32"/>
          <w:szCs w:val="32"/>
          <w:cs/>
        </w:rPr>
        <w:t>ใน</w:t>
      </w:r>
      <w:r w:rsidRPr="00791FF5">
        <w:rPr>
          <w:rFonts w:ascii="Angsana New" w:hAnsi="Angsana New" w:cs="Angsana New"/>
          <w:sz w:val="32"/>
          <w:szCs w:val="32"/>
          <w:cs/>
        </w:rPr>
        <w:t>วงเงิน</w:t>
      </w:r>
      <w:r w:rsidR="0046787F" w:rsidRPr="00791FF5">
        <w:rPr>
          <w:rFonts w:ascii="Angsana New" w:hAnsi="Angsana New" w:cs="Angsana New"/>
          <w:sz w:val="32"/>
          <w:szCs w:val="32"/>
        </w:rPr>
        <w:t xml:space="preserve"> </w:t>
      </w:r>
      <w:r w:rsidR="00BA7713">
        <w:rPr>
          <w:rFonts w:ascii="Angsana New" w:hAnsi="Angsana New" w:cs="Angsana New"/>
          <w:sz w:val="32"/>
          <w:szCs w:val="32"/>
        </w:rPr>
        <w:t>550</w:t>
      </w:r>
      <w:r w:rsidR="00A47774" w:rsidRPr="00791FF5">
        <w:rPr>
          <w:rFonts w:ascii="Angsana New" w:hAnsi="Angsana New" w:cs="Angsana New"/>
          <w:sz w:val="32"/>
          <w:szCs w:val="32"/>
        </w:rPr>
        <w:t xml:space="preserve"> </w:t>
      </w:r>
      <w:r w:rsidR="00A47774" w:rsidRPr="00791FF5">
        <w:rPr>
          <w:rFonts w:ascii="Angsana New" w:hAnsi="Angsana New" w:cs="Angsana New" w:hint="cs"/>
          <w:sz w:val="32"/>
          <w:szCs w:val="32"/>
          <w:cs/>
        </w:rPr>
        <w:t>ล้าน</w:t>
      </w:r>
      <w:r w:rsidR="00A47774" w:rsidRPr="00FC7337">
        <w:rPr>
          <w:rFonts w:ascii="Angsana New" w:hAnsi="Angsana New" w:cs="Angsana New" w:hint="cs"/>
          <w:sz w:val="32"/>
          <w:szCs w:val="32"/>
          <w:cs/>
        </w:rPr>
        <w:t>บาท</w:t>
      </w:r>
      <w:r w:rsidR="007C0673">
        <w:rPr>
          <w:rFonts w:ascii="Angsana New" w:hAnsi="Angsana New" w:cs="Angsana New"/>
          <w:sz w:val="32"/>
          <w:szCs w:val="32"/>
        </w:rPr>
        <w:t xml:space="preserve"> </w:t>
      </w:r>
      <w:r w:rsidR="007C067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C0673">
        <w:rPr>
          <w:rFonts w:ascii="Angsana New" w:hAnsi="Angsana New" w:cs="Angsana New"/>
          <w:sz w:val="32"/>
          <w:szCs w:val="32"/>
        </w:rPr>
        <w:t xml:space="preserve">374 </w:t>
      </w:r>
      <w:r w:rsidR="007C0673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3B6DB657" w14:textId="77777777" w:rsidR="00AE0078" w:rsidRPr="00B9357E" w:rsidRDefault="00AE0078" w:rsidP="00837C4F">
      <w:pPr>
        <w:ind w:left="1440" w:right="-90" w:firstLine="63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AF8FB4C" w14:textId="77777777" w:rsidR="007267B2" w:rsidRPr="005112AB" w:rsidRDefault="00441473" w:rsidP="00441473">
      <w:pPr>
        <w:tabs>
          <w:tab w:val="left" w:pos="1440"/>
        </w:tabs>
        <w:ind w:left="1080" w:right="29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41473">
        <w:rPr>
          <w:rFonts w:ascii="Angsana New" w:hAnsi="Angsana New" w:cs="Angsana New"/>
          <w:b/>
          <w:bCs/>
          <w:sz w:val="32"/>
          <w:szCs w:val="32"/>
        </w:rPr>
        <w:t>19.2</w:t>
      </w:r>
      <w:r>
        <w:rPr>
          <w:rFonts w:ascii="Angsana New" w:hAnsi="Angsana New" w:cs="Angsana New"/>
          <w:sz w:val="32"/>
          <w:szCs w:val="32"/>
        </w:rPr>
        <w:tab/>
      </w:r>
      <w:r w:rsidR="007267B2" w:rsidRPr="005112AB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14:paraId="3CCD8EB1" w14:textId="77777777" w:rsidR="00E85163" w:rsidRPr="005112AB" w:rsidRDefault="00E85163" w:rsidP="00837C4F">
      <w:pPr>
        <w:ind w:left="1440" w:right="-90" w:firstLine="63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บริษัทได้เข้าทำสัญญาเช่าดำเนินงานที่เกี่ยวข้องกับการ</w:t>
      </w:r>
      <w:r w:rsidR="00360DB6">
        <w:rPr>
          <w:rFonts w:ascii="Angsana New" w:hAnsi="Angsana New" w:cs="Angsana New" w:hint="cs"/>
          <w:sz w:val="32"/>
          <w:szCs w:val="32"/>
          <w:cs/>
        </w:rPr>
        <w:t>เช่า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ยานพาหนะ อายุของสัญญามีระยะเวลาโดยเฉลี่ยประมาณ 1 ถึง </w:t>
      </w:r>
      <w:r w:rsidR="00AC1B9B">
        <w:rPr>
          <w:rFonts w:ascii="Angsana New" w:hAnsi="Angsana New" w:cs="Angsana New"/>
          <w:sz w:val="32"/>
          <w:szCs w:val="32"/>
        </w:rPr>
        <w:t>3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14:paraId="34E7EE59" w14:textId="77777777" w:rsidR="00D70A30" w:rsidRPr="00B9357E" w:rsidRDefault="00D70A30" w:rsidP="00B840F2">
      <w:pPr>
        <w:ind w:left="1440" w:right="29"/>
        <w:jc w:val="thaiDistribute"/>
        <w:rPr>
          <w:rFonts w:ascii="Angsana New" w:hAnsi="Angsana New" w:cs="Angsana New"/>
          <w:sz w:val="16"/>
          <w:szCs w:val="16"/>
        </w:rPr>
      </w:pPr>
    </w:p>
    <w:p w14:paraId="40AFA233" w14:textId="77777777" w:rsidR="001F2CD8" w:rsidRDefault="00E85163" w:rsidP="00837C4F">
      <w:pPr>
        <w:ind w:left="1440" w:right="-90" w:firstLine="63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BD7173">
        <w:rPr>
          <w:rFonts w:ascii="Angsana New" w:hAnsi="Angsana New" w:cs="Angsana New"/>
          <w:sz w:val="32"/>
          <w:szCs w:val="32"/>
        </w:rPr>
        <w:t>0</w:t>
      </w:r>
      <w:r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67E5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BD7173">
        <w:rPr>
          <w:rFonts w:ascii="Angsana New" w:hAnsi="Angsana New" w:cs="Angsana New" w:hint="cs"/>
          <w:sz w:val="32"/>
          <w:szCs w:val="32"/>
          <w:cs/>
        </w:rPr>
        <w:t>ยน</w:t>
      </w:r>
      <w:r>
        <w:rPr>
          <w:rFonts w:ascii="Angsana New" w:hAnsi="Angsana New" w:cs="Angsana New"/>
          <w:sz w:val="32"/>
          <w:szCs w:val="32"/>
          <w:cs/>
        </w:rPr>
        <w:t xml:space="preserve"> 25</w:t>
      </w:r>
      <w:r w:rsidR="00A43F8C">
        <w:rPr>
          <w:rFonts w:ascii="Angsana New" w:hAnsi="Angsana New" w:cs="Angsana New" w:hint="cs"/>
          <w:sz w:val="32"/>
          <w:szCs w:val="32"/>
          <w:cs/>
        </w:rPr>
        <w:t>6</w:t>
      </w:r>
      <w:r w:rsidR="002F75DB">
        <w:rPr>
          <w:rFonts w:ascii="Angsana New" w:hAnsi="Angsana New" w:cs="Angsana New"/>
          <w:sz w:val="32"/>
          <w:szCs w:val="32"/>
        </w:rPr>
        <w:t>2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</w:t>
      </w:r>
      <w:r>
        <w:rPr>
          <w:rFonts w:ascii="Angsana New" w:hAnsi="Angsana New" w:cs="Angsana New"/>
          <w:sz w:val="32"/>
          <w:szCs w:val="32"/>
          <w:cs/>
        </w:rPr>
        <w:t xml:space="preserve">นภายใต้สัญญาเช่าดำเนินงาน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2CEE5E83" w14:textId="77777777" w:rsidR="00E85163" w:rsidRPr="006A0FD8" w:rsidRDefault="00E85163" w:rsidP="007B19CB">
      <w:pPr>
        <w:spacing w:line="276" w:lineRule="auto"/>
        <w:ind w:left="4320" w:right="-90" w:firstLine="3510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pacing w:val="-2"/>
          <w:sz w:val="32"/>
          <w:szCs w:val="32"/>
        </w:rPr>
        <w:t>: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พัน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>บาท</w:t>
      </w:r>
    </w:p>
    <w:tbl>
      <w:tblPr>
        <w:tblW w:w="8190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4050"/>
      </w:tblGrid>
      <w:tr w:rsidR="004E4E5A" w:rsidRPr="002F37CC" w14:paraId="37CA1610" w14:textId="77777777" w:rsidTr="007B19CB">
        <w:trPr>
          <w:trHeight w:val="360"/>
        </w:trPr>
        <w:tc>
          <w:tcPr>
            <w:tcW w:w="414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FAC9537" w14:textId="77777777" w:rsidR="004E4E5A" w:rsidRPr="00781F05" w:rsidRDefault="00BE58BA" w:rsidP="00833E2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E53FB7" w14:textId="77777777" w:rsidR="004E4E5A" w:rsidRPr="00781F05" w:rsidRDefault="004E4E5A" w:rsidP="00A43F8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781F05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E5A" w:rsidRPr="002F37CC" w14:paraId="74619616" w14:textId="77777777" w:rsidTr="007B19CB">
        <w:trPr>
          <w:trHeight w:val="485"/>
        </w:trPr>
        <w:tc>
          <w:tcPr>
            <w:tcW w:w="414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EBD41B2" w14:textId="77777777" w:rsidR="004E4E5A" w:rsidRPr="00781F05" w:rsidRDefault="004E4E5A" w:rsidP="00BE58BA">
            <w:pPr>
              <w:spacing w:line="276" w:lineRule="auto"/>
              <w:ind w:right="29" w:firstLine="162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ถึงกำหนดชำระภายใน 1 ปี</w:t>
            </w:r>
          </w:p>
        </w:tc>
        <w:tc>
          <w:tcPr>
            <w:tcW w:w="405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D8E3A5C" w14:textId="77777777" w:rsidR="004E4E5A" w:rsidRPr="00B95543" w:rsidRDefault="00902C54" w:rsidP="00781F05">
            <w:pPr>
              <w:tabs>
                <w:tab w:val="decimal" w:pos="247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</w:tr>
      <w:tr w:rsidR="004E4E5A" w:rsidRPr="002F37CC" w14:paraId="1FEE894D" w14:textId="77777777" w:rsidTr="005A7655">
        <w:trPr>
          <w:trHeight w:val="485"/>
        </w:trPr>
        <w:tc>
          <w:tcPr>
            <w:tcW w:w="414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EC7D2CF" w14:textId="77777777" w:rsidR="004E4E5A" w:rsidRPr="00781F05" w:rsidRDefault="004E4E5A" w:rsidP="00B0309D">
            <w:pPr>
              <w:spacing w:line="276" w:lineRule="auto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ถึงกำหนดชำระหลังจาก 1 ปี</w:t>
            </w:r>
            <w:r w:rsidRPr="00781F0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แต่ไม่เกิน </w:t>
            </w:r>
            <w:r w:rsidR="00B0309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405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2EF431D" w14:textId="77777777" w:rsidR="004E4E5A" w:rsidRPr="00B95543" w:rsidRDefault="00BA7713" w:rsidP="00D91DB9">
            <w:pPr>
              <w:tabs>
                <w:tab w:val="decimal" w:pos="247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785</w:t>
            </w:r>
          </w:p>
        </w:tc>
      </w:tr>
      <w:tr w:rsidR="005A7655" w:rsidRPr="002F37CC" w14:paraId="07FC9A47" w14:textId="77777777" w:rsidTr="005A7655">
        <w:trPr>
          <w:trHeight w:val="485"/>
        </w:trPr>
        <w:tc>
          <w:tcPr>
            <w:tcW w:w="41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1619AE" w14:textId="77777777" w:rsidR="005A7655" w:rsidRPr="005A7655" w:rsidRDefault="005A7655" w:rsidP="005A7655">
            <w:pPr>
              <w:spacing w:line="276" w:lineRule="auto"/>
              <w:ind w:right="29" w:firstLine="8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A765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E3DF5B" w14:textId="77777777" w:rsidR="005A7655" w:rsidRPr="005A7655" w:rsidRDefault="00BA7713" w:rsidP="00902C54">
            <w:pPr>
              <w:tabs>
                <w:tab w:val="decimal" w:pos="247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1,</w:t>
            </w:r>
            <w:r w:rsidR="00902C5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392</w:t>
            </w:r>
          </w:p>
        </w:tc>
      </w:tr>
    </w:tbl>
    <w:p w14:paraId="00B73EC8" w14:textId="77777777" w:rsidR="00C61E4B" w:rsidRPr="00B9357E" w:rsidRDefault="00C61E4B" w:rsidP="004E4E5A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14:paraId="10F03FD9" w14:textId="77777777" w:rsidR="00177D34" w:rsidRPr="005112AB" w:rsidRDefault="00DE5353" w:rsidP="00441473">
      <w:pPr>
        <w:numPr>
          <w:ilvl w:val="0"/>
          <w:numId w:val="20"/>
        </w:numPr>
        <w:spacing w:before="120" w:after="120" w:line="276" w:lineRule="auto"/>
        <w:ind w:left="720" w:right="28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2AB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6BCE1C5B" w14:textId="77777777" w:rsidR="00E20CF3" w:rsidRPr="00B9357E" w:rsidRDefault="00DE5353" w:rsidP="00B9357E">
      <w:pPr>
        <w:spacing w:line="276" w:lineRule="auto"/>
        <w:ind w:left="720" w:right="-90" w:firstLine="720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B9357E">
        <w:rPr>
          <w:rFonts w:ascii="Angsana New" w:hAnsi="Angsana New" w:cs="Angsana New"/>
          <w:spacing w:val="-10"/>
          <w:sz w:val="32"/>
          <w:szCs w:val="32"/>
          <w:cs/>
        </w:rPr>
        <w:t>งบการเงิน</w:t>
      </w:r>
      <w:r w:rsidR="002201EE" w:rsidRPr="00B9357E">
        <w:rPr>
          <w:rFonts w:ascii="Angsana New" w:hAnsi="Angsana New" w:cs="Angsana New" w:hint="cs"/>
          <w:spacing w:val="-10"/>
          <w:sz w:val="32"/>
          <w:szCs w:val="32"/>
          <w:cs/>
        </w:rPr>
        <w:t>ระหว่างกาล</w:t>
      </w:r>
      <w:r w:rsidRPr="00B9357E">
        <w:rPr>
          <w:rFonts w:ascii="Angsana New" w:hAnsi="Angsana New" w:cs="Angsana New"/>
          <w:spacing w:val="-10"/>
          <w:sz w:val="32"/>
          <w:szCs w:val="32"/>
          <w:cs/>
        </w:rPr>
        <w:t>นี้ได้รับ</w:t>
      </w:r>
      <w:r w:rsidR="002201EE" w:rsidRPr="00B9357E">
        <w:rPr>
          <w:rFonts w:ascii="Angsana New" w:hAnsi="Angsana New" w:cs="Angsana New" w:hint="cs"/>
          <w:spacing w:val="-10"/>
          <w:sz w:val="32"/>
          <w:szCs w:val="32"/>
          <w:cs/>
        </w:rPr>
        <w:t>การ</w:t>
      </w:r>
      <w:r w:rsidRPr="00B9357E">
        <w:rPr>
          <w:rFonts w:ascii="Angsana New" w:hAnsi="Angsana New" w:cs="Angsana New"/>
          <w:spacing w:val="-10"/>
          <w:sz w:val="32"/>
          <w:szCs w:val="32"/>
          <w:cs/>
        </w:rPr>
        <w:t>อนุมัติจากคณะกรรมการของบริษัทแล้ว</w:t>
      </w:r>
      <w:r w:rsidR="00837C4F" w:rsidRPr="00B9357E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B9357E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4467E5" w:rsidRPr="00B9357E">
        <w:rPr>
          <w:rFonts w:ascii="Angsana New" w:hAnsi="Angsana New" w:cs="Angsana New"/>
          <w:spacing w:val="-10"/>
          <w:sz w:val="32"/>
          <w:szCs w:val="32"/>
        </w:rPr>
        <w:t>1</w:t>
      </w:r>
      <w:r w:rsidR="004467E5" w:rsidRPr="00B9357E">
        <w:rPr>
          <w:rFonts w:ascii="Angsana New" w:hAnsi="Angsana New" w:cs="Angsana New" w:hint="cs"/>
          <w:spacing w:val="-10"/>
          <w:sz w:val="32"/>
          <w:szCs w:val="32"/>
          <w:cs/>
        </w:rPr>
        <w:t>2</w:t>
      </w:r>
      <w:r w:rsidR="00AC6F51" w:rsidRPr="00B9357E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467E5" w:rsidRPr="00B9357E">
        <w:rPr>
          <w:rFonts w:ascii="Angsana New" w:hAnsi="Angsana New" w:cs="Angsana New" w:hint="cs"/>
          <w:spacing w:val="-10"/>
          <w:sz w:val="32"/>
          <w:szCs w:val="32"/>
          <w:cs/>
        </w:rPr>
        <w:t>พฤศจิกายน</w:t>
      </w:r>
      <w:r w:rsidR="00DB050B" w:rsidRPr="00B9357E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25</w:t>
      </w:r>
      <w:r w:rsidR="00A017FD" w:rsidRPr="00B9357E">
        <w:rPr>
          <w:rFonts w:ascii="Angsana New" w:hAnsi="Angsana New" w:cs="Angsana New" w:hint="cs"/>
          <w:spacing w:val="-10"/>
          <w:sz w:val="32"/>
          <w:szCs w:val="32"/>
          <w:cs/>
        </w:rPr>
        <w:t>6</w:t>
      </w:r>
      <w:r w:rsidR="002346C1" w:rsidRPr="00B9357E">
        <w:rPr>
          <w:rFonts w:ascii="Angsana New" w:hAnsi="Angsana New" w:cs="Angsana New" w:hint="cs"/>
          <w:spacing w:val="-10"/>
          <w:sz w:val="32"/>
          <w:szCs w:val="32"/>
          <w:cs/>
        </w:rPr>
        <w:t>2</w:t>
      </w:r>
    </w:p>
    <w:sectPr w:rsidR="00E20CF3" w:rsidRPr="00B9357E" w:rsidSect="00B9357E">
      <w:headerReference w:type="default" r:id="rId8"/>
      <w:footerReference w:type="default" r:id="rId9"/>
      <w:footerReference w:type="first" r:id="rId10"/>
      <w:pgSz w:w="11909" w:h="16834" w:code="9"/>
      <w:pgMar w:top="1364" w:right="929" w:bottom="284" w:left="1440" w:header="737" w:footer="737" w:gutter="0"/>
      <w:pgNumType w:start="1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30BCC" w14:textId="77777777" w:rsidR="003543D5" w:rsidRDefault="003543D5" w:rsidP="007167DA">
      <w:r>
        <w:separator/>
      </w:r>
    </w:p>
  </w:endnote>
  <w:endnote w:type="continuationSeparator" w:id="0">
    <w:p w14:paraId="57E8A793" w14:textId="77777777" w:rsidR="003543D5" w:rsidRDefault="003543D5" w:rsidP="0071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Jasmine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7A52" w14:textId="77777777" w:rsidR="00E06E23" w:rsidRPr="004E51FB" w:rsidRDefault="00E06E23">
    <w:pPr>
      <w:pStyle w:val="Footer"/>
      <w:jc w:val="right"/>
      <w:rPr>
        <w:rFonts w:ascii="Angsana New" w:hAnsi="Angsana New" w:cs="Angsana New"/>
        <w:i/>
        <w:iCs/>
        <w:sz w:val="32"/>
        <w:szCs w:val="32"/>
      </w:rPr>
    </w:pPr>
    <w:r w:rsidRPr="004E51FB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273247284"/>
        <w:docPartObj>
          <w:docPartGallery w:val="Page Numbers (Bottom of Page)"/>
          <w:docPartUnique/>
        </w:docPartObj>
      </w:sdtPr>
      <w:sdtEndPr/>
      <w:sdtContent>
        <w:r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A46891">
          <w:rPr>
            <w:rFonts w:ascii="Angsana New" w:hAnsi="Angsana New" w:cs="Angsana New"/>
            <w:i/>
            <w:iCs/>
            <w:noProof/>
            <w:sz w:val="32"/>
            <w:szCs w:val="32"/>
          </w:rPr>
          <w:t>27</w:t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cs="Angsana New"/>
        <w:i/>
        <w:iCs/>
        <w:sz w:val="32"/>
        <w:szCs w:val="32"/>
      </w:rPr>
      <w:id w:val="11046205"/>
      <w:docPartObj>
        <w:docPartGallery w:val="Page Numbers (Bottom of Page)"/>
        <w:docPartUnique/>
      </w:docPartObj>
    </w:sdtPr>
    <w:sdtEndPr/>
    <w:sdtContent>
      <w:p w14:paraId="43342582" w14:textId="77777777" w:rsidR="00E06E23" w:rsidRPr="00EE0E5E" w:rsidRDefault="00E06E23" w:rsidP="00EE0E5E">
        <w:pPr>
          <w:pStyle w:val="Footer"/>
          <w:jc w:val="right"/>
          <w:rPr>
            <w:rFonts w:ascii="Angsana New" w:hAnsi="Angsana New" w:cs="Angsana New"/>
            <w:i/>
            <w:iCs/>
            <w:sz w:val="32"/>
            <w:szCs w:val="32"/>
          </w:rPr>
        </w:pPr>
        <w:r w:rsidRPr="00EE0E5E">
          <w:rPr>
            <w:rFonts w:ascii="Angsana New" w:hAnsi="Angsana New" w:cs="Angsana New"/>
            <w:i/>
            <w:iCs/>
            <w:sz w:val="32"/>
            <w:szCs w:val="32"/>
            <w:cs/>
          </w:rPr>
          <w:t xml:space="preserve">หน้า  </w:t>
        </w:r>
        <w:r w:rsidRPr="00EE0E5E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EE0E5E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Pr="00EE0E5E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A46891">
          <w:rPr>
            <w:rFonts w:ascii="Angsana New" w:hAnsi="Angsana New" w:cs="Angsana New"/>
            <w:i/>
            <w:iCs/>
            <w:noProof/>
            <w:sz w:val="32"/>
            <w:szCs w:val="32"/>
          </w:rPr>
          <w:t>11</w:t>
        </w:r>
        <w:r w:rsidRPr="00EE0E5E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15E51" w14:textId="77777777" w:rsidR="003543D5" w:rsidRDefault="003543D5" w:rsidP="007167DA">
      <w:r>
        <w:separator/>
      </w:r>
    </w:p>
  </w:footnote>
  <w:footnote w:type="continuationSeparator" w:id="0">
    <w:p w14:paraId="0D260A23" w14:textId="77777777" w:rsidR="003543D5" w:rsidRDefault="003543D5" w:rsidP="00716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21892" w14:textId="77777777" w:rsidR="00E06E23" w:rsidRPr="00076380" w:rsidRDefault="00E06E23" w:rsidP="004E51FB">
    <w:pPr>
      <w:pStyle w:val="Header"/>
      <w:pBdr>
        <w:bottom w:val="single" w:sz="4" w:space="1" w:color="auto"/>
      </w:pBdr>
      <w:jc w:val="center"/>
      <w:rPr>
        <w:rFonts w:asciiTheme="majorBidi" w:hAnsiTheme="majorBidi" w:cstheme="majorBidi"/>
        <w:i/>
        <w:iCs/>
        <w:sz w:val="32"/>
        <w:szCs w:val="32"/>
        <w:cs/>
      </w:rPr>
    </w:pPr>
    <w:r>
      <w:rPr>
        <w:rFonts w:asciiTheme="majorBidi" w:hAnsiTheme="majorBidi" w:cstheme="majorBidi" w:hint="cs"/>
        <w:i/>
        <w:iCs/>
        <w:sz w:val="32"/>
        <w:szCs w:val="32"/>
        <w:cs/>
      </w:rPr>
      <w:t>หมายเหตุประกอบงบการเงินระหว่างกาล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66AC"/>
    <w:multiLevelType w:val="multilevel"/>
    <w:tmpl w:val="20687A50"/>
    <w:lvl w:ilvl="0">
      <w:numFmt w:val="decimal"/>
      <w:lvlText w:val="%1.0"/>
      <w:lvlJc w:val="left"/>
      <w:pPr>
        <w:ind w:left="784" w:hanging="43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0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440"/>
      </w:pPr>
      <w:rPr>
        <w:rFonts w:hint="default"/>
      </w:rPr>
    </w:lvl>
  </w:abstractNum>
  <w:abstractNum w:abstractNumId="2" w15:restartNumberingAfterBreak="0">
    <w:nsid w:val="105825C8"/>
    <w:multiLevelType w:val="multilevel"/>
    <w:tmpl w:val="5B0C4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1170"/>
        </w:tabs>
        <w:ind w:left="117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F0E93"/>
    <w:multiLevelType w:val="multilevel"/>
    <w:tmpl w:val="8A1CC47E"/>
    <w:lvl w:ilvl="0">
      <w:numFmt w:val="decimal"/>
      <w:lvlText w:val="%1.0"/>
      <w:lvlJc w:val="left"/>
      <w:pPr>
        <w:ind w:left="352" w:hanging="44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2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8" w:hanging="1440"/>
      </w:pPr>
      <w:rPr>
        <w:rFonts w:hint="default"/>
      </w:rPr>
    </w:lvl>
  </w:abstractNum>
  <w:abstractNum w:abstractNumId="5" w15:restartNumberingAfterBreak="0">
    <w:nsid w:val="21D0505A"/>
    <w:multiLevelType w:val="multilevel"/>
    <w:tmpl w:val="BC44F1B8"/>
    <w:lvl w:ilvl="0">
      <w:numFmt w:val="decimal"/>
      <w:lvlText w:val="%1.0"/>
      <w:lvlJc w:val="left"/>
      <w:pPr>
        <w:ind w:left="61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2" w:hanging="1440"/>
      </w:pPr>
      <w:rPr>
        <w:rFonts w:hint="default"/>
      </w:rPr>
    </w:lvl>
  </w:abstractNum>
  <w:abstractNum w:abstractNumId="6" w15:restartNumberingAfterBreak="0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7" w15:restartNumberingAfterBreak="0">
    <w:nsid w:val="42B60B44"/>
    <w:multiLevelType w:val="singleLevel"/>
    <w:tmpl w:val="6BCE335C"/>
    <w:lvl w:ilvl="0">
      <w:start w:val="2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  <w:lang w:bidi="th-TH"/>
      </w:rPr>
    </w:lvl>
  </w:abstractNum>
  <w:abstractNum w:abstractNumId="8" w15:restartNumberingAfterBreak="0">
    <w:nsid w:val="47F11A48"/>
    <w:multiLevelType w:val="hybridMultilevel"/>
    <w:tmpl w:val="B614CCCC"/>
    <w:lvl w:ilvl="0" w:tplc="63E00B8E">
      <w:start w:val="5"/>
      <w:numFmt w:val="decimal"/>
      <w:lvlText w:val="%1."/>
      <w:lvlJc w:val="left"/>
      <w:pPr>
        <w:ind w:left="1080" w:hanging="360"/>
      </w:pPr>
      <w:rPr>
        <w:rFonts w:hint="default"/>
        <w:b/>
        <w:bCs/>
        <w:sz w:val="32"/>
        <w:szCs w:val="32"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B1F86"/>
    <w:multiLevelType w:val="hybridMultilevel"/>
    <w:tmpl w:val="244254D0"/>
    <w:lvl w:ilvl="0" w:tplc="A22266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36C97"/>
    <w:multiLevelType w:val="multilevel"/>
    <w:tmpl w:val="7818A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2" w15:restartNumberingAfterBreak="0">
    <w:nsid w:val="5A164423"/>
    <w:multiLevelType w:val="hybridMultilevel"/>
    <w:tmpl w:val="90021CF4"/>
    <w:lvl w:ilvl="0" w:tplc="6B7AA1F4">
      <w:start w:val="40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3C1375"/>
    <w:multiLevelType w:val="multilevel"/>
    <w:tmpl w:val="64EAE1A4"/>
    <w:lvl w:ilvl="0">
      <w:numFmt w:val="decimal"/>
      <w:lvlText w:val="%1.0"/>
      <w:lvlJc w:val="left"/>
      <w:pPr>
        <w:ind w:left="97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9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15" w15:restartNumberingAfterBreak="0">
    <w:nsid w:val="61DB5ED5"/>
    <w:multiLevelType w:val="hybridMultilevel"/>
    <w:tmpl w:val="05AA9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B490793C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/>
        <w:bCs w:val="0"/>
        <w:i w:val="0"/>
        <w:sz w:val="32"/>
        <w:szCs w:val="40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7" w15:restartNumberingAfterBreak="0">
    <w:nsid w:val="6DF818CA"/>
    <w:multiLevelType w:val="hybridMultilevel"/>
    <w:tmpl w:val="7A94FFA8"/>
    <w:lvl w:ilvl="0" w:tplc="D88CFAC0">
      <w:numFmt w:val="bullet"/>
      <w:lvlText w:val="-"/>
      <w:lvlJc w:val="left"/>
      <w:pPr>
        <w:ind w:left="720" w:hanging="360"/>
      </w:pPr>
      <w:rPr>
        <w:rFonts w:ascii="JasmineUPC" w:hAnsi="Jasmine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E6639"/>
    <w:multiLevelType w:val="multilevel"/>
    <w:tmpl w:val="D158C63A"/>
    <w:lvl w:ilvl="0"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19" w15:restartNumberingAfterBreak="0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13"/>
  </w:num>
  <w:num w:numId="5">
    <w:abstractNumId w:val="16"/>
  </w:num>
  <w:num w:numId="6">
    <w:abstractNumId w:val="19"/>
  </w:num>
  <w:num w:numId="7">
    <w:abstractNumId w:val="0"/>
  </w:num>
  <w:num w:numId="8">
    <w:abstractNumId w:val="9"/>
  </w:num>
  <w:num w:numId="9">
    <w:abstractNumId w:val="4"/>
  </w:num>
  <w:num w:numId="10">
    <w:abstractNumId w:val="1"/>
  </w:num>
  <w:num w:numId="11">
    <w:abstractNumId w:val="18"/>
  </w:num>
  <w:num w:numId="12">
    <w:abstractNumId w:val="5"/>
  </w:num>
  <w:num w:numId="13">
    <w:abstractNumId w:val="1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  <w:num w:numId="18">
    <w:abstractNumId w:val="17"/>
  </w:num>
  <w:num w:numId="19">
    <w:abstractNumId w:val="10"/>
  </w:num>
  <w:num w:numId="2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1FC"/>
    <w:rsid w:val="000002CB"/>
    <w:rsid w:val="00000E36"/>
    <w:rsid w:val="00000E8C"/>
    <w:rsid w:val="000016BC"/>
    <w:rsid w:val="00001834"/>
    <w:rsid w:val="0000197A"/>
    <w:rsid w:val="00001AD9"/>
    <w:rsid w:val="00002180"/>
    <w:rsid w:val="000028A5"/>
    <w:rsid w:val="000032CA"/>
    <w:rsid w:val="00003454"/>
    <w:rsid w:val="000037F4"/>
    <w:rsid w:val="00003860"/>
    <w:rsid w:val="00003892"/>
    <w:rsid w:val="0000397A"/>
    <w:rsid w:val="00003C3A"/>
    <w:rsid w:val="000055CC"/>
    <w:rsid w:val="00006804"/>
    <w:rsid w:val="000073B8"/>
    <w:rsid w:val="00007DAE"/>
    <w:rsid w:val="000103E9"/>
    <w:rsid w:val="000109D8"/>
    <w:rsid w:val="000112BB"/>
    <w:rsid w:val="000113BC"/>
    <w:rsid w:val="000125E7"/>
    <w:rsid w:val="0001308E"/>
    <w:rsid w:val="00013113"/>
    <w:rsid w:val="00014110"/>
    <w:rsid w:val="00014DD1"/>
    <w:rsid w:val="00015E54"/>
    <w:rsid w:val="00016AA6"/>
    <w:rsid w:val="00017B4B"/>
    <w:rsid w:val="00020A14"/>
    <w:rsid w:val="00020F06"/>
    <w:rsid w:val="0002475A"/>
    <w:rsid w:val="00024A20"/>
    <w:rsid w:val="00024A5E"/>
    <w:rsid w:val="00025526"/>
    <w:rsid w:val="0002568A"/>
    <w:rsid w:val="00026FD4"/>
    <w:rsid w:val="00026FF9"/>
    <w:rsid w:val="00027D0E"/>
    <w:rsid w:val="00030090"/>
    <w:rsid w:val="0003072B"/>
    <w:rsid w:val="00030880"/>
    <w:rsid w:val="0003163B"/>
    <w:rsid w:val="00031975"/>
    <w:rsid w:val="000320C2"/>
    <w:rsid w:val="000338FB"/>
    <w:rsid w:val="00035C33"/>
    <w:rsid w:val="00036014"/>
    <w:rsid w:val="00036DF0"/>
    <w:rsid w:val="000376B5"/>
    <w:rsid w:val="00040DAF"/>
    <w:rsid w:val="0004175C"/>
    <w:rsid w:val="00041D8B"/>
    <w:rsid w:val="00042DA7"/>
    <w:rsid w:val="000434F8"/>
    <w:rsid w:val="00043AD2"/>
    <w:rsid w:val="0004433E"/>
    <w:rsid w:val="0004436D"/>
    <w:rsid w:val="0004466F"/>
    <w:rsid w:val="000454A3"/>
    <w:rsid w:val="000463C6"/>
    <w:rsid w:val="0004651C"/>
    <w:rsid w:val="00047A0B"/>
    <w:rsid w:val="00051337"/>
    <w:rsid w:val="000527E1"/>
    <w:rsid w:val="00052E08"/>
    <w:rsid w:val="00053642"/>
    <w:rsid w:val="00054886"/>
    <w:rsid w:val="000550F8"/>
    <w:rsid w:val="000551F7"/>
    <w:rsid w:val="000554C5"/>
    <w:rsid w:val="0005655D"/>
    <w:rsid w:val="000566AC"/>
    <w:rsid w:val="000601DF"/>
    <w:rsid w:val="00060953"/>
    <w:rsid w:val="000623FA"/>
    <w:rsid w:val="00064464"/>
    <w:rsid w:val="000645B2"/>
    <w:rsid w:val="00064DB0"/>
    <w:rsid w:val="00064EF0"/>
    <w:rsid w:val="00064F1B"/>
    <w:rsid w:val="000654F0"/>
    <w:rsid w:val="000661F7"/>
    <w:rsid w:val="00066E16"/>
    <w:rsid w:val="00066E3F"/>
    <w:rsid w:val="000670AD"/>
    <w:rsid w:val="000676F7"/>
    <w:rsid w:val="00067A1F"/>
    <w:rsid w:val="000706A9"/>
    <w:rsid w:val="000712E4"/>
    <w:rsid w:val="0007227C"/>
    <w:rsid w:val="00072CC0"/>
    <w:rsid w:val="00072EE1"/>
    <w:rsid w:val="0007456D"/>
    <w:rsid w:val="0007458B"/>
    <w:rsid w:val="00074929"/>
    <w:rsid w:val="00074A5A"/>
    <w:rsid w:val="00074C0E"/>
    <w:rsid w:val="000753E8"/>
    <w:rsid w:val="00075FCF"/>
    <w:rsid w:val="00076380"/>
    <w:rsid w:val="00076599"/>
    <w:rsid w:val="0007670F"/>
    <w:rsid w:val="00077114"/>
    <w:rsid w:val="00077E02"/>
    <w:rsid w:val="0008047E"/>
    <w:rsid w:val="00080591"/>
    <w:rsid w:val="00080CDA"/>
    <w:rsid w:val="00080D4F"/>
    <w:rsid w:val="00080EB7"/>
    <w:rsid w:val="000811BF"/>
    <w:rsid w:val="000814DC"/>
    <w:rsid w:val="00081ACD"/>
    <w:rsid w:val="00081E59"/>
    <w:rsid w:val="000824A3"/>
    <w:rsid w:val="00082C0A"/>
    <w:rsid w:val="00083308"/>
    <w:rsid w:val="00083386"/>
    <w:rsid w:val="00083A5B"/>
    <w:rsid w:val="00084118"/>
    <w:rsid w:val="00084BBD"/>
    <w:rsid w:val="0008538B"/>
    <w:rsid w:val="000871BF"/>
    <w:rsid w:val="00090A42"/>
    <w:rsid w:val="00090B5E"/>
    <w:rsid w:val="00091650"/>
    <w:rsid w:val="000916F9"/>
    <w:rsid w:val="00091C84"/>
    <w:rsid w:val="00092126"/>
    <w:rsid w:val="00092C07"/>
    <w:rsid w:val="0009419E"/>
    <w:rsid w:val="00094AD6"/>
    <w:rsid w:val="000969A6"/>
    <w:rsid w:val="00096D1E"/>
    <w:rsid w:val="00096E57"/>
    <w:rsid w:val="00097687"/>
    <w:rsid w:val="000A03DD"/>
    <w:rsid w:val="000A0DF2"/>
    <w:rsid w:val="000A2B3F"/>
    <w:rsid w:val="000A48F3"/>
    <w:rsid w:val="000A4E5A"/>
    <w:rsid w:val="000A5E8A"/>
    <w:rsid w:val="000A610E"/>
    <w:rsid w:val="000A64F6"/>
    <w:rsid w:val="000A672E"/>
    <w:rsid w:val="000A6BB2"/>
    <w:rsid w:val="000A7C58"/>
    <w:rsid w:val="000B2535"/>
    <w:rsid w:val="000B4169"/>
    <w:rsid w:val="000B4549"/>
    <w:rsid w:val="000B49BB"/>
    <w:rsid w:val="000B59CC"/>
    <w:rsid w:val="000B6510"/>
    <w:rsid w:val="000C0D64"/>
    <w:rsid w:val="000C1154"/>
    <w:rsid w:val="000C18E9"/>
    <w:rsid w:val="000C21C5"/>
    <w:rsid w:val="000C2416"/>
    <w:rsid w:val="000C27BF"/>
    <w:rsid w:val="000C2A5D"/>
    <w:rsid w:val="000C3AF3"/>
    <w:rsid w:val="000C3D27"/>
    <w:rsid w:val="000C423E"/>
    <w:rsid w:val="000C45B7"/>
    <w:rsid w:val="000C58FA"/>
    <w:rsid w:val="000C5ECE"/>
    <w:rsid w:val="000C6C7D"/>
    <w:rsid w:val="000C7673"/>
    <w:rsid w:val="000C7F07"/>
    <w:rsid w:val="000D1419"/>
    <w:rsid w:val="000D14C2"/>
    <w:rsid w:val="000D2313"/>
    <w:rsid w:val="000D26F4"/>
    <w:rsid w:val="000D346B"/>
    <w:rsid w:val="000D353C"/>
    <w:rsid w:val="000D3E65"/>
    <w:rsid w:val="000D552E"/>
    <w:rsid w:val="000D646D"/>
    <w:rsid w:val="000D64D6"/>
    <w:rsid w:val="000D64F9"/>
    <w:rsid w:val="000D72F0"/>
    <w:rsid w:val="000D7A32"/>
    <w:rsid w:val="000D7B03"/>
    <w:rsid w:val="000E04BA"/>
    <w:rsid w:val="000E2A95"/>
    <w:rsid w:val="000E2D02"/>
    <w:rsid w:val="000E30A3"/>
    <w:rsid w:val="000E35D0"/>
    <w:rsid w:val="000E3B9E"/>
    <w:rsid w:val="000E415C"/>
    <w:rsid w:val="000E43D3"/>
    <w:rsid w:val="000E46AB"/>
    <w:rsid w:val="000E4ACE"/>
    <w:rsid w:val="000E59ED"/>
    <w:rsid w:val="000E601A"/>
    <w:rsid w:val="000E7073"/>
    <w:rsid w:val="000F10CC"/>
    <w:rsid w:val="000F238E"/>
    <w:rsid w:val="000F450D"/>
    <w:rsid w:val="000F4D3F"/>
    <w:rsid w:val="000F4E92"/>
    <w:rsid w:val="000F5442"/>
    <w:rsid w:val="000F6EA5"/>
    <w:rsid w:val="000F7A58"/>
    <w:rsid w:val="00100700"/>
    <w:rsid w:val="00101092"/>
    <w:rsid w:val="00101369"/>
    <w:rsid w:val="001016A0"/>
    <w:rsid w:val="0010198C"/>
    <w:rsid w:val="00102084"/>
    <w:rsid w:val="00102773"/>
    <w:rsid w:val="00102BFD"/>
    <w:rsid w:val="00102DB0"/>
    <w:rsid w:val="00102E63"/>
    <w:rsid w:val="0010329D"/>
    <w:rsid w:val="001045FE"/>
    <w:rsid w:val="001048D5"/>
    <w:rsid w:val="00104ADB"/>
    <w:rsid w:val="00104DC2"/>
    <w:rsid w:val="00104EDA"/>
    <w:rsid w:val="001055FF"/>
    <w:rsid w:val="0010577F"/>
    <w:rsid w:val="001057C4"/>
    <w:rsid w:val="001060C7"/>
    <w:rsid w:val="00106A5C"/>
    <w:rsid w:val="0010700A"/>
    <w:rsid w:val="00107440"/>
    <w:rsid w:val="00110117"/>
    <w:rsid w:val="0011127E"/>
    <w:rsid w:val="00111C15"/>
    <w:rsid w:val="00113963"/>
    <w:rsid w:val="00113DA7"/>
    <w:rsid w:val="00115A73"/>
    <w:rsid w:val="00115C7E"/>
    <w:rsid w:val="0011641D"/>
    <w:rsid w:val="00116890"/>
    <w:rsid w:val="00116BB8"/>
    <w:rsid w:val="001173B9"/>
    <w:rsid w:val="001175A7"/>
    <w:rsid w:val="00117E64"/>
    <w:rsid w:val="00120241"/>
    <w:rsid w:val="001207E6"/>
    <w:rsid w:val="001210A7"/>
    <w:rsid w:val="0012135F"/>
    <w:rsid w:val="0012169B"/>
    <w:rsid w:val="00121883"/>
    <w:rsid w:val="00121993"/>
    <w:rsid w:val="00121C91"/>
    <w:rsid w:val="00121D5E"/>
    <w:rsid w:val="00121F99"/>
    <w:rsid w:val="00122D0C"/>
    <w:rsid w:val="00122DE0"/>
    <w:rsid w:val="0012332B"/>
    <w:rsid w:val="001236F8"/>
    <w:rsid w:val="001243CC"/>
    <w:rsid w:val="001245C9"/>
    <w:rsid w:val="001245E8"/>
    <w:rsid w:val="0012506F"/>
    <w:rsid w:val="00127FB4"/>
    <w:rsid w:val="00130405"/>
    <w:rsid w:val="00131630"/>
    <w:rsid w:val="001316B0"/>
    <w:rsid w:val="001319FF"/>
    <w:rsid w:val="00131BFA"/>
    <w:rsid w:val="00131E12"/>
    <w:rsid w:val="00132DD7"/>
    <w:rsid w:val="0013340E"/>
    <w:rsid w:val="00133645"/>
    <w:rsid w:val="00133829"/>
    <w:rsid w:val="00133BD7"/>
    <w:rsid w:val="0013513C"/>
    <w:rsid w:val="001351AE"/>
    <w:rsid w:val="00135A0D"/>
    <w:rsid w:val="00135BFC"/>
    <w:rsid w:val="00135F06"/>
    <w:rsid w:val="00136B2F"/>
    <w:rsid w:val="00136B70"/>
    <w:rsid w:val="001415CB"/>
    <w:rsid w:val="001415F9"/>
    <w:rsid w:val="0014278C"/>
    <w:rsid w:val="00142BF2"/>
    <w:rsid w:val="00143B92"/>
    <w:rsid w:val="00144AF9"/>
    <w:rsid w:val="00145265"/>
    <w:rsid w:val="00145374"/>
    <w:rsid w:val="00145378"/>
    <w:rsid w:val="0014571F"/>
    <w:rsid w:val="00145DCA"/>
    <w:rsid w:val="0014655E"/>
    <w:rsid w:val="00146DA8"/>
    <w:rsid w:val="00147B37"/>
    <w:rsid w:val="00150642"/>
    <w:rsid w:val="0015136A"/>
    <w:rsid w:val="0015196A"/>
    <w:rsid w:val="00151AC0"/>
    <w:rsid w:val="00151DA3"/>
    <w:rsid w:val="00151F14"/>
    <w:rsid w:val="00152545"/>
    <w:rsid w:val="0015254B"/>
    <w:rsid w:val="0015255C"/>
    <w:rsid w:val="00152B67"/>
    <w:rsid w:val="00153708"/>
    <w:rsid w:val="001550A6"/>
    <w:rsid w:val="00155987"/>
    <w:rsid w:val="00155D27"/>
    <w:rsid w:val="001561FB"/>
    <w:rsid w:val="00156EAD"/>
    <w:rsid w:val="001574BD"/>
    <w:rsid w:val="001604DA"/>
    <w:rsid w:val="001607D9"/>
    <w:rsid w:val="00160911"/>
    <w:rsid w:val="00160970"/>
    <w:rsid w:val="0016166D"/>
    <w:rsid w:val="001624DE"/>
    <w:rsid w:val="00163643"/>
    <w:rsid w:val="0016370B"/>
    <w:rsid w:val="00163F33"/>
    <w:rsid w:val="001660AA"/>
    <w:rsid w:val="00166A05"/>
    <w:rsid w:val="00166D39"/>
    <w:rsid w:val="00167003"/>
    <w:rsid w:val="001672DD"/>
    <w:rsid w:val="00167982"/>
    <w:rsid w:val="00167E94"/>
    <w:rsid w:val="001716D8"/>
    <w:rsid w:val="00173E05"/>
    <w:rsid w:val="00174287"/>
    <w:rsid w:val="001744FC"/>
    <w:rsid w:val="00174556"/>
    <w:rsid w:val="00175141"/>
    <w:rsid w:val="00175F4F"/>
    <w:rsid w:val="00176701"/>
    <w:rsid w:val="00176D4D"/>
    <w:rsid w:val="00176FA3"/>
    <w:rsid w:val="001775C1"/>
    <w:rsid w:val="00177D34"/>
    <w:rsid w:val="00177FD7"/>
    <w:rsid w:val="00180241"/>
    <w:rsid w:val="00180401"/>
    <w:rsid w:val="001806C7"/>
    <w:rsid w:val="001809CA"/>
    <w:rsid w:val="00180E23"/>
    <w:rsid w:val="0018191F"/>
    <w:rsid w:val="00181BFC"/>
    <w:rsid w:val="00181D38"/>
    <w:rsid w:val="0018207D"/>
    <w:rsid w:val="00182A73"/>
    <w:rsid w:val="00182D24"/>
    <w:rsid w:val="00182E21"/>
    <w:rsid w:val="001839B2"/>
    <w:rsid w:val="00184B12"/>
    <w:rsid w:val="00185E36"/>
    <w:rsid w:val="0018623B"/>
    <w:rsid w:val="00186CD4"/>
    <w:rsid w:val="001877EF"/>
    <w:rsid w:val="001878A9"/>
    <w:rsid w:val="00187C94"/>
    <w:rsid w:val="00187E05"/>
    <w:rsid w:val="00190B93"/>
    <w:rsid w:val="0019129B"/>
    <w:rsid w:val="0019218E"/>
    <w:rsid w:val="00192297"/>
    <w:rsid w:val="001925D0"/>
    <w:rsid w:val="0019298D"/>
    <w:rsid w:val="00192BDD"/>
    <w:rsid w:val="00193051"/>
    <w:rsid w:val="001933D3"/>
    <w:rsid w:val="00193D4F"/>
    <w:rsid w:val="00193E62"/>
    <w:rsid w:val="00194158"/>
    <w:rsid w:val="00195439"/>
    <w:rsid w:val="00195D03"/>
    <w:rsid w:val="00197918"/>
    <w:rsid w:val="001A1054"/>
    <w:rsid w:val="001A280C"/>
    <w:rsid w:val="001A3669"/>
    <w:rsid w:val="001A3877"/>
    <w:rsid w:val="001A4153"/>
    <w:rsid w:val="001A42E1"/>
    <w:rsid w:val="001A4E49"/>
    <w:rsid w:val="001A4FC9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1403"/>
    <w:rsid w:val="001B1E69"/>
    <w:rsid w:val="001B2132"/>
    <w:rsid w:val="001B2BC5"/>
    <w:rsid w:val="001B3044"/>
    <w:rsid w:val="001B38D0"/>
    <w:rsid w:val="001B402F"/>
    <w:rsid w:val="001B4E25"/>
    <w:rsid w:val="001B56FC"/>
    <w:rsid w:val="001B613C"/>
    <w:rsid w:val="001B6428"/>
    <w:rsid w:val="001B68B4"/>
    <w:rsid w:val="001B7130"/>
    <w:rsid w:val="001B7157"/>
    <w:rsid w:val="001B74C1"/>
    <w:rsid w:val="001B75A4"/>
    <w:rsid w:val="001B7CF3"/>
    <w:rsid w:val="001C174D"/>
    <w:rsid w:val="001C1966"/>
    <w:rsid w:val="001C1E96"/>
    <w:rsid w:val="001C1F1E"/>
    <w:rsid w:val="001C2328"/>
    <w:rsid w:val="001C25B2"/>
    <w:rsid w:val="001C32A1"/>
    <w:rsid w:val="001C4098"/>
    <w:rsid w:val="001C42C0"/>
    <w:rsid w:val="001C5B06"/>
    <w:rsid w:val="001C623B"/>
    <w:rsid w:val="001C6E80"/>
    <w:rsid w:val="001D09E2"/>
    <w:rsid w:val="001D10D6"/>
    <w:rsid w:val="001D1568"/>
    <w:rsid w:val="001D29C2"/>
    <w:rsid w:val="001D3589"/>
    <w:rsid w:val="001D3877"/>
    <w:rsid w:val="001D3FAF"/>
    <w:rsid w:val="001D5E70"/>
    <w:rsid w:val="001D6CD2"/>
    <w:rsid w:val="001E01F2"/>
    <w:rsid w:val="001E0937"/>
    <w:rsid w:val="001E125E"/>
    <w:rsid w:val="001E1C99"/>
    <w:rsid w:val="001E1EF5"/>
    <w:rsid w:val="001E29D0"/>
    <w:rsid w:val="001E2DFE"/>
    <w:rsid w:val="001E2E63"/>
    <w:rsid w:val="001E3E35"/>
    <w:rsid w:val="001E4261"/>
    <w:rsid w:val="001E557C"/>
    <w:rsid w:val="001E5692"/>
    <w:rsid w:val="001E663D"/>
    <w:rsid w:val="001E7292"/>
    <w:rsid w:val="001E7BBA"/>
    <w:rsid w:val="001F0137"/>
    <w:rsid w:val="001F0E0D"/>
    <w:rsid w:val="001F1534"/>
    <w:rsid w:val="001F1538"/>
    <w:rsid w:val="001F1E20"/>
    <w:rsid w:val="001F2CD8"/>
    <w:rsid w:val="001F3368"/>
    <w:rsid w:val="001F4695"/>
    <w:rsid w:val="001F4D50"/>
    <w:rsid w:val="001F5A09"/>
    <w:rsid w:val="001F5C9B"/>
    <w:rsid w:val="001F633F"/>
    <w:rsid w:val="001F66FE"/>
    <w:rsid w:val="00200115"/>
    <w:rsid w:val="002003A5"/>
    <w:rsid w:val="00200E4E"/>
    <w:rsid w:val="00201174"/>
    <w:rsid w:val="002014A0"/>
    <w:rsid w:val="00201626"/>
    <w:rsid w:val="00201BC3"/>
    <w:rsid w:val="002024E1"/>
    <w:rsid w:val="00202D0C"/>
    <w:rsid w:val="00203096"/>
    <w:rsid w:val="002050E6"/>
    <w:rsid w:val="00205159"/>
    <w:rsid w:val="00205211"/>
    <w:rsid w:val="00205410"/>
    <w:rsid w:val="00206FD7"/>
    <w:rsid w:val="0020794F"/>
    <w:rsid w:val="00207F67"/>
    <w:rsid w:val="0021053B"/>
    <w:rsid w:val="00210C27"/>
    <w:rsid w:val="0021121E"/>
    <w:rsid w:val="00211B62"/>
    <w:rsid w:val="002134A8"/>
    <w:rsid w:val="002144ED"/>
    <w:rsid w:val="002148F5"/>
    <w:rsid w:val="00214B7C"/>
    <w:rsid w:val="00215964"/>
    <w:rsid w:val="00216A77"/>
    <w:rsid w:val="00217C99"/>
    <w:rsid w:val="00217E0D"/>
    <w:rsid w:val="00220157"/>
    <w:rsid w:val="002201EE"/>
    <w:rsid w:val="002205B3"/>
    <w:rsid w:val="00220D85"/>
    <w:rsid w:val="00221FB8"/>
    <w:rsid w:val="0022212A"/>
    <w:rsid w:val="002228FF"/>
    <w:rsid w:val="00223967"/>
    <w:rsid w:val="00223E1B"/>
    <w:rsid w:val="002241ED"/>
    <w:rsid w:val="00224AD3"/>
    <w:rsid w:val="0022538C"/>
    <w:rsid w:val="002259CB"/>
    <w:rsid w:val="00227421"/>
    <w:rsid w:val="00227C0A"/>
    <w:rsid w:val="00227E49"/>
    <w:rsid w:val="002306C7"/>
    <w:rsid w:val="0023171D"/>
    <w:rsid w:val="00231EC3"/>
    <w:rsid w:val="00231EE8"/>
    <w:rsid w:val="00233D71"/>
    <w:rsid w:val="00233DF7"/>
    <w:rsid w:val="0023439B"/>
    <w:rsid w:val="002346C1"/>
    <w:rsid w:val="0023470E"/>
    <w:rsid w:val="00234AC3"/>
    <w:rsid w:val="00234BB3"/>
    <w:rsid w:val="002350EE"/>
    <w:rsid w:val="002350F3"/>
    <w:rsid w:val="00235CBC"/>
    <w:rsid w:val="00235E26"/>
    <w:rsid w:val="00236D0D"/>
    <w:rsid w:val="00237D4B"/>
    <w:rsid w:val="0024037C"/>
    <w:rsid w:val="002404CF"/>
    <w:rsid w:val="002407E0"/>
    <w:rsid w:val="002408B1"/>
    <w:rsid w:val="00240901"/>
    <w:rsid w:val="00240CDE"/>
    <w:rsid w:val="00241191"/>
    <w:rsid w:val="00242288"/>
    <w:rsid w:val="00242ADC"/>
    <w:rsid w:val="00243259"/>
    <w:rsid w:val="0024555F"/>
    <w:rsid w:val="0025010A"/>
    <w:rsid w:val="0025078F"/>
    <w:rsid w:val="002508BD"/>
    <w:rsid w:val="00251452"/>
    <w:rsid w:val="00251DFD"/>
    <w:rsid w:val="00251FAA"/>
    <w:rsid w:val="002521E2"/>
    <w:rsid w:val="0025308D"/>
    <w:rsid w:val="002531B0"/>
    <w:rsid w:val="00254062"/>
    <w:rsid w:val="00254124"/>
    <w:rsid w:val="002543FA"/>
    <w:rsid w:val="0025462E"/>
    <w:rsid w:val="00254A6C"/>
    <w:rsid w:val="00255029"/>
    <w:rsid w:val="00257C38"/>
    <w:rsid w:val="00257DFA"/>
    <w:rsid w:val="0026086A"/>
    <w:rsid w:val="00260CED"/>
    <w:rsid w:val="00261076"/>
    <w:rsid w:val="002613DD"/>
    <w:rsid w:val="002626F6"/>
    <w:rsid w:val="00262AF4"/>
    <w:rsid w:val="002630FA"/>
    <w:rsid w:val="002638A6"/>
    <w:rsid w:val="00263DA7"/>
    <w:rsid w:val="00264272"/>
    <w:rsid w:val="00265C8F"/>
    <w:rsid w:val="00266DBF"/>
    <w:rsid w:val="002676C5"/>
    <w:rsid w:val="00267DB2"/>
    <w:rsid w:val="00271475"/>
    <w:rsid w:val="00271BB6"/>
    <w:rsid w:val="00271DF8"/>
    <w:rsid w:val="00272252"/>
    <w:rsid w:val="00272286"/>
    <w:rsid w:val="002727DE"/>
    <w:rsid w:val="00272901"/>
    <w:rsid w:val="00272EE4"/>
    <w:rsid w:val="00274564"/>
    <w:rsid w:val="00275391"/>
    <w:rsid w:val="00275401"/>
    <w:rsid w:val="00275611"/>
    <w:rsid w:val="0027600F"/>
    <w:rsid w:val="00276F4F"/>
    <w:rsid w:val="00277442"/>
    <w:rsid w:val="00277451"/>
    <w:rsid w:val="0028047E"/>
    <w:rsid w:val="002805F0"/>
    <w:rsid w:val="00281411"/>
    <w:rsid w:val="00281BDB"/>
    <w:rsid w:val="00281E9E"/>
    <w:rsid w:val="002829F7"/>
    <w:rsid w:val="00283469"/>
    <w:rsid w:val="00283E8E"/>
    <w:rsid w:val="00285B11"/>
    <w:rsid w:val="00285D25"/>
    <w:rsid w:val="00285E99"/>
    <w:rsid w:val="00285FCB"/>
    <w:rsid w:val="002867C2"/>
    <w:rsid w:val="00286A32"/>
    <w:rsid w:val="00286B35"/>
    <w:rsid w:val="00286D54"/>
    <w:rsid w:val="002878FF"/>
    <w:rsid w:val="00287AD2"/>
    <w:rsid w:val="00290653"/>
    <w:rsid w:val="00291FD0"/>
    <w:rsid w:val="002926F6"/>
    <w:rsid w:val="002963EE"/>
    <w:rsid w:val="00296E7D"/>
    <w:rsid w:val="00297303"/>
    <w:rsid w:val="002974E8"/>
    <w:rsid w:val="00297D7C"/>
    <w:rsid w:val="002A01A4"/>
    <w:rsid w:val="002A1010"/>
    <w:rsid w:val="002A1E1C"/>
    <w:rsid w:val="002A23F6"/>
    <w:rsid w:val="002A27B9"/>
    <w:rsid w:val="002A2FFA"/>
    <w:rsid w:val="002A30F7"/>
    <w:rsid w:val="002A31B3"/>
    <w:rsid w:val="002A3404"/>
    <w:rsid w:val="002A46E9"/>
    <w:rsid w:val="002A484F"/>
    <w:rsid w:val="002A4979"/>
    <w:rsid w:val="002A4CB2"/>
    <w:rsid w:val="002A4DFB"/>
    <w:rsid w:val="002A5D63"/>
    <w:rsid w:val="002A75D3"/>
    <w:rsid w:val="002A7688"/>
    <w:rsid w:val="002A77BF"/>
    <w:rsid w:val="002A7A33"/>
    <w:rsid w:val="002B3C08"/>
    <w:rsid w:val="002B42A6"/>
    <w:rsid w:val="002B42C2"/>
    <w:rsid w:val="002B4788"/>
    <w:rsid w:val="002B4918"/>
    <w:rsid w:val="002B59EE"/>
    <w:rsid w:val="002B6916"/>
    <w:rsid w:val="002B6DB8"/>
    <w:rsid w:val="002B7429"/>
    <w:rsid w:val="002C0540"/>
    <w:rsid w:val="002C075E"/>
    <w:rsid w:val="002C18C2"/>
    <w:rsid w:val="002C2099"/>
    <w:rsid w:val="002C4595"/>
    <w:rsid w:val="002C4744"/>
    <w:rsid w:val="002C5719"/>
    <w:rsid w:val="002C578A"/>
    <w:rsid w:val="002C5DFD"/>
    <w:rsid w:val="002C68F0"/>
    <w:rsid w:val="002C7455"/>
    <w:rsid w:val="002D02FA"/>
    <w:rsid w:val="002D063B"/>
    <w:rsid w:val="002D08E4"/>
    <w:rsid w:val="002D0996"/>
    <w:rsid w:val="002D0A3F"/>
    <w:rsid w:val="002D11F9"/>
    <w:rsid w:val="002D1A90"/>
    <w:rsid w:val="002D1C2C"/>
    <w:rsid w:val="002D2228"/>
    <w:rsid w:val="002D28F9"/>
    <w:rsid w:val="002D29D3"/>
    <w:rsid w:val="002D3590"/>
    <w:rsid w:val="002D3C96"/>
    <w:rsid w:val="002D3FB4"/>
    <w:rsid w:val="002D48B9"/>
    <w:rsid w:val="002D54D7"/>
    <w:rsid w:val="002D6967"/>
    <w:rsid w:val="002D6F89"/>
    <w:rsid w:val="002D7338"/>
    <w:rsid w:val="002D73DD"/>
    <w:rsid w:val="002D7500"/>
    <w:rsid w:val="002D7637"/>
    <w:rsid w:val="002D7745"/>
    <w:rsid w:val="002D783E"/>
    <w:rsid w:val="002D7881"/>
    <w:rsid w:val="002D7FD5"/>
    <w:rsid w:val="002E0B8C"/>
    <w:rsid w:val="002E1149"/>
    <w:rsid w:val="002E1381"/>
    <w:rsid w:val="002E1D73"/>
    <w:rsid w:val="002E1D82"/>
    <w:rsid w:val="002E2068"/>
    <w:rsid w:val="002E2550"/>
    <w:rsid w:val="002E2D65"/>
    <w:rsid w:val="002E3427"/>
    <w:rsid w:val="002E5520"/>
    <w:rsid w:val="002E6187"/>
    <w:rsid w:val="002E6ED0"/>
    <w:rsid w:val="002F0157"/>
    <w:rsid w:val="002F0FFF"/>
    <w:rsid w:val="002F2473"/>
    <w:rsid w:val="002F254C"/>
    <w:rsid w:val="002F2B9A"/>
    <w:rsid w:val="002F37CC"/>
    <w:rsid w:val="002F4767"/>
    <w:rsid w:val="002F646E"/>
    <w:rsid w:val="002F74DB"/>
    <w:rsid w:val="002F75DB"/>
    <w:rsid w:val="002F7A0A"/>
    <w:rsid w:val="002F7AC4"/>
    <w:rsid w:val="00300807"/>
    <w:rsid w:val="003008DD"/>
    <w:rsid w:val="00301201"/>
    <w:rsid w:val="00301463"/>
    <w:rsid w:val="0030150D"/>
    <w:rsid w:val="003018FE"/>
    <w:rsid w:val="00301A65"/>
    <w:rsid w:val="00302DE6"/>
    <w:rsid w:val="00302E63"/>
    <w:rsid w:val="00302ED6"/>
    <w:rsid w:val="003032BC"/>
    <w:rsid w:val="00303431"/>
    <w:rsid w:val="0030379E"/>
    <w:rsid w:val="0030461B"/>
    <w:rsid w:val="003047E6"/>
    <w:rsid w:val="00304B69"/>
    <w:rsid w:val="00305FB9"/>
    <w:rsid w:val="003064FF"/>
    <w:rsid w:val="0030713C"/>
    <w:rsid w:val="003075B3"/>
    <w:rsid w:val="00310573"/>
    <w:rsid w:val="00310833"/>
    <w:rsid w:val="0031092A"/>
    <w:rsid w:val="00310BCD"/>
    <w:rsid w:val="003119D1"/>
    <w:rsid w:val="00311EDD"/>
    <w:rsid w:val="00312A49"/>
    <w:rsid w:val="00312C04"/>
    <w:rsid w:val="00313048"/>
    <w:rsid w:val="00313049"/>
    <w:rsid w:val="003131EA"/>
    <w:rsid w:val="00314538"/>
    <w:rsid w:val="00314546"/>
    <w:rsid w:val="0031599A"/>
    <w:rsid w:val="00320291"/>
    <w:rsid w:val="00320618"/>
    <w:rsid w:val="00321491"/>
    <w:rsid w:val="00321C7E"/>
    <w:rsid w:val="00321E4F"/>
    <w:rsid w:val="003228EB"/>
    <w:rsid w:val="0032431F"/>
    <w:rsid w:val="0032469C"/>
    <w:rsid w:val="00325201"/>
    <w:rsid w:val="0032525B"/>
    <w:rsid w:val="003256AE"/>
    <w:rsid w:val="003259D8"/>
    <w:rsid w:val="00325FFC"/>
    <w:rsid w:val="003261CA"/>
    <w:rsid w:val="00326209"/>
    <w:rsid w:val="0032764E"/>
    <w:rsid w:val="00327873"/>
    <w:rsid w:val="00327E1F"/>
    <w:rsid w:val="00327E69"/>
    <w:rsid w:val="003304E0"/>
    <w:rsid w:val="0033054C"/>
    <w:rsid w:val="003319FD"/>
    <w:rsid w:val="00332ABB"/>
    <w:rsid w:val="003330CB"/>
    <w:rsid w:val="003335A9"/>
    <w:rsid w:val="003341E4"/>
    <w:rsid w:val="00334706"/>
    <w:rsid w:val="00335690"/>
    <w:rsid w:val="003369B1"/>
    <w:rsid w:val="00336C4B"/>
    <w:rsid w:val="00337EDF"/>
    <w:rsid w:val="00341444"/>
    <w:rsid w:val="003417D4"/>
    <w:rsid w:val="0034221A"/>
    <w:rsid w:val="00343B43"/>
    <w:rsid w:val="00343C10"/>
    <w:rsid w:val="00344171"/>
    <w:rsid w:val="003441E9"/>
    <w:rsid w:val="003443AA"/>
    <w:rsid w:val="00345BBF"/>
    <w:rsid w:val="00345CB4"/>
    <w:rsid w:val="003465E1"/>
    <w:rsid w:val="0034699B"/>
    <w:rsid w:val="00346D68"/>
    <w:rsid w:val="00347251"/>
    <w:rsid w:val="00347440"/>
    <w:rsid w:val="00347873"/>
    <w:rsid w:val="00350297"/>
    <w:rsid w:val="003503E6"/>
    <w:rsid w:val="0035149A"/>
    <w:rsid w:val="00353D44"/>
    <w:rsid w:val="003543D5"/>
    <w:rsid w:val="00354400"/>
    <w:rsid w:val="00355AA4"/>
    <w:rsid w:val="00355F05"/>
    <w:rsid w:val="0035638C"/>
    <w:rsid w:val="003563C7"/>
    <w:rsid w:val="00356A47"/>
    <w:rsid w:val="00357174"/>
    <w:rsid w:val="003574C1"/>
    <w:rsid w:val="0036057F"/>
    <w:rsid w:val="003605D3"/>
    <w:rsid w:val="00360922"/>
    <w:rsid w:val="00360DB6"/>
    <w:rsid w:val="00361FC1"/>
    <w:rsid w:val="00362849"/>
    <w:rsid w:val="00363325"/>
    <w:rsid w:val="003635CA"/>
    <w:rsid w:val="00367A66"/>
    <w:rsid w:val="0037004A"/>
    <w:rsid w:val="00370FA3"/>
    <w:rsid w:val="003714D3"/>
    <w:rsid w:val="00371863"/>
    <w:rsid w:val="00371BA5"/>
    <w:rsid w:val="00371EA2"/>
    <w:rsid w:val="00372B46"/>
    <w:rsid w:val="00372C06"/>
    <w:rsid w:val="00372E22"/>
    <w:rsid w:val="00373481"/>
    <w:rsid w:val="00373C8D"/>
    <w:rsid w:val="00374903"/>
    <w:rsid w:val="00376AD9"/>
    <w:rsid w:val="00377E1D"/>
    <w:rsid w:val="00380B57"/>
    <w:rsid w:val="00381ABD"/>
    <w:rsid w:val="00381BCA"/>
    <w:rsid w:val="00382B8B"/>
    <w:rsid w:val="00382ED6"/>
    <w:rsid w:val="00383075"/>
    <w:rsid w:val="003837C1"/>
    <w:rsid w:val="00383AA1"/>
    <w:rsid w:val="00385E2C"/>
    <w:rsid w:val="00386073"/>
    <w:rsid w:val="003868A3"/>
    <w:rsid w:val="00387B23"/>
    <w:rsid w:val="003904D0"/>
    <w:rsid w:val="00390982"/>
    <w:rsid w:val="00390E60"/>
    <w:rsid w:val="00391B21"/>
    <w:rsid w:val="0039304B"/>
    <w:rsid w:val="003937E5"/>
    <w:rsid w:val="003939D3"/>
    <w:rsid w:val="00394226"/>
    <w:rsid w:val="0039424E"/>
    <w:rsid w:val="0039511C"/>
    <w:rsid w:val="0039674D"/>
    <w:rsid w:val="0039675F"/>
    <w:rsid w:val="003979AC"/>
    <w:rsid w:val="003A1DAF"/>
    <w:rsid w:val="003A202A"/>
    <w:rsid w:val="003A20A2"/>
    <w:rsid w:val="003A2D89"/>
    <w:rsid w:val="003A2EFB"/>
    <w:rsid w:val="003A2F7D"/>
    <w:rsid w:val="003A321A"/>
    <w:rsid w:val="003A44FC"/>
    <w:rsid w:val="003A4DFD"/>
    <w:rsid w:val="003A5239"/>
    <w:rsid w:val="003A5E48"/>
    <w:rsid w:val="003A645B"/>
    <w:rsid w:val="003A68EB"/>
    <w:rsid w:val="003A6A4A"/>
    <w:rsid w:val="003A71D0"/>
    <w:rsid w:val="003B0341"/>
    <w:rsid w:val="003B04DF"/>
    <w:rsid w:val="003B08E5"/>
    <w:rsid w:val="003B0D64"/>
    <w:rsid w:val="003B1329"/>
    <w:rsid w:val="003B253C"/>
    <w:rsid w:val="003B2749"/>
    <w:rsid w:val="003B2E41"/>
    <w:rsid w:val="003B37C9"/>
    <w:rsid w:val="003B3F8D"/>
    <w:rsid w:val="003B6AA8"/>
    <w:rsid w:val="003B6ADD"/>
    <w:rsid w:val="003B703A"/>
    <w:rsid w:val="003B76EE"/>
    <w:rsid w:val="003B7E16"/>
    <w:rsid w:val="003C1B00"/>
    <w:rsid w:val="003C1B33"/>
    <w:rsid w:val="003C2462"/>
    <w:rsid w:val="003C2A0A"/>
    <w:rsid w:val="003C33E0"/>
    <w:rsid w:val="003C3C8B"/>
    <w:rsid w:val="003C3F94"/>
    <w:rsid w:val="003C450B"/>
    <w:rsid w:val="003C4F84"/>
    <w:rsid w:val="003C54AC"/>
    <w:rsid w:val="003C6E27"/>
    <w:rsid w:val="003C79E6"/>
    <w:rsid w:val="003D0470"/>
    <w:rsid w:val="003D060E"/>
    <w:rsid w:val="003D1600"/>
    <w:rsid w:val="003D1C99"/>
    <w:rsid w:val="003D31A2"/>
    <w:rsid w:val="003D3DF9"/>
    <w:rsid w:val="003D47DE"/>
    <w:rsid w:val="003D53A7"/>
    <w:rsid w:val="003D59C0"/>
    <w:rsid w:val="003D670E"/>
    <w:rsid w:val="003D6BB6"/>
    <w:rsid w:val="003D7F40"/>
    <w:rsid w:val="003E08A6"/>
    <w:rsid w:val="003E1507"/>
    <w:rsid w:val="003E2D54"/>
    <w:rsid w:val="003E3545"/>
    <w:rsid w:val="003E37D7"/>
    <w:rsid w:val="003E3D9B"/>
    <w:rsid w:val="003E4EF2"/>
    <w:rsid w:val="003E6BC8"/>
    <w:rsid w:val="003E6F4E"/>
    <w:rsid w:val="003E7B0A"/>
    <w:rsid w:val="003E7FF9"/>
    <w:rsid w:val="003F06F0"/>
    <w:rsid w:val="003F1421"/>
    <w:rsid w:val="003F3574"/>
    <w:rsid w:val="003F3CB9"/>
    <w:rsid w:val="003F4524"/>
    <w:rsid w:val="003F61FA"/>
    <w:rsid w:val="003F6B26"/>
    <w:rsid w:val="0040067B"/>
    <w:rsid w:val="00401479"/>
    <w:rsid w:val="00401873"/>
    <w:rsid w:val="004019D3"/>
    <w:rsid w:val="00401B74"/>
    <w:rsid w:val="004027A9"/>
    <w:rsid w:val="00403903"/>
    <w:rsid w:val="0040416E"/>
    <w:rsid w:val="0040784D"/>
    <w:rsid w:val="00407C39"/>
    <w:rsid w:val="00407C69"/>
    <w:rsid w:val="00407D93"/>
    <w:rsid w:val="00410113"/>
    <w:rsid w:val="00410A98"/>
    <w:rsid w:val="00411994"/>
    <w:rsid w:val="00412AC1"/>
    <w:rsid w:val="004131A3"/>
    <w:rsid w:val="00413398"/>
    <w:rsid w:val="00414B7C"/>
    <w:rsid w:val="00415941"/>
    <w:rsid w:val="0041682D"/>
    <w:rsid w:val="00420031"/>
    <w:rsid w:val="00420FEA"/>
    <w:rsid w:val="00422AF1"/>
    <w:rsid w:val="00423F47"/>
    <w:rsid w:val="00425DA0"/>
    <w:rsid w:val="00425FBE"/>
    <w:rsid w:val="004267AB"/>
    <w:rsid w:val="0043061C"/>
    <w:rsid w:val="00430AC4"/>
    <w:rsid w:val="00430D13"/>
    <w:rsid w:val="00431FF9"/>
    <w:rsid w:val="004323F6"/>
    <w:rsid w:val="0043269A"/>
    <w:rsid w:val="004327B9"/>
    <w:rsid w:val="00432BCC"/>
    <w:rsid w:val="004338BA"/>
    <w:rsid w:val="0043442D"/>
    <w:rsid w:val="00434E1B"/>
    <w:rsid w:val="004352E3"/>
    <w:rsid w:val="00435744"/>
    <w:rsid w:val="00435B5B"/>
    <w:rsid w:val="00435B8F"/>
    <w:rsid w:val="004361B6"/>
    <w:rsid w:val="004368E1"/>
    <w:rsid w:val="00437B21"/>
    <w:rsid w:val="00441353"/>
    <w:rsid w:val="00441473"/>
    <w:rsid w:val="00442BDD"/>
    <w:rsid w:val="004430F3"/>
    <w:rsid w:val="004433AC"/>
    <w:rsid w:val="00443595"/>
    <w:rsid w:val="00443883"/>
    <w:rsid w:val="00444C96"/>
    <w:rsid w:val="00444DCD"/>
    <w:rsid w:val="00446313"/>
    <w:rsid w:val="004467E5"/>
    <w:rsid w:val="00446EC1"/>
    <w:rsid w:val="004505F5"/>
    <w:rsid w:val="00450661"/>
    <w:rsid w:val="0045157E"/>
    <w:rsid w:val="0045288B"/>
    <w:rsid w:val="00452899"/>
    <w:rsid w:val="004533CE"/>
    <w:rsid w:val="00453E3A"/>
    <w:rsid w:val="00454B6E"/>
    <w:rsid w:val="00454C9A"/>
    <w:rsid w:val="00454FDA"/>
    <w:rsid w:val="00455027"/>
    <w:rsid w:val="004560CB"/>
    <w:rsid w:val="00456193"/>
    <w:rsid w:val="00456E55"/>
    <w:rsid w:val="00457043"/>
    <w:rsid w:val="00457B39"/>
    <w:rsid w:val="00460B68"/>
    <w:rsid w:val="00460E7B"/>
    <w:rsid w:val="0046155B"/>
    <w:rsid w:val="0046156F"/>
    <w:rsid w:val="00461D32"/>
    <w:rsid w:val="00461F95"/>
    <w:rsid w:val="00462A69"/>
    <w:rsid w:val="004632F4"/>
    <w:rsid w:val="004643B8"/>
    <w:rsid w:val="00464F74"/>
    <w:rsid w:val="004657B1"/>
    <w:rsid w:val="00466301"/>
    <w:rsid w:val="004664E3"/>
    <w:rsid w:val="00466F54"/>
    <w:rsid w:val="00467358"/>
    <w:rsid w:val="00467493"/>
    <w:rsid w:val="0046787F"/>
    <w:rsid w:val="00467894"/>
    <w:rsid w:val="00467925"/>
    <w:rsid w:val="00467D9A"/>
    <w:rsid w:val="00467E6B"/>
    <w:rsid w:val="00470052"/>
    <w:rsid w:val="004705A7"/>
    <w:rsid w:val="004713A3"/>
    <w:rsid w:val="00471DA2"/>
    <w:rsid w:val="004726D2"/>
    <w:rsid w:val="00473F52"/>
    <w:rsid w:val="00474367"/>
    <w:rsid w:val="0047468E"/>
    <w:rsid w:val="00474CE3"/>
    <w:rsid w:val="00474FDA"/>
    <w:rsid w:val="00475198"/>
    <w:rsid w:val="00475489"/>
    <w:rsid w:val="00476826"/>
    <w:rsid w:val="0047736C"/>
    <w:rsid w:val="004803E7"/>
    <w:rsid w:val="004805C2"/>
    <w:rsid w:val="00480F19"/>
    <w:rsid w:val="00480F24"/>
    <w:rsid w:val="00481492"/>
    <w:rsid w:val="004814A9"/>
    <w:rsid w:val="004818D5"/>
    <w:rsid w:val="00482C2E"/>
    <w:rsid w:val="00483A33"/>
    <w:rsid w:val="00483DE0"/>
    <w:rsid w:val="0048572B"/>
    <w:rsid w:val="004857BB"/>
    <w:rsid w:val="0048626E"/>
    <w:rsid w:val="00486A4A"/>
    <w:rsid w:val="00486BF4"/>
    <w:rsid w:val="00486EA1"/>
    <w:rsid w:val="00487EC4"/>
    <w:rsid w:val="004908BA"/>
    <w:rsid w:val="00490D4F"/>
    <w:rsid w:val="004915CC"/>
    <w:rsid w:val="004917EE"/>
    <w:rsid w:val="0049232C"/>
    <w:rsid w:val="00493578"/>
    <w:rsid w:val="00493DAE"/>
    <w:rsid w:val="00494CAF"/>
    <w:rsid w:val="00496949"/>
    <w:rsid w:val="004975F7"/>
    <w:rsid w:val="00497CC4"/>
    <w:rsid w:val="004A03ED"/>
    <w:rsid w:val="004A0448"/>
    <w:rsid w:val="004A0869"/>
    <w:rsid w:val="004A0BC3"/>
    <w:rsid w:val="004A1D04"/>
    <w:rsid w:val="004A251B"/>
    <w:rsid w:val="004A318C"/>
    <w:rsid w:val="004A488D"/>
    <w:rsid w:val="004A51C5"/>
    <w:rsid w:val="004A5E18"/>
    <w:rsid w:val="004A61A9"/>
    <w:rsid w:val="004B0457"/>
    <w:rsid w:val="004B0877"/>
    <w:rsid w:val="004B0DCF"/>
    <w:rsid w:val="004B0F11"/>
    <w:rsid w:val="004B1549"/>
    <w:rsid w:val="004B1AD9"/>
    <w:rsid w:val="004B227E"/>
    <w:rsid w:val="004B22D9"/>
    <w:rsid w:val="004B35C2"/>
    <w:rsid w:val="004B36FD"/>
    <w:rsid w:val="004B3C56"/>
    <w:rsid w:val="004B3C85"/>
    <w:rsid w:val="004B40D4"/>
    <w:rsid w:val="004B49CA"/>
    <w:rsid w:val="004B53DE"/>
    <w:rsid w:val="004B544E"/>
    <w:rsid w:val="004B72D9"/>
    <w:rsid w:val="004B78E9"/>
    <w:rsid w:val="004B79AA"/>
    <w:rsid w:val="004C080E"/>
    <w:rsid w:val="004C1BA7"/>
    <w:rsid w:val="004C1BE5"/>
    <w:rsid w:val="004C1F23"/>
    <w:rsid w:val="004C2195"/>
    <w:rsid w:val="004C236F"/>
    <w:rsid w:val="004C2EE1"/>
    <w:rsid w:val="004C3308"/>
    <w:rsid w:val="004C4F49"/>
    <w:rsid w:val="004C57CB"/>
    <w:rsid w:val="004C592D"/>
    <w:rsid w:val="004C5DD4"/>
    <w:rsid w:val="004C6751"/>
    <w:rsid w:val="004C690E"/>
    <w:rsid w:val="004C7930"/>
    <w:rsid w:val="004C7A63"/>
    <w:rsid w:val="004C7C56"/>
    <w:rsid w:val="004D022A"/>
    <w:rsid w:val="004D07F3"/>
    <w:rsid w:val="004D12AF"/>
    <w:rsid w:val="004D1371"/>
    <w:rsid w:val="004D17E6"/>
    <w:rsid w:val="004D306D"/>
    <w:rsid w:val="004D4A6B"/>
    <w:rsid w:val="004D596B"/>
    <w:rsid w:val="004D7A04"/>
    <w:rsid w:val="004E027D"/>
    <w:rsid w:val="004E134E"/>
    <w:rsid w:val="004E193F"/>
    <w:rsid w:val="004E1E59"/>
    <w:rsid w:val="004E21D8"/>
    <w:rsid w:val="004E299D"/>
    <w:rsid w:val="004E2ACD"/>
    <w:rsid w:val="004E356C"/>
    <w:rsid w:val="004E37DD"/>
    <w:rsid w:val="004E4E5A"/>
    <w:rsid w:val="004E51FB"/>
    <w:rsid w:val="004E54E1"/>
    <w:rsid w:val="004E5D0F"/>
    <w:rsid w:val="004E65EF"/>
    <w:rsid w:val="004E6EEF"/>
    <w:rsid w:val="004E6EFD"/>
    <w:rsid w:val="004E7066"/>
    <w:rsid w:val="004E70D2"/>
    <w:rsid w:val="004E7421"/>
    <w:rsid w:val="004E7FCA"/>
    <w:rsid w:val="004F1472"/>
    <w:rsid w:val="004F14F9"/>
    <w:rsid w:val="004F1C5D"/>
    <w:rsid w:val="004F1D4D"/>
    <w:rsid w:val="004F1FD4"/>
    <w:rsid w:val="004F2020"/>
    <w:rsid w:val="004F28FB"/>
    <w:rsid w:val="004F396C"/>
    <w:rsid w:val="004F54C1"/>
    <w:rsid w:val="004F5CC3"/>
    <w:rsid w:val="004F5F2A"/>
    <w:rsid w:val="004F648F"/>
    <w:rsid w:val="00500D13"/>
    <w:rsid w:val="005031F3"/>
    <w:rsid w:val="005034FB"/>
    <w:rsid w:val="00503633"/>
    <w:rsid w:val="00503A54"/>
    <w:rsid w:val="00503F45"/>
    <w:rsid w:val="005044F5"/>
    <w:rsid w:val="005054E2"/>
    <w:rsid w:val="005055EC"/>
    <w:rsid w:val="00506A66"/>
    <w:rsid w:val="00506C85"/>
    <w:rsid w:val="005072D0"/>
    <w:rsid w:val="005074D3"/>
    <w:rsid w:val="005079AA"/>
    <w:rsid w:val="005101A4"/>
    <w:rsid w:val="0051084C"/>
    <w:rsid w:val="005111B8"/>
    <w:rsid w:val="005112AB"/>
    <w:rsid w:val="0051259B"/>
    <w:rsid w:val="005127E3"/>
    <w:rsid w:val="00513054"/>
    <w:rsid w:val="00513E2A"/>
    <w:rsid w:val="005143C4"/>
    <w:rsid w:val="005144E7"/>
    <w:rsid w:val="005155C9"/>
    <w:rsid w:val="00515BA7"/>
    <w:rsid w:val="00515DA9"/>
    <w:rsid w:val="00516077"/>
    <w:rsid w:val="00516508"/>
    <w:rsid w:val="00517992"/>
    <w:rsid w:val="005203AD"/>
    <w:rsid w:val="00520964"/>
    <w:rsid w:val="00520AD4"/>
    <w:rsid w:val="00521A85"/>
    <w:rsid w:val="00521BE8"/>
    <w:rsid w:val="00521EEC"/>
    <w:rsid w:val="0052297B"/>
    <w:rsid w:val="00524C50"/>
    <w:rsid w:val="005268E1"/>
    <w:rsid w:val="00527277"/>
    <w:rsid w:val="005301EE"/>
    <w:rsid w:val="00530480"/>
    <w:rsid w:val="00531281"/>
    <w:rsid w:val="00531439"/>
    <w:rsid w:val="005315DD"/>
    <w:rsid w:val="00531D7D"/>
    <w:rsid w:val="0053230E"/>
    <w:rsid w:val="005324D1"/>
    <w:rsid w:val="005338F5"/>
    <w:rsid w:val="00534139"/>
    <w:rsid w:val="005343BA"/>
    <w:rsid w:val="00535CC6"/>
    <w:rsid w:val="00536299"/>
    <w:rsid w:val="00536A6E"/>
    <w:rsid w:val="00536CCB"/>
    <w:rsid w:val="00536F35"/>
    <w:rsid w:val="00537395"/>
    <w:rsid w:val="00537509"/>
    <w:rsid w:val="00537FED"/>
    <w:rsid w:val="00540C26"/>
    <w:rsid w:val="00542410"/>
    <w:rsid w:val="00542ADC"/>
    <w:rsid w:val="00542B68"/>
    <w:rsid w:val="00543223"/>
    <w:rsid w:val="0054336E"/>
    <w:rsid w:val="0054380E"/>
    <w:rsid w:val="0054511A"/>
    <w:rsid w:val="00545775"/>
    <w:rsid w:val="00546832"/>
    <w:rsid w:val="00546D2D"/>
    <w:rsid w:val="00546E26"/>
    <w:rsid w:val="0054734B"/>
    <w:rsid w:val="005473DA"/>
    <w:rsid w:val="0054793B"/>
    <w:rsid w:val="00547D23"/>
    <w:rsid w:val="005502A5"/>
    <w:rsid w:val="005503A4"/>
    <w:rsid w:val="005509BA"/>
    <w:rsid w:val="00551110"/>
    <w:rsid w:val="00552184"/>
    <w:rsid w:val="005524D2"/>
    <w:rsid w:val="00552AA3"/>
    <w:rsid w:val="00552C5F"/>
    <w:rsid w:val="00554406"/>
    <w:rsid w:val="0055544D"/>
    <w:rsid w:val="00555DE9"/>
    <w:rsid w:val="005562B7"/>
    <w:rsid w:val="0055695E"/>
    <w:rsid w:val="00556EFC"/>
    <w:rsid w:val="00557A5F"/>
    <w:rsid w:val="00560657"/>
    <w:rsid w:val="005608EB"/>
    <w:rsid w:val="00560F49"/>
    <w:rsid w:val="00561C34"/>
    <w:rsid w:val="00562070"/>
    <w:rsid w:val="00562A9A"/>
    <w:rsid w:val="005639DB"/>
    <w:rsid w:val="00564E9B"/>
    <w:rsid w:val="005650F5"/>
    <w:rsid w:val="00565B4B"/>
    <w:rsid w:val="00565C8D"/>
    <w:rsid w:val="00566229"/>
    <w:rsid w:val="0056687D"/>
    <w:rsid w:val="005668DD"/>
    <w:rsid w:val="00566DF9"/>
    <w:rsid w:val="005672E7"/>
    <w:rsid w:val="00567577"/>
    <w:rsid w:val="0057098A"/>
    <w:rsid w:val="005721BE"/>
    <w:rsid w:val="00572958"/>
    <w:rsid w:val="00572C21"/>
    <w:rsid w:val="005733E1"/>
    <w:rsid w:val="00573DA4"/>
    <w:rsid w:val="005750E0"/>
    <w:rsid w:val="00576593"/>
    <w:rsid w:val="005766FD"/>
    <w:rsid w:val="00576865"/>
    <w:rsid w:val="005772E8"/>
    <w:rsid w:val="00580BC4"/>
    <w:rsid w:val="00580CE0"/>
    <w:rsid w:val="00581402"/>
    <w:rsid w:val="00581A05"/>
    <w:rsid w:val="00581AE2"/>
    <w:rsid w:val="00581F14"/>
    <w:rsid w:val="00582CAB"/>
    <w:rsid w:val="0058538E"/>
    <w:rsid w:val="00585BB6"/>
    <w:rsid w:val="00587265"/>
    <w:rsid w:val="00587836"/>
    <w:rsid w:val="00587FC9"/>
    <w:rsid w:val="0059136D"/>
    <w:rsid w:val="00591BD5"/>
    <w:rsid w:val="00591D24"/>
    <w:rsid w:val="005921EF"/>
    <w:rsid w:val="005921FE"/>
    <w:rsid w:val="00592509"/>
    <w:rsid w:val="0059288F"/>
    <w:rsid w:val="00593807"/>
    <w:rsid w:val="005938C0"/>
    <w:rsid w:val="005938DE"/>
    <w:rsid w:val="005954C0"/>
    <w:rsid w:val="005957AE"/>
    <w:rsid w:val="005962B1"/>
    <w:rsid w:val="005966DD"/>
    <w:rsid w:val="00596DFA"/>
    <w:rsid w:val="00597155"/>
    <w:rsid w:val="00597516"/>
    <w:rsid w:val="00597E56"/>
    <w:rsid w:val="00597F1B"/>
    <w:rsid w:val="005A0037"/>
    <w:rsid w:val="005A02A7"/>
    <w:rsid w:val="005A0597"/>
    <w:rsid w:val="005A1757"/>
    <w:rsid w:val="005A1EA2"/>
    <w:rsid w:val="005A2352"/>
    <w:rsid w:val="005A2731"/>
    <w:rsid w:val="005A2B1B"/>
    <w:rsid w:val="005A2CE6"/>
    <w:rsid w:val="005A2E50"/>
    <w:rsid w:val="005A3384"/>
    <w:rsid w:val="005A4B0A"/>
    <w:rsid w:val="005A50A6"/>
    <w:rsid w:val="005A5C07"/>
    <w:rsid w:val="005A6B17"/>
    <w:rsid w:val="005A7440"/>
    <w:rsid w:val="005A7655"/>
    <w:rsid w:val="005A786F"/>
    <w:rsid w:val="005A7F18"/>
    <w:rsid w:val="005B1CEA"/>
    <w:rsid w:val="005B1F0D"/>
    <w:rsid w:val="005B3A0B"/>
    <w:rsid w:val="005B40B7"/>
    <w:rsid w:val="005B40D7"/>
    <w:rsid w:val="005B4181"/>
    <w:rsid w:val="005B4F2E"/>
    <w:rsid w:val="005B52D2"/>
    <w:rsid w:val="005B59CA"/>
    <w:rsid w:val="005B6441"/>
    <w:rsid w:val="005B68A0"/>
    <w:rsid w:val="005B7ACE"/>
    <w:rsid w:val="005C04E9"/>
    <w:rsid w:val="005C192F"/>
    <w:rsid w:val="005C2EA2"/>
    <w:rsid w:val="005C3F0F"/>
    <w:rsid w:val="005C4FA8"/>
    <w:rsid w:val="005C5207"/>
    <w:rsid w:val="005C5613"/>
    <w:rsid w:val="005C5B9A"/>
    <w:rsid w:val="005C650E"/>
    <w:rsid w:val="005C670F"/>
    <w:rsid w:val="005C6E28"/>
    <w:rsid w:val="005C741E"/>
    <w:rsid w:val="005D0DB6"/>
    <w:rsid w:val="005D0EF1"/>
    <w:rsid w:val="005D1841"/>
    <w:rsid w:val="005D1FDD"/>
    <w:rsid w:val="005D20E5"/>
    <w:rsid w:val="005D2C5A"/>
    <w:rsid w:val="005D321E"/>
    <w:rsid w:val="005D4793"/>
    <w:rsid w:val="005D47FF"/>
    <w:rsid w:val="005D482E"/>
    <w:rsid w:val="005D6A77"/>
    <w:rsid w:val="005D75F8"/>
    <w:rsid w:val="005E060D"/>
    <w:rsid w:val="005E1151"/>
    <w:rsid w:val="005E2449"/>
    <w:rsid w:val="005E2903"/>
    <w:rsid w:val="005E3446"/>
    <w:rsid w:val="005E351E"/>
    <w:rsid w:val="005E352A"/>
    <w:rsid w:val="005E387D"/>
    <w:rsid w:val="005E517B"/>
    <w:rsid w:val="005E5941"/>
    <w:rsid w:val="005E5C43"/>
    <w:rsid w:val="005E6301"/>
    <w:rsid w:val="005E63B8"/>
    <w:rsid w:val="005E7472"/>
    <w:rsid w:val="005E7538"/>
    <w:rsid w:val="005E7CFD"/>
    <w:rsid w:val="005F0583"/>
    <w:rsid w:val="005F0D35"/>
    <w:rsid w:val="005F1774"/>
    <w:rsid w:val="005F1794"/>
    <w:rsid w:val="005F1A26"/>
    <w:rsid w:val="005F1A98"/>
    <w:rsid w:val="005F1DFD"/>
    <w:rsid w:val="005F1F81"/>
    <w:rsid w:val="005F2F7C"/>
    <w:rsid w:val="005F3843"/>
    <w:rsid w:val="005F3FE2"/>
    <w:rsid w:val="005F4CF6"/>
    <w:rsid w:val="005F4CFC"/>
    <w:rsid w:val="005F4E88"/>
    <w:rsid w:val="005F53E4"/>
    <w:rsid w:val="005F5819"/>
    <w:rsid w:val="005F6046"/>
    <w:rsid w:val="005F64D9"/>
    <w:rsid w:val="005F67B9"/>
    <w:rsid w:val="005F6950"/>
    <w:rsid w:val="005F6D17"/>
    <w:rsid w:val="005F75E0"/>
    <w:rsid w:val="005F79B5"/>
    <w:rsid w:val="00601332"/>
    <w:rsid w:val="00601FD8"/>
    <w:rsid w:val="0060203F"/>
    <w:rsid w:val="00602FBC"/>
    <w:rsid w:val="00603A94"/>
    <w:rsid w:val="00603F59"/>
    <w:rsid w:val="006048F9"/>
    <w:rsid w:val="00604AEE"/>
    <w:rsid w:val="00605C67"/>
    <w:rsid w:val="006060A9"/>
    <w:rsid w:val="00607173"/>
    <w:rsid w:val="0060765E"/>
    <w:rsid w:val="00607B5B"/>
    <w:rsid w:val="00607BB0"/>
    <w:rsid w:val="00610793"/>
    <w:rsid w:val="00610831"/>
    <w:rsid w:val="00610844"/>
    <w:rsid w:val="00611277"/>
    <w:rsid w:val="00611822"/>
    <w:rsid w:val="0061219E"/>
    <w:rsid w:val="006127A2"/>
    <w:rsid w:val="006127D9"/>
    <w:rsid w:val="00612847"/>
    <w:rsid w:val="00612898"/>
    <w:rsid w:val="00612B9D"/>
    <w:rsid w:val="00612E01"/>
    <w:rsid w:val="00613380"/>
    <w:rsid w:val="00613C29"/>
    <w:rsid w:val="00613D87"/>
    <w:rsid w:val="00614327"/>
    <w:rsid w:val="006147D2"/>
    <w:rsid w:val="00614E4D"/>
    <w:rsid w:val="00615354"/>
    <w:rsid w:val="00615BAC"/>
    <w:rsid w:val="00615F78"/>
    <w:rsid w:val="00616184"/>
    <w:rsid w:val="00617484"/>
    <w:rsid w:val="006178CB"/>
    <w:rsid w:val="00617CC5"/>
    <w:rsid w:val="00617F9C"/>
    <w:rsid w:val="0062030B"/>
    <w:rsid w:val="00620ACD"/>
    <w:rsid w:val="00620BD6"/>
    <w:rsid w:val="006220AE"/>
    <w:rsid w:val="006220D8"/>
    <w:rsid w:val="006225AA"/>
    <w:rsid w:val="00623690"/>
    <w:rsid w:val="00624DAE"/>
    <w:rsid w:val="006266E8"/>
    <w:rsid w:val="00626C6B"/>
    <w:rsid w:val="00627099"/>
    <w:rsid w:val="00630419"/>
    <w:rsid w:val="00631267"/>
    <w:rsid w:val="00632994"/>
    <w:rsid w:val="00632D0B"/>
    <w:rsid w:val="006330B2"/>
    <w:rsid w:val="006330F4"/>
    <w:rsid w:val="00633790"/>
    <w:rsid w:val="006350EA"/>
    <w:rsid w:val="0063558C"/>
    <w:rsid w:val="006356C0"/>
    <w:rsid w:val="0063685E"/>
    <w:rsid w:val="00637033"/>
    <w:rsid w:val="006372D8"/>
    <w:rsid w:val="006411E3"/>
    <w:rsid w:val="006415CE"/>
    <w:rsid w:val="006419D4"/>
    <w:rsid w:val="00642989"/>
    <w:rsid w:val="00642FA1"/>
    <w:rsid w:val="00643701"/>
    <w:rsid w:val="00644AE6"/>
    <w:rsid w:val="00644C7C"/>
    <w:rsid w:val="006462AA"/>
    <w:rsid w:val="00650EDA"/>
    <w:rsid w:val="006512CA"/>
    <w:rsid w:val="00652470"/>
    <w:rsid w:val="006524E2"/>
    <w:rsid w:val="0065281C"/>
    <w:rsid w:val="0065328E"/>
    <w:rsid w:val="00653581"/>
    <w:rsid w:val="00654621"/>
    <w:rsid w:val="006601BA"/>
    <w:rsid w:val="00660373"/>
    <w:rsid w:val="00660762"/>
    <w:rsid w:val="00660801"/>
    <w:rsid w:val="00662EDA"/>
    <w:rsid w:val="006633BF"/>
    <w:rsid w:val="00663CE6"/>
    <w:rsid w:val="0066449A"/>
    <w:rsid w:val="0066530D"/>
    <w:rsid w:val="00665FFC"/>
    <w:rsid w:val="0066648A"/>
    <w:rsid w:val="00666AA3"/>
    <w:rsid w:val="0066708E"/>
    <w:rsid w:val="006674E3"/>
    <w:rsid w:val="0067155C"/>
    <w:rsid w:val="00671FF2"/>
    <w:rsid w:val="006726E6"/>
    <w:rsid w:val="00672A7D"/>
    <w:rsid w:val="00672F47"/>
    <w:rsid w:val="006730B9"/>
    <w:rsid w:val="00673DEC"/>
    <w:rsid w:val="00674140"/>
    <w:rsid w:val="00674B7C"/>
    <w:rsid w:val="00675964"/>
    <w:rsid w:val="006760FE"/>
    <w:rsid w:val="006761AB"/>
    <w:rsid w:val="0067706B"/>
    <w:rsid w:val="0067734B"/>
    <w:rsid w:val="0067775F"/>
    <w:rsid w:val="00677B5F"/>
    <w:rsid w:val="00677DBB"/>
    <w:rsid w:val="00677DEC"/>
    <w:rsid w:val="00680319"/>
    <w:rsid w:val="006807CE"/>
    <w:rsid w:val="00680CDA"/>
    <w:rsid w:val="0068130C"/>
    <w:rsid w:val="00683F84"/>
    <w:rsid w:val="00684509"/>
    <w:rsid w:val="00685343"/>
    <w:rsid w:val="00685C7E"/>
    <w:rsid w:val="006860B5"/>
    <w:rsid w:val="0068654E"/>
    <w:rsid w:val="006867F8"/>
    <w:rsid w:val="00687A2C"/>
    <w:rsid w:val="006907D6"/>
    <w:rsid w:val="0069140D"/>
    <w:rsid w:val="00691584"/>
    <w:rsid w:val="00691A82"/>
    <w:rsid w:val="00692009"/>
    <w:rsid w:val="00694223"/>
    <w:rsid w:val="0069471E"/>
    <w:rsid w:val="006955F4"/>
    <w:rsid w:val="00695EF0"/>
    <w:rsid w:val="00695FF2"/>
    <w:rsid w:val="0069609C"/>
    <w:rsid w:val="006963AC"/>
    <w:rsid w:val="00697718"/>
    <w:rsid w:val="0069784E"/>
    <w:rsid w:val="00697ABC"/>
    <w:rsid w:val="00697BA7"/>
    <w:rsid w:val="006A03A9"/>
    <w:rsid w:val="006A1F67"/>
    <w:rsid w:val="006A2316"/>
    <w:rsid w:val="006A2A38"/>
    <w:rsid w:val="006A2E0A"/>
    <w:rsid w:val="006A3BAE"/>
    <w:rsid w:val="006A4D30"/>
    <w:rsid w:val="006A4EA1"/>
    <w:rsid w:val="006A5099"/>
    <w:rsid w:val="006A510F"/>
    <w:rsid w:val="006A54BA"/>
    <w:rsid w:val="006A5605"/>
    <w:rsid w:val="006A678D"/>
    <w:rsid w:val="006B0F1B"/>
    <w:rsid w:val="006B0F40"/>
    <w:rsid w:val="006B15B5"/>
    <w:rsid w:val="006B17BF"/>
    <w:rsid w:val="006B18E3"/>
    <w:rsid w:val="006B1EFD"/>
    <w:rsid w:val="006B283A"/>
    <w:rsid w:val="006B289C"/>
    <w:rsid w:val="006B2902"/>
    <w:rsid w:val="006B2AE0"/>
    <w:rsid w:val="006B2D2B"/>
    <w:rsid w:val="006B3164"/>
    <w:rsid w:val="006B40F8"/>
    <w:rsid w:val="006B42D5"/>
    <w:rsid w:val="006B4975"/>
    <w:rsid w:val="006B4B35"/>
    <w:rsid w:val="006B511E"/>
    <w:rsid w:val="006B56D6"/>
    <w:rsid w:val="006B58FC"/>
    <w:rsid w:val="006B5B8E"/>
    <w:rsid w:val="006B64C7"/>
    <w:rsid w:val="006B65D7"/>
    <w:rsid w:val="006B6F57"/>
    <w:rsid w:val="006B6F77"/>
    <w:rsid w:val="006B7271"/>
    <w:rsid w:val="006C01C0"/>
    <w:rsid w:val="006C18EA"/>
    <w:rsid w:val="006C34E3"/>
    <w:rsid w:val="006C3674"/>
    <w:rsid w:val="006C3FF0"/>
    <w:rsid w:val="006C40DB"/>
    <w:rsid w:val="006C5263"/>
    <w:rsid w:val="006C6A7D"/>
    <w:rsid w:val="006C7266"/>
    <w:rsid w:val="006C7738"/>
    <w:rsid w:val="006C7F44"/>
    <w:rsid w:val="006D0A37"/>
    <w:rsid w:val="006D183F"/>
    <w:rsid w:val="006D25CE"/>
    <w:rsid w:val="006D366E"/>
    <w:rsid w:val="006D402A"/>
    <w:rsid w:val="006D4700"/>
    <w:rsid w:val="006D4DE6"/>
    <w:rsid w:val="006D4F9A"/>
    <w:rsid w:val="006D5A85"/>
    <w:rsid w:val="006D6680"/>
    <w:rsid w:val="006D7143"/>
    <w:rsid w:val="006D74FB"/>
    <w:rsid w:val="006D7AE4"/>
    <w:rsid w:val="006D7D05"/>
    <w:rsid w:val="006E07E7"/>
    <w:rsid w:val="006E0834"/>
    <w:rsid w:val="006E0B5B"/>
    <w:rsid w:val="006E15CA"/>
    <w:rsid w:val="006E299A"/>
    <w:rsid w:val="006E31D8"/>
    <w:rsid w:val="006E51FE"/>
    <w:rsid w:val="006E52DA"/>
    <w:rsid w:val="006E5B04"/>
    <w:rsid w:val="006E6643"/>
    <w:rsid w:val="006E6A1C"/>
    <w:rsid w:val="006E6E48"/>
    <w:rsid w:val="006E7D10"/>
    <w:rsid w:val="006F03F9"/>
    <w:rsid w:val="006F045B"/>
    <w:rsid w:val="006F11B3"/>
    <w:rsid w:val="006F2502"/>
    <w:rsid w:val="006F2E15"/>
    <w:rsid w:val="006F35EA"/>
    <w:rsid w:val="006F5CEF"/>
    <w:rsid w:val="006F721B"/>
    <w:rsid w:val="0070047A"/>
    <w:rsid w:val="007004CC"/>
    <w:rsid w:val="00700852"/>
    <w:rsid w:val="00700C6E"/>
    <w:rsid w:val="00701074"/>
    <w:rsid w:val="0070192A"/>
    <w:rsid w:val="00702172"/>
    <w:rsid w:val="00703BA3"/>
    <w:rsid w:val="00704489"/>
    <w:rsid w:val="007044C1"/>
    <w:rsid w:val="00704B0D"/>
    <w:rsid w:val="00705E80"/>
    <w:rsid w:val="00706C67"/>
    <w:rsid w:val="00707062"/>
    <w:rsid w:val="007079F5"/>
    <w:rsid w:val="00707FFB"/>
    <w:rsid w:val="00710809"/>
    <w:rsid w:val="00710FFA"/>
    <w:rsid w:val="00712E57"/>
    <w:rsid w:val="00713147"/>
    <w:rsid w:val="007133A6"/>
    <w:rsid w:val="00714B8F"/>
    <w:rsid w:val="0071516E"/>
    <w:rsid w:val="007154BA"/>
    <w:rsid w:val="0071586F"/>
    <w:rsid w:val="0071656D"/>
    <w:rsid w:val="007167DA"/>
    <w:rsid w:val="00717063"/>
    <w:rsid w:val="00717AAB"/>
    <w:rsid w:val="0072030D"/>
    <w:rsid w:val="0072078C"/>
    <w:rsid w:val="007210CB"/>
    <w:rsid w:val="00721C0E"/>
    <w:rsid w:val="00721C5D"/>
    <w:rsid w:val="00721E49"/>
    <w:rsid w:val="00722299"/>
    <w:rsid w:val="00722739"/>
    <w:rsid w:val="007231E3"/>
    <w:rsid w:val="00723F74"/>
    <w:rsid w:val="00724207"/>
    <w:rsid w:val="007247D8"/>
    <w:rsid w:val="00725457"/>
    <w:rsid w:val="007257C6"/>
    <w:rsid w:val="00725F47"/>
    <w:rsid w:val="007267B2"/>
    <w:rsid w:val="007277C7"/>
    <w:rsid w:val="00730E87"/>
    <w:rsid w:val="007317B5"/>
    <w:rsid w:val="00732C50"/>
    <w:rsid w:val="00733529"/>
    <w:rsid w:val="00733A92"/>
    <w:rsid w:val="00733D60"/>
    <w:rsid w:val="00733D79"/>
    <w:rsid w:val="00734065"/>
    <w:rsid w:val="007343AA"/>
    <w:rsid w:val="00734630"/>
    <w:rsid w:val="00734755"/>
    <w:rsid w:val="00734E63"/>
    <w:rsid w:val="00735D20"/>
    <w:rsid w:val="00736156"/>
    <w:rsid w:val="007367AC"/>
    <w:rsid w:val="00736BBC"/>
    <w:rsid w:val="00737593"/>
    <w:rsid w:val="00742AFA"/>
    <w:rsid w:val="00742FFF"/>
    <w:rsid w:val="0074318A"/>
    <w:rsid w:val="00743672"/>
    <w:rsid w:val="0074372F"/>
    <w:rsid w:val="007447C5"/>
    <w:rsid w:val="007447CA"/>
    <w:rsid w:val="00744FCC"/>
    <w:rsid w:val="00746111"/>
    <w:rsid w:val="007464E7"/>
    <w:rsid w:val="007466CA"/>
    <w:rsid w:val="00747A52"/>
    <w:rsid w:val="00747A61"/>
    <w:rsid w:val="00747AF0"/>
    <w:rsid w:val="00747AF1"/>
    <w:rsid w:val="00750104"/>
    <w:rsid w:val="00750CC2"/>
    <w:rsid w:val="00750D73"/>
    <w:rsid w:val="007510C3"/>
    <w:rsid w:val="0075242C"/>
    <w:rsid w:val="00752A4D"/>
    <w:rsid w:val="00753055"/>
    <w:rsid w:val="00753AE2"/>
    <w:rsid w:val="007542DE"/>
    <w:rsid w:val="00754961"/>
    <w:rsid w:val="00754C93"/>
    <w:rsid w:val="00755A71"/>
    <w:rsid w:val="0075604F"/>
    <w:rsid w:val="007567F7"/>
    <w:rsid w:val="0075781C"/>
    <w:rsid w:val="00757D15"/>
    <w:rsid w:val="00757F27"/>
    <w:rsid w:val="00757F70"/>
    <w:rsid w:val="00760A71"/>
    <w:rsid w:val="00760FF2"/>
    <w:rsid w:val="0076131D"/>
    <w:rsid w:val="007613D6"/>
    <w:rsid w:val="00761719"/>
    <w:rsid w:val="00761E49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958"/>
    <w:rsid w:val="00765C24"/>
    <w:rsid w:val="00766049"/>
    <w:rsid w:val="007664EC"/>
    <w:rsid w:val="00767B0D"/>
    <w:rsid w:val="00767FB7"/>
    <w:rsid w:val="0077010C"/>
    <w:rsid w:val="007702E5"/>
    <w:rsid w:val="007706AA"/>
    <w:rsid w:val="007711C2"/>
    <w:rsid w:val="0077146E"/>
    <w:rsid w:val="00772B21"/>
    <w:rsid w:val="007736DD"/>
    <w:rsid w:val="007745A2"/>
    <w:rsid w:val="0077469B"/>
    <w:rsid w:val="007752AC"/>
    <w:rsid w:val="00776312"/>
    <w:rsid w:val="00776EE4"/>
    <w:rsid w:val="00780650"/>
    <w:rsid w:val="00781F05"/>
    <w:rsid w:val="00782872"/>
    <w:rsid w:val="0078311C"/>
    <w:rsid w:val="00783171"/>
    <w:rsid w:val="007832C9"/>
    <w:rsid w:val="00784704"/>
    <w:rsid w:val="0078486B"/>
    <w:rsid w:val="00785D0B"/>
    <w:rsid w:val="0078614C"/>
    <w:rsid w:val="007863A0"/>
    <w:rsid w:val="007870CC"/>
    <w:rsid w:val="007901B8"/>
    <w:rsid w:val="00790DD9"/>
    <w:rsid w:val="007912B9"/>
    <w:rsid w:val="00791FF5"/>
    <w:rsid w:val="007921B9"/>
    <w:rsid w:val="0079235C"/>
    <w:rsid w:val="00792B0B"/>
    <w:rsid w:val="007934AD"/>
    <w:rsid w:val="0079354D"/>
    <w:rsid w:val="007938AB"/>
    <w:rsid w:val="00794FBF"/>
    <w:rsid w:val="007951FD"/>
    <w:rsid w:val="007967D4"/>
    <w:rsid w:val="007970F3"/>
    <w:rsid w:val="0079753E"/>
    <w:rsid w:val="007A0D4D"/>
    <w:rsid w:val="007A0FF8"/>
    <w:rsid w:val="007A178F"/>
    <w:rsid w:val="007A26E2"/>
    <w:rsid w:val="007A29D0"/>
    <w:rsid w:val="007A341A"/>
    <w:rsid w:val="007A369B"/>
    <w:rsid w:val="007A3CE7"/>
    <w:rsid w:val="007A3DD0"/>
    <w:rsid w:val="007A453A"/>
    <w:rsid w:val="007A4D52"/>
    <w:rsid w:val="007A57B7"/>
    <w:rsid w:val="007A61EA"/>
    <w:rsid w:val="007A6374"/>
    <w:rsid w:val="007A6D50"/>
    <w:rsid w:val="007A706E"/>
    <w:rsid w:val="007A7845"/>
    <w:rsid w:val="007B00CC"/>
    <w:rsid w:val="007B17C8"/>
    <w:rsid w:val="007B19CB"/>
    <w:rsid w:val="007B3464"/>
    <w:rsid w:val="007B3F3B"/>
    <w:rsid w:val="007B46C0"/>
    <w:rsid w:val="007B4B3C"/>
    <w:rsid w:val="007B53D2"/>
    <w:rsid w:val="007B586F"/>
    <w:rsid w:val="007B5E0C"/>
    <w:rsid w:val="007B6132"/>
    <w:rsid w:val="007B64D4"/>
    <w:rsid w:val="007B6835"/>
    <w:rsid w:val="007B6C41"/>
    <w:rsid w:val="007B6EAC"/>
    <w:rsid w:val="007B7262"/>
    <w:rsid w:val="007B77A7"/>
    <w:rsid w:val="007B7951"/>
    <w:rsid w:val="007B7A4D"/>
    <w:rsid w:val="007C0612"/>
    <w:rsid w:val="007C0673"/>
    <w:rsid w:val="007C1244"/>
    <w:rsid w:val="007C1B63"/>
    <w:rsid w:val="007C2707"/>
    <w:rsid w:val="007C2B8B"/>
    <w:rsid w:val="007C36A1"/>
    <w:rsid w:val="007C4351"/>
    <w:rsid w:val="007C49FC"/>
    <w:rsid w:val="007C62C6"/>
    <w:rsid w:val="007C66B2"/>
    <w:rsid w:val="007C676C"/>
    <w:rsid w:val="007C6898"/>
    <w:rsid w:val="007C74F9"/>
    <w:rsid w:val="007D0435"/>
    <w:rsid w:val="007D0A91"/>
    <w:rsid w:val="007D11D9"/>
    <w:rsid w:val="007D136D"/>
    <w:rsid w:val="007D2817"/>
    <w:rsid w:val="007D324F"/>
    <w:rsid w:val="007D3306"/>
    <w:rsid w:val="007D33C5"/>
    <w:rsid w:val="007D3918"/>
    <w:rsid w:val="007D3E26"/>
    <w:rsid w:val="007D3FEE"/>
    <w:rsid w:val="007D447D"/>
    <w:rsid w:val="007D540D"/>
    <w:rsid w:val="007D5869"/>
    <w:rsid w:val="007D5BF1"/>
    <w:rsid w:val="007D6255"/>
    <w:rsid w:val="007D6A80"/>
    <w:rsid w:val="007D6B86"/>
    <w:rsid w:val="007D7B61"/>
    <w:rsid w:val="007D7E84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56E"/>
    <w:rsid w:val="007E5AF8"/>
    <w:rsid w:val="007E6DF0"/>
    <w:rsid w:val="007E6E8C"/>
    <w:rsid w:val="007E7102"/>
    <w:rsid w:val="007E793B"/>
    <w:rsid w:val="007E7C99"/>
    <w:rsid w:val="007F004B"/>
    <w:rsid w:val="007F07F5"/>
    <w:rsid w:val="007F0884"/>
    <w:rsid w:val="007F1B2D"/>
    <w:rsid w:val="007F1CC3"/>
    <w:rsid w:val="007F28C5"/>
    <w:rsid w:val="007F2D8E"/>
    <w:rsid w:val="007F34EC"/>
    <w:rsid w:val="007F3F9B"/>
    <w:rsid w:val="007F4D94"/>
    <w:rsid w:val="007F54DE"/>
    <w:rsid w:val="007F5890"/>
    <w:rsid w:val="007F5C4B"/>
    <w:rsid w:val="007F6824"/>
    <w:rsid w:val="008002B8"/>
    <w:rsid w:val="00800D43"/>
    <w:rsid w:val="00800DAA"/>
    <w:rsid w:val="008013FE"/>
    <w:rsid w:val="00801B19"/>
    <w:rsid w:val="00801BC0"/>
    <w:rsid w:val="00801EFC"/>
    <w:rsid w:val="00802115"/>
    <w:rsid w:val="00802767"/>
    <w:rsid w:val="0080290E"/>
    <w:rsid w:val="00802A60"/>
    <w:rsid w:val="00803A1C"/>
    <w:rsid w:val="00804141"/>
    <w:rsid w:val="008049B8"/>
    <w:rsid w:val="008062AD"/>
    <w:rsid w:val="00810567"/>
    <w:rsid w:val="008105DA"/>
    <w:rsid w:val="008108E0"/>
    <w:rsid w:val="00810B38"/>
    <w:rsid w:val="00810C47"/>
    <w:rsid w:val="00810E47"/>
    <w:rsid w:val="0081107E"/>
    <w:rsid w:val="008111D4"/>
    <w:rsid w:val="0081177A"/>
    <w:rsid w:val="008140FE"/>
    <w:rsid w:val="0081444A"/>
    <w:rsid w:val="00814FB8"/>
    <w:rsid w:val="0081564A"/>
    <w:rsid w:val="00815D5B"/>
    <w:rsid w:val="00815EAA"/>
    <w:rsid w:val="00816741"/>
    <w:rsid w:val="00816AA1"/>
    <w:rsid w:val="008175E1"/>
    <w:rsid w:val="00817D2D"/>
    <w:rsid w:val="0082079E"/>
    <w:rsid w:val="008207EC"/>
    <w:rsid w:val="00820F08"/>
    <w:rsid w:val="008217E6"/>
    <w:rsid w:val="00821CB5"/>
    <w:rsid w:val="0082244F"/>
    <w:rsid w:val="008226D6"/>
    <w:rsid w:val="00823F0A"/>
    <w:rsid w:val="00823F99"/>
    <w:rsid w:val="008259FD"/>
    <w:rsid w:val="00825D8F"/>
    <w:rsid w:val="00825E07"/>
    <w:rsid w:val="008274B9"/>
    <w:rsid w:val="00827867"/>
    <w:rsid w:val="00831A60"/>
    <w:rsid w:val="00831CF0"/>
    <w:rsid w:val="00831E74"/>
    <w:rsid w:val="008321AA"/>
    <w:rsid w:val="008322D5"/>
    <w:rsid w:val="00832B66"/>
    <w:rsid w:val="00833114"/>
    <w:rsid w:val="008331C7"/>
    <w:rsid w:val="008333E7"/>
    <w:rsid w:val="008337E3"/>
    <w:rsid w:val="00833D73"/>
    <w:rsid w:val="00833E27"/>
    <w:rsid w:val="00833FC3"/>
    <w:rsid w:val="00833FFF"/>
    <w:rsid w:val="008345D9"/>
    <w:rsid w:val="00834812"/>
    <w:rsid w:val="00834B23"/>
    <w:rsid w:val="00834DF9"/>
    <w:rsid w:val="0083559A"/>
    <w:rsid w:val="00835F22"/>
    <w:rsid w:val="00836135"/>
    <w:rsid w:val="00836367"/>
    <w:rsid w:val="00836F85"/>
    <w:rsid w:val="008379A5"/>
    <w:rsid w:val="00837C4F"/>
    <w:rsid w:val="00840747"/>
    <w:rsid w:val="008409D8"/>
    <w:rsid w:val="00841A6C"/>
    <w:rsid w:val="0084206F"/>
    <w:rsid w:val="00842AFA"/>
    <w:rsid w:val="00842FEE"/>
    <w:rsid w:val="00843740"/>
    <w:rsid w:val="008444F6"/>
    <w:rsid w:val="008445E0"/>
    <w:rsid w:val="008449CC"/>
    <w:rsid w:val="008450BD"/>
    <w:rsid w:val="0084529C"/>
    <w:rsid w:val="00845503"/>
    <w:rsid w:val="00845927"/>
    <w:rsid w:val="0084592C"/>
    <w:rsid w:val="00845D69"/>
    <w:rsid w:val="00845FCB"/>
    <w:rsid w:val="008469E7"/>
    <w:rsid w:val="00846D0E"/>
    <w:rsid w:val="008470C2"/>
    <w:rsid w:val="00850BAF"/>
    <w:rsid w:val="00851D80"/>
    <w:rsid w:val="00852F78"/>
    <w:rsid w:val="00853AAF"/>
    <w:rsid w:val="00854EC3"/>
    <w:rsid w:val="008552BC"/>
    <w:rsid w:val="0085605D"/>
    <w:rsid w:val="008563B9"/>
    <w:rsid w:val="00860122"/>
    <w:rsid w:val="00860328"/>
    <w:rsid w:val="00860AA1"/>
    <w:rsid w:val="00860CF7"/>
    <w:rsid w:val="00861845"/>
    <w:rsid w:val="008620BF"/>
    <w:rsid w:val="00862976"/>
    <w:rsid w:val="00862991"/>
    <w:rsid w:val="00862C55"/>
    <w:rsid w:val="00863434"/>
    <w:rsid w:val="0086382C"/>
    <w:rsid w:val="00863B03"/>
    <w:rsid w:val="00864027"/>
    <w:rsid w:val="0086431B"/>
    <w:rsid w:val="00864B87"/>
    <w:rsid w:val="00864C58"/>
    <w:rsid w:val="00865CBF"/>
    <w:rsid w:val="008662B6"/>
    <w:rsid w:val="00866336"/>
    <w:rsid w:val="0086737A"/>
    <w:rsid w:val="00867B20"/>
    <w:rsid w:val="00867D17"/>
    <w:rsid w:val="00870959"/>
    <w:rsid w:val="00871401"/>
    <w:rsid w:val="0087236A"/>
    <w:rsid w:val="00872409"/>
    <w:rsid w:val="00872F15"/>
    <w:rsid w:val="00872F36"/>
    <w:rsid w:val="00874323"/>
    <w:rsid w:val="00875562"/>
    <w:rsid w:val="008758BC"/>
    <w:rsid w:val="00876DE3"/>
    <w:rsid w:val="008770A2"/>
    <w:rsid w:val="00877376"/>
    <w:rsid w:val="00881193"/>
    <w:rsid w:val="008816EF"/>
    <w:rsid w:val="00881829"/>
    <w:rsid w:val="00881904"/>
    <w:rsid w:val="00881CF1"/>
    <w:rsid w:val="008826B8"/>
    <w:rsid w:val="008841B0"/>
    <w:rsid w:val="0088481E"/>
    <w:rsid w:val="00885AEC"/>
    <w:rsid w:val="00885AFA"/>
    <w:rsid w:val="00886012"/>
    <w:rsid w:val="008867B2"/>
    <w:rsid w:val="00886C73"/>
    <w:rsid w:val="008871B2"/>
    <w:rsid w:val="008904A1"/>
    <w:rsid w:val="00890D88"/>
    <w:rsid w:val="0089287A"/>
    <w:rsid w:val="00893343"/>
    <w:rsid w:val="00894160"/>
    <w:rsid w:val="00894AFE"/>
    <w:rsid w:val="00894FB2"/>
    <w:rsid w:val="008955EC"/>
    <w:rsid w:val="00896199"/>
    <w:rsid w:val="00896F50"/>
    <w:rsid w:val="00897228"/>
    <w:rsid w:val="008972C3"/>
    <w:rsid w:val="0089767A"/>
    <w:rsid w:val="008979F8"/>
    <w:rsid w:val="00897A30"/>
    <w:rsid w:val="00897A47"/>
    <w:rsid w:val="008A155D"/>
    <w:rsid w:val="008A18DD"/>
    <w:rsid w:val="008A209E"/>
    <w:rsid w:val="008A2242"/>
    <w:rsid w:val="008A2243"/>
    <w:rsid w:val="008A2E3D"/>
    <w:rsid w:val="008A303E"/>
    <w:rsid w:val="008A3060"/>
    <w:rsid w:val="008A3FDA"/>
    <w:rsid w:val="008A4FD8"/>
    <w:rsid w:val="008A5272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EBE"/>
    <w:rsid w:val="008B0F6D"/>
    <w:rsid w:val="008B1F9F"/>
    <w:rsid w:val="008B202B"/>
    <w:rsid w:val="008B397F"/>
    <w:rsid w:val="008B4001"/>
    <w:rsid w:val="008B4161"/>
    <w:rsid w:val="008B41A7"/>
    <w:rsid w:val="008B5C43"/>
    <w:rsid w:val="008B5ECA"/>
    <w:rsid w:val="008B6897"/>
    <w:rsid w:val="008B773B"/>
    <w:rsid w:val="008B7776"/>
    <w:rsid w:val="008C0DCE"/>
    <w:rsid w:val="008C1213"/>
    <w:rsid w:val="008C1A1A"/>
    <w:rsid w:val="008C2188"/>
    <w:rsid w:val="008C2385"/>
    <w:rsid w:val="008C3628"/>
    <w:rsid w:val="008C4562"/>
    <w:rsid w:val="008C4917"/>
    <w:rsid w:val="008C5D80"/>
    <w:rsid w:val="008C69FD"/>
    <w:rsid w:val="008C76DC"/>
    <w:rsid w:val="008C7AA3"/>
    <w:rsid w:val="008C7DE7"/>
    <w:rsid w:val="008D0893"/>
    <w:rsid w:val="008D17A3"/>
    <w:rsid w:val="008D200D"/>
    <w:rsid w:val="008D2123"/>
    <w:rsid w:val="008D3237"/>
    <w:rsid w:val="008D40D1"/>
    <w:rsid w:val="008D5983"/>
    <w:rsid w:val="008D656F"/>
    <w:rsid w:val="008D7BA5"/>
    <w:rsid w:val="008E06CF"/>
    <w:rsid w:val="008E09D8"/>
    <w:rsid w:val="008E0D85"/>
    <w:rsid w:val="008E15DA"/>
    <w:rsid w:val="008E17D5"/>
    <w:rsid w:val="008E1BB1"/>
    <w:rsid w:val="008E1E61"/>
    <w:rsid w:val="008E211A"/>
    <w:rsid w:val="008E2CF8"/>
    <w:rsid w:val="008E3422"/>
    <w:rsid w:val="008E3FE9"/>
    <w:rsid w:val="008E50C7"/>
    <w:rsid w:val="008E56C7"/>
    <w:rsid w:val="008E59AE"/>
    <w:rsid w:val="008E5E88"/>
    <w:rsid w:val="008E7C5A"/>
    <w:rsid w:val="008E7D3A"/>
    <w:rsid w:val="008F037C"/>
    <w:rsid w:val="008F3872"/>
    <w:rsid w:val="008F3954"/>
    <w:rsid w:val="008F3EBD"/>
    <w:rsid w:val="008F44E1"/>
    <w:rsid w:val="008F4531"/>
    <w:rsid w:val="008F4F1D"/>
    <w:rsid w:val="008F5525"/>
    <w:rsid w:val="008F55AF"/>
    <w:rsid w:val="008F5F42"/>
    <w:rsid w:val="009003C7"/>
    <w:rsid w:val="0090061C"/>
    <w:rsid w:val="00900A19"/>
    <w:rsid w:val="00900C68"/>
    <w:rsid w:val="0090227C"/>
    <w:rsid w:val="009025A3"/>
    <w:rsid w:val="00902C54"/>
    <w:rsid w:val="0090328F"/>
    <w:rsid w:val="0090339A"/>
    <w:rsid w:val="009064EA"/>
    <w:rsid w:val="00907618"/>
    <w:rsid w:val="00907BEF"/>
    <w:rsid w:val="009100A5"/>
    <w:rsid w:val="00910C93"/>
    <w:rsid w:val="009110F0"/>
    <w:rsid w:val="009124CE"/>
    <w:rsid w:val="009134CF"/>
    <w:rsid w:val="00913AB1"/>
    <w:rsid w:val="00913CC7"/>
    <w:rsid w:val="00913E3A"/>
    <w:rsid w:val="00913F0C"/>
    <w:rsid w:val="009148F0"/>
    <w:rsid w:val="00914CB1"/>
    <w:rsid w:val="0091577E"/>
    <w:rsid w:val="00916436"/>
    <w:rsid w:val="009173BC"/>
    <w:rsid w:val="00917CDE"/>
    <w:rsid w:val="0092061A"/>
    <w:rsid w:val="00920C51"/>
    <w:rsid w:val="00920CC8"/>
    <w:rsid w:val="00921523"/>
    <w:rsid w:val="0092159A"/>
    <w:rsid w:val="00921A9B"/>
    <w:rsid w:val="00921B00"/>
    <w:rsid w:val="00923461"/>
    <w:rsid w:val="00925331"/>
    <w:rsid w:val="009253C4"/>
    <w:rsid w:val="00926605"/>
    <w:rsid w:val="00926DDE"/>
    <w:rsid w:val="00926E45"/>
    <w:rsid w:val="00926EA3"/>
    <w:rsid w:val="00927061"/>
    <w:rsid w:val="00927639"/>
    <w:rsid w:val="009309B9"/>
    <w:rsid w:val="00930E27"/>
    <w:rsid w:val="009317AA"/>
    <w:rsid w:val="00931F3B"/>
    <w:rsid w:val="009323C3"/>
    <w:rsid w:val="0093303E"/>
    <w:rsid w:val="0093338C"/>
    <w:rsid w:val="00933F00"/>
    <w:rsid w:val="00933F24"/>
    <w:rsid w:val="009343E1"/>
    <w:rsid w:val="00934BBD"/>
    <w:rsid w:val="00934D1A"/>
    <w:rsid w:val="00936886"/>
    <w:rsid w:val="00936DDB"/>
    <w:rsid w:val="00937185"/>
    <w:rsid w:val="00937426"/>
    <w:rsid w:val="00937ACE"/>
    <w:rsid w:val="00940879"/>
    <w:rsid w:val="00941768"/>
    <w:rsid w:val="00942B33"/>
    <w:rsid w:val="00943437"/>
    <w:rsid w:val="00943E84"/>
    <w:rsid w:val="00944AF8"/>
    <w:rsid w:val="00945F52"/>
    <w:rsid w:val="00946362"/>
    <w:rsid w:val="0094659D"/>
    <w:rsid w:val="00947BBE"/>
    <w:rsid w:val="0095021D"/>
    <w:rsid w:val="0095071E"/>
    <w:rsid w:val="00951509"/>
    <w:rsid w:val="00951BBB"/>
    <w:rsid w:val="00951D9A"/>
    <w:rsid w:val="00952085"/>
    <w:rsid w:val="0095240B"/>
    <w:rsid w:val="009528A7"/>
    <w:rsid w:val="00952B52"/>
    <w:rsid w:val="00954359"/>
    <w:rsid w:val="00954F1A"/>
    <w:rsid w:val="00955162"/>
    <w:rsid w:val="00955750"/>
    <w:rsid w:val="00956BB1"/>
    <w:rsid w:val="009572EA"/>
    <w:rsid w:val="0096150E"/>
    <w:rsid w:val="00961EFC"/>
    <w:rsid w:val="009624D4"/>
    <w:rsid w:val="009631C2"/>
    <w:rsid w:val="0096448E"/>
    <w:rsid w:val="00965400"/>
    <w:rsid w:val="009658B6"/>
    <w:rsid w:val="00965EA6"/>
    <w:rsid w:val="00966AED"/>
    <w:rsid w:val="009675B3"/>
    <w:rsid w:val="00967887"/>
    <w:rsid w:val="00967CB8"/>
    <w:rsid w:val="00970450"/>
    <w:rsid w:val="00971157"/>
    <w:rsid w:val="00971D09"/>
    <w:rsid w:val="00972381"/>
    <w:rsid w:val="00972A02"/>
    <w:rsid w:val="00973151"/>
    <w:rsid w:val="00973534"/>
    <w:rsid w:val="00973F44"/>
    <w:rsid w:val="009751AD"/>
    <w:rsid w:val="00976329"/>
    <w:rsid w:val="00976AC9"/>
    <w:rsid w:val="00976D81"/>
    <w:rsid w:val="00977C27"/>
    <w:rsid w:val="00977C46"/>
    <w:rsid w:val="00980555"/>
    <w:rsid w:val="0098160C"/>
    <w:rsid w:val="009816EB"/>
    <w:rsid w:val="009817D0"/>
    <w:rsid w:val="00981AA0"/>
    <w:rsid w:val="00981CF4"/>
    <w:rsid w:val="0098215A"/>
    <w:rsid w:val="0098225C"/>
    <w:rsid w:val="00982B73"/>
    <w:rsid w:val="00982BE7"/>
    <w:rsid w:val="0098498D"/>
    <w:rsid w:val="009852F9"/>
    <w:rsid w:val="00985D92"/>
    <w:rsid w:val="009862D0"/>
    <w:rsid w:val="00986EF7"/>
    <w:rsid w:val="009875E5"/>
    <w:rsid w:val="0098780D"/>
    <w:rsid w:val="009878B7"/>
    <w:rsid w:val="00987DCB"/>
    <w:rsid w:val="009903C4"/>
    <w:rsid w:val="0099086A"/>
    <w:rsid w:val="00991714"/>
    <w:rsid w:val="00991A60"/>
    <w:rsid w:val="00991CE9"/>
    <w:rsid w:val="00992606"/>
    <w:rsid w:val="0099337B"/>
    <w:rsid w:val="0099371F"/>
    <w:rsid w:val="00993BE8"/>
    <w:rsid w:val="00994044"/>
    <w:rsid w:val="009951D4"/>
    <w:rsid w:val="00995816"/>
    <w:rsid w:val="00995AA0"/>
    <w:rsid w:val="00996E89"/>
    <w:rsid w:val="009972E3"/>
    <w:rsid w:val="009A0599"/>
    <w:rsid w:val="009A08C1"/>
    <w:rsid w:val="009A12CF"/>
    <w:rsid w:val="009A1576"/>
    <w:rsid w:val="009A1A7E"/>
    <w:rsid w:val="009A26A0"/>
    <w:rsid w:val="009A42D2"/>
    <w:rsid w:val="009A53AF"/>
    <w:rsid w:val="009A53FF"/>
    <w:rsid w:val="009A5990"/>
    <w:rsid w:val="009A6A87"/>
    <w:rsid w:val="009A6AF1"/>
    <w:rsid w:val="009A7DCC"/>
    <w:rsid w:val="009B0C32"/>
    <w:rsid w:val="009B1C0A"/>
    <w:rsid w:val="009B2B98"/>
    <w:rsid w:val="009B2E45"/>
    <w:rsid w:val="009B3055"/>
    <w:rsid w:val="009B317D"/>
    <w:rsid w:val="009B3187"/>
    <w:rsid w:val="009B34B5"/>
    <w:rsid w:val="009B4820"/>
    <w:rsid w:val="009B5302"/>
    <w:rsid w:val="009B5DB0"/>
    <w:rsid w:val="009B6B06"/>
    <w:rsid w:val="009B6DEB"/>
    <w:rsid w:val="009B788F"/>
    <w:rsid w:val="009C0A61"/>
    <w:rsid w:val="009C133E"/>
    <w:rsid w:val="009C1E4C"/>
    <w:rsid w:val="009C3156"/>
    <w:rsid w:val="009C4921"/>
    <w:rsid w:val="009C4A45"/>
    <w:rsid w:val="009C55AD"/>
    <w:rsid w:val="009C5B8F"/>
    <w:rsid w:val="009C6722"/>
    <w:rsid w:val="009C6BFC"/>
    <w:rsid w:val="009C6DC9"/>
    <w:rsid w:val="009C7AF8"/>
    <w:rsid w:val="009C7C41"/>
    <w:rsid w:val="009D0001"/>
    <w:rsid w:val="009D1E24"/>
    <w:rsid w:val="009D27EE"/>
    <w:rsid w:val="009D2F08"/>
    <w:rsid w:val="009D37EC"/>
    <w:rsid w:val="009D3C41"/>
    <w:rsid w:val="009D4E9F"/>
    <w:rsid w:val="009D533A"/>
    <w:rsid w:val="009D5C66"/>
    <w:rsid w:val="009D605F"/>
    <w:rsid w:val="009E04FE"/>
    <w:rsid w:val="009E06B9"/>
    <w:rsid w:val="009E088F"/>
    <w:rsid w:val="009E13D9"/>
    <w:rsid w:val="009E14E2"/>
    <w:rsid w:val="009E1661"/>
    <w:rsid w:val="009E17BD"/>
    <w:rsid w:val="009E1D9D"/>
    <w:rsid w:val="009E2B95"/>
    <w:rsid w:val="009E2D8F"/>
    <w:rsid w:val="009E3198"/>
    <w:rsid w:val="009E441E"/>
    <w:rsid w:val="009E55C1"/>
    <w:rsid w:val="009E6478"/>
    <w:rsid w:val="009E7A45"/>
    <w:rsid w:val="009E7B24"/>
    <w:rsid w:val="009F0398"/>
    <w:rsid w:val="009F1520"/>
    <w:rsid w:val="009F160D"/>
    <w:rsid w:val="009F239E"/>
    <w:rsid w:val="009F39A4"/>
    <w:rsid w:val="009F43A6"/>
    <w:rsid w:val="009F51A8"/>
    <w:rsid w:val="009F587E"/>
    <w:rsid w:val="009F5CE2"/>
    <w:rsid w:val="009F6A63"/>
    <w:rsid w:val="009F7718"/>
    <w:rsid w:val="00A00CF8"/>
    <w:rsid w:val="00A013B8"/>
    <w:rsid w:val="00A017FD"/>
    <w:rsid w:val="00A02370"/>
    <w:rsid w:val="00A023A2"/>
    <w:rsid w:val="00A0313D"/>
    <w:rsid w:val="00A03575"/>
    <w:rsid w:val="00A03C50"/>
    <w:rsid w:val="00A05FCF"/>
    <w:rsid w:val="00A07162"/>
    <w:rsid w:val="00A074DC"/>
    <w:rsid w:val="00A10A03"/>
    <w:rsid w:val="00A10A6C"/>
    <w:rsid w:val="00A11811"/>
    <w:rsid w:val="00A12562"/>
    <w:rsid w:val="00A127CB"/>
    <w:rsid w:val="00A13559"/>
    <w:rsid w:val="00A13C04"/>
    <w:rsid w:val="00A13C93"/>
    <w:rsid w:val="00A14CD2"/>
    <w:rsid w:val="00A1577B"/>
    <w:rsid w:val="00A15D5B"/>
    <w:rsid w:val="00A15F0E"/>
    <w:rsid w:val="00A1649E"/>
    <w:rsid w:val="00A17846"/>
    <w:rsid w:val="00A21DC5"/>
    <w:rsid w:val="00A21FD2"/>
    <w:rsid w:val="00A22763"/>
    <w:rsid w:val="00A22968"/>
    <w:rsid w:val="00A229E8"/>
    <w:rsid w:val="00A22E51"/>
    <w:rsid w:val="00A230CF"/>
    <w:rsid w:val="00A23508"/>
    <w:rsid w:val="00A23C8C"/>
    <w:rsid w:val="00A24363"/>
    <w:rsid w:val="00A24CA7"/>
    <w:rsid w:val="00A251A9"/>
    <w:rsid w:val="00A25DB4"/>
    <w:rsid w:val="00A26AB0"/>
    <w:rsid w:val="00A27880"/>
    <w:rsid w:val="00A27EDB"/>
    <w:rsid w:val="00A301CA"/>
    <w:rsid w:val="00A308FB"/>
    <w:rsid w:val="00A31D22"/>
    <w:rsid w:val="00A330BE"/>
    <w:rsid w:val="00A33871"/>
    <w:rsid w:val="00A342F1"/>
    <w:rsid w:val="00A35207"/>
    <w:rsid w:val="00A35C8E"/>
    <w:rsid w:val="00A40823"/>
    <w:rsid w:val="00A40D0E"/>
    <w:rsid w:val="00A41467"/>
    <w:rsid w:val="00A426A9"/>
    <w:rsid w:val="00A42F1C"/>
    <w:rsid w:val="00A43259"/>
    <w:rsid w:val="00A43CB0"/>
    <w:rsid w:val="00A43F8C"/>
    <w:rsid w:val="00A44A23"/>
    <w:rsid w:val="00A45488"/>
    <w:rsid w:val="00A460C8"/>
    <w:rsid w:val="00A46891"/>
    <w:rsid w:val="00A46EA9"/>
    <w:rsid w:val="00A47027"/>
    <w:rsid w:val="00A472B9"/>
    <w:rsid w:val="00A475B1"/>
    <w:rsid w:val="00A47774"/>
    <w:rsid w:val="00A50DEF"/>
    <w:rsid w:val="00A51753"/>
    <w:rsid w:val="00A5270B"/>
    <w:rsid w:val="00A527D3"/>
    <w:rsid w:val="00A52B27"/>
    <w:rsid w:val="00A53088"/>
    <w:rsid w:val="00A5496E"/>
    <w:rsid w:val="00A54BB0"/>
    <w:rsid w:val="00A56395"/>
    <w:rsid w:val="00A5680F"/>
    <w:rsid w:val="00A5685E"/>
    <w:rsid w:val="00A601FD"/>
    <w:rsid w:val="00A6039B"/>
    <w:rsid w:val="00A608DB"/>
    <w:rsid w:val="00A60A76"/>
    <w:rsid w:val="00A61612"/>
    <w:rsid w:val="00A625A8"/>
    <w:rsid w:val="00A62BBA"/>
    <w:rsid w:val="00A630A8"/>
    <w:rsid w:val="00A63755"/>
    <w:rsid w:val="00A63859"/>
    <w:rsid w:val="00A643B4"/>
    <w:rsid w:val="00A6458C"/>
    <w:rsid w:val="00A65375"/>
    <w:rsid w:val="00A6563B"/>
    <w:rsid w:val="00A65845"/>
    <w:rsid w:val="00A666E9"/>
    <w:rsid w:val="00A66B7D"/>
    <w:rsid w:val="00A705B0"/>
    <w:rsid w:val="00A71095"/>
    <w:rsid w:val="00A714BD"/>
    <w:rsid w:val="00A718EA"/>
    <w:rsid w:val="00A71986"/>
    <w:rsid w:val="00A71B1E"/>
    <w:rsid w:val="00A720CB"/>
    <w:rsid w:val="00A732BA"/>
    <w:rsid w:val="00A73412"/>
    <w:rsid w:val="00A73A3C"/>
    <w:rsid w:val="00A74B77"/>
    <w:rsid w:val="00A74E94"/>
    <w:rsid w:val="00A76A40"/>
    <w:rsid w:val="00A77973"/>
    <w:rsid w:val="00A77FF6"/>
    <w:rsid w:val="00A8048D"/>
    <w:rsid w:val="00A80F85"/>
    <w:rsid w:val="00A81F59"/>
    <w:rsid w:val="00A842AA"/>
    <w:rsid w:val="00A863C4"/>
    <w:rsid w:val="00A87579"/>
    <w:rsid w:val="00A87899"/>
    <w:rsid w:val="00A90292"/>
    <w:rsid w:val="00A9091F"/>
    <w:rsid w:val="00A916EB"/>
    <w:rsid w:val="00A92C85"/>
    <w:rsid w:val="00A93C31"/>
    <w:rsid w:val="00A93F4C"/>
    <w:rsid w:val="00A94D02"/>
    <w:rsid w:val="00A94D6B"/>
    <w:rsid w:val="00A95623"/>
    <w:rsid w:val="00A95722"/>
    <w:rsid w:val="00A95C43"/>
    <w:rsid w:val="00A96D56"/>
    <w:rsid w:val="00AA09FF"/>
    <w:rsid w:val="00AA10B3"/>
    <w:rsid w:val="00AA1330"/>
    <w:rsid w:val="00AA2921"/>
    <w:rsid w:val="00AA3067"/>
    <w:rsid w:val="00AA30B2"/>
    <w:rsid w:val="00AA3A9C"/>
    <w:rsid w:val="00AA495E"/>
    <w:rsid w:val="00AA495F"/>
    <w:rsid w:val="00AA49C3"/>
    <w:rsid w:val="00AA5FA6"/>
    <w:rsid w:val="00AA6874"/>
    <w:rsid w:val="00AA7542"/>
    <w:rsid w:val="00AA7558"/>
    <w:rsid w:val="00AA7723"/>
    <w:rsid w:val="00AB097E"/>
    <w:rsid w:val="00AB0E8C"/>
    <w:rsid w:val="00AB1BF9"/>
    <w:rsid w:val="00AB25D3"/>
    <w:rsid w:val="00AB2681"/>
    <w:rsid w:val="00AB29DF"/>
    <w:rsid w:val="00AB319A"/>
    <w:rsid w:val="00AB326A"/>
    <w:rsid w:val="00AB337E"/>
    <w:rsid w:val="00AB4228"/>
    <w:rsid w:val="00AB4B35"/>
    <w:rsid w:val="00AB6A0D"/>
    <w:rsid w:val="00AB6C2E"/>
    <w:rsid w:val="00AB73A1"/>
    <w:rsid w:val="00AB7A1C"/>
    <w:rsid w:val="00AC017E"/>
    <w:rsid w:val="00AC1140"/>
    <w:rsid w:val="00AC12B7"/>
    <w:rsid w:val="00AC1364"/>
    <w:rsid w:val="00AC1B9B"/>
    <w:rsid w:val="00AC1E84"/>
    <w:rsid w:val="00AC2A55"/>
    <w:rsid w:val="00AC2BE8"/>
    <w:rsid w:val="00AC3476"/>
    <w:rsid w:val="00AC4003"/>
    <w:rsid w:val="00AC4975"/>
    <w:rsid w:val="00AC5811"/>
    <w:rsid w:val="00AC60EE"/>
    <w:rsid w:val="00AC69D3"/>
    <w:rsid w:val="00AC6F51"/>
    <w:rsid w:val="00AC7F9C"/>
    <w:rsid w:val="00AD0E4C"/>
    <w:rsid w:val="00AD2206"/>
    <w:rsid w:val="00AD24DF"/>
    <w:rsid w:val="00AD26C3"/>
    <w:rsid w:val="00AD2CAB"/>
    <w:rsid w:val="00AD43B6"/>
    <w:rsid w:val="00AD5232"/>
    <w:rsid w:val="00AD5D0C"/>
    <w:rsid w:val="00AD631A"/>
    <w:rsid w:val="00AD65F3"/>
    <w:rsid w:val="00AD66D4"/>
    <w:rsid w:val="00AD6BAD"/>
    <w:rsid w:val="00AD74DA"/>
    <w:rsid w:val="00AD7A2F"/>
    <w:rsid w:val="00AE0078"/>
    <w:rsid w:val="00AE09EC"/>
    <w:rsid w:val="00AE0C77"/>
    <w:rsid w:val="00AE1824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B22"/>
    <w:rsid w:val="00AE7CF4"/>
    <w:rsid w:val="00AF18E2"/>
    <w:rsid w:val="00AF25CB"/>
    <w:rsid w:val="00AF2867"/>
    <w:rsid w:val="00AF3590"/>
    <w:rsid w:val="00AF4DD6"/>
    <w:rsid w:val="00AF5018"/>
    <w:rsid w:val="00AF56F2"/>
    <w:rsid w:val="00AF6CBA"/>
    <w:rsid w:val="00AF70B6"/>
    <w:rsid w:val="00B00130"/>
    <w:rsid w:val="00B00499"/>
    <w:rsid w:val="00B012C2"/>
    <w:rsid w:val="00B018A6"/>
    <w:rsid w:val="00B020D6"/>
    <w:rsid w:val="00B02494"/>
    <w:rsid w:val="00B024C8"/>
    <w:rsid w:val="00B02503"/>
    <w:rsid w:val="00B02D51"/>
    <w:rsid w:val="00B0309D"/>
    <w:rsid w:val="00B03CFD"/>
    <w:rsid w:val="00B04AEB"/>
    <w:rsid w:val="00B04CCC"/>
    <w:rsid w:val="00B055D8"/>
    <w:rsid w:val="00B0663F"/>
    <w:rsid w:val="00B06949"/>
    <w:rsid w:val="00B0722C"/>
    <w:rsid w:val="00B0723E"/>
    <w:rsid w:val="00B0737D"/>
    <w:rsid w:val="00B0761E"/>
    <w:rsid w:val="00B07EF1"/>
    <w:rsid w:val="00B07FE5"/>
    <w:rsid w:val="00B1083A"/>
    <w:rsid w:val="00B10D99"/>
    <w:rsid w:val="00B112E2"/>
    <w:rsid w:val="00B118E1"/>
    <w:rsid w:val="00B11945"/>
    <w:rsid w:val="00B11B2B"/>
    <w:rsid w:val="00B131B2"/>
    <w:rsid w:val="00B135BF"/>
    <w:rsid w:val="00B1363A"/>
    <w:rsid w:val="00B13778"/>
    <w:rsid w:val="00B1386E"/>
    <w:rsid w:val="00B151A9"/>
    <w:rsid w:val="00B15549"/>
    <w:rsid w:val="00B1583E"/>
    <w:rsid w:val="00B16160"/>
    <w:rsid w:val="00B1659B"/>
    <w:rsid w:val="00B165AA"/>
    <w:rsid w:val="00B179DF"/>
    <w:rsid w:val="00B17C82"/>
    <w:rsid w:val="00B212EC"/>
    <w:rsid w:val="00B21562"/>
    <w:rsid w:val="00B2180A"/>
    <w:rsid w:val="00B21C4D"/>
    <w:rsid w:val="00B21C9C"/>
    <w:rsid w:val="00B21D7F"/>
    <w:rsid w:val="00B21FE1"/>
    <w:rsid w:val="00B22D1D"/>
    <w:rsid w:val="00B22E17"/>
    <w:rsid w:val="00B24CAB"/>
    <w:rsid w:val="00B2565F"/>
    <w:rsid w:val="00B25F93"/>
    <w:rsid w:val="00B262F6"/>
    <w:rsid w:val="00B26847"/>
    <w:rsid w:val="00B26FDD"/>
    <w:rsid w:val="00B27C96"/>
    <w:rsid w:val="00B308C5"/>
    <w:rsid w:val="00B30A0F"/>
    <w:rsid w:val="00B32C5A"/>
    <w:rsid w:val="00B32F28"/>
    <w:rsid w:val="00B33DF7"/>
    <w:rsid w:val="00B34100"/>
    <w:rsid w:val="00B34D32"/>
    <w:rsid w:val="00B358B5"/>
    <w:rsid w:val="00B35D00"/>
    <w:rsid w:val="00B3758E"/>
    <w:rsid w:val="00B37883"/>
    <w:rsid w:val="00B40E39"/>
    <w:rsid w:val="00B40F93"/>
    <w:rsid w:val="00B4101D"/>
    <w:rsid w:val="00B41805"/>
    <w:rsid w:val="00B41A6D"/>
    <w:rsid w:val="00B42072"/>
    <w:rsid w:val="00B43CB6"/>
    <w:rsid w:val="00B43FCD"/>
    <w:rsid w:val="00B4407E"/>
    <w:rsid w:val="00B4434E"/>
    <w:rsid w:val="00B44367"/>
    <w:rsid w:val="00B44A55"/>
    <w:rsid w:val="00B4696B"/>
    <w:rsid w:val="00B47BFD"/>
    <w:rsid w:val="00B47F7D"/>
    <w:rsid w:val="00B47F96"/>
    <w:rsid w:val="00B50202"/>
    <w:rsid w:val="00B50233"/>
    <w:rsid w:val="00B50B9B"/>
    <w:rsid w:val="00B511C1"/>
    <w:rsid w:val="00B513C2"/>
    <w:rsid w:val="00B515CE"/>
    <w:rsid w:val="00B51EEF"/>
    <w:rsid w:val="00B52EA4"/>
    <w:rsid w:val="00B5562A"/>
    <w:rsid w:val="00B55AD4"/>
    <w:rsid w:val="00B55B5E"/>
    <w:rsid w:val="00B55D8F"/>
    <w:rsid w:val="00B56631"/>
    <w:rsid w:val="00B57C02"/>
    <w:rsid w:val="00B57E3D"/>
    <w:rsid w:val="00B6011C"/>
    <w:rsid w:val="00B60631"/>
    <w:rsid w:val="00B60829"/>
    <w:rsid w:val="00B60924"/>
    <w:rsid w:val="00B61120"/>
    <w:rsid w:val="00B61437"/>
    <w:rsid w:val="00B6462A"/>
    <w:rsid w:val="00B65D62"/>
    <w:rsid w:val="00B6650E"/>
    <w:rsid w:val="00B6702B"/>
    <w:rsid w:val="00B7078D"/>
    <w:rsid w:val="00B713AC"/>
    <w:rsid w:val="00B71777"/>
    <w:rsid w:val="00B71968"/>
    <w:rsid w:val="00B72C9D"/>
    <w:rsid w:val="00B72D95"/>
    <w:rsid w:val="00B72F66"/>
    <w:rsid w:val="00B736C9"/>
    <w:rsid w:val="00B73AC8"/>
    <w:rsid w:val="00B73C3A"/>
    <w:rsid w:val="00B73C98"/>
    <w:rsid w:val="00B73F46"/>
    <w:rsid w:val="00B75910"/>
    <w:rsid w:val="00B75B72"/>
    <w:rsid w:val="00B7623B"/>
    <w:rsid w:val="00B76599"/>
    <w:rsid w:val="00B765FF"/>
    <w:rsid w:val="00B767EA"/>
    <w:rsid w:val="00B777B8"/>
    <w:rsid w:val="00B77AF4"/>
    <w:rsid w:val="00B77D56"/>
    <w:rsid w:val="00B77DB2"/>
    <w:rsid w:val="00B8021E"/>
    <w:rsid w:val="00B80744"/>
    <w:rsid w:val="00B807AC"/>
    <w:rsid w:val="00B80F43"/>
    <w:rsid w:val="00B82A8F"/>
    <w:rsid w:val="00B8348A"/>
    <w:rsid w:val="00B840F2"/>
    <w:rsid w:val="00B8496F"/>
    <w:rsid w:val="00B85263"/>
    <w:rsid w:val="00B85348"/>
    <w:rsid w:val="00B87B8E"/>
    <w:rsid w:val="00B87F3F"/>
    <w:rsid w:val="00B90055"/>
    <w:rsid w:val="00B90E4C"/>
    <w:rsid w:val="00B913E3"/>
    <w:rsid w:val="00B91658"/>
    <w:rsid w:val="00B917A6"/>
    <w:rsid w:val="00B91B80"/>
    <w:rsid w:val="00B91E7C"/>
    <w:rsid w:val="00B9357E"/>
    <w:rsid w:val="00B937A4"/>
    <w:rsid w:val="00B93815"/>
    <w:rsid w:val="00B93F70"/>
    <w:rsid w:val="00B951A7"/>
    <w:rsid w:val="00B953F3"/>
    <w:rsid w:val="00B95543"/>
    <w:rsid w:val="00B957E5"/>
    <w:rsid w:val="00B95807"/>
    <w:rsid w:val="00B97645"/>
    <w:rsid w:val="00B97E83"/>
    <w:rsid w:val="00BA0BDA"/>
    <w:rsid w:val="00BA2171"/>
    <w:rsid w:val="00BA2477"/>
    <w:rsid w:val="00BA27C6"/>
    <w:rsid w:val="00BA2AE1"/>
    <w:rsid w:val="00BA2E62"/>
    <w:rsid w:val="00BA300F"/>
    <w:rsid w:val="00BA367D"/>
    <w:rsid w:val="00BA3A5B"/>
    <w:rsid w:val="00BA4686"/>
    <w:rsid w:val="00BA4FB0"/>
    <w:rsid w:val="00BA52DE"/>
    <w:rsid w:val="00BA6921"/>
    <w:rsid w:val="00BA7713"/>
    <w:rsid w:val="00BA7766"/>
    <w:rsid w:val="00BA779D"/>
    <w:rsid w:val="00BA7C99"/>
    <w:rsid w:val="00BB0242"/>
    <w:rsid w:val="00BB07E0"/>
    <w:rsid w:val="00BB2031"/>
    <w:rsid w:val="00BB2426"/>
    <w:rsid w:val="00BB2565"/>
    <w:rsid w:val="00BB2E47"/>
    <w:rsid w:val="00BB4462"/>
    <w:rsid w:val="00BB55EA"/>
    <w:rsid w:val="00BB5815"/>
    <w:rsid w:val="00BB5BF6"/>
    <w:rsid w:val="00BB65D4"/>
    <w:rsid w:val="00BB6C5D"/>
    <w:rsid w:val="00BB6E1D"/>
    <w:rsid w:val="00BB6E77"/>
    <w:rsid w:val="00BB7611"/>
    <w:rsid w:val="00BB770F"/>
    <w:rsid w:val="00BC042C"/>
    <w:rsid w:val="00BC072E"/>
    <w:rsid w:val="00BC0F2F"/>
    <w:rsid w:val="00BC14C4"/>
    <w:rsid w:val="00BC299C"/>
    <w:rsid w:val="00BC3BD6"/>
    <w:rsid w:val="00BC41AB"/>
    <w:rsid w:val="00BC4348"/>
    <w:rsid w:val="00BC4F79"/>
    <w:rsid w:val="00BC52AD"/>
    <w:rsid w:val="00BC54CD"/>
    <w:rsid w:val="00BC5719"/>
    <w:rsid w:val="00BC5E8B"/>
    <w:rsid w:val="00BC5EE3"/>
    <w:rsid w:val="00BC64F4"/>
    <w:rsid w:val="00BD09B0"/>
    <w:rsid w:val="00BD0C23"/>
    <w:rsid w:val="00BD0EBB"/>
    <w:rsid w:val="00BD206D"/>
    <w:rsid w:val="00BD29C1"/>
    <w:rsid w:val="00BD360A"/>
    <w:rsid w:val="00BD366D"/>
    <w:rsid w:val="00BD3C2C"/>
    <w:rsid w:val="00BD5E56"/>
    <w:rsid w:val="00BD5EB3"/>
    <w:rsid w:val="00BD60AF"/>
    <w:rsid w:val="00BD7173"/>
    <w:rsid w:val="00BD7327"/>
    <w:rsid w:val="00BD74A2"/>
    <w:rsid w:val="00BE000B"/>
    <w:rsid w:val="00BE0EC8"/>
    <w:rsid w:val="00BE1348"/>
    <w:rsid w:val="00BE1DDD"/>
    <w:rsid w:val="00BE2ED8"/>
    <w:rsid w:val="00BE3058"/>
    <w:rsid w:val="00BE36D2"/>
    <w:rsid w:val="00BE3D2D"/>
    <w:rsid w:val="00BE4488"/>
    <w:rsid w:val="00BE58BA"/>
    <w:rsid w:val="00BE6790"/>
    <w:rsid w:val="00BE68C9"/>
    <w:rsid w:val="00BE68D3"/>
    <w:rsid w:val="00BE6978"/>
    <w:rsid w:val="00BE77CE"/>
    <w:rsid w:val="00BE7B95"/>
    <w:rsid w:val="00BF0DA1"/>
    <w:rsid w:val="00BF2CB9"/>
    <w:rsid w:val="00BF2CCB"/>
    <w:rsid w:val="00BF39AB"/>
    <w:rsid w:val="00BF401B"/>
    <w:rsid w:val="00BF480D"/>
    <w:rsid w:val="00BF4AFB"/>
    <w:rsid w:val="00BF59B8"/>
    <w:rsid w:val="00BF5A4D"/>
    <w:rsid w:val="00BF6D69"/>
    <w:rsid w:val="00BF78A5"/>
    <w:rsid w:val="00BF78B7"/>
    <w:rsid w:val="00C00063"/>
    <w:rsid w:val="00C00887"/>
    <w:rsid w:val="00C00FF3"/>
    <w:rsid w:val="00C012B9"/>
    <w:rsid w:val="00C01336"/>
    <w:rsid w:val="00C01847"/>
    <w:rsid w:val="00C01DFE"/>
    <w:rsid w:val="00C0252F"/>
    <w:rsid w:val="00C02A5D"/>
    <w:rsid w:val="00C02D38"/>
    <w:rsid w:val="00C031D6"/>
    <w:rsid w:val="00C04277"/>
    <w:rsid w:val="00C0531C"/>
    <w:rsid w:val="00C0554F"/>
    <w:rsid w:val="00C069DF"/>
    <w:rsid w:val="00C06A6A"/>
    <w:rsid w:val="00C076D3"/>
    <w:rsid w:val="00C07840"/>
    <w:rsid w:val="00C1023A"/>
    <w:rsid w:val="00C10551"/>
    <w:rsid w:val="00C107E9"/>
    <w:rsid w:val="00C10B22"/>
    <w:rsid w:val="00C10DCF"/>
    <w:rsid w:val="00C11F4A"/>
    <w:rsid w:val="00C13227"/>
    <w:rsid w:val="00C13382"/>
    <w:rsid w:val="00C149F1"/>
    <w:rsid w:val="00C14C49"/>
    <w:rsid w:val="00C15983"/>
    <w:rsid w:val="00C167C3"/>
    <w:rsid w:val="00C16EF7"/>
    <w:rsid w:val="00C200B8"/>
    <w:rsid w:val="00C203D2"/>
    <w:rsid w:val="00C2075C"/>
    <w:rsid w:val="00C208C8"/>
    <w:rsid w:val="00C21323"/>
    <w:rsid w:val="00C238DA"/>
    <w:rsid w:val="00C24971"/>
    <w:rsid w:val="00C24C07"/>
    <w:rsid w:val="00C24F4E"/>
    <w:rsid w:val="00C25589"/>
    <w:rsid w:val="00C26172"/>
    <w:rsid w:val="00C26AA6"/>
    <w:rsid w:val="00C26DDB"/>
    <w:rsid w:val="00C275DF"/>
    <w:rsid w:val="00C27799"/>
    <w:rsid w:val="00C32199"/>
    <w:rsid w:val="00C32A67"/>
    <w:rsid w:val="00C32B5A"/>
    <w:rsid w:val="00C3335A"/>
    <w:rsid w:val="00C33C45"/>
    <w:rsid w:val="00C34029"/>
    <w:rsid w:val="00C343F5"/>
    <w:rsid w:val="00C3494D"/>
    <w:rsid w:val="00C34D84"/>
    <w:rsid w:val="00C34FF6"/>
    <w:rsid w:val="00C35375"/>
    <w:rsid w:val="00C35716"/>
    <w:rsid w:val="00C35F78"/>
    <w:rsid w:val="00C36298"/>
    <w:rsid w:val="00C368D9"/>
    <w:rsid w:val="00C3694C"/>
    <w:rsid w:val="00C3737B"/>
    <w:rsid w:val="00C376C9"/>
    <w:rsid w:val="00C4345B"/>
    <w:rsid w:val="00C44A63"/>
    <w:rsid w:val="00C44D0C"/>
    <w:rsid w:val="00C45184"/>
    <w:rsid w:val="00C45642"/>
    <w:rsid w:val="00C45985"/>
    <w:rsid w:val="00C45D44"/>
    <w:rsid w:val="00C45DED"/>
    <w:rsid w:val="00C47117"/>
    <w:rsid w:val="00C477A0"/>
    <w:rsid w:val="00C513B5"/>
    <w:rsid w:val="00C51B60"/>
    <w:rsid w:val="00C5209C"/>
    <w:rsid w:val="00C521B0"/>
    <w:rsid w:val="00C5281C"/>
    <w:rsid w:val="00C54228"/>
    <w:rsid w:val="00C54362"/>
    <w:rsid w:val="00C550AB"/>
    <w:rsid w:val="00C56FDF"/>
    <w:rsid w:val="00C6006E"/>
    <w:rsid w:val="00C60B92"/>
    <w:rsid w:val="00C60F96"/>
    <w:rsid w:val="00C614F7"/>
    <w:rsid w:val="00C61B86"/>
    <w:rsid w:val="00C61E4B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D34"/>
    <w:rsid w:val="00C67365"/>
    <w:rsid w:val="00C67E31"/>
    <w:rsid w:val="00C706FF"/>
    <w:rsid w:val="00C70D08"/>
    <w:rsid w:val="00C716CD"/>
    <w:rsid w:val="00C729BF"/>
    <w:rsid w:val="00C72F45"/>
    <w:rsid w:val="00C73A17"/>
    <w:rsid w:val="00C74193"/>
    <w:rsid w:val="00C741EF"/>
    <w:rsid w:val="00C74939"/>
    <w:rsid w:val="00C7532D"/>
    <w:rsid w:val="00C75A65"/>
    <w:rsid w:val="00C75B06"/>
    <w:rsid w:val="00C75EB3"/>
    <w:rsid w:val="00C764AA"/>
    <w:rsid w:val="00C7653E"/>
    <w:rsid w:val="00C77960"/>
    <w:rsid w:val="00C77A48"/>
    <w:rsid w:val="00C77E39"/>
    <w:rsid w:val="00C80198"/>
    <w:rsid w:val="00C812FA"/>
    <w:rsid w:val="00C81C3D"/>
    <w:rsid w:val="00C82604"/>
    <w:rsid w:val="00C82B68"/>
    <w:rsid w:val="00C82C6A"/>
    <w:rsid w:val="00C849ED"/>
    <w:rsid w:val="00C84F7F"/>
    <w:rsid w:val="00C85323"/>
    <w:rsid w:val="00C8595E"/>
    <w:rsid w:val="00C8668D"/>
    <w:rsid w:val="00C8677D"/>
    <w:rsid w:val="00C8713C"/>
    <w:rsid w:val="00C872D3"/>
    <w:rsid w:val="00C875B8"/>
    <w:rsid w:val="00C8761C"/>
    <w:rsid w:val="00C87787"/>
    <w:rsid w:val="00C879EC"/>
    <w:rsid w:val="00C879F2"/>
    <w:rsid w:val="00C9149D"/>
    <w:rsid w:val="00C9231F"/>
    <w:rsid w:val="00C9251D"/>
    <w:rsid w:val="00C92EE1"/>
    <w:rsid w:val="00C934F8"/>
    <w:rsid w:val="00C93DA7"/>
    <w:rsid w:val="00C941A1"/>
    <w:rsid w:val="00C94219"/>
    <w:rsid w:val="00C95B7B"/>
    <w:rsid w:val="00C96475"/>
    <w:rsid w:val="00C9722F"/>
    <w:rsid w:val="00C973A5"/>
    <w:rsid w:val="00CA083D"/>
    <w:rsid w:val="00CA08F3"/>
    <w:rsid w:val="00CA12E0"/>
    <w:rsid w:val="00CA31E6"/>
    <w:rsid w:val="00CA43F6"/>
    <w:rsid w:val="00CA6515"/>
    <w:rsid w:val="00CA6C40"/>
    <w:rsid w:val="00CB0385"/>
    <w:rsid w:val="00CB12F7"/>
    <w:rsid w:val="00CB19EF"/>
    <w:rsid w:val="00CB2011"/>
    <w:rsid w:val="00CB2418"/>
    <w:rsid w:val="00CB249E"/>
    <w:rsid w:val="00CB3116"/>
    <w:rsid w:val="00CB34EC"/>
    <w:rsid w:val="00CB45E9"/>
    <w:rsid w:val="00CB4BC7"/>
    <w:rsid w:val="00CB540D"/>
    <w:rsid w:val="00CB5673"/>
    <w:rsid w:val="00CB610A"/>
    <w:rsid w:val="00CB70A0"/>
    <w:rsid w:val="00CC03E2"/>
    <w:rsid w:val="00CC1589"/>
    <w:rsid w:val="00CC270C"/>
    <w:rsid w:val="00CC2DC2"/>
    <w:rsid w:val="00CC3F51"/>
    <w:rsid w:val="00CC5881"/>
    <w:rsid w:val="00CC7797"/>
    <w:rsid w:val="00CC7CA0"/>
    <w:rsid w:val="00CD0A4D"/>
    <w:rsid w:val="00CD0B14"/>
    <w:rsid w:val="00CD146E"/>
    <w:rsid w:val="00CD25DC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F0E"/>
    <w:rsid w:val="00CD763D"/>
    <w:rsid w:val="00CD7A29"/>
    <w:rsid w:val="00CD7AAE"/>
    <w:rsid w:val="00CD7B20"/>
    <w:rsid w:val="00CD7FBD"/>
    <w:rsid w:val="00CE03B0"/>
    <w:rsid w:val="00CE0D86"/>
    <w:rsid w:val="00CE0F86"/>
    <w:rsid w:val="00CE1098"/>
    <w:rsid w:val="00CE20DF"/>
    <w:rsid w:val="00CE2C12"/>
    <w:rsid w:val="00CE3066"/>
    <w:rsid w:val="00CE3F9B"/>
    <w:rsid w:val="00CE42D4"/>
    <w:rsid w:val="00CE502B"/>
    <w:rsid w:val="00CE5628"/>
    <w:rsid w:val="00CE7949"/>
    <w:rsid w:val="00CF02F1"/>
    <w:rsid w:val="00CF0333"/>
    <w:rsid w:val="00CF079F"/>
    <w:rsid w:val="00CF0D89"/>
    <w:rsid w:val="00CF0DDC"/>
    <w:rsid w:val="00CF0FEA"/>
    <w:rsid w:val="00CF1BD5"/>
    <w:rsid w:val="00CF1EA1"/>
    <w:rsid w:val="00CF1F6E"/>
    <w:rsid w:val="00CF33ED"/>
    <w:rsid w:val="00CF372B"/>
    <w:rsid w:val="00CF3A47"/>
    <w:rsid w:val="00CF3D7A"/>
    <w:rsid w:val="00CF476A"/>
    <w:rsid w:val="00CF4F52"/>
    <w:rsid w:val="00CF5A44"/>
    <w:rsid w:val="00CF5C26"/>
    <w:rsid w:val="00CF696C"/>
    <w:rsid w:val="00CF6C71"/>
    <w:rsid w:val="00CF7832"/>
    <w:rsid w:val="00D007D6"/>
    <w:rsid w:val="00D00C04"/>
    <w:rsid w:val="00D00D9F"/>
    <w:rsid w:val="00D01E8C"/>
    <w:rsid w:val="00D0277F"/>
    <w:rsid w:val="00D05437"/>
    <w:rsid w:val="00D05F6A"/>
    <w:rsid w:val="00D05FDC"/>
    <w:rsid w:val="00D06479"/>
    <w:rsid w:val="00D10526"/>
    <w:rsid w:val="00D111EA"/>
    <w:rsid w:val="00D12717"/>
    <w:rsid w:val="00D12A82"/>
    <w:rsid w:val="00D138A2"/>
    <w:rsid w:val="00D138AF"/>
    <w:rsid w:val="00D146A8"/>
    <w:rsid w:val="00D146E9"/>
    <w:rsid w:val="00D14BB8"/>
    <w:rsid w:val="00D15327"/>
    <w:rsid w:val="00D154B4"/>
    <w:rsid w:val="00D1615A"/>
    <w:rsid w:val="00D164AC"/>
    <w:rsid w:val="00D16D65"/>
    <w:rsid w:val="00D16E0C"/>
    <w:rsid w:val="00D1703D"/>
    <w:rsid w:val="00D17F50"/>
    <w:rsid w:val="00D203F0"/>
    <w:rsid w:val="00D2131E"/>
    <w:rsid w:val="00D23142"/>
    <w:rsid w:val="00D25232"/>
    <w:rsid w:val="00D25287"/>
    <w:rsid w:val="00D25B05"/>
    <w:rsid w:val="00D25C32"/>
    <w:rsid w:val="00D270A2"/>
    <w:rsid w:val="00D27264"/>
    <w:rsid w:val="00D27401"/>
    <w:rsid w:val="00D27E2F"/>
    <w:rsid w:val="00D27EB3"/>
    <w:rsid w:val="00D27FB8"/>
    <w:rsid w:val="00D3076E"/>
    <w:rsid w:val="00D30A33"/>
    <w:rsid w:val="00D31086"/>
    <w:rsid w:val="00D315C9"/>
    <w:rsid w:val="00D31671"/>
    <w:rsid w:val="00D31AC3"/>
    <w:rsid w:val="00D3200B"/>
    <w:rsid w:val="00D325FE"/>
    <w:rsid w:val="00D326AE"/>
    <w:rsid w:val="00D3276A"/>
    <w:rsid w:val="00D3278A"/>
    <w:rsid w:val="00D32E13"/>
    <w:rsid w:val="00D32FBA"/>
    <w:rsid w:val="00D32FEE"/>
    <w:rsid w:val="00D33C96"/>
    <w:rsid w:val="00D3448C"/>
    <w:rsid w:val="00D3458A"/>
    <w:rsid w:val="00D34B47"/>
    <w:rsid w:val="00D3578C"/>
    <w:rsid w:val="00D362CD"/>
    <w:rsid w:val="00D37AFF"/>
    <w:rsid w:val="00D37D07"/>
    <w:rsid w:val="00D37DA1"/>
    <w:rsid w:val="00D405C0"/>
    <w:rsid w:val="00D40BAE"/>
    <w:rsid w:val="00D40D10"/>
    <w:rsid w:val="00D4124F"/>
    <w:rsid w:val="00D412F6"/>
    <w:rsid w:val="00D41A7A"/>
    <w:rsid w:val="00D41C24"/>
    <w:rsid w:val="00D42097"/>
    <w:rsid w:val="00D42E25"/>
    <w:rsid w:val="00D42F90"/>
    <w:rsid w:val="00D437AC"/>
    <w:rsid w:val="00D43867"/>
    <w:rsid w:val="00D43E2C"/>
    <w:rsid w:val="00D440E0"/>
    <w:rsid w:val="00D4434E"/>
    <w:rsid w:val="00D443E9"/>
    <w:rsid w:val="00D4468A"/>
    <w:rsid w:val="00D4518A"/>
    <w:rsid w:val="00D45791"/>
    <w:rsid w:val="00D45D6E"/>
    <w:rsid w:val="00D45E85"/>
    <w:rsid w:val="00D46435"/>
    <w:rsid w:val="00D4719B"/>
    <w:rsid w:val="00D474D3"/>
    <w:rsid w:val="00D47A7C"/>
    <w:rsid w:val="00D47BB8"/>
    <w:rsid w:val="00D50620"/>
    <w:rsid w:val="00D50FB7"/>
    <w:rsid w:val="00D51CE2"/>
    <w:rsid w:val="00D51E1E"/>
    <w:rsid w:val="00D5300C"/>
    <w:rsid w:val="00D530D9"/>
    <w:rsid w:val="00D539E7"/>
    <w:rsid w:val="00D544EF"/>
    <w:rsid w:val="00D54692"/>
    <w:rsid w:val="00D54A52"/>
    <w:rsid w:val="00D55A4D"/>
    <w:rsid w:val="00D55E8E"/>
    <w:rsid w:val="00D5669A"/>
    <w:rsid w:val="00D5685B"/>
    <w:rsid w:val="00D571D5"/>
    <w:rsid w:val="00D575B6"/>
    <w:rsid w:val="00D576B8"/>
    <w:rsid w:val="00D57C95"/>
    <w:rsid w:val="00D608E3"/>
    <w:rsid w:val="00D628E1"/>
    <w:rsid w:val="00D62F6F"/>
    <w:rsid w:val="00D6312C"/>
    <w:rsid w:val="00D6364C"/>
    <w:rsid w:val="00D63DCD"/>
    <w:rsid w:val="00D63E4C"/>
    <w:rsid w:val="00D642B7"/>
    <w:rsid w:val="00D64460"/>
    <w:rsid w:val="00D64B4F"/>
    <w:rsid w:val="00D6554D"/>
    <w:rsid w:val="00D66223"/>
    <w:rsid w:val="00D67342"/>
    <w:rsid w:val="00D67C0C"/>
    <w:rsid w:val="00D7055D"/>
    <w:rsid w:val="00D70798"/>
    <w:rsid w:val="00D70A30"/>
    <w:rsid w:val="00D70B8B"/>
    <w:rsid w:val="00D71624"/>
    <w:rsid w:val="00D71994"/>
    <w:rsid w:val="00D72556"/>
    <w:rsid w:val="00D73C8D"/>
    <w:rsid w:val="00D73DDE"/>
    <w:rsid w:val="00D740ED"/>
    <w:rsid w:val="00D743C9"/>
    <w:rsid w:val="00D765B2"/>
    <w:rsid w:val="00D775D5"/>
    <w:rsid w:val="00D77B75"/>
    <w:rsid w:val="00D77BA9"/>
    <w:rsid w:val="00D8023C"/>
    <w:rsid w:val="00D8053B"/>
    <w:rsid w:val="00D80E52"/>
    <w:rsid w:val="00D81596"/>
    <w:rsid w:val="00D816CD"/>
    <w:rsid w:val="00D81862"/>
    <w:rsid w:val="00D826B2"/>
    <w:rsid w:val="00D82ED6"/>
    <w:rsid w:val="00D82F74"/>
    <w:rsid w:val="00D848EC"/>
    <w:rsid w:val="00D87D17"/>
    <w:rsid w:val="00D87EE0"/>
    <w:rsid w:val="00D91796"/>
    <w:rsid w:val="00D91B72"/>
    <w:rsid w:val="00D91D51"/>
    <w:rsid w:val="00D91DB9"/>
    <w:rsid w:val="00D9224A"/>
    <w:rsid w:val="00D930A6"/>
    <w:rsid w:val="00D943DF"/>
    <w:rsid w:val="00D95020"/>
    <w:rsid w:val="00D9554D"/>
    <w:rsid w:val="00D95919"/>
    <w:rsid w:val="00D95A02"/>
    <w:rsid w:val="00D97312"/>
    <w:rsid w:val="00DA03FC"/>
    <w:rsid w:val="00DA0DA1"/>
    <w:rsid w:val="00DA144A"/>
    <w:rsid w:val="00DA14C7"/>
    <w:rsid w:val="00DA15CA"/>
    <w:rsid w:val="00DA180F"/>
    <w:rsid w:val="00DA31A8"/>
    <w:rsid w:val="00DA3C17"/>
    <w:rsid w:val="00DA4A26"/>
    <w:rsid w:val="00DA4CED"/>
    <w:rsid w:val="00DA614A"/>
    <w:rsid w:val="00DA6813"/>
    <w:rsid w:val="00DA74DC"/>
    <w:rsid w:val="00DA77D3"/>
    <w:rsid w:val="00DA7B80"/>
    <w:rsid w:val="00DB0006"/>
    <w:rsid w:val="00DB050B"/>
    <w:rsid w:val="00DB0865"/>
    <w:rsid w:val="00DB15B4"/>
    <w:rsid w:val="00DB29F6"/>
    <w:rsid w:val="00DB2DCF"/>
    <w:rsid w:val="00DB3322"/>
    <w:rsid w:val="00DB3B13"/>
    <w:rsid w:val="00DB4E61"/>
    <w:rsid w:val="00DB54D1"/>
    <w:rsid w:val="00DB5729"/>
    <w:rsid w:val="00DB6D77"/>
    <w:rsid w:val="00DB73B8"/>
    <w:rsid w:val="00DB74C0"/>
    <w:rsid w:val="00DC11FC"/>
    <w:rsid w:val="00DC235B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500"/>
    <w:rsid w:val="00DC5C44"/>
    <w:rsid w:val="00DC65A1"/>
    <w:rsid w:val="00DC6B3B"/>
    <w:rsid w:val="00DC782E"/>
    <w:rsid w:val="00DD014E"/>
    <w:rsid w:val="00DD10F8"/>
    <w:rsid w:val="00DD1700"/>
    <w:rsid w:val="00DD1F70"/>
    <w:rsid w:val="00DD254B"/>
    <w:rsid w:val="00DD355E"/>
    <w:rsid w:val="00DD3DC8"/>
    <w:rsid w:val="00DD4911"/>
    <w:rsid w:val="00DD5AE4"/>
    <w:rsid w:val="00DD63A4"/>
    <w:rsid w:val="00DD645D"/>
    <w:rsid w:val="00DD675D"/>
    <w:rsid w:val="00DD6FF1"/>
    <w:rsid w:val="00DD7520"/>
    <w:rsid w:val="00DD7659"/>
    <w:rsid w:val="00DD7BCC"/>
    <w:rsid w:val="00DE0629"/>
    <w:rsid w:val="00DE0A96"/>
    <w:rsid w:val="00DE0FD2"/>
    <w:rsid w:val="00DE17DD"/>
    <w:rsid w:val="00DE2438"/>
    <w:rsid w:val="00DE26C6"/>
    <w:rsid w:val="00DE446C"/>
    <w:rsid w:val="00DE475D"/>
    <w:rsid w:val="00DE4861"/>
    <w:rsid w:val="00DE4CED"/>
    <w:rsid w:val="00DE4CFE"/>
    <w:rsid w:val="00DE501A"/>
    <w:rsid w:val="00DE5353"/>
    <w:rsid w:val="00DE5922"/>
    <w:rsid w:val="00DE7480"/>
    <w:rsid w:val="00DE752D"/>
    <w:rsid w:val="00DE7CA4"/>
    <w:rsid w:val="00DF00F4"/>
    <w:rsid w:val="00DF02AE"/>
    <w:rsid w:val="00DF2074"/>
    <w:rsid w:val="00DF33BB"/>
    <w:rsid w:val="00DF3628"/>
    <w:rsid w:val="00DF3BAA"/>
    <w:rsid w:val="00DF3D01"/>
    <w:rsid w:val="00DF4327"/>
    <w:rsid w:val="00DF4365"/>
    <w:rsid w:val="00DF4D00"/>
    <w:rsid w:val="00DF530B"/>
    <w:rsid w:val="00DF54E8"/>
    <w:rsid w:val="00DF5ABF"/>
    <w:rsid w:val="00E01811"/>
    <w:rsid w:val="00E01E87"/>
    <w:rsid w:val="00E020C7"/>
    <w:rsid w:val="00E03306"/>
    <w:rsid w:val="00E037AC"/>
    <w:rsid w:val="00E03AE2"/>
    <w:rsid w:val="00E04036"/>
    <w:rsid w:val="00E04147"/>
    <w:rsid w:val="00E047E3"/>
    <w:rsid w:val="00E05035"/>
    <w:rsid w:val="00E05072"/>
    <w:rsid w:val="00E05557"/>
    <w:rsid w:val="00E059C0"/>
    <w:rsid w:val="00E05A0D"/>
    <w:rsid w:val="00E05F97"/>
    <w:rsid w:val="00E06B26"/>
    <w:rsid w:val="00E06E23"/>
    <w:rsid w:val="00E101FD"/>
    <w:rsid w:val="00E10358"/>
    <w:rsid w:val="00E10B97"/>
    <w:rsid w:val="00E10F1C"/>
    <w:rsid w:val="00E11177"/>
    <w:rsid w:val="00E11249"/>
    <w:rsid w:val="00E11968"/>
    <w:rsid w:val="00E12856"/>
    <w:rsid w:val="00E13B12"/>
    <w:rsid w:val="00E14172"/>
    <w:rsid w:val="00E141CB"/>
    <w:rsid w:val="00E1423F"/>
    <w:rsid w:val="00E1435F"/>
    <w:rsid w:val="00E14589"/>
    <w:rsid w:val="00E14A8E"/>
    <w:rsid w:val="00E1598F"/>
    <w:rsid w:val="00E161D2"/>
    <w:rsid w:val="00E1681F"/>
    <w:rsid w:val="00E168D8"/>
    <w:rsid w:val="00E17766"/>
    <w:rsid w:val="00E20BB2"/>
    <w:rsid w:val="00E20CF3"/>
    <w:rsid w:val="00E2111A"/>
    <w:rsid w:val="00E2180B"/>
    <w:rsid w:val="00E21848"/>
    <w:rsid w:val="00E221B7"/>
    <w:rsid w:val="00E228CA"/>
    <w:rsid w:val="00E22CD8"/>
    <w:rsid w:val="00E23D1C"/>
    <w:rsid w:val="00E23D39"/>
    <w:rsid w:val="00E240A2"/>
    <w:rsid w:val="00E24862"/>
    <w:rsid w:val="00E24A5F"/>
    <w:rsid w:val="00E24DFC"/>
    <w:rsid w:val="00E26481"/>
    <w:rsid w:val="00E26D86"/>
    <w:rsid w:val="00E27828"/>
    <w:rsid w:val="00E31186"/>
    <w:rsid w:val="00E313AA"/>
    <w:rsid w:val="00E31B61"/>
    <w:rsid w:val="00E321B8"/>
    <w:rsid w:val="00E3237F"/>
    <w:rsid w:val="00E327B2"/>
    <w:rsid w:val="00E32BF4"/>
    <w:rsid w:val="00E34927"/>
    <w:rsid w:val="00E349FB"/>
    <w:rsid w:val="00E34E85"/>
    <w:rsid w:val="00E3553A"/>
    <w:rsid w:val="00E35814"/>
    <w:rsid w:val="00E361C4"/>
    <w:rsid w:val="00E40245"/>
    <w:rsid w:val="00E40F29"/>
    <w:rsid w:val="00E41C62"/>
    <w:rsid w:val="00E41F0A"/>
    <w:rsid w:val="00E42FF6"/>
    <w:rsid w:val="00E4306B"/>
    <w:rsid w:val="00E43933"/>
    <w:rsid w:val="00E43B48"/>
    <w:rsid w:val="00E44BD9"/>
    <w:rsid w:val="00E44E3A"/>
    <w:rsid w:val="00E45761"/>
    <w:rsid w:val="00E46438"/>
    <w:rsid w:val="00E46ACF"/>
    <w:rsid w:val="00E501A6"/>
    <w:rsid w:val="00E50553"/>
    <w:rsid w:val="00E50F83"/>
    <w:rsid w:val="00E517A3"/>
    <w:rsid w:val="00E51D12"/>
    <w:rsid w:val="00E53AA5"/>
    <w:rsid w:val="00E53F06"/>
    <w:rsid w:val="00E55687"/>
    <w:rsid w:val="00E557DC"/>
    <w:rsid w:val="00E55A36"/>
    <w:rsid w:val="00E55A88"/>
    <w:rsid w:val="00E56756"/>
    <w:rsid w:val="00E569D0"/>
    <w:rsid w:val="00E5709F"/>
    <w:rsid w:val="00E5739C"/>
    <w:rsid w:val="00E57847"/>
    <w:rsid w:val="00E600C5"/>
    <w:rsid w:val="00E6059F"/>
    <w:rsid w:val="00E60798"/>
    <w:rsid w:val="00E61B3B"/>
    <w:rsid w:val="00E6378D"/>
    <w:rsid w:val="00E64120"/>
    <w:rsid w:val="00E6545A"/>
    <w:rsid w:val="00E65548"/>
    <w:rsid w:val="00E657BB"/>
    <w:rsid w:val="00E659BF"/>
    <w:rsid w:val="00E66CCC"/>
    <w:rsid w:val="00E6764F"/>
    <w:rsid w:val="00E676F9"/>
    <w:rsid w:val="00E70526"/>
    <w:rsid w:val="00E70F0C"/>
    <w:rsid w:val="00E726AC"/>
    <w:rsid w:val="00E72C36"/>
    <w:rsid w:val="00E72DCA"/>
    <w:rsid w:val="00E72E79"/>
    <w:rsid w:val="00E73003"/>
    <w:rsid w:val="00E7320F"/>
    <w:rsid w:val="00E742A3"/>
    <w:rsid w:val="00E746F7"/>
    <w:rsid w:val="00E74E54"/>
    <w:rsid w:val="00E74F0F"/>
    <w:rsid w:val="00E77501"/>
    <w:rsid w:val="00E77860"/>
    <w:rsid w:val="00E80BB9"/>
    <w:rsid w:val="00E81445"/>
    <w:rsid w:val="00E819C0"/>
    <w:rsid w:val="00E83080"/>
    <w:rsid w:val="00E830F7"/>
    <w:rsid w:val="00E85163"/>
    <w:rsid w:val="00E85374"/>
    <w:rsid w:val="00E85C9B"/>
    <w:rsid w:val="00E869C8"/>
    <w:rsid w:val="00E86BFC"/>
    <w:rsid w:val="00E87391"/>
    <w:rsid w:val="00E8782D"/>
    <w:rsid w:val="00E87B6D"/>
    <w:rsid w:val="00E90A84"/>
    <w:rsid w:val="00E90F59"/>
    <w:rsid w:val="00E92247"/>
    <w:rsid w:val="00E93987"/>
    <w:rsid w:val="00E93C14"/>
    <w:rsid w:val="00E93C79"/>
    <w:rsid w:val="00E94AEA"/>
    <w:rsid w:val="00E94E20"/>
    <w:rsid w:val="00E963CD"/>
    <w:rsid w:val="00E969A5"/>
    <w:rsid w:val="00E977AE"/>
    <w:rsid w:val="00E97C9F"/>
    <w:rsid w:val="00EA00B9"/>
    <w:rsid w:val="00EA00E6"/>
    <w:rsid w:val="00EA06CE"/>
    <w:rsid w:val="00EA1076"/>
    <w:rsid w:val="00EA188E"/>
    <w:rsid w:val="00EA18B0"/>
    <w:rsid w:val="00EA1F89"/>
    <w:rsid w:val="00EA2B98"/>
    <w:rsid w:val="00EA3039"/>
    <w:rsid w:val="00EA30A9"/>
    <w:rsid w:val="00EA3FD1"/>
    <w:rsid w:val="00EA437C"/>
    <w:rsid w:val="00EA4B31"/>
    <w:rsid w:val="00EA63FF"/>
    <w:rsid w:val="00EA643C"/>
    <w:rsid w:val="00EA6939"/>
    <w:rsid w:val="00EA70BC"/>
    <w:rsid w:val="00EA70C6"/>
    <w:rsid w:val="00EA7F96"/>
    <w:rsid w:val="00EB0701"/>
    <w:rsid w:val="00EB07F3"/>
    <w:rsid w:val="00EB1947"/>
    <w:rsid w:val="00EB1CD5"/>
    <w:rsid w:val="00EB1EEA"/>
    <w:rsid w:val="00EB25C9"/>
    <w:rsid w:val="00EB2B9E"/>
    <w:rsid w:val="00EB2BE9"/>
    <w:rsid w:val="00EB2D79"/>
    <w:rsid w:val="00EB2FE8"/>
    <w:rsid w:val="00EB31B5"/>
    <w:rsid w:val="00EB5D08"/>
    <w:rsid w:val="00EB729B"/>
    <w:rsid w:val="00EB76A7"/>
    <w:rsid w:val="00EC020C"/>
    <w:rsid w:val="00EC087E"/>
    <w:rsid w:val="00EC1080"/>
    <w:rsid w:val="00EC23B2"/>
    <w:rsid w:val="00EC3932"/>
    <w:rsid w:val="00EC4575"/>
    <w:rsid w:val="00EC5198"/>
    <w:rsid w:val="00EC528D"/>
    <w:rsid w:val="00EC5D99"/>
    <w:rsid w:val="00EC73D8"/>
    <w:rsid w:val="00ED05DC"/>
    <w:rsid w:val="00ED129A"/>
    <w:rsid w:val="00ED1A45"/>
    <w:rsid w:val="00ED1D73"/>
    <w:rsid w:val="00ED2076"/>
    <w:rsid w:val="00ED5679"/>
    <w:rsid w:val="00ED7C91"/>
    <w:rsid w:val="00ED7D2F"/>
    <w:rsid w:val="00ED7E2C"/>
    <w:rsid w:val="00EE0738"/>
    <w:rsid w:val="00EE0C73"/>
    <w:rsid w:val="00EE0E5E"/>
    <w:rsid w:val="00EE0F54"/>
    <w:rsid w:val="00EE1356"/>
    <w:rsid w:val="00EE1826"/>
    <w:rsid w:val="00EE1BBE"/>
    <w:rsid w:val="00EE2256"/>
    <w:rsid w:val="00EE22D7"/>
    <w:rsid w:val="00EE391B"/>
    <w:rsid w:val="00EE3929"/>
    <w:rsid w:val="00EE3F05"/>
    <w:rsid w:val="00EE46C0"/>
    <w:rsid w:val="00EE4752"/>
    <w:rsid w:val="00EE50E7"/>
    <w:rsid w:val="00EE5769"/>
    <w:rsid w:val="00EE6B6C"/>
    <w:rsid w:val="00EE739A"/>
    <w:rsid w:val="00EE7EDD"/>
    <w:rsid w:val="00EE7FDB"/>
    <w:rsid w:val="00EF0C7A"/>
    <w:rsid w:val="00EF0D0D"/>
    <w:rsid w:val="00EF2194"/>
    <w:rsid w:val="00EF24B6"/>
    <w:rsid w:val="00EF277C"/>
    <w:rsid w:val="00EF2C6B"/>
    <w:rsid w:val="00EF2E23"/>
    <w:rsid w:val="00EF31FF"/>
    <w:rsid w:val="00EF3F64"/>
    <w:rsid w:val="00EF4BD9"/>
    <w:rsid w:val="00EF6DB8"/>
    <w:rsid w:val="00EF7368"/>
    <w:rsid w:val="00EF7640"/>
    <w:rsid w:val="00EF78BD"/>
    <w:rsid w:val="00F0034B"/>
    <w:rsid w:val="00F00924"/>
    <w:rsid w:val="00F01F8B"/>
    <w:rsid w:val="00F0269A"/>
    <w:rsid w:val="00F0343B"/>
    <w:rsid w:val="00F035CF"/>
    <w:rsid w:val="00F03657"/>
    <w:rsid w:val="00F03DCB"/>
    <w:rsid w:val="00F05081"/>
    <w:rsid w:val="00F05201"/>
    <w:rsid w:val="00F05CC7"/>
    <w:rsid w:val="00F0739A"/>
    <w:rsid w:val="00F07DA9"/>
    <w:rsid w:val="00F12085"/>
    <w:rsid w:val="00F12160"/>
    <w:rsid w:val="00F12446"/>
    <w:rsid w:val="00F132C9"/>
    <w:rsid w:val="00F137D8"/>
    <w:rsid w:val="00F13E7A"/>
    <w:rsid w:val="00F14696"/>
    <w:rsid w:val="00F146E5"/>
    <w:rsid w:val="00F151C0"/>
    <w:rsid w:val="00F152EF"/>
    <w:rsid w:val="00F15CD6"/>
    <w:rsid w:val="00F15F19"/>
    <w:rsid w:val="00F16438"/>
    <w:rsid w:val="00F17A13"/>
    <w:rsid w:val="00F20211"/>
    <w:rsid w:val="00F20587"/>
    <w:rsid w:val="00F2069A"/>
    <w:rsid w:val="00F20EDE"/>
    <w:rsid w:val="00F214DC"/>
    <w:rsid w:val="00F21698"/>
    <w:rsid w:val="00F21932"/>
    <w:rsid w:val="00F2293E"/>
    <w:rsid w:val="00F22D35"/>
    <w:rsid w:val="00F22DF2"/>
    <w:rsid w:val="00F23F3C"/>
    <w:rsid w:val="00F24178"/>
    <w:rsid w:val="00F24C5F"/>
    <w:rsid w:val="00F24F77"/>
    <w:rsid w:val="00F257B9"/>
    <w:rsid w:val="00F258B2"/>
    <w:rsid w:val="00F265C1"/>
    <w:rsid w:val="00F272A1"/>
    <w:rsid w:val="00F27329"/>
    <w:rsid w:val="00F275F0"/>
    <w:rsid w:val="00F278A7"/>
    <w:rsid w:val="00F30837"/>
    <w:rsid w:val="00F31408"/>
    <w:rsid w:val="00F318EB"/>
    <w:rsid w:val="00F342CF"/>
    <w:rsid w:val="00F3471F"/>
    <w:rsid w:val="00F34BD8"/>
    <w:rsid w:val="00F34C7E"/>
    <w:rsid w:val="00F34D03"/>
    <w:rsid w:val="00F34E52"/>
    <w:rsid w:val="00F3566D"/>
    <w:rsid w:val="00F3577A"/>
    <w:rsid w:val="00F35E94"/>
    <w:rsid w:val="00F35FF3"/>
    <w:rsid w:val="00F3680E"/>
    <w:rsid w:val="00F36BDB"/>
    <w:rsid w:val="00F373A1"/>
    <w:rsid w:val="00F4080C"/>
    <w:rsid w:val="00F40F08"/>
    <w:rsid w:val="00F41471"/>
    <w:rsid w:val="00F41C6B"/>
    <w:rsid w:val="00F422A9"/>
    <w:rsid w:val="00F43CFB"/>
    <w:rsid w:val="00F43E42"/>
    <w:rsid w:val="00F43F5B"/>
    <w:rsid w:val="00F44102"/>
    <w:rsid w:val="00F44740"/>
    <w:rsid w:val="00F447E3"/>
    <w:rsid w:val="00F45ABB"/>
    <w:rsid w:val="00F45AFA"/>
    <w:rsid w:val="00F45C00"/>
    <w:rsid w:val="00F4681D"/>
    <w:rsid w:val="00F4731F"/>
    <w:rsid w:val="00F475ED"/>
    <w:rsid w:val="00F47D2D"/>
    <w:rsid w:val="00F5048C"/>
    <w:rsid w:val="00F504C9"/>
    <w:rsid w:val="00F51304"/>
    <w:rsid w:val="00F52A3D"/>
    <w:rsid w:val="00F53E1E"/>
    <w:rsid w:val="00F5474F"/>
    <w:rsid w:val="00F5496C"/>
    <w:rsid w:val="00F54D1A"/>
    <w:rsid w:val="00F555BF"/>
    <w:rsid w:val="00F5581D"/>
    <w:rsid w:val="00F55C50"/>
    <w:rsid w:val="00F5614C"/>
    <w:rsid w:val="00F56786"/>
    <w:rsid w:val="00F56AA5"/>
    <w:rsid w:val="00F5731A"/>
    <w:rsid w:val="00F57A31"/>
    <w:rsid w:val="00F60A20"/>
    <w:rsid w:val="00F60E72"/>
    <w:rsid w:val="00F61740"/>
    <w:rsid w:val="00F62BF9"/>
    <w:rsid w:val="00F65209"/>
    <w:rsid w:val="00F65664"/>
    <w:rsid w:val="00F65685"/>
    <w:rsid w:val="00F6707E"/>
    <w:rsid w:val="00F67661"/>
    <w:rsid w:val="00F67D92"/>
    <w:rsid w:val="00F70120"/>
    <w:rsid w:val="00F70943"/>
    <w:rsid w:val="00F70D96"/>
    <w:rsid w:val="00F71A9D"/>
    <w:rsid w:val="00F71BA3"/>
    <w:rsid w:val="00F71F50"/>
    <w:rsid w:val="00F72731"/>
    <w:rsid w:val="00F72A4B"/>
    <w:rsid w:val="00F739EA"/>
    <w:rsid w:val="00F73CDB"/>
    <w:rsid w:val="00F73CF7"/>
    <w:rsid w:val="00F74084"/>
    <w:rsid w:val="00F74514"/>
    <w:rsid w:val="00F74AEC"/>
    <w:rsid w:val="00F74E96"/>
    <w:rsid w:val="00F752BA"/>
    <w:rsid w:val="00F75E98"/>
    <w:rsid w:val="00F76A1B"/>
    <w:rsid w:val="00F76C02"/>
    <w:rsid w:val="00F7709E"/>
    <w:rsid w:val="00F77238"/>
    <w:rsid w:val="00F8064D"/>
    <w:rsid w:val="00F80AC1"/>
    <w:rsid w:val="00F8155F"/>
    <w:rsid w:val="00F815B0"/>
    <w:rsid w:val="00F815B7"/>
    <w:rsid w:val="00F816C4"/>
    <w:rsid w:val="00F81DDD"/>
    <w:rsid w:val="00F82141"/>
    <w:rsid w:val="00F8221D"/>
    <w:rsid w:val="00F83291"/>
    <w:rsid w:val="00F839CB"/>
    <w:rsid w:val="00F84C51"/>
    <w:rsid w:val="00F85BA2"/>
    <w:rsid w:val="00F86034"/>
    <w:rsid w:val="00F86B8D"/>
    <w:rsid w:val="00F87722"/>
    <w:rsid w:val="00F877AD"/>
    <w:rsid w:val="00F908DA"/>
    <w:rsid w:val="00F90AA9"/>
    <w:rsid w:val="00F90F51"/>
    <w:rsid w:val="00F9161C"/>
    <w:rsid w:val="00F9168F"/>
    <w:rsid w:val="00F91C7E"/>
    <w:rsid w:val="00F92963"/>
    <w:rsid w:val="00F936EC"/>
    <w:rsid w:val="00F9418E"/>
    <w:rsid w:val="00F94617"/>
    <w:rsid w:val="00F952AE"/>
    <w:rsid w:val="00F95DD0"/>
    <w:rsid w:val="00F95EA4"/>
    <w:rsid w:val="00F960B4"/>
    <w:rsid w:val="00F9618F"/>
    <w:rsid w:val="00F965D1"/>
    <w:rsid w:val="00F96F2A"/>
    <w:rsid w:val="00F977D4"/>
    <w:rsid w:val="00FA0A54"/>
    <w:rsid w:val="00FA29C1"/>
    <w:rsid w:val="00FA3826"/>
    <w:rsid w:val="00FA3BA1"/>
    <w:rsid w:val="00FA4828"/>
    <w:rsid w:val="00FA52E8"/>
    <w:rsid w:val="00FA531C"/>
    <w:rsid w:val="00FA5332"/>
    <w:rsid w:val="00FA615D"/>
    <w:rsid w:val="00FA6281"/>
    <w:rsid w:val="00FA7046"/>
    <w:rsid w:val="00FA79A1"/>
    <w:rsid w:val="00FB03FE"/>
    <w:rsid w:val="00FB0EA8"/>
    <w:rsid w:val="00FB17F1"/>
    <w:rsid w:val="00FB1EA0"/>
    <w:rsid w:val="00FB1EE8"/>
    <w:rsid w:val="00FB37F9"/>
    <w:rsid w:val="00FB3BF8"/>
    <w:rsid w:val="00FB439B"/>
    <w:rsid w:val="00FB4FD4"/>
    <w:rsid w:val="00FB5C99"/>
    <w:rsid w:val="00FB6023"/>
    <w:rsid w:val="00FB639E"/>
    <w:rsid w:val="00FB6F44"/>
    <w:rsid w:val="00FB775D"/>
    <w:rsid w:val="00FC08C9"/>
    <w:rsid w:val="00FC0EE5"/>
    <w:rsid w:val="00FC1750"/>
    <w:rsid w:val="00FC17B9"/>
    <w:rsid w:val="00FC1993"/>
    <w:rsid w:val="00FC261D"/>
    <w:rsid w:val="00FC4459"/>
    <w:rsid w:val="00FC71B8"/>
    <w:rsid w:val="00FC7337"/>
    <w:rsid w:val="00FD05AE"/>
    <w:rsid w:val="00FD06D7"/>
    <w:rsid w:val="00FD0770"/>
    <w:rsid w:val="00FD0E63"/>
    <w:rsid w:val="00FD1528"/>
    <w:rsid w:val="00FD15E3"/>
    <w:rsid w:val="00FD208B"/>
    <w:rsid w:val="00FD285E"/>
    <w:rsid w:val="00FD38CA"/>
    <w:rsid w:val="00FD38EA"/>
    <w:rsid w:val="00FD42E5"/>
    <w:rsid w:val="00FD433E"/>
    <w:rsid w:val="00FD4A6D"/>
    <w:rsid w:val="00FD627E"/>
    <w:rsid w:val="00FD78D6"/>
    <w:rsid w:val="00FD7C57"/>
    <w:rsid w:val="00FE0B34"/>
    <w:rsid w:val="00FE1550"/>
    <w:rsid w:val="00FE164B"/>
    <w:rsid w:val="00FE2638"/>
    <w:rsid w:val="00FE2EF9"/>
    <w:rsid w:val="00FE348B"/>
    <w:rsid w:val="00FE368F"/>
    <w:rsid w:val="00FE38E6"/>
    <w:rsid w:val="00FE4827"/>
    <w:rsid w:val="00FE4D61"/>
    <w:rsid w:val="00FE4E60"/>
    <w:rsid w:val="00FE5793"/>
    <w:rsid w:val="00FE609B"/>
    <w:rsid w:val="00FE61A7"/>
    <w:rsid w:val="00FE686D"/>
    <w:rsid w:val="00FE6B11"/>
    <w:rsid w:val="00FE70AA"/>
    <w:rsid w:val="00FE75F9"/>
    <w:rsid w:val="00FE7DCB"/>
    <w:rsid w:val="00FF0E37"/>
    <w:rsid w:val="00FF0FC2"/>
    <w:rsid w:val="00FF11C5"/>
    <w:rsid w:val="00FF20C6"/>
    <w:rsid w:val="00FF2826"/>
    <w:rsid w:val="00FF2E1E"/>
    <w:rsid w:val="00FF2F79"/>
    <w:rsid w:val="00FF38CB"/>
    <w:rsid w:val="00FF480E"/>
    <w:rsid w:val="00FF5CB6"/>
    <w:rsid w:val="00FF5FD7"/>
    <w:rsid w:val="00FF60E1"/>
    <w:rsid w:val="00FF6E69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B5907"/>
  <w15:docId w15:val="{E2DDE467-0788-423C-B0CE-E8B25B208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07E7"/>
    <w:rPr>
      <w:rFonts w:ascii="CordiaUPC" w:hAnsi="CordiaUPC" w:cs="CordiaUPC"/>
    </w:rPr>
  </w:style>
  <w:style w:type="paragraph" w:styleId="Heading1">
    <w:name w:val="heading 1"/>
    <w:basedOn w:val="Normal"/>
    <w:next w:val="Normal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Heading8">
    <w:name w:val="heading 8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Heading9">
    <w:name w:val="heading 9"/>
    <w:basedOn w:val="Normal"/>
    <w:next w:val="Normal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281411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281411"/>
    <w:pPr>
      <w:spacing w:before="120" w:after="120"/>
    </w:pPr>
    <w:rPr>
      <w:b/>
      <w:bCs/>
    </w:rPr>
  </w:style>
  <w:style w:type="paragraph" w:styleId="BlockText">
    <w:name w:val="Block Text"/>
    <w:basedOn w:val="Normal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BodyTextIndent">
    <w:name w:val="Body Text Indent"/>
    <w:basedOn w:val="Normal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BodyText2">
    <w:name w:val="Body Text 2"/>
    <w:basedOn w:val="Normal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BodyTextIndent2">
    <w:name w:val="Body Text Indent 2"/>
    <w:basedOn w:val="Normal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BalloonText">
    <w:name w:val="Balloon Text"/>
    <w:basedOn w:val="Normal"/>
    <w:semiHidden/>
    <w:rsid w:val="00842AF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CD3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7044C1"/>
    <w:pPr>
      <w:ind w:left="720" w:hanging="360"/>
    </w:pPr>
    <w:rPr>
      <w:lang w:eastAsia="zh-CN"/>
    </w:rPr>
  </w:style>
  <w:style w:type="paragraph" w:styleId="ListBullet2">
    <w:name w:val="List Bullet 2"/>
    <w:basedOn w:val="Normal"/>
    <w:rsid w:val="007044C1"/>
    <w:pPr>
      <w:ind w:left="720" w:hanging="360"/>
    </w:pPr>
    <w:rPr>
      <w:lang w:eastAsia="zh-CN"/>
    </w:rPr>
  </w:style>
  <w:style w:type="paragraph" w:styleId="Date">
    <w:name w:val="Date"/>
    <w:basedOn w:val="Normal"/>
    <w:next w:val="Normal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DefaultParagraphFont"/>
    <w:rsid w:val="00CE2C12"/>
  </w:style>
  <w:style w:type="character" w:customStyle="1" w:styleId="HeaderChar">
    <w:name w:val="Header Char"/>
    <w:link w:val="Header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BodyText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link w:val="BodyText"/>
    <w:rsid w:val="00AA7558"/>
    <w:rPr>
      <w:rFonts w:ascii="AngsanaUPC" w:hAnsi="Angsan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076380"/>
    <w:rPr>
      <w:rFonts w:ascii="CordiaUPC" w:hAnsi="CordiaUPC" w:cs="Cord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4F20C-BD74-4EAA-87FD-1690D672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</Template>
  <TotalTime>1</TotalTime>
  <Pages>13</Pages>
  <Words>3324</Words>
  <Characters>18953</Characters>
  <Application>Microsoft Office Word</Application>
  <DocSecurity>0</DocSecurity>
  <Lines>157</Lines>
  <Paragraphs>44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V&amp;A</dc:creator>
  <cp:keywords/>
  <dc:description/>
  <cp:lastModifiedBy>Rattana Wongkrajang</cp:lastModifiedBy>
  <cp:revision>2</cp:revision>
  <cp:lastPrinted>2019-11-04T09:27:00Z</cp:lastPrinted>
  <dcterms:created xsi:type="dcterms:W3CDTF">2019-11-12T02:12:00Z</dcterms:created>
  <dcterms:modified xsi:type="dcterms:W3CDTF">2019-11-12T02:12:00Z</dcterms:modified>
</cp:coreProperties>
</file>