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bookmarkEnd w:id="0"/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16933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77777777" w:rsidR="00F16933" w:rsidRPr="009E555A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2F0981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826C32" w:rsidRPr="009E555A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826C32" w:rsidRPr="009E555A" w:rsidRDefault="00826C32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8DDD1" w14:textId="77777777" w:rsidR="00826C32" w:rsidRDefault="00826C32" w:rsidP="00826C3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A06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  <w:p w14:paraId="38328600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6C32" w:rsidRPr="009E555A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826C32" w:rsidRPr="009E555A" w:rsidRDefault="00826C32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826C32" w:rsidRPr="009E555A" w:rsidRDefault="00826C3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1FD96" w14:textId="77777777" w:rsidR="00826C32" w:rsidRPr="00474634" w:rsidRDefault="00826C32" w:rsidP="00826C32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</w:t>
            </w:r>
            <w:r w:rsidRPr="004746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  <w:p w14:paraId="1EEA1AF1" w14:textId="77777777" w:rsidR="00826C32" w:rsidRPr="009E555A" w:rsidRDefault="00826C32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16933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C333F" w:rsidRPr="009E555A" w14:paraId="7BC7D49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D7C8EA6" w14:textId="77777777" w:rsidR="006C333F" w:rsidRPr="009E555A" w:rsidRDefault="006C333F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964D3" w14:textId="77777777" w:rsidR="006C333F" w:rsidRPr="009E555A" w:rsidRDefault="006C333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1DC97E" w14:textId="77777777" w:rsidR="006C333F" w:rsidRPr="009E555A" w:rsidRDefault="00E7344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F16933" w:rsidRPr="009E555A" w14:paraId="05A763B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C349654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7E1C4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D0075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1514D9" w:rsidRPr="009E555A" w14:paraId="44DC30A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A85951" w14:textId="77777777" w:rsidR="001514D9" w:rsidRPr="009E555A" w:rsidRDefault="001514D9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2E00" w14:textId="77777777" w:rsidR="001514D9" w:rsidRPr="009E555A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2C8AF9" w14:textId="77777777" w:rsidR="001514D9" w:rsidRPr="009E555A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4E4531" w:rsidRPr="009E555A" w:rsidRDefault="004E4531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7777777" w:rsidR="004E4531" w:rsidRPr="009E555A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16933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F16933" w:rsidRPr="009E555A" w:rsidRDefault="00F16933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F91395" w:rsidRPr="009E555A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9E555A" w14:paraId="682E3AA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43AF1B" w14:textId="77777777" w:rsidR="00F91395" w:rsidRPr="009E555A" w:rsidRDefault="00F91395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14FF6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7034" w14:textId="77777777" w:rsidR="00F91395" w:rsidRPr="009E555A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="002978C6"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CA4F49" w:rsidRPr="009E555A" w:rsidRDefault="00CA4F49" w:rsidP="00D3790F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7777777" w:rsidR="00CA4F49" w:rsidRPr="009E555A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</w:t>
            </w:r>
            <w:r w:rsidR="003A12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่จะซื้อหุ้น</w:t>
            </w:r>
          </w:p>
        </w:tc>
      </w:tr>
      <w:tr w:rsidR="0067281E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7281E" w:rsidRPr="009E555A" w:rsidRDefault="0067281E" w:rsidP="0067281E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7281E" w:rsidRPr="009E555A" w:rsidRDefault="0067281E" w:rsidP="006728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77777" w:rsidR="0067281E" w:rsidRPr="009E555A" w:rsidRDefault="0067281E" w:rsidP="0067281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0A6F3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0A6F36" w:rsidRPr="009E555A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0A6F36" w:rsidRPr="009B5AC1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5AC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0A6F36" w:rsidRPr="009E555A" w14:paraId="0F85088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E53F3B7" w14:textId="77777777" w:rsidR="000A6F36" w:rsidRPr="009B5AC1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9BD32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9C2D5C" w14:textId="77777777" w:rsidR="000A6F36" w:rsidRPr="009B5AC1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A6F36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0A6F36" w:rsidRPr="009B5AC1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2EE998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1F53AD7" w14:textId="77777777" w:rsidR="000A6F36" w:rsidRPr="009E555A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F176E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92CDB0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9E55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0A6F36" w:rsidRPr="009E555A" w14:paraId="34A45AE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859B9E" w14:textId="77777777" w:rsidR="000A6F36" w:rsidRPr="009E555A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FD2B7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3399E8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6C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0A6F36" w:rsidRPr="009E555A" w14:paraId="62DD9ED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65A82C4" w14:textId="77777777" w:rsidR="000A6F36" w:rsidRPr="009E555A" w:rsidRDefault="000A6F36" w:rsidP="000A6F3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74E1A" w14:textId="77777777" w:rsidR="000A6F36" w:rsidRPr="009E555A" w:rsidRDefault="000A6F36" w:rsidP="000A6F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C1E6E" w14:textId="77777777" w:rsidR="000A6F36" w:rsidRPr="00D914B0" w:rsidRDefault="000A6F36" w:rsidP="000A6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14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มาตรฐานการรายงานทางการเงินที่ยังไม่ได้ใช้</w:t>
            </w:r>
          </w:p>
          <w:p w14:paraId="3A08136A" w14:textId="77777777" w:rsidR="000A6F36" w:rsidRPr="009E555A" w:rsidRDefault="000A6F36" w:rsidP="000A6F3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77777777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67281E" w:rsidRPr="0078546D">
        <w:rPr>
          <w:rFonts w:ascii="Angsana New" w:hAnsi="Angsana New"/>
          <w:sz w:val="30"/>
          <w:szCs w:val="30"/>
        </w:rPr>
        <w:t xml:space="preserve"> </w:t>
      </w:r>
      <w:r w:rsidR="00B4544D">
        <w:rPr>
          <w:rFonts w:ascii="Angsana New" w:hAnsi="Angsana New"/>
          <w:sz w:val="30"/>
          <w:szCs w:val="30"/>
        </w:rPr>
        <w:t xml:space="preserve">12 </w:t>
      </w:r>
      <w:r w:rsidR="00B4544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5738A" w:rsidRPr="0078546D">
        <w:rPr>
          <w:rFonts w:ascii="Angsana New" w:hAnsi="Angsana New"/>
          <w:sz w:val="30"/>
          <w:szCs w:val="30"/>
        </w:rPr>
        <w:t>256</w:t>
      </w:r>
      <w:r w:rsidR="00E8282F" w:rsidRPr="00E8282F">
        <w:rPr>
          <w:rFonts w:ascii="Angsana New" w:hAnsi="Angsana New" w:hint="cs"/>
          <w:sz w:val="30"/>
          <w:szCs w:val="30"/>
        </w:rPr>
        <w:t>2</w:t>
      </w:r>
    </w:p>
    <w:p w14:paraId="65EFDF16" w14:textId="77777777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37FB5AB1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77777777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82958">
        <w:rPr>
          <w:rFonts w:ascii="Angsana New" w:hAnsi="Angsana New" w:hint="cs"/>
          <w:sz w:val="30"/>
          <w:szCs w:val="30"/>
          <w:cs/>
        </w:rPr>
        <w:t xml:space="preserve">30 </w:t>
      </w:r>
      <w:r w:rsidR="004572F8">
        <w:rPr>
          <w:rFonts w:ascii="Angsana New" w:hAnsi="Angsana New" w:hint="cs"/>
          <w:sz w:val="30"/>
          <w:szCs w:val="30"/>
          <w:cs/>
        </w:rPr>
        <w:t>กันยา</w:t>
      </w:r>
      <w:r w:rsidR="00E82958">
        <w:rPr>
          <w:rFonts w:ascii="Angsana New" w:hAnsi="Angsana New" w:hint="cs"/>
          <w:sz w:val="30"/>
          <w:szCs w:val="30"/>
          <w:cs/>
        </w:rPr>
        <w:t>ยน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EA3857" w:rsidRPr="00E8282F">
        <w:rPr>
          <w:rFonts w:ascii="Angsana New" w:hAnsi="Angsana New"/>
          <w:sz w:val="30"/>
          <w:szCs w:val="30"/>
        </w:rPr>
        <w:t>256</w:t>
      </w:r>
      <w:r w:rsidR="00E8282F" w:rsidRPr="00E8282F">
        <w:rPr>
          <w:rFonts w:ascii="Angsana New" w:hAnsi="Angsana New" w:hint="cs"/>
          <w:sz w:val="30"/>
          <w:szCs w:val="30"/>
        </w:rPr>
        <w:t>2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 </w:t>
      </w:r>
      <w:r w:rsidR="006F18F0" w:rsidRPr="00E8282F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3857" w:rsidRPr="00E8282F">
        <w:rPr>
          <w:rFonts w:ascii="Angsana New" w:hAnsi="Angsana New"/>
          <w:sz w:val="30"/>
          <w:szCs w:val="30"/>
        </w:rPr>
        <w:t>256</w:t>
      </w:r>
      <w:r w:rsidR="00E8282F" w:rsidRPr="00E8282F">
        <w:rPr>
          <w:rFonts w:ascii="Angsana New" w:hAnsi="Angsana New" w:hint="cs"/>
          <w:sz w:val="30"/>
          <w:szCs w:val="30"/>
        </w:rPr>
        <w:t>1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005639F1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005639F1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005639F1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77777777" w:rsidR="00DD14F9" w:rsidRPr="00EA3857" w:rsidRDefault="00BC403A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77777777" w:rsidR="00DD14F9" w:rsidRPr="009E555A" w:rsidRDefault="006F18F0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005639F1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77777777" w:rsidR="00DD14F9" w:rsidRPr="009E555A" w:rsidRDefault="006F18F0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="00E8282F"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77777777" w:rsidR="00DD14F9" w:rsidRPr="009E555A" w:rsidRDefault="00EA3857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8282F"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D14F9" w:rsidRPr="009E555A" w14:paraId="2BB84BB3" w14:textId="77777777" w:rsidTr="005639F1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488" w:rsidRPr="009E555A" w14:paraId="7AC9C5A1" w14:textId="77777777" w:rsidTr="005639F1">
        <w:tc>
          <w:tcPr>
            <w:tcW w:w="2700" w:type="dxa"/>
          </w:tcPr>
          <w:p w14:paraId="583CEC51" w14:textId="77777777" w:rsidR="00A73488" w:rsidRPr="009E555A" w:rsidRDefault="00A73488" w:rsidP="00A73488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A73488" w:rsidRPr="009E555A" w:rsidRDefault="00A73488" w:rsidP="00E8282F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1E65B9CF" w:rsidR="00A73488" w:rsidRPr="009E555A" w:rsidRDefault="00AF2F7B" w:rsidP="009C2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0F7C3D4F" w14:textId="77777777" w:rsidR="00A73488" w:rsidRPr="00E8282F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77777777" w:rsidR="00A73488" w:rsidRPr="009E555A" w:rsidRDefault="00A73488" w:rsidP="009C2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73488" w:rsidRPr="009E555A" w14:paraId="67CEB3D0" w14:textId="77777777" w:rsidTr="005639F1">
        <w:tc>
          <w:tcPr>
            <w:tcW w:w="2700" w:type="dxa"/>
          </w:tcPr>
          <w:p w14:paraId="29AFB690" w14:textId="77777777" w:rsidR="00A73488" w:rsidRPr="009E555A" w:rsidRDefault="00A73488" w:rsidP="00A73488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690B54BC" w:rsidR="00A73488" w:rsidRPr="009E555A" w:rsidRDefault="00AF2F7B" w:rsidP="009C2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1B950813" w14:textId="77777777" w:rsidR="00A73488" w:rsidRPr="00E8282F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77777777" w:rsidR="00A73488" w:rsidRPr="009E555A" w:rsidRDefault="00A73488" w:rsidP="009C2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76A69" w:rsidRPr="009E555A" w14:paraId="239E535E" w14:textId="77777777" w:rsidTr="005639F1">
        <w:tc>
          <w:tcPr>
            <w:tcW w:w="2700" w:type="dxa"/>
          </w:tcPr>
          <w:p w14:paraId="7FD53216" w14:textId="77777777" w:rsidR="00F76A69" w:rsidRPr="009E555A" w:rsidRDefault="00F76A69" w:rsidP="00A73488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F76A69" w:rsidRPr="009E555A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F76A69" w:rsidRPr="009E555A" w:rsidRDefault="00F76A69" w:rsidP="00A73488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F76A69" w:rsidRPr="009E555A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F76A69" w:rsidRPr="00E8282F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F76A69" w:rsidRPr="009E555A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488" w:rsidRPr="009E555A" w14:paraId="22DF6BDC" w14:textId="77777777" w:rsidTr="005639F1">
        <w:tc>
          <w:tcPr>
            <w:tcW w:w="2700" w:type="dxa"/>
          </w:tcPr>
          <w:p w14:paraId="0BF10216" w14:textId="77777777" w:rsidR="00A73488" w:rsidRPr="009E555A" w:rsidRDefault="00A73488" w:rsidP="00A73488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A73488" w:rsidRPr="009E555A" w:rsidRDefault="00A73488" w:rsidP="00A73488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A73488" w:rsidRPr="009E555A" w:rsidRDefault="00A73488" w:rsidP="00A73488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A73488" w:rsidRPr="009E555A" w14:paraId="405C19B9" w14:textId="77777777" w:rsidTr="005639F1">
        <w:tc>
          <w:tcPr>
            <w:tcW w:w="2700" w:type="dxa"/>
          </w:tcPr>
          <w:p w14:paraId="7039ADC3" w14:textId="77777777" w:rsidR="00A73488" w:rsidRPr="009E555A" w:rsidRDefault="00A73488" w:rsidP="00A73488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A73488" w:rsidRPr="009E555A" w:rsidRDefault="00A73488" w:rsidP="00A73488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 w:rsidR="002223BF"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53C12885" w:rsidR="00A73488" w:rsidRPr="009E555A" w:rsidRDefault="00AF2F7B" w:rsidP="009C2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0A819DAC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73488" w:rsidRPr="009E555A" w14:paraId="00048E2B" w14:textId="77777777" w:rsidTr="005639F1">
        <w:tc>
          <w:tcPr>
            <w:tcW w:w="2700" w:type="dxa"/>
          </w:tcPr>
          <w:p w14:paraId="2853A221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058B41E7" w:rsidR="00A73488" w:rsidRPr="009E555A" w:rsidRDefault="00AF2F7B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3BF2AA05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73488" w:rsidRPr="009E555A" w14:paraId="3E80B412" w14:textId="77777777" w:rsidTr="005639F1">
        <w:tc>
          <w:tcPr>
            <w:tcW w:w="2700" w:type="dxa"/>
          </w:tcPr>
          <w:p w14:paraId="49CEB939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A73488" w:rsidRPr="009E555A" w:rsidRDefault="00A73488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 w:rsidR="002223BF"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A73488" w:rsidRPr="009E555A" w:rsidRDefault="00A73488" w:rsidP="00E8282F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3853D22C" w:rsidR="00A73488" w:rsidRPr="009E555A" w:rsidRDefault="00AF2F7B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574CF400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76A69" w:rsidRPr="009E555A" w14:paraId="67813688" w14:textId="77777777" w:rsidTr="005639F1">
        <w:tc>
          <w:tcPr>
            <w:tcW w:w="2700" w:type="dxa"/>
          </w:tcPr>
          <w:p w14:paraId="6A88F2C6" w14:textId="77777777" w:rsidR="00F76A69" w:rsidRPr="009E555A" w:rsidRDefault="00F76A69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F76A69" w:rsidRPr="009E555A" w:rsidRDefault="00F76A69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F76A69" w:rsidRDefault="00F76A69" w:rsidP="00E8282F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F76A69" w:rsidRPr="009E555A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F76A69" w:rsidRPr="009E555A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F76A69" w:rsidRPr="009E555A" w:rsidRDefault="00F76A69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3BF" w:rsidRPr="009E555A" w14:paraId="03F4F4A7" w14:textId="77777777" w:rsidTr="005639F1">
        <w:tc>
          <w:tcPr>
            <w:tcW w:w="2700" w:type="dxa"/>
          </w:tcPr>
          <w:p w14:paraId="6315DBCB" w14:textId="77777777" w:rsidR="002223BF" w:rsidRPr="009E555A" w:rsidRDefault="002223BF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2223BF" w:rsidRPr="009E555A" w:rsidRDefault="002223BF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2223BF" w:rsidRDefault="002223BF" w:rsidP="00E8282F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2223BF" w:rsidRPr="009E555A" w:rsidRDefault="002223BF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2223BF" w:rsidRPr="009E555A" w:rsidRDefault="002223BF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2223BF" w:rsidRPr="009E555A" w:rsidRDefault="002223BF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3BF" w:rsidRPr="009E555A" w14:paraId="11015DD6" w14:textId="77777777" w:rsidTr="005639F1">
        <w:tc>
          <w:tcPr>
            <w:tcW w:w="2700" w:type="dxa"/>
          </w:tcPr>
          <w:p w14:paraId="675A67F5" w14:textId="77777777" w:rsidR="002223BF" w:rsidRPr="009E555A" w:rsidRDefault="002223BF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253122D" w14:textId="77777777" w:rsidR="002223BF" w:rsidRPr="009E555A" w:rsidRDefault="002223BF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7ECF89B" w14:textId="77777777" w:rsidR="002223BF" w:rsidRDefault="002223BF" w:rsidP="00E8282F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90A04E2" w14:textId="77777777" w:rsidR="002223BF" w:rsidRPr="009E555A" w:rsidRDefault="002223BF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A433F" w14:textId="77777777" w:rsidR="002223BF" w:rsidRPr="009E555A" w:rsidRDefault="002223BF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7A28627" w14:textId="77777777" w:rsidR="002223BF" w:rsidRPr="009E555A" w:rsidRDefault="002223BF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A69" w:rsidRPr="009E555A" w14:paraId="7DE7204C" w14:textId="77777777" w:rsidTr="005639F1">
        <w:tc>
          <w:tcPr>
            <w:tcW w:w="2700" w:type="dxa"/>
          </w:tcPr>
          <w:p w14:paraId="7C79A225" w14:textId="77777777" w:rsidR="00F76A69" w:rsidRPr="009E555A" w:rsidRDefault="00F76A69" w:rsidP="0098359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340" w:type="dxa"/>
          </w:tcPr>
          <w:p w14:paraId="614E699D" w14:textId="77777777" w:rsidR="00F76A69" w:rsidRPr="009E555A" w:rsidRDefault="00F76A69" w:rsidP="0098359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F76A69" w:rsidRPr="009E555A" w:rsidRDefault="00F76A69" w:rsidP="00983590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F76A69" w:rsidRPr="009E555A" w:rsidRDefault="00F76A69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F76A69" w:rsidRPr="009E555A" w:rsidRDefault="00F76A69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F76A69" w:rsidRPr="009E555A" w:rsidRDefault="00F76A69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A73488" w:rsidRPr="009E555A" w14:paraId="5EC622A4" w14:textId="77777777" w:rsidTr="005639F1">
        <w:tc>
          <w:tcPr>
            <w:tcW w:w="2700" w:type="dxa"/>
          </w:tcPr>
          <w:p w14:paraId="26CF09CF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A73488" w:rsidRPr="009E555A" w:rsidRDefault="00A73488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 w:rsidR="002223BF"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1E46BA8B" w:rsidR="00A73488" w:rsidRPr="009E555A" w:rsidRDefault="00AF2F7B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14:paraId="3C51E73C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18693CBF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40</w:t>
            </w:r>
            <w:r w:rsidR="00AE5CEF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</w:tr>
      <w:tr w:rsidR="00A73488" w:rsidRPr="009E555A" w14:paraId="39F41A2A" w14:textId="77777777" w:rsidTr="005639F1">
        <w:tc>
          <w:tcPr>
            <w:tcW w:w="2700" w:type="dxa"/>
          </w:tcPr>
          <w:p w14:paraId="722BDB0C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A73488" w:rsidRPr="009E555A" w:rsidRDefault="00A73488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 w:rsidR="00E8282F"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33586D3A" w:rsidR="00A73488" w:rsidRPr="009E555A" w:rsidRDefault="00AF2F7B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14:paraId="66CA94BA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1B26563C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40</w:t>
            </w:r>
            <w:r w:rsidR="00AE5CEF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</w:tr>
      <w:tr w:rsidR="00A73488" w:rsidRPr="009E555A" w14:paraId="02943AA5" w14:textId="77777777" w:rsidTr="005639F1">
        <w:tc>
          <w:tcPr>
            <w:tcW w:w="2700" w:type="dxa"/>
          </w:tcPr>
          <w:p w14:paraId="649C8809" w14:textId="77777777" w:rsidR="00A73488" w:rsidRPr="009E555A" w:rsidRDefault="00A73488" w:rsidP="00E8282F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A73488" w:rsidRPr="009E555A" w:rsidRDefault="00A73488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 w:rsidR="00E8282F"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10657352" w:rsidR="00A73488" w:rsidRPr="009E555A" w:rsidRDefault="00AF2F7B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14:paraId="584D9FF0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72158AC3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40</w:t>
            </w:r>
            <w:r w:rsidR="00AE5CEF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</w:tr>
      <w:tr w:rsidR="00A73488" w:rsidRPr="009E555A" w14:paraId="4928788B" w14:textId="77777777" w:rsidTr="005639F1">
        <w:tc>
          <w:tcPr>
            <w:tcW w:w="2700" w:type="dxa"/>
          </w:tcPr>
          <w:p w14:paraId="0B9A83EB" w14:textId="77777777" w:rsidR="00A73488" w:rsidRPr="008B02AD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488" w:rsidRPr="009E555A" w14:paraId="082B14B4" w14:textId="77777777" w:rsidTr="005639F1">
        <w:tc>
          <w:tcPr>
            <w:tcW w:w="2700" w:type="dxa"/>
          </w:tcPr>
          <w:p w14:paraId="30A54D28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A73488" w:rsidRPr="009E555A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488" w:rsidRPr="009E555A" w14:paraId="13270F17" w14:textId="77777777" w:rsidTr="005639F1">
        <w:tc>
          <w:tcPr>
            <w:tcW w:w="2700" w:type="dxa"/>
          </w:tcPr>
          <w:p w14:paraId="77C5F476" w14:textId="77777777" w:rsidR="00A73488" w:rsidRPr="009E555A" w:rsidRDefault="00A73488" w:rsidP="00A73488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A73488" w:rsidRPr="005A3947" w:rsidRDefault="00727A3F" w:rsidP="00E8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 w:rsidR="00E8282F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A73488" w:rsidRPr="005A3947" w:rsidRDefault="00A73488" w:rsidP="00A73488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3B35F727" w:rsidR="00A73488" w:rsidRPr="009E555A" w:rsidRDefault="00AF2F7B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70" w:type="dxa"/>
          </w:tcPr>
          <w:p w14:paraId="024C89D3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77777777" w:rsidR="00A73488" w:rsidRPr="009E555A" w:rsidRDefault="00A73488" w:rsidP="00A7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7AA1AC" w14:textId="3F796229" w:rsidR="00F76A69" w:rsidRPr="00AE5CEF" w:rsidRDefault="00F76A69" w:rsidP="00AE5CEF">
      <w:pPr>
        <w:ind w:left="540"/>
        <w:rPr>
          <w:rFonts w:ascii="Angsana New" w:hAnsi="Angsana New"/>
          <w:sz w:val="30"/>
          <w:szCs w:val="30"/>
        </w:rPr>
      </w:pPr>
    </w:p>
    <w:p w14:paraId="2EB79A89" w14:textId="52E8A2D1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(*) </w:t>
      </w:r>
      <w:r>
        <w:rPr>
          <w:rFonts w:ascii="Angsana New" w:hAnsi="Angsana New" w:hint="cs"/>
          <w:sz w:val="30"/>
          <w:szCs w:val="30"/>
          <w:cs/>
        </w:rPr>
        <w:t xml:space="preserve">เป็นบริษัทร่วมทางอ้อมในปี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94B9C35" w14:textId="77777777" w:rsidR="00FD2436" w:rsidRPr="009E555A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497AF" w14:textId="77777777" w:rsidR="00F16933" w:rsidRPr="00A1785B" w:rsidRDefault="00F16933" w:rsidP="00F62624">
      <w:pPr>
        <w:pStyle w:val="ListParagraph1"/>
        <w:numPr>
          <w:ilvl w:val="0"/>
          <w:numId w:val="3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674E5" w14:textId="77777777" w:rsidR="00D2038C" w:rsidRPr="009E555A" w:rsidRDefault="00D2038C" w:rsidP="00D20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="00F45B8D"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F45B8D"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F45B8D" w:rsidRPr="00F45B8D">
        <w:rPr>
          <w:rFonts w:ascii="Angsana New" w:hAnsi="Angsana New"/>
          <w:sz w:val="30"/>
          <w:szCs w:val="30"/>
          <w:cs/>
        </w:rPr>
        <w:t>จัดทำ</w:t>
      </w:r>
      <w:r w:rsidR="00F45B8D"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F45B8D"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A704BC">
        <w:rPr>
          <w:rFonts w:ascii="Angsana New" w:hAnsi="Angsana New" w:hint="cs"/>
          <w:sz w:val="30"/>
          <w:szCs w:val="30"/>
          <w:cs/>
        </w:rPr>
        <w:t xml:space="preserve"> (</w:t>
      </w:r>
      <w:r w:rsidR="00A704BC">
        <w:rPr>
          <w:rFonts w:ascii="Angsana New" w:hAnsi="Angsana New"/>
          <w:sz w:val="30"/>
          <w:szCs w:val="30"/>
        </w:rPr>
        <w:t>“</w:t>
      </w:r>
      <w:r w:rsidR="00A704BC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A704BC">
        <w:rPr>
          <w:rFonts w:ascii="Angsana New" w:hAnsi="Angsana New"/>
          <w:sz w:val="30"/>
          <w:szCs w:val="30"/>
        </w:rPr>
        <w:t>”</w:t>
      </w:r>
      <w:r w:rsidR="00A704BC"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6F18F0" w:rsidRPr="009E555A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="00D42A48" w:rsidRPr="009E555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รายงานทางการเงินระหว่างกาล</w:t>
      </w:r>
      <w:r w:rsidRPr="009E555A">
        <w:rPr>
          <w:rFonts w:ascii="Angsana New" w:hAnsi="Angsana New"/>
          <w:sz w:val="30"/>
          <w:szCs w:val="30"/>
          <w:cs/>
        </w:rPr>
        <w:t xml:space="preserve"> 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 w:rsidR="00727A3F"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</w:p>
    <w:p w14:paraId="0ABF6B35" w14:textId="718FBE2B" w:rsidR="003B7753" w:rsidRDefault="00E472AA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C8086F3" w14:textId="77777777" w:rsidR="00016D60" w:rsidRDefault="00016D60" w:rsidP="000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016D60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</w:t>
      </w:r>
    </w:p>
    <w:p w14:paraId="408F3ED8" w14:textId="77777777" w:rsidR="00BC0809" w:rsidRDefault="00FD6171" w:rsidP="00F62624">
      <w:pPr>
        <w:pStyle w:val="ListParagraph1"/>
        <w:numPr>
          <w:ilvl w:val="0"/>
          <w:numId w:val="3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1785B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F62624">
        <w:rPr>
          <w:rFonts w:ascii="Angsana New" w:hAnsi="Angsana New"/>
          <w:i/>
          <w:iCs/>
          <w:sz w:val="30"/>
          <w:szCs w:val="30"/>
        </w:rPr>
        <w:t xml:space="preserve"> </w:t>
      </w:r>
      <w:r w:rsidRPr="00A1785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F62624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526AAE1F" w14:textId="77777777" w:rsidR="00F45B8D" w:rsidRPr="00A1785B" w:rsidRDefault="00F45B8D" w:rsidP="009835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1A6CA4E" w14:textId="77777777" w:rsidR="00F45B8D" w:rsidRDefault="00F45B8D" w:rsidP="00F45B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F45B8D">
        <w:rPr>
          <w:rFonts w:ascii="Angsana New" w:hAnsi="Angsana New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</w:t>
      </w:r>
      <w:r w:rsidRPr="00F45B8D">
        <w:rPr>
          <w:rFonts w:ascii="Angsana New" w:hAnsi="Angsana New"/>
          <w:sz w:val="30"/>
          <w:szCs w:val="30"/>
          <w:cs/>
        </w:rPr>
        <w:t>กลุ่มบริษัท</w:t>
      </w:r>
      <w:r w:rsidRPr="00F45B8D">
        <w:rPr>
          <w:rFonts w:ascii="Angsana New" w:hAnsi="Angsana New" w:hint="cs"/>
          <w:sz w:val="30"/>
          <w:szCs w:val="30"/>
          <w:cs/>
        </w:rPr>
        <w:t xml:space="preserve"> </w:t>
      </w:r>
      <w:r w:rsidRPr="00F45B8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Pr="00F45B8D">
        <w:rPr>
          <w:rFonts w:ascii="Angsana New" w:hAnsi="Angsana New"/>
          <w:sz w:val="30"/>
          <w:szCs w:val="30"/>
          <w:cs/>
        </w:rPr>
        <w:t>ทั้งนี้</w:t>
      </w:r>
      <w:r w:rsidRPr="00F45B8D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45B8D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45B8D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45B8D">
        <w:rPr>
          <w:rFonts w:ascii="Angsana New" w:hAnsi="Angsana New"/>
          <w:sz w:val="30"/>
          <w:szCs w:val="30"/>
          <w:cs/>
        </w:rPr>
        <w:t>นั้น</w:t>
      </w:r>
      <w:r w:rsidRPr="00F45B8D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3F31F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5B8D">
        <w:rPr>
          <w:rFonts w:ascii="Angsana New" w:hAnsi="Angsana New" w:hint="cs"/>
          <w:sz w:val="30"/>
          <w:szCs w:val="30"/>
          <w:cs/>
        </w:rPr>
        <w:t>เว้นแต่ก</w:t>
      </w:r>
      <w:r w:rsidRPr="00F45B8D">
        <w:rPr>
          <w:rFonts w:ascii="Angsana New" w:hAnsi="Angsana New"/>
          <w:sz w:val="30"/>
          <w:szCs w:val="30"/>
          <w:cs/>
        </w:rPr>
        <w:t>าร</w:t>
      </w:r>
      <w:r w:rsidRPr="00F45B8D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F45B8D">
        <w:rPr>
          <w:rFonts w:ascii="Angsana New" w:hAnsi="Angsana New"/>
          <w:sz w:val="30"/>
          <w:szCs w:val="30"/>
          <w:cs/>
        </w:rPr>
        <w:t>ใช้</w:t>
      </w:r>
      <w:r w:rsidRPr="00F45B8D">
        <w:rPr>
          <w:rFonts w:ascii="Angsana New" w:hAnsi="Angsana New" w:hint="cs"/>
          <w:sz w:val="30"/>
          <w:szCs w:val="30"/>
          <w:cs/>
        </w:rPr>
        <w:t>วิจารณญาณ</w:t>
      </w:r>
      <w:r w:rsidRPr="00F45B8D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45B8D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F45B8D">
        <w:rPr>
          <w:rFonts w:ascii="Angsana New" w:hAnsi="Angsana New"/>
          <w:sz w:val="30"/>
          <w:szCs w:val="30"/>
        </w:rPr>
        <w:t xml:space="preserve">15 </w:t>
      </w:r>
      <w:r w:rsidRPr="00F45B8D">
        <w:rPr>
          <w:rFonts w:ascii="Angsana New" w:hAnsi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F45B8D">
        <w:rPr>
          <w:rFonts w:ascii="Angsana New" w:hAnsi="Angsana New"/>
          <w:sz w:val="30"/>
          <w:szCs w:val="30"/>
        </w:rPr>
        <w:t>TFRS 15</w:t>
      </w:r>
      <w:r w:rsidRPr="00F45B8D">
        <w:rPr>
          <w:rFonts w:ascii="Angsana New" w:hAnsi="Angsana New" w:hint="cs"/>
          <w:sz w:val="30"/>
          <w:szCs w:val="30"/>
          <w:cs/>
        </w:rPr>
        <w:t>”)</w:t>
      </w:r>
      <w:r w:rsidRPr="00F45B8D">
        <w:rPr>
          <w:rFonts w:ascii="Angsana New" w:hAnsi="Angsana New"/>
          <w:sz w:val="30"/>
          <w:szCs w:val="30"/>
        </w:rPr>
        <w:t xml:space="preserve"> </w:t>
      </w:r>
      <w:r w:rsidRPr="00F45B8D">
        <w:rPr>
          <w:rFonts w:ascii="Angsana New" w:hAnsi="Angsana New" w:hint="cs"/>
          <w:sz w:val="30"/>
          <w:szCs w:val="30"/>
          <w:cs/>
        </w:rPr>
        <w:t>ที่</w:t>
      </w:r>
      <w:r w:rsidRPr="00F45B8D">
        <w:rPr>
          <w:rFonts w:ascii="Angsana New" w:hAnsi="Angsana New"/>
          <w:sz w:val="30"/>
          <w:szCs w:val="30"/>
          <w:cs/>
        </w:rPr>
        <w:t>กลุ่มบริษั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F45B8D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F45B8D">
        <w:rPr>
          <w:rFonts w:ascii="Angsana New" w:hAnsi="Angsana New"/>
          <w:sz w:val="30"/>
          <w:szCs w:val="30"/>
        </w:rPr>
        <w:t xml:space="preserve">18 </w:t>
      </w:r>
      <w:r w:rsidRPr="00F45B8D">
        <w:rPr>
          <w:rFonts w:ascii="Angsana New" w:hAnsi="Angsana New" w:hint="cs"/>
          <w:sz w:val="30"/>
          <w:szCs w:val="30"/>
          <w:cs/>
        </w:rPr>
        <w:t xml:space="preserve">เรื่อง รายได้ </w:t>
      </w:r>
      <w:r w:rsidR="002223BF">
        <w:rPr>
          <w:rFonts w:ascii="Angsana New" w:hAnsi="Angsana New"/>
          <w:sz w:val="30"/>
          <w:szCs w:val="30"/>
        </w:rPr>
        <w:br/>
      </w:r>
      <w:r w:rsidRPr="00F45B8D">
        <w:rPr>
          <w:rFonts w:ascii="Angsana New" w:hAnsi="Angsana New"/>
          <w:sz w:val="30"/>
          <w:szCs w:val="30"/>
        </w:rPr>
        <w:t xml:space="preserve">(“TAS 18”) </w:t>
      </w:r>
      <w:r w:rsidRPr="00F45B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F45B8D">
        <w:rPr>
          <w:rFonts w:ascii="Angsana New" w:hAnsi="Angsana New"/>
          <w:sz w:val="30"/>
          <w:szCs w:val="30"/>
        </w:rPr>
        <w:t xml:space="preserve">11 </w:t>
      </w:r>
      <w:r w:rsidRPr="00F45B8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45B8D">
        <w:rPr>
          <w:rFonts w:ascii="Angsana New" w:hAnsi="Angsana New"/>
          <w:sz w:val="30"/>
          <w:szCs w:val="30"/>
          <w:cs/>
        </w:rPr>
        <w:t xml:space="preserve">สัญญาก่อสร้าง </w:t>
      </w:r>
      <w:r w:rsidRPr="00F45B8D">
        <w:rPr>
          <w:rFonts w:ascii="Angsana New" w:hAnsi="Angsana New"/>
          <w:sz w:val="30"/>
          <w:szCs w:val="30"/>
        </w:rPr>
        <w:t>(“TAS 11”)</w:t>
      </w:r>
      <w:r w:rsidRPr="00F45B8D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56ABF384" w14:textId="77777777" w:rsidR="00F45B8D" w:rsidRDefault="00F45B8D" w:rsidP="00F45B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DA9FF59" w14:textId="77777777" w:rsidR="00F45B8D" w:rsidRDefault="00F45B8D" w:rsidP="00F45B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B8D">
        <w:rPr>
          <w:rFonts w:ascii="Angsana New" w:hAnsi="Angsana New"/>
          <w:sz w:val="30"/>
          <w:szCs w:val="30"/>
          <w:cs/>
        </w:rPr>
        <w:t>ตาม</w:t>
      </w:r>
      <w:r w:rsidRPr="00F45B8D">
        <w:rPr>
          <w:rFonts w:ascii="Angsana New" w:hAnsi="Angsana New"/>
          <w:sz w:val="30"/>
          <w:szCs w:val="30"/>
        </w:rPr>
        <w:t xml:space="preserve"> TFRS 15</w:t>
      </w:r>
      <w:r w:rsidRPr="00F45B8D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F45B8D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F45B8D">
        <w:rPr>
          <w:rFonts w:ascii="Angsana New" w:hAnsi="Angsana New"/>
          <w:sz w:val="30"/>
          <w:szCs w:val="30"/>
          <w:cs/>
        </w:rPr>
        <w:t>ควบคุม</w:t>
      </w:r>
      <w:r w:rsidRPr="00F45B8D">
        <w:rPr>
          <w:rFonts w:ascii="Angsana New" w:hAnsi="Angsana New" w:hint="cs"/>
          <w:sz w:val="30"/>
          <w:szCs w:val="30"/>
          <w:cs/>
        </w:rPr>
        <w:t>ใน</w:t>
      </w:r>
      <w:r w:rsidRPr="00F45B8D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F45B8D">
        <w:rPr>
          <w:rFonts w:ascii="Angsana New" w:hAnsi="Angsana New"/>
          <w:sz w:val="30"/>
          <w:szCs w:val="30"/>
        </w:rPr>
        <w:t xml:space="preserve"> </w:t>
      </w:r>
      <w:r w:rsidRPr="00F45B8D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F45B8D">
        <w:rPr>
          <w:rFonts w:ascii="Angsana New" w:hAnsi="Angsana New"/>
          <w:sz w:val="30"/>
          <w:szCs w:val="30"/>
          <w:cs/>
        </w:rPr>
        <w:t>กลุ่มบริษัท</w:t>
      </w:r>
      <w:r w:rsidRPr="00F45B8D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F45B8D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F45B8D">
        <w:rPr>
          <w:rFonts w:ascii="Angsana New" w:hAnsi="Angsana New" w:hint="cs"/>
          <w:sz w:val="30"/>
          <w:szCs w:val="30"/>
          <w:cs/>
        </w:rPr>
        <w:t>วิจารณญาณ</w:t>
      </w:r>
      <w:r w:rsidRPr="00F45B8D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45B8D">
        <w:rPr>
          <w:rFonts w:ascii="Angsana New" w:hAnsi="Angsana New" w:hint="cs"/>
          <w:sz w:val="30"/>
          <w:szCs w:val="30"/>
          <w:cs/>
        </w:rPr>
        <w:t xml:space="preserve"> </w:t>
      </w:r>
      <w:r w:rsidRPr="00F45B8D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F45B8D">
        <w:rPr>
          <w:rFonts w:ascii="Angsana New" w:hAnsi="Angsana New"/>
          <w:sz w:val="30"/>
          <w:szCs w:val="30"/>
        </w:rPr>
        <w:t xml:space="preserve">TAS 18 </w:t>
      </w:r>
      <w:r w:rsidRPr="00F45B8D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F45B8D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F45B8D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45B8D">
        <w:rPr>
          <w:rFonts w:ascii="Angsana New" w:hAnsi="Angsana New" w:hint="cs"/>
          <w:sz w:val="30"/>
          <w:szCs w:val="30"/>
          <w:cs/>
        </w:rPr>
        <w:t xml:space="preserve"> </w:t>
      </w:r>
      <w:r w:rsidRPr="00F45B8D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45B8D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1DB5BE7E" w14:textId="77777777" w:rsidR="00983590" w:rsidRDefault="00983590" w:rsidP="00F45B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9B459" w14:textId="49BE1512" w:rsidR="00983590" w:rsidRDefault="00983590" w:rsidP="009835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3590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983590">
        <w:rPr>
          <w:rFonts w:ascii="Angsana New" w:hAnsi="Angsana New"/>
          <w:sz w:val="30"/>
          <w:szCs w:val="30"/>
          <w:cs/>
        </w:rPr>
        <w:t>และปรับปรุง</w:t>
      </w:r>
      <w:r w:rsidRPr="00983590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83590">
        <w:rPr>
          <w:rFonts w:ascii="Angsana New" w:hAnsi="Angsana New" w:hint="cs"/>
          <w:i/>
          <w:iCs/>
          <w:color w:val="0000CC"/>
          <w:sz w:val="30"/>
          <w:szCs w:val="30"/>
          <w:cs/>
        </w:rPr>
        <w:t xml:space="preserve"> </w:t>
      </w:r>
      <w:r w:rsidRPr="0098359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83590">
        <w:rPr>
          <w:rFonts w:ascii="Angsana New" w:hAnsi="Angsana New" w:hint="cs"/>
          <w:sz w:val="30"/>
          <w:szCs w:val="30"/>
          <w:cs/>
        </w:rPr>
        <w:t>ที่ออก</w:t>
      </w:r>
      <w:r w:rsidR="00E933C3">
        <w:rPr>
          <w:rFonts w:ascii="Angsana New" w:hAnsi="Angsana New" w:hint="cs"/>
          <w:sz w:val="30"/>
          <w:szCs w:val="30"/>
          <w:cs/>
        </w:rPr>
        <w:t>ใหม่</w:t>
      </w:r>
      <w:r w:rsidRPr="00983590">
        <w:rPr>
          <w:rFonts w:ascii="Angsana New" w:hAnsi="Angsana New" w:hint="cs"/>
          <w:sz w:val="30"/>
          <w:szCs w:val="30"/>
          <w:cs/>
        </w:rPr>
        <w:t xml:space="preserve">ที่เกี่ยวกับการดำเนินงานของกลุ่มบริษัท ได้เปิดเผยในหมายเหตุข้อ </w:t>
      </w:r>
      <w:r w:rsidRPr="00983590">
        <w:rPr>
          <w:rFonts w:ascii="Angsana New" w:hAnsi="Angsana New"/>
          <w:sz w:val="30"/>
          <w:szCs w:val="30"/>
        </w:rPr>
        <w:t>2</w:t>
      </w:r>
      <w:r w:rsidR="00B470B3">
        <w:rPr>
          <w:rFonts w:ascii="Angsana New" w:hAnsi="Angsana New"/>
          <w:sz w:val="30"/>
          <w:szCs w:val="30"/>
        </w:rPr>
        <w:t>0</w:t>
      </w:r>
    </w:p>
    <w:p w14:paraId="6C68AC98" w14:textId="77777777" w:rsidR="00983590" w:rsidRDefault="00983590" w:rsidP="00983590">
      <w:pPr>
        <w:rPr>
          <w:rFonts w:ascii="Angsana New" w:hAnsi="Angsana New"/>
          <w:sz w:val="30"/>
          <w:szCs w:val="30"/>
        </w:rPr>
      </w:pPr>
    </w:p>
    <w:p w14:paraId="06B24380" w14:textId="77777777" w:rsidR="00A35FF1" w:rsidRPr="00983590" w:rsidRDefault="00F62624" w:rsidP="0098359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</w:t>
      </w:r>
      <w:r w:rsidR="00A35FF1"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FD437C6" w14:textId="77777777" w:rsidR="00A35FF1" w:rsidRPr="003B7753" w:rsidRDefault="00A35FF1" w:rsidP="00516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6CA291" w14:textId="77777777" w:rsidR="00F62624" w:rsidRDefault="005161CA" w:rsidP="00F62624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753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Pr="003B7753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3B7753">
        <w:rPr>
          <w:rFonts w:ascii="Angsana New" w:hAnsi="Angsana New"/>
          <w:sz w:val="30"/>
          <w:szCs w:val="30"/>
        </w:rPr>
        <w:t xml:space="preserve">15 </w:t>
      </w:r>
      <w:r w:rsidRPr="003B775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B7753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3B7753">
        <w:rPr>
          <w:rFonts w:ascii="Angsana New" w:hAnsi="Angsana New"/>
          <w:i/>
          <w:iCs/>
          <w:sz w:val="30"/>
          <w:szCs w:val="30"/>
        </w:rPr>
        <w:t xml:space="preserve"> </w:t>
      </w:r>
      <w:r w:rsidRPr="003B7753">
        <w:rPr>
          <w:rFonts w:ascii="Angsana New" w:hAnsi="Angsana New"/>
          <w:sz w:val="30"/>
          <w:szCs w:val="30"/>
        </w:rPr>
        <w:t>(“TFRS 15”)</w:t>
      </w:r>
      <w:r w:rsidRPr="003B7753">
        <w:rPr>
          <w:rFonts w:ascii="Angsana New" w:hAnsi="Angsana New"/>
          <w:i/>
          <w:iCs/>
          <w:sz w:val="30"/>
          <w:szCs w:val="30"/>
        </w:rPr>
        <w:t xml:space="preserve"> </w:t>
      </w:r>
      <w:r w:rsidRPr="003B7753">
        <w:rPr>
          <w:rFonts w:ascii="Angsana New" w:hAnsi="Angsana New"/>
          <w:sz w:val="30"/>
          <w:szCs w:val="30"/>
          <w:cs/>
        </w:rPr>
        <w:t>เป็นครั้งแรก</w:t>
      </w:r>
      <w:r w:rsidRPr="003B7753">
        <w:rPr>
          <w:rFonts w:ascii="Angsana New" w:hAnsi="Angsana New" w:hint="cs"/>
          <w:sz w:val="30"/>
          <w:szCs w:val="30"/>
          <w:cs/>
        </w:rPr>
        <w:t>ตั้งแต่</w:t>
      </w:r>
      <w:r w:rsidRPr="003B7753">
        <w:rPr>
          <w:rFonts w:ascii="Angsana New" w:hAnsi="Angsana New"/>
          <w:sz w:val="30"/>
          <w:szCs w:val="30"/>
          <w:cs/>
        </w:rPr>
        <w:t xml:space="preserve">วันที่ </w:t>
      </w:r>
      <w:r w:rsidRPr="003B7753">
        <w:rPr>
          <w:rFonts w:ascii="Angsana New" w:hAnsi="Angsana New"/>
          <w:sz w:val="30"/>
          <w:szCs w:val="30"/>
        </w:rPr>
        <w:t xml:space="preserve">1 </w:t>
      </w:r>
      <w:r w:rsidRPr="003B7753">
        <w:rPr>
          <w:rFonts w:ascii="Angsana New" w:hAnsi="Angsana New"/>
          <w:sz w:val="30"/>
          <w:szCs w:val="30"/>
          <w:cs/>
        </w:rPr>
        <w:t xml:space="preserve">มกราคม </w:t>
      </w:r>
      <w:r w:rsidRPr="003B7753">
        <w:rPr>
          <w:rFonts w:ascii="Angsana New" w:hAnsi="Angsana New"/>
          <w:sz w:val="30"/>
          <w:szCs w:val="30"/>
        </w:rPr>
        <w:t xml:space="preserve">2562 TFRS 15 </w:t>
      </w:r>
      <w:r w:rsidRPr="003B7753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3B7753">
        <w:rPr>
          <w:rFonts w:ascii="Angsana New" w:hAnsi="Angsana New" w:hint="cs"/>
          <w:sz w:val="30"/>
          <w:szCs w:val="30"/>
          <w:cs/>
        </w:rPr>
        <w:t>และ</w:t>
      </w:r>
      <w:r w:rsidRPr="003B7753">
        <w:rPr>
          <w:rFonts w:ascii="Angsana New" w:hAnsi="Angsana New"/>
          <w:sz w:val="30"/>
          <w:szCs w:val="30"/>
          <w:cs/>
        </w:rPr>
        <w:t xml:space="preserve">จังหวะเวลาในการรับรู้รายได้ </w:t>
      </w:r>
    </w:p>
    <w:p w14:paraId="61A53D0F" w14:textId="77777777" w:rsidR="00F62624" w:rsidRDefault="00F62624" w:rsidP="00F62624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2464FC" w14:textId="77777777" w:rsidR="00EF0EFA" w:rsidRDefault="005161CA" w:rsidP="00F62624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61CA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5161CA">
        <w:rPr>
          <w:rFonts w:ascii="Angsana New" w:hAnsi="Angsana New"/>
          <w:sz w:val="30"/>
          <w:szCs w:val="30"/>
        </w:rPr>
        <w:t xml:space="preserve"> TFRS 15</w:t>
      </w:r>
      <w:r w:rsidRPr="005161CA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5161CA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5161CA">
        <w:rPr>
          <w:rFonts w:ascii="Angsana New" w:hAnsi="Angsana New"/>
          <w:sz w:val="30"/>
          <w:szCs w:val="30"/>
          <w:cs/>
        </w:rPr>
        <w:t>ควบคุม</w:t>
      </w:r>
      <w:r w:rsidRPr="005161CA">
        <w:rPr>
          <w:rFonts w:ascii="Angsana New" w:hAnsi="Angsana New" w:hint="cs"/>
          <w:sz w:val="30"/>
          <w:szCs w:val="30"/>
          <w:cs/>
        </w:rPr>
        <w:t>ใน</w:t>
      </w:r>
      <w:r w:rsidRPr="005161CA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5161CA">
        <w:rPr>
          <w:rFonts w:ascii="Angsana New" w:hAnsi="Angsana New"/>
          <w:sz w:val="30"/>
          <w:szCs w:val="30"/>
        </w:rPr>
        <w:t xml:space="preserve"> </w:t>
      </w:r>
      <w:r w:rsidRPr="005161CA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5161CA">
        <w:rPr>
          <w:rFonts w:ascii="Angsana New" w:hAnsi="Angsana New"/>
          <w:sz w:val="30"/>
          <w:szCs w:val="30"/>
          <w:cs/>
        </w:rPr>
        <w:t>กลุ่มบริษัท</w:t>
      </w:r>
      <w:r w:rsidRPr="005161CA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5161CA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5161CA">
        <w:rPr>
          <w:rFonts w:ascii="Angsana New" w:hAnsi="Angsana New" w:hint="cs"/>
          <w:sz w:val="30"/>
          <w:szCs w:val="30"/>
          <w:cs/>
        </w:rPr>
        <w:t>วิจารณญาณ</w:t>
      </w:r>
      <w:r w:rsidRPr="005161CA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5161CA">
        <w:rPr>
          <w:rFonts w:ascii="Angsana New" w:hAnsi="Angsana New" w:hint="cs"/>
          <w:sz w:val="30"/>
          <w:szCs w:val="30"/>
          <w:cs/>
        </w:rPr>
        <w:t xml:space="preserve"> </w:t>
      </w:r>
      <w:r w:rsidRPr="005161CA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5161CA">
        <w:rPr>
          <w:rFonts w:ascii="Angsana New" w:hAnsi="Angsana New"/>
          <w:sz w:val="30"/>
          <w:szCs w:val="30"/>
        </w:rPr>
        <w:t xml:space="preserve">TAS 18 </w:t>
      </w:r>
      <w:r w:rsidRPr="005161CA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5161CA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5161CA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5161CA">
        <w:rPr>
          <w:rFonts w:ascii="Angsana New" w:hAnsi="Angsana New" w:hint="cs"/>
          <w:sz w:val="30"/>
          <w:szCs w:val="30"/>
          <w:highlight w:val="cyan"/>
          <w:cs/>
        </w:rPr>
        <w:t xml:space="preserve"> </w:t>
      </w:r>
      <w:r w:rsidRPr="005161CA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5E42C6AD" w14:textId="77777777" w:rsidR="00FF10EA" w:rsidRPr="003B7753" w:rsidRDefault="00FF10EA" w:rsidP="003B7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CCBE5A" w14:textId="77777777" w:rsidR="008C498B" w:rsidRDefault="005161CA" w:rsidP="001E0A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  <w:highlight w:val="cyan"/>
        </w:rPr>
      </w:pPr>
      <w:r w:rsidRPr="001E0A87">
        <w:rPr>
          <w:rFonts w:ascii="Angsana New" w:hAnsi="Angsana New"/>
          <w:sz w:val="30"/>
          <w:szCs w:val="30"/>
          <w:cs/>
        </w:rPr>
        <w:t>รายละเอียดของผลกระทบจากการเปลี่ยนแปลงนโยบายการบัญชี</w:t>
      </w:r>
      <w:r w:rsidR="006849CA">
        <w:rPr>
          <w:rFonts w:ascii="Angsana New" w:hAnsi="Angsana New"/>
          <w:sz w:val="30"/>
          <w:szCs w:val="30"/>
        </w:rPr>
        <w:t xml:space="preserve"> </w:t>
      </w:r>
      <w:r w:rsidR="0076404B">
        <w:rPr>
          <w:rFonts w:ascii="Angsana New" w:hAnsi="Angsana New"/>
          <w:sz w:val="30"/>
          <w:szCs w:val="30"/>
        </w:rPr>
        <w:t>(</w:t>
      </w:r>
      <w:r w:rsidR="0076404B">
        <w:rPr>
          <w:rFonts w:ascii="Angsana New" w:hAnsi="Angsana New" w:hint="cs"/>
          <w:sz w:val="30"/>
          <w:szCs w:val="30"/>
          <w:cs/>
        </w:rPr>
        <w:t>ถ้ามี</w:t>
      </w:r>
      <w:r w:rsidR="0076404B">
        <w:rPr>
          <w:rFonts w:ascii="Angsana New" w:hAnsi="Angsana New"/>
          <w:sz w:val="30"/>
          <w:szCs w:val="30"/>
        </w:rPr>
        <w:t>)</w:t>
      </w:r>
      <w:r w:rsidRPr="001E0A87">
        <w:rPr>
          <w:rFonts w:ascii="Angsana New" w:hAnsi="Angsana New"/>
          <w:sz w:val="30"/>
          <w:szCs w:val="30"/>
          <w:cs/>
        </w:rPr>
        <w:t>ได้แสดงไว้ดังต่อไปนี้</w:t>
      </w:r>
    </w:p>
    <w:p w14:paraId="43AF64ED" w14:textId="77777777" w:rsidR="001E0A87" w:rsidRPr="008C498B" w:rsidRDefault="008C498B" w:rsidP="00D17F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2984815C" w14:textId="77777777" w:rsidR="00831E61" w:rsidRPr="00514AFD" w:rsidRDefault="00831E61" w:rsidP="00351BD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14AFD">
        <w:rPr>
          <w:rFonts w:ascii="Angsana New" w:hAnsi="Angsana New" w:hint="cs"/>
          <w:sz w:val="30"/>
          <w:szCs w:val="30"/>
          <w:cs/>
        </w:rPr>
        <w:t>เงิ</w:t>
      </w:r>
      <w:r w:rsidRPr="00514AFD">
        <w:rPr>
          <w:rFonts w:ascii="Angsana New" w:hAnsi="Angsana New"/>
          <w:sz w:val="30"/>
          <w:szCs w:val="30"/>
          <w:cs/>
        </w:rPr>
        <w:t>นที่จ่ายให้กับลูกค้า</w:t>
      </w:r>
    </w:p>
    <w:p w14:paraId="5B6372EC" w14:textId="77777777" w:rsidR="001E0A87" w:rsidRPr="00514AFD" w:rsidRDefault="001E0A87" w:rsidP="001E0A87">
      <w:pPr>
        <w:ind w:left="540" w:hanging="540"/>
        <w:rPr>
          <w:rFonts w:ascii="Angsana New" w:hAnsi="Angsana New"/>
          <w:sz w:val="30"/>
          <w:szCs w:val="30"/>
        </w:rPr>
      </w:pPr>
    </w:p>
    <w:p w14:paraId="113CB309" w14:textId="77777777" w:rsidR="00831E61" w:rsidRDefault="00A830F2" w:rsidP="00514AFD">
      <w:pPr>
        <w:ind w:left="540"/>
        <w:jc w:val="thaiDistribute"/>
        <w:rPr>
          <w:rFonts w:ascii="Angsana New" w:hAnsi="Angsana New"/>
          <w:b/>
          <w:bCs/>
          <w:color w:val="0070C0"/>
          <w:sz w:val="30"/>
          <w:szCs w:val="30"/>
        </w:rPr>
      </w:pPr>
      <w:r w:rsidRPr="00514AFD">
        <w:rPr>
          <w:rFonts w:ascii="Angsana New" w:hAnsi="Angsana New"/>
          <w:sz w:val="30"/>
          <w:szCs w:val="30"/>
          <w:cs/>
        </w:rPr>
        <w:t>กลุ่มบริษัท</w:t>
      </w:r>
      <w:r w:rsidR="001E0A87" w:rsidRPr="00514AFD">
        <w:rPr>
          <w:rFonts w:ascii="Angsana New" w:hAnsi="Angsana New"/>
          <w:sz w:val="30"/>
          <w:szCs w:val="30"/>
          <w:cs/>
        </w:rPr>
        <w:t xml:space="preserve">จ่ายค่าจัดวางสินค้า </w:t>
      </w:r>
      <w:r w:rsidR="001E0A87" w:rsidRPr="00514AFD">
        <w:rPr>
          <w:rFonts w:ascii="Angsana New" w:hAnsi="Angsana New" w:hint="cs"/>
          <w:sz w:val="30"/>
          <w:szCs w:val="30"/>
          <w:cs/>
        </w:rPr>
        <w:t>ค่าจัดงาน</w:t>
      </w:r>
      <w:r w:rsidR="001E0A87" w:rsidRPr="00514AFD">
        <w:rPr>
          <w:rFonts w:ascii="Angsana New" w:hAnsi="Angsana New"/>
          <w:sz w:val="30"/>
          <w:szCs w:val="30"/>
          <w:cs/>
        </w:rPr>
        <w:t>แสดงสินค้า หรือ</w:t>
      </w:r>
      <w:r w:rsidR="001E0A87" w:rsidRPr="00514AFD">
        <w:rPr>
          <w:rFonts w:ascii="Angsana New" w:hAnsi="Angsana New" w:hint="cs"/>
          <w:sz w:val="30"/>
          <w:szCs w:val="30"/>
          <w:cs/>
        </w:rPr>
        <w:t>ค่า</w:t>
      </w:r>
      <w:r w:rsidR="001E0A87" w:rsidRPr="00514AFD">
        <w:rPr>
          <w:rFonts w:ascii="Angsana New" w:hAnsi="Angsana New"/>
          <w:sz w:val="30"/>
          <w:szCs w:val="30"/>
          <w:cs/>
        </w:rPr>
        <w:t xml:space="preserve">โฆษณาให้กับร้านค้าปลีก </w:t>
      </w:r>
      <w:r w:rsidR="001E0A87" w:rsidRPr="00514AFD">
        <w:rPr>
          <w:rFonts w:ascii="Angsana New" w:hAnsi="Angsana New" w:hint="cs"/>
          <w:sz w:val="30"/>
          <w:szCs w:val="30"/>
          <w:cs/>
        </w:rPr>
        <w:t xml:space="preserve">ตาม </w:t>
      </w:r>
      <w:r w:rsidR="001E0A87" w:rsidRPr="00514AFD">
        <w:rPr>
          <w:rFonts w:ascii="Angsana New" w:hAnsi="Angsana New"/>
          <w:sz w:val="30"/>
          <w:szCs w:val="30"/>
        </w:rPr>
        <w:t>TAS 18</w:t>
      </w:r>
      <w:r w:rsidR="001E0A87" w:rsidRPr="00514AFD">
        <w:rPr>
          <w:rFonts w:ascii="Angsana New" w:hAnsi="Angsana New" w:hint="cs"/>
          <w:sz w:val="30"/>
          <w:szCs w:val="30"/>
          <w:cs/>
        </w:rPr>
        <w:t xml:space="preserve"> </w:t>
      </w:r>
      <w:r w:rsidR="001E0A87" w:rsidRPr="00514AFD">
        <w:rPr>
          <w:rFonts w:ascii="Angsana New" w:hAnsi="Angsana New"/>
          <w:sz w:val="30"/>
          <w:szCs w:val="30"/>
          <w:cs/>
        </w:rPr>
        <w:t>กลุ่มบริษัท รับรู้จำนวนเงินดังกล่าวเป็น</w:t>
      </w:r>
      <w:r w:rsidR="00514AFD" w:rsidRPr="00514AFD">
        <w:rPr>
          <w:rFonts w:ascii="Angsana New" w:hAnsi="Angsana New"/>
          <w:sz w:val="30"/>
          <w:szCs w:val="30"/>
          <w:cs/>
        </w:rPr>
        <w:t>ต้นทุนในการจัดจำหน่าย</w:t>
      </w:r>
      <w:r w:rsidR="00514AFD" w:rsidRPr="00514AFD">
        <w:rPr>
          <w:rFonts w:ascii="Angsana New" w:hAnsi="Angsana New" w:hint="cs"/>
          <w:sz w:val="30"/>
          <w:szCs w:val="30"/>
          <w:cs/>
        </w:rPr>
        <w:t xml:space="preserve"> </w:t>
      </w:r>
      <w:r w:rsidR="001E0A87" w:rsidRPr="00514AFD">
        <w:rPr>
          <w:rFonts w:ascii="Angsana New" w:hAnsi="Angsana New"/>
          <w:sz w:val="30"/>
          <w:szCs w:val="30"/>
          <w:cs/>
        </w:rPr>
        <w:t xml:space="preserve">ตาม </w:t>
      </w:r>
      <w:r w:rsidR="001E0A87" w:rsidRPr="00514AFD">
        <w:rPr>
          <w:rFonts w:ascii="Angsana New" w:hAnsi="Angsana New"/>
          <w:sz w:val="30"/>
          <w:szCs w:val="30"/>
        </w:rPr>
        <w:t xml:space="preserve">TFRS 15 </w:t>
      </w:r>
      <w:r w:rsidR="001E0A87" w:rsidRPr="00514AFD">
        <w:rPr>
          <w:rFonts w:ascii="Angsana New" w:hAnsi="Angsana New" w:hint="cs"/>
          <w:sz w:val="30"/>
          <w:szCs w:val="30"/>
          <w:cs/>
        </w:rPr>
        <w:t>กำหนดให้</w:t>
      </w:r>
      <w:r w:rsidR="001E0A87" w:rsidRPr="00514AFD">
        <w:rPr>
          <w:rFonts w:ascii="Angsana New" w:hAnsi="Angsana New"/>
          <w:sz w:val="30"/>
          <w:szCs w:val="30"/>
          <w:cs/>
        </w:rPr>
        <w:t>กลุ่มบริษัท</w:t>
      </w:r>
      <w:r w:rsidR="001E0A87" w:rsidRPr="00514AFD">
        <w:rPr>
          <w:rFonts w:ascii="Angsana New" w:hAnsi="Angsana New" w:hint="cs"/>
          <w:sz w:val="30"/>
          <w:szCs w:val="30"/>
          <w:cs/>
        </w:rPr>
        <w:t>ต้อง</w:t>
      </w:r>
      <w:r w:rsidR="001E0A87" w:rsidRPr="00514AFD">
        <w:rPr>
          <w:rFonts w:ascii="Angsana New" w:hAnsi="Angsana New"/>
          <w:sz w:val="30"/>
          <w:szCs w:val="30"/>
          <w:cs/>
        </w:rPr>
        <w:t>พิจารณาว่ากลุ่มบริษัทได้รับสินค้าหรือบริการ</w:t>
      </w:r>
      <w:r w:rsidR="001E0A87" w:rsidRPr="00514AFD">
        <w:rPr>
          <w:rFonts w:ascii="Angsana New" w:hAnsi="Angsana New" w:hint="cs"/>
          <w:sz w:val="30"/>
          <w:szCs w:val="30"/>
          <w:cs/>
        </w:rPr>
        <w:t>จากลูกค้า</w:t>
      </w:r>
      <w:r w:rsidR="001E0A87" w:rsidRPr="00514AFD">
        <w:rPr>
          <w:rFonts w:ascii="Angsana New" w:hAnsi="Angsana New"/>
          <w:sz w:val="30"/>
          <w:szCs w:val="30"/>
          <w:cs/>
        </w:rPr>
        <w:t>หรือไม่ หากได้รับสินค้าหรือบริการ</w:t>
      </w:r>
      <w:r w:rsidR="001E0A87" w:rsidRPr="00514AFD">
        <w:rPr>
          <w:rFonts w:ascii="Angsana New" w:hAnsi="Angsana New" w:hint="cs"/>
          <w:sz w:val="30"/>
          <w:szCs w:val="30"/>
          <w:cs/>
        </w:rPr>
        <w:t xml:space="preserve">จากลูกค้า </w:t>
      </w:r>
      <w:r w:rsidR="001E0A87" w:rsidRPr="00514AFD">
        <w:rPr>
          <w:rFonts w:ascii="Angsana New" w:hAnsi="Angsana New"/>
          <w:sz w:val="30"/>
          <w:szCs w:val="30"/>
          <w:cs/>
        </w:rPr>
        <w:t xml:space="preserve">กลุ่มบริษัทบันทึกการจ่ายชำระดังกล่าวเป็นค่าใช้จ่ายเมื่อได้รับประโยชน์จากสินค้าหรือบริการนั้น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="001E0A87" w:rsidRPr="00514AFD">
        <w:rPr>
          <w:rFonts w:ascii="Angsana New" w:hAnsi="Angsana New" w:hint="cs"/>
          <w:sz w:val="30"/>
          <w:szCs w:val="30"/>
          <w:cs/>
        </w:rPr>
        <w:t>ในทางกลับกัน หาก</w:t>
      </w:r>
      <w:r w:rsidRPr="00514AFD">
        <w:rPr>
          <w:rFonts w:ascii="Angsana New" w:hAnsi="Angsana New"/>
          <w:sz w:val="30"/>
          <w:szCs w:val="30"/>
          <w:cs/>
        </w:rPr>
        <w:t>กลุ่มบริษัท</w:t>
      </w:r>
      <w:r w:rsidR="001E0A87" w:rsidRPr="00514AFD">
        <w:rPr>
          <w:rFonts w:ascii="Angsana New" w:hAnsi="Angsana New" w:hint="cs"/>
          <w:sz w:val="30"/>
          <w:szCs w:val="30"/>
          <w:cs/>
        </w:rPr>
        <w:t xml:space="preserve">ไม่ได้รับสินค้าหรือบริการจากลูกค้า </w:t>
      </w:r>
      <w:r w:rsidRPr="00514AFD">
        <w:rPr>
          <w:rFonts w:ascii="Angsana New" w:hAnsi="Angsana New"/>
          <w:sz w:val="30"/>
          <w:szCs w:val="30"/>
          <w:cs/>
        </w:rPr>
        <w:t>กลุ่มบริษัท</w:t>
      </w:r>
      <w:r w:rsidR="001E0A87" w:rsidRPr="00514AFD">
        <w:rPr>
          <w:rFonts w:ascii="Angsana New" w:hAnsi="Angsana New" w:hint="cs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="001E0A87" w:rsidRPr="00514AFD">
        <w:rPr>
          <w:rFonts w:ascii="Angsana New" w:hAnsi="Angsana New"/>
          <w:sz w:val="30"/>
          <w:szCs w:val="30"/>
          <w:cs/>
        </w:rPr>
        <w:t>หาก</w:t>
      </w:r>
      <w:r w:rsidR="001E0A87" w:rsidRPr="00514AFD">
        <w:rPr>
          <w:rFonts w:ascii="Angsana New" w:hAnsi="Angsana New" w:hint="cs"/>
          <w:sz w:val="30"/>
          <w:szCs w:val="30"/>
          <w:cs/>
        </w:rPr>
        <w:t>จำนวนเงินที่จ่าย</w:t>
      </w:r>
      <w:r w:rsidR="001E0A87" w:rsidRPr="00514AFD">
        <w:rPr>
          <w:rFonts w:ascii="Angsana New" w:hAnsi="Angsana New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="001E0A87" w:rsidRPr="00514AFD">
        <w:rPr>
          <w:rFonts w:ascii="Angsana New" w:hAnsi="Angsana New" w:hint="cs"/>
          <w:sz w:val="30"/>
          <w:szCs w:val="30"/>
          <w:cs/>
        </w:rPr>
        <w:t>จะ</w:t>
      </w:r>
      <w:r w:rsidR="001E0A87" w:rsidRPr="00514AFD">
        <w:rPr>
          <w:rFonts w:ascii="Angsana New" w:hAnsi="Angsana New"/>
          <w:sz w:val="30"/>
          <w:szCs w:val="30"/>
          <w:cs/>
        </w:rPr>
        <w:t>รับรู้เป็นส่วนหักจากรายได้ซึ่งส่งผลให้รายได้และต้นทุนในการจัดจำหน่ายลดลง</w:t>
      </w:r>
    </w:p>
    <w:p w14:paraId="23F42FEB" w14:textId="77777777" w:rsidR="007054EB" w:rsidRPr="007054EB" w:rsidRDefault="007054EB" w:rsidP="0070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hAnsi="Angsana New"/>
          <w:sz w:val="30"/>
          <w:szCs w:val="30"/>
        </w:rPr>
      </w:pPr>
    </w:p>
    <w:p w14:paraId="6B7C50D0" w14:textId="18522F7B" w:rsidR="001E0A87" w:rsidRPr="00E7633A" w:rsidRDefault="001E0A87" w:rsidP="00351BD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7633A">
        <w:rPr>
          <w:rFonts w:ascii="Angsana New" w:hAnsi="Angsana New"/>
          <w:sz w:val="30"/>
          <w:szCs w:val="30"/>
          <w:cs/>
        </w:rPr>
        <w:t>ค่านายหน้าจ่าย</w:t>
      </w:r>
    </w:p>
    <w:p w14:paraId="1B353AB8" w14:textId="77777777" w:rsidR="001E0A87" w:rsidRPr="00E7633A" w:rsidRDefault="001E0A87" w:rsidP="001E0A87">
      <w:pPr>
        <w:ind w:left="540" w:hanging="540"/>
        <w:rPr>
          <w:rFonts w:ascii="Angsana New" w:hAnsi="Angsana New"/>
          <w:sz w:val="30"/>
          <w:szCs w:val="30"/>
        </w:rPr>
      </w:pPr>
    </w:p>
    <w:p w14:paraId="641A61C2" w14:textId="77777777" w:rsidR="001E0A87" w:rsidRPr="001E0A87" w:rsidRDefault="001E0A87" w:rsidP="00831E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7633A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E7633A">
        <w:rPr>
          <w:rFonts w:ascii="Angsana New" w:hAnsi="Angsana New"/>
          <w:sz w:val="30"/>
          <w:szCs w:val="30"/>
        </w:rPr>
        <w:t>TAS 18</w:t>
      </w:r>
      <w:r w:rsidRPr="00E7633A">
        <w:rPr>
          <w:rFonts w:ascii="Angsana New" w:hAnsi="Angsana New" w:hint="cs"/>
          <w:sz w:val="30"/>
          <w:szCs w:val="30"/>
          <w:cs/>
        </w:rPr>
        <w:t xml:space="preserve"> </w:t>
      </w:r>
      <w:r w:rsidRPr="00E7633A">
        <w:rPr>
          <w:rFonts w:ascii="Angsana New" w:hAnsi="Angsana New"/>
          <w:sz w:val="30"/>
          <w:szCs w:val="30"/>
          <w:cs/>
        </w:rPr>
        <w:t>กลุ่มบริษัทรับรู้ค่านายหน้าจ่ายเป็นต้นทุนในการจัดจำหน่าย</w:t>
      </w:r>
      <w:r w:rsidRPr="00E7633A">
        <w:rPr>
          <w:rFonts w:ascii="Angsana New" w:hAnsi="Angsana New"/>
          <w:sz w:val="30"/>
          <w:szCs w:val="30"/>
        </w:rPr>
        <w:t xml:space="preserve"> </w:t>
      </w:r>
      <w:r w:rsidRPr="00E7633A">
        <w:rPr>
          <w:rFonts w:ascii="Angsana New" w:hAnsi="Angsana New"/>
          <w:sz w:val="30"/>
          <w:szCs w:val="30"/>
          <w:cs/>
        </w:rPr>
        <w:t xml:space="preserve">เมื่อเกิดขึ้นตาม </w:t>
      </w:r>
      <w:r w:rsidRPr="00E7633A">
        <w:rPr>
          <w:rFonts w:ascii="Angsana New" w:hAnsi="Angsana New"/>
          <w:sz w:val="30"/>
          <w:szCs w:val="30"/>
        </w:rPr>
        <w:t>TFRS</w:t>
      </w:r>
      <w:r w:rsidRPr="00E7633A">
        <w:rPr>
          <w:rFonts w:ascii="Angsana New" w:hAnsi="Angsana New"/>
          <w:sz w:val="30"/>
          <w:szCs w:val="30"/>
          <w:cs/>
        </w:rPr>
        <w:t xml:space="preserve"> </w:t>
      </w:r>
      <w:r w:rsidRPr="00E7633A">
        <w:rPr>
          <w:rFonts w:ascii="Angsana New" w:hAnsi="Angsana New"/>
          <w:sz w:val="30"/>
          <w:szCs w:val="30"/>
        </w:rPr>
        <w:t xml:space="preserve">15 </w:t>
      </w:r>
      <w:r w:rsidRPr="00E7633A">
        <w:rPr>
          <w:rFonts w:ascii="Angsana New" w:hAnsi="Angsana New"/>
          <w:sz w:val="30"/>
          <w:szCs w:val="30"/>
          <w:cs/>
        </w:rPr>
        <w:t>กลุ่มบริษัท รับรู้ค่านายหน้าดังกล่าวเป็นต้นทุนส่วนเพิ่มในการได้มาซึ่งสัญญา (ต้นทุนของสัญญา) หากคาดว่าจะได้รับคืนต้นทุนดังกล่าว กลุ่มบริษัทตัดจำหน่ายต้นทุนดังกล่าวอย่างเป็นระบบซึ่งสอดคล้องกับรูปแบบการรับรู้รายได้</w:t>
      </w:r>
      <w:r w:rsidRPr="00E7633A">
        <w:rPr>
          <w:rFonts w:ascii="Angsana New" w:hAnsi="Angsana New" w:hint="cs"/>
          <w:sz w:val="30"/>
          <w:szCs w:val="30"/>
          <w:cs/>
        </w:rPr>
        <w:t>ของ</w:t>
      </w:r>
      <w:r w:rsidRPr="00E7633A">
        <w:rPr>
          <w:rFonts w:ascii="Angsana New" w:hAnsi="Angsana New"/>
          <w:sz w:val="30"/>
          <w:szCs w:val="30"/>
          <w:cs/>
        </w:rPr>
        <w:t>สัญญาที่เกี่ยวข้อง ค่านายหน้าดังกล่าวจะรับรู้เป็นค่าใช้จ่ายเมื่อเกิดขึ้นหากคาดว่าระยะเวลาในการตัดจำหน่ายเท่ากับหนึ่งปีหรือสั้นกว่า</w:t>
      </w:r>
      <w:r w:rsidRPr="00E7633A">
        <w:rPr>
          <w:rFonts w:ascii="Angsana New" w:hAnsi="Angsana New"/>
          <w:sz w:val="30"/>
          <w:szCs w:val="30"/>
        </w:rPr>
        <w:t xml:space="preserve"> </w:t>
      </w:r>
      <w:r w:rsidRPr="00E7633A">
        <w:rPr>
          <w:rFonts w:ascii="Angsana New" w:hAnsi="Angsana New" w:hint="cs"/>
          <w:sz w:val="30"/>
          <w:szCs w:val="30"/>
          <w:cs/>
        </w:rPr>
        <w:t>การเปลี่ยนแปลงดังกล่าวส่งผลให้</w:t>
      </w:r>
      <w:r w:rsidRPr="00E7633A">
        <w:rPr>
          <w:rFonts w:ascii="Angsana New" w:hAnsi="Angsana New"/>
          <w:sz w:val="30"/>
          <w:szCs w:val="30"/>
          <w:cs/>
        </w:rPr>
        <w:t>ต้นทุนในการจัดจำหน่าย</w:t>
      </w:r>
      <w:r w:rsidRPr="00E7633A">
        <w:rPr>
          <w:rFonts w:ascii="Angsana New" w:hAnsi="Angsana New" w:hint="cs"/>
          <w:sz w:val="30"/>
          <w:szCs w:val="30"/>
          <w:cs/>
        </w:rPr>
        <w:t xml:space="preserve">ลดลง และรับรู้ต้นทุนของสัญญา </w:t>
      </w:r>
    </w:p>
    <w:p w14:paraId="6325432A" w14:textId="77777777" w:rsidR="001E0A87" w:rsidRPr="001E0A87" w:rsidRDefault="001E0A87" w:rsidP="001E0A87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8E8D7B" w14:textId="77777777" w:rsidR="00A540D0" w:rsidRDefault="001E0A87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31E61">
        <w:rPr>
          <w:rFonts w:ascii="Angsana New" w:hAnsi="Angsana New"/>
          <w:sz w:val="30"/>
          <w:szCs w:val="30"/>
        </w:rPr>
        <w:t xml:space="preserve">TFRS 15 </w:t>
      </w:r>
      <w:r w:rsidRPr="00831E61">
        <w:rPr>
          <w:rFonts w:ascii="Angsana New" w:hAnsi="Angsana New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</w:t>
      </w:r>
      <w:r w:rsidR="00831E61" w:rsidRPr="00831E61">
        <w:rPr>
          <w:rFonts w:ascii="Angsana New" w:hAnsi="Angsana New"/>
          <w:sz w:val="30"/>
          <w:szCs w:val="30"/>
          <w:cs/>
        </w:rPr>
        <w:t>กลุ่มบริษัท</w:t>
      </w:r>
      <w:r w:rsidR="00774041">
        <w:rPr>
          <w:rFonts w:ascii="Angsana New" w:hAnsi="Angsana New"/>
          <w:sz w:val="30"/>
          <w:szCs w:val="30"/>
        </w:rPr>
        <w:t xml:space="preserve"> </w:t>
      </w:r>
      <w:r w:rsidRPr="00831E61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831E61" w:rsidRPr="00831E61">
        <w:rPr>
          <w:rFonts w:ascii="Angsana New" w:hAnsi="Angsana New"/>
          <w:sz w:val="30"/>
          <w:szCs w:val="30"/>
        </w:rPr>
        <w:t>1</w:t>
      </w:r>
      <w:r w:rsidR="00E8282F" w:rsidRPr="00E8282F">
        <w:rPr>
          <w:rFonts w:ascii="Angsana New" w:hAnsi="Angsana New" w:hint="cs"/>
          <w:sz w:val="30"/>
          <w:szCs w:val="30"/>
        </w:rPr>
        <w:t>4</w:t>
      </w:r>
      <w:r w:rsidRPr="00831E61">
        <w:rPr>
          <w:rFonts w:ascii="Angsana New" w:hAnsi="Angsana New"/>
          <w:sz w:val="30"/>
          <w:szCs w:val="30"/>
        </w:rPr>
        <w:t>)</w:t>
      </w:r>
      <w:r w:rsidR="00831E61" w:rsidRPr="00831E6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2D67EC1" w14:textId="77777777" w:rsidR="00EF16FE" w:rsidRDefault="00EF16FE" w:rsidP="007869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C96824" w14:textId="77777777" w:rsidR="00A35FF1" w:rsidRPr="00E8282F" w:rsidRDefault="00A35FF1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การ</w:t>
      </w: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ซื้อ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บริษัทย่</w:t>
      </w:r>
      <w:r w:rsidR="0004371C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อย</w:t>
      </w:r>
    </w:p>
    <w:p w14:paraId="5EACDF21" w14:textId="77777777" w:rsidR="00A35FF1" w:rsidRDefault="00A35FF1" w:rsidP="00E22E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8F8DBB7" w14:textId="77777777" w:rsidR="00A35FF1" w:rsidRPr="00BD346B" w:rsidRDefault="00131CF0" w:rsidP="00FD6F49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pacing w:val="-2"/>
          <w:sz w:val="30"/>
          <w:szCs w:val="30"/>
        </w:rPr>
      </w:pPr>
      <w:r w:rsidRPr="00131CF0">
        <w:rPr>
          <w:rFonts w:ascii="Angsana New" w:hAnsi="Angsana New" w:hint="cs"/>
          <w:spacing w:val="-2"/>
          <w:sz w:val="30"/>
          <w:szCs w:val="30"/>
          <w:cs/>
        </w:rPr>
        <w:t>ในปี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 xml:space="preserve"> 2559 </w:t>
      </w:r>
      <w:r w:rsidR="00BD346B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กลุ่มบริษัทได้ลงทุนใน</w:t>
      </w:r>
      <w:r w:rsidR="00957A2A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ซึ่งเป็น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>ผลิตและจำหน่ายผลิตภัณฑ์จากมะพร้าว</w:t>
      </w:r>
      <w:r w:rsidR="00BD346B" w:rsidRPr="00131CF0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="00BD346B" w:rsidRPr="00131CF0">
        <w:rPr>
          <w:rFonts w:ascii="Angsana New" w:hAnsi="Angsana New"/>
          <w:spacing w:val="-2"/>
          <w:sz w:val="30"/>
          <w:szCs w:val="30"/>
          <w:cs/>
        </w:rPr>
        <w:t>ร้อยละ 40 ของทุนที่ออกและชำระ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จึงเป็นบริษัทร่วมของกลุ่มบริษัท</w:t>
      </w:r>
      <w:r w:rsidR="00957A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D78A3">
        <w:rPr>
          <w:rFonts w:ascii="Angsana New" w:hAnsi="Angsana New" w:hint="cs"/>
          <w:spacing w:val="-2"/>
          <w:sz w:val="30"/>
          <w:szCs w:val="30"/>
          <w:cs/>
        </w:rPr>
        <w:t>ต่อมาเมื่อ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1 </w:t>
      </w:r>
      <w:r w:rsidR="00A35FF1" w:rsidRPr="00131CF0">
        <w:rPr>
          <w:spacing w:val="-2"/>
          <w:sz w:val="30"/>
          <w:szCs w:val="30"/>
          <w:cs/>
        </w:rPr>
        <w:t>กุมภาพันธ์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131CF0">
        <w:rPr>
          <w:rFonts w:ascii="Angsana New" w:hAnsi="Angsana New"/>
          <w:spacing w:val="-2"/>
          <w:sz w:val="30"/>
          <w:szCs w:val="30"/>
        </w:rPr>
        <w:t>2562</w:t>
      </w:r>
      <w:r w:rsidR="00A35FF1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6849CA">
        <w:rPr>
          <w:rFonts w:ascii="Angsana New" w:hAnsi="Angsana New" w:hint="cs"/>
          <w:spacing w:val="-2"/>
          <w:sz w:val="30"/>
          <w:szCs w:val="30"/>
          <w:cs/>
        </w:rPr>
        <w:t>เข้า</w:t>
      </w:r>
      <w:r w:rsidR="00A35FF1" w:rsidRPr="00131CF0">
        <w:rPr>
          <w:rFonts w:ascii="Angsana New" w:hAnsi="Angsana New"/>
          <w:sz w:val="30"/>
          <w:szCs w:val="30"/>
          <w:cs/>
        </w:rPr>
        <w:t>ซื้อหุ้นทุนและสิทธิออกเสียง</w:t>
      </w:r>
      <w:r w:rsidR="001D78A3">
        <w:rPr>
          <w:rFonts w:ascii="Angsana New" w:hAnsi="Angsana New" w:hint="cs"/>
          <w:sz w:val="30"/>
          <w:szCs w:val="30"/>
          <w:cs/>
        </w:rPr>
        <w:t>เพิ่มเติม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ร้อยละ </w:t>
      </w:r>
      <w:r w:rsidR="000D689A" w:rsidRPr="00131CF0">
        <w:rPr>
          <w:rFonts w:ascii="Angsana New" w:hAnsi="Angsana New"/>
          <w:sz w:val="30"/>
          <w:szCs w:val="30"/>
        </w:rPr>
        <w:t>11</w:t>
      </w:r>
      <w:r w:rsidR="00DB1915">
        <w:rPr>
          <w:rFonts w:ascii="Angsana New" w:hAnsi="Angsana New" w:hint="cs"/>
          <w:sz w:val="30"/>
          <w:szCs w:val="30"/>
          <w:cs/>
        </w:rPr>
        <w:t xml:space="preserve"> ของทุนที่ออก</w:t>
      </w:r>
      <w:r w:rsidR="006849CA">
        <w:rPr>
          <w:rFonts w:ascii="Angsana New" w:hAnsi="Angsana New" w:hint="cs"/>
          <w:sz w:val="30"/>
          <w:szCs w:val="30"/>
          <w:cs/>
        </w:rPr>
        <w:t>และ</w:t>
      </w:r>
      <w:r w:rsidR="00DB1915">
        <w:rPr>
          <w:rFonts w:ascii="Angsana New" w:hAnsi="Angsana New" w:hint="cs"/>
          <w:sz w:val="30"/>
          <w:szCs w:val="30"/>
          <w:cs/>
        </w:rPr>
        <w:t>ชำระแล้ว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131CF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0D689A"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A35FF1" w:rsidRPr="00131CF0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="000D689A" w:rsidRPr="00131CF0">
        <w:rPr>
          <w:rFonts w:ascii="Angsana New" w:hAnsi="Angsana New"/>
          <w:sz w:val="30"/>
          <w:szCs w:val="30"/>
        </w:rPr>
        <w:t>51</w:t>
      </w:r>
      <w:r w:rsidR="00A35FF1" w:rsidRPr="00D03126">
        <w:rPr>
          <w:rFonts w:ascii="Angsana New" w:hAnsi="Angsana New"/>
          <w:sz w:val="30"/>
          <w:szCs w:val="30"/>
        </w:rPr>
        <w:t xml:space="preserve"> </w:t>
      </w:r>
      <w:r w:rsidR="00DB1915">
        <w:rPr>
          <w:rFonts w:ascii="Angsana New" w:hAnsi="Angsana New" w:hint="cs"/>
          <w:sz w:val="30"/>
          <w:szCs w:val="30"/>
          <w:cs/>
        </w:rPr>
        <w:t>อีกทั้งได้มีการแต่งตั้งผู้บริ</w:t>
      </w:r>
      <w:r w:rsidR="006849CA">
        <w:rPr>
          <w:rFonts w:ascii="Angsana New" w:hAnsi="Angsana New" w:hint="cs"/>
          <w:sz w:val="30"/>
          <w:szCs w:val="30"/>
          <w:cs/>
        </w:rPr>
        <w:t>หาร</w:t>
      </w:r>
      <w:r w:rsidR="00DB1915">
        <w:rPr>
          <w:rFonts w:ascii="Angsana New" w:hAnsi="Angsana New" w:hint="cs"/>
          <w:sz w:val="30"/>
          <w:szCs w:val="30"/>
          <w:cs/>
        </w:rPr>
        <w:t>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เซ็ปเป้ จำกัด (มหาชน)</w:t>
      </w:r>
      <w:r w:rsidR="00DB1915">
        <w:rPr>
          <w:rFonts w:ascii="Angsana New" w:hAnsi="Angsana New" w:hint="cs"/>
          <w:sz w:val="30"/>
          <w:szCs w:val="30"/>
          <w:cs/>
        </w:rPr>
        <w:t xml:space="preserve"> เข้าดำรงตำแหน่งเป็นคณะกรรมการของ</w:t>
      </w:r>
      <w:r w:rsidR="00DB1915" w:rsidRPr="00DB1915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DB1915">
        <w:rPr>
          <w:rFonts w:ascii="Angsana New" w:hAnsi="Angsana New" w:hint="cs"/>
          <w:sz w:val="30"/>
          <w:szCs w:val="30"/>
          <w:cs/>
        </w:rPr>
        <w:t xml:space="preserve"> เพิ่มเติม ส่งผลให้กลุ่มบริษัทได้มาซึ่งอำนาจควบคุมในบริษัทดังกล่าว</w:t>
      </w:r>
    </w:p>
    <w:p w14:paraId="6E11D671" w14:textId="77777777" w:rsidR="00983590" w:rsidRDefault="00983590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D5C9A86" w14:textId="77777777" w:rsidR="00A35FF1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FF0000"/>
          <w:sz w:val="30"/>
          <w:szCs w:val="30"/>
          <w:shd w:val="clear" w:color="auto" w:fill="FFFF00"/>
        </w:rPr>
      </w:pPr>
      <w:r w:rsidRPr="00D03126">
        <w:rPr>
          <w:rFonts w:ascii="Angsana New" w:hAnsi="Angsana New"/>
          <w:sz w:val="30"/>
          <w:szCs w:val="30"/>
          <w:cs/>
        </w:rPr>
        <w:t>การมีอำนาจควบคุมใน</w:t>
      </w:r>
      <w:r w:rsidR="000D689A" w:rsidRPr="000D689A">
        <w:rPr>
          <w:rFonts w:ascii="Angsana New" w:hAnsi="Angsana New"/>
          <w:spacing w:val="-2"/>
          <w:sz w:val="30"/>
          <w:szCs w:val="30"/>
          <w:cs/>
        </w:rPr>
        <w:t>บ</w:t>
      </w:r>
      <w:r w:rsidR="000D689A" w:rsidRPr="00EF4DC1">
        <w:rPr>
          <w:rFonts w:ascii="Angsana New" w:hAnsi="Angsana New"/>
          <w:spacing w:val="-2"/>
          <w:sz w:val="30"/>
          <w:szCs w:val="30"/>
          <w:cs/>
        </w:rPr>
        <w:t>ริษัท ออล โคโค กรุ๊ป</w:t>
      </w:r>
      <w:r w:rsidR="000D689A" w:rsidRPr="00EF4DC1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EF4DC1">
        <w:rPr>
          <w:rFonts w:ascii="Angsana New" w:hAnsi="Angsana New"/>
          <w:sz w:val="30"/>
          <w:szCs w:val="30"/>
          <w:cs/>
        </w:rPr>
        <w:t>จำกัด</w:t>
      </w:r>
      <w:r w:rsidR="000D689A"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จะทำให้กลุ่มบริษัทมีกระบวนการในการผลิตที่</w:t>
      </w:r>
      <w:r w:rsidR="00EF4DC1" w:rsidRPr="00EF4DC1">
        <w:rPr>
          <w:rFonts w:ascii="Angsana New" w:hAnsi="Angsana New" w:hint="cs"/>
          <w:sz w:val="30"/>
          <w:szCs w:val="30"/>
          <w:cs/>
        </w:rPr>
        <w:t>ครอบคลุมมาก</w:t>
      </w:r>
      <w:r w:rsidRPr="00EF4DC1">
        <w:rPr>
          <w:rFonts w:ascii="Angsana New" w:hAnsi="Angsana New"/>
          <w:sz w:val="30"/>
          <w:szCs w:val="30"/>
          <w:cs/>
        </w:rPr>
        <w:t xml:space="preserve">ยิ่งขึ้นจากเทคโนโลยีในการผลิตของ </w:t>
      </w:r>
      <w:r w:rsidR="005C3345" w:rsidRPr="00EF4DC1">
        <w:rPr>
          <w:rFonts w:ascii="Angsana New" w:hAnsi="Angsana New"/>
          <w:sz w:val="30"/>
          <w:szCs w:val="30"/>
          <w:cs/>
        </w:rPr>
        <w:t>บริษัท ออล โคโค กรุ๊ป</w:t>
      </w:r>
      <w:r w:rsidR="005C3345" w:rsidRPr="00EF4DC1">
        <w:rPr>
          <w:rFonts w:ascii="Angsana New" w:hAnsi="Angsana New"/>
          <w:sz w:val="30"/>
          <w:szCs w:val="30"/>
        </w:rPr>
        <w:t xml:space="preserve"> </w:t>
      </w:r>
      <w:r w:rsidR="005C3345" w:rsidRPr="00EF4DC1">
        <w:rPr>
          <w:rFonts w:ascii="Angsana New" w:hAnsi="Angsana New"/>
          <w:sz w:val="30"/>
          <w:szCs w:val="30"/>
          <w:cs/>
        </w:rPr>
        <w:t>จำกัด</w:t>
      </w:r>
      <w:r w:rsidR="00EF4DC1" w:rsidRPr="00EF4DC1">
        <w:rPr>
          <w:rFonts w:ascii="Angsana New" w:hAnsi="Angsana New" w:hint="cs"/>
          <w:sz w:val="30"/>
          <w:szCs w:val="30"/>
          <w:cs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กลุ่มบริษัทคาดว่าการซื้อธุรกิจดังกล่าวจะทำให้กลุ่มบริษัทมีส่วนแบ่งทางการตลาดของ</w:t>
      </w:r>
      <w:r w:rsidR="005C3345" w:rsidRPr="00EF4DC1">
        <w:rPr>
          <w:rFonts w:ascii="Angsana New" w:hAnsi="Angsana New" w:hint="cs"/>
          <w:sz w:val="30"/>
          <w:szCs w:val="30"/>
          <w:cs/>
        </w:rPr>
        <w:t>เครื่องดื่ม</w:t>
      </w:r>
      <w:r w:rsidR="00EF4DC1" w:rsidRPr="00EF4DC1">
        <w:rPr>
          <w:rFonts w:ascii="Angsana New" w:hAnsi="Angsana New" w:hint="cs"/>
          <w:sz w:val="30"/>
          <w:szCs w:val="30"/>
          <w:cs/>
        </w:rPr>
        <w:t>เพื่อสุขภาพ</w:t>
      </w:r>
      <w:r w:rsidRPr="00EF4DC1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 อีกทั้งกลุ่มบริษัทคาดว่าจะสามารถลดต้นทุนการผลิตจากการประหยัดจากขนาดการผลิต</w:t>
      </w:r>
    </w:p>
    <w:p w14:paraId="24A0C8B2" w14:textId="77777777" w:rsidR="005C3345" w:rsidRPr="00761378" w:rsidRDefault="005C3345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740091D" w14:textId="244A9981" w:rsidR="00A35FF1" w:rsidRPr="009D2585" w:rsidRDefault="00635FA8" w:rsidP="00E22E0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635FA8">
        <w:rPr>
          <w:rFonts w:ascii="Angsana New" w:hAnsi="Angsana New"/>
          <w:sz w:val="30"/>
          <w:szCs w:val="30"/>
          <w:cs/>
        </w:rPr>
        <w:t>ในระหว่างงวดนับตั้งแต่วันที่ซื้อกิจการจนถึง</w:t>
      </w:r>
      <w:r w:rsidR="00A35FF1" w:rsidRPr="00D03126">
        <w:rPr>
          <w:rFonts w:ascii="Angsana New" w:hAnsi="Angsana New"/>
          <w:sz w:val="30"/>
          <w:szCs w:val="30"/>
          <w:cs/>
        </w:rPr>
        <w:t xml:space="preserve">วันที่ </w:t>
      </w:r>
      <w:r w:rsidR="000D689A">
        <w:rPr>
          <w:rFonts w:ascii="Angsana New" w:hAnsi="Angsana New"/>
          <w:sz w:val="30"/>
          <w:szCs w:val="30"/>
        </w:rPr>
        <w:t>3</w:t>
      </w:r>
      <w:r w:rsidR="00AB0C10">
        <w:rPr>
          <w:rFonts w:ascii="Angsana New" w:hAnsi="Angsana New" w:hint="cs"/>
          <w:sz w:val="30"/>
          <w:szCs w:val="30"/>
          <w:cs/>
        </w:rPr>
        <w:t xml:space="preserve">0 </w:t>
      </w:r>
      <w:r w:rsidR="009A0F60">
        <w:rPr>
          <w:rFonts w:ascii="Angsana New" w:hAnsi="Angsana New" w:hint="cs"/>
          <w:sz w:val="30"/>
          <w:szCs w:val="30"/>
          <w:cs/>
        </w:rPr>
        <w:t>กันยา</w:t>
      </w:r>
      <w:r w:rsidR="00AB0C10">
        <w:rPr>
          <w:rFonts w:ascii="Angsana New" w:hAnsi="Angsana New" w:hint="cs"/>
          <w:sz w:val="30"/>
          <w:szCs w:val="30"/>
          <w:cs/>
        </w:rPr>
        <w:t>ยน</w:t>
      </w:r>
      <w:r w:rsidR="00A35FF1" w:rsidRPr="00D03126">
        <w:rPr>
          <w:rFonts w:ascii="Angsana New" w:hAnsi="Angsana New"/>
          <w:sz w:val="30"/>
          <w:szCs w:val="30"/>
          <w:cs/>
        </w:rPr>
        <w:t xml:space="preserve"> </w:t>
      </w:r>
      <w:r w:rsidR="00A35FF1">
        <w:rPr>
          <w:rFonts w:ascii="Angsana New" w:hAnsi="Angsana New"/>
          <w:sz w:val="30"/>
          <w:szCs w:val="30"/>
        </w:rPr>
        <w:t>256</w:t>
      </w:r>
      <w:r w:rsidR="000D689A">
        <w:rPr>
          <w:rFonts w:ascii="Angsana New" w:hAnsi="Angsana New"/>
          <w:sz w:val="30"/>
          <w:szCs w:val="30"/>
        </w:rPr>
        <w:t xml:space="preserve">2 </w:t>
      </w:r>
      <w:r w:rsidR="000D689A" w:rsidRPr="000D689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="000D689A" w:rsidRPr="000D689A">
        <w:rPr>
          <w:rFonts w:ascii="Angsana New" w:hAnsi="Angsana New"/>
          <w:spacing w:val="-2"/>
          <w:sz w:val="30"/>
          <w:szCs w:val="30"/>
        </w:rPr>
        <w:t xml:space="preserve"> </w:t>
      </w:r>
      <w:r w:rsidR="000D689A" w:rsidRPr="000D689A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A35FF1" w:rsidRPr="00D03126">
        <w:rPr>
          <w:rFonts w:ascii="Angsana New" w:hAnsi="Angsana New"/>
          <w:sz w:val="30"/>
          <w:szCs w:val="30"/>
          <w:cs/>
        </w:rPr>
        <w:t xml:space="preserve"> มีรายได้เป็น</w:t>
      </w:r>
      <w:r w:rsidR="00A35FF1" w:rsidRPr="007C146F">
        <w:rPr>
          <w:rFonts w:ascii="Angsana New" w:hAnsi="Angsana New"/>
          <w:sz w:val="30"/>
          <w:szCs w:val="30"/>
          <w:cs/>
        </w:rPr>
        <w:t>จำนวนเงิน</w:t>
      </w:r>
      <w:r w:rsidR="00665D53" w:rsidRPr="007C146F">
        <w:rPr>
          <w:rFonts w:ascii="Angsana New" w:hAnsi="Angsana New"/>
          <w:sz w:val="30"/>
          <w:szCs w:val="30"/>
        </w:rPr>
        <w:t xml:space="preserve"> </w:t>
      </w:r>
      <w:r w:rsidR="005E2631">
        <w:rPr>
          <w:rFonts w:ascii="Angsana New" w:hAnsi="Angsana New"/>
          <w:sz w:val="30"/>
          <w:szCs w:val="30"/>
        </w:rPr>
        <w:t>185.47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E2631">
        <w:rPr>
          <w:rFonts w:ascii="Angsana New" w:hAnsi="Angsana New" w:hint="cs"/>
          <w:sz w:val="30"/>
          <w:szCs w:val="30"/>
          <w:cs/>
        </w:rPr>
        <w:t>ขาดทุน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5E2631">
        <w:rPr>
          <w:rFonts w:ascii="Angsana New" w:hAnsi="Angsana New"/>
          <w:sz w:val="30"/>
          <w:szCs w:val="30"/>
        </w:rPr>
        <w:t>0.003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A35FF1" w:rsidRPr="007C146F">
        <w:rPr>
          <w:rFonts w:ascii="Angsana New" w:hAnsi="Angsana New"/>
          <w:sz w:val="30"/>
          <w:szCs w:val="30"/>
        </w:rPr>
        <w:t xml:space="preserve">1 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มกราคม </w:t>
      </w:r>
      <w:r w:rsidR="000D689A" w:rsidRPr="007C146F">
        <w:rPr>
          <w:rFonts w:ascii="Angsana New" w:hAnsi="Angsana New"/>
          <w:sz w:val="30"/>
          <w:szCs w:val="30"/>
        </w:rPr>
        <w:t>2562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 จะมีรายได้รวม</w:t>
      </w:r>
      <w:r w:rsidRPr="007C146F">
        <w:rPr>
          <w:rFonts w:ascii="Angsana New" w:hAnsi="Angsana New" w:hint="cs"/>
          <w:sz w:val="30"/>
          <w:szCs w:val="30"/>
          <w:cs/>
        </w:rPr>
        <w:t>เพิ่มขึ้น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D2585" w:rsidRPr="007C146F">
        <w:rPr>
          <w:rFonts w:ascii="Angsana New" w:hAnsi="Angsana New"/>
          <w:sz w:val="30"/>
          <w:szCs w:val="30"/>
        </w:rPr>
        <w:t>31.71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 ล้านบาท และกำไรรวม</w:t>
      </w:r>
      <w:r w:rsidR="000D689A" w:rsidRPr="007C146F">
        <w:rPr>
          <w:rFonts w:ascii="Angsana New" w:hAnsi="Angsana New"/>
          <w:sz w:val="30"/>
          <w:szCs w:val="30"/>
          <w:cs/>
        </w:rPr>
        <w:t>สำหรับงวด</w:t>
      </w:r>
      <w:r w:rsidR="009A0F60">
        <w:rPr>
          <w:rFonts w:ascii="Angsana New" w:hAnsi="Angsana New" w:hint="cs"/>
          <w:sz w:val="30"/>
          <w:szCs w:val="30"/>
          <w:cs/>
        </w:rPr>
        <w:t>เ</w:t>
      </w:r>
      <w:r w:rsidR="00AB0C10" w:rsidRPr="007C146F">
        <w:rPr>
          <w:rFonts w:ascii="Angsana New" w:hAnsi="Angsana New" w:hint="cs"/>
          <w:sz w:val="30"/>
          <w:szCs w:val="30"/>
          <w:cs/>
        </w:rPr>
        <w:t>ก</w:t>
      </w:r>
      <w:r w:rsidR="009A0F60">
        <w:rPr>
          <w:rFonts w:ascii="Angsana New" w:hAnsi="Angsana New" w:hint="cs"/>
          <w:sz w:val="30"/>
          <w:szCs w:val="30"/>
          <w:cs/>
        </w:rPr>
        <w:t>้า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259A" w:rsidRPr="007C146F">
        <w:rPr>
          <w:rFonts w:ascii="Angsana New" w:hAnsi="Angsana New"/>
          <w:sz w:val="30"/>
          <w:szCs w:val="30"/>
          <w:cs/>
        </w:rPr>
        <w:t xml:space="preserve"> </w:t>
      </w:r>
      <w:r w:rsidR="00AB0C10" w:rsidRPr="007C146F">
        <w:rPr>
          <w:rFonts w:ascii="Angsana New" w:hAnsi="Angsana New"/>
          <w:sz w:val="30"/>
          <w:szCs w:val="30"/>
        </w:rPr>
        <w:t>3</w:t>
      </w:r>
      <w:r w:rsidR="00AB0C10" w:rsidRPr="007C146F">
        <w:rPr>
          <w:rFonts w:ascii="Angsana New" w:hAnsi="Angsana New" w:hint="cs"/>
          <w:sz w:val="30"/>
          <w:szCs w:val="30"/>
          <w:cs/>
        </w:rPr>
        <w:t xml:space="preserve">0 </w:t>
      </w:r>
      <w:r w:rsidR="009A0F60">
        <w:rPr>
          <w:rFonts w:ascii="Angsana New" w:hAnsi="Angsana New" w:hint="cs"/>
          <w:sz w:val="30"/>
          <w:szCs w:val="30"/>
          <w:cs/>
        </w:rPr>
        <w:t>กันยา</w:t>
      </w:r>
      <w:r w:rsidR="00AB0C10" w:rsidRPr="007C146F">
        <w:rPr>
          <w:rFonts w:ascii="Angsana New" w:hAnsi="Angsana New" w:hint="cs"/>
          <w:sz w:val="30"/>
          <w:szCs w:val="30"/>
          <w:cs/>
        </w:rPr>
        <w:t>ยน</w:t>
      </w:r>
      <w:r w:rsidR="00AB0C10" w:rsidRPr="007C146F">
        <w:rPr>
          <w:rFonts w:ascii="Angsana New" w:hAnsi="Angsana New"/>
          <w:sz w:val="30"/>
          <w:szCs w:val="30"/>
          <w:cs/>
        </w:rPr>
        <w:t xml:space="preserve"> </w:t>
      </w:r>
      <w:r w:rsidR="00A1259A" w:rsidRPr="007C146F">
        <w:rPr>
          <w:rFonts w:ascii="Angsana New" w:hAnsi="Angsana New"/>
          <w:sz w:val="30"/>
          <w:szCs w:val="30"/>
        </w:rPr>
        <w:t>2562</w:t>
      </w:r>
      <w:r w:rsidR="00A35FF1" w:rsidRPr="007C146F">
        <w:rPr>
          <w:rFonts w:ascii="Angsana New" w:hAnsi="Angsana New"/>
          <w:sz w:val="30"/>
          <w:szCs w:val="30"/>
        </w:rPr>
        <w:t xml:space="preserve"> </w:t>
      </w:r>
      <w:r w:rsidRPr="007C146F">
        <w:rPr>
          <w:rFonts w:ascii="Angsana New" w:hAnsi="Angsana New" w:hint="cs"/>
          <w:sz w:val="30"/>
          <w:szCs w:val="30"/>
          <w:cs/>
        </w:rPr>
        <w:t>เพิ่มขึ้น</w:t>
      </w:r>
      <w:r w:rsidR="00A35FF1" w:rsidRPr="007C146F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D2585" w:rsidRPr="007C146F">
        <w:rPr>
          <w:rFonts w:ascii="Angsana New" w:hAnsi="Angsana New"/>
          <w:sz w:val="30"/>
          <w:szCs w:val="30"/>
        </w:rPr>
        <w:t>4.77</w:t>
      </w:r>
      <w:r w:rsidR="00A35FF1" w:rsidRPr="007C146F">
        <w:rPr>
          <w:rFonts w:ascii="Angsana New" w:hAnsi="Angsana New"/>
          <w:sz w:val="30"/>
          <w:szCs w:val="30"/>
        </w:rPr>
        <w:t xml:space="preserve"> </w:t>
      </w:r>
      <w:r w:rsidR="00A35FF1" w:rsidRPr="007C146F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A35FF1" w:rsidRPr="00474634">
        <w:rPr>
          <w:rFonts w:ascii="Angsana New" w:hAnsi="Angsana New"/>
          <w:sz w:val="30"/>
          <w:szCs w:val="30"/>
          <w:cs/>
        </w:rPr>
        <w:t xml:space="preserve">งวดนั้นได้เกิดขึ้นตั้งแต่วันที่ </w:t>
      </w:r>
      <w:r w:rsidR="00A35FF1" w:rsidRPr="00474634">
        <w:rPr>
          <w:rFonts w:ascii="Angsana New" w:hAnsi="Angsana New"/>
          <w:sz w:val="30"/>
          <w:szCs w:val="30"/>
        </w:rPr>
        <w:t xml:space="preserve">1 </w:t>
      </w:r>
      <w:r w:rsidR="00A35FF1" w:rsidRPr="00474634">
        <w:rPr>
          <w:rFonts w:ascii="Angsana New" w:hAnsi="Angsana New"/>
          <w:sz w:val="30"/>
          <w:szCs w:val="30"/>
          <w:cs/>
        </w:rPr>
        <w:t xml:space="preserve">มกราคม </w:t>
      </w:r>
      <w:r w:rsidR="00A35FF1" w:rsidRPr="00474634">
        <w:rPr>
          <w:rFonts w:ascii="Angsana New" w:hAnsi="Angsana New"/>
          <w:sz w:val="30"/>
          <w:szCs w:val="30"/>
        </w:rPr>
        <w:t>256</w:t>
      </w:r>
      <w:r w:rsidR="00A1259A">
        <w:rPr>
          <w:rFonts w:ascii="Angsana New" w:hAnsi="Angsana New"/>
          <w:sz w:val="30"/>
          <w:szCs w:val="30"/>
        </w:rPr>
        <w:t>2</w:t>
      </w:r>
    </w:p>
    <w:p w14:paraId="7EAA7D11" w14:textId="77777777" w:rsidR="00A35FF1" w:rsidRPr="00761378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054F55C" w14:textId="77777777" w:rsidR="007054EB" w:rsidRDefault="00705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8CE5B7" w14:textId="4896E827" w:rsidR="00A35FF1" w:rsidRPr="00D03126" w:rsidRDefault="00A35FF1" w:rsidP="00E22E0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</w:pPr>
      <w:r w:rsidRPr="00D03126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ณ</w:t>
      </w:r>
      <w:r w:rsidRPr="00D03126">
        <w:rPr>
          <w:rFonts w:ascii="Angsana New" w:hAnsi="Angsana New"/>
          <w:sz w:val="30"/>
          <w:szCs w:val="30"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9A44CD">
        <w:rPr>
          <w:rFonts w:ascii="Angsana New" w:hAnsi="Angsana New"/>
          <w:sz w:val="30"/>
          <w:szCs w:val="30"/>
        </w:rPr>
        <w:br/>
      </w:r>
      <w:r w:rsidRPr="00D03126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  <w:r w:rsidRPr="00D03126">
        <w:rPr>
          <w:rFonts w:ascii="Angsana New" w:hAnsi="Angsana New"/>
          <w:sz w:val="30"/>
          <w:szCs w:val="30"/>
        </w:rPr>
        <w:t xml:space="preserve"> </w:t>
      </w:r>
    </w:p>
    <w:p w14:paraId="51559717" w14:textId="77777777" w:rsidR="00957A2A" w:rsidRPr="00761378" w:rsidRDefault="00957A2A" w:rsidP="006849C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5B921FB3" w14:textId="77777777" w:rsidR="00A1259A" w:rsidRDefault="00A1259A" w:rsidP="00A12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0312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</w:t>
      </w:r>
      <w:r w:rsidRPr="00474634">
        <w:rPr>
          <w:rFonts w:ascii="Angsana New" w:hAnsi="Angsana New"/>
          <w:i/>
          <w:iCs/>
          <w:sz w:val="30"/>
          <w:szCs w:val="30"/>
          <w:cs/>
        </w:rPr>
        <w:t xml:space="preserve">บมา </w:t>
      </w:r>
    </w:p>
    <w:p w14:paraId="0FD707C6" w14:textId="77777777" w:rsidR="00A1259A" w:rsidRPr="008465CE" w:rsidRDefault="00A1259A" w:rsidP="00A12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121" w:type="dxa"/>
        <w:tblInd w:w="450" w:type="dxa"/>
        <w:tblLook w:val="01E0" w:firstRow="1" w:lastRow="1" w:firstColumn="1" w:lastColumn="1" w:noHBand="0" w:noVBand="0"/>
      </w:tblPr>
      <w:tblGrid>
        <w:gridCol w:w="6210"/>
        <w:gridCol w:w="255"/>
        <w:gridCol w:w="1013"/>
        <w:gridCol w:w="254"/>
        <w:gridCol w:w="1389"/>
      </w:tblGrid>
      <w:tr w:rsidR="00A1259A" w:rsidRPr="00D03126" w14:paraId="3FE64633" w14:textId="77777777" w:rsidTr="005639F1">
        <w:trPr>
          <w:tblHeader/>
        </w:trPr>
        <w:tc>
          <w:tcPr>
            <w:tcW w:w="6210" w:type="dxa"/>
          </w:tcPr>
          <w:p w14:paraId="4751E011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5" w:type="dxa"/>
          </w:tcPr>
          <w:p w14:paraId="2B0DBB4D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D74B9E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7CD3A7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DD06CAE" w14:textId="77777777" w:rsidR="00A1259A" w:rsidRPr="007C146F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1259A" w:rsidRPr="00D03126" w14:paraId="55C0019B" w14:textId="77777777" w:rsidTr="005639F1">
        <w:trPr>
          <w:tblHeader/>
        </w:trPr>
        <w:tc>
          <w:tcPr>
            <w:tcW w:w="6210" w:type="dxa"/>
          </w:tcPr>
          <w:p w14:paraId="001FD717" w14:textId="77777777" w:rsidR="00A1259A" w:rsidRDefault="00A1259A" w:rsidP="008F326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08B488C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6B0FBB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58475E3C" w14:textId="77777777" w:rsidR="00A1259A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4F713D1" w14:textId="77777777" w:rsidR="00A1259A" w:rsidRPr="007C146F" w:rsidRDefault="00A1259A" w:rsidP="008F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E4946" w:rsidRPr="007C14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4946" w:rsidRPr="00D03126" w14:paraId="71183A03" w14:textId="77777777" w:rsidTr="005639F1">
        <w:tc>
          <w:tcPr>
            <w:tcW w:w="6210" w:type="dxa"/>
          </w:tcPr>
          <w:p w14:paraId="420A787E" w14:textId="77777777" w:rsidR="00FE4946" w:rsidRPr="00474634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26BD43CE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DEFAFF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64FD537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FB36AE3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48,921</w:t>
            </w:r>
          </w:p>
        </w:tc>
      </w:tr>
      <w:tr w:rsidR="00FE4946" w:rsidRPr="00D03126" w14:paraId="0E2F184F" w14:textId="77777777" w:rsidTr="005639F1">
        <w:tc>
          <w:tcPr>
            <w:tcW w:w="6210" w:type="dxa"/>
          </w:tcPr>
          <w:p w14:paraId="49768418" w14:textId="77777777" w:rsidR="00FE4946" w:rsidRPr="00474634" w:rsidRDefault="00FE4946" w:rsidP="00FE494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62B6620F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DCD562" w14:textId="77777777" w:rsidR="00FE4946" w:rsidRDefault="00E8282F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77F2D4B5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9D7283A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32,746</w:t>
            </w:r>
          </w:p>
        </w:tc>
      </w:tr>
      <w:tr w:rsidR="00FE4946" w:rsidRPr="00D03126" w14:paraId="6AAC3C1E" w14:textId="77777777" w:rsidTr="005639F1">
        <w:tc>
          <w:tcPr>
            <w:tcW w:w="6210" w:type="dxa"/>
          </w:tcPr>
          <w:p w14:paraId="3FC43D01" w14:textId="77777777" w:rsidR="00FE4946" w:rsidRPr="00474634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666532F1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6030C0" w14:textId="77777777" w:rsidR="00FE4946" w:rsidRPr="00D0312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3B107D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F463F9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6,321</w:t>
            </w:r>
          </w:p>
        </w:tc>
      </w:tr>
      <w:tr w:rsidR="00FE4946" w:rsidRPr="00D03126" w14:paraId="359CC29D" w14:textId="77777777" w:rsidTr="005639F1">
        <w:tc>
          <w:tcPr>
            <w:tcW w:w="6210" w:type="dxa"/>
          </w:tcPr>
          <w:p w14:paraId="6C8B440E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35BEC246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2FD490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FFA900D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750064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15,059</w:t>
            </w:r>
          </w:p>
        </w:tc>
      </w:tr>
      <w:tr w:rsidR="00FE4946" w:rsidRPr="00D03126" w14:paraId="509C6405" w14:textId="77777777" w:rsidTr="005639F1">
        <w:tc>
          <w:tcPr>
            <w:tcW w:w="6210" w:type="dxa"/>
          </w:tcPr>
          <w:p w14:paraId="59E2C30C" w14:textId="77777777" w:rsidR="00FE4946" w:rsidRPr="00D0312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6B617E2C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6323D85" w14:textId="77777777" w:rsidR="00FE4946" w:rsidRPr="00D0312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6EE193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D0781A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FE4946" w:rsidRPr="00D03126" w14:paraId="52B778A2" w14:textId="77777777" w:rsidTr="005639F1">
        <w:tc>
          <w:tcPr>
            <w:tcW w:w="6210" w:type="dxa"/>
          </w:tcPr>
          <w:p w14:paraId="1AB60735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43F4B9A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443A80" w14:textId="77777777" w:rsidR="00FE4946" w:rsidRDefault="00E8282F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54" w:type="dxa"/>
          </w:tcPr>
          <w:p w14:paraId="2384F507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EB8CDAF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160,959</w:t>
            </w:r>
          </w:p>
        </w:tc>
      </w:tr>
      <w:tr w:rsidR="00FE4946" w:rsidRPr="00D03126" w14:paraId="5F81B5D2" w14:textId="77777777" w:rsidTr="005639F1">
        <w:tc>
          <w:tcPr>
            <w:tcW w:w="6210" w:type="dxa"/>
          </w:tcPr>
          <w:p w14:paraId="639BB252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714DAF7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211424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E0E7DD2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FDCBD6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5,417</w:t>
            </w:r>
          </w:p>
        </w:tc>
      </w:tr>
      <w:tr w:rsidR="00FE4946" w:rsidRPr="00D03126" w14:paraId="1C135A9D" w14:textId="77777777" w:rsidTr="005639F1">
        <w:tc>
          <w:tcPr>
            <w:tcW w:w="6210" w:type="dxa"/>
          </w:tcPr>
          <w:p w14:paraId="0E29147B" w14:textId="77777777" w:rsidR="00FE4946" w:rsidRPr="00D0312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59036855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C660D0" w14:textId="77777777" w:rsidR="00FE4946" w:rsidRPr="00D0312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F7D06E5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7E586F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15,355</w:t>
            </w:r>
          </w:p>
        </w:tc>
      </w:tr>
      <w:tr w:rsidR="00FE4946" w:rsidRPr="00D03126" w14:paraId="17498BAE" w14:textId="77777777" w:rsidTr="005639F1">
        <w:tc>
          <w:tcPr>
            <w:tcW w:w="6210" w:type="dxa"/>
          </w:tcPr>
          <w:p w14:paraId="2D880D08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</w:t>
            </w:r>
            <w:r w:rsidR="00DB3A75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5768B722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7467B46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5F42A2A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30238CA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DB3A75" w:rsidRPr="007C146F">
              <w:rPr>
                <w:rFonts w:ascii="Angsana New" w:hAnsi="Angsana New"/>
                <w:sz w:val="30"/>
                <w:szCs w:val="30"/>
              </w:rPr>
              <w:t>6,690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3A75" w:rsidRPr="00D03126" w14:paraId="47348762" w14:textId="77777777" w:rsidTr="005639F1">
        <w:tc>
          <w:tcPr>
            <w:tcW w:w="6210" w:type="dxa"/>
          </w:tcPr>
          <w:p w14:paraId="7B805412" w14:textId="77777777" w:rsidR="00DB3A75" w:rsidRPr="00D03126" w:rsidRDefault="00DB3A75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052629C8" w14:textId="77777777" w:rsidR="00DB3A75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1D9F38" w14:textId="77777777" w:rsidR="00DB3A75" w:rsidRPr="00E8282F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54" w:type="dxa"/>
          </w:tcPr>
          <w:p w14:paraId="1F71FEB6" w14:textId="77777777" w:rsidR="00DB3A75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455E03" w14:textId="77777777" w:rsidR="00DB3A75" w:rsidRPr="007C146F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(29,652)</w:t>
            </w:r>
          </w:p>
        </w:tc>
      </w:tr>
      <w:tr w:rsidR="00FE4946" w:rsidRPr="00D03126" w14:paraId="4A60F58B" w14:textId="77777777" w:rsidTr="005639F1">
        <w:tc>
          <w:tcPr>
            <w:tcW w:w="6210" w:type="dxa"/>
          </w:tcPr>
          <w:p w14:paraId="453AA2D4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DB3A75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5" w:type="dxa"/>
          </w:tcPr>
          <w:p w14:paraId="75856BE4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88F19B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2A990D1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E255CAC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(21,000)</w:t>
            </w:r>
          </w:p>
        </w:tc>
      </w:tr>
      <w:tr w:rsidR="00FE4946" w:rsidRPr="00D03126" w14:paraId="2BCB7D66" w14:textId="77777777" w:rsidTr="005639F1">
        <w:tc>
          <w:tcPr>
            <w:tcW w:w="6210" w:type="dxa"/>
          </w:tcPr>
          <w:p w14:paraId="04B8C525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3F6FC248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7D1395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265034A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3BDE49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(1,212)</w:t>
            </w:r>
          </w:p>
        </w:tc>
      </w:tr>
      <w:tr w:rsidR="00FE4946" w:rsidRPr="00D03126" w14:paraId="6BF6B4B2" w14:textId="77777777" w:rsidTr="005639F1">
        <w:tc>
          <w:tcPr>
            <w:tcW w:w="6210" w:type="dxa"/>
          </w:tcPr>
          <w:p w14:paraId="38968B98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="00D6492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5" w:type="dxa"/>
          </w:tcPr>
          <w:p w14:paraId="02762262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11CD1E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AF69E45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222612C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</w:tr>
      <w:tr w:rsidR="00FE4946" w:rsidRPr="00D03126" w14:paraId="3E08CEF8" w14:textId="77777777" w:rsidTr="005639F1">
        <w:tc>
          <w:tcPr>
            <w:tcW w:w="6210" w:type="dxa"/>
          </w:tcPr>
          <w:p w14:paraId="727EF032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55" w:type="dxa"/>
          </w:tcPr>
          <w:p w14:paraId="0AD19EC9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C538CC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720B14A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3E5327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(23,865)</w:t>
            </w:r>
          </w:p>
        </w:tc>
      </w:tr>
      <w:tr w:rsidR="00DB3A75" w:rsidRPr="00D03126" w14:paraId="577B94F2" w14:textId="77777777" w:rsidTr="005639F1">
        <w:tc>
          <w:tcPr>
            <w:tcW w:w="6210" w:type="dxa"/>
          </w:tcPr>
          <w:p w14:paraId="72F8C4BA" w14:textId="77777777" w:rsidR="00DB3A75" w:rsidRPr="00D03126" w:rsidRDefault="00DB3A75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3A7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4C9FFC18" w14:textId="77777777" w:rsidR="00DB3A75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970D8B" w14:textId="77777777" w:rsidR="00DB3A75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EF6BC2" w14:textId="77777777" w:rsidR="00DB3A75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05B848" w14:textId="77777777" w:rsidR="00DB3A75" w:rsidRPr="007C146F" w:rsidRDefault="00DB3A75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(188)</w:t>
            </w:r>
          </w:p>
        </w:tc>
      </w:tr>
      <w:tr w:rsidR="00FE4946" w:rsidRPr="00D03126" w14:paraId="451A4795" w14:textId="77777777" w:rsidTr="005639F1">
        <w:tc>
          <w:tcPr>
            <w:tcW w:w="6210" w:type="dxa"/>
          </w:tcPr>
          <w:p w14:paraId="3B0DEC3E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202CE8AF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E73319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A048C2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140BED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(4,000)</w:t>
            </w:r>
          </w:p>
        </w:tc>
      </w:tr>
      <w:tr w:rsidR="00FE4946" w:rsidRPr="006C0B66" w14:paraId="5984EF67" w14:textId="77777777" w:rsidTr="005639F1">
        <w:tc>
          <w:tcPr>
            <w:tcW w:w="6210" w:type="dxa"/>
          </w:tcPr>
          <w:p w14:paraId="1C38F9B8" w14:textId="77777777" w:rsidR="00FE4946" w:rsidRDefault="00FE4946" w:rsidP="00FE494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55" w:type="dxa"/>
          </w:tcPr>
          <w:p w14:paraId="50D0D279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27427F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B2EFA78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44BC302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</w:rPr>
              <w:t>198,208</w:t>
            </w:r>
          </w:p>
        </w:tc>
      </w:tr>
      <w:tr w:rsidR="00FE4946" w:rsidRPr="006C0B66" w14:paraId="61D8BE36" w14:textId="77777777" w:rsidTr="005639F1">
        <w:tc>
          <w:tcPr>
            <w:tcW w:w="6210" w:type="dxa"/>
          </w:tcPr>
          <w:p w14:paraId="5BE12DCA" w14:textId="77777777" w:rsidR="00FE4946" w:rsidRPr="00AF322A" w:rsidRDefault="00FE4946" w:rsidP="00FE4946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635F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AF322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(ร้อยละ </w:t>
            </w:r>
            <w:r w:rsidR="00E8282F" w:rsidRPr="00E8282F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55" w:type="dxa"/>
          </w:tcPr>
          <w:p w14:paraId="68A68362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0B411C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CDA856" w14:textId="77777777" w:rsidR="00FE4946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BFCAEE" w14:textId="77777777" w:rsidR="00FE4946" w:rsidRPr="007C146F" w:rsidRDefault="00FE4946" w:rsidP="00F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97,122</w:t>
            </w:r>
          </w:p>
        </w:tc>
      </w:tr>
      <w:tr w:rsidR="00392511" w:rsidRPr="006C0B66" w14:paraId="3EC38322" w14:textId="77777777" w:rsidTr="005639F1">
        <w:tc>
          <w:tcPr>
            <w:tcW w:w="6210" w:type="dxa"/>
          </w:tcPr>
          <w:p w14:paraId="53060ED5" w14:textId="77777777" w:rsidR="00392511" w:rsidRPr="00AF322A" w:rsidRDefault="00635FA8" w:rsidP="00392511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</w:tcPr>
          <w:p w14:paraId="2A73ECD4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5146A0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50F3827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3E9E359" w14:textId="77777777" w:rsidR="00392511" w:rsidRPr="007C146F" w:rsidRDefault="00FE4946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</w:rPr>
              <w:t>101,086</w:t>
            </w:r>
          </w:p>
        </w:tc>
      </w:tr>
      <w:tr w:rsidR="00E22E02" w:rsidRPr="006C0B66" w14:paraId="5AE77B23" w14:textId="77777777" w:rsidTr="005639F1">
        <w:tc>
          <w:tcPr>
            <w:tcW w:w="6210" w:type="dxa"/>
          </w:tcPr>
          <w:p w14:paraId="6D8A72DC" w14:textId="77777777" w:rsidR="00E22E02" w:rsidRDefault="00635FA8" w:rsidP="00392511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35FA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มูลค่ายุติธรรมของส่วนได้เสียที่ถืออยู่ก่อนการรวมธุรกิจ</w:t>
            </w:r>
          </w:p>
        </w:tc>
        <w:tc>
          <w:tcPr>
            <w:tcW w:w="255" w:type="dxa"/>
          </w:tcPr>
          <w:p w14:paraId="73655502" w14:textId="77777777" w:rsidR="00E22E02" w:rsidRDefault="00E22E02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17B2DEF" w14:textId="77777777" w:rsidR="00E22E02" w:rsidRDefault="00E22E02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9DD535" w14:textId="77777777" w:rsidR="00E22E02" w:rsidRDefault="00E22E02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B09329C" w14:textId="77777777" w:rsidR="00E22E02" w:rsidRPr="007C146F" w:rsidRDefault="00FE4946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154,000</w:t>
            </w:r>
          </w:p>
        </w:tc>
      </w:tr>
      <w:tr w:rsidR="00534DD7" w:rsidRPr="006C0B66" w14:paraId="25063A98" w14:textId="77777777" w:rsidTr="005639F1">
        <w:tc>
          <w:tcPr>
            <w:tcW w:w="6210" w:type="dxa"/>
          </w:tcPr>
          <w:p w14:paraId="7D6BE047" w14:textId="77777777" w:rsidR="00534DD7" w:rsidRPr="00635FA8" w:rsidRDefault="00534DD7" w:rsidP="00392511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</w:t>
            </w:r>
          </w:p>
        </w:tc>
        <w:tc>
          <w:tcPr>
            <w:tcW w:w="255" w:type="dxa"/>
          </w:tcPr>
          <w:p w14:paraId="2E87F995" w14:textId="77777777" w:rsidR="00534DD7" w:rsidRDefault="00534DD7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17E9149" w14:textId="77777777" w:rsidR="00534DD7" w:rsidRDefault="00534DD7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F987449" w14:textId="77777777" w:rsidR="00534DD7" w:rsidRDefault="00534DD7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6B1FB65" w14:textId="77777777" w:rsidR="00534DD7" w:rsidRPr="007C146F" w:rsidRDefault="00534DD7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42,350</w:t>
            </w:r>
          </w:p>
        </w:tc>
      </w:tr>
      <w:tr w:rsidR="00392511" w:rsidRPr="007A7602" w14:paraId="7457480D" w14:textId="77777777" w:rsidTr="005639F1">
        <w:tc>
          <w:tcPr>
            <w:tcW w:w="6210" w:type="dxa"/>
          </w:tcPr>
          <w:p w14:paraId="7B029815" w14:textId="77777777" w:rsidR="00392511" w:rsidRPr="00534DD7" w:rsidRDefault="00E22E02" w:rsidP="0039251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4D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53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</w:t>
            </w:r>
            <w:r w:rsidR="00635FA8" w:rsidRPr="0053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55" w:type="dxa"/>
          </w:tcPr>
          <w:p w14:paraId="2D9146AE" w14:textId="77777777" w:rsidR="00392511" w:rsidRPr="00534DD7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39514E2A" w14:textId="77777777" w:rsidR="00392511" w:rsidRPr="00534DD7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F3069A3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F517DE2" w14:textId="77777777" w:rsidR="00392511" w:rsidRPr="007C146F" w:rsidRDefault="00FE4946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</w:rPr>
              <w:t>95,264</w:t>
            </w:r>
          </w:p>
        </w:tc>
      </w:tr>
      <w:tr w:rsidR="00392511" w:rsidRPr="006C0B66" w14:paraId="43A4FAAF" w14:textId="77777777" w:rsidTr="005639F1">
        <w:tc>
          <w:tcPr>
            <w:tcW w:w="6210" w:type="dxa"/>
          </w:tcPr>
          <w:p w14:paraId="53740BCA" w14:textId="77777777" w:rsidR="00392511" w:rsidRDefault="00392511" w:rsidP="0039251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5F521F8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24FBEA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DE10B29" w14:textId="77777777" w:rsidR="00392511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4D7604DA" w14:textId="77777777" w:rsidR="00392511" w:rsidRPr="007C146F" w:rsidRDefault="00392511" w:rsidP="0039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479A" w:rsidRPr="009A57B8" w14:paraId="72BC4486" w14:textId="77777777" w:rsidTr="005639F1">
        <w:tc>
          <w:tcPr>
            <w:tcW w:w="6210" w:type="dxa"/>
          </w:tcPr>
          <w:p w14:paraId="2B31DD19" w14:textId="77777777" w:rsidR="0004479A" w:rsidRPr="009A57B8" w:rsidRDefault="0004479A" w:rsidP="0004479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2FBD389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EF053E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9A8C02A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E0DE47" w14:textId="77777777" w:rsidR="0004479A" w:rsidRPr="007C146F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48,921</w:t>
            </w:r>
          </w:p>
        </w:tc>
      </w:tr>
      <w:tr w:rsidR="0004479A" w:rsidRPr="009A57B8" w14:paraId="6F867E3D" w14:textId="77777777" w:rsidTr="005639F1">
        <w:tc>
          <w:tcPr>
            <w:tcW w:w="6210" w:type="dxa"/>
          </w:tcPr>
          <w:p w14:paraId="3B9DB6C0" w14:textId="77777777" w:rsidR="0004479A" w:rsidRPr="009A57B8" w:rsidRDefault="0004479A" w:rsidP="0004479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C78B726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16E6A7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F9B50D6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478F61D" w14:textId="77777777" w:rsidR="0004479A" w:rsidRPr="007C146F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42,350</w:t>
            </w:r>
          </w:p>
        </w:tc>
      </w:tr>
      <w:tr w:rsidR="0004479A" w:rsidRPr="009A57B8" w14:paraId="0D877C3F" w14:textId="77777777" w:rsidTr="005639F1">
        <w:tc>
          <w:tcPr>
            <w:tcW w:w="6210" w:type="dxa"/>
          </w:tcPr>
          <w:p w14:paraId="15A5E3D9" w14:textId="77777777" w:rsidR="0004479A" w:rsidRPr="009A57B8" w:rsidRDefault="0004479A" w:rsidP="0004479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D6492D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1822AEB6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953C69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93B35C7" w14:textId="77777777" w:rsidR="0004479A" w:rsidRPr="009A57B8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F8ADE84" w14:textId="77777777" w:rsidR="0004479A" w:rsidRPr="007C146F" w:rsidRDefault="0004479A" w:rsidP="000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6,571</w:t>
            </w:r>
          </w:p>
        </w:tc>
      </w:tr>
    </w:tbl>
    <w:p w14:paraId="21B62DF8" w14:textId="77777777" w:rsidR="00957A2A" w:rsidRDefault="00957A2A" w:rsidP="006849CA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57A2A">
        <w:rPr>
          <w:rFonts w:ascii="Angsana New" w:hAnsi="Angsana New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วันที่งบการเงินระหว่างกาลนี้ได้รับการอนุมัติ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650E3598" w14:textId="77777777" w:rsidR="00957A2A" w:rsidRDefault="00957A2A" w:rsidP="00131CF0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D2AF264" w14:textId="77777777" w:rsidR="00131CF0" w:rsidRPr="00131CF0" w:rsidRDefault="00131CF0" w:rsidP="00131CF0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131CF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Pr="00131CF0">
        <w:rPr>
          <w:rFonts w:ascii="Angsana New" w:hAnsi="Angsana New" w:hint="cs"/>
          <w:sz w:val="30"/>
          <w:szCs w:val="30"/>
          <w:cs/>
        </w:rPr>
        <w:t>ณ วันที่ซื้อ ทั้งนี้ การกำหนดมูลค่ายุติธรรมที่สุดของ</w:t>
      </w:r>
      <w:r w:rsidR="00957A2A">
        <w:rPr>
          <w:rFonts w:ascii="Angsana New" w:hAnsi="Angsana New" w:hint="cs"/>
          <w:sz w:val="30"/>
          <w:szCs w:val="30"/>
          <w:cs/>
        </w:rPr>
        <w:t xml:space="preserve"> </w:t>
      </w:r>
      <w:r w:rsidR="00957A2A" w:rsidRPr="00957A2A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131C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ขึ้นอยู่กับการกำหนดราคาซื้อขั้นสุดท้ายและผลของการปันส่วนราคาซื้อ</w:t>
      </w:r>
    </w:p>
    <w:p w14:paraId="23A1CEEE" w14:textId="77777777" w:rsidR="00131CF0" w:rsidRDefault="00131CF0" w:rsidP="009A44C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8C49D2" w14:textId="77777777" w:rsidR="009A44CD" w:rsidRPr="00D03126" w:rsidRDefault="009A44CD" w:rsidP="009A44C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126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F8AA18" w14:textId="77777777" w:rsidR="009A44CD" w:rsidRPr="008465CE" w:rsidRDefault="009A44CD" w:rsidP="009A44CD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7A24C62" w14:textId="77777777" w:rsidR="009A44CD" w:rsidRPr="00D03126" w:rsidRDefault="009A44CD" w:rsidP="009A44CD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3126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Pr="009A44CD">
        <w:rPr>
          <w:rFonts w:ascii="Angsana New" w:hAnsi="Angsana New"/>
          <w:sz w:val="30"/>
          <w:szCs w:val="30"/>
        </w:rPr>
        <w:t>40</w:t>
      </w:r>
      <w:r w:rsidRPr="00D03126">
        <w:rPr>
          <w:rFonts w:ascii="Angsana New" w:hAnsi="Angsana New"/>
          <w:sz w:val="30"/>
          <w:szCs w:val="30"/>
          <w:cs/>
        </w:rPr>
        <w:t xml:space="preserve"> ทำให้เกิดผลกำไรจำนวน </w:t>
      </w:r>
      <w:r w:rsidR="00865FAB" w:rsidRPr="00E8743E">
        <w:rPr>
          <w:rFonts w:ascii="Angsana New" w:hAnsi="Angsana New"/>
          <w:sz w:val="30"/>
          <w:szCs w:val="30"/>
        </w:rPr>
        <w:t>10</w:t>
      </w:r>
      <w:r w:rsidR="00BC0098">
        <w:rPr>
          <w:rFonts w:ascii="Angsana New" w:hAnsi="Angsana New"/>
          <w:sz w:val="30"/>
          <w:szCs w:val="30"/>
        </w:rPr>
        <w:t>.08</w:t>
      </w:r>
      <w:r w:rsidRPr="00D0312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D03126">
        <w:rPr>
          <w:rFonts w:ascii="Angsana New" w:hAnsi="Angsana New"/>
          <w:sz w:val="30"/>
          <w:szCs w:val="30"/>
          <w:cs/>
        </w:rPr>
        <w:t>บาท</w:t>
      </w:r>
      <w:r w:rsidR="001D78A3">
        <w:rPr>
          <w:rFonts w:ascii="Angsana New" w:hAnsi="Angsana New"/>
          <w:sz w:val="30"/>
          <w:szCs w:val="30"/>
        </w:rPr>
        <w:t xml:space="preserve"> </w:t>
      </w:r>
      <w:r w:rsidRPr="003F4C29">
        <w:rPr>
          <w:rFonts w:ascii="Angsana New" w:hAnsi="Angsana New"/>
          <w:sz w:val="30"/>
          <w:szCs w:val="30"/>
          <w:cs/>
        </w:rPr>
        <w:t>ซึ่ง</w:t>
      </w:r>
      <w:r w:rsidRPr="00D03126">
        <w:rPr>
          <w:rFonts w:ascii="Angsana New" w:hAnsi="Angsana New"/>
          <w:sz w:val="30"/>
          <w:szCs w:val="30"/>
          <w:cs/>
        </w:rPr>
        <w:t>ได้รับรู้ไว้ใน</w:t>
      </w:r>
      <w:r w:rsidR="00E8743E" w:rsidRPr="00E8743E">
        <w:rPr>
          <w:rFonts w:ascii="Angsana New" w:hAnsi="Angsana New"/>
          <w:sz w:val="30"/>
          <w:szCs w:val="30"/>
          <w:cs/>
        </w:rPr>
        <w:t>กำไรจากการเปลี่ยนแปลงในส่วนได้เสียในบริษัท</w:t>
      </w:r>
      <w:r w:rsidR="00AA2122">
        <w:rPr>
          <w:rFonts w:ascii="Angsana New" w:hAnsi="Angsana New" w:hint="cs"/>
          <w:sz w:val="30"/>
          <w:szCs w:val="30"/>
          <w:cs/>
        </w:rPr>
        <w:t>ร่วม</w:t>
      </w:r>
      <w:r w:rsidR="00E8743E" w:rsidRPr="00E8743E">
        <w:rPr>
          <w:rFonts w:ascii="Angsana New" w:hAnsi="Angsana New"/>
          <w:sz w:val="30"/>
          <w:szCs w:val="30"/>
          <w:cs/>
        </w:rPr>
        <w:t xml:space="preserve"> </w:t>
      </w:r>
      <w:r w:rsidRPr="00D03126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8593A80" w14:textId="77777777" w:rsidR="009A44CD" w:rsidRPr="00D03126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14:paraId="6225ED61" w14:textId="77777777" w:rsidR="009A44CD" w:rsidRDefault="009A44CD" w:rsidP="009A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5A96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="005C3345" w:rsidRPr="00ED5A96">
        <w:rPr>
          <w:rFonts w:ascii="Angsana New" w:hAnsi="Angsana New"/>
          <w:spacing w:val="-2"/>
          <w:sz w:val="30"/>
          <w:szCs w:val="30"/>
        </w:rPr>
        <w:t xml:space="preserve"> </w:t>
      </w:r>
      <w:r w:rsidR="005C3345" w:rsidRPr="00ED5A96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ED5A96">
        <w:rPr>
          <w:rFonts w:ascii="Angsana New" w:hAnsi="Angsana New"/>
          <w:sz w:val="30"/>
          <w:szCs w:val="30"/>
        </w:rPr>
        <w:t xml:space="preserve"> </w:t>
      </w:r>
      <w:r w:rsidRPr="00ED5A96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 จากการรวมบริษัทสู่ธุรกิจ</w:t>
      </w:r>
      <w:r w:rsidR="00ED5A96" w:rsidRPr="00ED5A96">
        <w:rPr>
          <w:rFonts w:ascii="Angsana New" w:hAnsi="Angsana New" w:hint="cs"/>
          <w:sz w:val="30"/>
          <w:szCs w:val="30"/>
          <w:cs/>
        </w:rPr>
        <w:t>ผลิตภัณฑ์จากมะพร้าวซึ่งเป็นกลุ่มของผลิตภัณฑ์เพื่อสุขภาพ</w:t>
      </w:r>
      <w:r w:rsidRPr="00ED5A96">
        <w:rPr>
          <w:rFonts w:ascii="Angsana New" w:hAnsi="Angsana New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D5A96">
        <w:rPr>
          <w:rFonts w:ascii="Angsana New" w:hAnsi="Angsana New" w:hint="cs"/>
          <w:sz w:val="30"/>
          <w:szCs w:val="30"/>
          <w:cs/>
        </w:rPr>
        <w:t>เป็น</w:t>
      </w:r>
      <w:r w:rsidRPr="00ED5A96">
        <w:rPr>
          <w:rFonts w:ascii="Angsana New" w:hAnsi="Angsana New"/>
          <w:sz w:val="30"/>
          <w:szCs w:val="30"/>
          <w:cs/>
        </w:rPr>
        <w:t>ค่าใช้จ่ายทางภาษีเงินได้</w:t>
      </w:r>
      <w:r w:rsidRPr="00ED5A96">
        <w:rPr>
          <w:rFonts w:ascii="Angsana New" w:hAnsi="Angsana New"/>
          <w:sz w:val="30"/>
          <w:szCs w:val="30"/>
        </w:rPr>
        <w:t xml:space="preserve"> </w:t>
      </w:r>
    </w:p>
    <w:p w14:paraId="64109ADF" w14:textId="77777777" w:rsidR="00983590" w:rsidRPr="00983590" w:rsidRDefault="00983590" w:rsidP="00983590">
      <w:pPr>
        <w:rPr>
          <w:sz w:val="30"/>
          <w:szCs w:val="30"/>
        </w:rPr>
      </w:pPr>
    </w:p>
    <w:p w14:paraId="6C1247C8" w14:textId="77777777" w:rsidR="00F16933" w:rsidRPr="00E8282F" w:rsidRDefault="00F16933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700B54" w14:textId="77777777" w:rsidR="007256AE" w:rsidRDefault="007256AE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814320" w:rsidRPr="00253498">
        <w:rPr>
          <w:rFonts w:ascii="Angsana New" w:hAnsi="Angsana New"/>
          <w:sz w:val="30"/>
          <w:szCs w:val="30"/>
          <w:cs/>
        </w:rPr>
        <w:t>และบริษัทร่วม</w:t>
      </w:r>
      <w:r w:rsidRPr="00253498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6F18F0" w:rsidRPr="00253498">
        <w:rPr>
          <w:rFonts w:ascii="Angsana New" w:hAnsi="Angsana New"/>
          <w:sz w:val="30"/>
          <w:szCs w:val="30"/>
        </w:rPr>
        <w:t>1</w:t>
      </w:r>
      <w:r w:rsidR="00404FCB" w:rsidRPr="00253498">
        <w:rPr>
          <w:rFonts w:ascii="Angsana New" w:hAnsi="Angsana New"/>
          <w:sz w:val="30"/>
          <w:szCs w:val="30"/>
          <w:cs/>
        </w:rPr>
        <w:t xml:space="preserve">, </w:t>
      </w:r>
      <w:r w:rsidR="005954B2" w:rsidRPr="00253498">
        <w:rPr>
          <w:rFonts w:ascii="Angsana New" w:hAnsi="Angsana New"/>
          <w:sz w:val="30"/>
          <w:szCs w:val="30"/>
        </w:rPr>
        <w:t>8</w:t>
      </w:r>
      <w:r w:rsidRPr="00253498">
        <w:rPr>
          <w:rFonts w:ascii="Angsana New" w:hAnsi="Angsana New"/>
          <w:sz w:val="30"/>
          <w:szCs w:val="30"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 xml:space="preserve">และ </w:t>
      </w:r>
      <w:r w:rsidR="005954B2" w:rsidRPr="00253498">
        <w:rPr>
          <w:rFonts w:ascii="Angsana New" w:hAnsi="Angsana New"/>
          <w:sz w:val="30"/>
          <w:szCs w:val="30"/>
        </w:rPr>
        <w:t>9</w:t>
      </w:r>
      <w:r w:rsidRPr="00253498">
        <w:rPr>
          <w:rFonts w:ascii="Angsana New" w:hAnsi="Angsana New"/>
          <w:sz w:val="30"/>
          <w:szCs w:val="30"/>
          <w:cs/>
        </w:rPr>
        <w:t xml:space="preserve"> </w:t>
      </w:r>
    </w:p>
    <w:p w14:paraId="046F6BB0" w14:textId="77777777" w:rsidR="00957A2A" w:rsidRPr="001D78A3" w:rsidRDefault="00957A2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0"/>
          <w:szCs w:val="10"/>
          <w:highlight w:val="green"/>
        </w:rPr>
      </w:pPr>
    </w:p>
    <w:p w14:paraId="4182EE11" w14:textId="77777777" w:rsidR="00F16933" w:rsidRPr="006009A4" w:rsidRDefault="00F16933" w:rsidP="00803441">
      <w:pPr>
        <w:pStyle w:val="block"/>
        <w:spacing w:after="0" w:line="240" w:lineRule="auto"/>
        <w:ind w:left="540" w:right="15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253498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</w:t>
      </w:r>
      <w:r w:rsidR="00253498">
        <w:rPr>
          <w:rFonts w:ascii="Angsana New" w:hAnsi="Angsana New" w:hint="cs"/>
          <w:b/>
          <w:sz w:val="30"/>
          <w:szCs w:val="30"/>
          <w:cs/>
          <w:lang w:bidi="th-TH"/>
        </w:rPr>
        <w:t>ที่มีการเปลี่ยนแปลงอย่างมีสาระสำคัญในระหว่างงวด</w:t>
      </w:r>
      <w:r w:rsidR="00E24697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="00253498">
        <w:rPr>
          <w:rFonts w:ascii="Angsana New" w:hAnsi="Angsana New" w:hint="cs"/>
          <w:b/>
          <w:sz w:val="30"/>
          <w:szCs w:val="30"/>
          <w:cs/>
          <w:lang w:bidi="th-TH"/>
        </w:rPr>
        <w:t>เดือนสิ้นสุด</w:t>
      </w:r>
      <w:r w:rsidR="00253498" w:rsidRPr="006009A4">
        <w:rPr>
          <w:rFonts w:ascii="Angsana New" w:hAnsi="Angsana New" w:hint="cs"/>
          <w:b/>
          <w:sz w:val="30"/>
          <w:szCs w:val="30"/>
          <w:cs/>
          <w:lang w:bidi="th-TH"/>
        </w:rPr>
        <w:t xml:space="preserve">วันที่ </w:t>
      </w:r>
      <w:r w:rsidR="00253498" w:rsidRPr="006009A4">
        <w:rPr>
          <w:rFonts w:ascii="Angsana New" w:hAnsi="Angsana New"/>
          <w:bCs/>
          <w:sz w:val="30"/>
          <w:szCs w:val="30"/>
          <w:lang w:val="en-US" w:bidi="th-TH"/>
        </w:rPr>
        <w:t>30</w:t>
      </w:r>
      <w:r w:rsidR="00253498" w:rsidRPr="006009A4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9A0F60">
        <w:rPr>
          <w:rFonts w:ascii="Angsana New" w:hAnsi="Angsana New" w:hint="cs"/>
          <w:b/>
          <w:sz w:val="30"/>
          <w:szCs w:val="30"/>
          <w:cs/>
          <w:lang w:val="en-US" w:bidi="th-TH"/>
        </w:rPr>
        <w:t>กันยา</w:t>
      </w:r>
      <w:r w:rsidR="00253498" w:rsidRPr="006009A4">
        <w:rPr>
          <w:rFonts w:ascii="Angsana New" w:hAnsi="Angsana New" w:hint="cs"/>
          <w:b/>
          <w:sz w:val="30"/>
          <w:szCs w:val="30"/>
          <w:cs/>
          <w:lang w:val="en-US" w:bidi="th-TH"/>
        </w:rPr>
        <w:t xml:space="preserve">ยน </w:t>
      </w:r>
      <w:r w:rsidR="00253498" w:rsidRPr="006009A4">
        <w:rPr>
          <w:rFonts w:ascii="Angsana New" w:hAnsi="Angsana New"/>
          <w:bCs/>
          <w:sz w:val="30"/>
          <w:szCs w:val="30"/>
          <w:lang w:val="en-US" w:bidi="th-TH"/>
        </w:rPr>
        <w:t>2562</w:t>
      </w:r>
      <w:r w:rsidR="00253498" w:rsidRPr="006009A4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253498" w:rsidRPr="006009A4">
        <w:rPr>
          <w:rFonts w:ascii="Angsana New" w:hAnsi="Angsana New" w:hint="cs"/>
          <w:b/>
          <w:sz w:val="30"/>
          <w:szCs w:val="30"/>
          <w:cs/>
          <w:lang w:val="en-US" w:bidi="th-TH"/>
        </w:rPr>
        <w:t>มีดัง</w:t>
      </w:r>
      <w:r w:rsidRPr="006009A4">
        <w:rPr>
          <w:rFonts w:ascii="Angsana New" w:hAnsi="Angsana New"/>
          <w:b/>
          <w:sz w:val="30"/>
          <w:szCs w:val="30"/>
          <w:cs/>
          <w:lang w:bidi="th-TH"/>
        </w:rPr>
        <w:t>ต่อไปนี้</w:t>
      </w:r>
    </w:p>
    <w:p w14:paraId="56F3E5AE" w14:textId="77777777" w:rsidR="00883FC4" w:rsidRPr="00253498" w:rsidRDefault="00883FC4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6030"/>
      </w:tblGrid>
      <w:tr w:rsidR="00F16933" w:rsidRPr="009E555A" w14:paraId="3D9411D6" w14:textId="77777777" w:rsidTr="005639F1">
        <w:trPr>
          <w:trHeight w:val="20"/>
          <w:tblHeader/>
        </w:trPr>
        <w:tc>
          <w:tcPr>
            <w:tcW w:w="3060" w:type="dxa"/>
          </w:tcPr>
          <w:p w14:paraId="65BF2671" w14:textId="77777777" w:rsidR="00F16933" w:rsidRPr="009E555A" w:rsidRDefault="00F16933" w:rsidP="00607C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71329BE8" w14:textId="77777777" w:rsidR="00F16933" w:rsidRPr="009E555A" w:rsidRDefault="00F16933" w:rsidP="00607C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510754" w:rsidRPr="009E555A" w14:paraId="3E360274" w14:textId="77777777" w:rsidTr="005639F1">
        <w:trPr>
          <w:trHeight w:val="20"/>
        </w:trPr>
        <w:tc>
          <w:tcPr>
            <w:tcW w:w="3060" w:type="dxa"/>
          </w:tcPr>
          <w:p w14:paraId="747D10A3" w14:textId="77777777" w:rsidR="00510754" w:rsidRPr="009E555A" w:rsidRDefault="00510754" w:rsidP="00607C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CF42B82" w14:textId="77777777" w:rsidR="00510754" w:rsidRPr="009E555A" w:rsidRDefault="00510754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</w:tbl>
    <w:p w14:paraId="3908E918" w14:textId="77777777" w:rsidR="00253498" w:rsidRDefault="00253498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E3061A" w14:textId="33682E9D" w:rsidR="0098094B" w:rsidRDefault="00983590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  <w:r w:rsidR="0098094B" w:rsidRPr="001928FE">
        <w:rPr>
          <w:rFonts w:ascii="Angsana New" w:hAnsi="Angsana New"/>
          <w:spacing w:val="-8"/>
          <w:sz w:val="30"/>
          <w:szCs w:val="30"/>
          <w:cs/>
        </w:rPr>
        <w:lastRenderedPageBreak/>
        <w:t>รายการที่สำคัญกับ</w:t>
      </w:r>
      <w:r w:rsidR="0098094B" w:rsidRPr="001928FE">
        <w:rPr>
          <w:rFonts w:ascii="Angsana New" w:hAnsi="Angsana New" w:hint="cs"/>
          <w:spacing w:val="-8"/>
          <w:sz w:val="30"/>
          <w:szCs w:val="30"/>
          <w:cs/>
        </w:rPr>
        <w:t>บุคคลหรือ</w:t>
      </w:r>
      <w:r w:rsidR="0098094B" w:rsidRPr="001928FE">
        <w:rPr>
          <w:rFonts w:ascii="Angsana New" w:hAnsi="Angsana New"/>
          <w:spacing w:val="-8"/>
          <w:sz w:val="30"/>
          <w:szCs w:val="30"/>
          <w:cs/>
        </w:rPr>
        <w:t>กิจการที่เกี่ยวข้องกันสำหรับงวดสามเดือน</w:t>
      </w:r>
      <w:r w:rsidR="0098094B" w:rsidRPr="001928F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FA7F85" w:rsidRPr="001928FE">
        <w:rPr>
          <w:rFonts w:ascii="Angsana New" w:hAnsi="Angsana New" w:hint="cs"/>
          <w:spacing w:val="-8"/>
          <w:sz w:val="30"/>
          <w:szCs w:val="30"/>
          <w:cs/>
        </w:rPr>
        <w:t>เ</w:t>
      </w:r>
      <w:r w:rsidR="0098094B" w:rsidRPr="001928FE">
        <w:rPr>
          <w:rFonts w:ascii="Angsana New" w:hAnsi="Angsana New" w:hint="cs"/>
          <w:spacing w:val="-8"/>
          <w:sz w:val="30"/>
          <w:szCs w:val="30"/>
          <w:cs/>
        </w:rPr>
        <w:t>ก</w:t>
      </w:r>
      <w:r w:rsidR="00FA7F85" w:rsidRPr="001928FE">
        <w:rPr>
          <w:rFonts w:ascii="Angsana New" w:hAnsi="Angsana New" w:hint="cs"/>
          <w:spacing w:val="-8"/>
          <w:sz w:val="30"/>
          <w:szCs w:val="30"/>
          <w:cs/>
        </w:rPr>
        <w:t>้า</w:t>
      </w:r>
      <w:r w:rsidR="0098094B" w:rsidRPr="001928FE">
        <w:rPr>
          <w:rFonts w:ascii="Angsana New" w:hAnsi="Angsana New" w:hint="cs"/>
          <w:spacing w:val="-8"/>
          <w:sz w:val="30"/>
          <w:szCs w:val="30"/>
          <w:cs/>
        </w:rPr>
        <w:t>เดือน</w:t>
      </w:r>
      <w:r w:rsidR="0098094B" w:rsidRPr="001928FE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="0098094B" w:rsidRPr="001928FE">
        <w:rPr>
          <w:rFonts w:ascii="Angsana New" w:hAnsi="Angsana New"/>
          <w:spacing w:val="-8"/>
          <w:sz w:val="30"/>
          <w:szCs w:val="30"/>
        </w:rPr>
        <w:t xml:space="preserve">30 </w:t>
      </w:r>
      <w:r w:rsidR="00FA7F85" w:rsidRPr="001928FE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98094B" w:rsidRPr="001928FE">
        <w:rPr>
          <w:rFonts w:ascii="Angsana New" w:hAnsi="Angsana New" w:hint="cs"/>
          <w:spacing w:val="-8"/>
          <w:sz w:val="30"/>
          <w:szCs w:val="30"/>
          <w:cs/>
        </w:rPr>
        <w:t>ยน</w:t>
      </w:r>
      <w:r w:rsidR="0098094B" w:rsidRPr="001928FE">
        <w:rPr>
          <w:rFonts w:ascii="Angsana New" w:hAnsi="Angsana New"/>
          <w:spacing w:val="-8"/>
          <w:sz w:val="30"/>
          <w:szCs w:val="30"/>
        </w:rPr>
        <w:t xml:space="preserve"> </w:t>
      </w:r>
      <w:r w:rsidR="0098094B" w:rsidRPr="001928FE">
        <w:rPr>
          <w:rFonts w:ascii="Angsana New" w:hAnsi="Angsana New"/>
          <w:spacing w:val="-8"/>
          <w:sz w:val="30"/>
          <w:szCs w:val="30"/>
          <w:cs/>
        </w:rPr>
        <w:t>สรุปได้ดังนี้</w:t>
      </w:r>
    </w:p>
    <w:p w14:paraId="3ED108B7" w14:textId="77777777" w:rsidR="001928FE" w:rsidRPr="001928FE" w:rsidRDefault="001928FE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4137"/>
        <w:gridCol w:w="995"/>
        <w:gridCol w:w="283"/>
        <w:gridCol w:w="1069"/>
        <w:gridCol w:w="286"/>
        <w:gridCol w:w="1066"/>
        <w:gridCol w:w="267"/>
        <w:gridCol w:w="1082"/>
      </w:tblGrid>
      <w:tr w:rsidR="00BC403A" w:rsidRPr="009E555A" w14:paraId="2304E331" w14:textId="77777777" w:rsidTr="005F70CA">
        <w:trPr>
          <w:tblHeader/>
        </w:trPr>
        <w:tc>
          <w:tcPr>
            <w:tcW w:w="4137" w:type="dxa"/>
          </w:tcPr>
          <w:p w14:paraId="116DD8C2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3E213EA1" w14:textId="77777777" w:rsidR="00BC403A" w:rsidRPr="009E555A" w:rsidRDefault="00BC403A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1C6C6A27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06310E79" w14:textId="77777777" w:rsidR="00BC403A" w:rsidRPr="009E555A" w:rsidRDefault="00BC403A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03A" w:rsidRPr="009E555A" w14:paraId="212B9F6B" w14:textId="77777777" w:rsidTr="005F70CA">
        <w:trPr>
          <w:tblHeader/>
        </w:trPr>
        <w:tc>
          <w:tcPr>
            <w:tcW w:w="4137" w:type="dxa"/>
          </w:tcPr>
          <w:p w14:paraId="0D8CA13A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5" w:type="dxa"/>
          </w:tcPr>
          <w:p w14:paraId="6711DA0D" w14:textId="77777777" w:rsidR="00BC403A" w:rsidRPr="009E555A" w:rsidRDefault="00FA7F85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2E71677" w14:textId="77777777" w:rsidR="00BC403A" w:rsidRPr="009E555A" w:rsidRDefault="00BC403A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655A2BA" w14:textId="77777777" w:rsidR="00BC403A" w:rsidRPr="009E555A" w:rsidRDefault="00FA7F85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6" w:type="dxa"/>
          </w:tcPr>
          <w:p w14:paraId="7E50AF0E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858A518" w14:textId="77777777" w:rsidR="00BC403A" w:rsidRPr="009E555A" w:rsidRDefault="00FA7F85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7BC2710B" w14:textId="77777777" w:rsidR="00BC403A" w:rsidRPr="009E555A" w:rsidRDefault="00BC403A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D779F6A" w14:textId="77777777" w:rsidR="00BC403A" w:rsidRPr="009E555A" w:rsidRDefault="00FA7F85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C403A" w:rsidRPr="009E555A" w14:paraId="0BBBC104" w14:textId="77777777" w:rsidTr="005F70CA">
        <w:trPr>
          <w:tblHeader/>
        </w:trPr>
        <w:tc>
          <w:tcPr>
            <w:tcW w:w="4137" w:type="dxa"/>
          </w:tcPr>
          <w:p w14:paraId="218F93BB" w14:textId="77777777" w:rsidR="00BC403A" w:rsidRPr="009E555A" w:rsidRDefault="00BC403A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8" w:type="dxa"/>
            <w:gridSpan w:val="7"/>
          </w:tcPr>
          <w:p w14:paraId="1C2327D4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03A" w:rsidRPr="009E555A" w14:paraId="3502AC83" w14:textId="77777777" w:rsidTr="005F70CA">
        <w:tc>
          <w:tcPr>
            <w:tcW w:w="4137" w:type="dxa"/>
          </w:tcPr>
          <w:p w14:paraId="3CE8777E" w14:textId="77777777" w:rsidR="00BC403A" w:rsidRPr="009E555A" w:rsidRDefault="00BC403A" w:rsidP="00E6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5" w:type="dxa"/>
          </w:tcPr>
          <w:p w14:paraId="3D3CE9BA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4DF4CF3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597F1F3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129D1CB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C621C69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AE89C72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8C69303" w14:textId="77777777" w:rsidR="00BC403A" w:rsidRPr="009E555A" w:rsidRDefault="00BC403A" w:rsidP="00E6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843" w:rsidRPr="009E555A" w14:paraId="78FF6CD1" w14:textId="77777777" w:rsidTr="005F70CA">
        <w:tc>
          <w:tcPr>
            <w:tcW w:w="4137" w:type="dxa"/>
          </w:tcPr>
          <w:p w14:paraId="42A0EFF0" w14:textId="77777777" w:rsidR="00E34843" w:rsidRPr="009E555A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5" w:type="dxa"/>
            <w:shd w:val="clear" w:color="auto" w:fill="auto"/>
          </w:tcPr>
          <w:p w14:paraId="33219591" w14:textId="0468C3DA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73AB2D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27AAC79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737709B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14E7AB33" w14:textId="26833F0F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2,069</w:t>
            </w:r>
          </w:p>
        </w:tc>
        <w:tc>
          <w:tcPr>
            <w:tcW w:w="267" w:type="dxa"/>
          </w:tcPr>
          <w:p w14:paraId="169F828B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005FDF20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3,833</w:t>
            </w:r>
          </w:p>
        </w:tc>
      </w:tr>
      <w:tr w:rsidR="00E34843" w:rsidRPr="009E555A" w14:paraId="6BBDE5BE" w14:textId="77777777" w:rsidTr="005F70CA">
        <w:tc>
          <w:tcPr>
            <w:tcW w:w="4137" w:type="dxa"/>
          </w:tcPr>
          <w:p w14:paraId="79FE95D8" w14:textId="77777777" w:rsidR="00E34843" w:rsidRPr="0064595B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5" w:type="dxa"/>
            <w:shd w:val="clear" w:color="auto" w:fill="auto"/>
          </w:tcPr>
          <w:p w14:paraId="36C77ABA" w14:textId="422E3AEB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DBC03C5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0E95A02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32ED678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56E687F8" w14:textId="037D7292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6,211</w:t>
            </w:r>
          </w:p>
        </w:tc>
        <w:tc>
          <w:tcPr>
            <w:tcW w:w="267" w:type="dxa"/>
          </w:tcPr>
          <w:p w14:paraId="64FB0EC8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0E72F8C2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34843" w:rsidRPr="009E555A" w14:paraId="2BF944AD" w14:textId="77777777" w:rsidTr="005F70CA">
        <w:tc>
          <w:tcPr>
            <w:tcW w:w="4137" w:type="dxa"/>
          </w:tcPr>
          <w:p w14:paraId="5635CED3" w14:textId="6A809BB2" w:rsidR="00E34843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5" w:type="dxa"/>
            <w:shd w:val="clear" w:color="auto" w:fill="auto"/>
          </w:tcPr>
          <w:p w14:paraId="694C68DD" w14:textId="0297101C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35FDBEC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F84CD50" w14:textId="118B50B4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24C57B70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471D3774" w14:textId="3A9F3878" w:rsidR="00E34843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532</w:t>
            </w:r>
          </w:p>
        </w:tc>
        <w:tc>
          <w:tcPr>
            <w:tcW w:w="267" w:type="dxa"/>
          </w:tcPr>
          <w:p w14:paraId="46E526B8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600B48EB" w14:textId="62E1F545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34843" w:rsidRPr="009E555A" w14:paraId="09D96F00" w14:textId="77777777" w:rsidTr="005F70CA">
        <w:tc>
          <w:tcPr>
            <w:tcW w:w="4137" w:type="dxa"/>
          </w:tcPr>
          <w:p w14:paraId="6F239DDC" w14:textId="77777777" w:rsidR="00E34843" w:rsidRPr="0064595B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446BFA3B" w14:textId="7851A144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D6B8644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10AE0EE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963D89D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4679C3D2" w14:textId="00BE463A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67" w:type="dxa"/>
          </w:tcPr>
          <w:p w14:paraId="485A1F63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4472F979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34843" w:rsidRPr="009E555A" w14:paraId="1483FCE7" w14:textId="77777777" w:rsidTr="005F70CA">
        <w:tc>
          <w:tcPr>
            <w:tcW w:w="4137" w:type="dxa"/>
          </w:tcPr>
          <w:p w14:paraId="758416E2" w14:textId="77777777" w:rsidR="00E34843" w:rsidRPr="009E555A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676ECBAB" w14:textId="6EA4962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0884ACC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AA2843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5D75600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10B18A9" w14:textId="62CFE762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142</w:t>
            </w:r>
          </w:p>
        </w:tc>
        <w:tc>
          <w:tcPr>
            <w:tcW w:w="267" w:type="dxa"/>
          </w:tcPr>
          <w:p w14:paraId="51BE035B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</w:tcPr>
          <w:p w14:paraId="01938C8F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</w:tr>
      <w:tr w:rsidR="00E34843" w:rsidRPr="009E555A" w14:paraId="5C723D37" w14:textId="77777777" w:rsidTr="005F70CA">
        <w:tc>
          <w:tcPr>
            <w:tcW w:w="4137" w:type="dxa"/>
          </w:tcPr>
          <w:p w14:paraId="2689F12E" w14:textId="77777777" w:rsidR="00E34843" w:rsidRPr="00705311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5" w:type="dxa"/>
            <w:shd w:val="clear" w:color="auto" w:fill="auto"/>
          </w:tcPr>
          <w:p w14:paraId="3B214F07" w14:textId="77777777" w:rsidR="00E34843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4F626BA" w14:textId="07E198F0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2386175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7FFAA53" w14:textId="77777777" w:rsidR="00E34843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35E1A7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C1ECA05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77DD63C" w14:textId="77777777" w:rsidR="00E34843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438C928" w14:textId="6539EF26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108</w:t>
            </w:r>
          </w:p>
        </w:tc>
        <w:tc>
          <w:tcPr>
            <w:tcW w:w="267" w:type="dxa"/>
          </w:tcPr>
          <w:p w14:paraId="6189C4DE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  <w:vAlign w:val="bottom"/>
          </w:tcPr>
          <w:p w14:paraId="7D526178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34843" w:rsidRPr="009E555A" w14:paraId="6A5006B4" w14:textId="77777777" w:rsidTr="005F70CA">
        <w:trPr>
          <w:trHeight w:val="245"/>
        </w:trPr>
        <w:tc>
          <w:tcPr>
            <w:tcW w:w="4137" w:type="dxa"/>
          </w:tcPr>
          <w:p w14:paraId="25A3544E" w14:textId="77777777" w:rsidR="00E34843" w:rsidRPr="009E555A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5E5E857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0F0754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99046C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784B7414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1B12319" w14:textId="77777777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39C2511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1846AC63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34843" w:rsidRPr="009E555A" w14:paraId="070E388C" w14:textId="77777777" w:rsidTr="005F70CA">
        <w:trPr>
          <w:trHeight w:val="245"/>
        </w:trPr>
        <w:tc>
          <w:tcPr>
            <w:tcW w:w="4137" w:type="dxa"/>
          </w:tcPr>
          <w:p w14:paraId="1B1E138D" w14:textId="77777777" w:rsidR="00E34843" w:rsidRPr="00007514" w:rsidRDefault="00E34843" w:rsidP="00E3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5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6BE0D672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8FC588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599BE75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362C765B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2C55174" w14:textId="77777777" w:rsidR="00E34843" w:rsidRPr="009E555A" w:rsidRDefault="00E34843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6D2CB86" w14:textId="77777777" w:rsidR="00E34843" w:rsidRPr="009E555A" w:rsidRDefault="00E34843" w:rsidP="00E3484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1FD69B3D" w14:textId="77777777" w:rsidR="00E34843" w:rsidRPr="009E555A" w:rsidRDefault="00E34843" w:rsidP="00E34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5B00" w:rsidRPr="009E555A" w14:paraId="553870AA" w14:textId="77777777" w:rsidTr="005F70CA">
        <w:trPr>
          <w:trHeight w:val="245"/>
        </w:trPr>
        <w:tc>
          <w:tcPr>
            <w:tcW w:w="4137" w:type="dxa"/>
          </w:tcPr>
          <w:p w14:paraId="3ED5F529" w14:textId="77777777" w:rsidR="00C95B00" w:rsidRPr="0064595B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5" w:type="dxa"/>
            <w:shd w:val="clear" w:color="auto" w:fill="auto"/>
          </w:tcPr>
          <w:p w14:paraId="312AFCBD" w14:textId="26DC2088" w:rsidR="00C95B00" w:rsidRPr="009E555A" w:rsidRDefault="005F70CA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70,489</w:t>
            </w:r>
          </w:p>
        </w:tc>
        <w:tc>
          <w:tcPr>
            <w:tcW w:w="283" w:type="dxa"/>
          </w:tcPr>
          <w:p w14:paraId="592EA62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DA897DB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7D69229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</w:tcPr>
          <w:p w14:paraId="7DB2146B" w14:textId="2ABDB73C" w:rsidR="00C95B00" w:rsidRPr="009E555A" w:rsidRDefault="005F70CA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70,489</w:t>
            </w:r>
          </w:p>
        </w:tc>
        <w:tc>
          <w:tcPr>
            <w:tcW w:w="267" w:type="dxa"/>
          </w:tcPr>
          <w:p w14:paraId="33C651DF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5A3F9B5F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5B00" w:rsidRPr="009E555A" w14:paraId="55D8DD68" w14:textId="77777777" w:rsidTr="005F70CA">
        <w:trPr>
          <w:trHeight w:val="245"/>
        </w:trPr>
        <w:tc>
          <w:tcPr>
            <w:tcW w:w="4137" w:type="dxa"/>
          </w:tcPr>
          <w:p w14:paraId="71470BD6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4D9E0807" w14:textId="4A74519F" w:rsidR="00C95B00" w:rsidRPr="009E555A" w:rsidRDefault="00C95B00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3,718</w:t>
            </w:r>
          </w:p>
        </w:tc>
        <w:tc>
          <w:tcPr>
            <w:tcW w:w="283" w:type="dxa"/>
          </w:tcPr>
          <w:p w14:paraId="42A6D4FA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454BE5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2,074</w:t>
            </w:r>
          </w:p>
        </w:tc>
        <w:tc>
          <w:tcPr>
            <w:tcW w:w="286" w:type="dxa"/>
          </w:tcPr>
          <w:p w14:paraId="1E7D5833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9AD655B" w14:textId="0841F830" w:rsidR="00C95B00" w:rsidRPr="009E555A" w:rsidRDefault="00C95B00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3,718</w:t>
            </w:r>
          </w:p>
        </w:tc>
        <w:tc>
          <w:tcPr>
            <w:tcW w:w="267" w:type="dxa"/>
          </w:tcPr>
          <w:p w14:paraId="1C16432E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1D1BFD80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2,074</w:t>
            </w:r>
          </w:p>
        </w:tc>
      </w:tr>
      <w:tr w:rsidR="00C95B00" w:rsidRPr="009E555A" w14:paraId="60071E00" w14:textId="77777777" w:rsidTr="005F70CA">
        <w:trPr>
          <w:trHeight w:val="245"/>
        </w:trPr>
        <w:tc>
          <w:tcPr>
            <w:tcW w:w="4137" w:type="dxa"/>
          </w:tcPr>
          <w:p w14:paraId="7BB2CAAD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15163E45" w14:textId="6B6C138E" w:rsidR="00C95B00" w:rsidRPr="009E555A" w:rsidRDefault="00C95B00" w:rsidP="006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5F9471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ACE6F72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86" w:type="dxa"/>
          </w:tcPr>
          <w:p w14:paraId="7C962B52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808F0DC" w14:textId="65DB1124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A0CFC5D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5F3A70D2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</w:tr>
      <w:tr w:rsidR="00C95B00" w:rsidRPr="009E555A" w14:paraId="4DA76167" w14:textId="77777777" w:rsidTr="005F70CA">
        <w:trPr>
          <w:trHeight w:val="245"/>
        </w:trPr>
        <w:tc>
          <w:tcPr>
            <w:tcW w:w="4137" w:type="dxa"/>
          </w:tcPr>
          <w:p w14:paraId="0C16CD8E" w14:textId="77777777" w:rsidR="00C95B00" w:rsidRPr="00705311" w:rsidRDefault="00C95B00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1D8751C" w14:textId="2C3723C6" w:rsidR="00C95B00" w:rsidRPr="009E555A" w:rsidRDefault="00C95B00" w:rsidP="006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81199AC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64147E7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86" w:type="dxa"/>
            <w:vAlign w:val="bottom"/>
          </w:tcPr>
          <w:p w14:paraId="717062C0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F8946EC" w14:textId="202D8BC4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072D095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vAlign w:val="bottom"/>
          </w:tcPr>
          <w:p w14:paraId="5FB8BFEA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</w:tr>
      <w:tr w:rsidR="00C95B00" w:rsidRPr="009E555A" w14:paraId="66BF7B7F" w14:textId="77777777" w:rsidTr="005F70CA">
        <w:trPr>
          <w:trHeight w:val="245"/>
        </w:trPr>
        <w:tc>
          <w:tcPr>
            <w:tcW w:w="4137" w:type="dxa"/>
          </w:tcPr>
          <w:p w14:paraId="29508DC0" w14:textId="77777777" w:rsidR="00C95B00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125AD6B8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EC0DC3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7D8BF2B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1242"/>
                <w:tab w:val="left" w:pos="1314"/>
              </w:tabs>
              <w:spacing w:after="0" w:line="240" w:lineRule="auto"/>
              <w:ind w:left="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712A997A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A4EDAC1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2AD44A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14:paraId="1C1EDAE0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5B00" w:rsidRPr="009E555A" w14:paraId="76670A0D" w14:textId="77777777" w:rsidTr="005F70CA">
        <w:tc>
          <w:tcPr>
            <w:tcW w:w="4137" w:type="dxa"/>
          </w:tcPr>
          <w:p w14:paraId="5AF192D9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009B7543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EE4A6D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EAA358D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  <w:tab w:val="decimal" w:pos="948"/>
              </w:tabs>
              <w:spacing w:after="0" w:line="240" w:lineRule="auto"/>
              <w:ind w:left="2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D5547D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D17195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A335DCB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A20A0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5B00" w:rsidRPr="009E555A" w14:paraId="45C772FC" w14:textId="77777777" w:rsidTr="005F70CA">
        <w:trPr>
          <w:trHeight w:val="357"/>
        </w:trPr>
        <w:tc>
          <w:tcPr>
            <w:tcW w:w="4137" w:type="dxa"/>
          </w:tcPr>
          <w:p w14:paraId="69F98351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5" w:type="dxa"/>
            <w:shd w:val="clear" w:color="auto" w:fill="auto"/>
          </w:tcPr>
          <w:p w14:paraId="242F982A" w14:textId="7C2DEFC7" w:rsidR="00C95B00" w:rsidRPr="009E555A" w:rsidRDefault="00C03AB9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1,244</w:t>
            </w:r>
          </w:p>
        </w:tc>
        <w:tc>
          <w:tcPr>
            <w:tcW w:w="283" w:type="dxa"/>
          </w:tcPr>
          <w:p w14:paraId="50ED3FA6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8AFAC9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2,240</w:t>
            </w:r>
          </w:p>
        </w:tc>
        <w:tc>
          <w:tcPr>
            <w:tcW w:w="286" w:type="dxa"/>
          </w:tcPr>
          <w:p w14:paraId="467C8B79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2FF7567" w14:textId="63C2155D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47BF19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47ACAEC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5B00" w:rsidRPr="009E555A" w14:paraId="232B2090" w14:textId="77777777" w:rsidTr="005F70CA">
        <w:tc>
          <w:tcPr>
            <w:tcW w:w="4137" w:type="dxa"/>
          </w:tcPr>
          <w:p w14:paraId="0F9310AE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5" w:type="dxa"/>
            <w:shd w:val="clear" w:color="auto" w:fill="auto"/>
          </w:tcPr>
          <w:p w14:paraId="17F3A29A" w14:textId="10E4B94C" w:rsidR="00C95B00" w:rsidRPr="009E555A" w:rsidRDefault="00C03AB9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83" w:type="dxa"/>
          </w:tcPr>
          <w:p w14:paraId="78B1BB0B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191AD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2,768</w:t>
            </w:r>
          </w:p>
        </w:tc>
        <w:tc>
          <w:tcPr>
            <w:tcW w:w="286" w:type="dxa"/>
          </w:tcPr>
          <w:p w14:paraId="1B1E7D48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BB8E80D" w14:textId="392884CD" w:rsidR="00C95B00" w:rsidRPr="009E555A" w:rsidRDefault="00C95B00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67" w:type="dxa"/>
          </w:tcPr>
          <w:p w14:paraId="7FAB4410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5F1811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2,768</w:t>
            </w:r>
          </w:p>
        </w:tc>
      </w:tr>
      <w:tr w:rsidR="00C95B00" w:rsidRPr="009E555A" w14:paraId="685B84CA" w14:textId="77777777" w:rsidTr="005F70CA">
        <w:tc>
          <w:tcPr>
            <w:tcW w:w="4137" w:type="dxa"/>
          </w:tcPr>
          <w:p w14:paraId="488D0CBA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662E224C" w14:textId="6288D239" w:rsidR="00C95B00" w:rsidRPr="009E555A" w:rsidRDefault="00C03AB9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83" w:type="dxa"/>
          </w:tcPr>
          <w:p w14:paraId="12E69893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3780683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286" w:type="dxa"/>
          </w:tcPr>
          <w:p w14:paraId="1E9E9187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441BBE3" w14:textId="377DA101" w:rsidR="00C95B00" w:rsidRPr="009E555A" w:rsidRDefault="00C95B00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67" w:type="dxa"/>
          </w:tcPr>
          <w:p w14:paraId="28D1D71F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5368A12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</w:tr>
      <w:tr w:rsidR="00C95B00" w:rsidRPr="009E555A" w14:paraId="26658048" w14:textId="77777777" w:rsidTr="005F70CA">
        <w:tc>
          <w:tcPr>
            <w:tcW w:w="4137" w:type="dxa"/>
          </w:tcPr>
          <w:p w14:paraId="1A0238B0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995" w:type="dxa"/>
            <w:shd w:val="clear" w:color="auto" w:fill="auto"/>
          </w:tcPr>
          <w:p w14:paraId="624582B7" w14:textId="0CFDCE3E" w:rsidR="00C95B00" w:rsidRPr="009E555A" w:rsidRDefault="00C03AB9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1,925</w:t>
            </w:r>
          </w:p>
        </w:tc>
        <w:tc>
          <w:tcPr>
            <w:tcW w:w="283" w:type="dxa"/>
          </w:tcPr>
          <w:p w14:paraId="1FB48AF6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C43C918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1,880</w:t>
            </w:r>
          </w:p>
        </w:tc>
        <w:tc>
          <w:tcPr>
            <w:tcW w:w="286" w:type="dxa"/>
          </w:tcPr>
          <w:p w14:paraId="7F8693BA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8DE4A11" w14:textId="50E760F6" w:rsidR="00C95B00" w:rsidRPr="009E555A" w:rsidRDefault="00C95B00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1,925</w:t>
            </w:r>
          </w:p>
        </w:tc>
        <w:tc>
          <w:tcPr>
            <w:tcW w:w="267" w:type="dxa"/>
          </w:tcPr>
          <w:p w14:paraId="32CC65FD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66715F65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1,880</w:t>
            </w:r>
          </w:p>
        </w:tc>
      </w:tr>
      <w:tr w:rsidR="00C95B00" w:rsidRPr="009E555A" w14:paraId="07752E35" w14:textId="77777777" w:rsidTr="005F70CA">
        <w:tc>
          <w:tcPr>
            <w:tcW w:w="4137" w:type="dxa"/>
          </w:tcPr>
          <w:p w14:paraId="1EF714CA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5" w:type="dxa"/>
            <w:shd w:val="clear" w:color="auto" w:fill="auto"/>
          </w:tcPr>
          <w:p w14:paraId="07E53991" w14:textId="63F4FE96" w:rsidR="00C95B00" w:rsidRPr="009E555A" w:rsidRDefault="00C03AB9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7FDE1B48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6C98E6C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86" w:type="dxa"/>
          </w:tcPr>
          <w:p w14:paraId="7D69830C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3D55DF1" w14:textId="4E490E0D" w:rsidR="00C95B00" w:rsidRPr="009E555A" w:rsidRDefault="00C95B00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67" w:type="dxa"/>
          </w:tcPr>
          <w:p w14:paraId="3B81C6AF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B00322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</w:tr>
      <w:tr w:rsidR="00C95B00" w:rsidRPr="009E555A" w14:paraId="4F07F7D0" w14:textId="77777777" w:rsidTr="005F70CA">
        <w:tc>
          <w:tcPr>
            <w:tcW w:w="4137" w:type="dxa"/>
          </w:tcPr>
          <w:p w14:paraId="357A6EA9" w14:textId="77777777" w:rsidR="00C95B00" w:rsidRPr="00705311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5" w:type="dxa"/>
            <w:shd w:val="clear" w:color="auto" w:fill="auto"/>
          </w:tcPr>
          <w:p w14:paraId="12F4F8CB" w14:textId="77777777" w:rsidR="00C95B00" w:rsidRDefault="00C95B00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4F42735" w14:textId="28E7736E" w:rsidR="00C03AB9" w:rsidRPr="009E555A" w:rsidRDefault="00C03AB9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14:paraId="1590DF9E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1DF6F30" w14:textId="77777777" w:rsidR="00C95B00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3B96685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286" w:type="dxa"/>
            <w:vAlign w:val="bottom"/>
          </w:tcPr>
          <w:p w14:paraId="1A9ECD51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9375D76" w14:textId="78F87171" w:rsidR="00C95B00" w:rsidRPr="009E555A" w:rsidRDefault="00C95B00" w:rsidP="00F332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67" w:type="dxa"/>
            <w:vAlign w:val="bottom"/>
          </w:tcPr>
          <w:p w14:paraId="3C096B2F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061B27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</w:tr>
      <w:tr w:rsidR="00C95B00" w:rsidRPr="009E555A" w14:paraId="153E3047" w14:textId="77777777" w:rsidTr="005F70CA">
        <w:tc>
          <w:tcPr>
            <w:tcW w:w="4137" w:type="dxa"/>
          </w:tcPr>
          <w:p w14:paraId="7FBAC113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3A8DDFED" w14:textId="54E5E915" w:rsidR="00C95B00" w:rsidRPr="009E555A" w:rsidRDefault="00F33238" w:rsidP="00F3323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283" w:type="dxa"/>
          </w:tcPr>
          <w:p w14:paraId="6FD461D5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BA274F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86" w:type="dxa"/>
          </w:tcPr>
          <w:p w14:paraId="1D82D027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782276" w14:textId="6E24E8B2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1CEEED9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1AADB67A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5B00" w:rsidRPr="009E555A" w14:paraId="5D06D37B" w14:textId="77777777" w:rsidTr="005F70CA">
        <w:tc>
          <w:tcPr>
            <w:tcW w:w="4137" w:type="dxa"/>
          </w:tcPr>
          <w:p w14:paraId="0DCED1FD" w14:textId="77777777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25A813E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1D1969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864D4F1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4F4A0EDF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7295B73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8A62DD5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5A392329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F70CA" w:rsidRPr="009E555A" w14:paraId="22185C41" w14:textId="77777777" w:rsidTr="005F70CA">
        <w:tc>
          <w:tcPr>
            <w:tcW w:w="4137" w:type="dxa"/>
          </w:tcPr>
          <w:p w14:paraId="7E5E1376" w14:textId="77777777" w:rsidR="005F70CA" w:rsidRPr="009E555A" w:rsidRDefault="005F70CA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A1D9AC9" w14:textId="77777777" w:rsidR="005F70CA" w:rsidRPr="009E555A" w:rsidRDefault="005F70CA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C81A36" w14:textId="77777777" w:rsidR="005F70CA" w:rsidRPr="009E555A" w:rsidRDefault="005F70CA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3A279F0" w14:textId="77777777" w:rsidR="005F70CA" w:rsidRPr="009E555A" w:rsidRDefault="005F70CA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</w:tcPr>
          <w:p w14:paraId="0B2CAA62" w14:textId="77777777" w:rsidR="005F70CA" w:rsidRPr="009E555A" w:rsidRDefault="005F70CA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B911BF0" w14:textId="77777777" w:rsidR="005F70CA" w:rsidRPr="009E555A" w:rsidRDefault="005F70CA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8E991B8" w14:textId="77777777" w:rsidR="005F70CA" w:rsidRPr="009E555A" w:rsidRDefault="005F70CA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5387F6EA" w14:textId="77777777" w:rsidR="005F70CA" w:rsidRPr="009E555A" w:rsidRDefault="005F70CA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5B00" w:rsidRPr="009E555A" w14:paraId="39E3A709" w14:textId="77777777" w:rsidTr="005F70CA">
        <w:tc>
          <w:tcPr>
            <w:tcW w:w="4137" w:type="dxa"/>
            <w:shd w:val="clear" w:color="auto" w:fill="auto"/>
          </w:tcPr>
          <w:p w14:paraId="7FC4B087" w14:textId="77777777" w:rsidR="00C95B00" w:rsidRPr="009E555A" w:rsidRDefault="00C95B00" w:rsidP="00C95B00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37B52900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BF2A58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C47B7D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</w:tcPr>
          <w:p w14:paraId="1AC24FA4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B760944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A4E4281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75A2FAB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5B00" w:rsidRPr="009E555A" w14:paraId="54DCEE64" w14:textId="77777777" w:rsidTr="005F70CA">
        <w:tc>
          <w:tcPr>
            <w:tcW w:w="4137" w:type="dxa"/>
            <w:shd w:val="clear" w:color="auto" w:fill="auto"/>
          </w:tcPr>
          <w:p w14:paraId="6D8BDE08" w14:textId="57BF74AB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5" w:type="dxa"/>
            <w:shd w:val="clear" w:color="auto" w:fill="auto"/>
          </w:tcPr>
          <w:p w14:paraId="29D1C9FA" w14:textId="5A93BAB4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14,034</w:t>
            </w:r>
          </w:p>
        </w:tc>
        <w:tc>
          <w:tcPr>
            <w:tcW w:w="283" w:type="dxa"/>
            <w:shd w:val="clear" w:color="auto" w:fill="auto"/>
          </w:tcPr>
          <w:p w14:paraId="703E330A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D3901D1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12,207</w:t>
            </w:r>
          </w:p>
        </w:tc>
        <w:tc>
          <w:tcPr>
            <w:tcW w:w="286" w:type="dxa"/>
            <w:shd w:val="clear" w:color="auto" w:fill="auto"/>
          </w:tcPr>
          <w:p w14:paraId="2F077A15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4CE33239" w14:textId="266290E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14,034</w:t>
            </w:r>
          </w:p>
        </w:tc>
        <w:tc>
          <w:tcPr>
            <w:tcW w:w="267" w:type="dxa"/>
            <w:shd w:val="clear" w:color="auto" w:fill="auto"/>
          </w:tcPr>
          <w:p w14:paraId="430A9032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74A9FB1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12,207</w:t>
            </w:r>
          </w:p>
        </w:tc>
      </w:tr>
      <w:tr w:rsidR="00C95B00" w:rsidRPr="009E555A" w14:paraId="36A82F0C" w14:textId="77777777" w:rsidTr="005F70CA">
        <w:tc>
          <w:tcPr>
            <w:tcW w:w="4137" w:type="dxa"/>
            <w:shd w:val="clear" w:color="auto" w:fill="auto"/>
          </w:tcPr>
          <w:p w14:paraId="3AB248CC" w14:textId="3680D3D9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5" w:type="dxa"/>
            <w:shd w:val="clear" w:color="auto" w:fill="auto"/>
          </w:tcPr>
          <w:p w14:paraId="649F851C" w14:textId="706E77CF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83" w:type="dxa"/>
            <w:shd w:val="clear" w:color="auto" w:fill="auto"/>
          </w:tcPr>
          <w:p w14:paraId="56C27C8E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E313750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531</w:t>
            </w:r>
          </w:p>
        </w:tc>
        <w:tc>
          <w:tcPr>
            <w:tcW w:w="286" w:type="dxa"/>
            <w:shd w:val="clear" w:color="auto" w:fill="auto"/>
          </w:tcPr>
          <w:p w14:paraId="4123EF33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1A9C4A2D" w14:textId="791AB1FC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</w:p>
        </w:tc>
        <w:tc>
          <w:tcPr>
            <w:tcW w:w="267" w:type="dxa"/>
            <w:shd w:val="clear" w:color="auto" w:fill="auto"/>
          </w:tcPr>
          <w:p w14:paraId="78D6613B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35D202D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531</w:t>
            </w:r>
          </w:p>
        </w:tc>
      </w:tr>
      <w:tr w:rsidR="00C95B00" w:rsidRPr="009E555A" w14:paraId="62067223" w14:textId="77777777" w:rsidTr="005F70CA">
        <w:tc>
          <w:tcPr>
            <w:tcW w:w="4137" w:type="dxa"/>
            <w:shd w:val="clear" w:color="auto" w:fill="auto"/>
          </w:tcPr>
          <w:p w14:paraId="6D21AAE2" w14:textId="16C91FD5" w:rsidR="00C95B00" w:rsidRPr="009E555A" w:rsidRDefault="00C95B00" w:rsidP="00C9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shd w:val="clear" w:color="auto" w:fill="auto"/>
          </w:tcPr>
          <w:p w14:paraId="3FA5A3E7" w14:textId="58F73A08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  <w:tc>
          <w:tcPr>
            <w:tcW w:w="283" w:type="dxa"/>
            <w:shd w:val="clear" w:color="auto" w:fill="auto"/>
          </w:tcPr>
          <w:p w14:paraId="508D9BE0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3A1BABD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86" w:type="dxa"/>
            <w:shd w:val="clear" w:color="auto" w:fill="auto"/>
          </w:tcPr>
          <w:p w14:paraId="4E85C0BF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shd w:val="clear" w:color="auto" w:fill="auto"/>
          </w:tcPr>
          <w:p w14:paraId="7C40424A" w14:textId="33936170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  <w:tc>
          <w:tcPr>
            <w:tcW w:w="267" w:type="dxa"/>
            <w:shd w:val="clear" w:color="auto" w:fill="auto"/>
          </w:tcPr>
          <w:p w14:paraId="483C0818" w14:textId="77777777" w:rsidR="00C95B00" w:rsidRPr="009E555A" w:rsidRDefault="00C95B00" w:rsidP="00C95B00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20F5A42" w14:textId="77777777" w:rsidR="00C95B00" w:rsidRPr="009E555A" w:rsidRDefault="00C95B00" w:rsidP="00C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</w:tbl>
    <w:p w14:paraId="2C559297" w14:textId="77777777" w:rsidR="00E24697" w:rsidRPr="00E24697" w:rsidRDefault="00E24697">
      <w:pPr>
        <w:rPr>
          <w:sz w:val="30"/>
          <w:szCs w:val="30"/>
        </w:rPr>
      </w:pP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4140"/>
        <w:gridCol w:w="990"/>
        <w:gridCol w:w="283"/>
        <w:gridCol w:w="1070"/>
        <w:gridCol w:w="273"/>
        <w:gridCol w:w="1079"/>
        <w:gridCol w:w="267"/>
        <w:gridCol w:w="1083"/>
      </w:tblGrid>
      <w:tr w:rsidR="00E24697" w:rsidRPr="009E555A" w14:paraId="04660873" w14:textId="77777777" w:rsidTr="005639F1">
        <w:trPr>
          <w:tblHeader/>
        </w:trPr>
        <w:tc>
          <w:tcPr>
            <w:tcW w:w="4140" w:type="dxa"/>
            <w:shd w:val="clear" w:color="auto" w:fill="auto"/>
          </w:tcPr>
          <w:p w14:paraId="69E57794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232968F8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06ACC3C5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2CDF0F98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697" w:rsidRPr="009E555A" w14:paraId="7C21B29B" w14:textId="77777777" w:rsidTr="005639F1">
        <w:trPr>
          <w:tblHeader/>
        </w:trPr>
        <w:tc>
          <w:tcPr>
            <w:tcW w:w="4140" w:type="dxa"/>
            <w:shd w:val="clear" w:color="auto" w:fill="auto"/>
          </w:tcPr>
          <w:p w14:paraId="595EC92A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14:paraId="2458429A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68FFC876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7BA51C0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shd w:val="clear" w:color="auto" w:fill="auto"/>
          </w:tcPr>
          <w:p w14:paraId="01DF0866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451D5C5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3282C08F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21FE32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4697" w:rsidRPr="009E555A" w14:paraId="58162140" w14:textId="77777777" w:rsidTr="005639F1">
        <w:trPr>
          <w:tblHeader/>
        </w:trPr>
        <w:tc>
          <w:tcPr>
            <w:tcW w:w="4140" w:type="dxa"/>
            <w:shd w:val="clear" w:color="auto" w:fill="auto"/>
          </w:tcPr>
          <w:p w14:paraId="33CDDA79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5" w:type="dxa"/>
            <w:gridSpan w:val="7"/>
            <w:shd w:val="clear" w:color="auto" w:fill="auto"/>
          </w:tcPr>
          <w:p w14:paraId="7B4318AA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4697" w:rsidRPr="009E555A" w14:paraId="0985FC0F" w14:textId="77777777" w:rsidTr="005639F1">
        <w:tc>
          <w:tcPr>
            <w:tcW w:w="4140" w:type="dxa"/>
            <w:shd w:val="clear" w:color="auto" w:fill="auto"/>
          </w:tcPr>
          <w:p w14:paraId="640678E0" w14:textId="77777777" w:rsidR="00E24697" w:rsidRPr="009E555A" w:rsidRDefault="00E24697" w:rsidP="00E2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7582767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BEC8830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C31773F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10B8959D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45066E7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B886E9A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C07FD1C" w14:textId="77777777" w:rsidR="00E24697" w:rsidRPr="009E555A" w:rsidRDefault="00E24697" w:rsidP="00E2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346D" w:rsidRPr="009E555A" w14:paraId="1573B9C8" w14:textId="77777777" w:rsidTr="005639F1">
        <w:tc>
          <w:tcPr>
            <w:tcW w:w="4140" w:type="dxa"/>
            <w:shd w:val="clear" w:color="auto" w:fill="auto"/>
          </w:tcPr>
          <w:p w14:paraId="742379AD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0FFFE4D3" w14:textId="123408FB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FA399B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880F00A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585655A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98E36F7" w14:textId="3FBD627D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</w:t>
            </w:r>
            <w:r w:rsidR="00332E9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7FDF7293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3A3B713B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8,826</w:t>
            </w:r>
          </w:p>
        </w:tc>
      </w:tr>
      <w:tr w:rsidR="00B3346D" w:rsidRPr="009E555A" w14:paraId="7099E054" w14:textId="77777777" w:rsidTr="005639F1">
        <w:tc>
          <w:tcPr>
            <w:tcW w:w="4140" w:type="dxa"/>
            <w:shd w:val="clear" w:color="auto" w:fill="auto"/>
          </w:tcPr>
          <w:p w14:paraId="13AADCDD" w14:textId="77777777" w:rsidR="00B3346D" w:rsidRPr="0064595B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1CE7CE66" w14:textId="71495308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3E5D6CE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36E55B5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ADAD56C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83A73D1" w14:textId="67CE6F3C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10,144</w:t>
            </w:r>
          </w:p>
        </w:tc>
        <w:tc>
          <w:tcPr>
            <w:tcW w:w="267" w:type="dxa"/>
            <w:shd w:val="clear" w:color="auto" w:fill="auto"/>
          </w:tcPr>
          <w:p w14:paraId="1579DBC4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EF0A293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346D" w:rsidRPr="009E555A" w14:paraId="2FC702C5" w14:textId="77777777" w:rsidTr="005639F1">
        <w:tc>
          <w:tcPr>
            <w:tcW w:w="4140" w:type="dxa"/>
            <w:shd w:val="clear" w:color="auto" w:fill="auto"/>
          </w:tcPr>
          <w:p w14:paraId="39D3E619" w14:textId="2E948C73" w:rsidR="00B3346D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112F30AA" w14:textId="25034F8C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6AAC9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96C1DF5" w14:textId="13DCDA51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3C61891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71A96756" w14:textId="1AB0144B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532</w:t>
            </w:r>
          </w:p>
        </w:tc>
        <w:tc>
          <w:tcPr>
            <w:tcW w:w="267" w:type="dxa"/>
            <w:shd w:val="clear" w:color="auto" w:fill="auto"/>
          </w:tcPr>
          <w:p w14:paraId="0AEE4754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233295E" w14:textId="700743EE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3346D" w:rsidRPr="009E555A" w14:paraId="0A4F69E0" w14:textId="77777777" w:rsidTr="005639F1">
        <w:tc>
          <w:tcPr>
            <w:tcW w:w="4140" w:type="dxa"/>
            <w:shd w:val="clear" w:color="auto" w:fill="auto"/>
          </w:tcPr>
          <w:p w14:paraId="5A3FEB54" w14:textId="77777777" w:rsidR="00B3346D" w:rsidRPr="0064595B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133D63F" w14:textId="0B0F683B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AF1BD6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4CB9845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19D3309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6BB9AF0" w14:textId="40FE88DF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105</w:t>
            </w:r>
          </w:p>
        </w:tc>
        <w:tc>
          <w:tcPr>
            <w:tcW w:w="267" w:type="dxa"/>
            <w:shd w:val="clear" w:color="auto" w:fill="auto"/>
          </w:tcPr>
          <w:p w14:paraId="7633CBA4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C18465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346D" w:rsidRPr="009E555A" w14:paraId="70812C52" w14:textId="77777777" w:rsidTr="005639F1">
        <w:tc>
          <w:tcPr>
            <w:tcW w:w="4140" w:type="dxa"/>
            <w:shd w:val="clear" w:color="auto" w:fill="auto"/>
          </w:tcPr>
          <w:p w14:paraId="239D69ED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8F581BC" w14:textId="691E6604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D7F04EE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CECED0F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84F470C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4654EBC" w14:textId="7B31E94E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433</w:t>
            </w:r>
          </w:p>
        </w:tc>
        <w:tc>
          <w:tcPr>
            <w:tcW w:w="267" w:type="dxa"/>
            <w:shd w:val="clear" w:color="auto" w:fill="auto"/>
          </w:tcPr>
          <w:p w14:paraId="3D8A3EB1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B93CF35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</w:tr>
      <w:tr w:rsidR="00B3346D" w:rsidRPr="009E555A" w14:paraId="40D024B9" w14:textId="77777777" w:rsidTr="005639F1">
        <w:tc>
          <w:tcPr>
            <w:tcW w:w="4140" w:type="dxa"/>
            <w:shd w:val="clear" w:color="auto" w:fill="auto"/>
          </w:tcPr>
          <w:p w14:paraId="268E4099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50FC55" w14:textId="4E3C8556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ED1F0C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6CCE4DA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7462B4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4FB4F42" w14:textId="15101354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81C75D5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6E16AEE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346D" w:rsidRPr="009E555A" w14:paraId="75BD9F4A" w14:textId="77777777" w:rsidTr="005639F1">
        <w:tc>
          <w:tcPr>
            <w:tcW w:w="4140" w:type="dxa"/>
            <w:shd w:val="clear" w:color="auto" w:fill="auto"/>
          </w:tcPr>
          <w:p w14:paraId="0C1D9537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F227CF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EE1F52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B344E93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0B749AC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923775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E665387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169F3B96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346D" w:rsidRPr="009E555A" w14:paraId="143CA96F" w14:textId="77777777" w:rsidTr="005639F1">
        <w:tc>
          <w:tcPr>
            <w:tcW w:w="4140" w:type="dxa"/>
            <w:shd w:val="clear" w:color="auto" w:fill="auto"/>
          </w:tcPr>
          <w:p w14:paraId="0694C3C3" w14:textId="77777777" w:rsidR="00B3346D" w:rsidRPr="004A6985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9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1426B64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C2BA29A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109BB80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D6AD0E7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5DCF89F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93AC946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F485047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346D" w:rsidRPr="009E555A" w14:paraId="78343B0C" w14:textId="77777777" w:rsidTr="005639F1">
        <w:tc>
          <w:tcPr>
            <w:tcW w:w="4140" w:type="dxa"/>
            <w:shd w:val="clear" w:color="auto" w:fill="auto"/>
          </w:tcPr>
          <w:p w14:paraId="763CC1B1" w14:textId="77777777" w:rsidR="00B3346D" w:rsidRPr="0064595B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13DF9040" w14:textId="3E90EF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6,991</w:t>
            </w:r>
          </w:p>
        </w:tc>
        <w:tc>
          <w:tcPr>
            <w:tcW w:w="283" w:type="dxa"/>
            <w:shd w:val="clear" w:color="auto" w:fill="auto"/>
          </w:tcPr>
          <w:p w14:paraId="02AD9EED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9B69C00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8B84CB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C723396" w14:textId="65CE4F45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6,991</w:t>
            </w:r>
          </w:p>
        </w:tc>
        <w:tc>
          <w:tcPr>
            <w:tcW w:w="267" w:type="dxa"/>
            <w:shd w:val="clear" w:color="auto" w:fill="auto"/>
          </w:tcPr>
          <w:p w14:paraId="44320B83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EF06A8B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346D" w:rsidRPr="009E555A" w14:paraId="2955E3A7" w14:textId="77777777" w:rsidTr="005639F1">
        <w:tc>
          <w:tcPr>
            <w:tcW w:w="4140" w:type="dxa"/>
            <w:shd w:val="clear" w:color="auto" w:fill="auto"/>
          </w:tcPr>
          <w:p w14:paraId="06CA326D" w14:textId="77777777" w:rsidR="00B3346D" w:rsidRPr="0064595B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15FD24D7" w14:textId="593F7FBF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132,413</w:t>
            </w:r>
          </w:p>
        </w:tc>
        <w:tc>
          <w:tcPr>
            <w:tcW w:w="283" w:type="dxa"/>
            <w:shd w:val="clear" w:color="auto" w:fill="auto"/>
          </w:tcPr>
          <w:p w14:paraId="2B7B0A26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A411691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E0B8C73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C17CE1A" w14:textId="65BF1D7D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132,413</w:t>
            </w:r>
          </w:p>
        </w:tc>
        <w:tc>
          <w:tcPr>
            <w:tcW w:w="267" w:type="dxa"/>
            <w:shd w:val="clear" w:color="auto" w:fill="auto"/>
          </w:tcPr>
          <w:p w14:paraId="784A895E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E84D7C1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346D" w:rsidRPr="009E555A" w14:paraId="1B02CCEF" w14:textId="77777777" w:rsidTr="005639F1">
        <w:tc>
          <w:tcPr>
            <w:tcW w:w="4140" w:type="dxa"/>
            <w:shd w:val="clear" w:color="auto" w:fill="auto"/>
          </w:tcPr>
          <w:p w14:paraId="5F0B3DA8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D493484" w14:textId="7414A238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4,265</w:t>
            </w:r>
          </w:p>
        </w:tc>
        <w:tc>
          <w:tcPr>
            <w:tcW w:w="283" w:type="dxa"/>
            <w:shd w:val="clear" w:color="auto" w:fill="auto"/>
          </w:tcPr>
          <w:p w14:paraId="0C7087AB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4116B2F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6,138</w:t>
            </w:r>
          </w:p>
        </w:tc>
        <w:tc>
          <w:tcPr>
            <w:tcW w:w="273" w:type="dxa"/>
            <w:shd w:val="clear" w:color="auto" w:fill="auto"/>
          </w:tcPr>
          <w:p w14:paraId="3B49CF87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9AB45A3" w14:textId="662ACB5C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4,265</w:t>
            </w:r>
          </w:p>
        </w:tc>
        <w:tc>
          <w:tcPr>
            <w:tcW w:w="267" w:type="dxa"/>
            <w:shd w:val="clear" w:color="auto" w:fill="auto"/>
          </w:tcPr>
          <w:p w14:paraId="5A9B3EA7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10BF6E9A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6,138</w:t>
            </w:r>
          </w:p>
        </w:tc>
      </w:tr>
      <w:tr w:rsidR="00B3346D" w:rsidRPr="009E555A" w14:paraId="3E4B48D2" w14:textId="77777777" w:rsidTr="005639F1">
        <w:tc>
          <w:tcPr>
            <w:tcW w:w="4140" w:type="dxa"/>
            <w:shd w:val="clear" w:color="auto" w:fill="auto"/>
          </w:tcPr>
          <w:p w14:paraId="557CAF23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2B57A20A" w14:textId="56A02465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F028AE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7558D41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191</w:t>
            </w:r>
          </w:p>
        </w:tc>
        <w:tc>
          <w:tcPr>
            <w:tcW w:w="273" w:type="dxa"/>
            <w:shd w:val="clear" w:color="auto" w:fill="auto"/>
          </w:tcPr>
          <w:p w14:paraId="1818BBA0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E2A7C5" w14:textId="12C86E8D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D4ADE5A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5C40D57F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191</w:t>
            </w:r>
          </w:p>
        </w:tc>
      </w:tr>
      <w:tr w:rsidR="00B3346D" w:rsidRPr="009E555A" w14:paraId="7BDE8591" w14:textId="77777777" w:rsidTr="005639F1">
        <w:tc>
          <w:tcPr>
            <w:tcW w:w="4140" w:type="dxa"/>
            <w:shd w:val="clear" w:color="auto" w:fill="auto"/>
          </w:tcPr>
          <w:p w14:paraId="69357867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58F8A2" w14:textId="58A11FD1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474A4C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4FA3196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D4CF127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CC3EB4" w14:textId="2E45E0CE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8E81EB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71AD809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69707C" w:rsidRPr="009E555A" w14:paraId="039A6F9E" w14:textId="77777777" w:rsidTr="005639F1">
        <w:tc>
          <w:tcPr>
            <w:tcW w:w="4140" w:type="dxa"/>
            <w:shd w:val="clear" w:color="auto" w:fill="auto"/>
          </w:tcPr>
          <w:p w14:paraId="59F5D44C" w14:textId="77777777" w:rsidR="0069707C" w:rsidRPr="009E555A" w:rsidRDefault="0069707C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6DE4D5D" w14:textId="77777777" w:rsidR="0069707C" w:rsidRPr="009E555A" w:rsidRDefault="0069707C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94AB5E3" w14:textId="77777777" w:rsidR="0069707C" w:rsidRPr="009E555A" w:rsidRDefault="0069707C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2309BC9" w14:textId="77777777" w:rsidR="0069707C" w:rsidRPr="009E555A" w:rsidRDefault="0069707C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3DD52B16" w14:textId="77777777" w:rsidR="0069707C" w:rsidRPr="009E555A" w:rsidRDefault="0069707C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5E2C641" w14:textId="77777777" w:rsidR="0069707C" w:rsidRPr="009E555A" w:rsidRDefault="0069707C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7DC8E98" w14:textId="77777777" w:rsidR="0069707C" w:rsidRPr="009E555A" w:rsidRDefault="0069707C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3573509" w14:textId="77777777" w:rsidR="0069707C" w:rsidRPr="009E555A" w:rsidRDefault="0069707C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346D" w:rsidRPr="009E555A" w14:paraId="4FFED00F" w14:textId="77777777" w:rsidTr="005639F1">
        <w:tc>
          <w:tcPr>
            <w:tcW w:w="4140" w:type="dxa"/>
            <w:shd w:val="clear" w:color="auto" w:fill="auto"/>
          </w:tcPr>
          <w:p w14:paraId="04E2C30C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A614AED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8415FA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34BF44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3E74D8B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B9689BC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92EF2FF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92D0AA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346D" w:rsidRPr="009E555A" w14:paraId="6A7E3A1B" w14:textId="77777777" w:rsidTr="005639F1">
        <w:tc>
          <w:tcPr>
            <w:tcW w:w="4140" w:type="dxa"/>
            <w:shd w:val="clear" w:color="auto" w:fill="auto"/>
          </w:tcPr>
          <w:p w14:paraId="7D80A131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4AB4DB86" w14:textId="1AA50C50" w:rsidR="00B3346D" w:rsidRPr="009E555A" w:rsidRDefault="00824716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4,314</w:t>
            </w:r>
          </w:p>
        </w:tc>
        <w:tc>
          <w:tcPr>
            <w:tcW w:w="283" w:type="dxa"/>
            <w:shd w:val="clear" w:color="auto" w:fill="auto"/>
          </w:tcPr>
          <w:p w14:paraId="17566DF0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9C443E3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5,695</w:t>
            </w:r>
          </w:p>
        </w:tc>
        <w:tc>
          <w:tcPr>
            <w:tcW w:w="273" w:type="dxa"/>
            <w:shd w:val="clear" w:color="auto" w:fill="auto"/>
          </w:tcPr>
          <w:p w14:paraId="296D420B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F8B6D05" w14:textId="1ED86BEE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2E24E88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EEB789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346D" w:rsidRPr="009E555A" w14:paraId="62F2DB96" w14:textId="77777777" w:rsidTr="005639F1">
        <w:tc>
          <w:tcPr>
            <w:tcW w:w="4140" w:type="dxa"/>
            <w:shd w:val="clear" w:color="auto" w:fill="auto"/>
          </w:tcPr>
          <w:p w14:paraId="07881B51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0B8CAF6C" w14:textId="2BB6C03B" w:rsidR="00B3346D" w:rsidRPr="009E555A" w:rsidRDefault="00824716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83" w:type="dxa"/>
            <w:shd w:val="clear" w:color="auto" w:fill="auto"/>
          </w:tcPr>
          <w:p w14:paraId="2F32702B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05E25C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11,433</w:t>
            </w:r>
          </w:p>
        </w:tc>
        <w:tc>
          <w:tcPr>
            <w:tcW w:w="273" w:type="dxa"/>
            <w:shd w:val="clear" w:color="auto" w:fill="auto"/>
          </w:tcPr>
          <w:p w14:paraId="25C9BADD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7128926" w14:textId="0830C9A4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67" w:type="dxa"/>
            <w:shd w:val="clear" w:color="auto" w:fill="auto"/>
          </w:tcPr>
          <w:p w14:paraId="2D2460FB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14:paraId="67A93F6B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11,433</w:t>
            </w:r>
          </w:p>
        </w:tc>
      </w:tr>
      <w:tr w:rsidR="00B3346D" w:rsidRPr="009E555A" w14:paraId="465A9341" w14:textId="77777777" w:rsidTr="005639F1">
        <w:tc>
          <w:tcPr>
            <w:tcW w:w="4140" w:type="dxa"/>
            <w:shd w:val="clear" w:color="auto" w:fill="auto"/>
          </w:tcPr>
          <w:p w14:paraId="19DF0307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1B83EED9" w14:textId="2617A2C7" w:rsidR="00B3346D" w:rsidRPr="009E555A" w:rsidRDefault="00824716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83" w:type="dxa"/>
            <w:shd w:val="clear" w:color="auto" w:fill="auto"/>
          </w:tcPr>
          <w:p w14:paraId="2F6EC35D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499A08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</w:p>
        </w:tc>
        <w:tc>
          <w:tcPr>
            <w:tcW w:w="273" w:type="dxa"/>
            <w:shd w:val="clear" w:color="auto" w:fill="auto"/>
          </w:tcPr>
          <w:p w14:paraId="6DA6F72D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965641F" w14:textId="7CD0F61B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67" w:type="dxa"/>
            <w:shd w:val="clear" w:color="auto" w:fill="auto"/>
          </w:tcPr>
          <w:p w14:paraId="01BECCF6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FC9A8BA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</w:p>
        </w:tc>
      </w:tr>
      <w:tr w:rsidR="0069707C" w:rsidRPr="009E555A" w14:paraId="3B4E5067" w14:textId="77777777" w:rsidTr="0005792F">
        <w:tc>
          <w:tcPr>
            <w:tcW w:w="4140" w:type="dxa"/>
            <w:shd w:val="clear" w:color="auto" w:fill="auto"/>
          </w:tcPr>
          <w:p w14:paraId="43CF2EE6" w14:textId="7C0A0C7A" w:rsidR="0069707C" w:rsidRPr="009E555A" w:rsidRDefault="0069707C" w:rsidP="0005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990" w:type="dxa"/>
            <w:shd w:val="clear" w:color="auto" w:fill="auto"/>
          </w:tcPr>
          <w:p w14:paraId="7E470524" w14:textId="77777777" w:rsidR="0069707C" w:rsidRPr="009E555A" w:rsidRDefault="0069707C" w:rsidP="0005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59D433F" w14:textId="77777777" w:rsidR="0069707C" w:rsidRPr="009E555A" w:rsidRDefault="0069707C" w:rsidP="0005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D298374" w14:textId="77777777" w:rsidR="0069707C" w:rsidRPr="009E555A" w:rsidRDefault="0069707C" w:rsidP="0005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3CA4E27E" w14:textId="77777777" w:rsidR="0069707C" w:rsidRPr="009E555A" w:rsidRDefault="0069707C" w:rsidP="0005792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C91BE3D" w14:textId="77777777" w:rsidR="0069707C" w:rsidRPr="009E555A" w:rsidRDefault="0069707C" w:rsidP="0005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E3BE20F" w14:textId="77777777" w:rsidR="0069707C" w:rsidRPr="009E555A" w:rsidRDefault="0069707C" w:rsidP="0005792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A5C2041" w14:textId="77777777" w:rsidR="0069707C" w:rsidRPr="009E555A" w:rsidRDefault="0069707C" w:rsidP="0005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346D" w:rsidRPr="009E555A" w14:paraId="1AC4E82D" w14:textId="77777777" w:rsidTr="005639F1">
        <w:tc>
          <w:tcPr>
            <w:tcW w:w="4140" w:type="dxa"/>
            <w:shd w:val="clear" w:color="auto" w:fill="auto"/>
          </w:tcPr>
          <w:p w14:paraId="1BD0117D" w14:textId="77777777" w:rsidR="00B3346D" w:rsidRPr="009E555A" w:rsidRDefault="00B3346D" w:rsidP="00B33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183B98F7" w14:textId="4F1BADD5" w:rsidR="00B3346D" w:rsidRPr="009E555A" w:rsidRDefault="00824716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5,745</w:t>
            </w:r>
          </w:p>
        </w:tc>
        <w:tc>
          <w:tcPr>
            <w:tcW w:w="283" w:type="dxa"/>
            <w:shd w:val="clear" w:color="auto" w:fill="auto"/>
          </w:tcPr>
          <w:p w14:paraId="41680A2E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F5B675E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5,594</w:t>
            </w:r>
          </w:p>
        </w:tc>
        <w:tc>
          <w:tcPr>
            <w:tcW w:w="273" w:type="dxa"/>
            <w:shd w:val="clear" w:color="auto" w:fill="auto"/>
          </w:tcPr>
          <w:p w14:paraId="00996721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81618A2" w14:textId="33DA40A4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5,745</w:t>
            </w:r>
          </w:p>
        </w:tc>
        <w:tc>
          <w:tcPr>
            <w:tcW w:w="267" w:type="dxa"/>
            <w:shd w:val="clear" w:color="auto" w:fill="auto"/>
          </w:tcPr>
          <w:p w14:paraId="22BBC8CF" w14:textId="77777777" w:rsidR="00B3346D" w:rsidRPr="009E555A" w:rsidRDefault="00B3346D" w:rsidP="00B3346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191376E5" w14:textId="77777777" w:rsidR="00B3346D" w:rsidRPr="009E555A" w:rsidRDefault="00B3346D" w:rsidP="00B33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5,594</w:t>
            </w:r>
          </w:p>
        </w:tc>
      </w:tr>
      <w:tr w:rsidR="00824716" w:rsidRPr="009E555A" w14:paraId="608F69DF" w14:textId="77777777" w:rsidTr="005639F1">
        <w:tc>
          <w:tcPr>
            <w:tcW w:w="4140" w:type="dxa"/>
            <w:shd w:val="clear" w:color="auto" w:fill="auto"/>
          </w:tcPr>
          <w:p w14:paraId="0F0BD24A" w14:textId="77777777" w:rsidR="00824716" w:rsidRPr="009E555A" w:rsidRDefault="00824716" w:rsidP="008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538F2B19" w14:textId="75648BF4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367547D8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C51FEE3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3" w:type="dxa"/>
            <w:shd w:val="clear" w:color="auto" w:fill="auto"/>
          </w:tcPr>
          <w:p w14:paraId="00AC2701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61115A" w14:textId="0CB2BACC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11E3882F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0EC33E3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</w:tr>
      <w:tr w:rsidR="00824716" w:rsidRPr="009E555A" w14:paraId="6A48710C" w14:textId="77777777" w:rsidTr="00EB5AB0">
        <w:tc>
          <w:tcPr>
            <w:tcW w:w="4140" w:type="dxa"/>
            <w:shd w:val="clear" w:color="auto" w:fill="auto"/>
          </w:tcPr>
          <w:p w14:paraId="78DD8B1E" w14:textId="77777777" w:rsidR="00824716" w:rsidRPr="009E555A" w:rsidRDefault="00824716" w:rsidP="008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2EE872" w14:textId="5B19A97E" w:rsidR="00824716" w:rsidRPr="009E555A" w:rsidRDefault="00A916A3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14:paraId="309842A5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C4176A0" w14:textId="77777777" w:rsidR="00824716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670CB4A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033B6B1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AF471DB" w14:textId="1882DE5F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C091F6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AC5512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</w:tr>
      <w:tr w:rsidR="00824716" w:rsidRPr="009E555A" w14:paraId="3C93F8A5" w14:textId="77777777" w:rsidTr="005639F1">
        <w:tc>
          <w:tcPr>
            <w:tcW w:w="4140" w:type="dxa"/>
            <w:shd w:val="clear" w:color="auto" w:fill="auto"/>
          </w:tcPr>
          <w:p w14:paraId="7825CD92" w14:textId="77777777" w:rsidR="00824716" w:rsidRPr="009E555A" w:rsidRDefault="00824716" w:rsidP="008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5D4C4FAD" w14:textId="392DAB28" w:rsidR="00824716" w:rsidRPr="009E555A" w:rsidRDefault="0088469A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179</w:t>
            </w:r>
          </w:p>
        </w:tc>
        <w:tc>
          <w:tcPr>
            <w:tcW w:w="283" w:type="dxa"/>
            <w:shd w:val="clear" w:color="auto" w:fill="auto"/>
          </w:tcPr>
          <w:p w14:paraId="53998094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2E69AB6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273" w:type="dxa"/>
            <w:shd w:val="clear" w:color="auto" w:fill="auto"/>
          </w:tcPr>
          <w:p w14:paraId="23CA1601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ABAEEB2" w14:textId="6F99B036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063DD56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22EE855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24716" w:rsidRPr="0069707C" w14:paraId="07D2FAC7" w14:textId="77777777" w:rsidTr="005639F1">
        <w:tc>
          <w:tcPr>
            <w:tcW w:w="4140" w:type="dxa"/>
            <w:shd w:val="clear" w:color="auto" w:fill="auto"/>
          </w:tcPr>
          <w:p w14:paraId="13B69DC6" w14:textId="77777777" w:rsidR="00824716" w:rsidRPr="0069707C" w:rsidRDefault="00824716" w:rsidP="00824716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CF6183" w14:textId="77777777" w:rsidR="00824716" w:rsidRPr="0069707C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31DCBB5A" w14:textId="77777777" w:rsidR="00824716" w:rsidRPr="0069707C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7C0C4096" w14:textId="77777777" w:rsidR="00824716" w:rsidRPr="0069707C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</w:tcPr>
          <w:p w14:paraId="7D16B2F9" w14:textId="77777777" w:rsidR="00824716" w:rsidRPr="0069707C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6ADCFDA7" w14:textId="77777777" w:rsidR="00824716" w:rsidRPr="0069707C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</w:tcPr>
          <w:p w14:paraId="3AFBF1F8" w14:textId="77777777" w:rsidR="00824716" w:rsidRPr="0069707C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0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E7E8C23" w14:textId="77777777" w:rsidR="00824716" w:rsidRPr="0069707C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24716" w:rsidRPr="009E555A" w14:paraId="1CEB2512" w14:textId="77777777" w:rsidTr="005639F1">
        <w:tc>
          <w:tcPr>
            <w:tcW w:w="4140" w:type="dxa"/>
            <w:shd w:val="clear" w:color="auto" w:fill="auto"/>
          </w:tcPr>
          <w:p w14:paraId="43EB52AC" w14:textId="77777777" w:rsidR="00824716" w:rsidRPr="009E555A" w:rsidRDefault="00824716" w:rsidP="00824716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5CF7B09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3AFC6FB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9718CA9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42E0470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46D1CC0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8F49FFB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BAA3CCC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4716" w:rsidRPr="009E555A" w14:paraId="29257DE5" w14:textId="77777777" w:rsidTr="005639F1">
        <w:tc>
          <w:tcPr>
            <w:tcW w:w="4140" w:type="dxa"/>
            <w:shd w:val="clear" w:color="auto" w:fill="auto"/>
          </w:tcPr>
          <w:p w14:paraId="03F9D78B" w14:textId="2F045C93" w:rsidR="00824716" w:rsidRPr="009E555A" w:rsidRDefault="00824716" w:rsidP="008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นและอื่นๆ</w:t>
            </w:r>
          </w:p>
        </w:tc>
        <w:tc>
          <w:tcPr>
            <w:tcW w:w="990" w:type="dxa"/>
            <w:shd w:val="clear" w:color="auto" w:fill="auto"/>
          </w:tcPr>
          <w:p w14:paraId="22CEA539" w14:textId="43038652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42,392</w:t>
            </w:r>
          </w:p>
        </w:tc>
        <w:tc>
          <w:tcPr>
            <w:tcW w:w="283" w:type="dxa"/>
            <w:shd w:val="clear" w:color="auto" w:fill="auto"/>
          </w:tcPr>
          <w:p w14:paraId="6CA5383F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96BC01A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36,942</w:t>
            </w:r>
          </w:p>
        </w:tc>
        <w:tc>
          <w:tcPr>
            <w:tcW w:w="273" w:type="dxa"/>
            <w:shd w:val="clear" w:color="auto" w:fill="auto"/>
          </w:tcPr>
          <w:p w14:paraId="55B5589F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915A7ED" w14:textId="1C158DFB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42,392</w:t>
            </w:r>
          </w:p>
        </w:tc>
        <w:tc>
          <w:tcPr>
            <w:tcW w:w="267" w:type="dxa"/>
            <w:shd w:val="clear" w:color="auto" w:fill="auto"/>
          </w:tcPr>
          <w:p w14:paraId="3ED7F29C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7D831765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36,942</w:t>
            </w:r>
          </w:p>
        </w:tc>
      </w:tr>
      <w:tr w:rsidR="00824716" w:rsidRPr="009E555A" w14:paraId="756CFB7D" w14:textId="77777777" w:rsidTr="005639F1">
        <w:tc>
          <w:tcPr>
            <w:tcW w:w="4140" w:type="dxa"/>
            <w:shd w:val="clear" w:color="auto" w:fill="auto"/>
          </w:tcPr>
          <w:p w14:paraId="1E5B8BF1" w14:textId="27982151" w:rsidR="00824716" w:rsidRPr="009E555A" w:rsidRDefault="00824716" w:rsidP="008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0" w:type="dxa"/>
            <w:shd w:val="clear" w:color="auto" w:fill="auto"/>
          </w:tcPr>
          <w:p w14:paraId="3914568C" w14:textId="7944E063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1,635</w:t>
            </w:r>
          </w:p>
        </w:tc>
        <w:tc>
          <w:tcPr>
            <w:tcW w:w="283" w:type="dxa"/>
            <w:shd w:val="clear" w:color="auto" w:fill="auto"/>
          </w:tcPr>
          <w:p w14:paraId="5C4902F6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80389DB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1,537</w:t>
            </w:r>
          </w:p>
        </w:tc>
        <w:tc>
          <w:tcPr>
            <w:tcW w:w="273" w:type="dxa"/>
            <w:shd w:val="clear" w:color="auto" w:fill="auto"/>
          </w:tcPr>
          <w:p w14:paraId="3ACC8561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25A697" w14:textId="5E39F035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1,635</w:t>
            </w:r>
          </w:p>
        </w:tc>
        <w:tc>
          <w:tcPr>
            <w:tcW w:w="267" w:type="dxa"/>
            <w:shd w:val="clear" w:color="auto" w:fill="auto"/>
          </w:tcPr>
          <w:p w14:paraId="6674CC37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29CB4042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1,537</w:t>
            </w:r>
          </w:p>
        </w:tc>
      </w:tr>
      <w:tr w:rsidR="00824716" w:rsidRPr="009E555A" w14:paraId="774C0610" w14:textId="77777777" w:rsidTr="005639F1">
        <w:tc>
          <w:tcPr>
            <w:tcW w:w="4140" w:type="dxa"/>
            <w:shd w:val="clear" w:color="auto" w:fill="auto"/>
          </w:tcPr>
          <w:p w14:paraId="70F8F09B" w14:textId="3073B709" w:rsidR="00824716" w:rsidRPr="009E555A" w:rsidRDefault="00824716" w:rsidP="008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shd w:val="clear" w:color="auto" w:fill="auto"/>
          </w:tcPr>
          <w:p w14:paraId="19335070" w14:textId="626125AE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2,280</w:t>
            </w:r>
          </w:p>
        </w:tc>
        <w:tc>
          <w:tcPr>
            <w:tcW w:w="283" w:type="dxa"/>
            <w:shd w:val="clear" w:color="auto" w:fill="auto"/>
          </w:tcPr>
          <w:p w14:paraId="60A1A257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3DDD2A6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3,251</w:t>
            </w:r>
          </w:p>
        </w:tc>
        <w:tc>
          <w:tcPr>
            <w:tcW w:w="273" w:type="dxa"/>
            <w:shd w:val="clear" w:color="auto" w:fill="auto"/>
          </w:tcPr>
          <w:p w14:paraId="5FE70B7C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DB08471" w14:textId="7D339C8B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2,280</w:t>
            </w:r>
          </w:p>
        </w:tc>
        <w:tc>
          <w:tcPr>
            <w:tcW w:w="267" w:type="dxa"/>
            <w:shd w:val="clear" w:color="auto" w:fill="auto"/>
          </w:tcPr>
          <w:p w14:paraId="37D5A836" w14:textId="77777777" w:rsidR="00824716" w:rsidRPr="009E555A" w:rsidRDefault="00824716" w:rsidP="00824716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1AA2EC32" w14:textId="77777777" w:rsidR="00824716" w:rsidRPr="009E555A" w:rsidRDefault="00824716" w:rsidP="00824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3,251</w:t>
            </w:r>
          </w:p>
        </w:tc>
      </w:tr>
    </w:tbl>
    <w:p w14:paraId="3A919417" w14:textId="77777777" w:rsidR="0098094B" w:rsidRPr="0069707C" w:rsidRDefault="0098094B" w:rsidP="0098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="Angsana New" w:hAnsi="Angsana New"/>
          <w:sz w:val="20"/>
          <w:szCs w:val="20"/>
        </w:rPr>
      </w:pPr>
    </w:p>
    <w:p w14:paraId="7DEB0EFE" w14:textId="54212F56" w:rsidR="00BA43C4" w:rsidRDefault="00BA43C4" w:rsidP="00BA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43C4">
        <w:rPr>
          <w:rFonts w:ascii="Angsana New" w:hAnsi="Angsana New"/>
          <w:sz w:val="30"/>
          <w:szCs w:val="30"/>
          <w:cs/>
        </w:rPr>
        <w:t>รายการ</w:t>
      </w:r>
      <w:r w:rsidR="005F70CA">
        <w:rPr>
          <w:rFonts w:ascii="Angsana New" w:hAnsi="Angsana New" w:hint="cs"/>
          <w:sz w:val="30"/>
          <w:szCs w:val="30"/>
          <w:cs/>
        </w:rPr>
        <w:t>ซื้อและ</w:t>
      </w:r>
      <w:r w:rsidRPr="00BA43C4">
        <w:rPr>
          <w:rFonts w:ascii="Angsana New" w:hAnsi="Angsana New"/>
          <w:sz w:val="30"/>
          <w:szCs w:val="30"/>
          <w:cs/>
        </w:rPr>
        <w:t>ขายระหว่างกัน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8E1296">
        <w:rPr>
          <w:rFonts w:ascii="Angsana New" w:hAnsi="Angsana New" w:hint="cs"/>
          <w:sz w:val="30"/>
          <w:szCs w:val="30"/>
          <w:cs/>
        </w:rPr>
        <w:t>บริษัทร่วม</w:t>
      </w:r>
      <w:r w:rsidRPr="00BA43C4">
        <w:rPr>
          <w:rFonts w:ascii="Angsana New" w:hAnsi="Angsana New"/>
          <w:sz w:val="30"/>
          <w:szCs w:val="30"/>
          <w:cs/>
        </w:rPr>
        <w:t>ที่แสดงไว้</w:t>
      </w:r>
      <w:r w:rsidRPr="00F60556">
        <w:rPr>
          <w:rFonts w:ascii="Angsana New" w:hAnsi="Angsana New"/>
          <w:sz w:val="30"/>
          <w:szCs w:val="30"/>
          <w:cs/>
        </w:rPr>
        <w:t>ข้างต้น ไม่รวมรายการ</w:t>
      </w:r>
      <w:r w:rsidRPr="00F60556">
        <w:rPr>
          <w:rFonts w:ascii="Angsana New" w:hAnsi="Angsana New" w:hint="cs"/>
          <w:sz w:val="30"/>
          <w:szCs w:val="30"/>
          <w:cs/>
        </w:rPr>
        <w:t>ที่บริษัท</w:t>
      </w:r>
      <w:r w:rsidR="003D73E8" w:rsidRPr="00F60556">
        <w:rPr>
          <w:rFonts w:ascii="Angsana New" w:hAnsi="Angsana New" w:hint="cs"/>
          <w:sz w:val="30"/>
          <w:szCs w:val="30"/>
          <w:cs/>
        </w:rPr>
        <w:t>เป็นผู้รับจ้างผลิต และ</w:t>
      </w:r>
      <w:r w:rsidR="00AE5CEF">
        <w:rPr>
          <w:rFonts w:ascii="Angsana New" w:hAnsi="Angsana New"/>
          <w:sz w:val="30"/>
          <w:szCs w:val="30"/>
          <w:cs/>
        </w:rPr>
        <w:br/>
      </w:r>
      <w:r w:rsidR="003D73E8" w:rsidRPr="00F60556">
        <w:rPr>
          <w:rFonts w:ascii="Angsana New" w:hAnsi="Angsana New" w:hint="cs"/>
          <w:sz w:val="30"/>
          <w:szCs w:val="30"/>
          <w:cs/>
        </w:rPr>
        <w:t>เป็นผู้จัดจำหน่ายสินค้าให้กับ</w:t>
      </w:r>
      <w:r w:rsidRPr="00F60556">
        <w:rPr>
          <w:rFonts w:ascii="Angsana New" w:hAnsi="Angsana New" w:hint="cs"/>
          <w:sz w:val="30"/>
          <w:szCs w:val="30"/>
          <w:cs/>
        </w:rPr>
        <w:t>บริษัทร่วม</w:t>
      </w:r>
      <w:r w:rsidRPr="00F60556">
        <w:rPr>
          <w:rFonts w:ascii="Angsana New" w:hAnsi="Angsana New"/>
          <w:sz w:val="30"/>
          <w:szCs w:val="30"/>
          <w:cs/>
        </w:rPr>
        <w:t>ทางอ้อมแห่งหนึ่ง</w:t>
      </w:r>
      <w:r w:rsidR="00AE5CEF" w:rsidRPr="00BA43C4">
        <w:rPr>
          <w:rFonts w:ascii="Angsana New" w:hAnsi="Angsana New"/>
          <w:sz w:val="30"/>
          <w:szCs w:val="30"/>
          <w:cs/>
        </w:rPr>
        <w:t>สำหรับงวด</w:t>
      </w:r>
      <w:r w:rsidR="00AE5CEF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AE5CEF" w:rsidRPr="00BA43C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E5CEF">
        <w:rPr>
          <w:rFonts w:ascii="Angsana New" w:hAnsi="Angsana New"/>
          <w:sz w:val="30"/>
          <w:szCs w:val="30"/>
          <w:cs/>
        </w:rPr>
        <w:br/>
      </w:r>
      <w:r w:rsidR="00AE5CEF">
        <w:rPr>
          <w:rFonts w:ascii="Angsana New" w:hAnsi="Angsana New" w:hint="cs"/>
          <w:sz w:val="30"/>
          <w:szCs w:val="30"/>
          <w:cs/>
        </w:rPr>
        <w:t>30 กันยายน 2562</w:t>
      </w:r>
      <w:r w:rsidR="00AE5CEF">
        <w:rPr>
          <w:rFonts w:ascii="Angsana New" w:hAnsi="Angsana New" w:hint="cs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เป็นจำนวน</w:t>
      </w:r>
      <w:r w:rsidR="00AE5CEF">
        <w:rPr>
          <w:rFonts w:ascii="Angsana New" w:hAnsi="Angsana New" w:hint="cs"/>
          <w:sz w:val="30"/>
          <w:szCs w:val="30"/>
          <w:cs/>
        </w:rPr>
        <w:t>เงิน</w:t>
      </w:r>
      <w:r w:rsidRPr="00F60556">
        <w:rPr>
          <w:rFonts w:ascii="Angsana New" w:hAnsi="Angsana New"/>
          <w:sz w:val="30"/>
          <w:szCs w:val="30"/>
          <w:cs/>
        </w:rPr>
        <w:t xml:space="preserve"> </w:t>
      </w:r>
      <w:r w:rsidR="00FC5EAB">
        <w:rPr>
          <w:rFonts w:ascii="Angsana New" w:hAnsi="Angsana New"/>
          <w:sz w:val="30"/>
          <w:szCs w:val="30"/>
        </w:rPr>
        <w:t>32.28</w:t>
      </w:r>
      <w:r w:rsidRPr="00F60556">
        <w:rPr>
          <w:rFonts w:ascii="Angsana New" w:hAnsi="Angsana New" w:hint="cs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ล้าน</w:t>
      </w:r>
      <w:r w:rsidRPr="00FC5EAB">
        <w:rPr>
          <w:rFonts w:ascii="Angsana New" w:hAnsi="Angsana New"/>
          <w:sz w:val="30"/>
          <w:szCs w:val="30"/>
          <w:cs/>
        </w:rPr>
        <w:t xml:space="preserve">บาท </w:t>
      </w:r>
      <w:r w:rsidR="00AB0C10" w:rsidRPr="00FC5EA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C5EAB">
        <w:rPr>
          <w:rFonts w:ascii="Angsana New" w:hAnsi="Angsana New"/>
          <w:sz w:val="30"/>
          <w:szCs w:val="30"/>
        </w:rPr>
        <w:t>108.38</w:t>
      </w:r>
      <w:r w:rsidR="00AB0C10" w:rsidRPr="00F60556">
        <w:rPr>
          <w:rFonts w:ascii="Angsana New" w:hAnsi="Angsana New"/>
          <w:sz w:val="30"/>
          <w:szCs w:val="30"/>
        </w:rPr>
        <w:t xml:space="preserve"> </w:t>
      </w:r>
      <w:r w:rsidR="00AB0C10" w:rsidRPr="00F60556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3DAB21E8" w14:textId="77777777" w:rsidR="00BA43C4" w:rsidRPr="0069707C" w:rsidRDefault="00BA43C4" w:rsidP="00BA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69409007" w14:textId="77777777" w:rsidR="00D650E2" w:rsidRPr="009E555A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E600CE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FA7F85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AE1126" w:rsidRPr="00973A54">
        <w:rPr>
          <w:rFonts w:ascii="Angsana New" w:hAnsi="Angsana New"/>
          <w:spacing w:val="-2"/>
          <w:sz w:val="30"/>
          <w:szCs w:val="30"/>
        </w:rPr>
        <w:t xml:space="preserve"> </w:t>
      </w:r>
      <w:r w:rsidR="00AE1126">
        <w:rPr>
          <w:rFonts w:ascii="Angsana New" w:hAnsi="Angsana New"/>
          <w:sz w:val="30"/>
          <w:szCs w:val="30"/>
        </w:rPr>
        <w:t>256</w:t>
      </w:r>
      <w:r w:rsidR="00E8282F" w:rsidRPr="00E8282F">
        <w:rPr>
          <w:rFonts w:ascii="Angsana New" w:hAnsi="Angsana New" w:hint="cs"/>
          <w:sz w:val="30"/>
          <w:szCs w:val="30"/>
        </w:rPr>
        <w:t>2</w:t>
      </w:r>
      <w:r w:rsidR="00DD14F9" w:rsidRPr="009E555A">
        <w:rPr>
          <w:rFonts w:ascii="Angsana New" w:hAnsi="Angsana New"/>
          <w:sz w:val="30"/>
          <w:szCs w:val="30"/>
          <w:cs/>
        </w:rPr>
        <w:t xml:space="preserve"> และ </w:t>
      </w:r>
      <w:r w:rsidR="006F18F0" w:rsidRPr="009E555A">
        <w:rPr>
          <w:rFonts w:ascii="Angsana New" w:hAnsi="Angsana New"/>
          <w:sz w:val="30"/>
          <w:szCs w:val="30"/>
        </w:rPr>
        <w:t>31</w:t>
      </w:r>
      <w:r w:rsidRPr="009E555A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9E555A">
        <w:rPr>
          <w:rFonts w:ascii="Angsana New" w:hAnsi="Angsana New"/>
          <w:sz w:val="30"/>
          <w:szCs w:val="30"/>
          <w:cs/>
        </w:rPr>
        <w:t xml:space="preserve"> </w:t>
      </w:r>
      <w:r w:rsidR="00AE1126">
        <w:rPr>
          <w:rFonts w:ascii="Angsana New" w:hAnsi="Angsana New"/>
          <w:sz w:val="30"/>
          <w:szCs w:val="30"/>
        </w:rPr>
        <w:t>256</w:t>
      </w:r>
      <w:r w:rsidR="00E8282F" w:rsidRPr="00E8282F">
        <w:rPr>
          <w:rFonts w:ascii="Angsana New" w:hAnsi="Angsana New" w:hint="cs"/>
          <w:sz w:val="30"/>
          <w:szCs w:val="30"/>
        </w:rPr>
        <w:t>1</w:t>
      </w:r>
      <w:r w:rsidR="00DD14F9" w:rsidRPr="009E555A">
        <w:rPr>
          <w:rFonts w:ascii="Angsana New" w:hAnsi="Angsana New"/>
          <w:sz w:val="30"/>
          <w:szCs w:val="30"/>
          <w:cs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มีดังนี้</w:t>
      </w:r>
    </w:p>
    <w:p w14:paraId="6CE25912" w14:textId="77777777" w:rsidR="00131B70" w:rsidRPr="0069707C" w:rsidRDefault="00131B70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  <w:highlight w:val="green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76"/>
        <w:gridCol w:w="268"/>
        <w:gridCol w:w="1190"/>
        <w:gridCol w:w="268"/>
        <w:gridCol w:w="1062"/>
        <w:gridCol w:w="268"/>
        <w:gridCol w:w="20"/>
        <w:gridCol w:w="1071"/>
        <w:gridCol w:w="87"/>
      </w:tblGrid>
      <w:tr w:rsidR="00FA7F85" w:rsidRPr="00E6495E" w14:paraId="1793979E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42800365" w14:textId="77777777" w:rsidR="00CD27E5" w:rsidRPr="00E6495E" w:rsidRDefault="00CD27E5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0F4245"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F4245"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</w:tcPr>
          <w:p w14:paraId="440F1D45" w14:textId="77777777" w:rsidR="00CD27E5" w:rsidRPr="00E6495E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2E2C945" w14:textId="77777777" w:rsidR="00CD27E5" w:rsidRPr="00E6495E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4"/>
          </w:tcPr>
          <w:p w14:paraId="21501072" w14:textId="77777777" w:rsidR="00CD27E5" w:rsidRPr="00E6495E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82" w:rsidRPr="00E6495E" w14:paraId="732AC7EB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142C56B4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406E3C1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14:paraId="175C049C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0298F91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31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5757EAD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8973E2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14:paraId="4F2F986A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FF70940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31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4482" w:rsidRPr="00E6495E" w14:paraId="031891C7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4B448353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E6ED1DC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C759C12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6F12C63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4D40C79A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363F87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12FFD0D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90BC1D9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7F85" w:rsidRPr="00E6495E" w14:paraId="51FA88C7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609D4101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8"/>
          </w:tcPr>
          <w:p w14:paraId="0BD3A8AC" w14:textId="77777777" w:rsidR="00FA7F85" w:rsidRPr="00E6495E" w:rsidRDefault="00FA7F85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482" w:rsidRPr="00E6495E" w14:paraId="165B8800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135E2046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08D913" w14:textId="77777777" w:rsidR="00FA7F85" w:rsidRPr="00E6495E" w:rsidRDefault="00FA7F85" w:rsidP="00FA7F8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</w:tcPr>
          <w:p w14:paraId="777C77DA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7D0EF11C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4144B662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vAlign w:val="bottom"/>
          </w:tcPr>
          <w:p w14:paraId="0415A725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4DB9EC3D" w14:textId="77777777" w:rsidR="00FA7F85" w:rsidRPr="00E6495E" w:rsidRDefault="00FA7F85" w:rsidP="00FA7F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0A8CA08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CE4482" w:rsidRPr="00E6495E" w14:paraId="6F51FC26" w14:textId="77777777" w:rsidTr="0069707C">
        <w:trPr>
          <w:gridAfter w:val="1"/>
          <w:wAfter w:w="47" w:type="pct"/>
          <w:trHeight w:val="80"/>
        </w:trPr>
        <w:tc>
          <w:tcPr>
            <w:tcW w:w="2130" w:type="pct"/>
          </w:tcPr>
          <w:p w14:paraId="507D1B7A" w14:textId="77777777" w:rsidR="00FA7F85" w:rsidRPr="00E6495E" w:rsidRDefault="00FA7F85" w:rsidP="00FA7F8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E6495E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81" w:type="pct"/>
            <w:shd w:val="clear" w:color="auto" w:fill="auto"/>
          </w:tcPr>
          <w:p w14:paraId="6A93E8FD" w14:textId="666B4D8D" w:rsidR="00FA7F85" w:rsidRPr="00E6495E" w:rsidRDefault="0077317E" w:rsidP="00FA7F8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5E31AA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03A414FD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C5D34D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847FCF3" w14:textId="592CD116" w:rsidR="00FA7F85" w:rsidRPr="00E6495E" w:rsidRDefault="004601A5" w:rsidP="00FA7F8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1,697</w:t>
            </w:r>
          </w:p>
        </w:tc>
        <w:tc>
          <w:tcPr>
            <w:tcW w:w="145" w:type="pct"/>
          </w:tcPr>
          <w:p w14:paraId="2CBFD729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6AE146A" w14:textId="77777777" w:rsidR="00FA7F85" w:rsidRPr="00E6495E" w:rsidRDefault="00FA7F85" w:rsidP="00CE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</w:tr>
      <w:tr w:rsidR="00CE4482" w:rsidRPr="0069707C" w14:paraId="0EFAF75C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37432F3F" w14:textId="77777777" w:rsidR="00FA7F85" w:rsidRPr="0069707C" w:rsidRDefault="00FA7F85" w:rsidP="00FA7F85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81" w:type="pct"/>
            <w:shd w:val="clear" w:color="auto" w:fill="auto"/>
          </w:tcPr>
          <w:p w14:paraId="27785E07" w14:textId="77777777" w:rsidR="00FA7F85" w:rsidRPr="0069707C" w:rsidRDefault="00FA7F85" w:rsidP="00FA7F8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sz w:val="20"/>
                <w:highlight w:val="green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4FBBF9B9" w14:textId="77777777" w:rsidR="00FA7F85" w:rsidRPr="0069707C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79681D79" w14:textId="77777777" w:rsidR="00FA7F85" w:rsidRPr="0069707C" w:rsidRDefault="00FA7F85" w:rsidP="00FA7F8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0"/>
              <w:rPr>
                <w:rFonts w:ascii="Angsana New" w:hAnsi="Angsana New"/>
                <w:sz w:val="20"/>
                <w:highlight w:val="green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A3FA10C" w14:textId="77777777" w:rsidR="00FA7F85" w:rsidRPr="0069707C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6120706" w14:textId="77777777" w:rsidR="00FA7F85" w:rsidRPr="0069707C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5CA45DD3" w14:textId="77777777" w:rsidR="00FA7F85" w:rsidRPr="0069707C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28B05007" w14:textId="77777777" w:rsidR="00FA7F85" w:rsidRPr="0069707C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482" w:rsidRPr="00E6495E" w14:paraId="04D234B6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4CF03D97" w14:textId="77777777" w:rsidR="00FA7F85" w:rsidRPr="00E6495E" w:rsidRDefault="00FA7F85" w:rsidP="00FA7F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shd w:val="clear" w:color="auto" w:fill="auto"/>
          </w:tcPr>
          <w:p w14:paraId="3777BA66" w14:textId="77777777" w:rsidR="00FA7F85" w:rsidRPr="00E6495E" w:rsidRDefault="00FA7F85" w:rsidP="00FA7F8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736AE27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57C3D280" w14:textId="77777777" w:rsidR="00FA7F85" w:rsidRPr="00E6495E" w:rsidRDefault="00FA7F85" w:rsidP="00FA7F8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0E6F6B85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37C79D2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5A6972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C8C136D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482" w:rsidRPr="00E6495E" w14:paraId="0C3B878D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0F3CE41D" w14:textId="77777777" w:rsidR="00FA7F85" w:rsidRPr="00E6495E" w:rsidRDefault="00FA7F85" w:rsidP="00FA7F85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1" w:type="pct"/>
            <w:shd w:val="clear" w:color="auto" w:fill="auto"/>
          </w:tcPr>
          <w:p w14:paraId="2E07F6A4" w14:textId="5A60F404" w:rsidR="00FA7F85" w:rsidRPr="00E6495E" w:rsidRDefault="0077317E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370</w:t>
            </w:r>
          </w:p>
        </w:tc>
        <w:tc>
          <w:tcPr>
            <w:tcW w:w="145" w:type="pct"/>
            <w:shd w:val="clear" w:color="auto" w:fill="auto"/>
          </w:tcPr>
          <w:p w14:paraId="028DBDB6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12B39136" w14:textId="77777777" w:rsidR="00FA7F85" w:rsidRPr="00E6495E" w:rsidRDefault="00FA7F85" w:rsidP="00FA7F8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DD690E6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B818E95" w14:textId="45B22CDB" w:rsidR="00FA7F85" w:rsidRPr="00E6495E" w:rsidRDefault="00A110D0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5" w:type="pct"/>
          </w:tcPr>
          <w:p w14:paraId="3447F1D3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71503B1" w14:textId="77777777" w:rsidR="00FA7F85" w:rsidRPr="00E6495E" w:rsidRDefault="00FA7F85" w:rsidP="00CE4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E4482" w:rsidRPr="0069707C" w14:paraId="2078CD5F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62CBF56D" w14:textId="77777777" w:rsidR="00FA7F85" w:rsidRPr="0069707C" w:rsidRDefault="00FA7F85" w:rsidP="00FA7F85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81" w:type="pct"/>
            <w:shd w:val="clear" w:color="auto" w:fill="auto"/>
          </w:tcPr>
          <w:p w14:paraId="45934232" w14:textId="77777777" w:rsidR="00FA7F85" w:rsidRPr="0069707C" w:rsidRDefault="00FA7F85" w:rsidP="00FA7F8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sz w:val="20"/>
                <w:highlight w:val="green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3D5F4BB6" w14:textId="77777777" w:rsidR="00FA7F85" w:rsidRPr="0069707C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0BE84CE7" w14:textId="77777777" w:rsidR="00FA7F85" w:rsidRPr="0069707C" w:rsidRDefault="00FA7F85" w:rsidP="00FA7F8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0"/>
              <w:rPr>
                <w:rFonts w:ascii="Angsana New" w:hAnsi="Angsana New"/>
                <w:sz w:val="20"/>
                <w:highlight w:val="green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69DAEDD7" w14:textId="77777777" w:rsidR="00FA7F85" w:rsidRPr="0069707C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EE34C97" w14:textId="77777777" w:rsidR="00FA7F85" w:rsidRPr="0069707C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40FDFD85" w14:textId="77777777" w:rsidR="00FA7F85" w:rsidRPr="0069707C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AF3A7C9" w14:textId="77777777" w:rsidR="00FA7F85" w:rsidRPr="0069707C" w:rsidRDefault="00FA7F85" w:rsidP="00CE4482">
            <w:pPr>
              <w:tabs>
                <w:tab w:val="clear" w:pos="680"/>
                <w:tab w:val="decimal" w:pos="69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482" w:rsidRPr="00E6495E" w14:paraId="47CD3C25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556B7905" w14:textId="77777777" w:rsidR="00FA7F85" w:rsidRPr="00E6495E" w:rsidRDefault="00FA7F85" w:rsidP="00FA7F8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70EA7E9" w14:textId="77777777" w:rsidR="00FA7F85" w:rsidRPr="00E6495E" w:rsidRDefault="00FA7F85" w:rsidP="00FA7F8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284C491F" w14:textId="77777777" w:rsidR="00FA7F85" w:rsidRPr="00E6495E" w:rsidRDefault="00FA7F85" w:rsidP="00FA7F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19DFBF0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  <w:shd w:val="clear" w:color="auto" w:fill="auto"/>
          </w:tcPr>
          <w:p w14:paraId="74D6D936" w14:textId="77777777" w:rsidR="00FA7F85" w:rsidRPr="00E6495E" w:rsidRDefault="00FA7F85" w:rsidP="00FA7F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157E134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677A01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3C06AC7" w14:textId="77777777" w:rsidR="00FA7F85" w:rsidRPr="00E6495E" w:rsidRDefault="00FA7F85" w:rsidP="00CE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482" w:rsidRPr="00E6495E" w14:paraId="6936682D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278927D7" w14:textId="77777777" w:rsidR="00FA7F85" w:rsidRPr="00E6495E" w:rsidRDefault="00FA7F85" w:rsidP="00FA7F8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E6495E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81" w:type="pct"/>
            <w:shd w:val="clear" w:color="auto" w:fill="auto"/>
          </w:tcPr>
          <w:p w14:paraId="53CA391F" w14:textId="29A9C988" w:rsidR="00FA7F85" w:rsidRPr="00AE5CEF" w:rsidRDefault="0077317E" w:rsidP="00FA7F85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</w:p>
        </w:tc>
        <w:tc>
          <w:tcPr>
            <w:tcW w:w="145" w:type="pct"/>
            <w:shd w:val="clear" w:color="auto" w:fill="auto"/>
          </w:tcPr>
          <w:p w14:paraId="0FFE482F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2923F876" w14:textId="77777777" w:rsidR="00FA7F85" w:rsidRPr="00E6495E" w:rsidRDefault="00FA7F85" w:rsidP="00FA7F8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3FF81FC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C2A8673" w14:textId="5F6F95F0" w:rsidR="00FA7F85" w:rsidRPr="00E6495E" w:rsidRDefault="00A110D0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74C4D0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8AF5401" w14:textId="77777777" w:rsidR="00FA7F85" w:rsidRPr="00E6495E" w:rsidRDefault="00FA7F85" w:rsidP="00CE4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482" w:rsidRPr="00E6495E" w14:paraId="725B0843" w14:textId="77777777" w:rsidTr="0069707C">
        <w:trPr>
          <w:gridAfter w:val="1"/>
          <w:wAfter w:w="47" w:type="pct"/>
        </w:trPr>
        <w:tc>
          <w:tcPr>
            <w:tcW w:w="2130" w:type="pct"/>
          </w:tcPr>
          <w:p w14:paraId="674780EE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A0A98" w14:textId="2DF17F1B" w:rsidR="00FA7F85" w:rsidRPr="00E6495E" w:rsidRDefault="0077317E" w:rsidP="00FA7F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621</w:t>
            </w:r>
          </w:p>
        </w:tc>
        <w:tc>
          <w:tcPr>
            <w:tcW w:w="145" w:type="pct"/>
            <w:shd w:val="clear" w:color="auto" w:fill="auto"/>
          </w:tcPr>
          <w:p w14:paraId="10E544C9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C8526" w14:textId="77777777" w:rsidR="00FA7F85" w:rsidRPr="00E6495E" w:rsidRDefault="00FA7F85" w:rsidP="00FA7F8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7DCCA24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3778F" w14:textId="4DC76AF8" w:rsidR="00FA7F85" w:rsidRPr="00E6495E" w:rsidRDefault="00A916A3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2,067</w:t>
            </w:r>
          </w:p>
        </w:tc>
        <w:tc>
          <w:tcPr>
            <w:tcW w:w="145" w:type="pct"/>
          </w:tcPr>
          <w:p w14:paraId="134E706F" w14:textId="77777777" w:rsidR="00FA7F85" w:rsidRPr="00E6495E" w:rsidRDefault="00FA7F85" w:rsidP="00FA7F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C10BD" w14:textId="77777777" w:rsidR="00FA7F85" w:rsidRPr="00CE4482" w:rsidRDefault="00FA7F85" w:rsidP="00CE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482">
              <w:rPr>
                <w:rFonts w:ascii="Angsana New" w:hAnsi="Angsana New"/>
                <w:b/>
                <w:bCs/>
                <w:sz w:val="30"/>
                <w:szCs w:val="30"/>
              </w:rPr>
              <w:t>1,116</w:t>
            </w:r>
          </w:p>
        </w:tc>
      </w:tr>
      <w:tr w:rsidR="00E97227" w:rsidRPr="00E6495E" w14:paraId="74B8605D" w14:textId="77777777" w:rsidTr="0069707C">
        <w:tc>
          <w:tcPr>
            <w:tcW w:w="2130" w:type="pct"/>
          </w:tcPr>
          <w:p w14:paraId="505E3E48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6495E">
              <w:rPr>
                <w:rFonts w:ascii="Angsana New" w:hAnsi="Angsana New"/>
                <w:sz w:val="30"/>
                <w:szCs w:val="30"/>
              </w:rPr>
              <w:br w:type="page"/>
            </w:r>
            <w:r w:rsidRPr="00E6495E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649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9" w:type="pct"/>
            <w:gridSpan w:val="3"/>
          </w:tcPr>
          <w:p w14:paraId="4A8839CE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1E7205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5"/>
          </w:tcPr>
          <w:p w14:paraId="16091005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82" w:rsidRPr="00E6495E" w14:paraId="12C5FA9B" w14:textId="77777777" w:rsidTr="0069707C">
        <w:tc>
          <w:tcPr>
            <w:tcW w:w="2130" w:type="pct"/>
          </w:tcPr>
          <w:p w14:paraId="6055B3BD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2DD3F7D" w14:textId="77777777" w:rsidR="00FA7F85" w:rsidRPr="00E6495E" w:rsidRDefault="00FA7F85" w:rsidP="00FA7F8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14:paraId="0CD9727C" w14:textId="77777777" w:rsidR="00FA7F85" w:rsidRPr="00E6495E" w:rsidRDefault="00FA7F85" w:rsidP="00FA7F8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D09AAE2" w14:textId="77777777" w:rsidR="00FA7F85" w:rsidRPr="00E6495E" w:rsidRDefault="00FA7F85" w:rsidP="00FA7F8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31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6ED5D8B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B2A753D" w14:textId="77777777" w:rsidR="00FA7F85" w:rsidRPr="00E6495E" w:rsidRDefault="00FA7F85" w:rsidP="00FA7F8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pacing w:val="-2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6" w:type="pct"/>
            <w:gridSpan w:val="2"/>
          </w:tcPr>
          <w:p w14:paraId="46E07389" w14:textId="77777777" w:rsidR="00FA7F85" w:rsidRPr="00E6495E" w:rsidRDefault="00FA7F85" w:rsidP="00FA7F8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2BBD2876" w14:textId="77777777" w:rsidR="00FA7F85" w:rsidRPr="00E6495E" w:rsidRDefault="00FA7F85" w:rsidP="00FA7F8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31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4482" w:rsidRPr="00E6495E" w14:paraId="2CFE54CF" w14:textId="77777777" w:rsidTr="0069707C">
        <w:tc>
          <w:tcPr>
            <w:tcW w:w="2130" w:type="pct"/>
          </w:tcPr>
          <w:p w14:paraId="502BC794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A94463E" w14:textId="77777777" w:rsidR="00FA7F85" w:rsidRPr="00E6495E" w:rsidRDefault="00FA7F85" w:rsidP="00FA7F8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5578B51" w14:textId="77777777" w:rsidR="00FA7F85" w:rsidRPr="00E6495E" w:rsidRDefault="00FA7F85" w:rsidP="00FA7F8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A88979D" w14:textId="77777777" w:rsidR="00FA7F85" w:rsidRPr="00E6495E" w:rsidRDefault="00FA7F85" w:rsidP="00FA7F8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152D3F2D" w14:textId="77777777" w:rsidR="00FA7F85" w:rsidRPr="00E6495E" w:rsidRDefault="00FA7F85" w:rsidP="00F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3DD4C5C" w14:textId="77777777" w:rsidR="00FA7F85" w:rsidRPr="00E6495E" w:rsidRDefault="00FA7F85" w:rsidP="00FA7F8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" w:type="pct"/>
            <w:gridSpan w:val="2"/>
          </w:tcPr>
          <w:p w14:paraId="5BC722F0" w14:textId="77777777" w:rsidR="00FA7F85" w:rsidRPr="00E6495E" w:rsidRDefault="00FA7F85" w:rsidP="00FA7F8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1942FE7" w14:textId="77777777" w:rsidR="00FA7F85" w:rsidRPr="00E6495E" w:rsidRDefault="00FA7F85" w:rsidP="00FA7F8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7F85" w:rsidRPr="00E6495E" w14:paraId="448B2B8C" w14:textId="77777777" w:rsidTr="0069707C">
        <w:tc>
          <w:tcPr>
            <w:tcW w:w="2130" w:type="pct"/>
          </w:tcPr>
          <w:p w14:paraId="34086344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0" w:type="pct"/>
            <w:gridSpan w:val="9"/>
          </w:tcPr>
          <w:p w14:paraId="40D4F36B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4482" w:rsidRPr="00E6495E" w14:paraId="70C8CB2E" w14:textId="77777777" w:rsidTr="0069707C">
        <w:tc>
          <w:tcPr>
            <w:tcW w:w="2130" w:type="pct"/>
          </w:tcPr>
          <w:p w14:paraId="2A126996" w14:textId="77777777" w:rsidR="00FA7F85" w:rsidRPr="00E6495E" w:rsidRDefault="00FA7F85" w:rsidP="00FA7F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F695D29" w14:textId="77777777" w:rsidR="00FA7F85" w:rsidRPr="00E6495E" w:rsidRDefault="00FA7F85" w:rsidP="00FA7F8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" w:type="pct"/>
          </w:tcPr>
          <w:p w14:paraId="2827B42E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6380ABA" w14:textId="77777777" w:rsidR="00FA7F85" w:rsidRPr="00E6495E" w:rsidRDefault="00FA7F85" w:rsidP="00FA7F85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7F003604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  <w:vAlign w:val="bottom"/>
          </w:tcPr>
          <w:p w14:paraId="46253D5A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6" w:type="pct"/>
            <w:gridSpan w:val="2"/>
          </w:tcPr>
          <w:p w14:paraId="1DAF6FF4" w14:textId="77777777" w:rsidR="00FA7F85" w:rsidRPr="00E6495E" w:rsidRDefault="00FA7F85" w:rsidP="00FA7F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6E669757" w14:textId="77777777" w:rsidR="00FA7F85" w:rsidRPr="00E6495E" w:rsidRDefault="00FA7F85" w:rsidP="00FA7F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7317E" w:rsidRPr="00E6495E" w14:paraId="0AFF5DE2" w14:textId="77777777" w:rsidTr="0069707C">
        <w:tc>
          <w:tcPr>
            <w:tcW w:w="2130" w:type="pct"/>
          </w:tcPr>
          <w:p w14:paraId="6227972C" w14:textId="77777777" w:rsidR="0077317E" w:rsidRPr="00E6495E" w:rsidRDefault="0077317E" w:rsidP="007731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E6495E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81" w:type="pct"/>
            <w:shd w:val="clear" w:color="auto" w:fill="auto"/>
          </w:tcPr>
          <w:p w14:paraId="23DF6FBE" w14:textId="149F5F9A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DCE900F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08796698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619236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32F5EA" w14:textId="2033EFB3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156" w:type="pct"/>
            <w:gridSpan w:val="2"/>
          </w:tcPr>
          <w:p w14:paraId="2410D2BF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471C0D4" w14:textId="27434FA1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2,1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</w:tr>
      <w:tr w:rsidR="0077317E" w:rsidRPr="00E6495E" w14:paraId="1689F19A" w14:textId="77777777" w:rsidTr="0069707C">
        <w:tc>
          <w:tcPr>
            <w:tcW w:w="2130" w:type="pct"/>
          </w:tcPr>
          <w:p w14:paraId="01C16AEA" w14:textId="77777777" w:rsidR="0077317E" w:rsidRPr="00E6495E" w:rsidRDefault="0077317E" w:rsidP="0077317E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E6495E"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81" w:type="pct"/>
            <w:shd w:val="clear" w:color="auto" w:fill="auto"/>
          </w:tcPr>
          <w:p w14:paraId="742F553E" w14:textId="412363D2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E61B3E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54B003B2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8AAC43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5FF7610" w14:textId="115AF740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9,874</w:t>
            </w:r>
          </w:p>
        </w:tc>
        <w:tc>
          <w:tcPr>
            <w:tcW w:w="156" w:type="pct"/>
            <w:gridSpan w:val="2"/>
          </w:tcPr>
          <w:p w14:paraId="3460F0B2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5FEAEF0" w14:textId="4368C188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9,7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</w:p>
        </w:tc>
      </w:tr>
      <w:tr w:rsidR="0077317E" w:rsidRPr="00E6495E" w14:paraId="35AE7B21" w14:textId="77777777" w:rsidTr="0069707C">
        <w:tc>
          <w:tcPr>
            <w:tcW w:w="2130" w:type="pct"/>
          </w:tcPr>
          <w:p w14:paraId="45064E34" w14:textId="77777777" w:rsidR="0077317E" w:rsidRPr="00E6495E" w:rsidRDefault="0077317E" w:rsidP="0077317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581" w:type="pct"/>
            <w:shd w:val="clear" w:color="auto" w:fill="auto"/>
          </w:tcPr>
          <w:p w14:paraId="1DF2EFA5" w14:textId="05B95712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BE03CC0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48740E2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D0DB3E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E77BBC1" w14:textId="6D0415DB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8846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6" w:type="pct"/>
            <w:gridSpan w:val="2"/>
          </w:tcPr>
          <w:p w14:paraId="126AB9FA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236D5DA6" w14:textId="7E9CF783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77317E" w:rsidRPr="00E6495E" w14:paraId="1506574D" w14:textId="77777777" w:rsidTr="0069707C">
        <w:tc>
          <w:tcPr>
            <w:tcW w:w="2130" w:type="pct"/>
          </w:tcPr>
          <w:p w14:paraId="01B661F5" w14:textId="77777777" w:rsidR="0077317E" w:rsidRPr="00E6495E" w:rsidRDefault="0077317E" w:rsidP="0077317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E6495E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E6495E">
              <w:rPr>
                <w:rFonts w:ascii="Angsana New" w:hAnsi="Angsana New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81" w:type="pct"/>
            <w:shd w:val="clear" w:color="auto" w:fill="auto"/>
          </w:tcPr>
          <w:p w14:paraId="4CD893A0" w14:textId="324DF09B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A42DA1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77556D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150B92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F6992C5" w14:textId="3A9B23BF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0D4D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6" w:type="pct"/>
            <w:gridSpan w:val="2"/>
          </w:tcPr>
          <w:p w14:paraId="303041EC" w14:textId="77777777" w:rsidR="0077317E" w:rsidRPr="00E6495E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465DBC1C" w14:textId="60656202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495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77317E" w:rsidRPr="00E6495E" w14:paraId="0B038CBB" w14:textId="77777777" w:rsidTr="0069707C">
        <w:tc>
          <w:tcPr>
            <w:tcW w:w="2130" w:type="pct"/>
          </w:tcPr>
          <w:p w14:paraId="2F4FEDF4" w14:textId="77777777" w:rsidR="0077317E" w:rsidRPr="00E6495E" w:rsidRDefault="0077317E" w:rsidP="0077317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1" w:type="pct"/>
            <w:shd w:val="clear" w:color="auto" w:fill="auto"/>
          </w:tcPr>
          <w:p w14:paraId="28688056" w14:textId="73144472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101CC9" w14:textId="77777777" w:rsidR="0077317E" w:rsidRPr="00E6495E" w:rsidRDefault="0077317E" w:rsidP="007731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12D380B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CBBC7C" w14:textId="77777777" w:rsidR="0077317E" w:rsidRPr="00E6495E" w:rsidRDefault="0077317E" w:rsidP="007731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90ACD9E" w14:textId="1D8EE69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156" w:type="pct"/>
            <w:gridSpan w:val="2"/>
          </w:tcPr>
          <w:p w14:paraId="3E7F07CE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A5B48C6" w14:textId="09C144E7" w:rsidR="0077317E" w:rsidRPr="00DE4BD8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4B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317E" w:rsidRPr="00E6495E" w14:paraId="20ADC816" w14:textId="77777777" w:rsidTr="0069707C">
        <w:tc>
          <w:tcPr>
            <w:tcW w:w="2130" w:type="pct"/>
          </w:tcPr>
          <w:p w14:paraId="223A8946" w14:textId="77777777" w:rsidR="0077317E" w:rsidRPr="00E6495E" w:rsidRDefault="0077317E" w:rsidP="0077317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81" w:type="pct"/>
            <w:shd w:val="clear" w:color="auto" w:fill="auto"/>
          </w:tcPr>
          <w:p w14:paraId="3AB103C5" w14:textId="6B92B6F5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3EA5F07" w14:textId="77777777" w:rsidR="0077317E" w:rsidRPr="00E6495E" w:rsidRDefault="0077317E" w:rsidP="007731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14C6DCE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C1D3EA5" w14:textId="77777777" w:rsidR="0077317E" w:rsidRPr="00E6495E" w:rsidRDefault="0077317E" w:rsidP="007731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8F90C5D" w14:textId="28D80730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56" w:type="pct"/>
            <w:gridSpan w:val="2"/>
          </w:tcPr>
          <w:p w14:paraId="055C567B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426E688D" w14:textId="655C8497" w:rsidR="0077317E" w:rsidRPr="00DE4BD8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4B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317E" w:rsidRPr="00E6495E" w14:paraId="3764DA40" w14:textId="77777777" w:rsidTr="0069707C">
        <w:tc>
          <w:tcPr>
            <w:tcW w:w="2130" w:type="pct"/>
          </w:tcPr>
          <w:p w14:paraId="45E1A5D2" w14:textId="77777777" w:rsidR="0077317E" w:rsidRPr="00E6495E" w:rsidRDefault="0077317E" w:rsidP="0077317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7CA33B1B" w14:textId="77777777" w:rsidR="0077317E" w:rsidRPr="00E6495E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D1F8880" w14:textId="77777777" w:rsidR="0077317E" w:rsidRPr="00E6495E" w:rsidRDefault="0077317E" w:rsidP="007731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DC45C8E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511FAD6B" w14:textId="77777777" w:rsidR="0077317E" w:rsidRPr="00E6495E" w:rsidRDefault="0077317E" w:rsidP="007731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74CC90C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67C9AFC4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3F68ED50" w14:textId="77777777" w:rsidR="0077317E" w:rsidRPr="00E6495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17E" w:rsidRPr="00792756" w14:paraId="58E3CB13" w14:textId="77777777" w:rsidTr="0069707C">
        <w:tc>
          <w:tcPr>
            <w:tcW w:w="2130" w:type="pct"/>
          </w:tcPr>
          <w:p w14:paraId="331587F7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C0DE9D8" w14:textId="77777777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1CD0D884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30EF9A7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  <w:shd w:val="clear" w:color="auto" w:fill="auto"/>
          </w:tcPr>
          <w:p w14:paraId="408C29E6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C30392A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410DED94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4E602121" w14:textId="77777777" w:rsidR="0077317E" w:rsidRPr="00792756" w:rsidRDefault="0077317E" w:rsidP="0077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17E" w:rsidRPr="00792756" w14:paraId="7C733A73" w14:textId="77777777" w:rsidTr="0069707C">
        <w:tc>
          <w:tcPr>
            <w:tcW w:w="2130" w:type="pct"/>
          </w:tcPr>
          <w:p w14:paraId="35F27ACF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81" w:type="pct"/>
            <w:shd w:val="clear" w:color="auto" w:fill="auto"/>
          </w:tcPr>
          <w:p w14:paraId="325E280C" w14:textId="6B5940F8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1332DD2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371CCDA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  <w:tc>
          <w:tcPr>
            <w:tcW w:w="145" w:type="pct"/>
            <w:shd w:val="clear" w:color="auto" w:fill="auto"/>
          </w:tcPr>
          <w:p w14:paraId="3FCC6877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FD06996" w14:textId="029890F6" w:rsidR="0077317E" w:rsidRPr="00792756" w:rsidRDefault="0077317E" w:rsidP="0069707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6" w:type="pct"/>
            <w:gridSpan w:val="2"/>
          </w:tcPr>
          <w:p w14:paraId="196F567E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5F55DFB0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</w:tr>
      <w:tr w:rsidR="0077317E" w:rsidRPr="00792756" w14:paraId="43ED8BA4" w14:textId="77777777" w:rsidTr="0069707C">
        <w:tc>
          <w:tcPr>
            <w:tcW w:w="2130" w:type="pct"/>
          </w:tcPr>
          <w:p w14:paraId="6B9653F9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81" w:type="pct"/>
            <w:shd w:val="clear" w:color="auto" w:fill="auto"/>
          </w:tcPr>
          <w:p w14:paraId="01205D97" w14:textId="5A1E4CEC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B30D25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D0C337C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5" w:type="pct"/>
            <w:shd w:val="clear" w:color="auto" w:fill="auto"/>
          </w:tcPr>
          <w:p w14:paraId="382008B2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FFA56AD" w14:textId="31FDDCA6" w:rsidR="0077317E" w:rsidRPr="00792756" w:rsidRDefault="0077317E" w:rsidP="0069707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6" w:type="pct"/>
            <w:gridSpan w:val="2"/>
          </w:tcPr>
          <w:p w14:paraId="01DC05AA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70D203ED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77317E" w:rsidRPr="00792756" w14:paraId="0A20AE8E" w14:textId="77777777" w:rsidTr="0069707C">
        <w:tc>
          <w:tcPr>
            <w:tcW w:w="2130" w:type="pct"/>
          </w:tcPr>
          <w:p w14:paraId="0B12FCC1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1" w:type="pct"/>
            <w:shd w:val="clear" w:color="auto" w:fill="auto"/>
          </w:tcPr>
          <w:p w14:paraId="72773A59" w14:textId="52AE420E" w:rsidR="0077317E" w:rsidRPr="00792756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1,051</w:t>
            </w:r>
          </w:p>
        </w:tc>
        <w:tc>
          <w:tcPr>
            <w:tcW w:w="145" w:type="pct"/>
            <w:shd w:val="clear" w:color="auto" w:fill="auto"/>
          </w:tcPr>
          <w:p w14:paraId="6306580C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56CBDF9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7C0A55E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94CB8E" w14:textId="5F794876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1,051</w:t>
            </w:r>
          </w:p>
        </w:tc>
        <w:tc>
          <w:tcPr>
            <w:tcW w:w="156" w:type="pct"/>
            <w:gridSpan w:val="2"/>
          </w:tcPr>
          <w:p w14:paraId="0B520093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3ECAFC9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317E" w:rsidRPr="00792756" w14:paraId="32C14B5D" w14:textId="77777777" w:rsidTr="0069707C">
        <w:tc>
          <w:tcPr>
            <w:tcW w:w="2130" w:type="pct"/>
          </w:tcPr>
          <w:p w14:paraId="22D52CB8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7214BFC" w14:textId="77777777" w:rsidR="0077317E" w:rsidRPr="00792756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36CE4C8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3918528" w14:textId="77777777" w:rsidR="0077317E" w:rsidRPr="008C76FC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0AE015D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E76F83F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251E49DA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60401AF" w14:textId="77777777" w:rsidR="0077317E" w:rsidRPr="00CE4482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317E" w:rsidRPr="00792756" w14:paraId="4F77E6CA" w14:textId="77777777" w:rsidTr="0069707C">
        <w:tc>
          <w:tcPr>
            <w:tcW w:w="2130" w:type="pct"/>
          </w:tcPr>
          <w:p w14:paraId="3C74F422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DC6872A" w14:textId="77777777" w:rsidR="0077317E" w:rsidRPr="00792756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743C5170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490D2734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  <w:shd w:val="clear" w:color="auto" w:fill="auto"/>
          </w:tcPr>
          <w:p w14:paraId="18A5D6ED" w14:textId="77777777" w:rsidR="0077317E" w:rsidRPr="00792756" w:rsidRDefault="0077317E" w:rsidP="007731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D32FE31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184E6B34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37375B9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17E" w:rsidRPr="00792756" w14:paraId="13BD9232" w14:textId="77777777" w:rsidTr="0069707C">
        <w:tc>
          <w:tcPr>
            <w:tcW w:w="2130" w:type="pct"/>
          </w:tcPr>
          <w:p w14:paraId="45DDB025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81" w:type="pct"/>
            <w:shd w:val="clear" w:color="auto" w:fill="auto"/>
          </w:tcPr>
          <w:p w14:paraId="64BB5055" w14:textId="75D7001F" w:rsidR="0077317E" w:rsidRPr="00792756" w:rsidRDefault="0077317E" w:rsidP="0077317E">
            <w:pPr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5" w:type="pct"/>
            <w:shd w:val="clear" w:color="auto" w:fill="auto"/>
          </w:tcPr>
          <w:p w14:paraId="0105C55E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shd w:val="clear" w:color="auto" w:fill="auto"/>
          </w:tcPr>
          <w:p w14:paraId="55715D9F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5" w:type="pct"/>
            <w:shd w:val="clear" w:color="auto" w:fill="auto"/>
          </w:tcPr>
          <w:p w14:paraId="7921789F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41D6B98" w14:textId="375AAFB5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56" w:type="pct"/>
            <w:gridSpan w:val="2"/>
          </w:tcPr>
          <w:p w14:paraId="47B55533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12925B19" w14:textId="77777777" w:rsidR="0077317E" w:rsidRPr="009E555A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77317E" w:rsidRPr="00792756" w14:paraId="70DA3AEE" w14:textId="77777777" w:rsidTr="0069707C">
        <w:tc>
          <w:tcPr>
            <w:tcW w:w="2130" w:type="pct"/>
          </w:tcPr>
          <w:p w14:paraId="6A9E3FE9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406ACE1" w14:textId="542CA218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F230869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1E06615D" w14:textId="77777777" w:rsidR="0077317E" w:rsidRDefault="0077317E" w:rsidP="0077317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5D1EF9E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1E28181" w14:textId="2D139702" w:rsidR="0077317E" w:rsidRPr="00792756" w:rsidRDefault="0077317E" w:rsidP="0069707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6" w:type="pct"/>
            <w:gridSpan w:val="2"/>
          </w:tcPr>
          <w:p w14:paraId="398EE424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vAlign w:val="bottom"/>
          </w:tcPr>
          <w:p w14:paraId="39D30E59" w14:textId="77777777" w:rsidR="0077317E" w:rsidRPr="009E555A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7317E" w:rsidRPr="00792756" w14:paraId="4EFE214D" w14:textId="77777777" w:rsidTr="0069707C">
        <w:tc>
          <w:tcPr>
            <w:tcW w:w="2130" w:type="pct"/>
          </w:tcPr>
          <w:p w14:paraId="7F13AB0D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09615D3" w14:textId="365F4334" w:rsidR="0077317E" w:rsidRPr="00792756" w:rsidRDefault="0077317E" w:rsidP="0077317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1,082</w:t>
            </w:r>
          </w:p>
        </w:tc>
        <w:tc>
          <w:tcPr>
            <w:tcW w:w="145" w:type="pct"/>
            <w:shd w:val="clear" w:color="auto" w:fill="auto"/>
          </w:tcPr>
          <w:p w14:paraId="08CFFC20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2E07FB24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4,425</w:t>
            </w:r>
          </w:p>
        </w:tc>
        <w:tc>
          <w:tcPr>
            <w:tcW w:w="145" w:type="pct"/>
            <w:shd w:val="clear" w:color="auto" w:fill="auto"/>
          </w:tcPr>
          <w:p w14:paraId="033A71AB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4275B93" w14:textId="7433988F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17,781</w:t>
            </w:r>
          </w:p>
        </w:tc>
        <w:tc>
          <w:tcPr>
            <w:tcW w:w="156" w:type="pct"/>
            <w:gridSpan w:val="2"/>
          </w:tcPr>
          <w:p w14:paraId="24F107EC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</w:tcPr>
          <w:p w14:paraId="4DC9BA55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16,482</w:t>
            </w:r>
          </w:p>
        </w:tc>
      </w:tr>
      <w:tr w:rsidR="0077317E" w:rsidRPr="00792756" w14:paraId="3CF5EEA3" w14:textId="77777777" w:rsidTr="0069707C">
        <w:tc>
          <w:tcPr>
            <w:tcW w:w="2130" w:type="pct"/>
          </w:tcPr>
          <w:p w14:paraId="06505953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37F6A2B" w14:textId="7FA1EF4A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18C31E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3024B64" w14:textId="77777777" w:rsidR="0077317E" w:rsidRPr="00E6495E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49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12E79D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24C32EE" w14:textId="7FEBBF1F" w:rsidR="0077317E" w:rsidRPr="00792756" w:rsidRDefault="0077317E" w:rsidP="0077317E">
            <w:pPr>
              <w:tabs>
                <w:tab w:val="clear" w:pos="907"/>
              </w:tabs>
              <w:spacing w:line="240" w:lineRule="auto"/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Pr="00DE4BD8">
              <w:rPr>
                <w:rFonts w:ascii="Angsana New" w:hAnsi="Angsana New"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6" w:type="pct"/>
            <w:gridSpan w:val="2"/>
          </w:tcPr>
          <w:p w14:paraId="104A841C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15BADE7C" w14:textId="77777777" w:rsidR="0077317E" w:rsidRPr="00792756" w:rsidRDefault="0077317E" w:rsidP="0077317E">
            <w:pPr>
              <w:tabs>
                <w:tab w:val="clear" w:pos="907"/>
                <w:tab w:val="left" w:pos="870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8A73E1">
              <w:rPr>
                <w:rFonts w:ascii="Angsana New" w:hAnsi="Angsana New"/>
                <w:sz w:val="30"/>
                <w:szCs w:val="30"/>
              </w:rPr>
              <w:t>,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872</w:t>
            </w: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7317E" w:rsidRPr="00792756" w14:paraId="4ABD7B43" w14:textId="77777777" w:rsidTr="0069707C">
        <w:tc>
          <w:tcPr>
            <w:tcW w:w="2130" w:type="pct"/>
          </w:tcPr>
          <w:p w14:paraId="41D0AC28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960E1" w14:textId="206C6AF5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</w:t>
            </w:r>
          </w:p>
        </w:tc>
        <w:tc>
          <w:tcPr>
            <w:tcW w:w="145" w:type="pct"/>
            <w:shd w:val="clear" w:color="auto" w:fill="auto"/>
          </w:tcPr>
          <w:p w14:paraId="4EB69C96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20247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FC"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145" w:type="pct"/>
            <w:shd w:val="clear" w:color="auto" w:fill="auto"/>
          </w:tcPr>
          <w:p w14:paraId="383E4B30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751C5" w14:textId="570117B3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5,733</w:t>
            </w:r>
          </w:p>
        </w:tc>
        <w:tc>
          <w:tcPr>
            <w:tcW w:w="156" w:type="pct"/>
            <w:gridSpan w:val="2"/>
          </w:tcPr>
          <w:p w14:paraId="0768CA89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EA6AF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6FC">
              <w:rPr>
                <w:rFonts w:ascii="Angsana New" w:hAnsi="Angsana New"/>
                <w:b/>
                <w:bCs/>
                <w:sz w:val="30"/>
                <w:szCs w:val="30"/>
              </w:rPr>
              <w:t>4,610</w:t>
            </w:r>
          </w:p>
        </w:tc>
      </w:tr>
    </w:tbl>
    <w:p w14:paraId="074A2662" w14:textId="77777777" w:rsidR="0069707C" w:rsidRPr="0069707C" w:rsidRDefault="0069707C">
      <w:pPr>
        <w:rPr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75"/>
        <w:gridCol w:w="268"/>
        <w:gridCol w:w="1190"/>
        <w:gridCol w:w="268"/>
        <w:gridCol w:w="1062"/>
        <w:gridCol w:w="289"/>
        <w:gridCol w:w="1158"/>
      </w:tblGrid>
      <w:tr w:rsidR="0077317E" w:rsidRPr="00792756" w14:paraId="77BE954E" w14:textId="77777777" w:rsidTr="0069707C">
        <w:tc>
          <w:tcPr>
            <w:tcW w:w="2130" w:type="pct"/>
          </w:tcPr>
          <w:p w14:paraId="38EAD06F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34AFC21" w14:textId="77777777" w:rsidR="0077317E" w:rsidRPr="00792756" w:rsidRDefault="0077317E" w:rsidP="0077317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0EB7549C" w14:textId="77777777" w:rsidR="0077317E" w:rsidRPr="00792756" w:rsidRDefault="0077317E" w:rsidP="0077317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A359740" w14:textId="77777777" w:rsidR="0077317E" w:rsidRPr="00792756" w:rsidRDefault="0077317E" w:rsidP="0077317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14:paraId="64F83D07" w14:textId="77777777" w:rsidR="0077317E" w:rsidRPr="00792756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24A1A06" w14:textId="77777777" w:rsidR="0077317E" w:rsidRPr="00792756" w:rsidRDefault="0077317E" w:rsidP="0077317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56" w:type="pct"/>
          </w:tcPr>
          <w:p w14:paraId="0FD521EA" w14:textId="77777777" w:rsidR="0077317E" w:rsidRPr="00792756" w:rsidRDefault="0077317E" w:rsidP="0077317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82B74A" w14:textId="77777777" w:rsidR="0077317E" w:rsidRPr="00792756" w:rsidRDefault="0077317E" w:rsidP="0077317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77317E" w:rsidRPr="00792756" w14:paraId="698A7266" w14:textId="77777777" w:rsidTr="0069707C">
        <w:tc>
          <w:tcPr>
            <w:tcW w:w="2130" w:type="pct"/>
          </w:tcPr>
          <w:p w14:paraId="6572C240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0" w:type="pct"/>
            <w:gridSpan w:val="7"/>
            <w:shd w:val="clear" w:color="auto" w:fill="auto"/>
          </w:tcPr>
          <w:p w14:paraId="7E930742" w14:textId="77777777" w:rsidR="0077317E" w:rsidRPr="00792756" w:rsidRDefault="0077317E" w:rsidP="0077317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317E" w:rsidRPr="00792756" w14:paraId="4205A426" w14:textId="77777777" w:rsidTr="0069707C">
        <w:tc>
          <w:tcPr>
            <w:tcW w:w="2130" w:type="pct"/>
          </w:tcPr>
          <w:p w14:paraId="7F53A3F8" w14:textId="77777777" w:rsidR="0077317E" w:rsidRPr="00792756" w:rsidRDefault="0077317E" w:rsidP="0077317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2870" w:type="pct"/>
            <w:gridSpan w:val="7"/>
            <w:shd w:val="clear" w:color="auto" w:fill="auto"/>
          </w:tcPr>
          <w:p w14:paraId="46C65708" w14:textId="77777777" w:rsidR="0077317E" w:rsidRPr="00792756" w:rsidRDefault="0077317E" w:rsidP="0077317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7317E" w:rsidRPr="00792756" w14:paraId="17405019" w14:textId="77777777" w:rsidTr="0069707C">
        <w:tc>
          <w:tcPr>
            <w:tcW w:w="2130" w:type="pct"/>
          </w:tcPr>
          <w:p w14:paraId="6D772244" w14:textId="77777777" w:rsidR="0077317E" w:rsidRPr="00792756" w:rsidRDefault="0077317E" w:rsidP="0077317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งวดสามเดือนสิ้นสุดวันที่ 30 กันยายน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0E6A6A17" w14:textId="2F9F632A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4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74B0AD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4EAA98CA" w14:textId="77777777" w:rsidR="0077317E" w:rsidRPr="00CE4482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E4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B46337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004EE2B1" w14:textId="25120902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56" w:type="pct"/>
          </w:tcPr>
          <w:p w14:paraId="6D5B4C22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6284AF27" w14:textId="77777777" w:rsidR="0077317E" w:rsidRPr="00CE4482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E44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77317E" w:rsidRPr="00792756" w14:paraId="17216D04" w14:textId="77777777" w:rsidTr="0069707C">
        <w:tc>
          <w:tcPr>
            <w:tcW w:w="2130" w:type="pct"/>
          </w:tcPr>
          <w:p w14:paraId="194D9C43" w14:textId="77777777" w:rsidR="0077317E" w:rsidRPr="00792756" w:rsidRDefault="0077317E" w:rsidP="0077317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งวดเก้าเดือนสิ้นสุดวันที่ 30 กันยายน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706D43" w14:textId="10AC0685" w:rsidR="0077317E" w:rsidRPr="00792756" w:rsidRDefault="0077317E" w:rsidP="0069707C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4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11C82A6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1DCCF5F2" w14:textId="77777777" w:rsidR="0077317E" w:rsidRPr="00CE4482" w:rsidRDefault="0077317E" w:rsidP="0077317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E4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B03FE02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43347C4D" w14:textId="760A364F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56" w:type="pct"/>
          </w:tcPr>
          <w:p w14:paraId="4F916D30" w14:textId="77777777" w:rsidR="0077317E" w:rsidRPr="00792756" w:rsidRDefault="0077317E" w:rsidP="007731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1916B4C3" w14:textId="77777777" w:rsidR="0077317E" w:rsidRPr="00CE4482" w:rsidRDefault="0077317E" w:rsidP="0077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E44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785FF390" w14:textId="77777777" w:rsidR="001D482B" w:rsidRPr="00E97227" w:rsidRDefault="001D482B" w:rsidP="00106206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40FD599" w14:textId="096CC901" w:rsidR="00FA7F85" w:rsidRPr="00792756" w:rsidRDefault="00DF741A" w:rsidP="00E9722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2756">
        <w:rPr>
          <w:rFonts w:asciiTheme="majorBidi" w:hAnsiTheme="majorBidi" w:cstheme="majorBidi"/>
          <w:sz w:val="30"/>
          <w:szCs w:val="30"/>
          <w:cs/>
        </w:rPr>
        <w:t xml:space="preserve">เมื่อพิจารณาผลการดำเนินงานของบริษัทย่อยในต่างประเทศ </w:t>
      </w:r>
      <w:r w:rsidR="00E8282F" w:rsidRPr="00792756">
        <w:rPr>
          <w:rFonts w:asciiTheme="majorBidi" w:hAnsiTheme="majorBidi" w:cstheme="majorBidi"/>
          <w:sz w:val="30"/>
          <w:szCs w:val="30"/>
        </w:rPr>
        <w:t>2</w:t>
      </w:r>
      <w:r w:rsidRPr="00792756">
        <w:rPr>
          <w:rFonts w:asciiTheme="majorBidi" w:hAnsiTheme="majorBidi" w:cstheme="majorBidi"/>
          <w:sz w:val="30"/>
          <w:szCs w:val="30"/>
          <w:cs/>
        </w:rPr>
        <w:t xml:space="preserve"> ราย บริษัทตั้งค่าเผื่อหนี้สงสัยจะสูญสำหรั</w:t>
      </w:r>
      <w:r w:rsidR="00663FBE" w:rsidRPr="00792756">
        <w:rPr>
          <w:rFonts w:asciiTheme="majorBidi" w:hAnsiTheme="majorBidi" w:cstheme="majorBidi"/>
          <w:sz w:val="30"/>
          <w:szCs w:val="30"/>
          <w:cs/>
        </w:rPr>
        <w:t>บงวด</w:t>
      </w:r>
      <w:r w:rsidR="00FA7F85" w:rsidRPr="00792756">
        <w:rPr>
          <w:rFonts w:asciiTheme="majorBidi" w:hAnsiTheme="majorBidi" w:cstheme="majorBidi"/>
          <w:sz w:val="30"/>
          <w:szCs w:val="30"/>
          <w:cs/>
        </w:rPr>
        <w:t>เก้า</w:t>
      </w:r>
      <w:r w:rsidR="00663FBE" w:rsidRPr="0079275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9275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32788" w:rsidRPr="00792756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792756" w:rsidRPr="00792756">
        <w:rPr>
          <w:rFonts w:asciiTheme="majorBidi" w:hAnsiTheme="majorBidi" w:cstheme="majorBidi"/>
          <w:sz w:val="30"/>
          <w:szCs w:val="30"/>
          <w:cs/>
        </w:rPr>
        <w:t>กันยา</w:t>
      </w:r>
      <w:r w:rsidR="00E32788" w:rsidRPr="00792756">
        <w:rPr>
          <w:rFonts w:asciiTheme="majorBidi" w:hAnsiTheme="majorBidi" w:cstheme="majorBidi"/>
          <w:sz w:val="30"/>
          <w:szCs w:val="30"/>
          <w:cs/>
        </w:rPr>
        <w:t>ยน</w:t>
      </w:r>
      <w:r w:rsidR="00663FBE" w:rsidRPr="007927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282F" w:rsidRPr="00792756">
        <w:rPr>
          <w:rFonts w:asciiTheme="majorBidi" w:hAnsiTheme="majorBidi" w:cstheme="majorBidi"/>
          <w:sz w:val="30"/>
          <w:szCs w:val="30"/>
        </w:rPr>
        <w:t>2562</w:t>
      </w:r>
      <w:r w:rsidRPr="00792756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E4BD8">
        <w:rPr>
          <w:rFonts w:asciiTheme="majorBidi" w:hAnsiTheme="majorBidi" w:cstheme="majorBidi"/>
          <w:sz w:val="30"/>
          <w:szCs w:val="30"/>
          <w:cs/>
        </w:rPr>
        <w:t xml:space="preserve">ทั้งสิ้น </w:t>
      </w:r>
      <w:r w:rsidR="00DE4BD8" w:rsidRPr="00DE4BD8">
        <w:rPr>
          <w:rFonts w:asciiTheme="majorBidi" w:hAnsiTheme="majorBidi" w:cstheme="majorBidi"/>
          <w:sz w:val="30"/>
          <w:szCs w:val="30"/>
        </w:rPr>
        <w:t>12.</w:t>
      </w:r>
      <w:r w:rsidR="00DE4BD8">
        <w:rPr>
          <w:rFonts w:asciiTheme="majorBidi" w:hAnsiTheme="majorBidi" w:cstheme="majorBidi"/>
          <w:sz w:val="30"/>
          <w:szCs w:val="30"/>
        </w:rPr>
        <w:t>05</w:t>
      </w:r>
      <w:r w:rsidRPr="0079275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63FBE" w:rsidRPr="00792756">
        <w:rPr>
          <w:rFonts w:asciiTheme="majorBidi" w:hAnsiTheme="majorBidi" w:cstheme="majorBidi"/>
          <w:sz w:val="30"/>
          <w:szCs w:val="30"/>
        </w:rPr>
        <w:t xml:space="preserve"> </w:t>
      </w:r>
      <w:r w:rsidR="00663FBE" w:rsidRPr="0079275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282F" w:rsidRPr="0079275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663FBE" w:rsidRPr="007927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8282F" w:rsidRPr="00792756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="00663FBE" w:rsidRPr="00792756">
        <w:rPr>
          <w:rFonts w:asciiTheme="majorBidi" w:hAnsiTheme="majorBidi" w:cstheme="majorBidi"/>
          <w:i/>
          <w:iCs/>
          <w:sz w:val="30"/>
          <w:szCs w:val="30"/>
        </w:rPr>
        <w:t xml:space="preserve">: 11.87 </w:t>
      </w:r>
      <w:r w:rsidR="00663FBE" w:rsidRPr="007927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E8212D8" w14:textId="77777777" w:rsidR="00E32788" w:rsidRPr="003D5CFA" w:rsidRDefault="00792756" w:rsidP="00983590">
      <w:pPr>
        <w:tabs>
          <w:tab w:val="clear" w:pos="454"/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2756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  <w:r w:rsidR="00E32788" w:rsidRPr="003D5CF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</w:t>
      </w:r>
      <w:r w:rsidR="00E32788" w:rsidRPr="003D5CFA">
        <w:rPr>
          <w:rFonts w:ascii="Angsana New" w:hAnsi="Angsana New" w:hint="cs"/>
          <w:spacing w:val="-4"/>
          <w:sz w:val="30"/>
          <w:szCs w:val="30"/>
          <w:cs/>
        </w:rPr>
        <w:t>วของ</w:t>
      </w:r>
      <w:r w:rsidR="00E32788" w:rsidRPr="003D5CFA">
        <w:rPr>
          <w:rFonts w:ascii="Angsana New" w:hAnsi="Angsana New"/>
          <w:spacing w:val="-4"/>
          <w:sz w:val="30"/>
          <w:szCs w:val="30"/>
          <w:cs/>
        </w:rPr>
        <w:t>เงินให้กู้ยืมระยะ</w:t>
      </w:r>
      <w:r w:rsidR="00E32788" w:rsidRPr="003D5CFA">
        <w:rPr>
          <w:rFonts w:ascii="Angsana New" w:hAnsi="Angsana New" w:hint="cs"/>
          <w:spacing w:val="-4"/>
          <w:sz w:val="30"/>
          <w:szCs w:val="30"/>
          <w:cs/>
        </w:rPr>
        <w:t>สั้น</w:t>
      </w:r>
      <w:r w:rsidR="00E32788" w:rsidRPr="003D5CFA">
        <w:rPr>
          <w:rFonts w:ascii="Angsana New" w:hAnsi="Angsana New"/>
          <w:spacing w:val="-4"/>
          <w:sz w:val="30"/>
          <w:szCs w:val="30"/>
          <w:cs/>
        </w:rPr>
        <w:t>แก่กิจการที่เกี่ยวข้องกัน</w:t>
      </w:r>
      <w:r w:rsidR="00E32788" w:rsidRPr="003D5CFA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E9722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E32788" w:rsidRPr="003D5CFA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E32788" w:rsidRPr="003D5CFA">
        <w:rPr>
          <w:rFonts w:ascii="Angsana New" w:hAnsi="Angsana New"/>
          <w:spacing w:val="-4"/>
          <w:sz w:val="30"/>
          <w:szCs w:val="30"/>
        </w:rPr>
        <w:t xml:space="preserve">30 </w:t>
      </w:r>
      <w:r w:rsidR="00E97227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E32788" w:rsidRPr="003D5CFA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E32788" w:rsidRPr="003D5CFA">
        <w:rPr>
          <w:rFonts w:ascii="Angsana New" w:hAnsi="Angsana New"/>
          <w:spacing w:val="-4"/>
          <w:sz w:val="30"/>
          <w:szCs w:val="30"/>
        </w:rPr>
        <w:t xml:space="preserve"> </w:t>
      </w:r>
      <w:r w:rsidR="00FE046A">
        <w:rPr>
          <w:rFonts w:ascii="Angsana New" w:hAnsi="Angsana New"/>
          <w:spacing w:val="-4"/>
          <w:sz w:val="30"/>
          <w:szCs w:val="30"/>
        </w:rPr>
        <w:t xml:space="preserve">2562 </w:t>
      </w:r>
      <w:r w:rsidR="00E32788" w:rsidRPr="003D5CFA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1F19AE28" w14:textId="77777777" w:rsidR="00E32788" w:rsidRPr="00473624" w:rsidRDefault="00E32788" w:rsidP="00473624">
      <w:pPr>
        <w:tabs>
          <w:tab w:val="clear" w:pos="454"/>
        </w:tabs>
        <w:spacing w:line="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62" w:type="dxa"/>
        <w:tblInd w:w="450" w:type="dxa"/>
        <w:tblLook w:val="04A0" w:firstRow="1" w:lastRow="0" w:firstColumn="1" w:lastColumn="0" w:noHBand="0" w:noVBand="1"/>
      </w:tblPr>
      <w:tblGrid>
        <w:gridCol w:w="2430"/>
        <w:gridCol w:w="988"/>
        <w:gridCol w:w="234"/>
        <w:gridCol w:w="1023"/>
        <w:gridCol w:w="236"/>
        <w:gridCol w:w="1023"/>
        <w:gridCol w:w="235"/>
        <w:gridCol w:w="932"/>
        <w:gridCol w:w="235"/>
        <w:gridCol w:w="970"/>
        <w:gridCol w:w="235"/>
        <w:gridCol w:w="1021"/>
      </w:tblGrid>
      <w:tr w:rsidR="00983590" w:rsidRPr="00723710" w14:paraId="20248E76" w14:textId="77777777" w:rsidTr="0069707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73AE52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69762B50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68789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51" w:type="dxa"/>
            <w:gridSpan w:val="7"/>
            <w:shd w:val="clear" w:color="auto" w:fill="auto"/>
            <w:vAlign w:val="bottom"/>
          </w:tcPr>
          <w:p w14:paraId="43E76BEF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590" w:rsidRPr="00723710" w14:paraId="40B7F517" w14:textId="77777777" w:rsidTr="0069707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57A0827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5979E5B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4A2C8E6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401F01B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964F966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1C0A3BC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30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275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6296F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2803B67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739B1D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125FF5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DF82238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345A24C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170234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069417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56C17C3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ED872C6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30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275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983590" w:rsidRPr="00723710" w14:paraId="60C56B73" w14:textId="77777777" w:rsidTr="0069707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C42410E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4C69DC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A010D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1B30CBB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6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C28BD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3CD74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CDD991C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C4782F7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E78159E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FE25114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84D175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0859C2E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6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3590" w:rsidRPr="00723710" w14:paraId="0C00486C" w14:textId="77777777" w:rsidTr="0069707C">
        <w:trPr>
          <w:tblHeader/>
        </w:trPr>
        <w:tc>
          <w:tcPr>
            <w:tcW w:w="2430" w:type="dxa"/>
            <w:shd w:val="clear" w:color="auto" w:fill="auto"/>
          </w:tcPr>
          <w:p w14:paraId="10B7F359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7BFF4544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B113ACA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651" w:type="dxa"/>
            <w:gridSpan w:val="7"/>
            <w:shd w:val="clear" w:color="auto" w:fill="auto"/>
          </w:tcPr>
          <w:p w14:paraId="2F091F3E" w14:textId="77777777" w:rsidR="00983590" w:rsidRPr="00432645" w:rsidRDefault="0098359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46D1" w:rsidRPr="00723710" w14:paraId="378881AF" w14:textId="77777777" w:rsidTr="0069707C">
        <w:tc>
          <w:tcPr>
            <w:tcW w:w="2430" w:type="dxa"/>
            <w:shd w:val="clear" w:color="auto" w:fill="auto"/>
          </w:tcPr>
          <w:p w14:paraId="01E701DF" w14:textId="77777777" w:rsidR="00BD46D1" w:rsidRPr="009E555A" w:rsidRDefault="00BD46D1" w:rsidP="00BD46D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8" w:type="dxa"/>
            <w:shd w:val="clear" w:color="auto" w:fill="auto"/>
          </w:tcPr>
          <w:p w14:paraId="163F890D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E7984AE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6E3C03B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527A0A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shd w:val="clear" w:color="auto" w:fill="auto"/>
          </w:tcPr>
          <w:p w14:paraId="2920ACF9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598900A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8DAC9B1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C786104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612ECEDC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C2CA3A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AD4FA05" w14:textId="77777777" w:rsidR="00BD46D1" w:rsidRPr="00432645" w:rsidRDefault="00BD46D1" w:rsidP="00BD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1AA" w:rsidRPr="00723710" w14:paraId="3D36C51D" w14:textId="77777777" w:rsidTr="0069707C">
        <w:tc>
          <w:tcPr>
            <w:tcW w:w="2430" w:type="dxa"/>
            <w:shd w:val="clear" w:color="auto" w:fill="auto"/>
          </w:tcPr>
          <w:p w14:paraId="0AE3F7AF" w14:textId="77777777" w:rsidR="006811AA" w:rsidRPr="009E555A" w:rsidRDefault="006811AA" w:rsidP="006811A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988" w:type="dxa"/>
            <w:shd w:val="clear" w:color="auto" w:fill="auto"/>
          </w:tcPr>
          <w:p w14:paraId="66A1B7A2" w14:textId="77777777" w:rsidR="006811AA" w:rsidRPr="009E555A" w:rsidRDefault="006811AA" w:rsidP="006811AA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650EB17E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BC2156" w14:textId="284E43D2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D607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shd w:val="clear" w:color="auto" w:fill="auto"/>
          </w:tcPr>
          <w:p w14:paraId="17BAB911" w14:textId="77777777" w:rsidR="006811AA" w:rsidRPr="00A16E8B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5" w:type="dxa"/>
            <w:shd w:val="clear" w:color="auto" w:fill="auto"/>
          </w:tcPr>
          <w:p w14:paraId="715A71A7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35C70184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E91E385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DD2327E" w14:textId="77777777" w:rsidR="006811AA" w:rsidRPr="00A16E8B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5" w:type="dxa"/>
            <w:shd w:val="clear" w:color="auto" w:fill="auto"/>
          </w:tcPr>
          <w:p w14:paraId="73E7E90E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2E4C3C3" w14:textId="26FA51CB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1AA" w:rsidRPr="00723710" w14:paraId="5658CA39" w14:textId="77777777" w:rsidTr="0069707C">
        <w:tc>
          <w:tcPr>
            <w:tcW w:w="2430" w:type="dxa"/>
            <w:shd w:val="clear" w:color="auto" w:fill="auto"/>
          </w:tcPr>
          <w:p w14:paraId="7934C8FE" w14:textId="77777777" w:rsidR="006811AA" w:rsidRPr="009E555A" w:rsidRDefault="006811AA" w:rsidP="006811A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988" w:type="dxa"/>
            <w:shd w:val="clear" w:color="auto" w:fill="auto"/>
          </w:tcPr>
          <w:p w14:paraId="790FA1D8" w14:textId="77777777" w:rsidR="006811AA" w:rsidRPr="009E555A" w:rsidRDefault="006811AA" w:rsidP="006811AA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67C0D91F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C566BA0" w14:textId="5D8C9CD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6BD282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shd w:val="clear" w:color="auto" w:fill="auto"/>
          </w:tcPr>
          <w:p w14:paraId="2577A8F5" w14:textId="77777777" w:rsidR="006811AA" w:rsidRPr="00A16E8B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5" w:type="dxa"/>
            <w:shd w:val="clear" w:color="auto" w:fill="auto"/>
          </w:tcPr>
          <w:p w14:paraId="7A998FC6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702D97C9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024F9C6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58EEF3B" w14:textId="77777777" w:rsidR="006811AA" w:rsidRPr="00A16E8B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5" w:type="dxa"/>
            <w:shd w:val="clear" w:color="auto" w:fill="auto"/>
          </w:tcPr>
          <w:p w14:paraId="177C7D28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1DDA2F64" w14:textId="6C209356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1AA" w:rsidRPr="00723710" w14:paraId="0992E43B" w14:textId="77777777" w:rsidTr="0069707C">
        <w:trPr>
          <w:trHeight w:val="235"/>
        </w:trPr>
        <w:tc>
          <w:tcPr>
            <w:tcW w:w="2430" w:type="dxa"/>
            <w:shd w:val="clear" w:color="auto" w:fill="auto"/>
          </w:tcPr>
          <w:p w14:paraId="2752BDB5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2C4489CB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C66FDB2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61F8468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77574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1BDBB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35" w:type="dxa"/>
            <w:shd w:val="clear" w:color="auto" w:fill="auto"/>
          </w:tcPr>
          <w:p w14:paraId="3F687990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60C5FDB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C62688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23C0FE4F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DE8DA71" w14:textId="77777777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0EE4E" w14:textId="43B62DEA" w:rsidR="006811AA" w:rsidRPr="00432645" w:rsidRDefault="006811AA" w:rsidP="00681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4A6042" w14:textId="77777777" w:rsidR="001D482B" w:rsidRPr="00473624" w:rsidRDefault="001D482B" w:rsidP="00473624">
      <w:pPr>
        <w:tabs>
          <w:tab w:val="clear" w:pos="454"/>
          <w:tab w:val="clear" w:pos="680"/>
          <w:tab w:val="left" w:pos="540"/>
        </w:tabs>
        <w:spacing w:line="20" w:lineRule="atLeast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634" w:type="dxa"/>
        <w:tblInd w:w="450" w:type="dxa"/>
        <w:tblLook w:val="04A0" w:firstRow="1" w:lastRow="0" w:firstColumn="1" w:lastColumn="0" w:noHBand="0" w:noVBand="1"/>
      </w:tblPr>
      <w:tblGrid>
        <w:gridCol w:w="1484"/>
        <w:gridCol w:w="948"/>
        <w:gridCol w:w="232"/>
        <w:gridCol w:w="974"/>
        <w:gridCol w:w="233"/>
        <w:gridCol w:w="1036"/>
        <w:gridCol w:w="232"/>
        <w:gridCol w:w="756"/>
        <w:gridCol w:w="232"/>
        <w:gridCol w:w="951"/>
        <w:gridCol w:w="232"/>
        <w:gridCol w:w="1069"/>
        <w:gridCol w:w="258"/>
        <w:gridCol w:w="997"/>
      </w:tblGrid>
      <w:tr w:rsidR="00AE3BE1" w:rsidRPr="00ED38E4" w14:paraId="2977A308" w14:textId="77777777" w:rsidTr="00062B69">
        <w:trPr>
          <w:tblHeader/>
        </w:trPr>
        <w:tc>
          <w:tcPr>
            <w:tcW w:w="1496" w:type="dxa"/>
            <w:shd w:val="clear" w:color="auto" w:fill="auto"/>
            <w:vAlign w:val="bottom"/>
          </w:tcPr>
          <w:p w14:paraId="375B9FFD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61" w:type="dxa"/>
            <w:gridSpan w:val="3"/>
            <w:shd w:val="clear" w:color="auto" w:fill="auto"/>
            <w:vAlign w:val="bottom"/>
          </w:tcPr>
          <w:p w14:paraId="511588D9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22FC1CD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4" w:type="dxa"/>
            <w:gridSpan w:val="9"/>
            <w:shd w:val="clear" w:color="auto" w:fill="auto"/>
            <w:vAlign w:val="bottom"/>
          </w:tcPr>
          <w:p w14:paraId="3D2AAE90" w14:textId="77777777" w:rsidR="00AE3BE1" w:rsidRPr="00432645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624" w:rsidRPr="00ED38E4" w14:paraId="0D3FFADC" w14:textId="77777777" w:rsidTr="00062B69">
        <w:trPr>
          <w:tblHeader/>
        </w:trPr>
        <w:tc>
          <w:tcPr>
            <w:tcW w:w="1496" w:type="dxa"/>
            <w:shd w:val="clear" w:color="auto" w:fill="auto"/>
            <w:vAlign w:val="bottom"/>
          </w:tcPr>
          <w:p w14:paraId="6DB61FC7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EEE0622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0624D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5BF592B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CC8830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30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275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914A7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5E1A2F3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A22357B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6A7CA3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93C4198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7AD4FE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EDEB857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152CBA2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59" w:type="dxa"/>
          </w:tcPr>
          <w:p w14:paraId="005ABA28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3A43BC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30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275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473624" w:rsidRPr="00ED38E4" w14:paraId="23830197" w14:textId="77777777" w:rsidTr="00062B69">
        <w:trPr>
          <w:tblHeader/>
        </w:trPr>
        <w:tc>
          <w:tcPr>
            <w:tcW w:w="1496" w:type="dxa"/>
            <w:shd w:val="clear" w:color="auto" w:fill="auto"/>
            <w:vAlign w:val="bottom"/>
          </w:tcPr>
          <w:p w14:paraId="6A87908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DBF82BF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707CA1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0E0424D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6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5C401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C12999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09A8E98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45D302A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60D980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28DCCB7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F3345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12AC4DE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59" w:type="dxa"/>
          </w:tcPr>
          <w:p w14:paraId="70CF676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FBE5300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6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3BE1" w:rsidRPr="00ED38E4" w14:paraId="5DA8A700" w14:textId="77777777" w:rsidTr="00062B69">
        <w:trPr>
          <w:tblHeader/>
        </w:trPr>
        <w:tc>
          <w:tcPr>
            <w:tcW w:w="1496" w:type="dxa"/>
            <w:shd w:val="clear" w:color="auto" w:fill="auto"/>
          </w:tcPr>
          <w:p w14:paraId="73E0C87B" w14:textId="77777777" w:rsidR="00AE3BE1" w:rsidRPr="00432645" w:rsidRDefault="00AE3BE1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shd w:val="clear" w:color="auto" w:fill="auto"/>
          </w:tcPr>
          <w:p w14:paraId="11781398" w14:textId="77777777" w:rsidR="00AE3BE1" w:rsidRPr="00432645" w:rsidRDefault="00AE3BE1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469459E7" w14:textId="77777777" w:rsidR="00AE3BE1" w:rsidRPr="00432645" w:rsidRDefault="00AE3BE1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4" w:type="dxa"/>
            <w:gridSpan w:val="9"/>
            <w:shd w:val="clear" w:color="auto" w:fill="auto"/>
          </w:tcPr>
          <w:p w14:paraId="4449C8C9" w14:textId="77777777" w:rsidR="00AE3BE1" w:rsidRPr="00432645" w:rsidRDefault="00AE3BE1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73624" w:rsidRPr="00ED38E4" w14:paraId="6D78E78D" w14:textId="77777777" w:rsidTr="00062B69">
        <w:tc>
          <w:tcPr>
            <w:tcW w:w="1496" w:type="dxa"/>
            <w:shd w:val="clear" w:color="auto" w:fill="auto"/>
          </w:tcPr>
          <w:p w14:paraId="2A1B9EFE" w14:textId="77777777" w:rsidR="00473624" w:rsidRPr="009E555A" w:rsidRDefault="00473624" w:rsidP="004736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51" w:type="dxa"/>
            <w:shd w:val="clear" w:color="auto" w:fill="auto"/>
          </w:tcPr>
          <w:p w14:paraId="00AF30A6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BE9F086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8BD229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AE3EA78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24A6D69C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F83F06C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73AB193A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5F3B68B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1AE9855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16EAAA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4356A47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03AFC90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1F7E0D4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624" w:rsidRPr="00ED38E4" w14:paraId="230F12D9" w14:textId="77777777" w:rsidTr="00062B69">
        <w:tc>
          <w:tcPr>
            <w:tcW w:w="1496" w:type="dxa"/>
            <w:shd w:val="clear" w:color="auto" w:fill="auto"/>
          </w:tcPr>
          <w:p w14:paraId="5257F173" w14:textId="77777777" w:rsidR="00473624" w:rsidRPr="009E555A" w:rsidRDefault="00473624" w:rsidP="00473624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51" w:type="dxa"/>
            <w:shd w:val="clear" w:color="auto" w:fill="auto"/>
          </w:tcPr>
          <w:p w14:paraId="12D6B1E8" w14:textId="77777777" w:rsidR="00473624" w:rsidRDefault="00473624" w:rsidP="0047362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77777777" w:rsidR="00473624" w:rsidRPr="009E555A" w:rsidRDefault="00473624" w:rsidP="00473624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  <w:shd w:val="clear" w:color="auto" w:fill="auto"/>
          </w:tcPr>
          <w:p w14:paraId="6067429F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220D13B3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73C20C" w14:textId="6AB974CE" w:rsidR="009300D5" w:rsidRPr="00432645" w:rsidRDefault="009300D5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</w:tcPr>
          <w:p w14:paraId="17E842F8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45DDA44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B490E" w14:textId="77777777" w:rsidR="00473624" w:rsidRPr="009E555A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8,692</w:t>
            </w:r>
          </w:p>
        </w:tc>
        <w:tc>
          <w:tcPr>
            <w:tcW w:w="232" w:type="dxa"/>
            <w:shd w:val="clear" w:color="auto" w:fill="auto"/>
          </w:tcPr>
          <w:p w14:paraId="7D7E7C91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653F6E46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4D766026" w:rsidR="009300D5" w:rsidRPr="0043264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C8B542E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0B8E6580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70D8990B" w:rsidR="009300D5" w:rsidRPr="0043264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DEB9AEF" w14:textId="77777777" w:rsidR="00473624" w:rsidRPr="00432645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25B13EE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7C37E2F9" w:rsidR="009300D5" w:rsidRPr="00432645" w:rsidRDefault="009300D5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(875)</w:t>
            </w:r>
          </w:p>
        </w:tc>
        <w:tc>
          <w:tcPr>
            <w:tcW w:w="259" w:type="dxa"/>
          </w:tcPr>
          <w:p w14:paraId="2B11282C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FCF9B3D" w14:textId="77777777" w:rsidR="00473624" w:rsidRDefault="00473624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498647DE" w:rsidR="009300D5" w:rsidRPr="00432645" w:rsidRDefault="009300D5" w:rsidP="0047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</w:tr>
      <w:tr w:rsidR="009300D5" w:rsidRPr="00ED38E4" w14:paraId="60657108" w14:textId="77777777" w:rsidTr="00062B69">
        <w:tc>
          <w:tcPr>
            <w:tcW w:w="1496" w:type="dxa"/>
            <w:shd w:val="clear" w:color="auto" w:fill="auto"/>
          </w:tcPr>
          <w:p w14:paraId="1452E108" w14:textId="77777777" w:rsidR="009300D5" w:rsidRPr="009E555A" w:rsidRDefault="009300D5" w:rsidP="009300D5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51" w:type="dxa"/>
            <w:shd w:val="clear" w:color="auto" w:fill="auto"/>
          </w:tcPr>
          <w:p w14:paraId="4A8FAD59" w14:textId="77777777" w:rsidR="009300D5" w:rsidRDefault="009300D5" w:rsidP="009300D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77777777" w:rsidR="009300D5" w:rsidRPr="003945A5" w:rsidRDefault="009300D5" w:rsidP="009300D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6EE3248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F541876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0BA77B" w14:textId="576B64B5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233" w:type="dxa"/>
            <w:shd w:val="clear" w:color="auto" w:fill="auto"/>
          </w:tcPr>
          <w:p w14:paraId="092503C9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6C0EF149" w14:textId="77777777" w:rsidR="009300D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144B715D" w14:textId="77777777" w:rsidR="009300D5" w:rsidRPr="009E555A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2D48A95E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6B15579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5DBC951D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2" w:type="dxa"/>
            <w:shd w:val="clear" w:color="auto" w:fill="auto"/>
          </w:tcPr>
          <w:p w14:paraId="3DB75A8A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2D5F1A13" w14:textId="77777777" w:rsidR="009300D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2E0502D8" w:rsidR="009300D5" w:rsidRPr="0043264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2" w:type="dxa"/>
            <w:shd w:val="clear" w:color="auto" w:fill="auto"/>
          </w:tcPr>
          <w:p w14:paraId="67A9C473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A9A977D" w14:textId="77777777" w:rsidR="009300D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77B28873" w:rsidR="009300D5" w:rsidRPr="0043264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27CA094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A89026F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63C63824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9300D5" w:rsidRPr="00ED38E4" w14:paraId="614B48E0" w14:textId="77777777" w:rsidTr="00062B69">
        <w:tc>
          <w:tcPr>
            <w:tcW w:w="1496" w:type="dxa"/>
            <w:shd w:val="clear" w:color="auto" w:fill="auto"/>
          </w:tcPr>
          <w:p w14:paraId="2EAE1B8C" w14:textId="77777777" w:rsidR="009300D5" w:rsidRPr="009E555A" w:rsidRDefault="009300D5" w:rsidP="009300D5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951" w:type="dxa"/>
            <w:shd w:val="clear" w:color="auto" w:fill="auto"/>
          </w:tcPr>
          <w:p w14:paraId="686382F4" w14:textId="77777777" w:rsidR="009300D5" w:rsidRDefault="009300D5" w:rsidP="009300D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77777777" w:rsidR="009300D5" w:rsidRPr="003945A5" w:rsidRDefault="009300D5" w:rsidP="009300D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F457933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6FB63289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475D7C" w14:textId="431A9AF2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233" w:type="dxa"/>
            <w:shd w:val="clear" w:color="auto" w:fill="auto"/>
          </w:tcPr>
          <w:p w14:paraId="37DA5496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DEBBF9B" w14:textId="77777777" w:rsidR="009300D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6822713A" w14:textId="77777777" w:rsidR="009300D5" w:rsidRPr="009E555A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C5EA8B2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45F07830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7C28D7EC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16E8B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2" w:type="dxa"/>
            <w:shd w:val="clear" w:color="auto" w:fill="auto"/>
          </w:tcPr>
          <w:p w14:paraId="43B47F53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02FF5538" w14:textId="77777777" w:rsidR="009300D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34031694" w:rsidR="009300D5" w:rsidRPr="0043264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2" w:type="dxa"/>
            <w:shd w:val="clear" w:color="auto" w:fill="auto"/>
          </w:tcPr>
          <w:p w14:paraId="5F098593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06589E2" w14:textId="77777777" w:rsidR="009300D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42677E37" w:rsidR="009300D5" w:rsidRPr="00432645" w:rsidRDefault="009300D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6B53079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DDBB194" w14:textId="77777777" w:rsidR="009300D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41D04ED6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</w:tr>
      <w:tr w:rsidR="009300D5" w:rsidRPr="00473624" w14:paraId="12062363" w14:textId="77777777" w:rsidTr="00062B69">
        <w:tc>
          <w:tcPr>
            <w:tcW w:w="1496" w:type="dxa"/>
            <w:shd w:val="clear" w:color="auto" w:fill="auto"/>
          </w:tcPr>
          <w:p w14:paraId="20379B4F" w14:textId="77777777" w:rsidR="009300D5" w:rsidRPr="00473624" w:rsidRDefault="009300D5" w:rsidP="009300D5">
            <w:pPr>
              <w:spacing w:line="20" w:lineRule="atLeas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104DE8B0" w14:textId="77777777" w:rsidR="009300D5" w:rsidRPr="00473624" w:rsidRDefault="009300D5" w:rsidP="009300D5">
            <w:pPr>
              <w:pStyle w:val="acctfourfigures"/>
              <w:tabs>
                <w:tab w:val="clear" w:pos="765"/>
              </w:tabs>
              <w:spacing w:line="2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17E46A40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0CCE99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0297B74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1271DCD2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0" w:lineRule="atLeas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531294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3A0A2D9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384B42E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050121E1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" w:lineRule="atLeas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77D6E10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1F40D91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AB93E87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FA0AC7E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0D5" w:rsidRPr="00473624" w14:paraId="58FD1459" w14:textId="77777777" w:rsidTr="00062B69">
        <w:tc>
          <w:tcPr>
            <w:tcW w:w="1496" w:type="dxa"/>
            <w:shd w:val="clear" w:color="auto" w:fill="auto"/>
          </w:tcPr>
          <w:p w14:paraId="73926FAA" w14:textId="77777777" w:rsidR="009300D5" w:rsidRPr="00473624" w:rsidRDefault="009300D5" w:rsidP="009300D5">
            <w:pPr>
              <w:spacing w:line="20" w:lineRule="atLeas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53D2C757" w14:textId="77777777" w:rsidR="009300D5" w:rsidRPr="00473624" w:rsidRDefault="009300D5" w:rsidP="009300D5">
            <w:pPr>
              <w:pStyle w:val="acctfourfigures"/>
              <w:tabs>
                <w:tab w:val="clear" w:pos="765"/>
              </w:tabs>
              <w:spacing w:line="2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583634B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2921239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8D1ED3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188584D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0" w:lineRule="atLeas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546C2C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16AAA0B0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E33E5B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ADBE84C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" w:lineRule="atLeas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16B9124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ABCA59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677EA1FB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018F85F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0D5" w:rsidRPr="00473624" w14:paraId="55EEC4D6" w14:textId="77777777" w:rsidTr="00062B69">
        <w:tc>
          <w:tcPr>
            <w:tcW w:w="1496" w:type="dxa"/>
            <w:shd w:val="clear" w:color="auto" w:fill="auto"/>
          </w:tcPr>
          <w:p w14:paraId="00029140" w14:textId="77777777" w:rsidR="009300D5" w:rsidRPr="00473624" w:rsidRDefault="009300D5" w:rsidP="009300D5">
            <w:pPr>
              <w:spacing w:line="20" w:lineRule="atLeas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D8AE91C" w14:textId="77777777" w:rsidR="009300D5" w:rsidRPr="00473624" w:rsidRDefault="009300D5" w:rsidP="009300D5">
            <w:pPr>
              <w:pStyle w:val="acctfourfigures"/>
              <w:tabs>
                <w:tab w:val="clear" w:pos="765"/>
              </w:tabs>
              <w:spacing w:line="2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551DE576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76F8C518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0AE12C5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112DC84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0" w:lineRule="atLeas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BA2A2B2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948727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B5CE792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162CB4CB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" w:lineRule="atLeas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C2080A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5F537C7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B699958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D2CACD2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07C" w:rsidRPr="00473624" w14:paraId="2069C414" w14:textId="77777777" w:rsidTr="00062B69">
        <w:tc>
          <w:tcPr>
            <w:tcW w:w="1496" w:type="dxa"/>
            <w:shd w:val="clear" w:color="auto" w:fill="auto"/>
          </w:tcPr>
          <w:p w14:paraId="6CFF47D7" w14:textId="77777777" w:rsidR="0069707C" w:rsidRPr="00473624" w:rsidRDefault="0069707C" w:rsidP="009300D5">
            <w:pPr>
              <w:spacing w:line="20" w:lineRule="atLeas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1873F3E0" w14:textId="77777777" w:rsidR="0069707C" w:rsidRPr="00473624" w:rsidRDefault="0069707C" w:rsidP="009300D5">
            <w:pPr>
              <w:pStyle w:val="acctfourfigures"/>
              <w:tabs>
                <w:tab w:val="clear" w:pos="765"/>
              </w:tabs>
              <w:spacing w:line="2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335F9A17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75A7234B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801E444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6B9ECD75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0" w:lineRule="atLeas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63CE9A7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9DC9817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EC37DD4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CBEEED3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" w:lineRule="atLeas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3DD196D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4253F58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3FBD727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F79D840" w14:textId="77777777" w:rsidR="0069707C" w:rsidRPr="00473624" w:rsidRDefault="0069707C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0D5" w:rsidRPr="00473624" w14:paraId="64EDB851" w14:textId="77777777" w:rsidTr="00062B69">
        <w:tc>
          <w:tcPr>
            <w:tcW w:w="1496" w:type="dxa"/>
            <w:shd w:val="clear" w:color="auto" w:fill="auto"/>
          </w:tcPr>
          <w:p w14:paraId="440229B2" w14:textId="77777777" w:rsidR="009300D5" w:rsidRPr="00473624" w:rsidRDefault="009300D5" w:rsidP="009300D5">
            <w:pPr>
              <w:spacing w:line="20" w:lineRule="atLeas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22067758" w14:textId="77777777" w:rsidR="009300D5" w:rsidRPr="00473624" w:rsidRDefault="009300D5" w:rsidP="009300D5">
            <w:pPr>
              <w:pStyle w:val="acctfourfigures"/>
              <w:tabs>
                <w:tab w:val="clear" w:pos="765"/>
              </w:tabs>
              <w:spacing w:line="2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6D1D3119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13F18CE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4B69D3C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5CBAC62F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0" w:lineRule="atLeas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451EC8B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55EC407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3715F35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0F5E4F85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" w:lineRule="atLeas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01D5DEF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1A971A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0C7975E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AADB461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0D5" w:rsidRPr="00473624" w14:paraId="3778BA07" w14:textId="77777777" w:rsidTr="00062B69">
        <w:tc>
          <w:tcPr>
            <w:tcW w:w="1496" w:type="dxa"/>
            <w:shd w:val="clear" w:color="auto" w:fill="auto"/>
          </w:tcPr>
          <w:p w14:paraId="0EC4D56B" w14:textId="77777777" w:rsidR="009300D5" w:rsidRPr="00473624" w:rsidRDefault="009300D5" w:rsidP="009300D5">
            <w:pPr>
              <w:spacing w:line="20" w:lineRule="atLeas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303C231E" w14:textId="77777777" w:rsidR="009300D5" w:rsidRPr="00473624" w:rsidRDefault="009300D5" w:rsidP="009300D5">
            <w:pPr>
              <w:pStyle w:val="acctfourfigures"/>
              <w:tabs>
                <w:tab w:val="clear" w:pos="765"/>
              </w:tabs>
              <w:spacing w:line="2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0E1C070D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64472655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9675F4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5F37DAC5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0" w:lineRule="atLeas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CD09C31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6A0501D4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D240FEF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4B842F92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0" w:lineRule="atLeas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21D586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093539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064B8063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988FDAE" w14:textId="77777777" w:rsidR="009300D5" w:rsidRPr="00473624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0D5" w:rsidRPr="00ED38E4" w14:paraId="71F8D75A" w14:textId="77777777" w:rsidTr="00062B69">
        <w:tc>
          <w:tcPr>
            <w:tcW w:w="1496" w:type="dxa"/>
            <w:shd w:val="clear" w:color="auto" w:fill="auto"/>
          </w:tcPr>
          <w:p w14:paraId="2D8572C4" w14:textId="77777777" w:rsidR="009300D5" w:rsidRPr="009E555A" w:rsidRDefault="009300D5" w:rsidP="009300D5">
            <w:pPr>
              <w:spacing w:line="240" w:lineRule="auto"/>
              <w:ind w:left="255" w:right="-105" w:hanging="25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951" w:type="dxa"/>
            <w:shd w:val="clear" w:color="auto" w:fill="auto"/>
          </w:tcPr>
          <w:p w14:paraId="739082F8" w14:textId="77777777" w:rsidR="009300D5" w:rsidRPr="009E555A" w:rsidRDefault="009300D5" w:rsidP="009300D5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09FD6606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593FA675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9E1ABC5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61879987" w14:textId="77777777" w:rsidR="009300D5" w:rsidRPr="009E555A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5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9BEB7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38B630D2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07BC6EC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78B3562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28BCEC9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888DB39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54EEA42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F7DA391" w14:textId="77777777" w:rsidR="009300D5" w:rsidRPr="00432645" w:rsidRDefault="009300D5" w:rsidP="0093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B69" w:rsidRPr="00ED38E4" w14:paraId="25BD3EB3" w14:textId="77777777" w:rsidTr="00062B69">
        <w:tc>
          <w:tcPr>
            <w:tcW w:w="1496" w:type="dxa"/>
            <w:shd w:val="clear" w:color="auto" w:fill="auto"/>
          </w:tcPr>
          <w:p w14:paraId="726A8430" w14:textId="77777777" w:rsidR="00062B69" w:rsidRPr="009E555A" w:rsidRDefault="00062B69" w:rsidP="00062B69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951" w:type="dxa"/>
            <w:shd w:val="clear" w:color="auto" w:fill="auto"/>
          </w:tcPr>
          <w:p w14:paraId="7B5E263C" w14:textId="77777777" w:rsidR="00062B69" w:rsidRDefault="00062B69" w:rsidP="00062B69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EDD54A" w14:textId="77777777" w:rsidR="00062B69" w:rsidRPr="009E555A" w:rsidRDefault="00062B69" w:rsidP="00062B69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701C5DB5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693F0B27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43E331" w14:textId="4345D66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66F7AC9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DC63C66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907E48D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2" w:type="dxa"/>
            <w:shd w:val="clear" w:color="auto" w:fill="auto"/>
          </w:tcPr>
          <w:p w14:paraId="3ED7EAB6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E28A26C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41AC2" w14:textId="47EBCD92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1939217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239734A3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55861E2" w14:textId="7ACB0D2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232" w:type="dxa"/>
            <w:shd w:val="clear" w:color="auto" w:fill="auto"/>
          </w:tcPr>
          <w:p w14:paraId="3AAFF9A9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E0183BD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09AB14" w14:textId="1B27E8AB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9F4DA35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F547501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640914" w14:textId="261978F6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B69" w:rsidRPr="00ED38E4" w14:paraId="6C51BFC1" w14:textId="77777777" w:rsidTr="00062B69">
        <w:tc>
          <w:tcPr>
            <w:tcW w:w="1496" w:type="dxa"/>
            <w:shd w:val="clear" w:color="auto" w:fill="auto"/>
          </w:tcPr>
          <w:p w14:paraId="681B2B5F" w14:textId="77777777" w:rsidR="00062B69" w:rsidRPr="009E555A" w:rsidRDefault="00062B69" w:rsidP="00062B69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951" w:type="dxa"/>
            <w:shd w:val="clear" w:color="auto" w:fill="auto"/>
          </w:tcPr>
          <w:p w14:paraId="755BCD40" w14:textId="77777777" w:rsidR="00062B69" w:rsidRDefault="00062B69" w:rsidP="00062B69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DE061C" w14:textId="77777777" w:rsidR="00062B69" w:rsidRPr="009E555A" w:rsidRDefault="00062B69" w:rsidP="00062B69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  <w:shd w:val="clear" w:color="auto" w:fill="auto"/>
          </w:tcPr>
          <w:p w14:paraId="299D55BC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1B387C03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EEE6EA" w14:textId="329BB9ED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F1D5BC6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456A0AF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A5F26AC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2" w:type="dxa"/>
            <w:shd w:val="clear" w:color="auto" w:fill="auto"/>
          </w:tcPr>
          <w:p w14:paraId="2F5B912B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3C3A26B1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DCDBB0" w14:textId="1DEB272D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1E4CA33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5AC49D5C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12DE983" w14:textId="43D5A691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2" w:type="dxa"/>
            <w:shd w:val="clear" w:color="auto" w:fill="auto"/>
          </w:tcPr>
          <w:p w14:paraId="5963F80B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5159719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F9357" w14:textId="08529604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B3451A4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A4247CA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2CBCBF" w14:textId="1BC8E2BB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B69" w:rsidRPr="00ED38E4" w14:paraId="46B69F3C" w14:textId="77777777" w:rsidTr="00062B69">
        <w:tc>
          <w:tcPr>
            <w:tcW w:w="1496" w:type="dxa"/>
            <w:shd w:val="clear" w:color="auto" w:fill="auto"/>
          </w:tcPr>
          <w:p w14:paraId="17363D30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1" w:type="dxa"/>
            <w:shd w:val="clear" w:color="auto" w:fill="auto"/>
          </w:tcPr>
          <w:p w14:paraId="16D60779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E966CE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3419A901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7755FBB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4CE67701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16,692</w:t>
            </w:r>
          </w:p>
        </w:tc>
        <w:tc>
          <w:tcPr>
            <w:tcW w:w="232" w:type="dxa"/>
            <w:shd w:val="clear" w:color="auto" w:fill="auto"/>
          </w:tcPr>
          <w:p w14:paraId="407034AF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BA1F6D1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F867036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38BC1F9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39D5F21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571728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3202CC6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462A091" w14:textId="2842285E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15,476</w:t>
            </w:r>
          </w:p>
        </w:tc>
      </w:tr>
      <w:tr w:rsidR="00062B69" w:rsidRPr="00ED38E4" w14:paraId="673A9642" w14:textId="77777777" w:rsidTr="00062B69">
        <w:tc>
          <w:tcPr>
            <w:tcW w:w="2447" w:type="dxa"/>
            <w:gridSpan w:val="2"/>
            <w:shd w:val="clear" w:color="auto" w:fill="auto"/>
          </w:tcPr>
          <w:p w14:paraId="6707A25A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32" w:type="dxa"/>
            <w:shd w:val="clear" w:color="auto" w:fill="auto"/>
          </w:tcPr>
          <w:p w14:paraId="2AEC4391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44E8E898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62FDDAB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6557C9C7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(8,692)</w:t>
            </w:r>
          </w:p>
        </w:tc>
        <w:tc>
          <w:tcPr>
            <w:tcW w:w="232" w:type="dxa"/>
            <w:shd w:val="clear" w:color="auto" w:fill="auto"/>
          </w:tcPr>
          <w:p w14:paraId="73E4BD44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293DE213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616BCDB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158021C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855E33B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1FB4066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EE26D75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F8E0AA0" w14:textId="01F946B8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(7,817)</w:t>
            </w:r>
          </w:p>
        </w:tc>
      </w:tr>
      <w:tr w:rsidR="00062B69" w:rsidRPr="00ED38E4" w14:paraId="07052543" w14:textId="77777777" w:rsidTr="00062B69">
        <w:tc>
          <w:tcPr>
            <w:tcW w:w="1496" w:type="dxa"/>
            <w:shd w:val="clear" w:color="auto" w:fill="auto"/>
          </w:tcPr>
          <w:p w14:paraId="4DA33EAA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51" w:type="dxa"/>
            <w:shd w:val="clear" w:color="auto" w:fill="auto"/>
          </w:tcPr>
          <w:p w14:paraId="0AA7CDB0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28A88D1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77AF9662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629335A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32" w:type="dxa"/>
            <w:shd w:val="clear" w:color="auto" w:fill="auto"/>
          </w:tcPr>
          <w:p w14:paraId="460A1565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BE3A986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7EB2763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5352D329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7BAFB3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3103DC5" w14:textId="77777777" w:rsidR="00062B69" w:rsidRPr="00432645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11E7CF1" w14:textId="77777777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9AC033D" w14:textId="3FBDB968" w:rsidR="00062B6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7,650</w:t>
            </w:r>
          </w:p>
        </w:tc>
      </w:tr>
    </w:tbl>
    <w:p w14:paraId="6B73369B" w14:textId="77777777" w:rsidR="00A16E8B" w:rsidRDefault="00A16E8B" w:rsidP="0044122C">
      <w:pPr>
        <w:tabs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8"/>
        <w:gridCol w:w="1168"/>
        <w:gridCol w:w="271"/>
        <w:gridCol w:w="1169"/>
        <w:gridCol w:w="271"/>
        <w:gridCol w:w="1261"/>
        <w:gridCol w:w="258"/>
        <w:gridCol w:w="1184"/>
      </w:tblGrid>
      <w:tr w:rsidR="00983590" w:rsidRPr="0087759A" w14:paraId="4091972B" w14:textId="77777777" w:rsidTr="00C63661">
        <w:tc>
          <w:tcPr>
            <w:tcW w:w="2096" w:type="pct"/>
          </w:tcPr>
          <w:p w14:paraId="3E02CC26" w14:textId="77777777" w:rsidR="00983590" w:rsidRPr="00C04DE0" w:rsidRDefault="00983590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0C5EA0C1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549C283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19B7F07C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590" w:rsidRPr="0087759A" w14:paraId="47216C8C" w14:textId="77777777" w:rsidTr="00C63661">
        <w:tc>
          <w:tcPr>
            <w:tcW w:w="2096" w:type="pct"/>
          </w:tcPr>
          <w:p w14:paraId="2C612975" w14:textId="77777777" w:rsidR="00983590" w:rsidRPr="0087759A" w:rsidRDefault="00983590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80495E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75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228B6927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94DB404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75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14FFD5CC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5B9AC81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75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2F1BAFF3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439C402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7759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3590" w:rsidRPr="0087759A" w14:paraId="51A37918" w14:textId="77777777" w:rsidTr="00C63661">
        <w:tc>
          <w:tcPr>
            <w:tcW w:w="2096" w:type="pct"/>
          </w:tcPr>
          <w:p w14:paraId="684E1F4F" w14:textId="77777777" w:rsidR="00983590" w:rsidRPr="0087759A" w:rsidRDefault="00983590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4" w:type="pct"/>
            <w:gridSpan w:val="7"/>
          </w:tcPr>
          <w:p w14:paraId="1813FB7C" w14:textId="77777777" w:rsidR="00983590" w:rsidRPr="0087759A" w:rsidRDefault="00983590" w:rsidP="00983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775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83590" w:rsidRPr="0087759A" w14:paraId="709749FE" w14:textId="77777777" w:rsidTr="00C63661">
        <w:tc>
          <w:tcPr>
            <w:tcW w:w="2096" w:type="pct"/>
          </w:tcPr>
          <w:p w14:paraId="07697EA4" w14:textId="77777777" w:rsidR="00983590" w:rsidRPr="0087759A" w:rsidRDefault="00190127" w:rsidP="0009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8" w:right="255" w:hanging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983590" w:rsidRPr="0087759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หนี้สูญและหนี้สงสัยจะสูญของเงินให้กู้ยืมแก่กิจการที่เกี่ยวข้องกัน</w:t>
            </w:r>
          </w:p>
        </w:tc>
        <w:tc>
          <w:tcPr>
            <w:tcW w:w="608" w:type="pct"/>
          </w:tcPr>
          <w:p w14:paraId="752C02C9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473D57A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AD177EB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0F260F7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5D7EC177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2D0D4FC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087B0D3" w14:textId="77777777" w:rsidR="00983590" w:rsidRPr="0087759A" w:rsidRDefault="00983590" w:rsidP="0098359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3661" w:rsidRPr="0087759A" w14:paraId="632187F1" w14:textId="77777777" w:rsidTr="00C63661">
        <w:tc>
          <w:tcPr>
            <w:tcW w:w="2096" w:type="pct"/>
          </w:tcPr>
          <w:p w14:paraId="76FE9014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EEA4FEB" w14:textId="569281DA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E08BF91" w14:textId="77777777" w:rsidR="00C63661" w:rsidRPr="0087759A" w:rsidRDefault="00C63661" w:rsidP="00C6366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50A9E54E" w14:textId="77777777" w:rsidR="00C63661" w:rsidRPr="00D3169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0CED40E" w14:textId="77777777" w:rsidR="00C63661" w:rsidRPr="0087759A" w:rsidRDefault="00C63661" w:rsidP="00C6366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9A9D416" w14:textId="5D4429CC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34" w:type="pct"/>
          </w:tcPr>
          <w:p w14:paraId="433A0FE8" w14:textId="77777777" w:rsidR="00C63661" w:rsidRPr="0087759A" w:rsidRDefault="00C63661" w:rsidP="00C6366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5810ECD" w14:textId="77777777" w:rsidR="00C63661" w:rsidRPr="00D31691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6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63661" w:rsidRPr="0028327B" w14:paraId="5CA4CDBB" w14:textId="77777777" w:rsidTr="00C63661">
        <w:tc>
          <w:tcPr>
            <w:tcW w:w="2096" w:type="pct"/>
          </w:tcPr>
          <w:p w14:paraId="18690E9B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16212EC" w14:textId="4D8C687A" w:rsidR="00C63661" w:rsidRPr="0080385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7CAD90" w14:textId="77777777" w:rsidR="00C63661" w:rsidRPr="0087759A" w:rsidRDefault="00C63661" w:rsidP="00C6366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C1B789B" w14:textId="77777777" w:rsidR="00C63661" w:rsidRPr="00D3169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6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4EE9F8F" w14:textId="77777777" w:rsidR="00C63661" w:rsidRPr="0087759A" w:rsidRDefault="00C63661" w:rsidP="00C6366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16C1534" w14:textId="584F9B1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134" w:type="pct"/>
          </w:tcPr>
          <w:p w14:paraId="1A764715" w14:textId="77777777" w:rsidR="00C63661" w:rsidRPr="0087759A" w:rsidRDefault="00C63661" w:rsidP="00C6366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4691A647" w14:textId="77777777" w:rsidR="00C63661" w:rsidRPr="00D31691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16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97553E7" w14:textId="77777777" w:rsidR="00FE046A" w:rsidRPr="0087759A" w:rsidRDefault="00FE046A">
      <w:pPr>
        <w:rPr>
          <w:sz w:val="30"/>
          <w:szCs w:val="30"/>
        </w:rPr>
      </w:pPr>
    </w:p>
    <w:tbl>
      <w:tblPr>
        <w:tblW w:w="96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163"/>
        <w:gridCol w:w="269"/>
        <w:gridCol w:w="1236"/>
        <w:gridCol w:w="273"/>
        <w:gridCol w:w="1175"/>
        <w:gridCol w:w="285"/>
        <w:gridCol w:w="1182"/>
      </w:tblGrid>
      <w:tr w:rsidR="00D4408C" w:rsidRPr="009E555A" w14:paraId="76CD8F63" w14:textId="77777777" w:rsidTr="009E428C">
        <w:tc>
          <w:tcPr>
            <w:tcW w:w="2096" w:type="pct"/>
          </w:tcPr>
          <w:p w14:paraId="65209E01" w14:textId="77777777" w:rsidR="00D4408C" w:rsidRPr="009E555A" w:rsidRDefault="00FE046A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="00C22191"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="00D4408C"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88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54A" w:rsidRPr="009E555A" w14:paraId="0F4B0D76" w14:textId="77777777" w:rsidTr="009E428C">
        <w:tc>
          <w:tcPr>
            <w:tcW w:w="2096" w:type="pct"/>
          </w:tcPr>
          <w:p w14:paraId="4702C98B" w14:textId="77777777" w:rsidR="0072454A" w:rsidRPr="009E555A" w:rsidRDefault="0072454A" w:rsidP="007245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50FAA7A5" w14:textId="77777777" w:rsidR="0072454A" w:rsidRPr="009E555A" w:rsidRDefault="0072454A" w:rsidP="0072454A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</w:tcPr>
          <w:p w14:paraId="3AFE5017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9535274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1C8F0CA7" w14:textId="77777777" w:rsidR="0072454A" w:rsidRPr="009E555A" w:rsidRDefault="0072454A" w:rsidP="00724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6E51459" w14:textId="77777777" w:rsidR="0072454A" w:rsidRPr="009E555A" w:rsidRDefault="0072454A" w:rsidP="0072454A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14:paraId="0D4A5E38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0D538C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454A" w:rsidRPr="009E555A" w14:paraId="0E0BCC30" w14:textId="77777777" w:rsidTr="009E428C">
        <w:tc>
          <w:tcPr>
            <w:tcW w:w="2096" w:type="pct"/>
          </w:tcPr>
          <w:p w14:paraId="4D50150C" w14:textId="77777777" w:rsidR="0072454A" w:rsidRPr="009E555A" w:rsidRDefault="0072454A" w:rsidP="007245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14445B82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1D773E28" w14:textId="77777777" w:rsidR="0072454A" w:rsidRPr="009E555A" w:rsidRDefault="0072454A" w:rsidP="0072454A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298334A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23F45E8C" w14:textId="77777777" w:rsidR="0072454A" w:rsidRPr="009E555A" w:rsidRDefault="0072454A" w:rsidP="00724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0DBF155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40C63DDE" w14:textId="77777777" w:rsidR="0072454A" w:rsidRPr="009E555A" w:rsidRDefault="0072454A" w:rsidP="0072454A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0404E62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2454A" w:rsidRPr="009E555A" w14:paraId="097F5CB3" w14:textId="77777777" w:rsidTr="009E428C">
        <w:tc>
          <w:tcPr>
            <w:tcW w:w="2096" w:type="pct"/>
          </w:tcPr>
          <w:p w14:paraId="75A504F5" w14:textId="77777777" w:rsidR="0072454A" w:rsidRPr="009E555A" w:rsidRDefault="0072454A" w:rsidP="007245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04" w:type="pct"/>
            <w:gridSpan w:val="7"/>
          </w:tcPr>
          <w:p w14:paraId="56BC1BB2" w14:textId="77777777" w:rsidR="0072454A" w:rsidRPr="009E555A" w:rsidRDefault="0072454A" w:rsidP="007245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54A" w:rsidRPr="009E555A" w14:paraId="28425D5E" w14:textId="77777777" w:rsidTr="009E428C">
        <w:tc>
          <w:tcPr>
            <w:tcW w:w="2096" w:type="pct"/>
          </w:tcPr>
          <w:p w14:paraId="7613FB1E" w14:textId="77777777" w:rsidR="0072454A" w:rsidRPr="009E555A" w:rsidRDefault="0072454A" w:rsidP="0072454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5" w:type="pct"/>
          </w:tcPr>
          <w:p w14:paraId="7795A1A9" w14:textId="77777777" w:rsidR="0072454A" w:rsidRPr="009E555A" w:rsidRDefault="0072454A" w:rsidP="007245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" w:type="pct"/>
          </w:tcPr>
          <w:p w14:paraId="4267C2A9" w14:textId="77777777" w:rsidR="0072454A" w:rsidRPr="009E555A" w:rsidRDefault="0072454A" w:rsidP="007245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2" w:type="pct"/>
          </w:tcPr>
          <w:p w14:paraId="21A3A763" w14:textId="77777777" w:rsidR="0072454A" w:rsidRPr="009E555A" w:rsidRDefault="0072454A" w:rsidP="0072454A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1E593A36" w14:textId="77777777" w:rsidR="0072454A" w:rsidRPr="009E555A" w:rsidRDefault="0072454A" w:rsidP="007245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vAlign w:val="bottom"/>
          </w:tcPr>
          <w:p w14:paraId="601AFAC3" w14:textId="77777777" w:rsidR="0072454A" w:rsidRPr="009E555A" w:rsidRDefault="0072454A" w:rsidP="007245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0613002E" w14:textId="77777777" w:rsidR="0072454A" w:rsidRPr="009E555A" w:rsidRDefault="0072454A" w:rsidP="0072454A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14:paraId="21FAA96C" w14:textId="77777777" w:rsidR="0072454A" w:rsidRPr="009E555A" w:rsidRDefault="0072454A" w:rsidP="007245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62B69" w:rsidRPr="009E555A" w14:paraId="462FEABC" w14:textId="77777777" w:rsidTr="009E428C">
        <w:tc>
          <w:tcPr>
            <w:tcW w:w="2096" w:type="pct"/>
          </w:tcPr>
          <w:p w14:paraId="15049D6B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D17C32C" w14:textId="40C1C1FC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40" w:type="pct"/>
            <w:shd w:val="clear" w:color="auto" w:fill="auto"/>
          </w:tcPr>
          <w:p w14:paraId="43A75CC1" w14:textId="77777777" w:rsidR="00062B69" w:rsidRPr="009E555A" w:rsidRDefault="00062B69" w:rsidP="00062B69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069E3601" w14:textId="77777777" w:rsidR="00062B69" w:rsidRPr="009E555A" w:rsidRDefault="00062B69" w:rsidP="00062B69">
            <w:pPr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42" w:type="pct"/>
            <w:shd w:val="clear" w:color="auto" w:fill="auto"/>
          </w:tcPr>
          <w:p w14:paraId="7E8A6853" w14:textId="77777777" w:rsidR="00062B69" w:rsidRPr="009E555A" w:rsidRDefault="00062B69" w:rsidP="00062B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ED13F8D" w14:textId="2BA55738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  <w:tc>
          <w:tcPr>
            <w:tcW w:w="148" w:type="pct"/>
          </w:tcPr>
          <w:p w14:paraId="5C7FC063" w14:textId="77777777" w:rsidR="00062B69" w:rsidRPr="009E555A" w:rsidRDefault="00062B69" w:rsidP="00062B69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vAlign w:val="bottom"/>
          </w:tcPr>
          <w:p w14:paraId="2C0490B3" w14:textId="77777777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1,167</w:t>
            </w:r>
          </w:p>
        </w:tc>
      </w:tr>
      <w:tr w:rsidR="00062B69" w:rsidRPr="009E555A" w14:paraId="7DF911D6" w14:textId="77777777" w:rsidTr="009E428C">
        <w:tc>
          <w:tcPr>
            <w:tcW w:w="2096" w:type="pct"/>
          </w:tcPr>
          <w:p w14:paraId="374D019E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643BAE19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40" w:type="pct"/>
            <w:shd w:val="clear" w:color="auto" w:fill="auto"/>
          </w:tcPr>
          <w:p w14:paraId="6780CADD" w14:textId="77777777" w:rsidR="00062B69" w:rsidRPr="009E555A" w:rsidRDefault="00062B69" w:rsidP="000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77777777" w:rsidR="00062B69" w:rsidRPr="009E555A" w:rsidRDefault="00062B69" w:rsidP="00062B69">
            <w:pPr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42" w:type="pct"/>
            <w:shd w:val="clear" w:color="auto" w:fill="auto"/>
          </w:tcPr>
          <w:p w14:paraId="61B4D72B" w14:textId="77777777" w:rsidR="00062B69" w:rsidRPr="009E555A" w:rsidRDefault="00062B69" w:rsidP="00062B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010FCC26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48" w:type="pct"/>
          </w:tcPr>
          <w:p w14:paraId="7316F639" w14:textId="77777777" w:rsidR="00062B69" w:rsidRPr="009E555A" w:rsidRDefault="00062B69" w:rsidP="000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52F0E11E" w14:textId="77777777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</w:tr>
      <w:tr w:rsidR="00062B69" w:rsidRPr="009E555A" w14:paraId="529307A1" w14:textId="77777777" w:rsidTr="009E428C">
        <w:tc>
          <w:tcPr>
            <w:tcW w:w="2096" w:type="pct"/>
          </w:tcPr>
          <w:p w14:paraId="572E4C0E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6092CED8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0" w:type="pct"/>
            <w:shd w:val="clear" w:color="auto" w:fill="auto"/>
          </w:tcPr>
          <w:p w14:paraId="0052C57E" w14:textId="77777777" w:rsidR="00062B69" w:rsidRPr="009E555A" w:rsidRDefault="00062B69" w:rsidP="00062B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77777777" w:rsidR="00062B69" w:rsidRPr="009E555A" w:rsidRDefault="00062B69" w:rsidP="00062B69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2" w:type="pct"/>
            <w:shd w:val="clear" w:color="auto" w:fill="auto"/>
          </w:tcPr>
          <w:p w14:paraId="7E34EA3F" w14:textId="77777777" w:rsidR="00062B69" w:rsidRPr="009E555A" w:rsidRDefault="00062B69" w:rsidP="00062B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5617883F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148" w:type="pct"/>
          </w:tcPr>
          <w:p w14:paraId="04592308" w14:textId="77777777" w:rsidR="00062B69" w:rsidRPr="009E555A" w:rsidRDefault="00062B69" w:rsidP="00062B6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77777777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</w:tr>
    </w:tbl>
    <w:p w14:paraId="48EB79E3" w14:textId="77777777" w:rsidR="009E428C" w:rsidRDefault="009E428C"/>
    <w:tbl>
      <w:tblPr>
        <w:tblW w:w="92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3"/>
        <w:gridCol w:w="273"/>
        <w:gridCol w:w="1217"/>
        <w:gridCol w:w="30"/>
        <w:gridCol w:w="249"/>
        <w:gridCol w:w="33"/>
        <w:gridCol w:w="1141"/>
        <w:gridCol w:w="273"/>
        <w:gridCol w:w="1197"/>
        <w:gridCol w:w="15"/>
      </w:tblGrid>
      <w:tr w:rsidR="00062B69" w:rsidRPr="009E555A" w14:paraId="0C450DA6" w14:textId="77777777" w:rsidTr="0069707C">
        <w:trPr>
          <w:tblHeader/>
        </w:trPr>
        <w:tc>
          <w:tcPr>
            <w:tcW w:w="1986" w:type="pct"/>
          </w:tcPr>
          <w:p w14:paraId="6D9893A3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lastRenderedPageBreak/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9" w:type="pct"/>
            <w:gridSpan w:val="4"/>
          </w:tcPr>
          <w:p w14:paraId="1164C07D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4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B69" w:rsidRPr="009E555A" w14:paraId="25F4679C" w14:textId="77777777" w:rsidTr="0069707C">
        <w:trPr>
          <w:gridAfter w:val="1"/>
          <w:wAfter w:w="8" w:type="pct"/>
          <w:trHeight w:val="335"/>
          <w:tblHeader/>
        </w:trPr>
        <w:tc>
          <w:tcPr>
            <w:tcW w:w="1986" w:type="pct"/>
          </w:tcPr>
          <w:p w14:paraId="50294F2D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BCF6230" w14:textId="77777777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14:paraId="3DF6BA68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D5A01FF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gridSpan w:val="2"/>
          </w:tcPr>
          <w:p w14:paraId="410B61CA" w14:textId="77777777" w:rsidR="00062B69" w:rsidRPr="009E555A" w:rsidRDefault="00062B69" w:rsidP="000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CB3472A" w14:textId="77777777" w:rsidR="00062B69" w:rsidRPr="009E555A" w:rsidRDefault="00062B69" w:rsidP="00062B69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14:paraId="34BE0CB8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FACF6C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2B69" w:rsidRPr="009E555A" w14:paraId="79F30DA1" w14:textId="77777777" w:rsidTr="0069707C">
        <w:trPr>
          <w:gridAfter w:val="1"/>
          <w:wAfter w:w="8" w:type="pct"/>
          <w:trHeight w:val="335"/>
          <w:tblHeader/>
        </w:trPr>
        <w:tc>
          <w:tcPr>
            <w:tcW w:w="1986" w:type="pct"/>
          </w:tcPr>
          <w:p w14:paraId="2C378B70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69ED1144" w14:textId="77777777" w:rsidR="00062B69" w:rsidRPr="009E555A" w:rsidRDefault="00062B69" w:rsidP="00062B6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6BC45C7" w14:textId="77777777" w:rsidR="00062B69" w:rsidRPr="009E555A" w:rsidRDefault="00062B69" w:rsidP="00062B69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FCDC899" w14:textId="77777777" w:rsidR="00062B69" w:rsidRPr="009E555A" w:rsidRDefault="00062B69" w:rsidP="00062B6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2"/>
          </w:tcPr>
          <w:p w14:paraId="54955F3C" w14:textId="77777777" w:rsidR="00062B69" w:rsidRPr="009E555A" w:rsidRDefault="00062B69" w:rsidP="00062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1736FD8" w14:textId="77777777" w:rsidR="00062B69" w:rsidRPr="009E555A" w:rsidRDefault="00062B69" w:rsidP="00062B6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4966C4A" w14:textId="77777777" w:rsidR="00062B69" w:rsidRPr="009E555A" w:rsidRDefault="00062B69" w:rsidP="00062B69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9C51CE9" w14:textId="77777777" w:rsidR="00062B69" w:rsidRPr="009E555A" w:rsidRDefault="00062B69" w:rsidP="00062B69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62B69" w:rsidRPr="009E555A" w14:paraId="0CF98CD9" w14:textId="77777777" w:rsidTr="0069707C">
        <w:trPr>
          <w:gridAfter w:val="1"/>
          <w:wAfter w:w="8" w:type="pct"/>
          <w:tblHeader/>
        </w:trPr>
        <w:tc>
          <w:tcPr>
            <w:tcW w:w="1986" w:type="pct"/>
          </w:tcPr>
          <w:p w14:paraId="7C5EC468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9"/>
          </w:tcPr>
          <w:p w14:paraId="5AA1D1C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B69" w:rsidRPr="009E555A" w14:paraId="41836898" w14:textId="77777777" w:rsidTr="0069707C">
        <w:trPr>
          <w:gridAfter w:val="1"/>
          <w:wAfter w:w="8" w:type="pct"/>
        </w:trPr>
        <w:tc>
          <w:tcPr>
            <w:tcW w:w="1986" w:type="pct"/>
          </w:tcPr>
          <w:p w14:paraId="5C9D143B" w14:textId="77777777" w:rsidR="00062B69" w:rsidRPr="009E555A" w:rsidRDefault="00062B69" w:rsidP="00062B6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11E0C81" w14:textId="77777777" w:rsidR="00062B69" w:rsidRPr="009E555A" w:rsidRDefault="00062B69" w:rsidP="00062B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D26803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ED08F1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27CD4D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9FD833D" w14:textId="77777777" w:rsidR="00062B69" w:rsidRPr="009E555A" w:rsidRDefault="00062B69" w:rsidP="00062B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A073CF" w14:textId="77777777" w:rsidR="00062B69" w:rsidRPr="009E555A" w:rsidRDefault="00062B69" w:rsidP="00062B6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87A2F4" w14:textId="77777777" w:rsidR="00062B69" w:rsidRPr="009E555A" w:rsidRDefault="00062B69" w:rsidP="00062B6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2B69" w:rsidRPr="009E555A" w14:paraId="689CAFD4" w14:textId="77777777" w:rsidTr="0069707C">
        <w:trPr>
          <w:gridAfter w:val="1"/>
          <w:wAfter w:w="8" w:type="pct"/>
        </w:trPr>
        <w:tc>
          <w:tcPr>
            <w:tcW w:w="1986" w:type="pct"/>
            <w:shd w:val="clear" w:color="auto" w:fill="auto"/>
          </w:tcPr>
          <w:p w14:paraId="69507618" w14:textId="77777777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F5F9E" w14:textId="725C4323" w:rsidR="00062B69" w:rsidRPr="009E555A" w:rsidRDefault="00C63661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49415A1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00E842D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7F17F27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6A7B59C" w14:textId="44BE1E3D" w:rsidR="00062B69" w:rsidRPr="009E555A" w:rsidRDefault="00022510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147" w:type="pct"/>
            <w:shd w:val="clear" w:color="auto" w:fill="auto"/>
          </w:tcPr>
          <w:p w14:paraId="7AEF1595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11BF542" w14:textId="77777777" w:rsidR="00062B69" w:rsidRPr="00D533B8" w:rsidRDefault="00062B69" w:rsidP="00062B69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2B69" w:rsidRPr="00322553" w14:paraId="28F6D9A5" w14:textId="77777777" w:rsidTr="0069707C">
        <w:trPr>
          <w:gridAfter w:val="1"/>
          <w:wAfter w:w="8" w:type="pct"/>
        </w:trPr>
        <w:tc>
          <w:tcPr>
            <w:tcW w:w="1986" w:type="pct"/>
          </w:tcPr>
          <w:p w14:paraId="5E124376" w14:textId="77777777" w:rsidR="00062B69" w:rsidRPr="00322553" w:rsidRDefault="00062B69" w:rsidP="00062B6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7DB2F1D6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F49521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4609EC87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5C3D335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48A5BC4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EF3AEF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6B4964E" w14:textId="77777777" w:rsidR="00062B69" w:rsidRPr="00322553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062B69" w:rsidRPr="009E555A" w14:paraId="6D5C9606" w14:textId="77777777" w:rsidTr="0069707C">
        <w:trPr>
          <w:gridAfter w:val="1"/>
          <w:wAfter w:w="8" w:type="pct"/>
        </w:trPr>
        <w:tc>
          <w:tcPr>
            <w:tcW w:w="1986" w:type="pct"/>
          </w:tcPr>
          <w:p w14:paraId="21086855" w14:textId="77777777" w:rsidR="00062B69" w:rsidRPr="009E555A" w:rsidRDefault="00062B69" w:rsidP="00062B6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shd w:val="clear" w:color="auto" w:fill="auto"/>
          </w:tcPr>
          <w:p w14:paraId="5A97531A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5BFE8F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641A64A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F9545EB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CA80476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C016A3" w14:textId="77777777" w:rsidR="00062B69" w:rsidRPr="009E555A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3110C1" w14:textId="77777777" w:rsidR="00062B69" w:rsidRPr="00F76849" w:rsidRDefault="00062B69" w:rsidP="0006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661" w:rsidRPr="009E555A" w14:paraId="38C9A5F5" w14:textId="77777777" w:rsidTr="0069707C">
        <w:trPr>
          <w:gridAfter w:val="1"/>
          <w:wAfter w:w="8" w:type="pct"/>
        </w:trPr>
        <w:tc>
          <w:tcPr>
            <w:tcW w:w="1986" w:type="pct"/>
          </w:tcPr>
          <w:p w14:paraId="13F46330" w14:textId="77777777" w:rsidR="00C63661" w:rsidRPr="009E555A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  <w:shd w:val="clear" w:color="auto" w:fill="auto"/>
          </w:tcPr>
          <w:p w14:paraId="218DD76B" w14:textId="533CCDCE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25,988</w:t>
            </w:r>
          </w:p>
        </w:tc>
        <w:tc>
          <w:tcPr>
            <w:tcW w:w="147" w:type="pct"/>
            <w:shd w:val="clear" w:color="auto" w:fill="auto"/>
          </w:tcPr>
          <w:p w14:paraId="598DF970" w14:textId="77777777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36A72829" w14:textId="77777777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55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5BC8B01" w14:textId="77777777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D2D8498" w14:textId="68134464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25,988</w:t>
            </w:r>
          </w:p>
        </w:tc>
        <w:tc>
          <w:tcPr>
            <w:tcW w:w="147" w:type="pct"/>
          </w:tcPr>
          <w:p w14:paraId="0644B641" w14:textId="77777777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51098FC" w14:textId="77777777" w:rsidR="00C63661" w:rsidRPr="007323D0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3661" w:rsidRPr="009E555A" w14:paraId="65F0B405" w14:textId="77777777" w:rsidTr="0069707C">
        <w:trPr>
          <w:gridAfter w:val="1"/>
          <w:wAfter w:w="8" w:type="pct"/>
        </w:trPr>
        <w:tc>
          <w:tcPr>
            <w:tcW w:w="1986" w:type="pct"/>
          </w:tcPr>
          <w:p w14:paraId="2AF07A80" w14:textId="77777777" w:rsidR="00C63661" w:rsidRPr="009E555A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59D0" w14:textId="0F2528E6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661">
              <w:rPr>
                <w:rFonts w:ascii="Angsana New" w:hAnsi="Angsana New"/>
                <w:b/>
                <w:bCs/>
                <w:sz w:val="30"/>
                <w:szCs w:val="30"/>
              </w:rPr>
              <w:t>25,988</w:t>
            </w:r>
          </w:p>
        </w:tc>
        <w:tc>
          <w:tcPr>
            <w:tcW w:w="147" w:type="pct"/>
            <w:shd w:val="clear" w:color="auto" w:fill="auto"/>
          </w:tcPr>
          <w:p w14:paraId="7DBA6E2E" w14:textId="77777777" w:rsidR="00C63661" w:rsidRPr="009E555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D0F2" w14:textId="77777777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059C607" w14:textId="77777777" w:rsidR="00C63661" w:rsidRPr="009E555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0EECF6" w14:textId="7E111281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28,818</w:t>
            </w:r>
          </w:p>
        </w:tc>
        <w:tc>
          <w:tcPr>
            <w:tcW w:w="147" w:type="pct"/>
          </w:tcPr>
          <w:p w14:paraId="1AA55ADB" w14:textId="77777777" w:rsidR="00C63661" w:rsidRPr="009E555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B53F5" w14:textId="77777777" w:rsidR="00C63661" w:rsidRPr="004D5385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3711BC" w14:textId="77777777" w:rsidR="0087759A" w:rsidRPr="00C32415" w:rsidRDefault="0087759A">
      <w:pPr>
        <w:rPr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77777777" w:rsidR="00C22191" w:rsidRPr="009E555A" w:rsidRDefault="0087759A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>
              <w:br w:type="page"/>
            </w:r>
            <w:r w:rsidR="00C22191"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="00C22191" w:rsidRPr="009E555A">
              <w:rPr>
                <w:rFonts w:ascii="Angsana New" w:hAnsi="Angsana New"/>
              </w:rPr>
              <w:br w:type="page"/>
            </w:r>
            <w:r w:rsidR="00C22191"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C22191"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C22191"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22191"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54A" w:rsidRPr="009E555A" w14:paraId="0AC7773F" w14:textId="77777777" w:rsidTr="0069707C">
        <w:trPr>
          <w:trHeight w:val="335"/>
          <w:tblHeader/>
        </w:trPr>
        <w:tc>
          <w:tcPr>
            <w:tcW w:w="1989" w:type="pct"/>
          </w:tcPr>
          <w:p w14:paraId="4DBC737B" w14:textId="77777777" w:rsidR="0072454A" w:rsidRPr="009E555A" w:rsidRDefault="0072454A" w:rsidP="0072454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77777777" w:rsidR="0072454A" w:rsidRPr="009E555A" w:rsidRDefault="0072454A" w:rsidP="0072454A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14:paraId="1030E32F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72454A" w:rsidRPr="009E555A" w:rsidRDefault="0072454A" w:rsidP="00724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77777777" w:rsidR="0072454A" w:rsidRPr="009E555A" w:rsidRDefault="0072454A" w:rsidP="0072454A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</w:tcPr>
          <w:p w14:paraId="3923DF2C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0356098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454A" w:rsidRPr="009E555A" w14:paraId="3A949EB9" w14:textId="77777777" w:rsidTr="0069707C">
        <w:trPr>
          <w:trHeight w:val="335"/>
          <w:tblHeader/>
        </w:trPr>
        <w:tc>
          <w:tcPr>
            <w:tcW w:w="1989" w:type="pct"/>
          </w:tcPr>
          <w:p w14:paraId="21365F11" w14:textId="77777777" w:rsidR="0072454A" w:rsidRPr="009E555A" w:rsidRDefault="0072454A" w:rsidP="0072454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3DE9C4FA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C366E55" w14:textId="77777777" w:rsidR="0072454A" w:rsidRPr="009E555A" w:rsidRDefault="0072454A" w:rsidP="0072454A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5B33726" w14:textId="77777777" w:rsidR="0072454A" w:rsidRPr="009E555A" w:rsidRDefault="0072454A" w:rsidP="00724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9BE7B5" w14:textId="77777777" w:rsidR="0072454A" w:rsidRPr="009E555A" w:rsidRDefault="0072454A" w:rsidP="0072454A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214FF58" w14:textId="77777777" w:rsidR="0072454A" w:rsidRPr="009E555A" w:rsidRDefault="0072454A" w:rsidP="0072454A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2454A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72454A" w:rsidRPr="009E555A" w:rsidRDefault="0072454A" w:rsidP="0072454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72454A" w:rsidRPr="009E555A" w:rsidRDefault="0072454A" w:rsidP="0072454A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54A" w:rsidRPr="009E555A" w14:paraId="57BCBEDD" w14:textId="77777777" w:rsidTr="0069707C">
        <w:tc>
          <w:tcPr>
            <w:tcW w:w="1989" w:type="pct"/>
          </w:tcPr>
          <w:p w14:paraId="50816331" w14:textId="77777777" w:rsidR="0072454A" w:rsidRPr="009E555A" w:rsidRDefault="0072454A" w:rsidP="0072454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72454A" w:rsidRPr="009E555A" w:rsidRDefault="0072454A" w:rsidP="0072454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72454A" w:rsidRPr="009E555A" w:rsidRDefault="0072454A" w:rsidP="0072454A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72454A" w:rsidRPr="009E555A" w:rsidRDefault="0072454A" w:rsidP="0072454A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72454A" w:rsidRPr="009E555A" w:rsidRDefault="0072454A" w:rsidP="0072454A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72454A" w:rsidRPr="009E555A" w:rsidRDefault="0072454A" w:rsidP="0072454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72454A" w:rsidRPr="009E555A" w:rsidRDefault="0072454A" w:rsidP="0072454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C92686C" w14:textId="77777777" w:rsidR="0072454A" w:rsidRPr="009E555A" w:rsidRDefault="0072454A" w:rsidP="0072454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2454A" w:rsidRPr="009E555A" w14:paraId="130B1BBE" w14:textId="77777777" w:rsidTr="0069707C">
        <w:tc>
          <w:tcPr>
            <w:tcW w:w="1989" w:type="pct"/>
            <w:shd w:val="clear" w:color="auto" w:fill="auto"/>
          </w:tcPr>
          <w:p w14:paraId="7EF316FF" w14:textId="77777777" w:rsidR="0072454A" w:rsidRPr="009E555A" w:rsidRDefault="0072454A" w:rsidP="0072454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31E81545" w:rsidR="0072454A" w:rsidRPr="009E555A" w:rsidRDefault="00C63661" w:rsidP="007245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77777777" w:rsidR="0072454A" w:rsidRPr="009E555A" w:rsidRDefault="0072454A" w:rsidP="007245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7C768ED8" w:rsidR="0072454A" w:rsidRPr="009E555A" w:rsidRDefault="00BD4759" w:rsidP="0072454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72454A" w:rsidRPr="009E555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596BAE50" w14:textId="77777777" w:rsidR="0072454A" w:rsidRPr="00D533B8" w:rsidRDefault="0072454A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454A" w:rsidRPr="00AF225E" w14:paraId="705FAF57" w14:textId="77777777" w:rsidTr="0069707C">
        <w:tc>
          <w:tcPr>
            <w:tcW w:w="1989" w:type="pct"/>
          </w:tcPr>
          <w:p w14:paraId="2C33F1FC" w14:textId="77777777" w:rsidR="0072454A" w:rsidRPr="00AF225E" w:rsidRDefault="0072454A" w:rsidP="0072454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734421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</w:tcPr>
          <w:p w14:paraId="080985D3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72454A" w:rsidRPr="0087759A" w14:paraId="1820DC1A" w14:textId="77777777" w:rsidTr="0069707C">
        <w:tc>
          <w:tcPr>
            <w:tcW w:w="1989" w:type="pct"/>
          </w:tcPr>
          <w:p w14:paraId="21D68595" w14:textId="77777777" w:rsidR="0072454A" w:rsidRPr="0087759A" w:rsidRDefault="0072454A" w:rsidP="0072454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shd w:val="clear" w:color="auto" w:fill="auto"/>
          </w:tcPr>
          <w:p w14:paraId="3DCF6B0A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94A242A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C5A4EAE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F892081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AB0F703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11B90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F8B253F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4A" w:rsidRPr="0087759A" w14:paraId="665F0FCE" w14:textId="77777777" w:rsidTr="0069707C">
        <w:tc>
          <w:tcPr>
            <w:tcW w:w="1989" w:type="pct"/>
          </w:tcPr>
          <w:p w14:paraId="3FA87F60" w14:textId="77777777" w:rsidR="0072454A" w:rsidRPr="0087759A" w:rsidRDefault="0072454A" w:rsidP="0072454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3E2B6CFA" w14:textId="2F84B788" w:rsidR="0072454A" w:rsidRPr="0087759A" w:rsidRDefault="00C63661" w:rsidP="007245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3008A44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6C50534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2F658611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D4FC69" w14:textId="0912637C" w:rsidR="0072454A" w:rsidRPr="0087759A" w:rsidRDefault="00BD4759" w:rsidP="0069707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9E437DD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33FEC75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2454A" w:rsidRPr="00AF225E" w14:paraId="1FCB717E" w14:textId="77777777" w:rsidTr="0069707C">
        <w:tc>
          <w:tcPr>
            <w:tcW w:w="1989" w:type="pct"/>
          </w:tcPr>
          <w:p w14:paraId="67EE40BA" w14:textId="77777777" w:rsidR="0072454A" w:rsidRPr="00AF225E" w:rsidRDefault="0072454A" w:rsidP="0072454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3A36192E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870CBFB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2A4E46F5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804F8A0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1C2E0E1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39C78A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</w:tcPr>
          <w:p w14:paraId="4FA8F4FD" w14:textId="77777777" w:rsidR="0072454A" w:rsidRPr="00AF225E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54A" w:rsidRPr="0087759A" w14:paraId="34ED930C" w14:textId="77777777" w:rsidTr="0069707C">
        <w:tc>
          <w:tcPr>
            <w:tcW w:w="1989" w:type="pct"/>
          </w:tcPr>
          <w:p w14:paraId="5ACDB19C" w14:textId="77777777" w:rsidR="0072454A" w:rsidRPr="0087759A" w:rsidRDefault="0072454A" w:rsidP="0072454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D6DB60B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4A" w:rsidRPr="0087759A" w14:paraId="45831230" w14:textId="77777777" w:rsidTr="0069707C">
        <w:tc>
          <w:tcPr>
            <w:tcW w:w="1989" w:type="pct"/>
          </w:tcPr>
          <w:p w14:paraId="192EFF0A" w14:textId="77777777" w:rsidR="0072454A" w:rsidRPr="0087759A" w:rsidRDefault="0072454A" w:rsidP="0072454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87759A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87759A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87759A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05626E1C" w:rsidR="0072454A" w:rsidRPr="0087759A" w:rsidRDefault="00C63661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7032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72454A" w:rsidRPr="0087759A" w:rsidRDefault="0072454A" w:rsidP="007245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72454A" w:rsidRPr="0087759A" w:rsidRDefault="0072454A" w:rsidP="007245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217F38B5" w:rsidR="0072454A" w:rsidRPr="0087759A" w:rsidRDefault="00BD4759" w:rsidP="0072454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D57A4C6" w14:textId="77777777" w:rsidR="0072454A" w:rsidRPr="0087759A" w:rsidRDefault="0072454A" w:rsidP="0072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265928E8" w14:textId="77777777" w:rsidR="0072454A" w:rsidRPr="0087759A" w:rsidRDefault="0072454A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661" w:rsidRPr="0087759A" w14:paraId="5CFCE35A" w14:textId="77777777" w:rsidTr="0069707C">
        <w:tc>
          <w:tcPr>
            <w:tcW w:w="1989" w:type="pct"/>
          </w:tcPr>
          <w:p w14:paraId="505DA755" w14:textId="77777777" w:rsidR="00C63661" w:rsidRPr="0087759A" w:rsidRDefault="00C63661" w:rsidP="00C6366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52D2E6B4" w:rsidR="00C63661" w:rsidRPr="0087759A" w:rsidRDefault="00C63661" w:rsidP="00697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28AF351F" w:rsidR="00C63661" w:rsidRPr="00BD4759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EAC3168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EF01FB2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C63661" w:rsidRPr="0087759A" w14:paraId="4142A3E5" w14:textId="77777777" w:rsidTr="0069707C">
        <w:tc>
          <w:tcPr>
            <w:tcW w:w="1989" w:type="pct"/>
          </w:tcPr>
          <w:p w14:paraId="6CAADEEA" w14:textId="77777777" w:rsidR="00C63661" w:rsidRPr="0087759A" w:rsidRDefault="00C63661" w:rsidP="00C6366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775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>สามที เอ็นจิเนียริ่ง</w:t>
            </w:r>
            <w:r w:rsidRPr="008775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236B46F" w14:textId="7FE96D4A" w:rsidR="00C63661" w:rsidRPr="0069707C" w:rsidRDefault="00C63661" w:rsidP="00697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970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5093A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72FB623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2,568</w:t>
            </w:r>
          </w:p>
        </w:tc>
        <w:tc>
          <w:tcPr>
            <w:tcW w:w="147" w:type="pct"/>
            <w:shd w:val="clear" w:color="auto" w:fill="auto"/>
          </w:tcPr>
          <w:p w14:paraId="3C6B1BCE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416856D" w14:textId="5D1ACE46" w:rsidR="00C63661" w:rsidRPr="00BD4759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F098D67" w14:textId="77777777" w:rsidR="00C63661" w:rsidRPr="0087759A" w:rsidRDefault="00C63661" w:rsidP="00C63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4C8263FC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</w:tr>
      <w:tr w:rsidR="00C63661" w:rsidRPr="0087759A" w14:paraId="47F6E793" w14:textId="77777777" w:rsidTr="0069707C">
        <w:tc>
          <w:tcPr>
            <w:tcW w:w="1989" w:type="pct"/>
          </w:tcPr>
          <w:p w14:paraId="349670DE" w14:textId="77777777" w:rsidR="00C63661" w:rsidRPr="0087759A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 w:hint="cs"/>
                <w:sz w:val="30"/>
                <w:szCs w:val="30"/>
                <w:cs/>
              </w:rPr>
              <w:t>บริษัท แบงคอคเบสท์บาย กรุ๊ป จำกัด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A74C4FA" w14:textId="3912B149" w:rsidR="00C63661" w:rsidRPr="0069707C" w:rsidRDefault="00C63661" w:rsidP="0069707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970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B55382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13516DE8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47" w:type="pct"/>
            <w:shd w:val="clear" w:color="auto" w:fill="auto"/>
          </w:tcPr>
          <w:p w14:paraId="35F2224B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51A55E3" w14:textId="68684565" w:rsidR="00C63661" w:rsidRPr="00BD4759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E5DB99B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6CA66ED6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</w:tr>
      <w:tr w:rsidR="00C63661" w:rsidRPr="0087759A" w14:paraId="42D19E22" w14:textId="77777777" w:rsidTr="0069707C">
        <w:tc>
          <w:tcPr>
            <w:tcW w:w="1989" w:type="pct"/>
          </w:tcPr>
          <w:p w14:paraId="661ED887" w14:textId="77777777" w:rsidR="00C63661" w:rsidRPr="0087759A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865A2FC" w14:textId="7ED6307C" w:rsidR="00C63661" w:rsidRPr="0087759A" w:rsidRDefault="00153FF6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0550A11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6F0E" w14:textId="033B1819" w:rsidR="00C63661" w:rsidRPr="00BD4759" w:rsidRDefault="00C63661" w:rsidP="00C6366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759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84873A3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5E88D7F4" w14:textId="77777777" w:rsidR="00C63661" w:rsidRPr="0087759A" w:rsidRDefault="00C63661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8775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661" w:rsidRPr="0087759A" w14:paraId="6E6F6C7D" w14:textId="77777777" w:rsidTr="0069707C">
        <w:tc>
          <w:tcPr>
            <w:tcW w:w="1989" w:type="pct"/>
          </w:tcPr>
          <w:p w14:paraId="7EAC46CE" w14:textId="77777777" w:rsidR="00C63661" w:rsidRPr="0087759A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53F7A" w14:textId="671EDF7F" w:rsidR="00C63661" w:rsidRPr="0087759A" w:rsidRDefault="00153FF6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7032C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14D41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</w:rPr>
              <w:t>4,036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C63661" w:rsidRPr="0087759A" w:rsidRDefault="00C63661" w:rsidP="00C6366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E7948D" w14:textId="1BB2B0D3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47" w:type="pct"/>
          </w:tcPr>
          <w:p w14:paraId="723ADFE1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BA1EA" w14:textId="77777777" w:rsidR="00C63661" w:rsidRPr="0087759A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59A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8775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759A">
              <w:rPr>
                <w:rFonts w:ascii="Angsana New" w:hAnsi="Angsana New" w:hint="cs"/>
                <w:b/>
                <w:bCs/>
                <w:sz w:val="30"/>
                <w:szCs w:val="30"/>
              </w:rPr>
              <w:t>767</w:t>
            </w:r>
          </w:p>
        </w:tc>
      </w:tr>
    </w:tbl>
    <w:p w14:paraId="43A1F97C" w14:textId="77777777" w:rsidR="00DB1915" w:rsidRPr="00AF225E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7ECF07A" w14:textId="77777777" w:rsidR="001F2A6C" w:rsidRPr="0087759A" w:rsidRDefault="00C32415" w:rsidP="0015274F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  <w:r w:rsidR="001F2A6C" w:rsidRPr="0087759A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</w:t>
      </w:r>
      <w:r w:rsidR="001F2A6C" w:rsidRPr="0087759A">
        <w:rPr>
          <w:rFonts w:ascii="Angsana New" w:hAnsi="Angsana New" w:hint="cs"/>
          <w:spacing w:val="-2"/>
          <w:sz w:val="30"/>
          <w:szCs w:val="30"/>
          <w:cs/>
        </w:rPr>
        <w:t>วของ</w:t>
      </w:r>
      <w:r w:rsidR="001F2A6C" w:rsidRPr="0087759A">
        <w:rPr>
          <w:rFonts w:ascii="Angsana New" w:hAnsi="Angsana New"/>
          <w:spacing w:val="-2"/>
          <w:sz w:val="30"/>
          <w:szCs w:val="30"/>
          <w:cs/>
        </w:rPr>
        <w:t>เงินกู้ยืมระยะ</w:t>
      </w:r>
      <w:r w:rsidR="001F2A6C" w:rsidRPr="0087759A">
        <w:rPr>
          <w:rFonts w:ascii="Angsana New" w:hAnsi="Angsana New" w:hint="cs"/>
          <w:spacing w:val="-2"/>
          <w:sz w:val="30"/>
          <w:szCs w:val="30"/>
          <w:cs/>
        </w:rPr>
        <w:t>สั้นจากบุคคลหรือ</w:t>
      </w:r>
      <w:r w:rsidR="001F2A6C" w:rsidRPr="0087759A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="001F2A6C" w:rsidRPr="0087759A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72454A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1F2A6C" w:rsidRPr="0087759A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72454A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="001F2A6C" w:rsidRPr="0087759A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1F2A6C" w:rsidRPr="0087759A">
        <w:rPr>
          <w:rFonts w:ascii="Angsana New" w:hAnsi="Angsana New"/>
          <w:spacing w:val="-2"/>
          <w:sz w:val="30"/>
          <w:szCs w:val="30"/>
        </w:rPr>
        <w:br/>
        <w:t xml:space="preserve">30 </w:t>
      </w:r>
      <w:r w:rsidR="0072454A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1F2A6C" w:rsidRPr="0087759A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="00FE046A" w:rsidRPr="008775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E046A" w:rsidRPr="0087759A">
        <w:rPr>
          <w:rFonts w:ascii="Angsana New" w:hAnsi="Angsana New"/>
          <w:spacing w:val="-2"/>
          <w:sz w:val="30"/>
          <w:szCs w:val="30"/>
        </w:rPr>
        <w:t>2562</w:t>
      </w:r>
      <w:r w:rsidR="001F2A6C" w:rsidRPr="0087759A">
        <w:rPr>
          <w:rFonts w:ascii="Angsana New" w:hAnsi="Angsana New"/>
          <w:spacing w:val="-2"/>
          <w:sz w:val="30"/>
          <w:szCs w:val="30"/>
        </w:rPr>
        <w:t xml:space="preserve"> </w:t>
      </w:r>
      <w:r w:rsidR="001F2A6C" w:rsidRPr="0087759A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7D2376A" w14:textId="77777777" w:rsidR="0015274F" w:rsidRPr="00AE3BE1" w:rsidRDefault="0015274F" w:rsidP="0015274F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243"/>
        <w:gridCol w:w="968"/>
        <w:gridCol w:w="236"/>
        <w:gridCol w:w="683"/>
        <w:gridCol w:w="284"/>
        <w:gridCol w:w="647"/>
        <w:gridCol w:w="236"/>
        <w:gridCol w:w="1056"/>
        <w:gridCol w:w="247"/>
        <w:gridCol w:w="1013"/>
      </w:tblGrid>
      <w:tr w:rsidR="00AE3BE1" w:rsidRPr="00AE3BE1" w14:paraId="29AAD35D" w14:textId="77777777" w:rsidTr="0069707C">
        <w:tc>
          <w:tcPr>
            <w:tcW w:w="1437" w:type="dxa"/>
            <w:shd w:val="clear" w:color="auto" w:fill="auto"/>
            <w:vAlign w:val="bottom"/>
          </w:tcPr>
          <w:p w14:paraId="76A48EBC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3BE1" w:rsidRPr="00AE3BE1" w14:paraId="50D46113" w14:textId="77777777" w:rsidTr="0069707C">
        <w:tc>
          <w:tcPr>
            <w:tcW w:w="1437" w:type="dxa"/>
            <w:shd w:val="clear" w:color="auto" w:fill="auto"/>
            <w:vAlign w:val="bottom"/>
          </w:tcPr>
          <w:p w14:paraId="197B671C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30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454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80FE04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D9DBB64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0C2E37BF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CE4D1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2456F68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</w:tcPr>
          <w:p w14:paraId="5CCFB6EE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7A9B39C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30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454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AE3BE1" w:rsidRPr="00AE3BE1" w14:paraId="50EF97B2" w14:textId="77777777" w:rsidTr="0069707C">
        <w:tc>
          <w:tcPr>
            <w:tcW w:w="1437" w:type="dxa"/>
            <w:shd w:val="clear" w:color="auto" w:fill="auto"/>
            <w:vAlign w:val="bottom"/>
          </w:tcPr>
          <w:p w14:paraId="7E9CEDF1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BE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221DBF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2DBCA8E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14:paraId="7F1FC9A6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24662F6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A4D228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</w:tcPr>
          <w:p w14:paraId="4C317CB7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218A47C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BE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3BE1" w:rsidRPr="00AE3BE1" w14:paraId="27699C38" w14:textId="77777777" w:rsidTr="0069707C">
        <w:tc>
          <w:tcPr>
            <w:tcW w:w="1437" w:type="dxa"/>
            <w:shd w:val="clear" w:color="auto" w:fill="auto"/>
          </w:tcPr>
          <w:p w14:paraId="129B66AD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shd w:val="clear" w:color="auto" w:fill="auto"/>
          </w:tcPr>
          <w:p w14:paraId="2609E29E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9"/>
            <w:shd w:val="clear" w:color="auto" w:fill="auto"/>
          </w:tcPr>
          <w:p w14:paraId="6447894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E3BE1" w:rsidRPr="00AE3BE1" w14:paraId="56BCCC1E" w14:textId="77777777" w:rsidTr="0069707C">
        <w:tc>
          <w:tcPr>
            <w:tcW w:w="3657" w:type="dxa"/>
            <w:gridSpan w:val="4"/>
            <w:shd w:val="clear" w:color="auto" w:fill="auto"/>
          </w:tcPr>
          <w:p w14:paraId="199AD1C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14:paraId="636DC8E8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5C1466D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309425C7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C38647B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31A120A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A32F262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8970E4" w14:textId="77777777" w:rsidR="00AE3BE1" w:rsidRPr="00AE3BE1" w:rsidRDefault="00AE3BE1" w:rsidP="00AE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661" w:rsidRPr="00AE3BE1" w14:paraId="1E972E1F" w14:textId="77777777" w:rsidTr="0069707C">
        <w:tc>
          <w:tcPr>
            <w:tcW w:w="1437" w:type="dxa"/>
            <w:shd w:val="clear" w:color="auto" w:fill="auto"/>
          </w:tcPr>
          <w:p w14:paraId="23EF8D51" w14:textId="77777777" w:rsidR="00C63661" w:rsidRPr="00AE3BE1" w:rsidRDefault="00C63661" w:rsidP="00C63661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AE3BE1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</w:tcPr>
          <w:p w14:paraId="380D1DEA" w14:textId="77777777" w:rsidR="00C63661" w:rsidRPr="00AE3BE1" w:rsidRDefault="00C63661" w:rsidP="00C6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416A67" w14:textId="77777777" w:rsidR="00C63661" w:rsidRPr="00AE3BE1" w:rsidRDefault="00C63661" w:rsidP="00C6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612D2E9" w14:textId="77777777" w:rsidR="00C63661" w:rsidRPr="00AE3BE1" w:rsidRDefault="00C63661" w:rsidP="00C6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FE9907" w14:textId="2B320FFC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43" w:type="dxa"/>
            <w:shd w:val="clear" w:color="auto" w:fill="auto"/>
          </w:tcPr>
          <w:p w14:paraId="14418D4B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1D63184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0136626F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2E0FA358" w14:textId="77777777" w:rsidR="00C6366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0294E" w14:textId="09B634AE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D579D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381896B8" w14:textId="77777777" w:rsidR="00C6366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46DBB2" w14:textId="225ACFC9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6F998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49E21C06" w14:textId="77777777" w:rsidR="00C6366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D8207B6" w14:textId="73EE0C65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(296)</w:t>
            </w:r>
          </w:p>
        </w:tc>
        <w:tc>
          <w:tcPr>
            <w:tcW w:w="247" w:type="dxa"/>
          </w:tcPr>
          <w:p w14:paraId="406E97DA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97E73C2" w14:textId="77777777" w:rsidR="00C63661" w:rsidRDefault="00C63661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C44BA7" w14:textId="605D5B40" w:rsidR="00C63661" w:rsidRPr="00AE3BE1" w:rsidRDefault="00C63661" w:rsidP="006970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2,674</w:t>
            </w:r>
          </w:p>
        </w:tc>
      </w:tr>
      <w:tr w:rsidR="00C63661" w:rsidRPr="00AE3BE1" w14:paraId="65407B69" w14:textId="77777777" w:rsidTr="0069707C">
        <w:tc>
          <w:tcPr>
            <w:tcW w:w="1437" w:type="dxa"/>
            <w:shd w:val="clear" w:color="auto" w:fill="auto"/>
          </w:tcPr>
          <w:p w14:paraId="28D116D5" w14:textId="77777777" w:rsidR="00C63661" w:rsidRPr="00AE3BE1" w:rsidRDefault="00C63661" w:rsidP="00C63661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</w:tcPr>
          <w:p w14:paraId="7865AC5D" w14:textId="77777777" w:rsidR="00C63661" w:rsidRPr="00AE3BE1" w:rsidRDefault="00C63661" w:rsidP="00C6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BBF0344" w14:textId="3A9BFA22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ED1DCC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89CE9A3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0EACD12E" w14:textId="28FA4049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607055D" w14:textId="10E21BAD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72E0CA6" w14:textId="7AEC8FCE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47" w:type="dxa"/>
          </w:tcPr>
          <w:p w14:paraId="3CA842F4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1D4DDB" w14:textId="451F4D45" w:rsidR="00C63661" w:rsidRPr="00AE3BE1" w:rsidRDefault="00C63661" w:rsidP="006970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C63661" w:rsidRPr="00AE3BE1" w14:paraId="17045CCC" w14:textId="77777777" w:rsidTr="0069707C">
        <w:tc>
          <w:tcPr>
            <w:tcW w:w="1437" w:type="dxa"/>
            <w:shd w:val="clear" w:color="auto" w:fill="auto"/>
          </w:tcPr>
          <w:p w14:paraId="75CB5577" w14:textId="77777777" w:rsidR="00C63661" w:rsidRPr="00AE3BE1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</w:tcPr>
          <w:p w14:paraId="149AACC5" w14:textId="77777777" w:rsidR="00C63661" w:rsidRPr="00AE3BE1" w:rsidRDefault="00C63661" w:rsidP="00C6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25920DF" w14:textId="4EBD240A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243" w:type="dxa"/>
            <w:shd w:val="clear" w:color="auto" w:fill="auto"/>
          </w:tcPr>
          <w:p w14:paraId="604EED64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EF60233" w14:textId="77777777" w:rsidR="00C63661" w:rsidRPr="00AE3BE1" w:rsidRDefault="00C63661" w:rsidP="00C6366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187224DE" w14:textId="33B1ADB9" w:rsidR="00C63661" w:rsidRPr="00AE3BE1" w:rsidRDefault="00300CCB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20CC8D88" w14:textId="218BFE44" w:rsidR="00C63661" w:rsidRPr="00AE3BE1" w:rsidRDefault="00300CCB" w:rsidP="0030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2,825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81ADA8C" w14:textId="7EC5631B" w:rsidR="00C63661" w:rsidRPr="00AE3BE1" w:rsidRDefault="00C63661" w:rsidP="0069707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93F0D4B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EDC752" w14:textId="36EB908F" w:rsidR="00C63661" w:rsidRPr="00AE3BE1" w:rsidRDefault="00300CCB" w:rsidP="006970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3,675</w:t>
            </w:r>
          </w:p>
        </w:tc>
      </w:tr>
      <w:tr w:rsidR="00C63661" w:rsidRPr="00AE3BE1" w14:paraId="7D6B0644" w14:textId="77777777" w:rsidTr="0069707C">
        <w:tc>
          <w:tcPr>
            <w:tcW w:w="1437" w:type="dxa"/>
            <w:shd w:val="clear" w:color="auto" w:fill="auto"/>
          </w:tcPr>
          <w:p w14:paraId="1D68C6F1" w14:textId="77777777" w:rsidR="00C63661" w:rsidRPr="00AE3BE1" w:rsidRDefault="00C63661" w:rsidP="00C636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</w:tcPr>
          <w:p w14:paraId="57A4D44E" w14:textId="77777777" w:rsidR="00C63661" w:rsidRPr="00AE3BE1" w:rsidRDefault="00C63661" w:rsidP="00C6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68D2D51" w14:textId="4BA2A814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106853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0135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3C78BCB" w14:textId="25AE5D2B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57559E5B" w14:textId="0B85103A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C3AC18C" w14:textId="7577EC14" w:rsidR="00C63661" w:rsidRPr="00AE3BE1" w:rsidRDefault="00C63661" w:rsidP="0069707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51FE20A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32F6CBA" w14:textId="230B8E97" w:rsidR="00C63661" w:rsidRPr="00AE3BE1" w:rsidRDefault="00C63661" w:rsidP="006970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C63661" w:rsidRPr="00AE3BE1" w14:paraId="09231FBC" w14:textId="77777777" w:rsidTr="0069707C">
        <w:tc>
          <w:tcPr>
            <w:tcW w:w="1437" w:type="dxa"/>
            <w:shd w:val="clear" w:color="auto" w:fill="auto"/>
          </w:tcPr>
          <w:p w14:paraId="0DDC51B9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256171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7E97E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</w:rPr>
              <w:t>3,984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shd w:val="clear" w:color="auto" w:fill="auto"/>
          </w:tcPr>
          <w:p w14:paraId="7DE7BC53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shd w:val="clear" w:color="auto" w:fill="auto"/>
          </w:tcPr>
          <w:p w14:paraId="6EB10110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AF6CADE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8D15375" w14:textId="77777777" w:rsidR="00C63661" w:rsidRPr="00AE3BE1" w:rsidRDefault="00C63661" w:rsidP="00C6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17B7ACE" w14:textId="2A9AD21F" w:rsidR="00C63661" w:rsidRPr="00AE3BE1" w:rsidRDefault="00300CCB" w:rsidP="006970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7,271</w:t>
            </w:r>
          </w:p>
        </w:tc>
      </w:tr>
    </w:tbl>
    <w:p w14:paraId="23851C2E" w14:textId="77777777" w:rsidR="00975080" w:rsidRPr="00AE3BE1" w:rsidRDefault="00975080">
      <w:pPr>
        <w:rPr>
          <w:sz w:val="30"/>
          <w:szCs w:val="30"/>
        </w:rPr>
      </w:pPr>
    </w:p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3870"/>
        <w:gridCol w:w="1081"/>
        <w:gridCol w:w="272"/>
        <w:gridCol w:w="1156"/>
        <w:gridCol w:w="272"/>
        <w:gridCol w:w="1184"/>
        <w:gridCol w:w="272"/>
        <w:gridCol w:w="1190"/>
      </w:tblGrid>
      <w:tr w:rsidR="00E33AA5" w:rsidRPr="00AE3BE1" w14:paraId="0A938E8C" w14:textId="77777777" w:rsidTr="0069707C">
        <w:trPr>
          <w:trHeight w:val="424"/>
        </w:trPr>
        <w:tc>
          <w:tcPr>
            <w:tcW w:w="3870" w:type="dxa"/>
          </w:tcPr>
          <w:p w14:paraId="4496E2FB" w14:textId="77777777" w:rsidR="00E33AA5" w:rsidRPr="00AE3BE1" w:rsidRDefault="00E33AA5" w:rsidP="00E33AA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09" w:type="dxa"/>
            <w:gridSpan w:val="3"/>
          </w:tcPr>
          <w:p w14:paraId="6B8EA1F4" w14:textId="77777777" w:rsidR="00E33AA5" w:rsidRPr="00AE3BE1" w:rsidRDefault="00E33AA5" w:rsidP="00E33AA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E33AA5" w:rsidRPr="00AE3BE1" w:rsidRDefault="00E33AA5" w:rsidP="00E33AA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357953E0" w14:textId="77777777" w:rsidR="00E33AA5" w:rsidRPr="00AE3BE1" w:rsidRDefault="00E33AA5" w:rsidP="00E33AA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3AA5" w:rsidRPr="00AE3BE1" w14:paraId="4A883E3C" w14:textId="77777777" w:rsidTr="0069707C">
        <w:tc>
          <w:tcPr>
            <w:tcW w:w="3870" w:type="dxa"/>
          </w:tcPr>
          <w:p w14:paraId="59D03FFD" w14:textId="77777777" w:rsidR="00E33AA5" w:rsidRPr="00AE3BE1" w:rsidRDefault="00E33AA5" w:rsidP="00E33AA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33B06B" w14:textId="77777777" w:rsidR="00E33AA5" w:rsidRPr="00AE3BE1" w:rsidRDefault="0072454A" w:rsidP="00E33AA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</w:tcPr>
          <w:p w14:paraId="4B03B4BD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8399584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31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E33AA5" w:rsidRPr="00AE3BE1" w:rsidRDefault="00E33AA5" w:rsidP="00E3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3380C" w14:textId="77777777" w:rsidR="00E33AA5" w:rsidRPr="00AE3BE1" w:rsidRDefault="0072454A" w:rsidP="00E33AA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</w:tcPr>
          <w:p w14:paraId="4EAA0BAF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8F24EB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31</w:t>
            </w: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33AA5" w:rsidRPr="00AE3BE1" w14:paraId="51A43CA1" w14:textId="77777777" w:rsidTr="0069707C">
        <w:tc>
          <w:tcPr>
            <w:tcW w:w="3870" w:type="dxa"/>
          </w:tcPr>
          <w:p w14:paraId="67C86F2B" w14:textId="77777777" w:rsidR="00E33AA5" w:rsidRPr="00AE3BE1" w:rsidRDefault="00E33AA5" w:rsidP="00E33AA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F5DA9A1" w14:textId="77777777" w:rsidR="00E33AA5" w:rsidRPr="00AE3BE1" w:rsidRDefault="00E33AA5" w:rsidP="00E33AA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17413346" w14:textId="77777777" w:rsidR="00E33AA5" w:rsidRPr="00AE3BE1" w:rsidRDefault="00E33AA5" w:rsidP="00E33AA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B58B73B" w14:textId="77777777" w:rsidR="00E33AA5" w:rsidRPr="00AE3BE1" w:rsidRDefault="00E33AA5" w:rsidP="00E33AA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E33AA5" w:rsidRPr="00AE3BE1" w:rsidRDefault="00E33AA5" w:rsidP="00E3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BE18104" w14:textId="77777777" w:rsidR="00E33AA5" w:rsidRPr="00AE3BE1" w:rsidRDefault="00E33AA5" w:rsidP="00E33AA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14:paraId="251F414F" w14:textId="77777777" w:rsidR="00E33AA5" w:rsidRPr="00AE3BE1" w:rsidRDefault="00E33AA5" w:rsidP="00E33AA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B1938C9" w14:textId="77777777" w:rsidR="00E33AA5" w:rsidRPr="00AE3BE1" w:rsidRDefault="00E33AA5" w:rsidP="00E33AA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33AA5" w:rsidRPr="00AE3BE1" w14:paraId="48661926" w14:textId="77777777" w:rsidTr="0069707C">
        <w:tc>
          <w:tcPr>
            <w:tcW w:w="3870" w:type="dxa"/>
          </w:tcPr>
          <w:p w14:paraId="24B6BC84" w14:textId="77777777" w:rsidR="00E33AA5" w:rsidRPr="00AE3BE1" w:rsidRDefault="00E33AA5" w:rsidP="00E33AA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116AC722" w14:textId="77777777" w:rsidR="00E33AA5" w:rsidRPr="00AE3BE1" w:rsidRDefault="00E33AA5" w:rsidP="00E33AA5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3AA5" w:rsidRPr="00AE3BE1" w14:paraId="4B3F1CEE" w14:textId="77777777" w:rsidTr="0069707C">
        <w:tc>
          <w:tcPr>
            <w:tcW w:w="3870" w:type="dxa"/>
          </w:tcPr>
          <w:p w14:paraId="0FDFB0AE" w14:textId="77777777" w:rsidR="00E33AA5" w:rsidRPr="00AE3BE1" w:rsidRDefault="00E33AA5" w:rsidP="00E33AA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1389CFF1" w14:textId="77777777" w:rsidR="00E33AA5" w:rsidRPr="00AE3BE1" w:rsidRDefault="00E33AA5" w:rsidP="00E33AA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FB0407" w14:textId="77777777" w:rsidR="00E33AA5" w:rsidRPr="00AE3BE1" w:rsidRDefault="00E33AA5" w:rsidP="00E33AA5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0D65237" w14:textId="77777777" w:rsidR="00E33AA5" w:rsidRPr="00AE3BE1" w:rsidRDefault="00E33AA5" w:rsidP="00E33AA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E33AA5" w:rsidRPr="00AE3BE1" w:rsidRDefault="00E33AA5" w:rsidP="00E33AA5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FEC7BC" w14:textId="77777777" w:rsidR="00E33AA5" w:rsidRPr="00AE3BE1" w:rsidRDefault="00E33AA5" w:rsidP="00E33AA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41696A" w14:textId="77777777" w:rsidR="00E33AA5" w:rsidRPr="00AE3BE1" w:rsidRDefault="00E33AA5" w:rsidP="00E33AA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875D37D" w14:textId="77777777" w:rsidR="00E33AA5" w:rsidRPr="00AE3BE1" w:rsidRDefault="00E33AA5" w:rsidP="00E33AA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3AA5" w:rsidRPr="00AE3BE1" w14:paraId="7841B892" w14:textId="77777777" w:rsidTr="0069707C">
        <w:tc>
          <w:tcPr>
            <w:tcW w:w="3870" w:type="dxa"/>
          </w:tcPr>
          <w:p w14:paraId="4F45AAFB" w14:textId="77777777" w:rsidR="00E33AA5" w:rsidRPr="00AE3BE1" w:rsidRDefault="00E33AA5" w:rsidP="00E33AA5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3EBD34D4" w14:textId="77028CD0" w:rsidR="00E33AA5" w:rsidRPr="00AE3BE1" w:rsidRDefault="0006701B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3,646</w:t>
            </w:r>
          </w:p>
        </w:tc>
        <w:tc>
          <w:tcPr>
            <w:tcW w:w="272" w:type="dxa"/>
            <w:shd w:val="clear" w:color="auto" w:fill="auto"/>
          </w:tcPr>
          <w:p w14:paraId="7BA07417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59296B5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</w:rPr>
              <w:t>4,049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E33AA5" w:rsidRPr="00AE3BE1" w:rsidRDefault="00E33AA5" w:rsidP="00E3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3B5509CE" w14:textId="49953DA0" w:rsidR="00E33AA5" w:rsidRPr="00AE3BE1" w:rsidRDefault="00035EE9" w:rsidP="00E33AA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865EEB0" w14:textId="77777777" w:rsidR="00E33AA5" w:rsidRPr="00AE3BE1" w:rsidRDefault="00E33AA5" w:rsidP="00E33AA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0982C163" w14:textId="77777777" w:rsidR="00E33AA5" w:rsidRPr="00AE3BE1" w:rsidRDefault="00E33AA5" w:rsidP="00E33AA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3B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C52AF6E" w14:textId="77777777" w:rsidR="001F2A6C" w:rsidRPr="00AE3BE1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1B6B364E" w:rsidR="009417A9" w:rsidRPr="001F2A6C" w:rsidRDefault="002E3714" w:rsidP="0069707C">
      <w:pPr>
        <w:tabs>
          <w:tab w:val="left" w:pos="720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6F18F0" w:rsidRPr="00AE3BE1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6F18F0" w:rsidRPr="00AE3BE1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6F18F0" w:rsidRPr="00AE3BE1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06701B">
        <w:rPr>
          <w:rFonts w:ascii="Angsana New" w:hAnsi="Angsana New"/>
          <w:spacing w:val="-6"/>
          <w:sz w:val="30"/>
          <w:szCs w:val="30"/>
        </w:rPr>
        <w:t xml:space="preserve">30 </w:t>
      </w:r>
      <w:r w:rsidR="0072454A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1F2A6C" w:rsidRPr="00AE3BE1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D71452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70E09" w:rsidRPr="00AE3BE1">
        <w:rPr>
          <w:rFonts w:ascii="Angsana New" w:hAnsi="Angsana New"/>
          <w:spacing w:val="-6"/>
          <w:sz w:val="30"/>
          <w:szCs w:val="30"/>
        </w:rPr>
        <w:t>256</w:t>
      </w:r>
      <w:r w:rsidR="006170D4" w:rsidRPr="00AE3BE1">
        <w:rPr>
          <w:rFonts w:ascii="Angsana New" w:hAnsi="Angsana New"/>
          <w:spacing w:val="-6"/>
          <w:sz w:val="30"/>
          <w:szCs w:val="30"/>
        </w:rPr>
        <w:t>2</w:t>
      </w:r>
      <w:r w:rsidR="00217C27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มข้อบังคับของบริษัทย่อยดังกล่าว</w:t>
      </w:r>
      <w:r w:rsidRPr="00AE3BE1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6701B">
        <w:rPr>
          <w:rFonts w:ascii="Angsana New" w:hAnsi="Angsana New"/>
          <w:spacing w:val="-6"/>
          <w:sz w:val="30"/>
          <w:szCs w:val="30"/>
        </w:rPr>
        <w:t>3.65</w:t>
      </w:r>
      <w:r w:rsidR="00170E09" w:rsidRPr="00F6055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60556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140858" w:rsidRPr="00F60556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6F18F0" w:rsidRPr="00F6055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F6055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170E09" w:rsidRPr="001F2A6C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3945A5" w:rsidRPr="001F2A6C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1E473B" w:rsidRPr="001F2A6C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3945A5" w:rsidRPr="001F2A6C">
        <w:rPr>
          <w:rFonts w:ascii="Angsana New" w:hAnsi="Angsana New" w:hint="cs"/>
          <w:i/>
          <w:iCs/>
          <w:spacing w:val="-6"/>
          <w:sz w:val="30"/>
          <w:szCs w:val="30"/>
        </w:rPr>
        <w:t>4</w:t>
      </w:r>
      <w:r w:rsidR="005A2882" w:rsidRPr="001F2A6C">
        <w:rPr>
          <w:rFonts w:ascii="Angsana New" w:hAnsi="Angsana New" w:hint="cs"/>
          <w:i/>
          <w:iCs/>
          <w:spacing w:val="-6"/>
          <w:sz w:val="30"/>
          <w:szCs w:val="30"/>
          <w:cs/>
        </w:rPr>
        <w:t>.</w:t>
      </w:r>
      <w:r w:rsidR="001E473B" w:rsidRPr="001F2A6C">
        <w:rPr>
          <w:rFonts w:ascii="Angsana New" w:hAnsi="Angsana New"/>
          <w:i/>
          <w:iCs/>
          <w:spacing w:val="-6"/>
          <w:sz w:val="30"/>
          <w:szCs w:val="30"/>
        </w:rPr>
        <w:t>05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2C494E1" w14:textId="77777777" w:rsidR="00AF225E" w:rsidRDefault="00AF225E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903F40" w14:textId="77777777" w:rsidR="00E86162" w:rsidRPr="001F2A6C" w:rsidRDefault="00AE3BE1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86162"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2AD746FA" w14:textId="77777777" w:rsidR="008A7193" w:rsidRPr="00AE3BE1" w:rsidRDefault="008A7193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FCABEA9" w14:textId="77777777" w:rsidR="006B70A9" w:rsidRPr="001F2A6C" w:rsidRDefault="006B70A9" w:rsidP="00FE046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1F2A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ว่าจ้างให้เป็นผู้ผลิต</w:t>
      </w:r>
    </w:p>
    <w:p w14:paraId="40012B11" w14:textId="77777777" w:rsidR="00775841" w:rsidRPr="00AE3BE1" w:rsidRDefault="00775841" w:rsidP="007758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  <w:highlight w:val="yellow"/>
        </w:rPr>
      </w:pPr>
    </w:p>
    <w:p w14:paraId="07DE0492" w14:textId="77777777" w:rsidR="00775841" w:rsidRPr="001F2A6C" w:rsidRDefault="00775841" w:rsidP="00DB1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F2A6C">
        <w:rPr>
          <w:rFonts w:ascii="Angsana New" w:hAnsi="Angsana New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1F2A6C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</w:t>
      </w:r>
      <w:r w:rsidRPr="001F2A6C">
        <w:rPr>
          <w:rFonts w:ascii="Angsana New" w:hAnsi="Angsana New" w:hint="cs"/>
          <w:sz w:val="30"/>
          <w:szCs w:val="30"/>
          <w:cs/>
        </w:rPr>
        <w:t>ัณฑ์</w:t>
      </w:r>
      <w:r w:rsidRPr="001F2A6C">
        <w:rPr>
          <w:rFonts w:ascii="Angsana New" w:hAnsi="Angsana New"/>
          <w:sz w:val="30"/>
          <w:szCs w:val="30"/>
          <w:cs/>
        </w:rPr>
        <w:t>ที่จะใช้ในการผลิต</w:t>
      </w:r>
      <w:r w:rsidRPr="001F2A6C">
        <w:rPr>
          <w:rFonts w:ascii="Angsana New" w:hAnsi="Angsana New" w:hint="cs"/>
          <w:sz w:val="30"/>
          <w:szCs w:val="30"/>
          <w:cs/>
        </w:rPr>
        <w:t>ซึ่งจะต้องเป็นไปตาม</w:t>
      </w:r>
      <w:r w:rsidRPr="001F2A6C">
        <w:rPr>
          <w:rFonts w:ascii="Angsana New" w:hAnsi="Angsana New"/>
          <w:sz w:val="30"/>
          <w:szCs w:val="30"/>
          <w:cs/>
        </w:rPr>
        <w:t>เงื่อนไข</w:t>
      </w:r>
      <w:r w:rsidRPr="001F2A6C">
        <w:rPr>
          <w:rFonts w:ascii="Angsana New" w:hAnsi="Angsana New" w:hint="cs"/>
          <w:sz w:val="30"/>
          <w:szCs w:val="30"/>
          <w:cs/>
        </w:rPr>
        <w:t>หรือคำแนะนำ</w:t>
      </w:r>
      <w:r w:rsidRPr="001F2A6C">
        <w:rPr>
          <w:rFonts w:ascii="Angsana New" w:hAnsi="Angsana New"/>
          <w:sz w:val="30"/>
          <w:szCs w:val="30"/>
          <w:cs/>
        </w:rPr>
        <w:t>ที่กำหนดโดยคู่สัญญา สัญญาฉบับนี้มีผลบังคับใช้</w:t>
      </w:r>
      <w:r w:rsidRPr="001F2A6C">
        <w:rPr>
          <w:rFonts w:ascii="Angsana New" w:hAnsi="Angsana New" w:hint="cs"/>
          <w:sz w:val="30"/>
          <w:szCs w:val="30"/>
          <w:cs/>
        </w:rPr>
        <w:t>นับตั้งแต่</w:t>
      </w:r>
      <w:r w:rsidRPr="001F2A6C">
        <w:rPr>
          <w:rFonts w:ascii="Angsana New" w:hAnsi="Angsana New"/>
          <w:sz w:val="30"/>
          <w:szCs w:val="30"/>
          <w:cs/>
        </w:rPr>
        <w:t xml:space="preserve">วันที่ </w:t>
      </w:r>
      <w:r w:rsidRPr="001F2A6C">
        <w:rPr>
          <w:rFonts w:ascii="Angsana New" w:hAnsi="Angsana New"/>
          <w:sz w:val="30"/>
          <w:szCs w:val="30"/>
        </w:rPr>
        <w:t>27</w:t>
      </w:r>
      <w:r w:rsidRPr="001F2A6C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1F2A6C">
        <w:rPr>
          <w:rFonts w:ascii="Angsana New" w:hAnsi="Angsana New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sz w:val="30"/>
          <w:szCs w:val="30"/>
        </w:rPr>
        <w:t xml:space="preserve">2562 </w:t>
      </w:r>
      <w:r w:rsidRPr="001F2A6C">
        <w:rPr>
          <w:rFonts w:ascii="Angsana New" w:hAnsi="Angsana New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และจะยังคงมีผลบังคับใช้ต่อไปตลอดระยะเวลาที่กลุ่มบริษัทเป็นผู้ถือหุ้นในบริษัทดาน่อน เซ็ปเป้</w:t>
      </w:r>
      <w:r w:rsidRPr="001F2A6C">
        <w:rPr>
          <w:rFonts w:ascii="Angsana New" w:hAnsi="Angsana New" w:hint="cs"/>
          <w:sz w:val="30"/>
          <w:szCs w:val="30"/>
          <w:cs/>
        </w:rPr>
        <w:t xml:space="preserve"> เบฟเวอเรจส์ จำกัด</w:t>
      </w:r>
      <w:r w:rsidRPr="001F2A6C">
        <w:rPr>
          <w:rFonts w:ascii="Angsana New" w:hAnsi="Angsana New"/>
          <w:sz w:val="30"/>
          <w:szCs w:val="30"/>
        </w:rPr>
        <w:t> </w:t>
      </w:r>
      <w:r w:rsidRPr="001F2A6C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1F2A6C">
        <w:rPr>
          <w:rFonts w:ascii="Angsana New" w:hAnsi="Angsana New" w:hint="cs"/>
          <w:sz w:val="30"/>
          <w:szCs w:val="30"/>
          <w:cs/>
        </w:rPr>
        <w:t>ค่าบริการ</w:t>
      </w:r>
      <w:r w:rsidRPr="001F2A6C">
        <w:rPr>
          <w:rFonts w:ascii="Angsana New" w:hAnsi="Angsana New"/>
          <w:sz w:val="30"/>
          <w:szCs w:val="30"/>
          <w:cs/>
        </w:rPr>
        <w:t>ตาม</w:t>
      </w:r>
      <w:r w:rsidRPr="001F2A6C">
        <w:rPr>
          <w:rFonts w:ascii="Angsana New" w:hAnsi="Angsana New" w:hint="cs"/>
          <w:sz w:val="30"/>
          <w:szCs w:val="30"/>
          <w:cs/>
        </w:rPr>
        <w:t>อัตรา</w:t>
      </w:r>
      <w:r w:rsidRPr="001F2A6C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6B61FCE6" w14:textId="77777777" w:rsidR="00FE046A" w:rsidRPr="00AE3BE1" w:rsidRDefault="00FE046A" w:rsidP="00FE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92FF5AC" w14:textId="77777777" w:rsidR="006B70A9" w:rsidRPr="001F2A6C" w:rsidRDefault="006B70A9" w:rsidP="00FE046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1F2A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2FF0938A" w14:textId="77777777" w:rsidR="006B70A9" w:rsidRPr="00AE3BE1" w:rsidRDefault="006B70A9" w:rsidP="00A822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highlight w:val="yellow"/>
        </w:rPr>
      </w:pPr>
    </w:p>
    <w:p w14:paraId="3B58D69F" w14:textId="77777777" w:rsidR="00775841" w:rsidRDefault="00775841" w:rsidP="00EA3F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F2A6C">
        <w:rPr>
          <w:rFonts w:ascii="Angsana New" w:hAnsi="Angsana New"/>
          <w:sz w:val="30"/>
          <w:szCs w:val="30"/>
          <w:cs/>
        </w:rPr>
        <w:t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</w:t>
      </w:r>
      <w:r w:rsidRPr="001F2A6C">
        <w:rPr>
          <w:rFonts w:ascii="Angsana New" w:hAnsi="Angsana New" w:hint="cs"/>
          <w:sz w:val="30"/>
          <w:szCs w:val="30"/>
          <w:cs/>
        </w:rPr>
        <w:t>ตั้งแต่</w:t>
      </w:r>
      <w:r w:rsidRPr="001F2A6C">
        <w:rPr>
          <w:rFonts w:ascii="Angsana New" w:hAnsi="Angsana New"/>
          <w:sz w:val="30"/>
          <w:szCs w:val="30"/>
          <w:cs/>
        </w:rPr>
        <w:t xml:space="preserve">วันที่ 27 </w:t>
      </w:r>
      <w:r w:rsidRPr="001F2A6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F2A6C">
        <w:rPr>
          <w:rFonts w:ascii="Angsana New" w:hAnsi="Angsana New"/>
          <w:sz w:val="30"/>
          <w:szCs w:val="30"/>
          <w:cs/>
        </w:rPr>
        <w:t xml:space="preserve"> 2562 สัญญาดังกล่าวมีกำหนดระยะเวลา 5 ปี และ</w:t>
      </w:r>
      <w:r w:rsidR="00F661FF" w:rsidRPr="001F2A6C">
        <w:rPr>
          <w:rFonts w:ascii="Angsana New" w:hAnsi="Angsana New" w:hint="cs"/>
          <w:sz w:val="30"/>
          <w:szCs w:val="30"/>
          <w:cs/>
        </w:rPr>
        <w:t>ให้</w:t>
      </w:r>
      <w:r w:rsidR="00F661FF" w:rsidRPr="001F2A6C">
        <w:rPr>
          <w:rFonts w:ascii="Angsana New" w:hAnsi="Angsana New"/>
          <w:sz w:val="30"/>
          <w:szCs w:val="30"/>
          <w:cs/>
        </w:rPr>
        <w:t>ถือว่าสัญญาฉบับนี้มีผลบังคับใช้ต่อไปอีก</w:t>
      </w:r>
      <w:r w:rsidR="00F661FF" w:rsidRPr="001F2A6C">
        <w:rPr>
          <w:rFonts w:ascii="Angsana New" w:hAnsi="Angsana New" w:hint="cs"/>
          <w:sz w:val="30"/>
          <w:szCs w:val="30"/>
          <w:cs/>
        </w:rPr>
        <w:t>คราวละ</w:t>
      </w:r>
      <w:r w:rsidR="00F661FF" w:rsidRPr="001F2A6C">
        <w:rPr>
          <w:rFonts w:ascii="Angsana New" w:hAnsi="Angsana New"/>
          <w:sz w:val="30"/>
          <w:szCs w:val="30"/>
          <w:cs/>
        </w:rPr>
        <w:t xml:space="preserve"> 2 ปี</w:t>
      </w:r>
      <w:r w:rsidRPr="001F2A6C">
        <w:rPr>
          <w:rFonts w:ascii="Angsana New" w:hAnsi="Angsana New"/>
          <w:sz w:val="30"/>
          <w:szCs w:val="30"/>
          <w:cs/>
        </w:rPr>
        <w:t xml:space="preserve"> </w:t>
      </w:r>
      <w:r w:rsidR="00E94E60" w:rsidRPr="001F2A6C">
        <w:rPr>
          <w:rFonts w:ascii="Angsana New" w:hAnsi="Angsana New" w:hint="cs"/>
          <w:sz w:val="30"/>
          <w:szCs w:val="30"/>
          <w:cs/>
        </w:rPr>
        <w:t>ทั้งนี้คู่สัญญามีสิทธิบอก</w:t>
      </w:r>
      <w:r w:rsidRPr="001F2A6C">
        <w:rPr>
          <w:rFonts w:ascii="Angsana New" w:hAnsi="Angsana New"/>
          <w:sz w:val="30"/>
          <w:szCs w:val="30"/>
          <w:cs/>
        </w:rPr>
        <w:t>เลิกสัญญา</w:t>
      </w:r>
      <w:r w:rsidR="00E94E60" w:rsidRPr="001F2A6C">
        <w:rPr>
          <w:rFonts w:ascii="Angsana New" w:hAnsi="Angsana New" w:hint="cs"/>
          <w:sz w:val="30"/>
          <w:szCs w:val="30"/>
          <w:cs/>
        </w:rPr>
        <w:t>โดยแจ้งเป็นลายลักษณ์อักษร</w:t>
      </w:r>
      <w:r w:rsidRPr="001F2A6C">
        <w:rPr>
          <w:rFonts w:ascii="Angsana New" w:hAnsi="Angsana New"/>
          <w:sz w:val="30"/>
          <w:szCs w:val="30"/>
          <w:cs/>
        </w:rPr>
        <w:t>ก่อนสัญญาหมดอายุภายใน 6 เดือน โดยคู่สัญญามีภาระผูกพันที่จะต้องจ่ายค่า</w:t>
      </w:r>
      <w:r w:rsidRPr="001F2A6C">
        <w:rPr>
          <w:rFonts w:ascii="Angsana New" w:hAnsi="Angsana New" w:hint="cs"/>
          <w:sz w:val="30"/>
          <w:szCs w:val="30"/>
          <w:cs/>
        </w:rPr>
        <w:t>บริการ</w:t>
      </w:r>
      <w:r w:rsidRPr="001F2A6C">
        <w:rPr>
          <w:rFonts w:ascii="Angsana New" w:hAnsi="Angsana New"/>
          <w:sz w:val="30"/>
          <w:szCs w:val="30"/>
          <w:cs/>
        </w:rPr>
        <w:t>ตา</w:t>
      </w:r>
      <w:r w:rsidR="00BB4B30" w:rsidRPr="001F2A6C">
        <w:rPr>
          <w:rFonts w:ascii="Angsana New" w:hAnsi="Angsana New" w:hint="cs"/>
          <w:sz w:val="30"/>
          <w:szCs w:val="30"/>
          <w:cs/>
        </w:rPr>
        <w:t>ม</w:t>
      </w:r>
      <w:r w:rsidRPr="001F2A6C">
        <w:rPr>
          <w:rFonts w:ascii="Angsana New" w:hAnsi="Angsana New"/>
          <w:sz w:val="30"/>
          <w:szCs w:val="30"/>
          <w:cs/>
        </w:rPr>
        <w:t>อัตราที่ระบุไว้ในสัญญา</w:t>
      </w:r>
    </w:p>
    <w:p w14:paraId="5A2E6229" w14:textId="77777777" w:rsidR="00AF225E" w:rsidRPr="00AE3BE1" w:rsidRDefault="00AF225E" w:rsidP="00EA3F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7894EA" w14:textId="77777777" w:rsidR="002A62DD" w:rsidRPr="001F2A6C" w:rsidRDefault="00E73442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bookmarkStart w:id="1" w:name="OLE_LINK2"/>
      <w:r w:rsidRPr="001F2A6C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เงินลงทุนอื่น</w:t>
      </w:r>
    </w:p>
    <w:p w14:paraId="6CF59C90" w14:textId="77777777" w:rsidR="002A62DD" w:rsidRPr="00AE3BE1" w:rsidRDefault="002A62DD" w:rsidP="007E6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5842C10" w14:textId="77777777" w:rsidR="00D21DC8" w:rsidRDefault="00D21DC8" w:rsidP="00D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0371">
        <w:rPr>
          <w:rFonts w:ascii="Angsana New" w:hAnsi="Angsana New" w:hint="cs"/>
          <w:sz w:val="30"/>
          <w:szCs w:val="30"/>
          <w:cs/>
        </w:rPr>
        <w:t>ร</w:t>
      </w:r>
      <w:r w:rsidRPr="008E0371">
        <w:rPr>
          <w:rFonts w:ascii="Angsana New" w:hAnsi="Angsana New"/>
          <w:sz w:val="30"/>
          <w:szCs w:val="30"/>
          <w:cs/>
        </w:rPr>
        <w:t>ายการเคลื่อนไหวในระหว่าง</w:t>
      </w:r>
      <w:r w:rsidRPr="008E0371">
        <w:rPr>
          <w:rFonts w:ascii="Angsana New" w:hAnsi="Angsana New" w:hint="cs"/>
          <w:sz w:val="30"/>
          <w:szCs w:val="30"/>
          <w:cs/>
        </w:rPr>
        <w:t>งวด</w:t>
      </w:r>
      <w:r w:rsidR="000377B6">
        <w:rPr>
          <w:rFonts w:ascii="Angsana New" w:hAnsi="Angsana New" w:hint="cs"/>
          <w:sz w:val="30"/>
          <w:szCs w:val="30"/>
          <w:cs/>
        </w:rPr>
        <w:t>เก้า</w:t>
      </w:r>
      <w:r w:rsidRPr="008E0371">
        <w:rPr>
          <w:rFonts w:ascii="Angsana New" w:hAnsi="Angsana New" w:hint="cs"/>
          <w:sz w:val="30"/>
          <w:szCs w:val="30"/>
          <w:cs/>
        </w:rPr>
        <w:t>เดือน</w:t>
      </w:r>
      <w:r w:rsidRPr="008E037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26E55">
        <w:rPr>
          <w:rFonts w:ascii="Angsana New" w:hAnsi="Angsana New" w:hint="cs"/>
          <w:sz w:val="30"/>
          <w:szCs w:val="30"/>
          <w:cs/>
        </w:rPr>
        <w:t xml:space="preserve">30 </w:t>
      </w:r>
      <w:r w:rsidR="000377B6">
        <w:rPr>
          <w:rFonts w:ascii="Angsana New" w:hAnsi="Angsana New" w:hint="cs"/>
          <w:sz w:val="30"/>
          <w:szCs w:val="30"/>
          <w:cs/>
        </w:rPr>
        <w:t>กันยา</w:t>
      </w:r>
      <w:r w:rsidR="00E26E55">
        <w:rPr>
          <w:rFonts w:ascii="Angsana New" w:hAnsi="Angsana New" w:hint="cs"/>
          <w:sz w:val="30"/>
          <w:szCs w:val="30"/>
          <w:cs/>
        </w:rPr>
        <w:t>ยน</w:t>
      </w:r>
      <w:r w:rsidR="00FE046A">
        <w:rPr>
          <w:rFonts w:ascii="Angsana New" w:hAnsi="Angsana New"/>
          <w:sz w:val="30"/>
          <w:szCs w:val="30"/>
        </w:rPr>
        <w:t xml:space="preserve"> 2562</w:t>
      </w:r>
      <w:r w:rsidRPr="008E0371">
        <w:rPr>
          <w:rFonts w:ascii="Angsana New" w:hAnsi="Angsana New" w:hint="cs"/>
          <w:sz w:val="30"/>
          <w:szCs w:val="30"/>
          <w:cs/>
        </w:rPr>
        <w:t xml:space="preserve"> </w:t>
      </w:r>
      <w:r w:rsidRPr="008E0371">
        <w:rPr>
          <w:rFonts w:ascii="Angsana New" w:hAnsi="Angsana New"/>
          <w:sz w:val="30"/>
          <w:szCs w:val="30"/>
          <w:cs/>
        </w:rPr>
        <w:t>ของ</w:t>
      </w:r>
      <w:r w:rsidRPr="008E0371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Pr="008E0371">
        <w:rPr>
          <w:rFonts w:ascii="Angsana New" w:hAnsi="Angsana New"/>
          <w:sz w:val="30"/>
          <w:szCs w:val="30"/>
          <w:cs/>
        </w:rPr>
        <w:t>มีดังนี้</w:t>
      </w:r>
    </w:p>
    <w:p w14:paraId="5A9B1D14" w14:textId="77777777" w:rsidR="00FE046A" w:rsidRPr="00AE3BE1" w:rsidRDefault="00FE046A" w:rsidP="00D2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36"/>
        <w:gridCol w:w="844"/>
        <w:gridCol w:w="270"/>
        <w:gridCol w:w="991"/>
        <w:gridCol w:w="236"/>
        <w:gridCol w:w="1170"/>
        <w:gridCol w:w="244"/>
        <w:gridCol w:w="1409"/>
      </w:tblGrid>
      <w:tr w:rsidR="00FD3DAB" w:rsidRPr="00A60905" w14:paraId="1ED50B23" w14:textId="77777777" w:rsidTr="0069707C">
        <w:tc>
          <w:tcPr>
            <w:tcW w:w="2340" w:type="dxa"/>
            <w:shd w:val="clear" w:color="auto" w:fill="auto"/>
            <w:vAlign w:val="bottom"/>
          </w:tcPr>
          <w:p w14:paraId="0BB77C1C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1920EA9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3DAB" w:rsidRPr="00A60905" w14:paraId="5EC6E2BE" w14:textId="77777777" w:rsidTr="0069707C">
        <w:tc>
          <w:tcPr>
            <w:tcW w:w="2340" w:type="dxa"/>
            <w:shd w:val="clear" w:color="auto" w:fill="auto"/>
            <w:vAlign w:val="bottom"/>
          </w:tcPr>
          <w:p w14:paraId="6E18F47C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830C8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44CB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9EC239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8DC6B8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40D5BA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821B91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853ED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668AB8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8891A69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D3DAB" w:rsidRPr="00A60905" w14:paraId="7D7D3CC0" w14:textId="77777777" w:rsidTr="0069707C">
        <w:tc>
          <w:tcPr>
            <w:tcW w:w="2340" w:type="dxa"/>
            <w:shd w:val="clear" w:color="auto" w:fill="auto"/>
            <w:vAlign w:val="bottom"/>
          </w:tcPr>
          <w:p w14:paraId="0EF5807F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4F4A12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326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98EC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46191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E64AC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4A8ECFC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8328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D61FC1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8D255A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ADEB972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30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377B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6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3DAB" w:rsidRPr="00A60905" w14:paraId="0E8EDED4" w14:textId="77777777" w:rsidTr="0069707C">
        <w:tc>
          <w:tcPr>
            <w:tcW w:w="2340" w:type="dxa"/>
            <w:shd w:val="clear" w:color="auto" w:fill="auto"/>
          </w:tcPr>
          <w:p w14:paraId="48909925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  <w:shd w:val="clear" w:color="auto" w:fill="auto"/>
          </w:tcPr>
          <w:p w14:paraId="6E5002F8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DAB" w:rsidRPr="00A60905" w14:paraId="67453B17" w14:textId="77777777" w:rsidTr="0069707C">
        <w:tc>
          <w:tcPr>
            <w:tcW w:w="2340" w:type="dxa"/>
            <w:shd w:val="clear" w:color="auto" w:fill="auto"/>
          </w:tcPr>
          <w:p w14:paraId="1A0732E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21377645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C1061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3127B36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0DB9EF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4A2CE4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D06C7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DCB4B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00DBAE2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</w:tcPr>
          <w:p w14:paraId="79C720E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DAB" w:rsidRPr="00A60905" w14:paraId="55AFC607" w14:textId="77777777" w:rsidTr="0069707C">
        <w:tc>
          <w:tcPr>
            <w:tcW w:w="2340" w:type="dxa"/>
            <w:shd w:val="clear" w:color="auto" w:fill="auto"/>
          </w:tcPr>
          <w:p w14:paraId="65F8DC29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14:paraId="172305EF" w14:textId="77777777" w:rsidR="00FD3DAB" w:rsidRPr="00E97227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27"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  <w:tc>
          <w:tcPr>
            <w:tcW w:w="236" w:type="dxa"/>
            <w:shd w:val="clear" w:color="auto" w:fill="auto"/>
          </w:tcPr>
          <w:p w14:paraId="35A77106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3A7CCCB" w14:textId="3EBCCD1B" w:rsidR="00FD3DAB" w:rsidRPr="00D0112A" w:rsidRDefault="00A73130" w:rsidP="0005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12A">
              <w:rPr>
                <w:rFonts w:ascii="Angsana New" w:hAnsi="Angsana New"/>
                <w:sz w:val="30"/>
                <w:szCs w:val="30"/>
              </w:rPr>
              <w:t>1,250,000</w:t>
            </w:r>
          </w:p>
        </w:tc>
        <w:tc>
          <w:tcPr>
            <w:tcW w:w="270" w:type="dxa"/>
            <w:shd w:val="clear" w:color="auto" w:fill="auto"/>
          </w:tcPr>
          <w:p w14:paraId="07686AE1" w14:textId="77777777" w:rsidR="00FD3DAB" w:rsidRPr="00D0112A" w:rsidRDefault="00FD3DAB" w:rsidP="00A7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4BD8F934" w14:textId="6BA2EB12" w:rsidR="00FD3DAB" w:rsidRPr="00D0112A" w:rsidRDefault="00A73130" w:rsidP="00A7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12A">
              <w:rPr>
                <w:rFonts w:ascii="Angsana New" w:hAnsi="Angsana New"/>
                <w:sz w:val="30"/>
                <w:szCs w:val="30"/>
              </w:rPr>
              <w:t>(1,200,000)</w:t>
            </w:r>
          </w:p>
        </w:tc>
        <w:tc>
          <w:tcPr>
            <w:tcW w:w="236" w:type="dxa"/>
            <w:shd w:val="clear" w:color="auto" w:fill="auto"/>
          </w:tcPr>
          <w:p w14:paraId="5DDD13F5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539691" w14:textId="6E9501DA" w:rsidR="00FD3DAB" w:rsidRPr="00432645" w:rsidRDefault="00A7313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12,774</w:t>
            </w:r>
          </w:p>
        </w:tc>
        <w:tc>
          <w:tcPr>
            <w:tcW w:w="244" w:type="dxa"/>
            <w:shd w:val="clear" w:color="auto" w:fill="auto"/>
          </w:tcPr>
          <w:p w14:paraId="72C3F61D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</w:tcPr>
          <w:p w14:paraId="62C5B4A3" w14:textId="5F0A81C6" w:rsidR="00FD3DAB" w:rsidRPr="00E97227" w:rsidRDefault="00A73130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978,579</w:t>
            </w:r>
          </w:p>
        </w:tc>
      </w:tr>
      <w:tr w:rsidR="00FD3DAB" w:rsidRPr="00AE3BE1" w14:paraId="0C35D056" w14:textId="77777777" w:rsidTr="0069707C">
        <w:tc>
          <w:tcPr>
            <w:tcW w:w="2340" w:type="dxa"/>
            <w:shd w:val="clear" w:color="auto" w:fill="auto"/>
          </w:tcPr>
          <w:p w14:paraId="534CDB33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6821981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8194BE0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D8073F7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EDAF49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06A5437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2DB3DF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5A4F72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01A6B5AA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shd w:val="clear" w:color="auto" w:fill="auto"/>
          </w:tcPr>
          <w:p w14:paraId="7393E7F0" w14:textId="77777777" w:rsidR="00FD3DAB" w:rsidRPr="00AE3BE1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3DAB" w:rsidRPr="00A60905" w14:paraId="4EC1754A" w14:textId="77777777" w:rsidTr="0069707C">
        <w:tc>
          <w:tcPr>
            <w:tcW w:w="2340" w:type="dxa"/>
            <w:shd w:val="clear" w:color="auto" w:fill="auto"/>
          </w:tcPr>
          <w:p w14:paraId="078632B6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42541DD3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08F9DA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365DDA2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F48DF4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1F6BE62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F268E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B03633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21BFDC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</w:tcPr>
          <w:p w14:paraId="16E4489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DAB" w:rsidRPr="00A60905" w14:paraId="6AD1AEB9" w14:textId="77777777" w:rsidTr="0069707C">
        <w:tc>
          <w:tcPr>
            <w:tcW w:w="2340" w:type="dxa"/>
            <w:shd w:val="clear" w:color="auto" w:fill="auto"/>
          </w:tcPr>
          <w:p w14:paraId="6EBD66B4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31A0AE3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9209E46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0364CE5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78596E2" w14:textId="77777777" w:rsidR="00FD3DAB" w:rsidRDefault="00FD3DAB" w:rsidP="0000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4D3440" w14:textId="25A67F5A" w:rsidR="00D0112A" w:rsidRPr="00432645" w:rsidRDefault="00D0112A" w:rsidP="0005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25DA681F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43299AFA" w14:textId="77777777" w:rsidR="00FD3DAB" w:rsidRDefault="00FD3DAB" w:rsidP="00090E8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6D9442E" w14:textId="2E2B3446" w:rsidR="00D0112A" w:rsidRPr="00005E97" w:rsidRDefault="00D0112A" w:rsidP="0005792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19672A" w14:textId="77777777" w:rsidR="00FD3DAB" w:rsidRPr="00005E97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4A3D8E" w14:textId="77777777" w:rsidR="00FD3DAB" w:rsidRDefault="00FD3DAB" w:rsidP="009F2E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97708E" w14:textId="6D2869F8" w:rsidR="00D0112A" w:rsidRPr="00005E97" w:rsidRDefault="00D0112A" w:rsidP="009F2E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C5B733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  <w:shd w:val="clear" w:color="auto" w:fill="auto"/>
          </w:tcPr>
          <w:p w14:paraId="1447843E" w14:textId="77777777" w:rsidR="00FD3DAB" w:rsidRDefault="00FD3DAB" w:rsidP="009F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120189" w14:textId="34743033" w:rsidR="00D0112A" w:rsidRPr="00432645" w:rsidRDefault="00D0112A" w:rsidP="009F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  <w:tr w:rsidR="00E97227" w:rsidRPr="00A60905" w14:paraId="06EE8F98" w14:textId="77777777" w:rsidTr="0069707C">
        <w:tc>
          <w:tcPr>
            <w:tcW w:w="2340" w:type="dxa"/>
            <w:shd w:val="clear" w:color="auto" w:fill="auto"/>
          </w:tcPr>
          <w:p w14:paraId="0928D3C4" w14:textId="77777777" w:rsidR="00E97227" w:rsidRPr="00432645" w:rsidRDefault="00E97227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E50B0AF" w14:textId="77777777" w:rsidR="00E97227" w:rsidRPr="00432645" w:rsidRDefault="00E97227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972966" w14:textId="77777777" w:rsidR="00E97227" w:rsidRPr="00432645" w:rsidRDefault="00E97227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A1C29C3" w14:textId="77777777" w:rsidR="00E97227" w:rsidRPr="00432645" w:rsidRDefault="00E97227" w:rsidP="0000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7AF37D" w14:textId="77777777" w:rsidR="00E97227" w:rsidRPr="00432645" w:rsidRDefault="00E97227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8DBA720" w14:textId="77777777" w:rsidR="00E97227" w:rsidRPr="00005E97" w:rsidRDefault="00E97227" w:rsidP="00090E8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A7509C" w14:textId="77777777" w:rsidR="00E97227" w:rsidRPr="00005E97" w:rsidRDefault="00E97227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CC76A6" w14:textId="77777777" w:rsidR="00E97227" w:rsidRPr="00005E97" w:rsidRDefault="00E97227" w:rsidP="009F2E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3CF06917" w14:textId="77777777" w:rsidR="00E97227" w:rsidRPr="00432645" w:rsidRDefault="00E97227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shd w:val="clear" w:color="auto" w:fill="auto"/>
          </w:tcPr>
          <w:p w14:paraId="6DFC6654" w14:textId="77777777" w:rsidR="00E97227" w:rsidRPr="00432645" w:rsidRDefault="00E97227" w:rsidP="009F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3DAB" w:rsidRPr="00A60905" w14:paraId="196443E8" w14:textId="77777777" w:rsidTr="0069707C">
        <w:tc>
          <w:tcPr>
            <w:tcW w:w="2340" w:type="dxa"/>
            <w:shd w:val="clear" w:color="auto" w:fill="auto"/>
            <w:vAlign w:val="bottom"/>
          </w:tcPr>
          <w:p w14:paraId="09075D10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7A89F40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DAB" w:rsidRPr="00A60905" w14:paraId="3ADD7D13" w14:textId="77777777" w:rsidTr="0069707C">
        <w:tc>
          <w:tcPr>
            <w:tcW w:w="2340" w:type="dxa"/>
            <w:shd w:val="clear" w:color="auto" w:fill="auto"/>
            <w:vAlign w:val="bottom"/>
          </w:tcPr>
          <w:p w14:paraId="368DE323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F96F8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5F9F75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750C9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1DD52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744570D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CC5369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893C6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E39E858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3E937AD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D3DAB" w:rsidRPr="00A60905" w14:paraId="101EE9CC" w14:textId="77777777" w:rsidTr="0069707C">
        <w:tc>
          <w:tcPr>
            <w:tcW w:w="2340" w:type="dxa"/>
            <w:shd w:val="clear" w:color="auto" w:fill="auto"/>
            <w:vAlign w:val="bottom"/>
          </w:tcPr>
          <w:p w14:paraId="5E14275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36A5A6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3264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DB81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0CC5B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ACD03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967AE6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9A75BF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3C914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65A994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2277E24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</w:rPr>
              <w:t>30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377B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32645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64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3DAB" w:rsidRPr="00A60905" w14:paraId="4A6782CA" w14:textId="77777777" w:rsidTr="0069707C">
        <w:tc>
          <w:tcPr>
            <w:tcW w:w="2340" w:type="dxa"/>
            <w:shd w:val="clear" w:color="auto" w:fill="auto"/>
          </w:tcPr>
          <w:p w14:paraId="0CFBEBDD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  <w:shd w:val="clear" w:color="auto" w:fill="auto"/>
          </w:tcPr>
          <w:p w14:paraId="37942BF7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DAB" w:rsidRPr="00A60905" w14:paraId="46A64687" w14:textId="77777777" w:rsidTr="0069707C">
        <w:tc>
          <w:tcPr>
            <w:tcW w:w="2340" w:type="dxa"/>
            <w:shd w:val="clear" w:color="auto" w:fill="auto"/>
          </w:tcPr>
          <w:p w14:paraId="001153FB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14:paraId="33CF7A6F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98BB49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355A128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1459DD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62C8676C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34890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A5D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3E6882E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</w:tcPr>
          <w:p w14:paraId="2E0310BF" w14:textId="77777777" w:rsidR="00FD3DAB" w:rsidRPr="00432645" w:rsidRDefault="00FD3DA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265" w:rsidRPr="00A60905" w14:paraId="004DD005" w14:textId="77777777" w:rsidTr="0069707C">
        <w:tc>
          <w:tcPr>
            <w:tcW w:w="2340" w:type="dxa"/>
            <w:shd w:val="clear" w:color="auto" w:fill="auto"/>
          </w:tcPr>
          <w:p w14:paraId="73EC8C65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14:paraId="54D2F959" w14:textId="77777777" w:rsidR="00C85265" w:rsidRPr="00E97227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27">
              <w:rPr>
                <w:rFonts w:ascii="Angsana New" w:hAnsi="Angsana New"/>
                <w:b/>
                <w:bCs/>
                <w:sz w:val="30"/>
                <w:szCs w:val="30"/>
              </w:rPr>
              <w:t>915,805</w:t>
            </w:r>
          </w:p>
        </w:tc>
        <w:tc>
          <w:tcPr>
            <w:tcW w:w="236" w:type="dxa"/>
            <w:shd w:val="clear" w:color="auto" w:fill="auto"/>
          </w:tcPr>
          <w:p w14:paraId="3CB4B282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B3103A2" w14:textId="5E7AD3B9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12A">
              <w:rPr>
                <w:rFonts w:ascii="Angsana New" w:hAnsi="Angsana New"/>
                <w:sz w:val="30"/>
                <w:szCs w:val="30"/>
              </w:rPr>
              <w:t>1,250,000</w:t>
            </w:r>
          </w:p>
        </w:tc>
        <w:tc>
          <w:tcPr>
            <w:tcW w:w="270" w:type="dxa"/>
            <w:shd w:val="clear" w:color="auto" w:fill="auto"/>
          </w:tcPr>
          <w:p w14:paraId="226558F6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51299A1" w14:textId="2919369A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12A">
              <w:rPr>
                <w:rFonts w:ascii="Angsana New" w:hAnsi="Angsana New"/>
                <w:sz w:val="30"/>
                <w:szCs w:val="30"/>
              </w:rPr>
              <w:t>(1,200,000)</w:t>
            </w:r>
          </w:p>
        </w:tc>
        <w:tc>
          <w:tcPr>
            <w:tcW w:w="236" w:type="dxa"/>
            <w:shd w:val="clear" w:color="auto" w:fill="auto"/>
          </w:tcPr>
          <w:p w14:paraId="559C7B2C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2E1DF9" w14:textId="475075FB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12,774</w:t>
            </w:r>
          </w:p>
        </w:tc>
        <w:tc>
          <w:tcPr>
            <w:tcW w:w="244" w:type="dxa"/>
            <w:shd w:val="clear" w:color="auto" w:fill="auto"/>
          </w:tcPr>
          <w:p w14:paraId="5740D53D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</w:tcPr>
          <w:p w14:paraId="6D4161B2" w14:textId="74CAF553" w:rsidR="00C85265" w:rsidRPr="00E97227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978,579</w:t>
            </w:r>
          </w:p>
        </w:tc>
      </w:tr>
      <w:tr w:rsidR="00C85265" w:rsidRPr="00A22489" w14:paraId="72516F2C" w14:textId="77777777" w:rsidTr="0069707C">
        <w:tc>
          <w:tcPr>
            <w:tcW w:w="2340" w:type="dxa"/>
            <w:shd w:val="clear" w:color="auto" w:fill="auto"/>
          </w:tcPr>
          <w:p w14:paraId="44320816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E6D1DA4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70926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DC6D836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16E8D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4DAF662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2ADB4E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2C00AD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522AF50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shd w:val="clear" w:color="auto" w:fill="auto"/>
          </w:tcPr>
          <w:p w14:paraId="3EAC47F6" w14:textId="77777777" w:rsidR="00C85265" w:rsidRPr="00A22489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265" w:rsidRPr="00A60905" w14:paraId="6B137F50" w14:textId="77777777" w:rsidTr="0069707C">
        <w:tc>
          <w:tcPr>
            <w:tcW w:w="2340" w:type="dxa"/>
            <w:shd w:val="clear" w:color="auto" w:fill="auto"/>
          </w:tcPr>
          <w:p w14:paraId="3922DDC6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14:paraId="09A2D943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59B22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5CD3F3F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0009D6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2862830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C0A448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6B5F1C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E2C7FE0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shd w:val="clear" w:color="auto" w:fill="auto"/>
          </w:tcPr>
          <w:p w14:paraId="6C3291E2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265" w:rsidRPr="00A60905" w14:paraId="4999D881" w14:textId="77777777" w:rsidTr="0069707C">
        <w:tc>
          <w:tcPr>
            <w:tcW w:w="2340" w:type="dxa"/>
            <w:shd w:val="clear" w:color="auto" w:fill="auto"/>
          </w:tcPr>
          <w:p w14:paraId="660815C6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F38348E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450D72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16218A6F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536BAC6" w14:textId="77777777" w:rsidR="00C8526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FC88AC2" w14:textId="2E41A4CA" w:rsidR="00C85265" w:rsidRPr="00432645" w:rsidRDefault="00C85265" w:rsidP="0005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6B80046C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059CD07" w14:textId="77777777" w:rsidR="00C85265" w:rsidRDefault="00C85265" w:rsidP="00C8526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29369C2C" w14:textId="101B28D6" w:rsidR="00C85265" w:rsidRPr="00005E97" w:rsidRDefault="00C85265" w:rsidP="0005792F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11FE0E" w14:textId="77777777" w:rsidR="00C85265" w:rsidRPr="00005E97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9EB8C9" w14:textId="77777777" w:rsidR="00C85265" w:rsidRDefault="00C85265" w:rsidP="00C8526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604C3028" w14:textId="6023C41E" w:rsidR="00C85265" w:rsidRPr="00005E97" w:rsidRDefault="00C85265" w:rsidP="00C8526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5E05CE6" w14:textId="77777777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  <w:shd w:val="clear" w:color="auto" w:fill="auto"/>
          </w:tcPr>
          <w:p w14:paraId="2887A432" w14:textId="77777777" w:rsidR="00C8526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58D2BF" w14:textId="24D65E3B" w:rsidR="00C85265" w:rsidRPr="00432645" w:rsidRDefault="00C85265" w:rsidP="00C8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2E13B517" w14:textId="77777777" w:rsidR="006E41C0" w:rsidRPr="006E41C0" w:rsidRDefault="006E41C0" w:rsidP="006E41C0">
      <w:pPr>
        <w:rPr>
          <w:sz w:val="30"/>
          <w:szCs w:val="30"/>
        </w:rPr>
      </w:pPr>
    </w:p>
    <w:p w14:paraId="4517003B" w14:textId="77777777" w:rsidR="005B3B34" w:rsidRPr="00E8282F" w:rsidRDefault="005B3B34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ลูกหนี้การค้า </w:t>
      </w:r>
    </w:p>
    <w:p w14:paraId="1E70BF36" w14:textId="77777777" w:rsidR="002C2ED6" w:rsidRPr="00FE046A" w:rsidRDefault="002C2ED6" w:rsidP="00FE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2" w:name="OLE_LINK3"/>
      <w:bookmarkEnd w:id="1"/>
    </w:p>
    <w:bookmarkEnd w:id="2"/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73"/>
        <w:gridCol w:w="264"/>
        <w:gridCol w:w="1091"/>
        <w:gridCol w:w="264"/>
        <w:gridCol w:w="1088"/>
        <w:gridCol w:w="264"/>
        <w:gridCol w:w="1060"/>
        <w:gridCol w:w="7"/>
      </w:tblGrid>
      <w:tr w:rsidR="00995C22" w:rsidRPr="009E555A" w14:paraId="2BC01769" w14:textId="77777777" w:rsidTr="0069707C">
        <w:trPr>
          <w:tblHeader/>
        </w:trPr>
        <w:tc>
          <w:tcPr>
            <w:tcW w:w="2159" w:type="pct"/>
          </w:tcPr>
          <w:p w14:paraId="6664440B" w14:textId="77777777" w:rsidR="00995C22" w:rsidRPr="009E555A" w:rsidRDefault="00995C22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F935A80" w14:textId="77777777" w:rsidR="00995C22" w:rsidRPr="009E555A" w:rsidRDefault="00995C22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303A7AF" w14:textId="77777777" w:rsidR="00995C22" w:rsidRPr="009E555A" w:rsidRDefault="00995C22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4"/>
          </w:tcPr>
          <w:p w14:paraId="7E44AD7A" w14:textId="77777777" w:rsidR="00995C22" w:rsidRPr="009E555A" w:rsidRDefault="00995C22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665" w:rsidRPr="009E555A" w14:paraId="14ADF603" w14:textId="77777777" w:rsidTr="0069707C">
        <w:trPr>
          <w:tblHeader/>
        </w:trPr>
        <w:tc>
          <w:tcPr>
            <w:tcW w:w="2159" w:type="pct"/>
          </w:tcPr>
          <w:p w14:paraId="034ED4D1" w14:textId="77777777" w:rsidR="00E63665" w:rsidRPr="009E555A" w:rsidRDefault="00E63665" w:rsidP="00E6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46F5D9" w14:textId="77777777" w:rsidR="00E63665" w:rsidRPr="009E555A" w:rsidRDefault="000377B6" w:rsidP="00E6366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14:paraId="775247D8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9B1B48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1B72680F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14:paraId="0F0EC532" w14:textId="77777777" w:rsidR="00E63665" w:rsidRPr="009E555A" w:rsidRDefault="000377B6" w:rsidP="00E63665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</w:tcPr>
          <w:p w14:paraId="44AFB60D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E7F4F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63665" w:rsidRPr="009E555A" w14:paraId="1DB0A64D" w14:textId="77777777" w:rsidTr="0069707C">
        <w:trPr>
          <w:tblHeader/>
        </w:trPr>
        <w:tc>
          <w:tcPr>
            <w:tcW w:w="2159" w:type="pct"/>
          </w:tcPr>
          <w:p w14:paraId="70C386BC" w14:textId="77777777" w:rsidR="00E63665" w:rsidRPr="009E555A" w:rsidRDefault="00E63665" w:rsidP="00E6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814DC9A" w14:textId="77777777" w:rsidR="00E63665" w:rsidRPr="009E555A" w:rsidRDefault="00E63665" w:rsidP="00E6366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735FAE9F" w14:textId="77777777" w:rsidR="00E63665" w:rsidRPr="009E555A" w:rsidRDefault="00E63665" w:rsidP="00E6366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8BB102F" w14:textId="77777777" w:rsidR="00E63665" w:rsidRPr="009E555A" w:rsidRDefault="00E63665" w:rsidP="00E6366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7B68AFD1" w14:textId="77777777" w:rsidR="00E63665" w:rsidRPr="009E555A" w:rsidRDefault="00E63665" w:rsidP="00E6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A2DCF78" w14:textId="77777777" w:rsidR="00E63665" w:rsidRPr="009E555A" w:rsidRDefault="00E63665" w:rsidP="00E6366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4A7D3A2F" w14:textId="77777777" w:rsidR="00E63665" w:rsidRPr="009E555A" w:rsidRDefault="00E63665" w:rsidP="00E63665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12E0633" w14:textId="77777777" w:rsidR="00E63665" w:rsidRPr="009E555A" w:rsidRDefault="00E63665" w:rsidP="00E63665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63665" w:rsidRPr="009E555A" w14:paraId="5F9EA903" w14:textId="77777777" w:rsidTr="0069707C">
        <w:trPr>
          <w:trHeight w:val="182"/>
          <w:tblHeader/>
        </w:trPr>
        <w:tc>
          <w:tcPr>
            <w:tcW w:w="2159" w:type="pct"/>
          </w:tcPr>
          <w:p w14:paraId="1CE88E4C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</w:tcPr>
          <w:p w14:paraId="20A7C789" w14:textId="77777777" w:rsidR="00E63665" w:rsidRPr="009E555A" w:rsidRDefault="00E63665" w:rsidP="00E636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3665" w:rsidRPr="009E555A" w14:paraId="7792E606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64C6B48D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  <w:shd w:val="clear" w:color="auto" w:fill="auto"/>
          </w:tcPr>
          <w:p w14:paraId="3609649B" w14:textId="3391EC4B" w:rsidR="00E63665" w:rsidRPr="009E555A" w:rsidRDefault="004A7CF6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195,277</w:t>
            </w:r>
          </w:p>
        </w:tc>
        <w:tc>
          <w:tcPr>
            <w:tcW w:w="144" w:type="pct"/>
            <w:shd w:val="clear" w:color="auto" w:fill="auto"/>
          </w:tcPr>
          <w:p w14:paraId="216570E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shd w:val="clear" w:color="auto" w:fill="auto"/>
          </w:tcPr>
          <w:p w14:paraId="4BA99C58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449</w:t>
            </w:r>
          </w:p>
        </w:tc>
        <w:tc>
          <w:tcPr>
            <w:tcW w:w="144" w:type="pct"/>
            <w:shd w:val="clear" w:color="auto" w:fill="auto"/>
          </w:tcPr>
          <w:p w14:paraId="44DFC5E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57B89C11" w14:textId="309F5631" w:rsidR="00E63665" w:rsidRPr="00F876C4" w:rsidRDefault="00D4575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186,555</w:t>
            </w:r>
          </w:p>
        </w:tc>
        <w:tc>
          <w:tcPr>
            <w:tcW w:w="144" w:type="pct"/>
          </w:tcPr>
          <w:p w14:paraId="60480DE4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4749DC3D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</w:t>
            </w:r>
            <w:r w:rsidR="00FE046A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E63665" w:rsidRPr="009E555A" w14:paraId="3858EE67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598F7A86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39" w:type="pct"/>
            <w:shd w:val="clear" w:color="auto" w:fill="auto"/>
          </w:tcPr>
          <w:p w14:paraId="705C5ABE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21212BA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shd w:val="clear" w:color="auto" w:fill="auto"/>
          </w:tcPr>
          <w:p w14:paraId="2A652C09" w14:textId="77777777" w:rsidR="00E63665" w:rsidRPr="00D533B8" w:rsidRDefault="00E63665" w:rsidP="00E636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6570D2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54A0F16D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5AD563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60B91B4B" w14:textId="77777777" w:rsidR="00E63665" w:rsidRPr="00D533B8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665" w:rsidRPr="009E555A" w14:paraId="6D2514ED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46BEBD4F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E555A">
              <w:rPr>
                <w:rFonts w:ascii="Angsana New" w:hAnsi="Angsana New"/>
                <w:sz w:val="30"/>
                <w:szCs w:val="30"/>
              </w:rPr>
              <w:t>3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14:paraId="1E715C03" w14:textId="6A828E0D" w:rsidR="00E63665" w:rsidRPr="009E555A" w:rsidRDefault="004A7CF6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116,964</w:t>
            </w:r>
          </w:p>
        </w:tc>
        <w:tc>
          <w:tcPr>
            <w:tcW w:w="144" w:type="pct"/>
            <w:shd w:val="clear" w:color="auto" w:fill="auto"/>
          </w:tcPr>
          <w:p w14:paraId="7DE3B089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shd w:val="clear" w:color="auto" w:fill="auto"/>
          </w:tcPr>
          <w:p w14:paraId="22F8629F" w14:textId="77777777" w:rsidR="00E63665" w:rsidRPr="00D533B8" w:rsidRDefault="00E63665" w:rsidP="00E636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89,430</w:t>
            </w:r>
          </w:p>
        </w:tc>
        <w:tc>
          <w:tcPr>
            <w:tcW w:w="144" w:type="pct"/>
            <w:shd w:val="clear" w:color="auto" w:fill="auto"/>
          </w:tcPr>
          <w:p w14:paraId="2DEC2223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56E67147" w14:textId="20CEAD1A" w:rsidR="00E63665" w:rsidRPr="009E555A" w:rsidRDefault="00D4575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110,430</w:t>
            </w:r>
          </w:p>
        </w:tc>
        <w:tc>
          <w:tcPr>
            <w:tcW w:w="144" w:type="pct"/>
          </w:tcPr>
          <w:p w14:paraId="6194A574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1E9C4C3A" w14:textId="77777777" w:rsidR="00E63665" w:rsidRPr="00D533B8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</w:t>
            </w:r>
            <w:r w:rsidR="00FE046A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E63665" w:rsidRPr="009E555A" w14:paraId="2A75BE16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42A0A95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>3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288DD935" w14:textId="102E06E6" w:rsidR="00E63665" w:rsidRPr="009E555A" w:rsidRDefault="004A7CF6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4" w:type="pct"/>
            <w:shd w:val="clear" w:color="auto" w:fill="auto"/>
          </w:tcPr>
          <w:p w14:paraId="64D2953A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shd w:val="clear" w:color="auto" w:fill="auto"/>
          </w:tcPr>
          <w:p w14:paraId="7DB3BD24" w14:textId="77777777" w:rsidR="00E63665" w:rsidRPr="00D533B8" w:rsidRDefault="00E63665" w:rsidP="00E6366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44" w:type="pct"/>
            <w:shd w:val="clear" w:color="auto" w:fill="auto"/>
          </w:tcPr>
          <w:p w14:paraId="736BFD92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10EBAEAC" w14:textId="0F77091A" w:rsidR="00E63665" w:rsidRPr="009E555A" w:rsidRDefault="00D4575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4" w:type="pct"/>
          </w:tcPr>
          <w:p w14:paraId="3C98ADDD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4852C5A9" w14:textId="77777777" w:rsidR="00E63665" w:rsidRPr="00D533B8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E63665" w:rsidRPr="009E555A" w14:paraId="130E7B4D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020A15B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57F06233" w14:textId="060E80E1" w:rsidR="00E63665" w:rsidRPr="009E555A" w:rsidRDefault="004A7CF6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6,603</w:t>
            </w:r>
          </w:p>
        </w:tc>
        <w:tc>
          <w:tcPr>
            <w:tcW w:w="144" w:type="pct"/>
            <w:shd w:val="clear" w:color="auto" w:fill="auto"/>
          </w:tcPr>
          <w:p w14:paraId="3BF4325F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shd w:val="clear" w:color="auto" w:fill="auto"/>
          </w:tcPr>
          <w:p w14:paraId="223D29F3" w14:textId="77777777" w:rsidR="00E63665" w:rsidRPr="00D533B8" w:rsidRDefault="00E6366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7F150A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shd w:val="clear" w:color="auto" w:fill="auto"/>
          </w:tcPr>
          <w:p w14:paraId="6956D83A" w14:textId="3670A576" w:rsidR="00E63665" w:rsidRPr="009E555A" w:rsidRDefault="00D45755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5,598</w:t>
            </w:r>
          </w:p>
        </w:tc>
        <w:tc>
          <w:tcPr>
            <w:tcW w:w="144" w:type="pct"/>
          </w:tcPr>
          <w:p w14:paraId="43B220BB" w14:textId="77777777" w:rsidR="00E63665" w:rsidRPr="009E555A" w:rsidRDefault="00E63665" w:rsidP="00E6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</w:tcPr>
          <w:p w14:paraId="239E82D9" w14:textId="77777777" w:rsidR="00E63665" w:rsidRPr="00D533B8" w:rsidRDefault="00E6366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473" w:rsidRPr="009E555A" w14:paraId="24A50DDF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2D9D02DA" w14:textId="77777777" w:rsidR="00E73473" w:rsidRPr="009E555A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B8342C7" w14:textId="15270016" w:rsidR="00E73473" w:rsidRPr="009E555A" w:rsidRDefault="004A7CF6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44" w:type="pct"/>
            <w:shd w:val="clear" w:color="auto" w:fill="auto"/>
          </w:tcPr>
          <w:p w14:paraId="75A5C779" w14:textId="77777777" w:rsidR="00E73473" w:rsidRPr="009E555A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3E25E78" w14:textId="77777777" w:rsidR="00E73473" w:rsidRPr="00D533B8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4E4F28FD" w14:textId="77777777" w:rsidR="00E73473" w:rsidRPr="006A5F61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DE45471" w14:textId="1A887E34" w:rsidR="00E73473" w:rsidRPr="006A5F61" w:rsidRDefault="00D45755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88476B" w14:textId="77777777" w:rsidR="00E73473" w:rsidRPr="009E555A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28C1F1" w14:textId="77777777" w:rsidR="00E73473" w:rsidRPr="00D533B8" w:rsidRDefault="00E73473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473" w:rsidRPr="009E555A" w14:paraId="4C97AC74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6B11FD40" w14:textId="77777777" w:rsidR="00E73473" w:rsidRPr="00005E97" w:rsidRDefault="00005E97" w:rsidP="0000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E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2C2D66E7" w14:textId="74B4EAFF" w:rsidR="00E73473" w:rsidRPr="00C90993" w:rsidRDefault="004A7CF6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319,675</w:t>
            </w:r>
          </w:p>
        </w:tc>
        <w:tc>
          <w:tcPr>
            <w:tcW w:w="144" w:type="pct"/>
            <w:shd w:val="clear" w:color="auto" w:fill="auto"/>
          </w:tcPr>
          <w:p w14:paraId="64D1800F" w14:textId="77777777" w:rsidR="00E73473" w:rsidRPr="009E555A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42ABEFA" w14:textId="77777777" w:rsidR="00E73473" w:rsidRPr="00D533B8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248,961</w:t>
            </w:r>
          </w:p>
        </w:tc>
        <w:tc>
          <w:tcPr>
            <w:tcW w:w="144" w:type="pct"/>
            <w:shd w:val="clear" w:color="auto" w:fill="auto"/>
          </w:tcPr>
          <w:p w14:paraId="06ED5C82" w14:textId="77777777" w:rsidR="00E73473" w:rsidRPr="00F876C4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5B0298FA" w14:textId="4E1E32D4" w:rsidR="00E73473" w:rsidRPr="00F876C4" w:rsidRDefault="00D45755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302,822</w:t>
            </w:r>
          </w:p>
        </w:tc>
        <w:tc>
          <w:tcPr>
            <w:tcW w:w="144" w:type="pct"/>
          </w:tcPr>
          <w:p w14:paraId="0DB3A00A" w14:textId="77777777" w:rsidR="00E73473" w:rsidRPr="009E555A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F0F64B8" w14:textId="77777777" w:rsidR="00E73473" w:rsidRPr="00D533B8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244,365</w:t>
            </w:r>
          </w:p>
        </w:tc>
      </w:tr>
      <w:tr w:rsidR="00703236" w:rsidRPr="009E555A" w14:paraId="26E918A9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71BFAE29" w14:textId="77777777" w:rsidR="00703236" w:rsidRPr="009E555A" w:rsidRDefault="00703236" w:rsidP="0070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61895ACC" w14:textId="38ABFB4F" w:rsidR="00703236" w:rsidRPr="009E555A" w:rsidRDefault="004A7CF6" w:rsidP="007032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(1,704)</w:t>
            </w:r>
          </w:p>
        </w:tc>
        <w:tc>
          <w:tcPr>
            <w:tcW w:w="144" w:type="pct"/>
            <w:shd w:val="clear" w:color="auto" w:fill="auto"/>
          </w:tcPr>
          <w:p w14:paraId="6D6D2058" w14:textId="77777777" w:rsidR="00703236" w:rsidRPr="009E555A" w:rsidRDefault="00703236" w:rsidP="007032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E7EC0D0" w14:textId="77777777" w:rsidR="00703236" w:rsidRPr="00D533B8" w:rsidRDefault="00703236" w:rsidP="00703236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44" w:type="pct"/>
            <w:shd w:val="clear" w:color="auto" w:fill="auto"/>
          </w:tcPr>
          <w:p w14:paraId="2FB7B452" w14:textId="77777777" w:rsidR="00703236" w:rsidRPr="009E555A" w:rsidRDefault="00703236" w:rsidP="007032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58D6F94" w14:textId="6A7DE113" w:rsidR="00703236" w:rsidRPr="009E555A" w:rsidRDefault="00D45755" w:rsidP="00D4575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79"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(236)</w:t>
            </w:r>
          </w:p>
        </w:tc>
        <w:tc>
          <w:tcPr>
            <w:tcW w:w="144" w:type="pct"/>
          </w:tcPr>
          <w:p w14:paraId="0DFE46AD" w14:textId="77777777" w:rsidR="00703236" w:rsidRPr="009E555A" w:rsidRDefault="00703236" w:rsidP="007032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EEA2061" w14:textId="77777777" w:rsidR="00703236" w:rsidRPr="00D533B8" w:rsidRDefault="00703236" w:rsidP="006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473" w:rsidRPr="009E555A" w14:paraId="5C37A428" w14:textId="77777777" w:rsidTr="0069707C">
        <w:trPr>
          <w:gridAfter w:val="1"/>
          <w:wAfter w:w="5" w:type="pct"/>
        </w:trPr>
        <w:tc>
          <w:tcPr>
            <w:tcW w:w="2159" w:type="pct"/>
          </w:tcPr>
          <w:p w14:paraId="5763C2C4" w14:textId="77777777" w:rsidR="00E73473" w:rsidRPr="009E555A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2933BBF6" w14:textId="5B51CBEA" w:rsidR="00E73473" w:rsidRPr="00B206DA" w:rsidRDefault="004A7CF6" w:rsidP="00E73473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317,971</w:t>
            </w:r>
          </w:p>
        </w:tc>
        <w:tc>
          <w:tcPr>
            <w:tcW w:w="144" w:type="pct"/>
            <w:shd w:val="clear" w:color="auto" w:fill="auto"/>
          </w:tcPr>
          <w:p w14:paraId="40BE8F47" w14:textId="77777777" w:rsidR="00E73473" w:rsidRPr="009E555A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698B787F" w14:textId="77777777" w:rsidR="00E73473" w:rsidRPr="00D533B8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248,959</w:t>
            </w:r>
          </w:p>
        </w:tc>
        <w:tc>
          <w:tcPr>
            <w:tcW w:w="144" w:type="pct"/>
            <w:shd w:val="clear" w:color="auto" w:fill="auto"/>
          </w:tcPr>
          <w:p w14:paraId="269A9AF2" w14:textId="77777777" w:rsidR="00E73473" w:rsidRPr="009E555A" w:rsidRDefault="00E73473" w:rsidP="00E73473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14370497" w14:textId="74F3542F" w:rsidR="00E73473" w:rsidRPr="00F876C4" w:rsidRDefault="00551C60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302,586</w:t>
            </w:r>
          </w:p>
        </w:tc>
        <w:tc>
          <w:tcPr>
            <w:tcW w:w="144" w:type="pct"/>
          </w:tcPr>
          <w:p w14:paraId="1DB7E40F" w14:textId="77777777" w:rsidR="00E73473" w:rsidRPr="009E555A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108"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2B4C6B4" w14:textId="77777777" w:rsidR="00E73473" w:rsidRPr="00D533B8" w:rsidRDefault="00E73473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244,365</w:t>
            </w:r>
          </w:p>
        </w:tc>
      </w:tr>
    </w:tbl>
    <w:p w14:paraId="5DA17848" w14:textId="77777777" w:rsidR="006E41C0" w:rsidRDefault="006E41C0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169055A0" w14:textId="77777777" w:rsidR="006E41C0" w:rsidRDefault="006E41C0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3A318B14" w14:textId="77777777" w:rsidR="006E41C0" w:rsidRDefault="006E41C0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19B161B3" w14:textId="77777777" w:rsidR="006E41C0" w:rsidRDefault="006E41C0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44FDC4ED" w14:textId="77777777" w:rsidR="006E41C0" w:rsidRDefault="006E41C0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1"/>
        <w:gridCol w:w="1076"/>
        <w:gridCol w:w="264"/>
        <w:gridCol w:w="1099"/>
        <w:gridCol w:w="264"/>
        <w:gridCol w:w="1077"/>
        <w:gridCol w:w="264"/>
        <w:gridCol w:w="1080"/>
      </w:tblGrid>
      <w:tr w:rsidR="0013238D" w:rsidRPr="009E555A" w14:paraId="1A248687" w14:textId="77777777" w:rsidTr="002A10FE">
        <w:trPr>
          <w:tblHeader/>
        </w:trPr>
        <w:tc>
          <w:tcPr>
            <w:tcW w:w="2202" w:type="pct"/>
          </w:tcPr>
          <w:p w14:paraId="56789B14" w14:textId="77777777" w:rsidR="0013238D" w:rsidRPr="009E555A" w:rsidRDefault="0013238D" w:rsidP="002C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BE22614" w14:textId="77777777" w:rsidR="0013238D" w:rsidRPr="009E555A" w:rsidRDefault="0013238D" w:rsidP="002C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DBC8F9" w14:textId="77777777" w:rsidR="0013238D" w:rsidRPr="009E555A" w:rsidRDefault="0013238D" w:rsidP="002C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53B9CE19" w14:textId="77777777" w:rsidR="0013238D" w:rsidRPr="009E555A" w:rsidRDefault="0013238D" w:rsidP="002C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489" w:rsidRPr="009E555A" w14:paraId="34601789" w14:textId="77777777" w:rsidTr="002A10FE">
        <w:trPr>
          <w:tblHeader/>
        </w:trPr>
        <w:tc>
          <w:tcPr>
            <w:tcW w:w="2202" w:type="pct"/>
          </w:tcPr>
          <w:p w14:paraId="06499CAC" w14:textId="77777777" w:rsidR="00A22489" w:rsidRPr="009E555A" w:rsidRDefault="00A22489" w:rsidP="00450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10C2BBB" w14:textId="77777777" w:rsidR="00A22489" w:rsidRPr="009E555A" w:rsidRDefault="000377B6" w:rsidP="004501C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5AF67614" w14:textId="77777777" w:rsidR="00A22489" w:rsidRPr="009E555A" w:rsidRDefault="00A22489" w:rsidP="004501C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C1CD29B" w14:textId="77777777" w:rsidR="00A22489" w:rsidRPr="009E555A" w:rsidRDefault="000377B6" w:rsidP="004501C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38C84905" w14:textId="77777777" w:rsidR="00A22489" w:rsidRPr="009E555A" w:rsidRDefault="00A22489" w:rsidP="00450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6A60DF2" w14:textId="77777777" w:rsidR="00A22489" w:rsidRPr="009E555A" w:rsidRDefault="00A22489" w:rsidP="004501C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5B71E18B" w14:textId="77777777" w:rsidR="00A22489" w:rsidRPr="009E555A" w:rsidRDefault="00A22489" w:rsidP="004501C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E6693D" w14:textId="77777777" w:rsidR="00A22489" w:rsidRPr="009E555A" w:rsidRDefault="00A22489" w:rsidP="004501C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22489" w:rsidRPr="009E555A" w14:paraId="57C9FB93" w14:textId="77777777" w:rsidTr="002A10FE">
        <w:trPr>
          <w:trHeight w:val="182"/>
          <w:tblHeader/>
        </w:trPr>
        <w:tc>
          <w:tcPr>
            <w:tcW w:w="2202" w:type="pct"/>
          </w:tcPr>
          <w:p w14:paraId="6573BC75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7"/>
          </w:tcPr>
          <w:p w14:paraId="2411BE9B" w14:textId="77777777" w:rsidR="00A22489" w:rsidRPr="009E555A" w:rsidRDefault="00A22489" w:rsidP="004501C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489" w:rsidRPr="009E555A" w14:paraId="5AA2CA66" w14:textId="77777777" w:rsidTr="002A10FE">
        <w:tc>
          <w:tcPr>
            <w:tcW w:w="2202" w:type="pct"/>
          </w:tcPr>
          <w:p w14:paraId="7AC52A3D" w14:textId="77777777" w:rsidR="00A22489" w:rsidRPr="00A22489" w:rsidRDefault="00A22489" w:rsidP="00A22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A22489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หนี้สูญและหนี้สงสัยจะสูญ</w:t>
            </w:r>
            <w:r w:rsidRPr="00A22489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A2248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</w:t>
            </w:r>
            <w:r w:rsidRPr="00A22489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กลับรายการ</w:t>
            </w:r>
            <w:r w:rsidRPr="00A2248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) สำหรับ</w:t>
            </w:r>
          </w:p>
        </w:tc>
        <w:tc>
          <w:tcPr>
            <w:tcW w:w="588" w:type="pct"/>
            <w:shd w:val="clear" w:color="auto" w:fill="auto"/>
          </w:tcPr>
          <w:p w14:paraId="78F25F51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53F9BB1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0" w:type="pct"/>
            <w:shd w:val="clear" w:color="auto" w:fill="auto"/>
          </w:tcPr>
          <w:p w14:paraId="7444931D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5CCBA1F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shd w:val="clear" w:color="auto" w:fill="auto"/>
          </w:tcPr>
          <w:p w14:paraId="1A0CF109" w14:textId="77777777" w:rsidR="00A22489" w:rsidRPr="00F876C4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879B77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56642315" w14:textId="77777777" w:rsidR="00A22489" w:rsidRPr="009E555A" w:rsidRDefault="00A22489" w:rsidP="00450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473" w:rsidRPr="009E555A" w14:paraId="25B98DC5" w14:textId="77777777" w:rsidTr="002A10FE">
        <w:tc>
          <w:tcPr>
            <w:tcW w:w="2202" w:type="pct"/>
          </w:tcPr>
          <w:p w14:paraId="323B88DE" w14:textId="77777777" w:rsidR="00E73473" w:rsidRPr="009E555A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05C8A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905C8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0377B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905C8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0FE7003" w14:textId="0BE704E8" w:rsidR="00E73473" w:rsidRPr="00A22489" w:rsidRDefault="004A7CF6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44" w:type="pct"/>
            <w:shd w:val="clear" w:color="auto" w:fill="auto"/>
          </w:tcPr>
          <w:p w14:paraId="2C1BE1E2" w14:textId="77777777" w:rsidR="00E73473" w:rsidRPr="00A22489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4B556D2" w14:textId="77777777" w:rsidR="00E73473" w:rsidRPr="00A22489" w:rsidRDefault="000377B6" w:rsidP="00E734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7BD08735" w14:textId="77777777" w:rsidR="00E73473" w:rsidRPr="00A22489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9E0030E" w14:textId="23EF9D6B" w:rsidR="00E73473" w:rsidRPr="00A22489" w:rsidRDefault="005B1463" w:rsidP="005B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44" w:type="pct"/>
          </w:tcPr>
          <w:p w14:paraId="71E1DADE" w14:textId="77777777" w:rsidR="00E73473" w:rsidRPr="00A22489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0966BFE" w14:textId="77777777" w:rsidR="00E73473" w:rsidRPr="00A22489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tr w:rsidR="00E73473" w:rsidRPr="00D533B8" w14:paraId="67ADB715" w14:textId="77777777" w:rsidTr="002A10FE">
        <w:tc>
          <w:tcPr>
            <w:tcW w:w="2202" w:type="pct"/>
          </w:tcPr>
          <w:p w14:paraId="5A8095A2" w14:textId="77777777" w:rsidR="00E73473" w:rsidRPr="009E555A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377B6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0377B6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0377B6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F94FBE" w14:textId="64D6E308" w:rsidR="00E73473" w:rsidRPr="00A22489" w:rsidRDefault="004A7CF6" w:rsidP="0070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1,242</w:t>
            </w:r>
          </w:p>
        </w:tc>
        <w:tc>
          <w:tcPr>
            <w:tcW w:w="144" w:type="pct"/>
            <w:shd w:val="clear" w:color="auto" w:fill="auto"/>
          </w:tcPr>
          <w:p w14:paraId="2474ECC3" w14:textId="77777777" w:rsidR="00E73473" w:rsidRPr="00A22489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ABCC48" w14:textId="77777777" w:rsidR="00E73473" w:rsidRPr="00A22489" w:rsidRDefault="000377B6" w:rsidP="00E73473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144" w:type="pct"/>
            <w:shd w:val="clear" w:color="auto" w:fill="auto"/>
          </w:tcPr>
          <w:p w14:paraId="3DC8BF06" w14:textId="77777777" w:rsidR="00E73473" w:rsidRPr="00A22489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550CFD" w14:textId="1DE583D4" w:rsidR="00E73473" w:rsidRPr="00A22489" w:rsidRDefault="005B1463" w:rsidP="005B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44" w:type="pct"/>
          </w:tcPr>
          <w:p w14:paraId="2EE02E83" w14:textId="77777777" w:rsidR="00E73473" w:rsidRPr="00A22489" w:rsidRDefault="00E73473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696520F1" w14:textId="77777777" w:rsidR="00E73473" w:rsidRPr="00A22489" w:rsidRDefault="000377B6" w:rsidP="00E7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0E55924C" w14:textId="77777777" w:rsidR="00A22489" w:rsidRDefault="00A22489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03DA3625" w14:textId="77777777" w:rsidR="005646CA" w:rsidRDefault="005B3B34" w:rsidP="0027257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6F18F0" w:rsidRPr="009E555A">
        <w:rPr>
          <w:rFonts w:ascii="Angsana New" w:hAnsi="Angsana New"/>
          <w:sz w:val="30"/>
          <w:szCs w:val="30"/>
        </w:rPr>
        <w:t>30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ถึง </w:t>
      </w:r>
      <w:r w:rsidR="006F18F0" w:rsidRPr="009E555A">
        <w:rPr>
          <w:rFonts w:ascii="Angsana New" w:hAnsi="Angsana New"/>
          <w:sz w:val="30"/>
          <w:szCs w:val="30"/>
        </w:rPr>
        <w:t>60</w:t>
      </w:r>
      <w:r w:rsidRPr="009E555A">
        <w:rPr>
          <w:rFonts w:ascii="Angsana New" w:hAnsi="Angsana New"/>
          <w:sz w:val="30"/>
          <w:szCs w:val="30"/>
          <w:cs/>
        </w:rPr>
        <w:t xml:space="preserve"> วัน</w:t>
      </w:r>
    </w:p>
    <w:p w14:paraId="655BD652" w14:textId="77777777" w:rsidR="00F7357D" w:rsidRPr="00D427F8" w:rsidRDefault="00F7357D" w:rsidP="005B721F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highlight w:val="cyan"/>
        </w:rPr>
        <w:sectPr w:rsidR="00F7357D" w:rsidRPr="00D427F8" w:rsidSect="003458A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F3A006D" w14:textId="77777777" w:rsidR="008C3D60" w:rsidRPr="00E8282F" w:rsidRDefault="008C3D60" w:rsidP="008C3D6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3F2F1A02" w14:textId="77777777" w:rsidR="008C3D60" w:rsidRPr="007E7F71" w:rsidRDefault="008C3D60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D05925A" w14:textId="77777777" w:rsidR="00A4604F" w:rsidRPr="009E555A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9E55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E555A">
        <w:rPr>
          <w:rFonts w:ascii="Angsana New" w:hAnsi="Angsana New"/>
          <w:spacing w:val="-6"/>
          <w:sz w:val="30"/>
          <w:szCs w:val="30"/>
          <w:cs/>
        </w:rPr>
        <w:t>ณ</w:t>
      </w:r>
      <w:r w:rsidRPr="009E555A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9E555A">
        <w:rPr>
          <w:rFonts w:ascii="Angsana New" w:hAnsi="Angsana New"/>
          <w:spacing w:val="-6"/>
          <w:sz w:val="30"/>
          <w:szCs w:val="30"/>
          <w:cs/>
        </w:rPr>
        <w:t>วันท</w:t>
      </w:r>
      <w:r w:rsidR="00092009" w:rsidRPr="009E555A">
        <w:rPr>
          <w:rFonts w:ascii="Angsana New" w:hAnsi="Angsana New"/>
          <w:spacing w:val="-6"/>
          <w:sz w:val="30"/>
          <w:szCs w:val="30"/>
          <w:cs/>
        </w:rPr>
        <w:t xml:space="preserve">ี่ </w:t>
      </w:r>
      <w:r w:rsidR="00CF1A10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0377B6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CF1A10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C35F9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35F9C">
        <w:rPr>
          <w:rFonts w:ascii="Angsana New" w:hAnsi="Angsana New"/>
          <w:spacing w:val="-6"/>
          <w:sz w:val="30"/>
          <w:szCs w:val="30"/>
        </w:rPr>
        <w:t>256</w:t>
      </w:r>
      <w:r w:rsidR="004621D1">
        <w:rPr>
          <w:rFonts w:ascii="Angsana New" w:hAnsi="Angsana New"/>
          <w:spacing w:val="-6"/>
          <w:sz w:val="30"/>
          <w:szCs w:val="30"/>
        </w:rPr>
        <w:t>2</w:t>
      </w:r>
      <w:r w:rsidR="00092009" w:rsidRPr="009E555A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6F18F0" w:rsidRPr="009E555A">
        <w:rPr>
          <w:rFonts w:ascii="Angsana New" w:hAnsi="Angsana New"/>
          <w:spacing w:val="-6"/>
          <w:sz w:val="30"/>
          <w:szCs w:val="30"/>
          <w:lang w:bidi="ar-SA"/>
        </w:rPr>
        <w:t>31</w:t>
      </w:r>
      <w:r w:rsidRPr="009E555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C35F9C">
        <w:rPr>
          <w:rFonts w:ascii="Angsana New" w:hAnsi="Angsana New"/>
          <w:spacing w:val="-6"/>
          <w:sz w:val="30"/>
          <w:szCs w:val="30"/>
        </w:rPr>
        <w:t>25</w:t>
      </w:r>
      <w:r w:rsidR="003945A5" w:rsidRPr="003945A5">
        <w:rPr>
          <w:rFonts w:ascii="Angsana New" w:hAnsi="Angsana New" w:hint="cs"/>
          <w:spacing w:val="-6"/>
          <w:sz w:val="30"/>
          <w:szCs w:val="30"/>
        </w:rPr>
        <w:t>6</w:t>
      </w:r>
      <w:r w:rsidR="004621D1">
        <w:rPr>
          <w:rFonts w:ascii="Angsana New" w:hAnsi="Angsana New"/>
          <w:spacing w:val="-6"/>
          <w:sz w:val="30"/>
          <w:szCs w:val="30"/>
        </w:rPr>
        <w:t>1</w:t>
      </w:r>
      <w:r w:rsidRPr="009E555A">
        <w:rPr>
          <w:rFonts w:ascii="Angsana New" w:hAnsi="Angsana New"/>
          <w:spacing w:val="-6"/>
          <w:sz w:val="30"/>
          <w:szCs w:val="30"/>
        </w:rPr>
        <w:t xml:space="preserve"> </w:t>
      </w:r>
      <w:r w:rsidRPr="009E555A">
        <w:rPr>
          <w:rFonts w:ascii="Angsana New" w:hAnsi="Angsana New"/>
          <w:spacing w:val="-6"/>
          <w:sz w:val="30"/>
          <w:szCs w:val="30"/>
          <w:cs/>
        </w:rPr>
        <w:t>และเงินปันผลรับ</w:t>
      </w:r>
      <w:r w:rsidR="00A3751B" w:rsidRPr="009E55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E97227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C35F9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202744" w:rsidRPr="009E555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CF1A10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E97227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CF1A10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9E555A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14:paraId="29CC2F15" w14:textId="77777777" w:rsidR="00A4604F" w:rsidRPr="007E7F71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tbl>
      <w:tblPr>
        <w:tblW w:w="152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90"/>
        <w:gridCol w:w="1530"/>
        <w:gridCol w:w="178"/>
        <w:gridCol w:w="990"/>
        <w:gridCol w:w="179"/>
        <w:gridCol w:w="991"/>
        <w:gridCol w:w="182"/>
        <w:gridCol w:w="1033"/>
        <w:gridCol w:w="180"/>
        <w:gridCol w:w="1035"/>
        <w:gridCol w:w="180"/>
        <w:gridCol w:w="8"/>
        <w:gridCol w:w="982"/>
        <w:gridCol w:w="180"/>
        <w:gridCol w:w="1028"/>
        <w:gridCol w:w="7"/>
        <w:gridCol w:w="173"/>
        <w:gridCol w:w="7"/>
        <w:gridCol w:w="948"/>
        <w:gridCol w:w="180"/>
        <w:gridCol w:w="995"/>
        <w:gridCol w:w="180"/>
        <w:gridCol w:w="990"/>
        <w:gridCol w:w="180"/>
        <w:gridCol w:w="990"/>
      </w:tblGrid>
      <w:tr w:rsidR="008C3D60" w:rsidRPr="009E555A" w14:paraId="50E55FAF" w14:textId="77777777" w:rsidTr="0068061A">
        <w:trPr>
          <w:cantSplit/>
          <w:tblHeader/>
        </w:trPr>
        <w:tc>
          <w:tcPr>
            <w:tcW w:w="1890" w:type="dxa"/>
          </w:tcPr>
          <w:p w14:paraId="19370ECD" w14:textId="77777777" w:rsidR="008C3D60" w:rsidRPr="009E555A" w:rsidRDefault="008C3D6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03F7D9A" w14:textId="77777777" w:rsidR="008C3D60" w:rsidRPr="009E555A" w:rsidRDefault="008C3D6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</w:tcPr>
          <w:p w14:paraId="4EC26073" w14:textId="77777777" w:rsidR="008C3D60" w:rsidRPr="009E555A" w:rsidRDefault="008C3D6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778" w:type="dxa"/>
            <w:gridSpan w:val="9"/>
          </w:tcPr>
          <w:p w14:paraId="11FAFE03" w14:textId="77777777" w:rsidR="008C3D60" w:rsidRPr="009E555A" w:rsidRDefault="008C3D6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840" w:type="dxa"/>
            <w:gridSpan w:val="13"/>
            <w:hideMark/>
          </w:tcPr>
          <w:p w14:paraId="64EF7195" w14:textId="77777777" w:rsidR="008C3D60" w:rsidRPr="009E555A" w:rsidRDefault="008C3D60" w:rsidP="00FD3EF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8C3D60" w:rsidRPr="009E555A" w14:paraId="38BD181D" w14:textId="77777777" w:rsidTr="0068061A">
        <w:trPr>
          <w:cantSplit/>
          <w:tblHeader/>
        </w:trPr>
        <w:tc>
          <w:tcPr>
            <w:tcW w:w="1890" w:type="dxa"/>
          </w:tcPr>
          <w:p w14:paraId="0A948E66" w14:textId="77777777" w:rsidR="008C3D60" w:rsidRPr="009E555A" w:rsidRDefault="008C3D6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0027A006" w14:textId="77777777" w:rsidR="008C3D60" w:rsidRPr="009E555A" w:rsidRDefault="008C3D60">
            <w:pPr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0B32A5CE" w14:textId="77777777" w:rsidR="008C3D60" w:rsidRPr="009E555A" w:rsidRDefault="008C3D60">
            <w:pPr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60" w:type="dxa"/>
            <w:gridSpan w:val="3"/>
          </w:tcPr>
          <w:p w14:paraId="310F75FA" w14:textId="77777777" w:rsidR="008C3D60" w:rsidRPr="009E555A" w:rsidRDefault="008C3D60">
            <w:pPr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vMerge w:val="restart"/>
          </w:tcPr>
          <w:p w14:paraId="392DCB22" w14:textId="77777777" w:rsidR="008C3D60" w:rsidRPr="009E555A" w:rsidRDefault="008C3D6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2CD6A158" w14:textId="77777777" w:rsidR="008C3D60" w:rsidRPr="009E555A" w:rsidRDefault="008C3D60" w:rsidP="001C5978">
            <w:pPr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40F881CA" w14:textId="77777777" w:rsidR="008C3D60" w:rsidRPr="009E555A" w:rsidRDefault="008C3D6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4"/>
          </w:tcPr>
          <w:p w14:paraId="1897ED8A" w14:textId="77777777" w:rsidR="008C3D60" w:rsidRPr="009E555A" w:rsidRDefault="008C3D60" w:rsidP="001C597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178081BB" w14:textId="77777777" w:rsidR="008C3D60" w:rsidRPr="009E555A" w:rsidRDefault="008C3D6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37FD980F" w14:textId="77777777" w:rsidR="008C3D60" w:rsidRPr="009E555A" w:rsidRDefault="008C3D60" w:rsidP="001C597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6BF48F9" w14:textId="77777777" w:rsidR="008C3D60" w:rsidRPr="009E555A" w:rsidRDefault="008C3D6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  <w:gridSpan w:val="3"/>
          </w:tcPr>
          <w:p w14:paraId="435F43E9" w14:textId="77777777" w:rsidR="008C3D60" w:rsidRPr="009E555A" w:rsidRDefault="008C3D60" w:rsidP="001C597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</w:t>
            </w:r>
          </w:p>
        </w:tc>
      </w:tr>
      <w:tr w:rsidR="008C3D60" w:rsidRPr="009E555A" w14:paraId="73BFB8AB" w14:textId="77777777" w:rsidTr="0068061A">
        <w:trPr>
          <w:cantSplit/>
          <w:tblHeader/>
        </w:trPr>
        <w:tc>
          <w:tcPr>
            <w:tcW w:w="1890" w:type="dxa"/>
          </w:tcPr>
          <w:p w14:paraId="4952DB8A" w14:textId="77777777" w:rsidR="008C3D60" w:rsidRPr="009E555A" w:rsidRDefault="008C3D60" w:rsidP="0064322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0ABD1028" w14:textId="77777777" w:rsidR="008C3D60" w:rsidRPr="008C3D60" w:rsidRDefault="00FD3DAB" w:rsidP="00643228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12218BE7" w14:textId="77777777" w:rsidR="008C3D60" w:rsidRPr="009E555A" w:rsidRDefault="008C3D60" w:rsidP="0064322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60" w:type="dxa"/>
            <w:gridSpan w:val="3"/>
          </w:tcPr>
          <w:p w14:paraId="2C00C754" w14:textId="77777777" w:rsidR="008C3D60" w:rsidRPr="009E555A" w:rsidRDefault="008C3D60" w:rsidP="0064322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182" w:type="dxa"/>
            <w:vMerge/>
          </w:tcPr>
          <w:p w14:paraId="34EBB403" w14:textId="77777777" w:rsidR="008C3D60" w:rsidRPr="009E555A" w:rsidRDefault="008C3D60" w:rsidP="0064322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48" w:type="dxa"/>
            <w:gridSpan w:val="3"/>
          </w:tcPr>
          <w:p w14:paraId="5165B067" w14:textId="77777777" w:rsidR="008C3D60" w:rsidRPr="009E555A" w:rsidRDefault="008C3D60" w:rsidP="0064322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0" w:type="dxa"/>
          </w:tcPr>
          <w:p w14:paraId="452D4D0A" w14:textId="77777777" w:rsidR="008C3D60" w:rsidRPr="009E555A" w:rsidRDefault="008C3D60" w:rsidP="0064322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4"/>
          </w:tcPr>
          <w:p w14:paraId="75F14881" w14:textId="77777777" w:rsidR="008C3D60" w:rsidRPr="009E555A" w:rsidRDefault="008C3D60" w:rsidP="0064322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44776ED4" w14:textId="77777777" w:rsidR="008C3D60" w:rsidRPr="009E555A" w:rsidRDefault="008C3D60" w:rsidP="0064322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34E39F7F" w14:textId="77777777" w:rsidR="008C3D60" w:rsidRPr="009E555A" w:rsidRDefault="008C3D60" w:rsidP="0064322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B6A94DE" w14:textId="77777777" w:rsidR="008C3D60" w:rsidRPr="009E555A" w:rsidRDefault="008C3D60" w:rsidP="0064322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  <w:gridSpan w:val="3"/>
          </w:tcPr>
          <w:p w14:paraId="62DDD84C" w14:textId="77777777" w:rsidR="008C3D60" w:rsidRPr="009E555A" w:rsidRDefault="008C3D60" w:rsidP="0064322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งวด</w:t>
            </w:r>
            <w:r w:rsidR="000377B6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ก</w:t>
            </w:r>
            <w:r w:rsidR="000377B6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้า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เดือนสิ้นสุดวันที่</w:t>
            </w:r>
          </w:p>
        </w:tc>
      </w:tr>
      <w:tr w:rsidR="000377B6" w:rsidRPr="009E555A" w14:paraId="284F4C50" w14:textId="77777777" w:rsidTr="0068061A">
        <w:trPr>
          <w:cantSplit/>
          <w:tblHeader/>
        </w:trPr>
        <w:tc>
          <w:tcPr>
            <w:tcW w:w="1890" w:type="dxa"/>
          </w:tcPr>
          <w:p w14:paraId="1D1C68E4" w14:textId="77777777" w:rsidR="000377B6" w:rsidRPr="009E555A" w:rsidRDefault="000377B6" w:rsidP="000377B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5F0B48A" w14:textId="77777777" w:rsidR="000377B6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E4AF76F" w14:textId="77777777" w:rsidR="000377B6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034D57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79" w:type="dxa"/>
          </w:tcPr>
          <w:p w14:paraId="02BAF1A7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8D54EA3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2" w:type="dxa"/>
            <w:vMerge/>
            <w:vAlign w:val="center"/>
          </w:tcPr>
          <w:p w14:paraId="0A369B30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6BEC2DFE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</w:tcPr>
          <w:p w14:paraId="5EAD53E5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A786450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7AD2F06" w14:textId="77777777" w:rsidR="000377B6" w:rsidRPr="009E555A" w:rsidRDefault="000377B6" w:rsidP="000377B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</w:tcPr>
          <w:p w14:paraId="09F1CA7B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</w:tcPr>
          <w:p w14:paraId="1BF1873C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1BDDC544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25E58B96" w14:textId="77777777" w:rsidR="000377B6" w:rsidRPr="009E555A" w:rsidRDefault="000377B6" w:rsidP="000377B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7228B0B6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</w:tcPr>
          <w:p w14:paraId="1E10314D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E402220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2D6A0695" w14:textId="77777777" w:rsidR="000377B6" w:rsidRPr="009E555A" w:rsidRDefault="000377B6" w:rsidP="000377B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78B5DC4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</w:tcPr>
          <w:p w14:paraId="189907AA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7C7F8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กันยายน</w:t>
            </w:r>
          </w:p>
        </w:tc>
      </w:tr>
      <w:tr w:rsidR="000377B6" w:rsidRPr="009E555A" w14:paraId="1B30BC86" w14:textId="77777777" w:rsidTr="0068061A">
        <w:trPr>
          <w:cantSplit/>
          <w:tblHeader/>
        </w:trPr>
        <w:tc>
          <w:tcPr>
            <w:tcW w:w="1890" w:type="dxa"/>
          </w:tcPr>
          <w:p w14:paraId="052F5D07" w14:textId="77777777" w:rsidR="000377B6" w:rsidRPr="009E555A" w:rsidRDefault="000377B6" w:rsidP="000377B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05107F5B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64F2872B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73876E7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5C36668A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hideMark/>
          </w:tcPr>
          <w:p w14:paraId="2E08A82E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vMerge/>
            <w:vAlign w:val="center"/>
            <w:hideMark/>
          </w:tcPr>
          <w:p w14:paraId="1D28C3B5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hideMark/>
          </w:tcPr>
          <w:p w14:paraId="3FE8A5CF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B2DD2BC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07FA5CA7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AC12ACA" w14:textId="77777777" w:rsidR="000377B6" w:rsidRPr="009E555A" w:rsidRDefault="000377B6" w:rsidP="000377B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gridSpan w:val="2"/>
            <w:hideMark/>
          </w:tcPr>
          <w:p w14:paraId="4F936318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44D7625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0ABA4EE6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</w:tcPr>
          <w:p w14:paraId="28717EC9" w14:textId="77777777" w:rsidR="000377B6" w:rsidRPr="009E555A" w:rsidRDefault="000377B6" w:rsidP="000377B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2519A576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3ED5B6F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hideMark/>
          </w:tcPr>
          <w:p w14:paraId="23D99AAD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0FA128" w14:textId="77777777" w:rsidR="000377B6" w:rsidRPr="009E555A" w:rsidRDefault="000377B6" w:rsidP="000377B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8A67237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4789D64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23AF75F" w14:textId="77777777" w:rsidR="000377B6" w:rsidRPr="009E555A" w:rsidRDefault="000377B6" w:rsidP="0003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377B6" w:rsidRPr="009E555A" w14:paraId="401EF792" w14:textId="77777777" w:rsidTr="0068061A">
        <w:trPr>
          <w:cantSplit/>
          <w:trHeight w:val="270"/>
        </w:trPr>
        <w:tc>
          <w:tcPr>
            <w:tcW w:w="1890" w:type="dxa"/>
          </w:tcPr>
          <w:p w14:paraId="37BD1F52" w14:textId="77777777" w:rsidR="000377B6" w:rsidRPr="009E555A" w:rsidRDefault="000377B6" w:rsidP="000377B6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D6760EE" w14:textId="77777777" w:rsidR="000377B6" w:rsidRPr="009E555A" w:rsidRDefault="000377B6" w:rsidP="000377B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8" w:type="dxa"/>
          </w:tcPr>
          <w:p w14:paraId="31FE89FD" w14:textId="77777777" w:rsidR="000377B6" w:rsidRPr="009E555A" w:rsidRDefault="000377B6" w:rsidP="000377B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60" w:type="dxa"/>
            <w:gridSpan w:val="3"/>
            <w:hideMark/>
          </w:tcPr>
          <w:p w14:paraId="0D008EBF" w14:textId="77777777" w:rsidR="000377B6" w:rsidRPr="009E555A" w:rsidRDefault="000377B6" w:rsidP="000377B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6970F513" w14:textId="77777777" w:rsidR="000377B6" w:rsidRPr="009E555A" w:rsidRDefault="000377B6" w:rsidP="000377B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276" w:type="dxa"/>
            <w:gridSpan w:val="18"/>
            <w:hideMark/>
          </w:tcPr>
          <w:p w14:paraId="2D76C2E1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377B6" w:rsidRPr="009E555A" w14:paraId="0474DDB3" w14:textId="77777777" w:rsidTr="0068061A">
        <w:trPr>
          <w:cantSplit/>
          <w:trHeight w:val="270"/>
        </w:trPr>
        <w:tc>
          <w:tcPr>
            <w:tcW w:w="1890" w:type="dxa"/>
            <w:hideMark/>
          </w:tcPr>
          <w:p w14:paraId="7F0C80F7" w14:textId="77777777" w:rsidR="000377B6" w:rsidRPr="009E555A" w:rsidRDefault="000377B6" w:rsidP="000377B6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30" w:type="dxa"/>
            <w:shd w:val="clear" w:color="auto" w:fill="auto"/>
          </w:tcPr>
          <w:p w14:paraId="1DBC7746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62386F80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A1A6EBF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531768C8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1" w:type="dxa"/>
          </w:tcPr>
          <w:p w14:paraId="441BA0DD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72F720D0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</w:tcPr>
          <w:p w14:paraId="0DB2C64C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1E6E1978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00D3CB7E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58324B68" w14:textId="77777777" w:rsidR="000377B6" w:rsidRPr="009E555A" w:rsidRDefault="000377B6" w:rsidP="000377B6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2"/>
          </w:tcPr>
          <w:p w14:paraId="1C83BC30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4D72F7E" w14:textId="77777777" w:rsidR="000377B6" w:rsidRPr="009E555A" w:rsidRDefault="000377B6" w:rsidP="000377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4E45B523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6342DAAD" w14:textId="77777777" w:rsidR="000377B6" w:rsidRPr="009E555A" w:rsidRDefault="000377B6" w:rsidP="000377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16CC0C52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D0167BA" w14:textId="77777777" w:rsidR="000377B6" w:rsidRPr="009E555A" w:rsidRDefault="000377B6" w:rsidP="000377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29F51E6B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B9CAC2A" w14:textId="77777777" w:rsidR="000377B6" w:rsidRPr="009E555A" w:rsidRDefault="000377B6" w:rsidP="000377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4859111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31AE96F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A79F9E8" w14:textId="77777777" w:rsidR="000377B6" w:rsidRPr="009E555A" w:rsidRDefault="000377B6" w:rsidP="000377B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5B1463" w:rsidRPr="009E555A" w14:paraId="7C6B32BC" w14:textId="77777777" w:rsidTr="0068061A">
        <w:trPr>
          <w:cantSplit/>
          <w:trHeight w:val="270"/>
        </w:trPr>
        <w:tc>
          <w:tcPr>
            <w:tcW w:w="1890" w:type="dxa"/>
            <w:hideMark/>
          </w:tcPr>
          <w:p w14:paraId="1269DA25" w14:textId="77777777" w:rsidR="005B1463" w:rsidRPr="009E555A" w:rsidRDefault="005B1463" w:rsidP="005B1463">
            <w:pPr>
              <w:ind w:left="196" w:hanging="19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01E2872D" w14:textId="77777777" w:rsidR="005B1463" w:rsidRPr="009E555A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236" w:right="-80" w:hanging="180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ผลิตและจำหน่ายผลิตภัณฑ์จากมะพร้าว</w:t>
            </w:r>
          </w:p>
        </w:tc>
        <w:tc>
          <w:tcPr>
            <w:tcW w:w="178" w:type="dxa"/>
          </w:tcPr>
          <w:p w14:paraId="6A6872A2" w14:textId="77777777" w:rsidR="005B1463" w:rsidRPr="009E555A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8CBFDB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B6CE0D5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4028DEA" w14:textId="4AFA49A2" w:rsidR="005B1463" w:rsidRPr="009E555A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10B2B6A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148D6072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EB9AE37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45D1B52" w14:textId="77777777" w:rsidR="005B1463" w:rsidRPr="009E555A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40</w:t>
            </w:r>
          </w:p>
        </w:tc>
        <w:tc>
          <w:tcPr>
            <w:tcW w:w="182" w:type="dxa"/>
            <w:shd w:val="clear" w:color="auto" w:fill="auto"/>
          </w:tcPr>
          <w:p w14:paraId="02EDDA21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68D715A4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FC1E852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9D5E672" w14:textId="5CFA81E1" w:rsidR="005B1463" w:rsidRPr="009E555A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F6A80B" w14:textId="77777777" w:rsidR="005B1463" w:rsidRPr="009E555A" w:rsidRDefault="005B1463" w:rsidP="005B1463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A996585" w14:textId="77777777" w:rsidR="005B1463" w:rsidRDefault="005B1463" w:rsidP="005B1463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9D869A6" w14:textId="77777777" w:rsidR="005B1463" w:rsidRDefault="005B1463" w:rsidP="005B1463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E59BFF9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945A5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168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,</w:t>
            </w:r>
            <w:r w:rsidRPr="003945A5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42695E9" w14:textId="77777777" w:rsidR="005B1463" w:rsidRPr="009E555A" w:rsidRDefault="005B1463" w:rsidP="005B1463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7EEDBDA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FA8FBD1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751FF69" w14:textId="50D164E1" w:rsidR="005B1463" w:rsidRPr="00D533B8" w:rsidRDefault="005B1463" w:rsidP="005B146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C02AF8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A3D6567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067FD2E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068A29B" w14:textId="77777777" w:rsidR="005B1463" w:rsidRPr="00D533B8" w:rsidRDefault="005B1463" w:rsidP="005B1463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207A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143</w:t>
            </w:r>
            <w:r w:rsidRPr="00D533B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,</w:t>
            </w:r>
            <w:r w:rsidRPr="00D533B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85</w:t>
            </w:r>
            <w:r w:rsidRPr="005207A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932E66F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66D5BC50" w14:textId="77777777" w:rsidR="005B1463" w:rsidRDefault="005B1463" w:rsidP="005B1463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9" w:right="12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230D718" w14:textId="77777777" w:rsidR="005B1463" w:rsidRDefault="005B1463" w:rsidP="005B1463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9" w:right="12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0BEE6CD" w14:textId="56B8A59C" w:rsidR="005B1463" w:rsidRPr="009E555A" w:rsidRDefault="005B1463" w:rsidP="005B1463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9" w:right="12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A8FBF9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0BD74D76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DC36A2D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CCD3709" w14:textId="77777777" w:rsidR="005B1463" w:rsidRPr="00D533B8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142,</w:t>
            </w:r>
            <w:r w:rsidRPr="00E8282F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009</w:t>
            </w:r>
          </w:p>
        </w:tc>
        <w:tc>
          <w:tcPr>
            <w:tcW w:w="180" w:type="dxa"/>
            <w:shd w:val="clear" w:color="auto" w:fill="auto"/>
          </w:tcPr>
          <w:p w14:paraId="57C52351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6AA6FD0A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3465EDF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0E8CC78" w14:textId="5DB25C9D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F8DC9A" w14:textId="77777777" w:rsidR="005B1463" w:rsidRPr="009E555A" w:rsidRDefault="005B1463" w:rsidP="005B146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0F33E4F4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4E3126C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6469267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5B1463" w:rsidRPr="009E555A" w14:paraId="08EF7421" w14:textId="77777777" w:rsidTr="0068061A">
        <w:trPr>
          <w:cantSplit/>
          <w:trHeight w:val="270"/>
        </w:trPr>
        <w:tc>
          <w:tcPr>
            <w:tcW w:w="1890" w:type="dxa"/>
          </w:tcPr>
          <w:p w14:paraId="378654C7" w14:textId="77777777" w:rsidR="005B1463" w:rsidRPr="009E555A" w:rsidRDefault="005B1463" w:rsidP="005B146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376F2126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178" w:type="dxa"/>
          </w:tcPr>
          <w:p w14:paraId="3D5773E4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46138B0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5F05B76F" w14:textId="68A75B4F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795B13B5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361006A8" w14:textId="77777777" w:rsidR="005B1463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FDC3745" w14:textId="77777777" w:rsidR="005B1463" w:rsidRPr="003945A5" w:rsidRDefault="005B1463" w:rsidP="005B1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E411C8B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33" w:type="dxa"/>
            <w:shd w:val="clear" w:color="auto" w:fill="auto"/>
          </w:tcPr>
          <w:p w14:paraId="19B8C4D0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2F0EF78" w14:textId="0FF7B37D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14:paraId="701F8271" w14:textId="77777777" w:rsidR="005B1463" w:rsidRPr="009E555A" w:rsidRDefault="005B1463" w:rsidP="005B1463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03DC1D92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E671F77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2EDF43" w14:textId="77777777" w:rsidR="005B1463" w:rsidRPr="009E555A" w:rsidRDefault="005B1463" w:rsidP="005B1463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955C02" w14:textId="77777777" w:rsidR="005B1463" w:rsidRDefault="005B1463" w:rsidP="005B146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237EEAC" w14:textId="77B1D249" w:rsidR="005B1463" w:rsidRDefault="005B1463" w:rsidP="005B146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26CC1474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7E39630E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A9A03C6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18FAE28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60475099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018E550" w14:textId="5CA6F893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34,392</w:t>
            </w:r>
          </w:p>
        </w:tc>
        <w:tc>
          <w:tcPr>
            <w:tcW w:w="180" w:type="dxa"/>
            <w:shd w:val="clear" w:color="auto" w:fill="auto"/>
          </w:tcPr>
          <w:p w14:paraId="5621EB0E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6E4357E1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288F339F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BC2F5C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E97D771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67192AC" w14:textId="4230CCD0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149771" w14:textId="77777777" w:rsidR="005B1463" w:rsidRPr="009E555A" w:rsidRDefault="005B1463" w:rsidP="005B146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0702A46B" w14:textId="77777777" w:rsidR="005B1463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0B6A5299" w14:textId="77777777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5B1463" w:rsidRPr="009E555A" w14:paraId="6F3CAFB1" w14:textId="77777777" w:rsidTr="0068061A">
        <w:trPr>
          <w:cantSplit/>
        </w:trPr>
        <w:tc>
          <w:tcPr>
            <w:tcW w:w="1890" w:type="dxa"/>
          </w:tcPr>
          <w:p w14:paraId="6546C078" w14:textId="77777777" w:rsidR="005B1463" w:rsidRPr="009E555A" w:rsidRDefault="005B1463" w:rsidP="005B1463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652BB6B" w14:textId="77777777" w:rsidR="005B1463" w:rsidRPr="009E555A" w:rsidRDefault="005B1463" w:rsidP="005B1463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8" w:type="dxa"/>
          </w:tcPr>
          <w:p w14:paraId="0EECF36E" w14:textId="77777777" w:rsidR="005B1463" w:rsidRPr="009E555A" w:rsidRDefault="005B1463" w:rsidP="005B1463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33438A98" w14:textId="172B66F4" w:rsidR="005B1463" w:rsidRPr="009E555A" w:rsidRDefault="005B1463" w:rsidP="005B1463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4128B592" w14:textId="77777777" w:rsidR="005B1463" w:rsidRPr="009E555A" w:rsidRDefault="005B1463" w:rsidP="005B1463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1CA7F66" w14:textId="77777777" w:rsidR="005B1463" w:rsidRPr="009E555A" w:rsidRDefault="005B1463" w:rsidP="005B1463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60865255" w14:textId="77777777" w:rsidR="005B1463" w:rsidRPr="009E555A" w:rsidRDefault="005B1463" w:rsidP="005B1463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3" w:type="dxa"/>
            <w:shd w:val="clear" w:color="auto" w:fill="auto"/>
          </w:tcPr>
          <w:p w14:paraId="1C115E66" w14:textId="77777777" w:rsidR="005B1463" w:rsidRPr="009E555A" w:rsidRDefault="005B1463" w:rsidP="005B1463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615F2886" w14:textId="77777777" w:rsidR="005B1463" w:rsidRPr="009E555A" w:rsidRDefault="005B1463" w:rsidP="005B1463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AA282BC" w14:textId="77777777" w:rsidR="005B1463" w:rsidRPr="009E555A" w:rsidRDefault="005B1463" w:rsidP="005B1463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677E28E8" w14:textId="77777777" w:rsidR="005B1463" w:rsidRPr="009E555A" w:rsidRDefault="005B1463" w:rsidP="005B1463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F4387A" w14:textId="668D5792" w:rsidR="005B1463" w:rsidRPr="00D533B8" w:rsidRDefault="005B1463" w:rsidP="005B146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4D278540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2FB581" w14:textId="77777777" w:rsidR="005B1463" w:rsidRPr="00D533B8" w:rsidRDefault="005B1463" w:rsidP="005B1463">
            <w:pPr>
              <w:pStyle w:val="acctfourfigures"/>
              <w:tabs>
                <w:tab w:val="clear" w:pos="765"/>
                <w:tab w:val="decimal" w:pos="371"/>
                <w:tab w:val="left" w:pos="5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207A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143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,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85</w:t>
            </w:r>
            <w:r w:rsidRPr="005207A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152D3C1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26E4E" w14:textId="19C69D2D" w:rsidR="005B1463" w:rsidRPr="009E555A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34,392</w:t>
            </w:r>
          </w:p>
        </w:tc>
        <w:tc>
          <w:tcPr>
            <w:tcW w:w="180" w:type="dxa"/>
            <w:shd w:val="clear" w:color="auto" w:fill="auto"/>
          </w:tcPr>
          <w:p w14:paraId="099E6A60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395A8" w14:textId="77777777" w:rsidR="005B1463" w:rsidRPr="0017707F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142,0</w:t>
            </w:r>
            <w:r w:rsidRPr="00E8282F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09</w:t>
            </w:r>
          </w:p>
        </w:tc>
        <w:tc>
          <w:tcPr>
            <w:tcW w:w="180" w:type="dxa"/>
            <w:shd w:val="clear" w:color="auto" w:fill="auto"/>
          </w:tcPr>
          <w:p w14:paraId="10710B07" w14:textId="77777777" w:rsidR="005B1463" w:rsidRPr="009E555A" w:rsidRDefault="005B1463" w:rsidP="005B146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C0B979" w14:textId="652E1B55" w:rsidR="005B1463" w:rsidRPr="00FD7CF7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83E10" w14:textId="77777777" w:rsidR="005B1463" w:rsidRPr="009E555A" w:rsidRDefault="005B1463" w:rsidP="005B1463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919CE3" w14:textId="77777777" w:rsidR="005B1463" w:rsidRPr="00FD7CF7" w:rsidRDefault="005B1463" w:rsidP="005B14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</w:tbl>
    <w:p w14:paraId="062D037A" w14:textId="77777777" w:rsidR="00A4604F" w:rsidRPr="007E7F71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07EB21A3" w14:textId="77777777" w:rsidR="008C3D60" w:rsidRDefault="0068061A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061A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68061A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6276142C" w14:textId="77777777" w:rsidR="007E7F71" w:rsidRPr="007E7F71" w:rsidRDefault="007E7F71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Cs w:val="22"/>
        </w:rPr>
      </w:pPr>
    </w:p>
    <w:p w14:paraId="66F0D165" w14:textId="77777777" w:rsidR="009F20DE" w:rsidRPr="009E555A" w:rsidRDefault="006E41C0" w:rsidP="006E41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  <w:sectPr w:rsidR="009F20DE" w:rsidRPr="009E555A" w:rsidSect="00FD7CF7">
          <w:footerReference w:type="default" r:id="rId10"/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  <w:r w:rsidRPr="009E555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="00447F80" w:rsidRPr="009E555A">
        <w:rPr>
          <w:rFonts w:ascii="Angsana New" w:hAnsi="Angsana New"/>
          <w:sz w:val="30"/>
          <w:szCs w:val="30"/>
        </w:rPr>
        <w:tab/>
      </w:r>
    </w:p>
    <w:p w14:paraId="3F9E01BC" w14:textId="77777777" w:rsidR="008C3D60" w:rsidRPr="00D77A7B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2BB54E4F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589EB56" w14:textId="5D6DED65" w:rsidR="008C3D60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กุมภาพันธ์ </w:t>
      </w:r>
      <w:r w:rsidRPr="004E2F81">
        <w:rPr>
          <w:rFonts w:ascii="Angsana New" w:hAnsi="Angsana New"/>
          <w:sz w:val="30"/>
          <w:szCs w:val="30"/>
          <w:lang w:val="en-US" w:bidi="th-TH"/>
        </w:rPr>
        <w:t>256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  </w:t>
      </w:r>
      <w:r w:rsidRPr="004E2F81">
        <w:rPr>
          <w:rFonts w:ascii="Angsana New" w:hAnsi="Angsana New" w:hint="cs"/>
          <w:sz w:val="30"/>
          <w:szCs w:val="30"/>
          <w:cs/>
        </w:rPr>
        <w:t>บริษัท เซ็ปเป้ โฮลดิ้ง (ประเทศไทย) จำกัด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ซึ่งเป็น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บริษัทย่อยของบริษัท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>ได้ลงทุนใน</w:t>
      </w:r>
      <w:r w:rsidRPr="004E2F81">
        <w:rPr>
          <w:rFonts w:ascii="Angsana New" w:hAnsi="Angsana New" w:hint="cs"/>
          <w:sz w:val="30"/>
          <w:szCs w:val="30"/>
          <w:cs/>
        </w:rPr>
        <w:t>บริษัท ดาน่อน เซ็ปเป้ เบฟเวอเรจส์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 จำกัด</w:t>
      </w:r>
      <w:r w:rsidR="0005792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ซึ่งเป็นบริษัทที่จัดตั้งขึ้นในประเทศไทย ร้อยละ </w:t>
      </w:r>
      <w:r w:rsidRPr="004E2F81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>ของทุนที่ออกและชำระแล้ว  เป็นจำนวนเงิน</w:t>
      </w:r>
      <w:r w:rsidRPr="004E2F81">
        <w:rPr>
          <w:rFonts w:ascii="Angsana New" w:hAnsi="Angsana New"/>
          <w:sz w:val="30"/>
          <w:szCs w:val="30"/>
          <w:lang w:val="en-US" w:bidi="th-TH"/>
        </w:rPr>
        <w:t xml:space="preserve"> 1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ต่อมาเมื่อวันที่ 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28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2562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</w:rPr>
        <w:t>บริษัท ดาน่อน เซ็ปเป้ เบฟเวอเรจส์ จำกัด</w:t>
      </w:r>
      <w:r w:rsidR="0005792F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ได้เพิ่มทุนจดทะเบียนของบริษัทจากจำนวนเงิน 1 ล้านบาท เป็น 100 ล้านบาท </w:t>
      </w:r>
      <w:r w:rsidRPr="004E2F81">
        <w:rPr>
          <w:rFonts w:ascii="Angsana New" w:hAnsi="Angsana New" w:hint="cs"/>
          <w:sz w:val="30"/>
          <w:szCs w:val="30"/>
          <w:cs/>
        </w:rPr>
        <w:t>โ</w:t>
      </w:r>
      <w:r w:rsidRPr="004E2F81">
        <w:rPr>
          <w:rFonts w:ascii="Angsana New" w:hAnsi="Angsana New"/>
          <w:sz w:val="30"/>
          <w:szCs w:val="30"/>
          <w:cs/>
        </w:rPr>
        <w:t>ดย</w:t>
      </w:r>
      <w:r w:rsidRPr="004E2F81">
        <w:rPr>
          <w:rFonts w:ascii="Angsana New" w:hAnsi="Angsana New"/>
          <w:spacing w:val="-2"/>
          <w:sz w:val="30"/>
          <w:szCs w:val="30"/>
          <w:cs/>
        </w:rPr>
        <w:t>ออกหุ้นสามัญเพิ่มทุนเป็นจำนวนเงิน 99 ล้านบาท (จำนวน 990</w:t>
      </w:r>
      <w:r w:rsidRPr="004E2F81">
        <w:rPr>
          <w:rFonts w:ascii="Angsana New" w:hAnsi="Angsana New"/>
          <w:spacing w:val="-2"/>
          <w:sz w:val="30"/>
          <w:szCs w:val="30"/>
        </w:rPr>
        <w:t>,</w:t>
      </w:r>
      <w:r w:rsidRPr="004E2F81">
        <w:rPr>
          <w:rFonts w:ascii="Angsana New" w:hAnsi="Angsana New"/>
          <w:spacing w:val="-2"/>
          <w:sz w:val="30"/>
          <w:szCs w:val="30"/>
          <w:cs/>
        </w:rPr>
        <w:t>000 หุ้น มูลค่าหุ้นละ 100 บาท)</w:t>
      </w:r>
      <w:r w:rsidRPr="004E2F81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</w:t>
      </w:r>
      <w:r w:rsidRPr="004E2F81">
        <w:rPr>
          <w:rFonts w:ascii="Angsana New" w:hAnsi="Angsana New"/>
          <w:sz w:val="30"/>
          <w:szCs w:val="30"/>
          <w:cs/>
        </w:rPr>
        <w:t xml:space="preserve">ได้ชำระเงินค่าหุ้นอีกเป็นจำนวนทั้งสิ้น </w:t>
      </w:r>
      <w:r>
        <w:rPr>
          <w:rFonts w:ascii="Angsana New" w:hAnsi="Angsana New"/>
          <w:sz w:val="30"/>
          <w:szCs w:val="30"/>
          <w:cs/>
        </w:rPr>
        <w:br/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24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>ล้านบาท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รวมเป็นจำนวนทั้งสิ้น </w:t>
      </w:r>
      <w:r w:rsidRPr="004E2F81">
        <w:rPr>
          <w:rFonts w:ascii="Angsana New" w:hAnsi="Angsana New"/>
          <w:sz w:val="30"/>
          <w:szCs w:val="30"/>
          <w:lang w:val="en-US" w:bidi="th-TH"/>
        </w:rPr>
        <w:t>25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คิดเป็นสัดส่วนร้อยละ </w:t>
      </w:r>
      <w:r w:rsidRPr="00E8282F">
        <w:rPr>
          <w:rFonts w:ascii="Angsana New" w:hAnsi="Angsana New" w:hint="cs"/>
          <w:sz w:val="30"/>
          <w:szCs w:val="30"/>
          <w:lang w:val="en-US" w:bidi="th-TH"/>
        </w:rPr>
        <w:t>25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ของทุนที่ออกและชำระแล้ว ทั้ง</w:t>
      </w:r>
      <w:r w:rsidRPr="004E2F81">
        <w:rPr>
          <w:rFonts w:ascii="Angsana New" w:hAnsi="Angsana New"/>
          <w:sz w:val="30"/>
          <w:szCs w:val="30"/>
          <w:cs/>
        </w:rPr>
        <w:t>นี้บริษัท ดาน่อน เซ็ปเป้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เบฟเวอเรจส์ จำกัด ได้จดทะเบียนการเปลี่ยนแปลงทุนดังกล่าวต่อกระทรวงพาณิชย์เมื่อวันที่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4E2F81">
        <w:rPr>
          <w:rFonts w:ascii="Angsana New" w:hAnsi="Angsana New"/>
          <w:sz w:val="30"/>
          <w:szCs w:val="30"/>
          <w:cs/>
        </w:rPr>
        <w:t>28 กุมภาพันธ์ 2562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</w:rPr>
        <w:t>ในการร่วมทุนครั้งนี้บริษัท เซ็ปเป้ โฮลดิ้ง (ประเทศไทย) จำกัด มีสิทธิซื้อหุ้นเพิ่มเติมอีกในจำนวนรวมไม่เกินร้อยละ 24 ภายใน 3 ปี นับจากวันที่ชำระค่าหุ้นเต็มจำนวนครั้งแรก</w:t>
      </w:r>
    </w:p>
    <w:p w14:paraId="77163CBF" w14:textId="00D5BA09" w:rsidR="008C3D60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4EA7AA" w14:textId="40F78E0D" w:rsidR="00771234" w:rsidRPr="00771234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ในเดือนกรกฎาคม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="0005792F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โดยออกหุ้นสามัญเพิ่มทุนเป็นจำนวน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ล้านบาท (จำนวน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1,000,000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</w:t>
      </w:r>
      <w:r w:rsidR="0005792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โดยสัดส่วนการลงทุนของกลุ่มบริษัทไม่เปลี่ยนแปลง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ทั้งนี้บริษัท ดาน่อน เซ็ปเป้ เบฟเวอเรจส์ จำกัด</w:t>
      </w:r>
      <w:r w:rsidR="00B470B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F56320" w:rsidRPr="00F56320">
        <w:rPr>
          <w:rFonts w:ascii="Angsana New" w:hAnsi="Angsana New"/>
          <w:color w:val="000000"/>
          <w:sz w:val="30"/>
          <w:szCs w:val="30"/>
          <w:lang w:val="en-US" w:bidi="th-TH"/>
        </w:rPr>
        <w:t>31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F5632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กรกฏาคม 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</w:p>
    <w:p w14:paraId="3EFE7854" w14:textId="77777777" w:rsidR="00771234" w:rsidRPr="00A266AD" w:rsidRDefault="00771234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256AEB" w14:textId="77777777" w:rsidR="008C3D60" w:rsidRPr="00EC59A2" w:rsidRDefault="008C3D60" w:rsidP="008C3D6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558372D7" w14:textId="77777777" w:rsidR="008C3D60" w:rsidRPr="00A266AD" w:rsidRDefault="008C3D60" w:rsidP="008C3D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2ED98829" w14:textId="7F2038F5" w:rsidR="008C3D60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ในเดือนกุมภาพันธ์ </w:t>
      </w:r>
      <w:r w:rsidRPr="00E8282F">
        <w:rPr>
          <w:rFonts w:ascii="Angsana New" w:hAnsi="Angsana New" w:hint="cs"/>
          <w:spacing w:val="6"/>
          <w:sz w:val="30"/>
          <w:szCs w:val="30"/>
          <w:lang w:val="en-US" w:bidi="th-TH"/>
        </w:rPr>
        <w:t>2562</w:t>
      </w:r>
      <w:r w:rsidRPr="00EC59A2">
        <w:rPr>
          <w:rFonts w:ascii="Angsana New" w:hAnsi="Angsana New"/>
          <w:spacing w:val="6"/>
          <w:sz w:val="30"/>
          <w:szCs w:val="30"/>
          <w:lang w:val="en-US" w:bidi="th-TH"/>
        </w:rPr>
        <w:t xml:space="preserve"> </w:t>
      </w:r>
      <w:r w:rsidRPr="00EC59A2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บริษัทได้ลงทุนในหุ้นของ</w:t>
      </w:r>
      <w:r w:rsidRPr="009E555A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>
        <w:rPr>
          <w:rFonts w:ascii="Angsana New" w:hAnsi="Angsana New"/>
          <w:sz w:val="30"/>
          <w:szCs w:val="30"/>
        </w:rPr>
        <w:t xml:space="preserve"> </w:t>
      </w:r>
      <w:r w:rsidRPr="00EC59A2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เพิ่มอีกร้อยละ</w:t>
      </w:r>
      <w:r w:rsidRPr="00EC59A2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E8282F">
        <w:rPr>
          <w:rFonts w:ascii="Angsana New" w:hAnsi="Angsana New" w:hint="cs"/>
          <w:spacing w:val="6"/>
          <w:sz w:val="30"/>
          <w:szCs w:val="30"/>
          <w:lang w:val="en-US" w:bidi="th-TH"/>
        </w:rPr>
        <w:t>11</w:t>
      </w:r>
      <w:r w:rsidRPr="00EC59A2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ของทุนที่ออกและชำระแล้ว</w:t>
      </w:r>
      <w:r w:rsidRPr="00EC59A2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9E555A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EC59A2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เพิ่ม</w:t>
      </w:r>
      <w:r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ขึ้น</w:t>
      </w:r>
      <w:r w:rsidRPr="00EC59A2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เป็น</w:t>
      </w:r>
      <w:r w:rsidRPr="001004E4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ร้อยละ</w:t>
      </w:r>
      <w:r w:rsidRPr="001004E4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E8282F">
        <w:rPr>
          <w:rFonts w:ascii="Angsana New" w:hAnsi="Angsana New" w:hint="cs"/>
          <w:spacing w:val="6"/>
          <w:sz w:val="30"/>
          <w:szCs w:val="30"/>
          <w:lang w:val="en-US" w:bidi="th-TH"/>
        </w:rPr>
        <w:t>51</w:t>
      </w:r>
      <w:r w:rsidRPr="001004E4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1004E4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ดังนั้น</w:t>
      </w:r>
      <w:r w:rsidRPr="001004E4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="0005792F">
        <w:rPr>
          <w:rFonts w:ascii="Angsana New" w:hAnsi="Angsana New"/>
          <w:sz w:val="30"/>
          <w:szCs w:val="30"/>
        </w:rPr>
        <w:t xml:space="preserve"> </w:t>
      </w:r>
      <w:r w:rsidRPr="001004E4">
        <w:rPr>
          <w:rFonts w:ascii="Angsana New" w:hAnsi="Angsana New" w:hint="cs"/>
          <w:sz w:val="30"/>
          <w:szCs w:val="30"/>
          <w:cs/>
          <w:lang w:val="en-US" w:bidi="th-TH"/>
        </w:rPr>
        <w:t>จึงเปลี่ยนสถานะจากบริษัทร่วมเป็นบริษัทย่อย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ของกลุ่มบริษัท </w:t>
      </w:r>
      <w:r w:rsidRPr="001004E4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รายละเอียดการซื้อหุ้นได้แสดงอยู่ในหมายเหตุ ข้อ </w:t>
      </w:r>
      <w:r w:rsidRPr="001004E4">
        <w:rPr>
          <w:rFonts w:ascii="Angsana New" w:hAnsi="Angsana New"/>
          <w:sz w:val="30"/>
          <w:szCs w:val="30"/>
          <w:lang w:val="en-US" w:bidi="th-TH"/>
        </w:rPr>
        <w:t>4</w:t>
      </w:r>
    </w:p>
    <w:p w14:paraId="6A494F81" w14:textId="77777777" w:rsidR="008C3D60" w:rsidRPr="00A266AD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10"/>
          <w:sz w:val="30"/>
          <w:szCs w:val="30"/>
          <w:lang w:val="en-US" w:bidi="th-TH"/>
        </w:rPr>
      </w:pPr>
    </w:p>
    <w:p w14:paraId="197BF410" w14:textId="77777777" w:rsidR="008C3D60" w:rsidRPr="002A10FE" w:rsidRDefault="008C3D60" w:rsidP="008C3D60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ในการ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จัดประเภทครั้ง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นี้ บริษัทรับรู้กำไรจากการ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วัด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มูลค่าเงินลงทุนในบริษัท ออล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โคโค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กรุ๊ป จำกัด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ที่ถืออยู่ก่อนการรวมธุรกิจเป็น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จำนวน </w:t>
      </w:r>
      <w:r w:rsidRPr="002A10FE">
        <w:rPr>
          <w:rFonts w:ascii="Angsana New" w:hAnsi="Angsana New"/>
          <w:spacing w:val="6"/>
          <w:sz w:val="30"/>
          <w:szCs w:val="30"/>
          <w:lang w:val="en-US" w:bidi="th-TH"/>
        </w:rPr>
        <w:t xml:space="preserve">10.08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ล้านบาท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ในงบกำไรขาดทุนเบ็ดเสร็จในระหว่างงวด</w:t>
      </w:r>
      <w:r w:rsidR="00E97227"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เก้า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ดือนสิ้นสุดวันที่ 3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0 </w:t>
      </w:r>
      <w:r w:rsidR="00E97227"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กันยา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ยน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2562</w:t>
      </w:r>
    </w:p>
    <w:p w14:paraId="434EC861" w14:textId="77777777" w:rsidR="008C3D60" w:rsidRPr="008C3D60" w:rsidRDefault="008C3D60" w:rsidP="008C3D60">
      <w:pPr>
        <w:pStyle w:val="block"/>
        <w:spacing w:after="0" w:line="240" w:lineRule="atLeast"/>
        <w:ind w:left="540" w:right="-27"/>
        <w:jc w:val="thaiDistribute"/>
        <w:rPr>
          <w:sz w:val="30"/>
          <w:szCs w:val="30"/>
          <w:lang w:val="en-US"/>
        </w:rPr>
      </w:pPr>
    </w:p>
    <w:p w14:paraId="4069FE6A" w14:textId="77777777" w:rsidR="00E27FE8" w:rsidRDefault="00E27FE8" w:rsidP="00EA3C9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5205CB" w14:textId="77777777" w:rsidR="00FD7CF7" w:rsidRDefault="00FD7CF7" w:rsidP="00EA3C9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51C0F" w14:textId="77777777" w:rsidR="00485923" w:rsidRPr="009E555A" w:rsidRDefault="00485923" w:rsidP="008C3D60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485923" w:rsidRPr="009E555A" w:rsidSect="00FD7CF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50220B9" w14:textId="77777777" w:rsidR="008C3D60" w:rsidRPr="00E8282F" w:rsidRDefault="008C3D60" w:rsidP="008C3D60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DAE38AA" w14:textId="77777777" w:rsidR="008C3D60" w:rsidRPr="008C3D60" w:rsidRDefault="008C3D60" w:rsidP="0031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"/>
        <w:rPr>
          <w:rFonts w:ascii="Angsana New" w:hAnsi="Angsana New"/>
          <w:sz w:val="30"/>
          <w:szCs w:val="30"/>
        </w:rPr>
      </w:pPr>
    </w:p>
    <w:p w14:paraId="2FC0BB55" w14:textId="77777777" w:rsidR="00BD5D76" w:rsidRPr="008C3D60" w:rsidRDefault="00D67551" w:rsidP="0073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"/>
        <w:rPr>
          <w:rFonts w:ascii="Angsana New" w:hAnsi="Angsana New"/>
          <w:sz w:val="30"/>
          <w:szCs w:val="30"/>
        </w:rPr>
      </w:pPr>
      <w:r w:rsidRPr="008C3D6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7861FC" w:rsidRPr="008C3D60">
        <w:rPr>
          <w:rFonts w:ascii="Angsana New" w:hAnsi="Angsana New" w:hint="cs"/>
          <w:sz w:val="30"/>
          <w:szCs w:val="30"/>
          <w:cs/>
        </w:rPr>
        <w:t xml:space="preserve">30 </w:t>
      </w:r>
      <w:r w:rsidR="00DF5EAA">
        <w:rPr>
          <w:rFonts w:ascii="Angsana New" w:hAnsi="Angsana New" w:hint="cs"/>
          <w:sz w:val="30"/>
          <w:szCs w:val="30"/>
          <w:cs/>
        </w:rPr>
        <w:t>กันยายน</w:t>
      </w:r>
      <w:r w:rsidRPr="008C3D60">
        <w:rPr>
          <w:rFonts w:ascii="Angsana New" w:hAnsi="Angsana New" w:hint="cs"/>
          <w:sz w:val="30"/>
          <w:szCs w:val="30"/>
          <w:cs/>
        </w:rPr>
        <w:t xml:space="preserve"> </w:t>
      </w:r>
      <w:r w:rsidRPr="008C3D60">
        <w:rPr>
          <w:rFonts w:ascii="Angsana New" w:hAnsi="Angsana New"/>
          <w:sz w:val="30"/>
          <w:szCs w:val="30"/>
        </w:rPr>
        <w:t>256</w:t>
      </w:r>
      <w:r w:rsidR="004621D1" w:rsidRPr="008C3D60">
        <w:rPr>
          <w:rFonts w:ascii="Angsana New" w:hAnsi="Angsana New"/>
          <w:sz w:val="30"/>
          <w:szCs w:val="30"/>
        </w:rPr>
        <w:t>2</w:t>
      </w:r>
      <w:r w:rsidRPr="008C3D60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C3D60">
        <w:rPr>
          <w:rFonts w:ascii="Angsana New" w:hAnsi="Angsana New"/>
          <w:sz w:val="30"/>
          <w:szCs w:val="30"/>
        </w:rPr>
        <w:t xml:space="preserve">31 </w:t>
      </w:r>
      <w:r w:rsidRPr="008C3D6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C3D60">
        <w:rPr>
          <w:rFonts w:ascii="Angsana New" w:hAnsi="Angsana New"/>
          <w:sz w:val="30"/>
          <w:szCs w:val="30"/>
        </w:rPr>
        <w:t>25</w:t>
      </w:r>
      <w:r w:rsidR="003945A5" w:rsidRPr="008C3D60">
        <w:rPr>
          <w:rFonts w:ascii="Angsana New" w:hAnsi="Angsana New" w:hint="cs"/>
          <w:sz w:val="30"/>
          <w:szCs w:val="30"/>
        </w:rPr>
        <w:t>6</w:t>
      </w:r>
      <w:r w:rsidR="004621D1" w:rsidRPr="008C3D60">
        <w:rPr>
          <w:rFonts w:ascii="Angsana New" w:hAnsi="Angsana New"/>
          <w:sz w:val="30"/>
          <w:szCs w:val="30"/>
        </w:rPr>
        <w:t>1</w:t>
      </w:r>
      <w:r w:rsidRPr="008C3D60">
        <w:rPr>
          <w:rFonts w:ascii="Angsana New" w:hAnsi="Angsana New"/>
          <w:sz w:val="30"/>
          <w:szCs w:val="30"/>
        </w:rPr>
        <w:t xml:space="preserve"> </w:t>
      </w:r>
      <w:r w:rsidRPr="008C3D60">
        <w:rPr>
          <w:rFonts w:ascii="Angsana New" w:hAnsi="Angsana New"/>
          <w:sz w:val="30"/>
          <w:szCs w:val="30"/>
          <w:cs/>
        </w:rPr>
        <w:t>และเงินปันผลรับ</w:t>
      </w:r>
      <w:r w:rsidRPr="008C3D60">
        <w:rPr>
          <w:rFonts w:ascii="Angsana New" w:hAnsi="Angsana New" w:hint="cs"/>
          <w:sz w:val="30"/>
          <w:szCs w:val="30"/>
          <w:cs/>
        </w:rPr>
        <w:t>จากเงินลงทุน</w:t>
      </w:r>
      <w:r w:rsidRPr="008C3D60">
        <w:rPr>
          <w:rFonts w:ascii="Angsana New" w:hAnsi="Angsana New"/>
          <w:sz w:val="30"/>
          <w:szCs w:val="30"/>
          <w:cs/>
        </w:rPr>
        <w:t>สำหรับ</w:t>
      </w:r>
      <w:r w:rsidRPr="008C3D60">
        <w:rPr>
          <w:rFonts w:ascii="Angsana New" w:hAnsi="Angsana New" w:hint="cs"/>
          <w:sz w:val="30"/>
          <w:szCs w:val="30"/>
          <w:cs/>
        </w:rPr>
        <w:t>งวด</w:t>
      </w:r>
      <w:r w:rsidR="00DF5EAA">
        <w:rPr>
          <w:rFonts w:ascii="Angsana New" w:hAnsi="Angsana New" w:hint="cs"/>
          <w:sz w:val="30"/>
          <w:szCs w:val="30"/>
          <w:cs/>
        </w:rPr>
        <w:t>เ</w:t>
      </w:r>
      <w:r w:rsidR="007861FC" w:rsidRPr="008C3D60">
        <w:rPr>
          <w:rFonts w:ascii="Angsana New" w:hAnsi="Angsana New" w:hint="cs"/>
          <w:sz w:val="30"/>
          <w:szCs w:val="30"/>
          <w:cs/>
        </w:rPr>
        <w:t>ก</w:t>
      </w:r>
      <w:r w:rsidR="00DF5EAA">
        <w:rPr>
          <w:rFonts w:ascii="Angsana New" w:hAnsi="Angsana New" w:hint="cs"/>
          <w:sz w:val="30"/>
          <w:szCs w:val="30"/>
          <w:cs/>
        </w:rPr>
        <w:t>้า</w:t>
      </w:r>
      <w:r w:rsidRPr="008C3D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861FC" w:rsidRPr="008C3D60">
        <w:rPr>
          <w:rFonts w:ascii="Angsana New" w:hAnsi="Angsana New" w:hint="cs"/>
          <w:sz w:val="30"/>
          <w:szCs w:val="30"/>
          <w:cs/>
        </w:rPr>
        <w:t xml:space="preserve">30 </w:t>
      </w:r>
      <w:r w:rsidR="00DF5EAA">
        <w:rPr>
          <w:rFonts w:ascii="Angsana New" w:hAnsi="Angsana New" w:hint="cs"/>
          <w:sz w:val="30"/>
          <w:szCs w:val="30"/>
          <w:cs/>
        </w:rPr>
        <w:t>กันยา</w:t>
      </w:r>
      <w:r w:rsidR="007861FC" w:rsidRPr="008C3D60">
        <w:rPr>
          <w:rFonts w:ascii="Angsana New" w:hAnsi="Angsana New" w:hint="cs"/>
          <w:sz w:val="30"/>
          <w:szCs w:val="30"/>
          <w:cs/>
        </w:rPr>
        <w:t>ยน</w:t>
      </w:r>
      <w:r w:rsidR="00643228" w:rsidRPr="008C3D60">
        <w:rPr>
          <w:rFonts w:ascii="Angsana New" w:hAnsi="Angsana New" w:hint="cs"/>
          <w:sz w:val="30"/>
          <w:szCs w:val="30"/>
          <w:cs/>
        </w:rPr>
        <w:t xml:space="preserve"> </w:t>
      </w:r>
      <w:r w:rsidR="00BD5D76" w:rsidRPr="008C3D60">
        <w:rPr>
          <w:rFonts w:ascii="Angsana New" w:hAnsi="Angsana New"/>
          <w:sz w:val="30"/>
          <w:szCs w:val="30"/>
          <w:cs/>
        </w:rPr>
        <w:t>มีดังนี้</w:t>
      </w:r>
    </w:p>
    <w:p w14:paraId="0FDF8319" w14:textId="77777777" w:rsidR="00335B84" w:rsidRPr="008C3D60" w:rsidRDefault="00335B84" w:rsidP="00C9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/>
          <w:sz w:val="30"/>
          <w:szCs w:val="30"/>
          <w:cs/>
        </w:rPr>
      </w:pPr>
    </w:p>
    <w:tbl>
      <w:tblPr>
        <w:tblW w:w="1566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03"/>
        <w:gridCol w:w="882"/>
        <w:gridCol w:w="945"/>
        <w:gridCol w:w="963"/>
        <w:gridCol w:w="270"/>
        <w:gridCol w:w="909"/>
        <w:gridCol w:w="236"/>
        <w:gridCol w:w="916"/>
        <w:gridCol w:w="236"/>
        <w:gridCol w:w="900"/>
        <w:gridCol w:w="239"/>
        <w:gridCol w:w="920"/>
        <w:gridCol w:w="243"/>
        <w:gridCol w:w="900"/>
        <w:gridCol w:w="236"/>
        <w:gridCol w:w="934"/>
        <w:gridCol w:w="236"/>
        <w:gridCol w:w="934"/>
        <w:gridCol w:w="6"/>
        <w:gridCol w:w="230"/>
        <w:gridCol w:w="6"/>
        <w:gridCol w:w="946"/>
        <w:gridCol w:w="236"/>
        <w:gridCol w:w="936"/>
        <w:gridCol w:w="6"/>
      </w:tblGrid>
      <w:tr w:rsidR="00202744" w:rsidRPr="00351BD1" w14:paraId="293BA119" w14:textId="77777777" w:rsidTr="007340BB">
        <w:trPr>
          <w:tblHeader/>
        </w:trPr>
        <w:tc>
          <w:tcPr>
            <w:tcW w:w="2403" w:type="dxa"/>
          </w:tcPr>
          <w:p w14:paraId="0CB51A0C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65" w:type="dxa"/>
            <w:gridSpan w:val="24"/>
          </w:tcPr>
          <w:p w14:paraId="1AB4E82C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D02" w:rsidRPr="00351BD1" w14:paraId="79A96B98" w14:textId="77777777" w:rsidTr="007340BB">
        <w:trPr>
          <w:gridAfter w:val="1"/>
          <w:wAfter w:w="6" w:type="dxa"/>
          <w:tblHeader/>
        </w:trPr>
        <w:tc>
          <w:tcPr>
            <w:tcW w:w="2403" w:type="dxa"/>
          </w:tcPr>
          <w:p w14:paraId="6FA01000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7" w:type="dxa"/>
            <w:gridSpan w:val="2"/>
          </w:tcPr>
          <w:p w14:paraId="6A92BA9F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963" w:type="dxa"/>
          </w:tcPr>
          <w:p w14:paraId="1A0E51E3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82910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60FC1C1C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F3B15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231A7776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65B3BF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D83F8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4ACBC46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14:paraId="51BFBAF2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73B6DF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3B6480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B5407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A2335A2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CD5E52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8A83ACC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450C5" w14:textId="77777777" w:rsidR="00E36D02" w:rsidRPr="00351BD1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4"/>
          </w:tcPr>
          <w:p w14:paraId="39FB52EF" w14:textId="77777777" w:rsidR="00E36D02" w:rsidRPr="00351BD1" w:rsidRDefault="00E36D02" w:rsidP="00E36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202744" w:rsidRPr="00351BD1" w:rsidDel="00685444" w14:paraId="65D0A959" w14:textId="77777777" w:rsidTr="007340BB">
        <w:trPr>
          <w:tblHeader/>
        </w:trPr>
        <w:tc>
          <w:tcPr>
            <w:tcW w:w="2403" w:type="dxa"/>
          </w:tcPr>
          <w:p w14:paraId="73919F13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7" w:type="dxa"/>
            <w:gridSpan w:val="2"/>
          </w:tcPr>
          <w:p w14:paraId="34909BA8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142" w:type="dxa"/>
            <w:gridSpan w:val="3"/>
          </w:tcPr>
          <w:p w14:paraId="2AB04A55" w14:textId="77777777" w:rsidR="00BD5D76" w:rsidRPr="00351BD1" w:rsidDel="00685444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48207199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1FB2E8CE" w14:textId="7BE083A0" w:rsidR="00BD5D76" w:rsidRPr="00351BD1" w:rsidDel="00685444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9" w:type="dxa"/>
          </w:tcPr>
          <w:p w14:paraId="2D99E1BB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037593EF" w14:textId="77777777" w:rsidR="00BD5D76" w:rsidRPr="00351BD1" w:rsidDel="00685444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0B8F8DC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0" w:type="dxa"/>
            <w:gridSpan w:val="4"/>
          </w:tcPr>
          <w:p w14:paraId="6330033C" w14:textId="77777777" w:rsidR="00BD5D76" w:rsidRPr="00351BD1" w:rsidDel="00685444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5742E3" w:rsidRPr="00351BD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  <w:gridSpan w:val="2"/>
          </w:tcPr>
          <w:p w14:paraId="43F9038A" w14:textId="77777777" w:rsidR="00BD5D76" w:rsidRPr="00351BD1" w:rsidRDefault="00BD5D76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dxa"/>
            <w:gridSpan w:val="4"/>
          </w:tcPr>
          <w:p w14:paraId="4309B0CE" w14:textId="77777777" w:rsidR="00BD5D76" w:rsidRPr="00351BD1" w:rsidDel="00685444" w:rsidRDefault="00E36D02" w:rsidP="0057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DF5EA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7861FC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DF5EAA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DF5EAA" w:rsidRPr="00351BD1" w14:paraId="05E10919" w14:textId="77777777" w:rsidTr="007340BB">
        <w:trPr>
          <w:gridAfter w:val="1"/>
          <w:wAfter w:w="6" w:type="dxa"/>
          <w:tblHeader/>
        </w:trPr>
        <w:tc>
          <w:tcPr>
            <w:tcW w:w="2403" w:type="dxa"/>
          </w:tcPr>
          <w:p w14:paraId="10FDA55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6DBD6EB8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45" w:type="dxa"/>
          </w:tcPr>
          <w:p w14:paraId="174D80CF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31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63" w:type="dxa"/>
          </w:tcPr>
          <w:p w14:paraId="13533156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70" w:type="dxa"/>
          </w:tcPr>
          <w:p w14:paraId="79986331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66223C6B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31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A74CB2F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7DA39CA4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6" w:type="dxa"/>
          </w:tcPr>
          <w:p w14:paraId="08BD463A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3BE248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31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7464BB5F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14:paraId="577515D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43" w:type="dxa"/>
          </w:tcPr>
          <w:p w14:paraId="41D382FE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55125A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31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ADFCDB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9CA488F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6" w:type="dxa"/>
          </w:tcPr>
          <w:p w14:paraId="004E581D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9712E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31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36BDBF07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285648D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6" w:type="dxa"/>
          </w:tcPr>
          <w:p w14:paraId="1135E72F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5BF29F9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DF5EAA" w:rsidRPr="00351BD1" w14:paraId="23F8E353" w14:textId="77777777" w:rsidTr="007340BB">
        <w:trPr>
          <w:gridAfter w:val="1"/>
          <w:wAfter w:w="6" w:type="dxa"/>
          <w:tblHeader/>
        </w:trPr>
        <w:tc>
          <w:tcPr>
            <w:tcW w:w="2403" w:type="dxa"/>
          </w:tcPr>
          <w:p w14:paraId="2526C220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5AF20863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45" w:type="dxa"/>
          </w:tcPr>
          <w:p w14:paraId="123891BD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3" w:type="dxa"/>
          </w:tcPr>
          <w:p w14:paraId="1F3BB5F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0C15279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2385C234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5D77FAFD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5EE49B4B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3266EDB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77C88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9" w:type="dxa"/>
          </w:tcPr>
          <w:p w14:paraId="26F1575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14:paraId="13B128D6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14:paraId="0E784701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4899C0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773F30EA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447CDD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4770DDE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65BC07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gridSpan w:val="2"/>
          </w:tcPr>
          <w:p w14:paraId="18F42FCA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6ADA0A9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9D4EACB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0840408C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F5EAA" w:rsidRPr="00351BD1" w14:paraId="75E7F8C3" w14:textId="77777777" w:rsidTr="007340BB">
        <w:trPr>
          <w:tblHeader/>
        </w:trPr>
        <w:tc>
          <w:tcPr>
            <w:tcW w:w="2403" w:type="dxa"/>
          </w:tcPr>
          <w:p w14:paraId="1E359DED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7" w:type="dxa"/>
            <w:gridSpan w:val="2"/>
          </w:tcPr>
          <w:p w14:paraId="09F85E7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63" w:type="dxa"/>
          </w:tcPr>
          <w:p w14:paraId="184D057A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7D1AA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3B935760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6" w:type="dxa"/>
            <w:gridSpan w:val="19"/>
          </w:tcPr>
          <w:p w14:paraId="1E8BD7F1" w14:textId="77777777" w:rsidR="00DF5EAA" w:rsidRPr="00351BD1" w:rsidRDefault="00DF5EAA" w:rsidP="00DF5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5EAA" w:rsidRPr="00351BD1" w14:paraId="625830DF" w14:textId="77777777" w:rsidTr="007340BB">
        <w:trPr>
          <w:gridAfter w:val="1"/>
          <w:wAfter w:w="6" w:type="dxa"/>
          <w:trHeight w:val="70"/>
        </w:trPr>
        <w:tc>
          <w:tcPr>
            <w:tcW w:w="2403" w:type="dxa"/>
          </w:tcPr>
          <w:p w14:paraId="5F3F443A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51B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82" w:type="dxa"/>
          </w:tcPr>
          <w:p w14:paraId="19295AC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45" w:type="dxa"/>
          </w:tcPr>
          <w:p w14:paraId="628C923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63" w:type="dxa"/>
          </w:tcPr>
          <w:p w14:paraId="45D1D624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1E11099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9" w:type="dxa"/>
          </w:tcPr>
          <w:p w14:paraId="0EA95F31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2B587E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16" w:type="dxa"/>
          </w:tcPr>
          <w:p w14:paraId="592BB67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D0384E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0B0ED9C1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9" w:type="dxa"/>
          </w:tcPr>
          <w:p w14:paraId="53C4855F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20" w:type="dxa"/>
          </w:tcPr>
          <w:p w14:paraId="353D798F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43" w:type="dxa"/>
          </w:tcPr>
          <w:p w14:paraId="126D39F2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0354A7F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61BCB1A1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1EF753D8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158549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04B21DDE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gridSpan w:val="2"/>
          </w:tcPr>
          <w:p w14:paraId="40308E89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52" w:type="dxa"/>
            <w:gridSpan w:val="2"/>
          </w:tcPr>
          <w:p w14:paraId="21D90326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1D5A996E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6" w:type="dxa"/>
          </w:tcPr>
          <w:p w14:paraId="37BCD585" w14:textId="77777777" w:rsidR="00DF5EAA" w:rsidRPr="00351BD1" w:rsidRDefault="00DF5EAA" w:rsidP="00DF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3770A4" w:rsidRPr="00351BD1" w14:paraId="0204B1FA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6C57C7E1" w14:textId="77777777" w:rsidR="003770A4" w:rsidRPr="00351BD1" w:rsidRDefault="003770A4" w:rsidP="003770A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51BD1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351BD1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351BD1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882" w:type="dxa"/>
            <w:shd w:val="clear" w:color="auto" w:fill="auto"/>
          </w:tcPr>
          <w:p w14:paraId="7E9C0004" w14:textId="72047A25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41B98E44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142" w:type="dxa"/>
            <w:gridSpan w:val="3"/>
            <w:shd w:val="clear" w:color="auto" w:fill="auto"/>
          </w:tcPr>
          <w:p w14:paraId="0693A770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EUR 6,639</w:t>
            </w:r>
          </w:p>
        </w:tc>
        <w:tc>
          <w:tcPr>
            <w:tcW w:w="236" w:type="dxa"/>
            <w:shd w:val="clear" w:color="auto" w:fill="auto"/>
          </w:tcPr>
          <w:p w14:paraId="698B3A45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16" w:type="dxa"/>
            <w:shd w:val="clear" w:color="auto" w:fill="auto"/>
          </w:tcPr>
          <w:p w14:paraId="1D4746F4" w14:textId="3296871F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5279C8F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B321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9" w:type="dxa"/>
            <w:shd w:val="clear" w:color="auto" w:fill="auto"/>
          </w:tcPr>
          <w:p w14:paraId="4C27B515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2A5AB408" w14:textId="0B7AC068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4B962BB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70D993F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BCBC5C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692F148" w14:textId="52932BD0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7E3F4B84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D410A9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409555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7FAD9A1E" w14:textId="5223F2B8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E7299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597F419B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0A4" w:rsidRPr="00351BD1" w14:paraId="1FA6730E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092C6F0F" w14:textId="77777777" w:rsidR="003770A4" w:rsidRPr="00351BD1" w:rsidRDefault="003770A4" w:rsidP="003770A4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1BD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</w:p>
          <w:p w14:paraId="08AD3E83" w14:textId="77777777" w:rsidR="003770A4" w:rsidRPr="00351BD1" w:rsidRDefault="003770A4" w:rsidP="003770A4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1BD1">
              <w:rPr>
                <w:rFonts w:ascii="Angsana New" w:hAnsi="Angsana New"/>
                <w:spacing w:val="-4"/>
                <w:sz w:val="28"/>
                <w:szCs w:val="28"/>
              </w:rPr>
              <w:t xml:space="preserve">   (</w:t>
            </w:r>
            <w:r w:rsidRPr="00351BD1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882" w:type="dxa"/>
            <w:shd w:val="clear" w:color="auto" w:fill="auto"/>
          </w:tcPr>
          <w:p w14:paraId="30CEC5F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43EA90" w14:textId="078D7D8F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45" w:type="dxa"/>
            <w:shd w:val="clear" w:color="auto" w:fill="auto"/>
          </w:tcPr>
          <w:p w14:paraId="3D8A961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ACEC5E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63" w:type="dxa"/>
            <w:shd w:val="clear" w:color="auto" w:fill="auto"/>
          </w:tcPr>
          <w:p w14:paraId="6CE86600" w14:textId="77777777" w:rsidR="003770A4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  <w:p w14:paraId="6CF476DC" w14:textId="7C439E22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80D645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5EA91B1D" w14:textId="77777777" w:rsidR="003770A4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197</w:t>
            </w:r>
          </w:p>
          <w:p w14:paraId="1881FFB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4E3C5464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17E24A01" w14:textId="77777777" w:rsidR="003770A4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7E67A7" w14:textId="405C7143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3B5B5E04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328C1B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35BAAF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197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51BD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31477B01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0B6DADFA" w14:textId="77777777" w:rsidR="003770A4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46AE61" w14:textId="09B814FC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89C90FD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972F3E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03D562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E0317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0B0CEE9" w14:textId="77777777" w:rsidR="003770A4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69782C" w14:textId="49FEB828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3B3422A0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A212AA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456EB41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FFCB9E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1EF8D882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335080" w14:textId="4B96AA99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A4321D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2F2366C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2B2E91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0A4" w:rsidRPr="00351BD1" w14:paraId="24A8A887" w14:textId="77777777" w:rsidTr="007340BB">
        <w:trPr>
          <w:gridAfter w:val="1"/>
          <w:wAfter w:w="6" w:type="dxa"/>
          <w:trHeight w:val="154"/>
        </w:trPr>
        <w:tc>
          <w:tcPr>
            <w:tcW w:w="2403" w:type="dxa"/>
          </w:tcPr>
          <w:p w14:paraId="4F9895A9" w14:textId="77777777" w:rsidR="003770A4" w:rsidRPr="00351BD1" w:rsidRDefault="003770A4" w:rsidP="003770A4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51BD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2BB2495D" w14:textId="77777777" w:rsidR="003770A4" w:rsidRPr="008E037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71B54DDF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53796317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B4597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109A2B2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B375C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A61CF" w14:textId="5DF67FB6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290,162</w:t>
            </w:r>
          </w:p>
        </w:tc>
        <w:tc>
          <w:tcPr>
            <w:tcW w:w="236" w:type="dxa"/>
            <w:shd w:val="clear" w:color="auto" w:fill="auto"/>
          </w:tcPr>
          <w:p w14:paraId="7D47081B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EDFB5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197,162</w:t>
            </w:r>
          </w:p>
        </w:tc>
        <w:tc>
          <w:tcPr>
            <w:tcW w:w="239" w:type="dxa"/>
            <w:shd w:val="clear" w:color="auto" w:fill="auto"/>
          </w:tcPr>
          <w:p w14:paraId="3AA8EBCF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B41DB" w14:textId="7609ADC2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CA70B6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2BD39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21C02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94C93" w14:textId="4BEBA595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290,162</w:t>
            </w:r>
          </w:p>
        </w:tc>
        <w:tc>
          <w:tcPr>
            <w:tcW w:w="236" w:type="dxa"/>
            <w:shd w:val="clear" w:color="auto" w:fill="auto"/>
          </w:tcPr>
          <w:p w14:paraId="5FAB60B1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5678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197,162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671037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5C08E" w14:textId="6E1B9256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18F8B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ADC0C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770A4" w:rsidRPr="007340BB" w14:paraId="3DA0B1EC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755619BB" w14:textId="77777777" w:rsidR="003770A4" w:rsidRPr="007340BB" w:rsidRDefault="003770A4" w:rsidP="003770A4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03262136" w14:textId="77777777" w:rsidR="003770A4" w:rsidRPr="007340BB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68D4B4E9" w14:textId="77777777" w:rsidR="003770A4" w:rsidRPr="007340BB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432D3380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1D92B6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14:paraId="61922875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F26F043" w14:textId="77777777" w:rsidR="003770A4" w:rsidRPr="007340BB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14:paraId="53DC196C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DC83155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194F56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1A057EB2" w14:textId="77777777" w:rsidR="003770A4" w:rsidRPr="007340BB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14:paraId="5FDA2E15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</w:tcPr>
          <w:p w14:paraId="5026B70A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848EB8C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0814FCC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1BDF1B5B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292828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1AF665EB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B0A49C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8A7F660" w14:textId="77777777" w:rsidR="003770A4" w:rsidRPr="007340BB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EA38489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220566F" w14:textId="77777777" w:rsidR="003770A4" w:rsidRPr="007340BB" w:rsidRDefault="003770A4" w:rsidP="00377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70A4" w:rsidRPr="00351BD1" w14:paraId="6D533C3E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58D67D28" w14:textId="77777777" w:rsidR="003770A4" w:rsidRPr="00351BD1" w:rsidRDefault="003770A4" w:rsidP="003770A4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51BD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882" w:type="dxa"/>
            <w:shd w:val="clear" w:color="auto" w:fill="auto"/>
          </w:tcPr>
          <w:p w14:paraId="378C39E1" w14:textId="77777777" w:rsidR="003770A4" w:rsidRPr="008E037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1995381E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0C96A667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7A662F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4AEC55C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D61B50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23E28B14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FE4EE3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254563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FE3C886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30908357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30B5F19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64C084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E6E04A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D3755D1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E41216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E96A3B0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412A500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A50D9D4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C151FC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457324B0" w14:textId="77777777" w:rsidR="003770A4" w:rsidRPr="00351BD1" w:rsidRDefault="003770A4" w:rsidP="00377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F09AA" w:rsidRPr="00351BD1" w14:paraId="687808A8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2D3AFB3B" w14:textId="77777777" w:rsidR="009F09AA" w:rsidRPr="00351BD1" w:rsidRDefault="009F09AA" w:rsidP="009F09AA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351BD1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351BD1">
              <w:rPr>
                <w:rFonts w:ascii="Angsana New" w:hAnsi="Angsana New"/>
                <w:sz w:val="28"/>
                <w:szCs w:val="28"/>
              </w:rPr>
              <w:t xml:space="preserve"> Trading (Hong Kong)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351BD1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882" w:type="dxa"/>
            <w:shd w:val="clear" w:color="auto" w:fill="auto"/>
          </w:tcPr>
          <w:p w14:paraId="7119EF7A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C4BEB4" w14:textId="0B05014D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45" w:type="dxa"/>
            <w:shd w:val="clear" w:color="auto" w:fill="auto"/>
          </w:tcPr>
          <w:p w14:paraId="78D4E909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FD02D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42" w:type="dxa"/>
            <w:gridSpan w:val="3"/>
            <w:shd w:val="clear" w:color="auto" w:fill="auto"/>
          </w:tcPr>
          <w:p w14:paraId="7761F233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3958C69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HKD    100,000</w:t>
            </w:r>
          </w:p>
        </w:tc>
        <w:tc>
          <w:tcPr>
            <w:tcW w:w="236" w:type="dxa"/>
            <w:shd w:val="clear" w:color="auto" w:fill="auto"/>
          </w:tcPr>
          <w:p w14:paraId="1B38519E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71865921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9FDA16" w14:textId="4A163090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417E66F8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40FDEE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5A5207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9" w:type="dxa"/>
            <w:shd w:val="clear" w:color="auto" w:fill="auto"/>
          </w:tcPr>
          <w:p w14:paraId="4D09A3B8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752B43E8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43" w:hanging="90"/>
              <w:rPr>
                <w:rFonts w:ascii="Angsana New" w:hAnsi="Angsana New"/>
                <w:sz w:val="28"/>
                <w:szCs w:val="28"/>
              </w:rPr>
            </w:pPr>
          </w:p>
          <w:p w14:paraId="05DAA722" w14:textId="17D8FF50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sz w:val="28"/>
                <w:szCs w:val="28"/>
              </w:rPr>
              <w:t>454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04A7C4C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8F4B3F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43" w:hanging="90"/>
              <w:rPr>
                <w:rFonts w:ascii="Angsana New" w:hAnsi="Angsana New"/>
                <w:sz w:val="28"/>
                <w:szCs w:val="28"/>
              </w:rPr>
            </w:pPr>
          </w:p>
          <w:p w14:paraId="78468F58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sz w:val="28"/>
                <w:szCs w:val="28"/>
              </w:rPr>
              <w:t>454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F60C8B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1F458C9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4C07CB" w14:textId="45FF1426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D39B4F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6FA181E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7BF877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F79E3D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B2D704E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7E35B1" w14:textId="493A5839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DEB599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3DE9707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8B924A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9AA" w:rsidRPr="00351BD1" w14:paraId="5A5626A8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5FF104D3" w14:textId="77777777" w:rsidR="009F09AA" w:rsidRPr="00351BD1" w:rsidRDefault="009F09AA" w:rsidP="009F09AA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351BD1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351BD1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351BD1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</w:p>
          <w:p w14:paraId="3C52ECCB" w14:textId="77777777" w:rsidR="009F09AA" w:rsidRPr="00351BD1" w:rsidRDefault="009F09AA" w:rsidP="009F09AA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51BD1">
              <w:rPr>
                <w:rFonts w:ascii="Angsana New" w:hAnsi="Angsana New"/>
                <w:spacing w:val="2"/>
                <w:sz w:val="28"/>
                <w:szCs w:val="28"/>
              </w:rPr>
              <w:t xml:space="preserve">   Company Limited</w:t>
            </w:r>
          </w:p>
        </w:tc>
        <w:tc>
          <w:tcPr>
            <w:tcW w:w="882" w:type="dxa"/>
            <w:shd w:val="clear" w:color="auto" w:fill="auto"/>
          </w:tcPr>
          <w:p w14:paraId="5A0FA2B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52EEED" w14:textId="24E1313A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45" w:type="dxa"/>
            <w:shd w:val="clear" w:color="auto" w:fill="auto"/>
          </w:tcPr>
          <w:p w14:paraId="0CA4E95F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998AE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42" w:type="dxa"/>
            <w:gridSpan w:val="3"/>
            <w:shd w:val="clear" w:color="auto" w:fill="auto"/>
          </w:tcPr>
          <w:p w14:paraId="7671710A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A7947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HKD 3,000,000</w:t>
            </w:r>
          </w:p>
        </w:tc>
        <w:tc>
          <w:tcPr>
            <w:tcW w:w="236" w:type="dxa"/>
            <w:shd w:val="clear" w:color="auto" w:fill="auto"/>
          </w:tcPr>
          <w:p w14:paraId="21DB815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5051DB9A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FCE93F" w14:textId="6F62943C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13,980</w:t>
            </w:r>
          </w:p>
        </w:tc>
        <w:tc>
          <w:tcPr>
            <w:tcW w:w="236" w:type="dxa"/>
            <w:shd w:val="clear" w:color="auto" w:fill="auto"/>
          </w:tcPr>
          <w:p w14:paraId="0D8D1A83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93EDA8B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530738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13,980</w:t>
            </w:r>
          </w:p>
        </w:tc>
        <w:tc>
          <w:tcPr>
            <w:tcW w:w="239" w:type="dxa"/>
            <w:shd w:val="clear" w:color="auto" w:fill="auto"/>
          </w:tcPr>
          <w:p w14:paraId="3B48F1F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7AC7666B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78769B77" w14:textId="4EB1063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sz w:val="28"/>
                <w:szCs w:val="28"/>
              </w:rPr>
              <w:t>13,980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9371A2A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1F3B9DD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0E2E2FD3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sz w:val="28"/>
                <w:szCs w:val="28"/>
              </w:rPr>
              <w:t>13,980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ED71A5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5B4DCD4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2D7F10" w14:textId="6688A7DA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06486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ACD4F1B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60A443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8A7614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5E574E29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E0D202" w14:textId="565E515C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E54A0E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7F56BED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E376ED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9AA" w:rsidRPr="00351BD1" w14:paraId="5E43FB91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3615DC97" w14:textId="77777777" w:rsidR="009F09AA" w:rsidRPr="00351BD1" w:rsidRDefault="009F09AA" w:rsidP="009F09AA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51BD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บริษัท</w:t>
            </w:r>
            <w:r w:rsidRPr="004326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ย่อย</w:t>
            </w:r>
            <w:r w:rsidRPr="004326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4326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326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82" w:type="dxa"/>
            <w:shd w:val="clear" w:color="auto" w:fill="auto"/>
          </w:tcPr>
          <w:p w14:paraId="7FBC535C" w14:textId="77777777" w:rsidR="009F09AA" w:rsidRPr="008E037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76D6EDB3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2E69E0D8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E378D7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79F96B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64BBD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638657FB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EA1937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D6357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CCD716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1764593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FBE3304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B82394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39B9CF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69A1A41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EE2A93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BE3FFBA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4D6508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7CDAEE6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F7DBB2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40B44190" w14:textId="77777777" w:rsidR="009F09AA" w:rsidRPr="00351BD1" w:rsidRDefault="009F09AA" w:rsidP="009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1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181D" w:rsidRPr="00351BD1" w14:paraId="2DAAA23B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7116C3BD" w14:textId="77777777" w:rsidR="00A4181D" w:rsidRPr="00351BD1" w:rsidRDefault="00A4181D" w:rsidP="00A4181D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351BD1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351BD1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</w:t>
            </w:r>
          </w:p>
          <w:p w14:paraId="1160103D" w14:textId="77777777" w:rsidR="00A4181D" w:rsidRPr="00351BD1" w:rsidRDefault="00A4181D" w:rsidP="00A4181D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51BD1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  </w:t>
            </w:r>
            <w:r w:rsidRPr="00351BD1">
              <w:rPr>
                <w:rFonts w:ascii="Angsana New" w:hAnsi="Angsana New"/>
                <w:spacing w:val="2"/>
                <w:sz w:val="28"/>
                <w:szCs w:val="28"/>
              </w:rPr>
              <w:t>Co., Ltd.</w:t>
            </w:r>
          </w:p>
        </w:tc>
        <w:tc>
          <w:tcPr>
            <w:tcW w:w="882" w:type="dxa"/>
            <w:shd w:val="clear" w:color="auto" w:fill="auto"/>
          </w:tcPr>
          <w:p w14:paraId="6C6FA1CA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5BC143" w14:textId="63B8EC48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45" w:type="dxa"/>
            <w:shd w:val="clear" w:color="auto" w:fill="auto"/>
          </w:tcPr>
          <w:p w14:paraId="3411FDA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3CF976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42" w:type="dxa"/>
            <w:gridSpan w:val="3"/>
            <w:shd w:val="clear" w:color="auto" w:fill="auto"/>
          </w:tcPr>
          <w:p w14:paraId="0B3AFF2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5A77F7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CNY 2,000,000</w:t>
            </w:r>
          </w:p>
        </w:tc>
        <w:tc>
          <w:tcPr>
            <w:tcW w:w="236" w:type="dxa"/>
            <w:shd w:val="clear" w:color="auto" w:fill="auto"/>
          </w:tcPr>
          <w:p w14:paraId="36B93CE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65CDAF21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628BFC" w14:textId="1D004118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10,173</w:t>
            </w:r>
          </w:p>
        </w:tc>
        <w:tc>
          <w:tcPr>
            <w:tcW w:w="236" w:type="dxa"/>
            <w:shd w:val="clear" w:color="auto" w:fill="auto"/>
          </w:tcPr>
          <w:p w14:paraId="0EA13E7B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E6B8F1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51E19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10,173</w:t>
            </w:r>
          </w:p>
        </w:tc>
        <w:tc>
          <w:tcPr>
            <w:tcW w:w="239" w:type="dxa"/>
            <w:shd w:val="clear" w:color="auto" w:fill="auto"/>
          </w:tcPr>
          <w:p w14:paraId="40488193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7830080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389FB9D2" w14:textId="65B1491D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sz w:val="28"/>
                <w:szCs w:val="28"/>
              </w:rPr>
              <w:t>10,173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2A889D3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6BC4A00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306FE6D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sz w:val="28"/>
                <w:szCs w:val="28"/>
              </w:rPr>
              <w:t>10,173</w:t>
            </w:r>
            <w:r w:rsidRPr="00351BD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F7EE9E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8293D5E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8A10CA" w14:textId="21240535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B31D14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E6F604F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CE7A95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4195B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5EC4C162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18B942" w14:textId="3D3BAB16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812E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4649565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816920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81D" w:rsidRPr="00351BD1" w14:paraId="0876AA65" w14:textId="77777777" w:rsidTr="007340BB">
        <w:trPr>
          <w:gridAfter w:val="1"/>
          <w:wAfter w:w="6" w:type="dxa"/>
          <w:trHeight w:val="470"/>
        </w:trPr>
        <w:tc>
          <w:tcPr>
            <w:tcW w:w="2403" w:type="dxa"/>
          </w:tcPr>
          <w:p w14:paraId="061E6E5B" w14:textId="77777777" w:rsidR="00A4181D" w:rsidRPr="009E555A" w:rsidRDefault="00A4181D" w:rsidP="00A4181D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ออล โคโค กรุ๊ป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82" w:type="dxa"/>
            <w:shd w:val="clear" w:color="auto" w:fill="auto"/>
          </w:tcPr>
          <w:p w14:paraId="5D233764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7C4005" w14:textId="26D6C47C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45" w:type="dxa"/>
            <w:shd w:val="clear" w:color="auto" w:fill="auto"/>
          </w:tcPr>
          <w:p w14:paraId="31B0EB0A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35B5B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55582BDF" w14:textId="213D63FB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43" w:firstLine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168</w:t>
            </w:r>
          </w:p>
          <w:p w14:paraId="0688706B" w14:textId="0AA2ADB6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43" w:firstLine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ล้านบาท</w:t>
            </w:r>
          </w:p>
        </w:tc>
        <w:tc>
          <w:tcPr>
            <w:tcW w:w="270" w:type="dxa"/>
            <w:shd w:val="clear" w:color="auto" w:fill="auto"/>
          </w:tcPr>
          <w:p w14:paraId="3B4D6B00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40EA655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0FE1B8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33DB0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544EDD18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726DB7" w14:textId="01432AE3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196,350</w:t>
            </w:r>
          </w:p>
        </w:tc>
        <w:tc>
          <w:tcPr>
            <w:tcW w:w="236" w:type="dxa"/>
            <w:shd w:val="clear" w:color="auto" w:fill="auto"/>
          </w:tcPr>
          <w:p w14:paraId="45E7EB15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AF5A9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1F5F17" w14:textId="2F33698A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8FD830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4727EDDA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657351" w14:textId="61DC8FB9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C05C803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D6EFE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BE88CD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92DB1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792D0D4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EAF6AA" w14:textId="36623BD1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196,350</w:t>
            </w:r>
          </w:p>
        </w:tc>
        <w:tc>
          <w:tcPr>
            <w:tcW w:w="236" w:type="dxa"/>
            <w:shd w:val="clear" w:color="auto" w:fill="auto"/>
          </w:tcPr>
          <w:p w14:paraId="7905A947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93BFA9B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0A0937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1054F4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left w:val="nil"/>
            </w:tcBorders>
            <w:shd w:val="clear" w:color="auto" w:fill="auto"/>
          </w:tcPr>
          <w:p w14:paraId="477D94E8" w14:textId="77777777" w:rsid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97E38B" w14:textId="37C6711B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1093D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76CC366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503E67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81D" w:rsidRPr="00351BD1" w14:paraId="29CC78A6" w14:textId="77777777" w:rsidTr="007340BB">
        <w:trPr>
          <w:gridAfter w:val="1"/>
          <w:wAfter w:w="6" w:type="dxa"/>
        </w:trPr>
        <w:tc>
          <w:tcPr>
            <w:tcW w:w="2403" w:type="dxa"/>
          </w:tcPr>
          <w:p w14:paraId="4B73A847" w14:textId="77777777" w:rsidR="00A4181D" w:rsidRPr="00351BD1" w:rsidRDefault="00A4181D" w:rsidP="00A4181D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rPr>
                <w:rFonts w:ascii="Angsana New" w:hAnsi="Angsana New"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2F0B7F7D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6726B420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52D9280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E1B722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13B99B3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8435BB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E0846" w14:textId="45AF154E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220,957</w:t>
            </w:r>
          </w:p>
        </w:tc>
        <w:tc>
          <w:tcPr>
            <w:tcW w:w="236" w:type="dxa"/>
            <w:shd w:val="clear" w:color="auto" w:fill="auto"/>
          </w:tcPr>
          <w:p w14:paraId="6A6027E4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73417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</w:rPr>
              <w:t>24,607</w:t>
            </w:r>
          </w:p>
        </w:tc>
        <w:tc>
          <w:tcPr>
            <w:tcW w:w="239" w:type="dxa"/>
            <w:shd w:val="clear" w:color="auto" w:fill="auto"/>
          </w:tcPr>
          <w:p w14:paraId="11C61D2A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9A0AE" w14:textId="6839B6BD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(24,607)</w:t>
            </w:r>
          </w:p>
        </w:tc>
        <w:tc>
          <w:tcPr>
            <w:tcW w:w="243" w:type="dxa"/>
            <w:shd w:val="clear" w:color="auto" w:fill="auto"/>
          </w:tcPr>
          <w:p w14:paraId="21763DE8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1A926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51BD1">
              <w:rPr>
                <w:rFonts w:ascii="Angsana New" w:hAnsi="Angsana New"/>
                <w:b/>
                <w:bCs/>
                <w:sz w:val="28"/>
                <w:szCs w:val="28"/>
              </w:rPr>
              <w:t>24,607</w:t>
            </w:r>
            <w:r w:rsidRPr="00351B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32F5AB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52F2" w14:textId="52EDF711" w:rsidR="00A4181D" w:rsidRPr="00A4181D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81D">
              <w:rPr>
                <w:rFonts w:ascii="Angsana New" w:hAnsi="Angsana New"/>
                <w:b/>
                <w:bCs/>
                <w:sz w:val="28"/>
                <w:szCs w:val="28"/>
              </w:rPr>
              <w:t>196,350</w:t>
            </w:r>
          </w:p>
        </w:tc>
        <w:tc>
          <w:tcPr>
            <w:tcW w:w="236" w:type="dxa"/>
            <w:shd w:val="clear" w:color="auto" w:fill="auto"/>
          </w:tcPr>
          <w:p w14:paraId="3606061A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4D469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F58621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9276C7D" w14:textId="0E2C345A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9E2B6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B17CA" w14:textId="77777777" w:rsidR="00A4181D" w:rsidRPr="00351BD1" w:rsidRDefault="00A4181D" w:rsidP="00A4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1BD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43D5119" w14:textId="77777777" w:rsidR="0014748A" w:rsidRDefault="0014748A" w:rsidP="0049062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63E9690" w14:textId="0B85D96D" w:rsidR="006A5DBC" w:rsidRPr="006A5DBC" w:rsidRDefault="0014748A" w:rsidP="006A5DBC">
      <w:pPr>
        <w:pStyle w:val="BodyText2"/>
        <w:tabs>
          <w:tab w:val="left" w:pos="540"/>
        </w:tabs>
        <w:spacing w:line="240" w:lineRule="atLeast"/>
        <w:ind w:left="180" w:firstLine="0"/>
        <w:jc w:val="thaiDistribute"/>
        <w:rPr>
          <w:sz w:val="30"/>
          <w:szCs w:val="30"/>
        </w:rPr>
      </w:pPr>
      <w:r w:rsidRPr="00DA1FB2">
        <w:rPr>
          <w:rFonts w:ascii="Angsana New" w:hAnsi="Angsana New" w:hint="cs"/>
          <w:sz w:val="30"/>
          <w:szCs w:val="30"/>
          <w:cs/>
        </w:rPr>
        <w:t>เมื่อพิจารณาผลการดำเนินงานของ</w:t>
      </w:r>
      <w:r w:rsidRPr="008F0E4C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1FB2">
        <w:rPr>
          <w:rFonts w:ascii="Angsana New" w:hAnsi="Angsana New" w:hint="cs"/>
          <w:sz w:val="30"/>
          <w:szCs w:val="30"/>
          <w:cs/>
        </w:rPr>
        <w:t>ตั้งค่าเผื</w:t>
      </w:r>
      <w:r>
        <w:rPr>
          <w:rFonts w:ascii="Angsana New" w:hAnsi="Angsana New" w:hint="cs"/>
          <w:sz w:val="30"/>
          <w:szCs w:val="30"/>
          <w:cs/>
        </w:rPr>
        <w:t>่อการด้อยค่าในเงินลงทุน</w:t>
      </w:r>
      <w:r w:rsidR="0076404B">
        <w:rPr>
          <w:rFonts w:ascii="Angsana New" w:hAnsi="Angsana New" w:hint="cs"/>
          <w:sz w:val="30"/>
          <w:szCs w:val="30"/>
          <w:cs/>
        </w:rPr>
        <w:t>ในระหว่าง</w:t>
      </w:r>
      <w:r w:rsidRPr="00DA1FB2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E8282F" w:rsidRPr="00E8282F">
        <w:rPr>
          <w:rFonts w:ascii="Angsana New" w:hAnsi="Angsana New" w:hint="cs"/>
          <w:sz w:val="30"/>
          <w:szCs w:val="30"/>
        </w:rPr>
        <w:t>31</w:t>
      </w:r>
      <w:r w:rsidRPr="00DA1FB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8282F" w:rsidRPr="00E8282F">
        <w:rPr>
          <w:rFonts w:ascii="Angsana New" w:hAnsi="Angsana New" w:hint="cs"/>
          <w:sz w:val="30"/>
          <w:szCs w:val="30"/>
        </w:rPr>
        <w:t>2561</w:t>
      </w:r>
      <w:r w:rsidRPr="00DA1FB2">
        <w:rPr>
          <w:rFonts w:ascii="Angsana New" w:hAnsi="Angsana New" w:hint="cs"/>
          <w:sz w:val="30"/>
          <w:szCs w:val="30"/>
          <w:cs/>
        </w:rPr>
        <w:t xml:space="preserve"> </w:t>
      </w:r>
      <w:r w:rsidRPr="008F0E4C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8282F" w:rsidRPr="00E8282F">
        <w:rPr>
          <w:rFonts w:ascii="Angsana New" w:hAnsi="Angsana New" w:hint="cs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>.</w:t>
      </w:r>
      <w:r w:rsidR="00E8282F" w:rsidRPr="00E8282F">
        <w:rPr>
          <w:rFonts w:ascii="Angsana New" w:hAnsi="Angsana New" w:hint="cs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7028492" w14:textId="2814E12B" w:rsidR="00BD5D76" w:rsidRPr="0068061A" w:rsidRDefault="00BD5D76" w:rsidP="006A5DBC">
      <w:pPr>
        <w:tabs>
          <w:tab w:val="clear" w:pos="227"/>
          <w:tab w:val="clear" w:pos="454"/>
          <w:tab w:val="clear" w:pos="680"/>
        </w:tabs>
        <w:ind w:left="180" w:right="94"/>
        <w:jc w:val="thaiDistribute"/>
        <w:rPr>
          <w:rFonts w:ascii="Angsana New" w:hAnsi="Angsana New"/>
          <w:sz w:val="30"/>
          <w:szCs w:val="30"/>
        </w:rPr>
        <w:sectPr w:rsidR="00BD5D76" w:rsidRPr="0068061A" w:rsidSect="0014748A">
          <w:pgSz w:w="16834" w:h="11909" w:orient="landscape" w:code="9"/>
          <w:pgMar w:top="691" w:right="576" w:bottom="576" w:left="864" w:header="720" w:footer="720" w:gutter="0"/>
          <w:cols w:space="708"/>
          <w:docGrid w:linePitch="360"/>
        </w:sectPr>
      </w:pPr>
    </w:p>
    <w:p w14:paraId="3017111C" w14:textId="4D43AF8E" w:rsidR="006A5DBC" w:rsidRPr="006A5DBC" w:rsidRDefault="006A5DBC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A5DBC">
        <w:rPr>
          <w:sz w:val="30"/>
          <w:szCs w:val="30"/>
          <w:cs/>
          <w:lang w:val="th-TH"/>
        </w:rPr>
        <w:lastRenderedPageBreak/>
        <w:t>ในเดือน</w:t>
      </w:r>
      <w:r w:rsidRPr="006A5DBC">
        <w:rPr>
          <w:rFonts w:asciiTheme="majorBidi" w:hAnsiTheme="majorBidi" w:cstheme="majorBidi"/>
          <w:sz w:val="30"/>
          <w:szCs w:val="30"/>
          <w:cs/>
        </w:rPr>
        <w:t xml:space="preserve">กุมภาพันธ์ 2562 บริษัท เซ็ปเป้ โฮลดิ้ง (ประเทศไทย) จำกัด ได้เพิ่มทุนจดทะเบียนของบริษัทจากจำนวนเงิน 197 ล้านบาท เป็น 290 ล้านบาท (จำนวน 29,000,000 หุ้น มูลค่าหุ้นละ 10 บาท) โดยออกหุ้นสามัญเพิ่มทุนเป็นจำนวนเงิน 93 ล้านบาท (จำนวน 9,300,000 หุ้น มูลค่าหุ้นละ 10 บาท) บริษัทได้ชำระค่าหุ้นแล้วเป็นจำนวนเงิน </w:t>
      </w:r>
      <w:r>
        <w:rPr>
          <w:rFonts w:asciiTheme="majorBidi" w:hAnsiTheme="majorBidi" w:cstheme="majorBidi"/>
          <w:sz w:val="30"/>
          <w:szCs w:val="30"/>
        </w:rPr>
        <w:br/>
      </w:r>
      <w:r w:rsidRPr="006A5DBC">
        <w:rPr>
          <w:rFonts w:asciiTheme="majorBidi" w:hAnsiTheme="majorBidi" w:cstheme="majorBidi"/>
          <w:sz w:val="30"/>
          <w:szCs w:val="30"/>
          <w:cs/>
        </w:rPr>
        <w:t xml:space="preserve">68 ล้านบาท ทั้งนี้บริษัท เซ็ปเป้ โฮลดิ้ง (ประเทศไทย) จำกัดได้จดทะเบียนการเปลี่ยนแปลงทุนดังกล่าวต่อกระทรวงพาณิชย์เมื่อวันที่ 8 กุมภาพันธ์ 2562 </w:t>
      </w:r>
    </w:p>
    <w:p w14:paraId="7FF82141" w14:textId="77777777" w:rsidR="006A5DBC" w:rsidRPr="006A5DBC" w:rsidRDefault="006A5DBC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0C2C1" w14:textId="77777777" w:rsidR="006A5DBC" w:rsidRPr="006A5DBC" w:rsidRDefault="006A5DBC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A5DBC">
        <w:rPr>
          <w:rFonts w:asciiTheme="majorBidi" w:hAnsiTheme="majorBidi" w:cstheme="majorBidi"/>
          <w:sz w:val="30"/>
          <w:szCs w:val="30"/>
          <w:cs/>
        </w:rPr>
        <w:t>ในเดือนกรกฎาคม 2562 บริษัทได้ชำระค่าหุ้นส่วนที่เหลือเป็นจำนวนเงิน 25 ล้านบาท ทั้งนี้บริษัท เซ็ปเป้ โฮลดิ้ง (ประเทศไทย) จำกัดได้รับชำระค่าหุ้นเต็มจำนวนแล้วเมื่อวันที่ 22 กรกฎาคม 2562</w:t>
      </w:r>
    </w:p>
    <w:p w14:paraId="1CDC67F7" w14:textId="77777777" w:rsidR="006A5DBC" w:rsidRPr="006A5DBC" w:rsidRDefault="006A5DBC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C32BB" w14:textId="5D030973" w:rsidR="006A5DBC" w:rsidRDefault="006A5DBC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A5DBC">
        <w:rPr>
          <w:rFonts w:asciiTheme="majorBidi" w:hAnsiTheme="majorBidi" w:cstheme="majorBidi"/>
          <w:sz w:val="30"/>
          <w:szCs w:val="30"/>
          <w:cs/>
        </w:rPr>
        <w:t>รายละเอียดการเพิ่มขึ้นของเงินลงทุนในบริษัทย่อยในระหว่างงวดเก้าเดือนสิ้นสุดวันที่ 30 กันยายน 2562 ได้เปิดเผยอยู่ในหมายเหตุข้อ 4</w:t>
      </w:r>
    </w:p>
    <w:p w14:paraId="588E675A" w14:textId="6A1FDB15" w:rsidR="004E2B53" w:rsidRDefault="004E2B53" w:rsidP="006A5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49BB2" w14:textId="7CE00CA9" w:rsidR="00D7771D" w:rsidRPr="00E8282F" w:rsidRDefault="00D7771D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23F5E085" w14:textId="77777777" w:rsidR="00D7771D" w:rsidRPr="005639F1" w:rsidRDefault="00D7771D" w:rsidP="00D7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AB314AD" w14:textId="77777777" w:rsidR="007861FC" w:rsidRDefault="007861FC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0629">
        <w:rPr>
          <w:rFonts w:ascii="Angsana New" w:hAnsi="Angsana New"/>
          <w:spacing w:val="-6"/>
          <w:sz w:val="30"/>
          <w:szCs w:val="30"/>
          <w:cs/>
        </w:rPr>
        <w:t>ก</w:t>
      </w:r>
      <w:r w:rsidRPr="00F577E6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 w:rsidRPr="00F577E6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F577E6">
        <w:rPr>
          <w:rFonts w:ascii="Angsana New" w:hAnsi="Angsana New"/>
          <w:sz w:val="30"/>
          <w:szCs w:val="30"/>
          <w:cs/>
        </w:rPr>
        <w:t>อาคารและอุปกรณ์ระหว่างงว</w:t>
      </w:r>
      <w:r w:rsidRPr="00F577E6">
        <w:rPr>
          <w:rFonts w:ascii="Angsana New" w:hAnsi="Angsana New" w:hint="cs"/>
          <w:sz w:val="30"/>
          <w:szCs w:val="30"/>
          <w:cs/>
        </w:rPr>
        <w:t>ด</w:t>
      </w:r>
      <w:r w:rsidR="00C73857">
        <w:rPr>
          <w:rFonts w:ascii="Angsana New" w:hAnsi="Angsana New" w:hint="cs"/>
          <w:sz w:val="30"/>
          <w:szCs w:val="30"/>
          <w:cs/>
        </w:rPr>
        <w:t>เ</w:t>
      </w:r>
      <w:r w:rsidRPr="00F577E6">
        <w:rPr>
          <w:rFonts w:ascii="Angsana New" w:hAnsi="Angsana New" w:hint="cs"/>
          <w:sz w:val="30"/>
          <w:szCs w:val="30"/>
          <w:cs/>
        </w:rPr>
        <w:t>ก</w:t>
      </w:r>
      <w:r w:rsidR="00C73857">
        <w:rPr>
          <w:rFonts w:ascii="Angsana New" w:hAnsi="Angsana New" w:hint="cs"/>
          <w:sz w:val="30"/>
          <w:szCs w:val="30"/>
          <w:cs/>
        </w:rPr>
        <w:t>้า</w:t>
      </w:r>
      <w:r w:rsidRPr="00F577E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73857">
        <w:rPr>
          <w:rFonts w:ascii="Angsana New" w:hAnsi="Angsana New" w:hint="cs"/>
          <w:sz w:val="30"/>
          <w:szCs w:val="30"/>
          <w:cs/>
        </w:rPr>
        <w:t>30 กันยายน</w:t>
      </w:r>
      <w:r w:rsidR="00F42694">
        <w:rPr>
          <w:rFonts w:ascii="Angsana New" w:hAnsi="Angsana New"/>
          <w:sz w:val="30"/>
          <w:szCs w:val="30"/>
        </w:rPr>
        <w:t xml:space="preserve"> 2562</w:t>
      </w:r>
      <w:r w:rsidRPr="00F577E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32CF9D4" w14:textId="77777777" w:rsidR="00C73857" w:rsidRPr="005639F1" w:rsidRDefault="00C73857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2"/>
        <w:gridCol w:w="1079"/>
        <w:gridCol w:w="269"/>
        <w:gridCol w:w="988"/>
        <w:gridCol w:w="238"/>
        <w:gridCol w:w="1226"/>
        <w:gridCol w:w="238"/>
        <w:gridCol w:w="1107"/>
        <w:gridCol w:w="238"/>
        <w:gridCol w:w="1196"/>
      </w:tblGrid>
      <w:tr w:rsidR="00E97227" w:rsidRPr="009E555A" w14:paraId="23A74BFF" w14:textId="77777777" w:rsidTr="005639F1">
        <w:trPr>
          <w:tblHeader/>
        </w:trPr>
        <w:tc>
          <w:tcPr>
            <w:tcW w:w="1523" w:type="pct"/>
          </w:tcPr>
          <w:p w14:paraId="5F7910B5" w14:textId="77777777" w:rsidR="00E97227" w:rsidRPr="00FA151A" w:rsidRDefault="00E97227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pct"/>
            <w:gridSpan w:val="5"/>
          </w:tcPr>
          <w:p w14:paraId="4282CFAA" w14:textId="77777777" w:rsidR="00E97227" w:rsidRPr="00F42694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2F65736B" w14:textId="77777777" w:rsidR="00E97227" w:rsidRPr="00F42694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62098E5C" w14:textId="77777777" w:rsidR="00E97227" w:rsidRPr="00F42694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E97227" w:rsidRPr="009E555A" w14:paraId="3FED545A" w14:textId="77777777" w:rsidTr="005639F1">
        <w:trPr>
          <w:tblHeader/>
        </w:trPr>
        <w:tc>
          <w:tcPr>
            <w:tcW w:w="1523" w:type="pct"/>
          </w:tcPr>
          <w:p w14:paraId="641B30AE" w14:textId="77777777" w:rsidR="00E97227" w:rsidRPr="009E555A" w:rsidRDefault="00E97227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76226" w14:textId="77777777" w:rsidR="00E97227" w:rsidRPr="009E555A" w:rsidRDefault="00E97227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BED049A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ED655A7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vAlign w:val="bottom"/>
          </w:tcPr>
          <w:p w14:paraId="4FA099A5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5F332EB3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3D3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  <w:vAlign w:val="bottom"/>
          </w:tcPr>
          <w:p w14:paraId="4993681C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370DE745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B6E0787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  <w:vAlign w:val="bottom"/>
          </w:tcPr>
          <w:p w14:paraId="37238821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92A3BC4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3CFFB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088E9ABE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2" w:type="pct"/>
            <w:vAlign w:val="bottom"/>
          </w:tcPr>
          <w:p w14:paraId="61D3143B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BC17E3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97227" w:rsidRPr="009E555A" w14:paraId="747B6352" w14:textId="77777777" w:rsidTr="005639F1">
        <w:trPr>
          <w:tblHeader/>
        </w:trPr>
        <w:tc>
          <w:tcPr>
            <w:tcW w:w="1523" w:type="pct"/>
          </w:tcPr>
          <w:p w14:paraId="0EC9E853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77" w:type="pct"/>
            <w:gridSpan w:val="9"/>
          </w:tcPr>
          <w:p w14:paraId="72E273A5" w14:textId="77777777" w:rsidR="00E97227" w:rsidRPr="009E555A" w:rsidRDefault="00E97227" w:rsidP="003F3008">
            <w:pPr>
              <w:spacing w:line="380" w:lineRule="exact"/>
              <w:ind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E555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97227" w:rsidRPr="009E555A" w14:paraId="3C2925E8" w14:textId="77777777" w:rsidTr="005639F1">
        <w:trPr>
          <w:tblHeader/>
        </w:trPr>
        <w:tc>
          <w:tcPr>
            <w:tcW w:w="1523" w:type="pct"/>
          </w:tcPr>
          <w:p w14:paraId="3C9E2DA9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70" w:type="pct"/>
          </w:tcPr>
          <w:p w14:paraId="1B4A8364" w14:textId="4539537D" w:rsidR="00E97227" w:rsidRPr="009E555A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2,820</w:t>
            </w:r>
          </w:p>
        </w:tc>
        <w:tc>
          <w:tcPr>
            <w:tcW w:w="142" w:type="pct"/>
          </w:tcPr>
          <w:p w14:paraId="149F4263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spacing w:after="0"/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CC28623" w14:textId="531DE555" w:rsidR="00E97227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DA0D312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DCE11A8" w14:textId="033FE626" w:rsidR="00E97227" w:rsidRPr="00005E97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5885C1C" w14:textId="77777777" w:rsidR="00E97227" w:rsidRPr="00005E97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2B425E3D" w14:textId="043F62FC" w:rsidR="00E97227" w:rsidRPr="00005E97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C260940" w14:textId="77777777" w:rsidR="00E97227" w:rsidRPr="00A97B61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3DB3D7" w14:textId="3C21AE22" w:rsidR="00E97227" w:rsidRPr="00005E97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227" w:rsidRPr="009E555A" w14:paraId="2448324F" w14:textId="77777777" w:rsidTr="005639F1">
        <w:trPr>
          <w:tblHeader/>
        </w:trPr>
        <w:tc>
          <w:tcPr>
            <w:tcW w:w="1523" w:type="pct"/>
          </w:tcPr>
          <w:p w14:paraId="11A01737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70" w:type="pct"/>
          </w:tcPr>
          <w:p w14:paraId="45A75BF7" w14:textId="2BA71001" w:rsidR="00E97227" w:rsidRPr="009E555A" w:rsidRDefault="002A10FE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12,445</w:t>
            </w:r>
          </w:p>
        </w:tc>
        <w:tc>
          <w:tcPr>
            <w:tcW w:w="142" w:type="pct"/>
          </w:tcPr>
          <w:p w14:paraId="407FFB68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08DC951C" w14:textId="757F7018" w:rsidR="00E97227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56,290</w:t>
            </w:r>
          </w:p>
        </w:tc>
        <w:tc>
          <w:tcPr>
            <w:tcW w:w="126" w:type="pct"/>
            <w:shd w:val="clear" w:color="auto" w:fill="auto"/>
          </w:tcPr>
          <w:p w14:paraId="1150FBDC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ADAF299" w14:textId="092729D5" w:rsidR="00E97227" w:rsidRPr="003C2DDF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2A10FE">
              <w:rPr>
                <w:rFonts w:ascii="Angsana New" w:hAnsi="Angsana New"/>
                <w:sz w:val="30"/>
                <w:szCs w:val="30"/>
              </w:rPr>
              <w:t>,810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C99C2F4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D8EFB8" w14:textId="0429FB95" w:rsidR="00E97227" w:rsidRPr="0057414B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126" w:type="pct"/>
          </w:tcPr>
          <w:p w14:paraId="5A714108" w14:textId="77777777" w:rsidR="00E97227" w:rsidRPr="00A97B61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5D8ABEB" w14:textId="73223573" w:rsidR="00E97227" w:rsidRPr="00294629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227" w:rsidRPr="009E555A" w14:paraId="65F56048" w14:textId="77777777" w:rsidTr="005639F1">
        <w:trPr>
          <w:tblHeader/>
        </w:trPr>
        <w:tc>
          <w:tcPr>
            <w:tcW w:w="1523" w:type="pct"/>
          </w:tcPr>
          <w:p w14:paraId="00BED5AC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0" w:type="pct"/>
          </w:tcPr>
          <w:p w14:paraId="3417DA36" w14:textId="795F0E46" w:rsidR="00E97227" w:rsidRPr="009E555A" w:rsidRDefault="002A10FE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96,082</w:t>
            </w:r>
          </w:p>
        </w:tc>
        <w:tc>
          <w:tcPr>
            <w:tcW w:w="142" w:type="pct"/>
          </w:tcPr>
          <w:p w14:paraId="121B2256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3600FE9E" w14:textId="04EB9EB4" w:rsidR="00E97227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87,925</w:t>
            </w:r>
          </w:p>
        </w:tc>
        <w:tc>
          <w:tcPr>
            <w:tcW w:w="126" w:type="pct"/>
            <w:shd w:val="clear" w:color="auto" w:fill="auto"/>
          </w:tcPr>
          <w:p w14:paraId="5F34CC86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7972007" w14:textId="1F9930FB" w:rsidR="00E97227" w:rsidRPr="009E555A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2A10FE">
              <w:rPr>
                <w:rFonts w:ascii="Angsana New" w:hAnsi="Angsana New"/>
                <w:sz w:val="30"/>
                <w:szCs w:val="30"/>
              </w:rPr>
              <w:t>1,442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BB45CDF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BB6EB" w14:textId="31B78D8D" w:rsidR="00E97227" w:rsidRPr="0057414B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94,434</w:t>
            </w:r>
          </w:p>
        </w:tc>
        <w:tc>
          <w:tcPr>
            <w:tcW w:w="126" w:type="pct"/>
          </w:tcPr>
          <w:p w14:paraId="16854265" w14:textId="77777777" w:rsidR="00E97227" w:rsidRPr="00A97B61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50DB2F" w14:textId="02697A96" w:rsidR="00E97227" w:rsidRPr="00294629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227" w:rsidRPr="009E555A" w14:paraId="6641990B" w14:textId="77777777" w:rsidTr="005639F1">
        <w:trPr>
          <w:tblHeader/>
        </w:trPr>
        <w:tc>
          <w:tcPr>
            <w:tcW w:w="1523" w:type="pct"/>
          </w:tcPr>
          <w:p w14:paraId="117B8B91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570" w:type="pct"/>
          </w:tcPr>
          <w:p w14:paraId="5AACBBDE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BA5F23F" w14:textId="7D598F21" w:rsidR="0076622F" w:rsidRPr="009E555A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</w:t>
            </w:r>
            <w:r w:rsidR="002A10F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</w:tcPr>
          <w:p w14:paraId="384B3A0C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10798CAA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8FEAC10" w14:textId="77E55766" w:rsidR="00723943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9,640</w:t>
            </w:r>
          </w:p>
        </w:tc>
        <w:tc>
          <w:tcPr>
            <w:tcW w:w="126" w:type="pct"/>
            <w:shd w:val="clear" w:color="auto" w:fill="auto"/>
          </w:tcPr>
          <w:p w14:paraId="1D1BA327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3E1EF851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84ED1A1" w14:textId="758B3AE3" w:rsidR="0076622F" w:rsidRPr="003C2DDF" w:rsidRDefault="0076622F" w:rsidP="00294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10FE">
              <w:rPr>
                <w:rFonts w:ascii="Angsana New" w:hAnsi="Angsana New"/>
                <w:sz w:val="30"/>
                <w:szCs w:val="30"/>
              </w:rPr>
              <w:t>1,021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2CCEBC0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0BE796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A7CEB8E" w14:textId="635F2923" w:rsidR="00723943" w:rsidRPr="00297624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  <w:tc>
          <w:tcPr>
            <w:tcW w:w="126" w:type="pct"/>
          </w:tcPr>
          <w:p w14:paraId="05659961" w14:textId="77777777" w:rsidR="00E97227" w:rsidRPr="00297624" w:rsidRDefault="00E97227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140314E" w14:textId="77777777" w:rsidR="00E97227" w:rsidRPr="00294629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5B9DC35" w14:textId="76B0742B" w:rsidR="00EC53F9" w:rsidRPr="00294629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227" w:rsidRPr="009E555A" w14:paraId="48BBC617" w14:textId="77777777" w:rsidTr="005639F1">
        <w:trPr>
          <w:tblHeader/>
        </w:trPr>
        <w:tc>
          <w:tcPr>
            <w:tcW w:w="1523" w:type="pct"/>
          </w:tcPr>
          <w:p w14:paraId="7D99393F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7A36288F" w14:textId="0CC27B6A" w:rsidR="00E97227" w:rsidRPr="009E555A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  <w:tc>
          <w:tcPr>
            <w:tcW w:w="142" w:type="pct"/>
          </w:tcPr>
          <w:p w14:paraId="0ABEEDC3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59B41666" w14:textId="7911973B" w:rsidR="00E97227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2,089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CCC289C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F3ED58A" w14:textId="6C4442D5" w:rsidR="00E97227" w:rsidRPr="003C2DDF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  <w:tc>
          <w:tcPr>
            <w:tcW w:w="126" w:type="pct"/>
          </w:tcPr>
          <w:p w14:paraId="58930C7D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C52ECE8" w14:textId="629206DC" w:rsidR="00E97227" w:rsidRPr="0057414B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3,106</w:t>
            </w:r>
          </w:p>
        </w:tc>
        <w:tc>
          <w:tcPr>
            <w:tcW w:w="126" w:type="pct"/>
          </w:tcPr>
          <w:p w14:paraId="34573D6C" w14:textId="77777777" w:rsidR="00E97227" w:rsidRPr="00A97B61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DC3A78" w14:textId="6A6598F8" w:rsidR="00E97227" w:rsidRPr="00005E97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7227" w:rsidRPr="009E555A" w14:paraId="6E61F935" w14:textId="77777777" w:rsidTr="005639F1">
        <w:trPr>
          <w:tblHeader/>
        </w:trPr>
        <w:tc>
          <w:tcPr>
            <w:tcW w:w="1523" w:type="pct"/>
          </w:tcPr>
          <w:p w14:paraId="66AB388B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36D6F9E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1A524AE" w14:textId="024125C5" w:rsidR="0076622F" w:rsidRPr="009E555A" w:rsidRDefault="007054EB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73,808</w:t>
            </w:r>
          </w:p>
        </w:tc>
        <w:tc>
          <w:tcPr>
            <w:tcW w:w="142" w:type="pct"/>
          </w:tcPr>
          <w:p w14:paraId="477D0E89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6282BD65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3A38A1E" w14:textId="23001EAD" w:rsidR="00723943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26" w:type="pct"/>
            <w:shd w:val="clear" w:color="auto" w:fill="auto"/>
          </w:tcPr>
          <w:p w14:paraId="53F66D66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860A59E" w14:textId="77777777" w:rsidR="00E97227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FCFCD5A" w14:textId="709DCD2F" w:rsidR="0076622F" w:rsidRPr="00786198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54EB">
              <w:rPr>
                <w:rFonts w:ascii="Angsana New" w:hAnsi="Angsana New"/>
                <w:sz w:val="30"/>
                <w:szCs w:val="30"/>
              </w:rPr>
              <w:t>91,411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205D3BB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25B3C6" w14:textId="77777777" w:rsidR="00E97227" w:rsidRDefault="00E9722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4988533" w14:textId="4F00CE84" w:rsidR="00723943" w:rsidRPr="00C41C5D" w:rsidRDefault="007054EB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69,407</w:t>
            </w:r>
          </w:p>
        </w:tc>
        <w:tc>
          <w:tcPr>
            <w:tcW w:w="126" w:type="pct"/>
          </w:tcPr>
          <w:p w14:paraId="2A3ACE52" w14:textId="77777777" w:rsidR="00E97227" w:rsidRPr="00C41C5D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21B2AA9" w14:textId="77777777" w:rsidR="00EC53F9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D09DCA2" w14:textId="0AF65518" w:rsidR="00EC53F9" w:rsidRPr="00C41C5D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054EB">
              <w:rPr>
                <w:rFonts w:ascii="Angsana New" w:hAnsi="Angsana New"/>
                <w:sz w:val="30"/>
                <w:szCs w:val="30"/>
              </w:rPr>
              <w:t>91,190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7227" w:rsidRPr="009E555A" w14:paraId="3640EC6E" w14:textId="77777777" w:rsidTr="005639F1">
        <w:trPr>
          <w:tblHeader/>
        </w:trPr>
        <w:tc>
          <w:tcPr>
            <w:tcW w:w="1523" w:type="pct"/>
          </w:tcPr>
          <w:p w14:paraId="3FA25599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1BAA56C" w14:textId="7D15F443" w:rsidR="00E97227" w:rsidRPr="009E555A" w:rsidRDefault="007054EB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193,293</w:t>
            </w:r>
          </w:p>
        </w:tc>
        <w:tc>
          <w:tcPr>
            <w:tcW w:w="142" w:type="pct"/>
          </w:tcPr>
          <w:p w14:paraId="00690E15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DFA0B" w14:textId="796EB718" w:rsidR="00E97227" w:rsidRPr="009E555A" w:rsidRDefault="00723943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160,959</w:t>
            </w:r>
          </w:p>
        </w:tc>
        <w:tc>
          <w:tcPr>
            <w:tcW w:w="126" w:type="pct"/>
            <w:shd w:val="clear" w:color="auto" w:fill="auto"/>
          </w:tcPr>
          <w:p w14:paraId="1F7E5D9A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9AA7F" w14:textId="121208D1" w:rsidR="00E97227" w:rsidRPr="009E555A" w:rsidRDefault="0076622F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054EB">
              <w:rPr>
                <w:rFonts w:ascii="Angsana New" w:hAnsi="Angsana New"/>
                <w:b/>
                <w:bCs/>
                <w:sz w:val="30"/>
                <w:szCs w:val="30"/>
              </w:rPr>
              <w:t>106,911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26EA3E7" w14:textId="77777777" w:rsidR="00E97227" w:rsidRPr="009E555A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9929F9F" w14:textId="1A96BFEA" w:rsidR="00E97227" w:rsidRPr="00294629" w:rsidRDefault="007054EB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171,568</w:t>
            </w:r>
          </w:p>
        </w:tc>
        <w:tc>
          <w:tcPr>
            <w:tcW w:w="126" w:type="pct"/>
          </w:tcPr>
          <w:p w14:paraId="69027445" w14:textId="77777777" w:rsidR="00E97227" w:rsidRPr="00294629" w:rsidRDefault="00E97227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E336F48" w14:textId="11F9CB0D" w:rsidR="00E97227" w:rsidRPr="00294629" w:rsidRDefault="00EC53F9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62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054EB">
              <w:rPr>
                <w:rFonts w:ascii="Angsana New" w:hAnsi="Angsana New"/>
                <w:b/>
                <w:bCs/>
                <w:sz w:val="30"/>
                <w:szCs w:val="30"/>
              </w:rPr>
              <w:t>91,190</w:t>
            </w:r>
            <w:r w:rsidRPr="0029462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3BB188A" w14:textId="77777777" w:rsidR="00E97227" w:rsidRPr="005639F1" w:rsidRDefault="00E97227" w:rsidP="007861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BA96B81" w14:textId="77777777" w:rsidR="00AB51B2" w:rsidRDefault="00AB51B2" w:rsidP="00E8282F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เจ้าหนี้อื่น</w:t>
      </w:r>
    </w:p>
    <w:p w14:paraId="5D8E19FD" w14:textId="77777777" w:rsidR="003B3D0D" w:rsidRPr="004E2B53" w:rsidRDefault="003B3D0D" w:rsidP="003B3D0D">
      <w:pPr>
        <w:rPr>
          <w:sz w:val="22"/>
          <w:szCs w:val="22"/>
          <w:lang w:val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65"/>
        <w:gridCol w:w="1085"/>
        <w:gridCol w:w="265"/>
        <w:gridCol w:w="1085"/>
        <w:gridCol w:w="265"/>
        <w:gridCol w:w="1085"/>
      </w:tblGrid>
      <w:tr w:rsidR="00DA4FB4" w:rsidRPr="009E555A" w14:paraId="6A09FB0F" w14:textId="77777777" w:rsidTr="005639F1">
        <w:tc>
          <w:tcPr>
            <w:tcW w:w="3330" w:type="dxa"/>
          </w:tcPr>
          <w:p w14:paraId="2F87EEEE" w14:textId="77777777" w:rsidR="00DA4FB4" w:rsidRPr="009E555A" w:rsidRDefault="00DA4FB4" w:rsidP="005742E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5E925" w14:textId="77777777" w:rsidR="00DA4FB4" w:rsidRPr="009E555A" w:rsidRDefault="00DA4FB4" w:rsidP="005742E3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B2DEB42" w14:textId="77777777" w:rsidR="00DA4FB4" w:rsidRPr="009E555A" w:rsidRDefault="00DA4FB4" w:rsidP="005742E3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5BA7335E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386A88AC" w14:textId="77777777" w:rsidR="00DA4FB4" w:rsidRPr="009E555A" w:rsidRDefault="00DA4FB4" w:rsidP="005742E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FD5" w:rsidRPr="009E555A" w14:paraId="0C6EF3CC" w14:textId="77777777" w:rsidTr="005639F1">
        <w:tc>
          <w:tcPr>
            <w:tcW w:w="3330" w:type="dxa"/>
          </w:tcPr>
          <w:p w14:paraId="1BF160B8" w14:textId="77777777" w:rsidR="00E63FD5" w:rsidRPr="009E555A" w:rsidRDefault="00E63FD5" w:rsidP="00E63FD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82666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5C955" w14:textId="77777777" w:rsidR="00E63FD5" w:rsidRPr="009E555A" w:rsidRDefault="00E63FD5" w:rsidP="00E63FD5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5" w:type="dxa"/>
          </w:tcPr>
          <w:p w14:paraId="22899726" w14:textId="77777777" w:rsidR="00E63FD5" w:rsidRPr="009E555A" w:rsidRDefault="00E63FD5" w:rsidP="00E63FD5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3785B68" w14:textId="77777777" w:rsidR="00E63FD5" w:rsidRPr="009E555A" w:rsidRDefault="00E63FD5" w:rsidP="00E63FD5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</w:tcPr>
          <w:p w14:paraId="0B576D04" w14:textId="77777777" w:rsidR="00E63FD5" w:rsidRPr="009E555A" w:rsidRDefault="00E63FD5" w:rsidP="00E63FD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14:paraId="33FDE9D4" w14:textId="77777777" w:rsidR="00E63FD5" w:rsidRPr="009E555A" w:rsidRDefault="00E63FD5" w:rsidP="00E63FD5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5" w:type="dxa"/>
          </w:tcPr>
          <w:p w14:paraId="2F002669" w14:textId="77777777" w:rsidR="00E63FD5" w:rsidRPr="009E555A" w:rsidRDefault="00E63FD5" w:rsidP="00E63FD5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CE4D0E" w14:textId="77777777" w:rsidR="00E63FD5" w:rsidRPr="009E555A" w:rsidRDefault="00E63FD5" w:rsidP="00E63FD5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63FD5" w:rsidRPr="009E555A" w14:paraId="4221F194" w14:textId="77777777" w:rsidTr="005639F1">
        <w:tc>
          <w:tcPr>
            <w:tcW w:w="3330" w:type="dxa"/>
          </w:tcPr>
          <w:p w14:paraId="178B8731" w14:textId="77777777" w:rsidR="00E63FD5" w:rsidRPr="009E555A" w:rsidRDefault="00E63FD5" w:rsidP="00E63FD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E3179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4CE485" w14:textId="77777777" w:rsidR="00E63FD5" w:rsidRPr="009E555A" w:rsidRDefault="00E63FD5" w:rsidP="00E63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4BE79BEE" w14:textId="77777777" w:rsidR="00E63FD5" w:rsidRPr="009E555A" w:rsidRDefault="00E63FD5" w:rsidP="00E63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F55DC98" w14:textId="77777777" w:rsidR="00E63FD5" w:rsidRPr="009E555A" w:rsidRDefault="00E63FD5" w:rsidP="00E63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6BFC729B" w14:textId="77777777" w:rsidR="00E63FD5" w:rsidRPr="009E555A" w:rsidRDefault="00E63FD5" w:rsidP="00E63FD5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14:paraId="4EC597C6" w14:textId="77777777" w:rsidR="00E63FD5" w:rsidRPr="009E555A" w:rsidRDefault="00E63FD5" w:rsidP="00E63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0D5C5D53" w14:textId="77777777" w:rsidR="00E63FD5" w:rsidRPr="009E555A" w:rsidRDefault="00E63FD5" w:rsidP="00E63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74FD30" w14:textId="77777777" w:rsidR="00E63FD5" w:rsidRPr="009E555A" w:rsidRDefault="00E63FD5" w:rsidP="00E63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63FD5" w:rsidRPr="009E555A" w14:paraId="2D170461" w14:textId="77777777" w:rsidTr="005639F1">
        <w:tc>
          <w:tcPr>
            <w:tcW w:w="3330" w:type="dxa"/>
          </w:tcPr>
          <w:p w14:paraId="2B3D9E1F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E7DF8E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B7831B0" w14:textId="77777777" w:rsidR="00E63FD5" w:rsidRPr="009E555A" w:rsidRDefault="00E63FD5" w:rsidP="00E63FD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3FD5" w:rsidRPr="009E555A" w14:paraId="1740D744" w14:textId="77777777" w:rsidTr="005639F1">
        <w:tc>
          <w:tcPr>
            <w:tcW w:w="3330" w:type="dxa"/>
          </w:tcPr>
          <w:p w14:paraId="670FD61A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990" w:type="dxa"/>
          </w:tcPr>
          <w:p w14:paraId="65958D9E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566CF00" w14:textId="560145FD" w:rsidR="00E63FD5" w:rsidRPr="00ED13C9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7032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5" w:type="dxa"/>
            <w:shd w:val="clear" w:color="auto" w:fill="auto"/>
          </w:tcPr>
          <w:p w14:paraId="441FFC5B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A21023B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  <w:tc>
          <w:tcPr>
            <w:tcW w:w="265" w:type="dxa"/>
            <w:shd w:val="clear" w:color="auto" w:fill="auto"/>
          </w:tcPr>
          <w:p w14:paraId="7F5F5CBC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8758732" w14:textId="33DE19D4" w:rsidR="00E63FD5" w:rsidRPr="009E555A" w:rsidRDefault="009D77C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65" w:type="dxa"/>
          </w:tcPr>
          <w:p w14:paraId="1FD0360C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B63CA2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8282F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282F">
              <w:rPr>
                <w:rFonts w:ascii="Angsana New" w:hAnsi="Angsana New" w:hint="cs"/>
                <w:sz w:val="30"/>
                <w:szCs w:val="30"/>
              </w:rPr>
              <w:t>767</w:t>
            </w:r>
          </w:p>
        </w:tc>
      </w:tr>
      <w:tr w:rsidR="00E63FD5" w:rsidRPr="009E555A" w14:paraId="6AE370DB" w14:textId="77777777" w:rsidTr="005639F1">
        <w:tc>
          <w:tcPr>
            <w:tcW w:w="3330" w:type="dxa"/>
          </w:tcPr>
          <w:p w14:paraId="2D8EF8F6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990" w:type="dxa"/>
          </w:tcPr>
          <w:p w14:paraId="60F1C41D" w14:textId="77777777" w:rsidR="00E63FD5" w:rsidRPr="00FC1DB1" w:rsidRDefault="00E63FD5" w:rsidP="00FC1DB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FD8911" w14:textId="30C3B2AF" w:rsidR="00E63FD5" w:rsidRPr="00ED13C9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118,192</w:t>
            </w:r>
          </w:p>
        </w:tc>
        <w:tc>
          <w:tcPr>
            <w:tcW w:w="265" w:type="dxa"/>
            <w:shd w:val="clear" w:color="auto" w:fill="auto"/>
          </w:tcPr>
          <w:p w14:paraId="5A8026AB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15851A1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118,402</w:t>
            </w:r>
          </w:p>
        </w:tc>
        <w:tc>
          <w:tcPr>
            <w:tcW w:w="265" w:type="dxa"/>
            <w:shd w:val="clear" w:color="auto" w:fill="auto"/>
          </w:tcPr>
          <w:p w14:paraId="3440495B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14B06EC" w14:textId="4FB1F158" w:rsidR="00E63FD5" w:rsidRPr="009E555A" w:rsidRDefault="009D77C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118,192</w:t>
            </w:r>
          </w:p>
        </w:tc>
        <w:tc>
          <w:tcPr>
            <w:tcW w:w="265" w:type="dxa"/>
          </w:tcPr>
          <w:p w14:paraId="56554910" w14:textId="77777777" w:rsidR="00E63FD5" w:rsidRPr="009E555A" w:rsidRDefault="00E63FD5" w:rsidP="00E63FD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0E0CB49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118,402</w:t>
            </w:r>
          </w:p>
        </w:tc>
      </w:tr>
      <w:tr w:rsidR="00D55C4C" w:rsidRPr="009E555A" w14:paraId="06DAAB9C" w14:textId="77777777" w:rsidTr="001928FE">
        <w:tc>
          <w:tcPr>
            <w:tcW w:w="3330" w:type="dxa"/>
          </w:tcPr>
          <w:p w14:paraId="6475AEE3" w14:textId="77777777" w:rsidR="00D55C4C" w:rsidRPr="009E555A" w:rsidRDefault="00D55C4C" w:rsidP="0019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11C320D2" w14:textId="77777777" w:rsidR="00D55C4C" w:rsidRPr="00FC1DB1" w:rsidRDefault="00D55C4C" w:rsidP="001928F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CED06A" w14:textId="77777777" w:rsidR="00D55C4C" w:rsidRPr="00ED13C9" w:rsidRDefault="00D55C4C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90,755</w:t>
            </w:r>
          </w:p>
        </w:tc>
        <w:tc>
          <w:tcPr>
            <w:tcW w:w="265" w:type="dxa"/>
            <w:shd w:val="clear" w:color="auto" w:fill="auto"/>
          </w:tcPr>
          <w:p w14:paraId="6A1E27DB" w14:textId="77777777" w:rsidR="00D55C4C" w:rsidRPr="009E555A" w:rsidRDefault="00D55C4C" w:rsidP="0019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1EBE2FD" w14:textId="77777777" w:rsidR="00D55C4C" w:rsidRPr="00D533B8" w:rsidRDefault="00D55C4C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76,447</w:t>
            </w:r>
          </w:p>
        </w:tc>
        <w:tc>
          <w:tcPr>
            <w:tcW w:w="265" w:type="dxa"/>
            <w:shd w:val="clear" w:color="auto" w:fill="auto"/>
          </w:tcPr>
          <w:p w14:paraId="716FC2FF" w14:textId="77777777" w:rsidR="00D55C4C" w:rsidRPr="009E555A" w:rsidRDefault="00D55C4C" w:rsidP="0019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798AE97" w14:textId="77777777" w:rsidR="00D55C4C" w:rsidRPr="009E555A" w:rsidRDefault="00D55C4C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81,799</w:t>
            </w:r>
          </w:p>
        </w:tc>
        <w:tc>
          <w:tcPr>
            <w:tcW w:w="265" w:type="dxa"/>
          </w:tcPr>
          <w:p w14:paraId="676EBDBB" w14:textId="77777777" w:rsidR="00D55C4C" w:rsidRPr="009E555A" w:rsidRDefault="00D55C4C" w:rsidP="001928F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E7197D6" w14:textId="77777777" w:rsidR="00D55C4C" w:rsidRPr="00D533B8" w:rsidRDefault="00D55C4C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76,083</w:t>
            </w:r>
          </w:p>
        </w:tc>
      </w:tr>
      <w:tr w:rsidR="00E63FD5" w:rsidRPr="009E555A" w14:paraId="5CED84FD" w14:textId="77777777" w:rsidTr="005639F1">
        <w:tc>
          <w:tcPr>
            <w:tcW w:w="3330" w:type="dxa"/>
          </w:tcPr>
          <w:p w14:paraId="326D6A62" w14:textId="77777777" w:rsidR="00E63FD5" w:rsidRPr="009E555A" w:rsidRDefault="00E63FD5" w:rsidP="00E63FD5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990" w:type="dxa"/>
          </w:tcPr>
          <w:p w14:paraId="2A970FF0" w14:textId="77777777" w:rsidR="00E63FD5" w:rsidRPr="00FC1DB1" w:rsidRDefault="00E63FD5" w:rsidP="00FC1DB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4B37F8" w14:textId="35ECC30E" w:rsidR="00E63FD5" w:rsidRPr="00ED13C9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76,744</w:t>
            </w:r>
          </w:p>
        </w:tc>
        <w:tc>
          <w:tcPr>
            <w:tcW w:w="265" w:type="dxa"/>
            <w:shd w:val="clear" w:color="auto" w:fill="auto"/>
          </w:tcPr>
          <w:p w14:paraId="60AEC709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C1688FA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53,378</w:t>
            </w:r>
          </w:p>
        </w:tc>
        <w:tc>
          <w:tcPr>
            <w:tcW w:w="265" w:type="dxa"/>
            <w:shd w:val="clear" w:color="auto" w:fill="auto"/>
          </w:tcPr>
          <w:p w14:paraId="7791A57A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9861E2D" w14:textId="129D2627" w:rsidR="00E63FD5" w:rsidRPr="009E555A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70,996</w:t>
            </w:r>
          </w:p>
        </w:tc>
        <w:tc>
          <w:tcPr>
            <w:tcW w:w="265" w:type="dxa"/>
          </w:tcPr>
          <w:p w14:paraId="19406AB5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74A6ABC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53,378</w:t>
            </w:r>
          </w:p>
        </w:tc>
      </w:tr>
      <w:tr w:rsidR="00E63FD5" w:rsidRPr="009E555A" w14:paraId="2267DD36" w14:textId="77777777" w:rsidTr="005639F1">
        <w:trPr>
          <w:trHeight w:val="70"/>
        </w:trPr>
        <w:tc>
          <w:tcPr>
            <w:tcW w:w="3330" w:type="dxa"/>
          </w:tcPr>
          <w:p w14:paraId="14641229" w14:textId="77777777" w:rsidR="00E63FD5" w:rsidRPr="009E555A" w:rsidRDefault="00E63FD5" w:rsidP="00E63FD5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</w:tcPr>
          <w:p w14:paraId="5E197CAB" w14:textId="77777777" w:rsidR="00E63FD5" w:rsidRPr="00FC1DB1" w:rsidRDefault="00E63FD5" w:rsidP="00FC1DB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D09ACB" w14:textId="77B87314" w:rsidR="00E63FD5" w:rsidRPr="00ED13C9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25,442</w:t>
            </w:r>
          </w:p>
        </w:tc>
        <w:tc>
          <w:tcPr>
            <w:tcW w:w="265" w:type="dxa"/>
            <w:shd w:val="clear" w:color="auto" w:fill="auto"/>
          </w:tcPr>
          <w:p w14:paraId="67CF1C16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F7556A1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8,468</w:t>
            </w:r>
          </w:p>
        </w:tc>
        <w:tc>
          <w:tcPr>
            <w:tcW w:w="265" w:type="dxa"/>
            <w:shd w:val="clear" w:color="auto" w:fill="auto"/>
          </w:tcPr>
          <w:p w14:paraId="238921C7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EE1871D" w14:textId="1F340B51" w:rsidR="00E63FD5" w:rsidRPr="009E555A" w:rsidRDefault="009D77C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22,236</w:t>
            </w:r>
          </w:p>
        </w:tc>
        <w:tc>
          <w:tcPr>
            <w:tcW w:w="265" w:type="dxa"/>
          </w:tcPr>
          <w:p w14:paraId="0D0949BE" w14:textId="77777777" w:rsidR="00E63FD5" w:rsidRPr="009E555A" w:rsidRDefault="00E63FD5" w:rsidP="00E63FD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85EA835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8,468</w:t>
            </w:r>
          </w:p>
        </w:tc>
      </w:tr>
      <w:tr w:rsidR="00E63FD5" w:rsidRPr="009E555A" w14:paraId="41B91D53" w14:textId="77777777" w:rsidTr="005639F1">
        <w:tc>
          <w:tcPr>
            <w:tcW w:w="3330" w:type="dxa"/>
          </w:tcPr>
          <w:p w14:paraId="059E1FEF" w14:textId="77777777" w:rsidR="00E63FD5" w:rsidRPr="009E555A" w:rsidRDefault="00E63FD5" w:rsidP="00E63FD5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1E3BD9F6" w14:textId="77777777" w:rsidR="00E63FD5" w:rsidRPr="00FC1DB1" w:rsidRDefault="00E63FD5" w:rsidP="00FC1DB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256670" w14:textId="793187C3" w:rsidR="00E63FD5" w:rsidRPr="00ED13C9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</w:t>
            </w:r>
            <w:r w:rsidR="007032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2AD7E01C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6BD4ABE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12,260</w:t>
            </w:r>
          </w:p>
        </w:tc>
        <w:tc>
          <w:tcPr>
            <w:tcW w:w="265" w:type="dxa"/>
            <w:shd w:val="clear" w:color="auto" w:fill="auto"/>
          </w:tcPr>
          <w:p w14:paraId="16E93A2F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C69EAC7" w14:textId="3D44C571" w:rsidR="00E63FD5" w:rsidRPr="009E555A" w:rsidRDefault="009D77C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8,217</w:t>
            </w:r>
          </w:p>
        </w:tc>
        <w:tc>
          <w:tcPr>
            <w:tcW w:w="265" w:type="dxa"/>
          </w:tcPr>
          <w:p w14:paraId="566095A1" w14:textId="77777777" w:rsidR="00E63FD5" w:rsidRPr="009E555A" w:rsidRDefault="00E63FD5" w:rsidP="00E63FD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592A50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10,087</w:t>
            </w:r>
          </w:p>
        </w:tc>
      </w:tr>
      <w:tr w:rsidR="00E63FD5" w:rsidRPr="009E555A" w14:paraId="6FCB38F7" w14:textId="77777777" w:rsidTr="005639F1">
        <w:tc>
          <w:tcPr>
            <w:tcW w:w="3330" w:type="dxa"/>
          </w:tcPr>
          <w:p w14:paraId="75A6BFF5" w14:textId="77777777" w:rsidR="00E63FD5" w:rsidRPr="009E555A" w:rsidRDefault="00E63FD5" w:rsidP="00E63FD5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91F0CCC" w14:textId="77777777" w:rsidR="00E63FD5" w:rsidRPr="00FC1DB1" w:rsidRDefault="00E63FD5" w:rsidP="00FC1DB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AC13" w14:textId="1096C44B" w:rsidR="00E63FD5" w:rsidRPr="00ED13C9" w:rsidRDefault="00934EF0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322,200</w:t>
            </w:r>
          </w:p>
        </w:tc>
        <w:tc>
          <w:tcPr>
            <w:tcW w:w="265" w:type="dxa"/>
            <w:shd w:val="clear" w:color="auto" w:fill="auto"/>
          </w:tcPr>
          <w:p w14:paraId="00E83710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51257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272,991</w:t>
            </w:r>
          </w:p>
        </w:tc>
        <w:tc>
          <w:tcPr>
            <w:tcW w:w="265" w:type="dxa"/>
            <w:shd w:val="clear" w:color="auto" w:fill="auto"/>
          </w:tcPr>
          <w:p w14:paraId="5CED6FEB" w14:textId="77777777" w:rsidR="00E63FD5" w:rsidRPr="009E555A" w:rsidRDefault="00E63FD5" w:rsidP="00E6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B6749" w14:textId="47B2421C" w:rsidR="00E63FD5" w:rsidRPr="009E555A" w:rsidRDefault="009D77C7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934EF0">
              <w:rPr>
                <w:rFonts w:ascii="Angsana New" w:hAnsi="Angsana New"/>
                <w:b/>
                <w:bCs/>
                <w:sz w:val="30"/>
                <w:szCs w:val="30"/>
              </w:rPr>
              <w:t>2,028</w:t>
            </w:r>
          </w:p>
        </w:tc>
        <w:tc>
          <w:tcPr>
            <w:tcW w:w="265" w:type="dxa"/>
          </w:tcPr>
          <w:p w14:paraId="30E617FD" w14:textId="77777777" w:rsidR="00E63FD5" w:rsidRPr="009E555A" w:rsidRDefault="00E63FD5" w:rsidP="00E63FD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30ECB" w14:textId="77777777" w:rsidR="00E63FD5" w:rsidRPr="00D533B8" w:rsidRDefault="00E63FD5" w:rsidP="00294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269,185</w:t>
            </w:r>
          </w:p>
        </w:tc>
      </w:tr>
    </w:tbl>
    <w:p w14:paraId="6096118E" w14:textId="77777777" w:rsidR="004E2B53" w:rsidRPr="004E2B53" w:rsidRDefault="004E2B53" w:rsidP="004E2B53">
      <w:pPr>
        <w:rPr>
          <w:sz w:val="22"/>
          <w:szCs w:val="22"/>
        </w:rPr>
      </w:pPr>
    </w:p>
    <w:p w14:paraId="625556E9" w14:textId="71643F20" w:rsidR="00147715" w:rsidRPr="009E507B" w:rsidRDefault="005B3B34" w:rsidP="004E2B53">
      <w:pPr>
        <w:pStyle w:val="Heading1"/>
        <w:numPr>
          <w:ilvl w:val="0"/>
          <w:numId w:val="27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E507B">
        <w:rPr>
          <w:rFonts w:ascii="Angsana New" w:hAnsi="Angsana New"/>
          <w:sz w:val="30"/>
          <w:szCs w:val="30"/>
          <w:u w:val="none"/>
          <w:cs/>
          <w:lang w:val="th-TH"/>
        </w:rPr>
        <w:t>ทุนเรือนหุ้น</w:t>
      </w:r>
    </w:p>
    <w:p w14:paraId="7EF41A28" w14:textId="77777777" w:rsidR="000C40DF" w:rsidRPr="004E2B53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  <w:highlight w:val="gree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14"/>
        <w:gridCol w:w="269"/>
        <w:gridCol w:w="1081"/>
        <w:gridCol w:w="267"/>
        <w:gridCol w:w="992"/>
        <w:gridCol w:w="267"/>
        <w:gridCol w:w="992"/>
        <w:gridCol w:w="267"/>
        <w:gridCol w:w="1079"/>
      </w:tblGrid>
      <w:tr w:rsidR="00FC1DB1" w:rsidRPr="009E555A" w14:paraId="697F7675" w14:textId="77777777" w:rsidTr="009E507B">
        <w:tc>
          <w:tcPr>
            <w:tcW w:w="1749" w:type="pct"/>
          </w:tcPr>
          <w:p w14:paraId="759C77D9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439" w:type="pct"/>
          </w:tcPr>
          <w:p w14:paraId="0EAEC1D6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5" w:type="pct"/>
          </w:tcPr>
          <w:p w14:paraId="614EE7E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</w:tcPr>
          <w:p w14:paraId="2B23C630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1676F28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tcBorders>
              <w:bottom w:val="single" w:sz="4" w:space="0" w:color="auto"/>
            </w:tcBorders>
          </w:tcPr>
          <w:p w14:paraId="6C43361A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C1DB1" w:rsidRPr="009E555A" w14:paraId="7FE3AA96" w14:textId="77777777" w:rsidTr="009E507B">
        <w:tc>
          <w:tcPr>
            <w:tcW w:w="1749" w:type="pct"/>
          </w:tcPr>
          <w:p w14:paraId="59F05FD0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75988B5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5" w:type="pct"/>
          </w:tcPr>
          <w:p w14:paraId="7825C40B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BDED28E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E407578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9E734F0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44" w:type="pct"/>
          </w:tcPr>
          <w:p w14:paraId="15E6CBCF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22577E6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2759923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4807A60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87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FC1DB1" w:rsidRPr="009E555A" w14:paraId="01FF481B" w14:textId="77777777" w:rsidTr="009E507B">
        <w:tc>
          <w:tcPr>
            <w:tcW w:w="1749" w:type="pct"/>
          </w:tcPr>
          <w:p w14:paraId="5C143B0B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F2A0D4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5" w:type="pct"/>
          </w:tcPr>
          <w:p w14:paraId="5B4B64E8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67" w:type="pct"/>
            <w:gridSpan w:val="7"/>
          </w:tcPr>
          <w:p w14:paraId="766B0081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FC1DB1" w:rsidRPr="009E555A" w14:paraId="774663DD" w14:textId="77777777" w:rsidTr="009E507B">
        <w:tc>
          <w:tcPr>
            <w:tcW w:w="1749" w:type="pct"/>
          </w:tcPr>
          <w:p w14:paraId="397DF55F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303B14E2" w14:textId="77777777" w:rsidR="00FC1DB1" w:rsidRPr="009E555A" w:rsidRDefault="00FC1DB1" w:rsidP="003B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59CE4A3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FC2671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5BA61A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900003F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1651B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348E737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DB02BF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052418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DB1" w:rsidRPr="009E555A" w14:paraId="209F173B" w14:textId="77777777" w:rsidTr="009E507B">
        <w:tc>
          <w:tcPr>
            <w:tcW w:w="1749" w:type="pct"/>
          </w:tcPr>
          <w:p w14:paraId="62720980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4BE359C7" w14:textId="77777777" w:rsidR="00FC1DB1" w:rsidRPr="009E555A" w:rsidRDefault="00FC1DB1" w:rsidP="003B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BF7FECF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F72B0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3AB808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3B2FAD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4E3EE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8D02F96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BE5727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22157B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DB1" w:rsidRPr="009E555A" w14:paraId="4582C242" w14:textId="77777777" w:rsidTr="009E507B">
        <w:tc>
          <w:tcPr>
            <w:tcW w:w="1749" w:type="pct"/>
          </w:tcPr>
          <w:p w14:paraId="124AFC8A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9" w:type="pct"/>
          </w:tcPr>
          <w:p w14:paraId="61C70642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B4800CC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4535E64" w14:textId="2A376F11" w:rsidR="00FC1DB1" w:rsidRPr="009E555A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308,438</w:t>
            </w:r>
          </w:p>
        </w:tc>
        <w:tc>
          <w:tcPr>
            <w:tcW w:w="144" w:type="pct"/>
          </w:tcPr>
          <w:p w14:paraId="0D58D25C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38AD775" w14:textId="23878D21" w:rsidR="00FC1DB1" w:rsidRPr="00294629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308,438</w:t>
            </w:r>
          </w:p>
        </w:tc>
        <w:tc>
          <w:tcPr>
            <w:tcW w:w="144" w:type="pct"/>
          </w:tcPr>
          <w:p w14:paraId="20787AA6" w14:textId="77777777" w:rsidR="00FC1DB1" w:rsidRPr="00294629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4905EF4C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304,620</w:t>
            </w:r>
          </w:p>
        </w:tc>
        <w:tc>
          <w:tcPr>
            <w:tcW w:w="144" w:type="pct"/>
          </w:tcPr>
          <w:p w14:paraId="03BA0AE8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3412706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304,620</w:t>
            </w:r>
          </w:p>
        </w:tc>
      </w:tr>
      <w:tr w:rsidR="00FC1DB1" w:rsidRPr="009E555A" w14:paraId="24CD0D7B" w14:textId="77777777" w:rsidTr="009E507B">
        <w:tc>
          <w:tcPr>
            <w:tcW w:w="1749" w:type="pct"/>
          </w:tcPr>
          <w:p w14:paraId="446336D7" w14:textId="77777777" w:rsidR="00FC1DB1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439" w:type="pct"/>
          </w:tcPr>
          <w:p w14:paraId="2D3BC048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84C4C64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21B880C" w14:textId="223DDFF7" w:rsidR="00FC1DB1" w:rsidRPr="009E555A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3F0789" w14:textId="77777777" w:rsidR="00FC1DB1" w:rsidRPr="009E555A" w:rsidRDefault="00FC1DB1" w:rsidP="0001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10B7B5" w14:textId="52A89545" w:rsidR="00FC1DB1" w:rsidRPr="00294629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6489A6" w14:textId="77777777" w:rsidR="00FC1DB1" w:rsidRPr="00294629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01788D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(252)</w:t>
            </w:r>
          </w:p>
        </w:tc>
        <w:tc>
          <w:tcPr>
            <w:tcW w:w="144" w:type="pct"/>
          </w:tcPr>
          <w:p w14:paraId="217A8B7F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464B8B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(252)</w:t>
            </w:r>
          </w:p>
        </w:tc>
      </w:tr>
      <w:tr w:rsidR="00FC1DB1" w:rsidRPr="009E555A" w14:paraId="20F9A7E4" w14:textId="77777777" w:rsidTr="009E507B">
        <w:tc>
          <w:tcPr>
            <w:tcW w:w="1749" w:type="pct"/>
          </w:tcPr>
          <w:p w14:paraId="698AF66E" w14:textId="77777777" w:rsidR="00FC1DB1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39" w:type="pct"/>
          </w:tcPr>
          <w:p w14:paraId="131CD67F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545D7544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0689536" w14:textId="3AC5D5D1" w:rsidR="00FC1DB1" w:rsidRPr="009E555A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30F47C" w14:textId="77777777" w:rsidR="00FC1DB1" w:rsidRPr="009E555A" w:rsidRDefault="00FC1DB1" w:rsidP="00015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C2017E8" w14:textId="28734E3C" w:rsidR="00FC1DB1" w:rsidRPr="00294629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41F779" w14:textId="77777777" w:rsidR="00FC1DB1" w:rsidRPr="00294629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BBFAEC8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4,070</w:t>
            </w:r>
          </w:p>
        </w:tc>
        <w:tc>
          <w:tcPr>
            <w:tcW w:w="144" w:type="pct"/>
          </w:tcPr>
          <w:p w14:paraId="43A0EF9F" w14:textId="77777777" w:rsidR="00FC1DB1" w:rsidRPr="00294629" w:rsidRDefault="00FC1DB1" w:rsidP="003B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156CBF" w14:textId="77777777" w:rsidR="00FC1DB1" w:rsidRPr="00294629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629">
              <w:rPr>
                <w:rFonts w:ascii="Angsana New" w:hAnsi="Angsana New" w:hint="cs"/>
                <w:sz w:val="30"/>
                <w:szCs w:val="30"/>
              </w:rPr>
              <w:t>4,070</w:t>
            </w:r>
          </w:p>
        </w:tc>
      </w:tr>
      <w:tr w:rsidR="00FC1DB1" w:rsidRPr="009E555A" w14:paraId="3CF6A843" w14:textId="77777777" w:rsidTr="009E507B">
        <w:tc>
          <w:tcPr>
            <w:tcW w:w="1749" w:type="pct"/>
          </w:tcPr>
          <w:p w14:paraId="24AA9AC4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439" w:type="pct"/>
          </w:tcPr>
          <w:p w14:paraId="400008E0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6151A4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C85D95F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F0CE5A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2293F6B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72B4DA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7290E5E2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BD01560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8D0CA88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1DB1" w:rsidRPr="009E555A" w14:paraId="75FFBC17" w14:textId="77777777" w:rsidTr="009E507B">
        <w:trPr>
          <w:trHeight w:val="173"/>
        </w:trPr>
        <w:tc>
          <w:tcPr>
            <w:tcW w:w="1749" w:type="pct"/>
          </w:tcPr>
          <w:p w14:paraId="5DA1D88C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9" w:type="pct"/>
          </w:tcPr>
          <w:p w14:paraId="24FD5445" w14:textId="77777777" w:rsidR="00FC1DB1" w:rsidRPr="004F1504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50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59693A4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CAAB360" w14:textId="78B6AA5D" w:rsidR="00FC1DB1" w:rsidRPr="009E555A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4" w:type="pct"/>
          </w:tcPr>
          <w:p w14:paraId="5BB03793" w14:textId="77777777" w:rsidR="00FC1DB1" w:rsidRPr="009E555A" w:rsidRDefault="00FC1DB1" w:rsidP="003B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250EA1B" w14:textId="39882907" w:rsidR="00FC1DB1" w:rsidRPr="009E555A" w:rsidRDefault="00015CFC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4" w:type="pct"/>
          </w:tcPr>
          <w:p w14:paraId="4531D045" w14:textId="77777777" w:rsidR="00FC1DB1" w:rsidRPr="009E555A" w:rsidRDefault="00FC1DB1" w:rsidP="003B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230FC554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  <w:tc>
          <w:tcPr>
            <w:tcW w:w="144" w:type="pct"/>
          </w:tcPr>
          <w:p w14:paraId="2F11EE53" w14:textId="77777777" w:rsidR="00FC1DB1" w:rsidRPr="009E555A" w:rsidRDefault="00FC1DB1" w:rsidP="003B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5DF0B294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308,438</w:t>
            </w:r>
          </w:p>
        </w:tc>
      </w:tr>
      <w:tr w:rsidR="00FC1DB1" w:rsidRPr="004E2B53" w14:paraId="2FD0ADDA" w14:textId="77777777" w:rsidTr="009E507B">
        <w:tc>
          <w:tcPr>
            <w:tcW w:w="1749" w:type="pct"/>
          </w:tcPr>
          <w:p w14:paraId="6EDFC6DF" w14:textId="77777777" w:rsidR="00FC1DB1" w:rsidRPr="004E2B53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9" w:type="pct"/>
          </w:tcPr>
          <w:p w14:paraId="19DD576B" w14:textId="77777777" w:rsidR="00FC1DB1" w:rsidRPr="004E2B53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14:paraId="5B6F67D4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5BEF268D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00A6D6B4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</w:tcPr>
          <w:p w14:paraId="1B8764F3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3438828A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</w:tcPr>
          <w:p w14:paraId="76F4B951" w14:textId="77777777" w:rsidR="00FC1DB1" w:rsidRPr="004E2B53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25763E11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2" w:type="pct"/>
          </w:tcPr>
          <w:p w14:paraId="4437E81E" w14:textId="77777777" w:rsidR="00FC1DB1" w:rsidRPr="004E2B53" w:rsidRDefault="00FC1DB1" w:rsidP="00FC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C1DB1" w:rsidRPr="009E555A" w14:paraId="67677C22" w14:textId="77777777" w:rsidTr="009E507B">
        <w:tc>
          <w:tcPr>
            <w:tcW w:w="1749" w:type="pct"/>
          </w:tcPr>
          <w:p w14:paraId="73AA4DB2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แล้ว</w:t>
            </w:r>
          </w:p>
        </w:tc>
        <w:tc>
          <w:tcPr>
            <w:tcW w:w="439" w:type="pct"/>
          </w:tcPr>
          <w:p w14:paraId="6773AD22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C5DAC6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066CD9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2E94C9C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B2CA5BC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DEE575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741569E8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48CD028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91A7781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1DB1" w:rsidRPr="009E555A" w14:paraId="22547AE6" w14:textId="77777777" w:rsidTr="009E507B">
        <w:tc>
          <w:tcPr>
            <w:tcW w:w="1749" w:type="pct"/>
          </w:tcPr>
          <w:p w14:paraId="08121041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3806304E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77FDFF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657FB6C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54BA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B4340D1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1A904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2C1CF10B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D580E4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627DCF4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1DB1" w:rsidRPr="009E555A" w14:paraId="62D6A452" w14:textId="77777777" w:rsidTr="009E507B">
        <w:tc>
          <w:tcPr>
            <w:tcW w:w="1749" w:type="pct"/>
          </w:tcPr>
          <w:p w14:paraId="1DFB7F81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9" w:type="pct"/>
          </w:tcPr>
          <w:p w14:paraId="5457494F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3A4468C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334373" w14:textId="0CB15F99" w:rsidR="00FC1DB1" w:rsidRPr="009E555A" w:rsidRDefault="007175EB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144" w:type="pct"/>
            <w:shd w:val="clear" w:color="auto" w:fill="auto"/>
          </w:tcPr>
          <w:p w14:paraId="09AF5D69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79F3553" w14:textId="76E41E27" w:rsidR="00FC1DB1" w:rsidRPr="009E555A" w:rsidRDefault="007175EB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144" w:type="pct"/>
          </w:tcPr>
          <w:p w14:paraId="21CD8320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42C3186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  <w:tc>
          <w:tcPr>
            <w:tcW w:w="144" w:type="pct"/>
          </w:tcPr>
          <w:p w14:paraId="0E74C5CA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D47D46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</w:tr>
      <w:tr w:rsidR="00FC1DB1" w:rsidRPr="009E555A" w14:paraId="2214314B" w14:textId="77777777" w:rsidTr="009E507B">
        <w:tc>
          <w:tcPr>
            <w:tcW w:w="1749" w:type="pct"/>
          </w:tcPr>
          <w:p w14:paraId="5F6AB8FA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หุ้นทุนออกให้ตามสิทธิ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D9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1</w:t>
            </w:r>
            <w:r w:rsidR="005639F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39" w:type="pct"/>
          </w:tcPr>
          <w:p w14:paraId="1C472AD6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71430950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3C93D65" w14:textId="605C6A3E" w:rsidR="00FC1DB1" w:rsidRPr="009E555A" w:rsidRDefault="007175EB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" w:type="pct"/>
            <w:shd w:val="clear" w:color="auto" w:fill="auto"/>
          </w:tcPr>
          <w:p w14:paraId="4A4524EE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9A6A51D" w14:textId="36CA52E0" w:rsidR="00FC1DB1" w:rsidRPr="009E555A" w:rsidRDefault="007175EB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" w:type="pct"/>
            <w:shd w:val="clear" w:color="auto" w:fill="auto"/>
          </w:tcPr>
          <w:p w14:paraId="69191D87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EB5A3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144" w:type="pct"/>
            <w:shd w:val="clear" w:color="auto" w:fill="auto"/>
          </w:tcPr>
          <w:p w14:paraId="14DAEFC8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E2D7CA9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FC1DB1" w:rsidRPr="009E555A" w14:paraId="7793077F" w14:textId="77777777" w:rsidTr="009E507B">
        <w:tc>
          <w:tcPr>
            <w:tcW w:w="1749" w:type="pct"/>
          </w:tcPr>
          <w:p w14:paraId="7BB3D22D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3C92F093" w14:textId="77777777" w:rsidR="00FC1DB1" w:rsidRPr="009E555A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24045A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CC7DF71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AD3B78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0733DEAE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F274A0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F711FE6" w14:textId="77777777" w:rsidR="00FC1DB1" w:rsidRPr="009E555A" w:rsidRDefault="00FC1DB1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E1AB7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97C1089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DB1" w:rsidRPr="009E555A" w14:paraId="4964CE98" w14:textId="77777777" w:rsidTr="009E507B">
        <w:tc>
          <w:tcPr>
            <w:tcW w:w="1749" w:type="pct"/>
          </w:tcPr>
          <w:p w14:paraId="5E938806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9" w:type="pct"/>
          </w:tcPr>
          <w:p w14:paraId="5CD635CE" w14:textId="77777777" w:rsidR="00FC1DB1" w:rsidRPr="004F1504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50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0DB01B2" w14:textId="77777777" w:rsidR="00FC1DB1" w:rsidRPr="009E555A" w:rsidRDefault="00FC1DB1" w:rsidP="003B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CDCC5AF" w14:textId="7D83A845" w:rsidR="00FC1DB1" w:rsidRPr="009E507B" w:rsidRDefault="007175EB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</w:rPr>
              <w:t>304,378</w:t>
            </w:r>
          </w:p>
        </w:tc>
        <w:tc>
          <w:tcPr>
            <w:tcW w:w="144" w:type="pct"/>
            <w:shd w:val="clear" w:color="auto" w:fill="auto"/>
          </w:tcPr>
          <w:p w14:paraId="0C989103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</w:tcPr>
          <w:p w14:paraId="53FFC9AD" w14:textId="462BA5A6" w:rsidR="00FC1DB1" w:rsidRPr="009E507B" w:rsidRDefault="007175EB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</w:rPr>
              <w:t>304,378</w:t>
            </w:r>
          </w:p>
        </w:tc>
        <w:tc>
          <w:tcPr>
            <w:tcW w:w="144" w:type="pct"/>
          </w:tcPr>
          <w:p w14:paraId="16E8C46C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AC41D27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</w:rPr>
              <w:t>304,368</w:t>
            </w:r>
          </w:p>
        </w:tc>
        <w:tc>
          <w:tcPr>
            <w:tcW w:w="144" w:type="pct"/>
          </w:tcPr>
          <w:p w14:paraId="509F4AAB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A00525F" w14:textId="77777777" w:rsidR="00FC1DB1" w:rsidRPr="009E507B" w:rsidRDefault="00FC1DB1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</w:rPr>
              <w:t>304,368</w:t>
            </w:r>
          </w:p>
        </w:tc>
      </w:tr>
    </w:tbl>
    <w:p w14:paraId="7DA11D73" w14:textId="77777777" w:rsidR="00147715" w:rsidRDefault="005639F1" w:rsidP="005639F1">
      <w:pPr>
        <w:pStyle w:val="Heading1"/>
        <w:tabs>
          <w:tab w:val="left" w:pos="540"/>
        </w:tabs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13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32D00" w:rsidRPr="003B3D0D">
        <w:rPr>
          <w:rFonts w:ascii="Angsana New" w:hAnsi="Angsana New"/>
          <w:sz w:val="30"/>
          <w:szCs w:val="30"/>
          <w:u w:val="none"/>
          <w:cs/>
          <w:lang w:val="th-TH"/>
        </w:rPr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5639F1" w:rsidRDefault="005639F1" w:rsidP="005639F1">
      <w:pPr>
        <w:rPr>
          <w:sz w:val="30"/>
          <w:szCs w:val="30"/>
        </w:rPr>
      </w:pPr>
    </w:p>
    <w:p w14:paraId="274C4BCD" w14:textId="782C5B29" w:rsidR="00361F12" w:rsidRDefault="00932D00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2AEA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8B29F3" w:rsidRPr="00412AEA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12AEA" w:rsidRPr="00412AEA">
        <w:rPr>
          <w:rFonts w:asciiTheme="majorBidi" w:hAnsiTheme="majorBidi" w:cstheme="majorBidi"/>
          <w:sz w:val="30"/>
          <w:szCs w:val="30"/>
          <w:cs/>
        </w:rPr>
        <w:t>เ</w:t>
      </w:r>
      <w:r w:rsidR="00521E91" w:rsidRPr="00412AEA">
        <w:rPr>
          <w:rFonts w:asciiTheme="majorBidi" w:hAnsiTheme="majorBidi" w:cstheme="majorBidi"/>
          <w:sz w:val="30"/>
          <w:szCs w:val="30"/>
          <w:cs/>
        </w:rPr>
        <w:t>ก</w:t>
      </w:r>
      <w:r w:rsidR="00412AEA" w:rsidRPr="00412AEA">
        <w:rPr>
          <w:rFonts w:asciiTheme="majorBidi" w:hAnsiTheme="majorBidi" w:cstheme="majorBidi"/>
          <w:sz w:val="30"/>
          <w:szCs w:val="30"/>
          <w:cs/>
        </w:rPr>
        <w:t>้า</w:t>
      </w:r>
      <w:r w:rsidR="00447F80" w:rsidRPr="00412AE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21E91" w:rsidRPr="00412AEA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412AEA" w:rsidRPr="00412AEA">
        <w:rPr>
          <w:rFonts w:asciiTheme="majorBidi" w:hAnsiTheme="majorBidi" w:cstheme="majorBidi"/>
          <w:sz w:val="30"/>
          <w:szCs w:val="30"/>
          <w:cs/>
        </w:rPr>
        <w:t>กันยา</w:t>
      </w:r>
      <w:r w:rsidR="00521E91" w:rsidRPr="00412AEA">
        <w:rPr>
          <w:rFonts w:asciiTheme="majorBidi" w:hAnsiTheme="majorBidi" w:cstheme="majorBidi"/>
          <w:sz w:val="30"/>
          <w:szCs w:val="30"/>
          <w:cs/>
        </w:rPr>
        <w:t>ยน</w:t>
      </w:r>
      <w:r w:rsidR="00447F80" w:rsidRPr="00412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7F80" w:rsidRPr="00412AEA">
        <w:rPr>
          <w:rFonts w:asciiTheme="majorBidi" w:hAnsiTheme="majorBidi" w:cstheme="majorBidi"/>
          <w:sz w:val="30"/>
          <w:szCs w:val="30"/>
        </w:rPr>
        <w:t>256</w:t>
      </w:r>
      <w:r w:rsidR="00776B99" w:rsidRPr="00412AEA">
        <w:rPr>
          <w:rFonts w:asciiTheme="majorBidi" w:hAnsiTheme="majorBidi" w:cstheme="majorBidi"/>
          <w:sz w:val="30"/>
          <w:szCs w:val="30"/>
        </w:rPr>
        <w:t>2</w:t>
      </w:r>
      <w:r w:rsidR="00447F80" w:rsidRPr="00412AEA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447F80" w:rsidRPr="00412AEA">
        <w:rPr>
          <w:rFonts w:asciiTheme="majorBidi" w:hAnsiTheme="majorBidi" w:cstheme="majorBidi"/>
          <w:sz w:val="30"/>
          <w:szCs w:val="30"/>
        </w:rPr>
        <w:t xml:space="preserve"> </w:t>
      </w:r>
      <w:r w:rsidR="00D76306">
        <w:rPr>
          <w:rFonts w:asciiTheme="majorBidi" w:hAnsiTheme="majorBidi" w:cstheme="majorBidi"/>
          <w:sz w:val="30"/>
          <w:szCs w:val="30"/>
        </w:rPr>
        <w:t>8.92</w:t>
      </w:r>
      <w:r w:rsidR="00297624" w:rsidRPr="00412AEA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412AEA">
        <w:rPr>
          <w:rFonts w:asciiTheme="majorBidi" w:hAnsiTheme="majorBidi" w:cstheme="majorBidi"/>
          <w:sz w:val="30"/>
          <w:szCs w:val="30"/>
          <w:cs/>
        </w:rPr>
        <w:t>ล้าน</w:t>
      </w:r>
      <w:r w:rsidR="00447F80" w:rsidRPr="00412AEA">
        <w:rPr>
          <w:rFonts w:asciiTheme="majorBidi" w:hAnsiTheme="majorBidi" w:cstheme="majorBidi"/>
          <w:sz w:val="30"/>
          <w:szCs w:val="30"/>
          <w:cs/>
        </w:rPr>
        <w:t>บาท</w:t>
      </w:r>
      <w:r w:rsidR="00447F80" w:rsidRPr="00412AEA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412AEA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3945A5" w:rsidRPr="00412AE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76B99" w:rsidRPr="00412AE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47F80" w:rsidRPr="00412AE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47F80" w:rsidRPr="00412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39F1">
        <w:rPr>
          <w:rFonts w:asciiTheme="majorBidi" w:hAnsiTheme="majorBidi" w:cstheme="majorBidi"/>
          <w:i/>
          <w:iCs/>
          <w:sz w:val="30"/>
          <w:szCs w:val="30"/>
        </w:rPr>
        <w:t>10.37</w:t>
      </w:r>
      <w:r w:rsidR="00447F80" w:rsidRPr="00412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412A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21E91" w:rsidRPr="00412AEA">
        <w:rPr>
          <w:rFonts w:asciiTheme="majorBidi" w:hAnsiTheme="majorBidi" w:cstheme="majorBidi"/>
          <w:sz w:val="30"/>
          <w:szCs w:val="30"/>
          <w:cs/>
        </w:rPr>
        <w:t xml:space="preserve">และสำหรับงวดสามเดือนสิ้นสุดวันที่ 30 </w:t>
      </w:r>
      <w:r w:rsidR="00412AEA" w:rsidRPr="00412AEA">
        <w:rPr>
          <w:rFonts w:asciiTheme="majorBidi" w:hAnsiTheme="majorBidi" w:cstheme="majorBidi"/>
          <w:sz w:val="30"/>
          <w:szCs w:val="30"/>
          <w:cs/>
        </w:rPr>
        <w:t>กันยา</w:t>
      </w:r>
      <w:r w:rsidR="00521E91" w:rsidRPr="00412AEA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521E91" w:rsidRPr="00D76306">
        <w:rPr>
          <w:rFonts w:asciiTheme="majorBidi" w:hAnsiTheme="majorBidi" w:cstheme="majorBidi"/>
          <w:sz w:val="30"/>
          <w:szCs w:val="30"/>
        </w:rPr>
        <w:t>2562</w:t>
      </w:r>
      <w:r w:rsidR="00521E91" w:rsidRPr="00D76306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521E91" w:rsidRPr="00D76306">
        <w:rPr>
          <w:rFonts w:asciiTheme="majorBidi" w:hAnsiTheme="majorBidi" w:cstheme="majorBidi"/>
          <w:sz w:val="30"/>
          <w:szCs w:val="30"/>
        </w:rPr>
        <w:t xml:space="preserve"> </w:t>
      </w:r>
      <w:r w:rsidR="00D76306" w:rsidRPr="00D76306">
        <w:rPr>
          <w:rFonts w:asciiTheme="majorBidi" w:hAnsiTheme="majorBidi" w:cstheme="majorBidi"/>
          <w:sz w:val="30"/>
          <w:szCs w:val="30"/>
        </w:rPr>
        <w:t>3.0</w:t>
      </w:r>
      <w:r w:rsidR="00D55C4C">
        <w:rPr>
          <w:rFonts w:asciiTheme="majorBidi" w:hAnsiTheme="majorBidi" w:cstheme="majorBidi"/>
          <w:sz w:val="30"/>
          <w:szCs w:val="30"/>
        </w:rPr>
        <w:t>0</w:t>
      </w:r>
      <w:r w:rsidR="00521E91" w:rsidRPr="00D76306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D76306">
        <w:rPr>
          <w:rFonts w:asciiTheme="majorBidi" w:hAnsiTheme="majorBidi" w:cstheme="majorBidi"/>
          <w:sz w:val="30"/>
          <w:szCs w:val="30"/>
          <w:cs/>
        </w:rPr>
        <w:t>ล้าน</w:t>
      </w:r>
      <w:r w:rsidR="00521E91" w:rsidRPr="00D76306">
        <w:rPr>
          <w:rFonts w:asciiTheme="majorBidi" w:hAnsiTheme="majorBidi" w:cstheme="majorBidi"/>
          <w:sz w:val="30"/>
          <w:szCs w:val="30"/>
          <w:cs/>
        </w:rPr>
        <w:t>บาท</w:t>
      </w:r>
      <w:r w:rsidR="00521E91" w:rsidRPr="00412AEA">
        <w:rPr>
          <w:rFonts w:asciiTheme="majorBidi" w:hAnsiTheme="majorBidi" w:cstheme="majorBidi"/>
          <w:sz w:val="30"/>
          <w:szCs w:val="30"/>
        </w:rPr>
        <w:t xml:space="preserve"> </w:t>
      </w:r>
      <w:r w:rsidR="00521E91" w:rsidRPr="00412AEA">
        <w:rPr>
          <w:rFonts w:asciiTheme="majorBidi" w:hAnsiTheme="majorBidi" w:cstheme="majorBidi"/>
          <w:i/>
          <w:iCs/>
          <w:sz w:val="30"/>
          <w:szCs w:val="30"/>
        </w:rPr>
        <w:t>(2561:</w:t>
      </w:r>
      <w:r w:rsidR="00521E91" w:rsidRPr="00412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39F1">
        <w:rPr>
          <w:rFonts w:asciiTheme="majorBidi" w:hAnsiTheme="majorBidi" w:cstheme="majorBidi"/>
          <w:i/>
          <w:iCs/>
          <w:sz w:val="30"/>
          <w:szCs w:val="30"/>
        </w:rPr>
        <w:t>3.7</w:t>
      </w:r>
      <w:r w:rsidR="00D55C4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21E91" w:rsidRPr="00412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8B22748" w14:textId="4599EADE" w:rsidR="004E2B53" w:rsidRDefault="004E2B53" w:rsidP="0052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3B9438" w14:textId="77777777" w:rsidR="00265413" w:rsidRPr="00412AEA" w:rsidRDefault="00265413" w:rsidP="0026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 w:rsidR="00435560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ก</w:t>
      </w:r>
      <w:r w:rsidR="00435560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412AEA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35560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ยน</w:t>
      </w:r>
      <w:r w:rsidRPr="00412AE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ของใบสำคัญแสดงสิทธิ</w:t>
      </w:r>
      <w:r w:rsidRPr="00412AE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12AEA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1B1E650" w14:textId="77777777" w:rsidR="00265413" w:rsidRPr="00412AEA" w:rsidRDefault="00265413" w:rsidP="0026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435560" w:rsidRPr="005742E3" w14:paraId="76347329" w14:textId="77777777" w:rsidTr="005639F1">
        <w:tc>
          <w:tcPr>
            <w:tcW w:w="3688" w:type="dxa"/>
          </w:tcPr>
          <w:p w14:paraId="70DD46DA" w14:textId="77777777" w:rsidR="00435560" w:rsidRPr="005742E3" w:rsidRDefault="0043556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73F41772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435560" w:rsidRPr="005742E3" w14:paraId="1F8249AC" w14:textId="77777777" w:rsidTr="005639F1">
        <w:tc>
          <w:tcPr>
            <w:tcW w:w="3688" w:type="dxa"/>
            <w:hideMark/>
          </w:tcPr>
          <w:p w14:paraId="5532EABF" w14:textId="77777777" w:rsidR="00435560" w:rsidRPr="005742E3" w:rsidRDefault="0043556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เก้า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6F18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2593" w:type="dxa"/>
            <w:gridSpan w:val="3"/>
          </w:tcPr>
          <w:p w14:paraId="1D648F29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5D4CF58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40232654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435560" w:rsidRPr="005742E3" w14:paraId="049E5DC7" w14:textId="77777777" w:rsidTr="005639F1">
        <w:tc>
          <w:tcPr>
            <w:tcW w:w="3688" w:type="dxa"/>
          </w:tcPr>
          <w:p w14:paraId="64510733" w14:textId="77777777" w:rsidR="00435560" w:rsidRPr="005742E3" w:rsidRDefault="0043556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138E26D1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4F73D9FF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2A7EDCB6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E5FA1F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B96675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279C5F43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34FF4F21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418B6AE6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1C90BF17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77FF9E68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6CFFCF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435560" w:rsidRPr="005742E3" w14:paraId="19192D76" w14:textId="77777777" w:rsidTr="005639F1">
        <w:tc>
          <w:tcPr>
            <w:tcW w:w="3688" w:type="dxa"/>
          </w:tcPr>
          <w:p w14:paraId="4A8049E6" w14:textId="77777777" w:rsidR="00435560" w:rsidRPr="005742E3" w:rsidRDefault="0043556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369FD5A5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2CD3F3A8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5A375044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170F318C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3CEC9077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5A6EFF71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hideMark/>
          </w:tcPr>
          <w:p w14:paraId="6F4A8690" w14:textId="77777777" w:rsidR="00435560" w:rsidRPr="005742E3" w:rsidRDefault="00435560" w:rsidP="002D0C5C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435560" w:rsidRPr="005742E3" w14:paraId="5F8A59A5" w14:textId="77777777" w:rsidTr="005639F1">
        <w:tc>
          <w:tcPr>
            <w:tcW w:w="3688" w:type="dxa"/>
            <w:hideMark/>
          </w:tcPr>
          <w:p w14:paraId="75F1D81D" w14:textId="77777777" w:rsidR="00435560" w:rsidRPr="005742E3" w:rsidRDefault="00435560" w:rsidP="0043556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5742E3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6F18F0">
              <w:rPr>
                <w:rFonts w:ascii="Angsana New" w:hAnsi="Angsana New" w:cs="Angsana New"/>
                <w:lang w:val="en-US"/>
              </w:rPr>
              <w:t>1</w:t>
            </w:r>
            <w:r w:rsidRPr="005742E3">
              <w:rPr>
                <w:rFonts w:ascii="Angsana New" w:hAnsi="Angsana New" w:cs="Angsana New"/>
                <w:lang w:val="en-US"/>
              </w:rPr>
              <w:t xml:space="preserve"> </w:t>
            </w:r>
            <w:r w:rsidRPr="005742E3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59FCBEFA" w14:textId="1314BEFF" w:rsidR="00435560" w:rsidRPr="005742E3" w:rsidRDefault="00002775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7.72</w:t>
            </w:r>
          </w:p>
        </w:tc>
        <w:tc>
          <w:tcPr>
            <w:tcW w:w="236" w:type="dxa"/>
            <w:shd w:val="clear" w:color="auto" w:fill="auto"/>
          </w:tcPr>
          <w:p w14:paraId="50377322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48B1EB" w14:textId="5C859F2E" w:rsidR="00435560" w:rsidRPr="005742E3" w:rsidRDefault="00002775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6" w:type="dxa"/>
            <w:shd w:val="clear" w:color="auto" w:fill="auto"/>
          </w:tcPr>
          <w:p w14:paraId="51DE8B04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880206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1.82</w:t>
            </w:r>
          </w:p>
        </w:tc>
        <w:tc>
          <w:tcPr>
            <w:tcW w:w="236" w:type="dxa"/>
            <w:shd w:val="clear" w:color="auto" w:fill="auto"/>
          </w:tcPr>
          <w:p w14:paraId="39C29DC3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A2B05CC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435560" w14:paraId="2F101502" w14:textId="77777777" w:rsidTr="005639F1">
        <w:tc>
          <w:tcPr>
            <w:tcW w:w="3688" w:type="dxa"/>
          </w:tcPr>
          <w:p w14:paraId="599DF691" w14:textId="77777777" w:rsidR="00435560" w:rsidRPr="005742E3" w:rsidRDefault="00435560" w:rsidP="0043556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สิทธิเลือกที่ออกเพิ่ม</w:t>
            </w:r>
          </w:p>
        </w:tc>
        <w:tc>
          <w:tcPr>
            <w:tcW w:w="1187" w:type="dxa"/>
            <w:shd w:val="clear" w:color="auto" w:fill="auto"/>
          </w:tcPr>
          <w:p w14:paraId="1C08FA89" w14:textId="1DEFF50F" w:rsidR="00435560" w:rsidRDefault="00002775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015CA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D0ACD2" w14:textId="0D389615" w:rsidR="00435560" w:rsidRDefault="00002775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29DE0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F6CF2" w14:textId="77777777" w:rsidR="00435560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7.72</w:t>
            </w:r>
          </w:p>
        </w:tc>
        <w:tc>
          <w:tcPr>
            <w:tcW w:w="236" w:type="dxa"/>
            <w:shd w:val="clear" w:color="auto" w:fill="auto"/>
          </w:tcPr>
          <w:p w14:paraId="00336033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DFE47AA" w14:textId="77777777" w:rsidR="00435560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435560" w:rsidRPr="005742E3" w14:paraId="674139B6" w14:textId="77777777" w:rsidTr="005639F1">
        <w:tc>
          <w:tcPr>
            <w:tcW w:w="3688" w:type="dxa"/>
            <w:hideMark/>
          </w:tcPr>
          <w:p w14:paraId="1702C432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</w:rPr>
              <w:t>สิทธิเลือกที่ใช้สิทธิ</w:t>
            </w:r>
          </w:p>
        </w:tc>
        <w:tc>
          <w:tcPr>
            <w:tcW w:w="1187" w:type="dxa"/>
            <w:shd w:val="clear" w:color="auto" w:fill="auto"/>
          </w:tcPr>
          <w:p w14:paraId="602D7D2A" w14:textId="1A6A87BB" w:rsidR="00435560" w:rsidRPr="005742E3" w:rsidRDefault="00002775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6.90</w:t>
            </w:r>
          </w:p>
        </w:tc>
        <w:tc>
          <w:tcPr>
            <w:tcW w:w="236" w:type="dxa"/>
            <w:shd w:val="clear" w:color="auto" w:fill="auto"/>
          </w:tcPr>
          <w:p w14:paraId="4C27ADA4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3D504F" w14:textId="6FDC50EA" w:rsidR="00435560" w:rsidRPr="005742E3" w:rsidRDefault="00002775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36" w:type="dxa"/>
            <w:shd w:val="clear" w:color="auto" w:fill="auto"/>
          </w:tcPr>
          <w:p w14:paraId="303EB779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85"/>
              </w:tabs>
              <w:spacing w:after="0" w:line="240" w:lineRule="auto"/>
              <w:ind w:left="-8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116F73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9.12</w:t>
            </w:r>
          </w:p>
        </w:tc>
        <w:tc>
          <w:tcPr>
            <w:tcW w:w="236" w:type="dxa"/>
            <w:shd w:val="clear" w:color="auto" w:fill="auto"/>
          </w:tcPr>
          <w:p w14:paraId="44ED8E75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87EE5C2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(1,288)</w:t>
            </w:r>
          </w:p>
        </w:tc>
      </w:tr>
      <w:tr w:rsidR="00435560" w:rsidRPr="00C54DBF" w14:paraId="20F47569" w14:textId="77777777" w:rsidTr="005639F1">
        <w:tc>
          <w:tcPr>
            <w:tcW w:w="3688" w:type="dxa"/>
            <w:hideMark/>
          </w:tcPr>
          <w:p w14:paraId="4C4FED15" w14:textId="77777777" w:rsidR="00435560" w:rsidRPr="005742E3" w:rsidRDefault="00435560" w:rsidP="004355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18F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472309" w14:textId="065C1C92" w:rsidR="00435560" w:rsidRPr="005742E3" w:rsidRDefault="00002775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7.72</w:t>
            </w:r>
          </w:p>
        </w:tc>
        <w:tc>
          <w:tcPr>
            <w:tcW w:w="236" w:type="dxa"/>
            <w:shd w:val="clear" w:color="auto" w:fill="auto"/>
          </w:tcPr>
          <w:p w14:paraId="1117D309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07ADAD" w14:textId="1EF792AE" w:rsidR="00435560" w:rsidRPr="00C54DBF" w:rsidRDefault="00002775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4,060</w:t>
            </w:r>
          </w:p>
        </w:tc>
        <w:tc>
          <w:tcPr>
            <w:tcW w:w="236" w:type="dxa"/>
            <w:shd w:val="clear" w:color="auto" w:fill="auto"/>
          </w:tcPr>
          <w:p w14:paraId="739EA288" w14:textId="77777777" w:rsidR="00435560" w:rsidRPr="00C54DBF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E2FB2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7.72</w:t>
            </w:r>
          </w:p>
        </w:tc>
        <w:tc>
          <w:tcPr>
            <w:tcW w:w="236" w:type="dxa"/>
            <w:shd w:val="clear" w:color="auto" w:fill="auto"/>
          </w:tcPr>
          <w:p w14:paraId="2C0895E8" w14:textId="77777777" w:rsidR="00435560" w:rsidRPr="005742E3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BC1BE" w14:textId="77777777" w:rsidR="00435560" w:rsidRPr="00C54DBF" w:rsidRDefault="00435560" w:rsidP="0043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4,070</w:t>
            </w:r>
          </w:p>
        </w:tc>
      </w:tr>
    </w:tbl>
    <w:p w14:paraId="5D48F963" w14:textId="77777777" w:rsidR="00265413" w:rsidRPr="00412AEA" w:rsidRDefault="00265413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94264D" w14:textId="77777777" w:rsidR="00147715" w:rsidRDefault="00147715" w:rsidP="00235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8E41EB" w14:textId="77777777" w:rsidR="00361F12" w:rsidRDefault="00361F12" w:rsidP="0036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83CE6D" w14:textId="77777777" w:rsidR="002B5E4A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5E4A" w:rsidSect="0040614B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49327C0" w14:textId="77777777" w:rsidR="002354D1" w:rsidRPr="00DE2C25" w:rsidRDefault="002354D1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28"/>
          <w:szCs w:val="28"/>
          <w:u w:val="none"/>
          <w:lang w:val="th-TH"/>
        </w:rPr>
      </w:pPr>
      <w:r w:rsidRPr="00DE2C25">
        <w:rPr>
          <w:rFonts w:ascii="Angsana New" w:hAnsi="Angsana New"/>
          <w:sz w:val="28"/>
          <w:szCs w:val="28"/>
          <w:u w:val="none"/>
          <w:cs/>
          <w:lang w:val="th-TH"/>
        </w:rPr>
        <w:lastRenderedPageBreak/>
        <w:t>ส่วนงานดำเนินงาน</w:t>
      </w:r>
      <w:r w:rsidR="00C264DC" w:rsidRPr="00DE2C25">
        <w:rPr>
          <w:rFonts w:ascii="Angsana New" w:hAnsi="Angsana New" w:hint="cs"/>
          <w:sz w:val="28"/>
          <w:szCs w:val="28"/>
          <w:u w:val="none"/>
          <w:cs/>
          <w:lang w:val="th-TH"/>
        </w:rPr>
        <w:t>และการจำแนกรายได้</w:t>
      </w:r>
    </w:p>
    <w:p w14:paraId="4C68F034" w14:textId="77777777" w:rsidR="002354D1" w:rsidRDefault="002354D1" w:rsidP="00A40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9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65"/>
        <w:gridCol w:w="841"/>
        <w:gridCol w:w="283"/>
        <w:gridCol w:w="796"/>
        <w:gridCol w:w="284"/>
        <w:gridCol w:w="799"/>
        <w:gridCol w:w="283"/>
        <w:gridCol w:w="709"/>
        <w:gridCol w:w="7"/>
        <w:gridCol w:w="276"/>
        <w:gridCol w:w="7"/>
        <w:gridCol w:w="788"/>
        <w:gridCol w:w="56"/>
        <w:gridCol w:w="227"/>
        <w:gridCol w:w="56"/>
        <w:gridCol w:w="741"/>
        <w:gridCol w:w="51"/>
        <w:gridCol w:w="7"/>
        <w:gridCol w:w="225"/>
        <w:gridCol w:w="51"/>
        <w:gridCol w:w="7"/>
        <w:gridCol w:w="829"/>
        <w:gridCol w:w="237"/>
        <w:gridCol w:w="847"/>
        <w:gridCol w:w="236"/>
        <w:gridCol w:w="754"/>
        <w:gridCol w:w="236"/>
        <w:gridCol w:w="754"/>
        <w:gridCol w:w="236"/>
        <w:gridCol w:w="934"/>
        <w:gridCol w:w="237"/>
        <w:gridCol w:w="933"/>
      </w:tblGrid>
      <w:tr w:rsidR="00435560" w:rsidRPr="00435560" w14:paraId="26DFD83B" w14:textId="77777777" w:rsidTr="003D06A7">
        <w:trPr>
          <w:tblHeader/>
        </w:trPr>
        <w:tc>
          <w:tcPr>
            <w:tcW w:w="2265" w:type="dxa"/>
            <w:shd w:val="clear" w:color="auto" w:fill="auto"/>
            <w:vAlign w:val="bottom"/>
          </w:tcPr>
          <w:p w14:paraId="70D3D3AE" w14:textId="77777777" w:rsidR="00BF3278" w:rsidRPr="00435560" w:rsidRDefault="00BF3278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27" w:type="dxa"/>
            <w:gridSpan w:val="31"/>
          </w:tcPr>
          <w:p w14:paraId="096C9D6B" w14:textId="77777777" w:rsidR="00BF3278" w:rsidRPr="00435560" w:rsidRDefault="00BF3278" w:rsidP="0098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35560" w:rsidRPr="00435560" w14:paraId="71E49DF3" w14:textId="77777777" w:rsidTr="003D06A7">
        <w:trPr>
          <w:tblHeader/>
        </w:trPr>
        <w:tc>
          <w:tcPr>
            <w:tcW w:w="2265" w:type="dxa"/>
            <w:shd w:val="clear" w:color="auto" w:fill="auto"/>
            <w:vAlign w:val="bottom"/>
          </w:tcPr>
          <w:p w14:paraId="74771869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20" w:type="dxa"/>
            <w:gridSpan w:val="3"/>
          </w:tcPr>
          <w:p w14:paraId="3315928C" w14:textId="77777777" w:rsidR="0005792F" w:rsidRDefault="0005792F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17F07134" w14:textId="6F268051" w:rsidR="00B948E1" w:rsidRPr="00435560" w:rsidRDefault="003F3008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7E339182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98" w:type="dxa"/>
            <w:gridSpan w:val="4"/>
          </w:tcPr>
          <w:p w14:paraId="1B621C38" w14:textId="77777777" w:rsidR="00B948E1" w:rsidRPr="00435560" w:rsidRDefault="003F3008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  <w:gridSpan w:val="2"/>
          </w:tcPr>
          <w:p w14:paraId="1DE14AB7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6" w:type="dxa"/>
            <w:gridSpan w:val="7"/>
            <w:shd w:val="clear" w:color="auto" w:fill="auto"/>
          </w:tcPr>
          <w:p w14:paraId="6F0B7415" w14:textId="77777777" w:rsidR="0005792F" w:rsidRDefault="0005792F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66FC1510" w14:textId="5DA3C6B8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FC0E4B2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13" w:type="dxa"/>
            <w:gridSpan w:val="3"/>
            <w:shd w:val="clear" w:color="auto" w:fill="auto"/>
          </w:tcPr>
          <w:p w14:paraId="02812C4A" w14:textId="77777777" w:rsidR="0005792F" w:rsidRDefault="0005792F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612715B" w14:textId="25713168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C939118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14:paraId="643201CF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  <w:p w14:paraId="6D7C55F6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236" w:type="dxa"/>
          </w:tcPr>
          <w:p w14:paraId="55FAB08F" w14:textId="77777777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04" w:type="dxa"/>
            <w:gridSpan w:val="3"/>
            <w:shd w:val="clear" w:color="auto" w:fill="auto"/>
          </w:tcPr>
          <w:p w14:paraId="24B95C8E" w14:textId="77777777" w:rsidR="0005792F" w:rsidRDefault="0005792F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0D5430E6" w14:textId="308CCDA1" w:rsidR="00B948E1" w:rsidRPr="00435560" w:rsidRDefault="00B948E1" w:rsidP="00BD6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435560" w:rsidRPr="00435560" w14:paraId="2FB9329B" w14:textId="77777777" w:rsidTr="003D06A7">
        <w:trPr>
          <w:tblHeader/>
        </w:trPr>
        <w:tc>
          <w:tcPr>
            <w:tcW w:w="2265" w:type="dxa"/>
            <w:shd w:val="clear" w:color="auto" w:fill="auto"/>
            <w:vAlign w:val="bottom"/>
          </w:tcPr>
          <w:p w14:paraId="6A8C6E88" w14:textId="77777777" w:rsidR="00B948E1" w:rsidRPr="00435560" w:rsidRDefault="00B948E1" w:rsidP="007B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สาม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ดือนสิ้นสุด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br/>
              <w:t xml:space="preserve">   วันที่ 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30 </w:t>
            </w:r>
            <w:r w:rsid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ยน</w:t>
            </w:r>
          </w:p>
        </w:tc>
        <w:tc>
          <w:tcPr>
            <w:tcW w:w="841" w:type="dxa"/>
          </w:tcPr>
          <w:p w14:paraId="28794FF8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0FD9A89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2C1E5183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2229DCF8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B0EC96C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14:paraId="4151F7F8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</w:tcPr>
          <w:p w14:paraId="00A2C6BB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FAE9B0B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687EEE27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68834EF8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0796327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3" w:type="dxa"/>
            <w:gridSpan w:val="2"/>
          </w:tcPr>
          <w:p w14:paraId="1BDD8797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1CA77D15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0763E35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33D5E35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453E0C2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0E25396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5AD648D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17F764DE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8E56501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63608E5C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0A4245B4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B78BB8C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51BFA354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FE9B391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39AAAA8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  2562</w:t>
            </w:r>
          </w:p>
        </w:tc>
        <w:tc>
          <w:tcPr>
            <w:tcW w:w="236" w:type="dxa"/>
          </w:tcPr>
          <w:p w14:paraId="5F918E80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14A96D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9B4AE24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13895227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621690E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AC7EB1F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0293BE1C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8F0F456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EDA81FA" w14:textId="77777777" w:rsidR="00B948E1" w:rsidRPr="00435560" w:rsidRDefault="00B948E1" w:rsidP="00B94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435560" w:rsidRPr="00435560" w14:paraId="586ED55B" w14:textId="77777777" w:rsidTr="003D06A7">
        <w:trPr>
          <w:tblHeader/>
        </w:trPr>
        <w:tc>
          <w:tcPr>
            <w:tcW w:w="2265" w:type="dxa"/>
            <w:shd w:val="clear" w:color="auto" w:fill="auto"/>
          </w:tcPr>
          <w:p w14:paraId="6ED73587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27" w:type="dxa"/>
            <w:gridSpan w:val="31"/>
          </w:tcPr>
          <w:p w14:paraId="512D7859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435560" w:rsidRPr="00435560" w14:paraId="13D5002E" w14:textId="77777777" w:rsidTr="003D06A7">
        <w:tc>
          <w:tcPr>
            <w:tcW w:w="14992" w:type="dxa"/>
            <w:gridSpan w:val="32"/>
          </w:tcPr>
          <w:p w14:paraId="2EFBFAE5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435560" w:rsidRPr="00435560" w14:paraId="4DB0DC3C" w14:textId="77777777" w:rsidTr="003D06A7">
        <w:tc>
          <w:tcPr>
            <w:tcW w:w="2265" w:type="dxa"/>
            <w:shd w:val="clear" w:color="auto" w:fill="auto"/>
            <w:vAlign w:val="bottom"/>
          </w:tcPr>
          <w:p w14:paraId="6D74A825" w14:textId="77777777" w:rsidR="00B948E1" w:rsidRPr="00435560" w:rsidRDefault="00B948E1" w:rsidP="00B4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41" w:type="dxa"/>
          </w:tcPr>
          <w:p w14:paraId="2F637F90" w14:textId="770B9AD9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750,605</w:t>
            </w:r>
          </w:p>
        </w:tc>
        <w:tc>
          <w:tcPr>
            <w:tcW w:w="283" w:type="dxa"/>
          </w:tcPr>
          <w:p w14:paraId="1721955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7E6B4F98" w14:textId="1C75BCA2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619,860</w:t>
            </w:r>
          </w:p>
        </w:tc>
        <w:tc>
          <w:tcPr>
            <w:tcW w:w="284" w:type="dxa"/>
          </w:tcPr>
          <w:p w14:paraId="75D9795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</w:tcPr>
          <w:p w14:paraId="331214CB" w14:textId="79BEEA1A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59,040</w:t>
            </w:r>
          </w:p>
        </w:tc>
        <w:tc>
          <w:tcPr>
            <w:tcW w:w="283" w:type="dxa"/>
          </w:tcPr>
          <w:p w14:paraId="57B47D2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4231E6A2" w14:textId="5DA2933F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0F69A7C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35719DE" w14:textId="073057C0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8854E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C2E1A67" w14:textId="6BB3DAF0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FB7BE4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670A9F79" w14:textId="42AAFE31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815,194</w:t>
            </w:r>
          </w:p>
        </w:tc>
        <w:tc>
          <w:tcPr>
            <w:tcW w:w="237" w:type="dxa"/>
            <w:shd w:val="clear" w:color="auto" w:fill="auto"/>
          </w:tcPr>
          <w:p w14:paraId="1D94D95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7261FBFF" w14:textId="5F178482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633,391</w:t>
            </w:r>
          </w:p>
        </w:tc>
        <w:tc>
          <w:tcPr>
            <w:tcW w:w="236" w:type="dxa"/>
          </w:tcPr>
          <w:p w14:paraId="340D645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0CF3D71" w14:textId="0A28033E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4D7B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028556A4" w14:textId="3C110EC8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597C8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40BFA71" w14:textId="794C07FB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815,194</w:t>
            </w:r>
          </w:p>
        </w:tc>
        <w:tc>
          <w:tcPr>
            <w:tcW w:w="237" w:type="dxa"/>
            <w:shd w:val="clear" w:color="auto" w:fill="auto"/>
          </w:tcPr>
          <w:p w14:paraId="2A937F3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7853E38" w14:textId="6C7FFAA4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633,391</w:t>
            </w:r>
          </w:p>
        </w:tc>
      </w:tr>
      <w:tr w:rsidR="00435560" w:rsidRPr="00435560" w14:paraId="6B2CB907" w14:textId="77777777" w:rsidTr="003D06A7">
        <w:tc>
          <w:tcPr>
            <w:tcW w:w="2265" w:type="dxa"/>
            <w:shd w:val="clear" w:color="auto" w:fill="auto"/>
            <w:vAlign w:val="bottom"/>
          </w:tcPr>
          <w:p w14:paraId="14FDC73C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6D10FAD" w14:textId="062401B8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2,070</w:t>
            </w:r>
          </w:p>
        </w:tc>
        <w:tc>
          <w:tcPr>
            <w:tcW w:w="283" w:type="dxa"/>
          </w:tcPr>
          <w:p w14:paraId="7D53599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1A16F85" w14:textId="54679243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3,833</w:t>
            </w:r>
          </w:p>
        </w:tc>
        <w:tc>
          <w:tcPr>
            <w:tcW w:w="284" w:type="dxa"/>
          </w:tcPr>
          <w:p w14:paraId="293FFD7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6EC526C" w14:textId="6917B56D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6,319</w:t>
            </w:r>
          </w:p>
        </w:tc>
        <w:tc>
          <w:tcPr>
            <w:tcW w:w="283" w:type="dxa"/>
          </w:tcPr>
          <w:p w14:paraId="0322A61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A2F3C" w14:textId="40F7B699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3002EA7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9282C" w14:textId="64A30E9B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B71D7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327D7" w14:textId="6DE30B91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F4C3E5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7F20" w14:textId="4F5191A4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8,389</w:t>
            </w:r>
          </w:p>
        </w:tc>
        <w:tc>
          <w:tcPr>
            <w:tcW w:w="237" w:type="dxa"/>
            <w:shd w:val="clear" w:color="auto" w:fill="auto"/>
          </w:tcPr>
          <w:p w14:paraId="0376ECC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0467702F" w14:textId="21AA834C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3,833</w:t>
            </w:r>
          </w:p>
        </w:tc>
        <w:tc>
          <w:tcPr>
            <w:tcW w:w="236" w:type="dxa"/>
          </w:tcPr>
          <w:p w14:paraId="0F476A4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1044" w14:textId="43FE8487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(8,389)</w:t>
            </w:r>
          </w:p>
        </w:tc>
        <w:tc>
          <w:tcPr>
            <w:tcW w:w="236" w:type="dxa"/>
          </w:tcPr>
          <w:p w14:paraId="400DDED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F29B0CB" w14:textId="24E7C940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2D7056C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F406" w14:textId="74DB0F5B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7475AF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27791523" w14:textId="04BF4FC1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5560" w:rsidRPr="00435560" w14:paraId="20602B0B" w14:textId="77777777" w:rsidTr="003D06A7">
        <w:trPr>
          <w:trHeight w:val="355"/>
        </w:trPr>
        <w:tc>
          <w:tcPr>
            <w:tcW w:w="2265" w:type="dxa"/>
            <w:shd w:val="clear" w:color="auto" w:fill="auto"/>
            <w:vAlign w:val="bottom"/>
          </w:tcPr>
          <w:p w14:paraId="2DC32F2A" w14:textId="77777777" w:rsidR="00437364" w:rsidRPr="00435560" w:rsidRDefault="00437364" w:rsidP="0043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3F52E35" w14:textId="6C752FC0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752,675</w:t>
            </w:r>
          </w:p>
        </w:tc>
        <w:tc>
          <w:tcPr>
            <w:tcW w:w="283" w:type="dxa"/>
          </w:tcPr>
          <w:p w14:paraId="5FFA79D3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72073F0" w14:textId="67B90E6C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623,693</w:t>
            </w:r>
          </w:p>
        </w:tc>
        <w:tc>
          <w:tcPr>
            <w:tcW w:w="284" w:type="dxa"/>
          </w:tcPr>
          <w:p w14:paraId="230C8153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31CA1D67" w14:textId="0D42FAF7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65,359</w:t>
            </w:r>
          </w:p>
        </w:tc>
        <w:tc>
          <w:tcPr>
            <w:tcW w:w="283" w:type="dxa"/>
          </w:tcPr>
          <w:p w14:paraId="31D6C080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6A3BE4D" w14:textId="7A24D5D5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22C8549C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2A6D5" w14:textId="0EA6ACB8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A72221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5236D" w14:textId="1E5BAFD1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6BD0BD3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B87D3" w14:textId="6EDF3AC1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823,583</w:t>
            </w:r>
          </w:p>
        </w:tc>
        <w:tc>
          <w:tcPr>
            <w:tcW w:w="237" w:type="dxa"/>
            <w:shd w:val="clear" w:color="auto" w:fill="auto"/>
          </w:tcPr>
          <w:p w14:paraId="17169254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870D6" w14:textId="4EA424E3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637,224</w:t>
            </w:r>
          </w:p>
        </w:tc>
        <w:tc>
          <w:tcPr>
            <w:tcW w:w="236" w:type="dxa"/>
          </w:tcPr>
          <w:p w14:paraId="710DB727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84536" w14:textId="07607014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(8,389)</w:t>
            </w:r>
          </w:p>
        </w:tc>
        <w:tc>
          <w:tcPr>
            <w:tcW w:w="236" w:type="dxa"/>
          </w:tcPr>
          <w:p w14:paraId="27C3EDC7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285B7DF" w14:textId="49B4954B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7EEBB1E9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37EC" w14:textId="72E87145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815,194</w:t>
            </w:r>
          </w:p>
        </w:tc>
        <w:tc>
          <w:tcPr>
            <w:tcW w:w="237" w:type="dxa"/>
            <w:shd w:val="clear" w:color="auto" w:fill="auto"/>
          </w:tcPr>
          <w:p w14:paraId="500F3160" w14:textId="77777777" w:rsidR="00437364" w:rsidRPr="00435560" w:rsidRDefault="00437364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60524" w14:textId="01206794" w:rsidR="00437364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633,391</w:t>
            </w:r>
          </w:p>
        </w:tc>
      </w:tr>
      <w:tr w:rsidR="00435560" w:rsidRPr="00435560" w14:paraId="3B88CCF4" w14:textId="77777777" w:rsidTr="003D06A7">
        <w:tc>
          <w:tcPr>
            <w:tcW w:w="2265" w:type="dxa"/>
            <w:shd w:val="clear" w:color="auto" w:fill="auto"/>
            <w:vAlign w:val="bottom"/>
          </w:tcPr>
          <w:p w14:paraId="24600D4E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13EB27A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F5DF67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12C5B65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5F0B91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8810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7A470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402AEF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5FEAC5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258BE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975B72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00F60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23EBBC9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ADE5D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B57107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761EA6C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EFFC9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1B971B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D2D7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5D4E9F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199F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81CEA7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85B4DC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61C41C9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51FA8EA4" w14:textId="77777777" w:rsidTr="003D06A7">
        <w:tc>
          <w:tcPr>
            <w:tcW w:w="2265" w:type="dxa"/>
            <w:shd w:val="clear" w:color="auto" w:fill="auto"/>
            <w:vAlign w:val="bottom"/>
          </w:tcPr>
          <w:p w14:paraId="0A2B8429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41" w:type="dxa"/>
            <w:shd w:val="clear" w:color="auto" w:fill="auto"/>
          </w:tcPr>
          <w:p w14:paraId="4279D25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6881FD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3F3A3DB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85E81A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A1AEC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1BAD57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79C39E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F654C0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C235B1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369C54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BC1819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799661E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9372DD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4E6773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879026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5D051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C99835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FC89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57CE2C1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7EE1F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DAEEE7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AFEEDC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50F494B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50F47A8A" w14:textId="77777777" w:rsidTr="003D06A7">
        <w:tc>
          <w:tcPr>
            <w:tcW w:w="2265" w:type="dxa"/>
            <w:shd w:val="clear" w:color="auto" w:fill="auto"/>
          </w:tcPr>
          <w:p w14:paraId="143F1913" w14:textId="77777777" w:rsidR="00B948E1" w:rsidRPr="00435560" w:rsidRDefault="00B948E1" w:rsidP="00B948E1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41" w:type="dxa"/>
          </w:tcPr>
          <w:p w14:paraId="53B1AC2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226C54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046B6F4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947B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B603B0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C53A5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A5BB0F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AA09E4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7EE55D5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039BD9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022A7F7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336850D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3F14D4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B2F589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0267707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52D24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655B004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7BED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62D1771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30C6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39034E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E4A0EB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A23F82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184DC19E" w14:textId="77777777" w:rsidTr="003D06A7">
        <w:tc>
          <w:tcPr>
            <w:tcW w:w="2265" w:type="dxa"/>
            <w:shd w:val="clear" w:color="auto" w:fill="auto"/>
          </w:tcPr>
          <w:p w14:paraId="4E0DCFC8" w14:textId="77777777" w:rsidR="00B948E1" w:rsidRPr="00435560" w:rsidRDefault="00B948E1" w:rsidP="00B948E1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41" w:type="dxa"/>
          </w:tcPr>
          <w:p w14:paraId="02E908B9" w14:textId="53BD48BD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253,036</w:t>
            </w:r>
          </w:p>
        </w:tc>
        <w:tc>
          <w:tcPr>
            <w:tcW w:w="283" w:type="dxa"/>
          </w:tcPr>
          <w:p w14:paraId="4100453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426D69E4" w14:textId="7CDC3BB3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232,395</w:t>
            </w:r>
          </w:p>
        </w:tc>
        <w:tc>
          <w:tcPr>
            <w:tcW w:w="284" w:type="dxa"/>
          </w:tcPr>
          <w:p w14:paraId="7A841EC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399E898C" w14:textId="0C5C68A5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60,744</w:t>
            </w:r>
          </w:p>
        </w:tc>
        <w:tc>
          <w:tcPr>
            <w:tcW w:w="283" w:type="dxa"/>
            <w:shd w:val="clear" w:color="auto" w:fill="auto"/>
          </w:tcPr>
          <w:p w14:paraId="120F891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90A1668" w14:textId="5EADAA20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30A8DB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16EA8729" w14:textId="0CDA68E9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4FEAC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AEF1862" w14:textId="2772597E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18728A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92EE888" w14:textId="375BA15B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313,780</w:t>
            </w:r>
          </w:p>
        </w:tc>
        <w:tc>
          <w:tcPr>
            <w:tcW w:w="237" w:type="dxa"/>
            <w:shd w:val="clear" w:color="auto" w:fill="auto"/>
          </w:tcPr>
          <w:p w14:paraId="379B71C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16917B1" w14:textId="289CA199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232,395</w:t>
            </w:r>
          </w:p>
        </w:tc>
        <w:tc>
          <w:tcPr>
            <w:tcW w:w="236" w:type="dxa"/>
          </w:tcPr>
          <w:p w14:paraId="17BEBBD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B380497" w14:textId="45E12AED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(6,319)</w:t>
            </w:r>
          </w:p>
        </w:tc>
        <w:tc>
          <w:tcPr>
            <w:tcW w:w="236" w:type="dxa"/>
          </w:tcPr>
          <w:p w14:paraId="7F14C92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5B75D520" w14:textId="52DF5FC8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7E257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C70DF5C" w14:textId="10583AB4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307,461</w:t>
            </w:r>
          </w:p>
        </w:tc>
        <w:tc>
          <w:tcPr>
            <w:tcW w:w="237" w:type="dxa"/>
            <w:shd w:val="clear" w:color="auto" w:fill="auto"/>
          </w:tcPr>
          <w:p w14:paraId="2135BA0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252F07DF" w14:textId="736FFE5E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232,395</w:t>
            </w:r>
          </w:p>
        </w:tc>
      </w:tr>
      <w:tr w:rsidR="00435560" w:rsidRPr="00435560" w14:paraId="48BC8349" w14:textId="77777777" w:rsidTr="003D06A7">
        <w:tc>
          <w:tcPr>
            <w:tcW w:w="2265" w:type="dxa"/>
            <w:shd w:val="clear" w:color="auto" w:fill="auto"/>
          </w:tcPr>
          <w:p w14:paraId="7A098870" w14:textId="77777777" w:rsidR="00B948E1" w:rsidRPr="00435560" w:rsidRDefault="00B948E1" w:rsidP="00B948E1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41" w:type="dxa"/>
          </w:tcPr>
          <w:p w14:paraId="5AC419D0" w14:textId="6F407406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202,968</w:t>
            </w:r>
          </w:p>
        </w:tc>
        <w:tc>
          <w:tcPr>
            <w:tcW w:w="283" w:type="dxa"/>
          </w:tcPr>
          <w:p w14:paraId="301F146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335EBD70" w14:textId="5A5F2E4F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156,381</w:t>
            </w:r>
          </w:p>
        </w:tc>
        <w:tc>
          <w:tcPr>
            <w:tcW w:w="284" w:type="dxa"/>
          </w:tcPr>
          <w:p w14:paraId="54963B7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22752765" w14:textId="50273D0F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375004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A9821D8" w14:textId="4764733A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9573FF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33D1702" w14:textId="31F77C86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9A8775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EF87AEF" w14:textId="68E009CB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D9113B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31AF2F99" w14:textId="054F623F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202,968</w:t>
            </w:r>
          </w:p>
        </w:tc>
        <w:tc>
          <w:tcPr>
            <w:tcW w:w="237" w:type="dxa"/>
            <w:shd w:val="clear" w:color="auto" w:fill="auto"/>
          </w:tcPr>
          <w:p w14:paraId="28C1D6A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2F557960" w14:textId="2D487B59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156,381</w:t>
            </w:r>
          </w:p>
        </w:tc>
        <w:tc>
          <w:tcPr>
            <w:tcW w:w="236" w:type="dxa"/>
          </w:tcPr>
          <w:p w14:paraId="7D1E192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6B73593" w14:textId="6A3893DF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8F049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32AF2969" w14:textId="5E6A653B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D468D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C74684" w14:textId="7FD90AAF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202,968</w:t>
            </w:r>
          </w:p>
        </w:tc>
        <w:tc>
          <w:tcPr>
            <w:tcW w:w="237" w:type="dxa"/>
            <w:shd w:val="clear" w:color="auto" w:fill="auto"/>
          </w:tcPr>
          <w:p w14:paraId="6EE90F3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DF8B173" w14:textId="694C5B99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156,381</w:t>
            </w:r>
          </w:p>
        </w:tc>
      </w:tr>
      <w:tr w:rsidR="00435560" w:rsidRPr="00435560" w14:paraId="4A01F3CF" w14:textId="77777777" w:rsidTr="003D06A7">
        <w:tc>
          <w:tcPr>
            <w:tcW w:w="2265" w:type="dxa"/>
            <w:shd w:val="clear" w:color="auto" w:fill="auto"/>
          </w:tcPr>
          <w:p w14:paraId="030560C3" w14:textId="77777777" w:rsidR="00B948E1" w:rsidRPr="00435560" w:rsidRDefault="00B948E1" w:rsidP="00B948E1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005DD922" w14:textId="7C416761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296,671</w:t>
            </w:r>
          </w:p>
        </w:tc>
        <w:tc>
          <w:tcPr>
            <w:tcW w:w="283" w:type="dxa"/>
          </w:tcPr>
          <w:p w14:paraId="2B5F9AF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DC997C7" w14:textId="509BD430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234,917</w:t>
            </w:r>
          </w:p>
        </w:tc>
        <w:tc>
          <w:tcPr>
            <w:tcW w:w="284" w:type="dxa"/>
          </w:tcPr>
          <w:p w14:paraId="09D0558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186E0AA4" w14:textId="2F5BA586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4,615</w:t>
            </w:r>
          </w:p>
        </w:tc>
        <w:tc>
          <w:tcPr>
            <w:tcW w:w="283" w:type="dxa"/>
            <w:shd w:val="clear" w:color="auto" w:fill="auto"/>
          </w:tcPr>
          <w:p w14:paraId="509AECF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2810908" w14:textId="73A55D98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44612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51036B" w14:textId="25E668BB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3FCF45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9619" w14:textId="7AFD89ED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4CC32A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BD8E" w14:textId="4DE14813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306,835</w:t>
            </w:r>
          </w:p>
        </w:tc>
        <w:tc>
          <w:tcPr>
            <w:tcW w:w="237" w:type="dxa"/>
            <w:shd w:val="clear" w:color="auto" w:fill="auto"/>
          </w:tcPr>
          <w:p w14:paraId="7ED7D3B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38E1F93C" w14:textId="48733747" w:rsidR="00B948E1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248,448</w:t>
            </w:r>
          </w:p>
        </w:tc>
        <w:tc>
          <w:tcPr>
            <w:tcW w:w="236" w:type="dxa"/>
          </w:tcPr>
          <w:p w14:paraId="5023400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35CF09C" w14:textId="641BA486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(2,070)</w:t>
            </w:r>
          </w:p>
        </w:tc>
        <w:tc>
          <w:tcPr>
            <w:tcW w:w="236" w:type="dxa"/>
          </w:tcPr>
          <w:p w14:paraId="4F87923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F0170CC" w14:textId="12673BAE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1550FEA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61D84" w14:textId="6BA76E7E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304,765</w:t>
            </w:r>
          </w:p>
        </w:tc>
        <w:tc>
          <w:tcPr>
            <w:tcW w:w="237" w:type="dxa"/>
            <w:shd w:val="clear" w:color="auto" w:fill="auto"/>
          </w:tcPr>
          <w:p w14:paraId="1FE72A6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02532012" w14:textId="66F4B80A" w:rsidR="00B948E1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244,615</w:t>
            </w:r>
          </w:p>
        </w:tc>
      </w:tr>
      <w:tr w:rsidR="00435560" w:rsidRPr="00435560" w14:paraId="655AAAC4" w14:textId="77777777" w:rsidTr="003D06A7">
        <w:tc>
          <w:tcPr>
            <w:tcW w:w="2265" w:type="dxa"/>
            <w:shd w:val="clear" w:color="auto" w:fill="auto"/>
          </w:tcPr>
          <w:p w14:paraId="47F3188E" w14:textId="77777777" w:rsidR="00F1694F" w:rsidRPr="00435560" w:rsidRDefault="00F1694F" w:rsidP="00F1694F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5401CD96" w14:textId="37A12115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752,675</w:t>
            </w:r>
          </w:p>
        </w:tc>
        <w:tc>
          <w:tcPr>
            <w:tcW w:w="283" w:type="dxa"/>
          </w:tcPr>
          <w:p w14:paraId="6438D0B3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2AB61BA" w14:textId="433EA637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623,693</w:t>
            </w:r>
          </w:p>
        </w:tc>
        <w:tc>
          <w:tcPr>
            <w:tcW w:w="284" w:type="dxa"/>
          </w:tcPr>
          <w:p w14:paraId="33D122B1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CBF88" w14:textId="5173B32D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65,359</w:t>
            </w:r>
          </w:p>
        </w:tc>
        <w:tc>
          <w:tcPr>
            <w:tcW w:w="283" w:type="dxa"/>
            <w:shd w:val="clear" w:color="auto" w:fill="auto"/>
          </w:tcPr>
          <w:p w14:paraId="44BCBF70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90F6B" w14:textId="2A049525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EA14CA5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6286F" w14:textId="4C1046A1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04A2A00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A2F9E" w14:textId="0B524B70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B41B6B6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36B0" w14:textId="0874F671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823,583</w:t>
            </w:r>
          </w:p>
        </w:tc>
        <w:tc>
          <w:tcPr>
            <w:tcW w:w="237" w:type="dxa"/>
            <w:shd w:val="clear" w:color="auto" w:fill="auto"/>
          </w:tcPr>
          <w:p w14:paraId="203DDE39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2F3D9" w14:textId="2FC8E4A3" w:rsidR="00F1694F" w:rsidRPr="00435560" w:rsidRDefault="0048496E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637,224</w:t>
            </w:r>
          </w:p>
        </w:tc>
        <w:tc>
          <w:tcPr>
            <w:tcW w:w="236" w:type="dxa"/>
          </w:tcPr>
          <w:p w14:paraId="3AD175B8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DBEE" w14:textId="572F766F" w:rsidR="00F1694F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(8,389)</w:t>
            </w:r>
          </w:p>
        </w:tc>
        <w:tc>
          <w:tcPr>
            <w:tcW w:w="236" w:type="dxa"/>
          </w:tcPr>
          <w:p w14:paraId="130AEE5D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5672267" w14:textId="28B6ACFC" w:rsidR="00F1694F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009FA13D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95025" w14:textId="0AF3F774" w:rsidR="00F1694F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815,194</w:t>
            </w:r>
          </w:p>
        </w:tc>
        <w:tc>
          <w:tcPr>
            <w:tcW w:w="237" w:type="dxa"/>
            <w:shd w:val="clear" w:color="auto" w:fill="auto"/>
          </w:tcPr>
          <w:p w14:paraId="25844AA6" w14:textId="77777777" w:rsidR="00F1694F" w:rsidRPr="00435560" w:rsidRDefault="00F1694F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91EA" w14:textId="028CB447" w:rsidR="00F1694F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633,391</w:t>
            </w:r>
          </w:p>
        </w:tc>
      </w:tr>
      <w:tr w:rsidR="00435560" w:rsidRPr="00435560" w14:paraId="07810E17" w14:textId="77777777" w:rsidTr="003D06A7">
        <w:tc>
          <w:tcPr>
            <w:tcW w:w="2265" w:type="dxa"/>
            <w:shd w:val="clear" w:color="auto" w:fill="auto"/>
            <w:vAlign w:val="bottom"/>
          </w:tcPr>
          <w:p w14:paraId="625600CF" w14:textId="77777777" w:rsidR="00B948E1" w:rsidRPr="00435560" w:rsidRDefault="00B948E1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869FCB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10A11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A00DA6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DC8771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3E8D91F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26484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00D4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FF976A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4A41D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BCD503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A354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772AB79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D1EAA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C24F25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211B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E0A46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27CD7C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6EB78C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48466E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D6FA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F626165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C3F2AD8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2E5B816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13B701C8" w14:textId="77777777" w:rsidTr="003D06A7">
        <w:tc>
          <w:tcPr>
            <w:tcW w:w="2265" w:type="dxa"/>
            <w:shd w:val="clear" w:color="auto" w:fill="auto"/>
            <w:vAlign w:val="bottom"/>
          </w:tcPr>
          <w:p w14:paraId="7D063383" w14:textId="77777777" w:rsidR="003D06A7" w:rsidRPr="00435560" w:rsidRDefault="003D06A7" w:rsidP="00B94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</w:tcPr>
          <w:p w14:paraId="71F31A67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1648DE54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0485E834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29C266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7D137CAC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A2C679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A4F0B0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CB27CF6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0670A7DC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AE46922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17A1F866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3BC319A0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6BAEE49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C543439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564300C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3FED2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BA39C8D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99408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7070C355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027836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6CA6B7C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E8A52E8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B9B6678" w14:textId="77777777" w:rsidR="003D06A7" w:rsidRPr="00435560" w:rsidRDefault="003D06A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50B8C65E" w14:textId="77777777" w:rsidTr="003D06A7">
        <w:tc>
          <w:tcPr>
            <w:tcW w:w="2265" w:type="dxa"/>
            <w:shd w:val="clear" w:color="auto" w:fill="auto"/>
          </w:tcPr>
          <w:p w14:paraId="6ECC169E" w14:textId="77777777" w:rsidR="00B948E1" w:rsidRPr="00435560" w:rsidRDefault="00B948E1" w:rsidP="00B948E1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41" w:type="dxa"/>
          </w:tcPr>
          <w:p w14:paraId="268C97B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AA64709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58001D81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778B3CF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C96CCC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03B2AE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E9279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39FF57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1A989F83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C2C30CA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7658AB2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42AB7F2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8395EE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BFB4B3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28161C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90351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F5125CB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23BB4E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40D58204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E9B5C2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5EEB94D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247B967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4A09D20" w14:textId="77777777" w:rsidR="00B948E1" w:rsidRPr="00435560" w:rsidRDefault="00B948E1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1AEB0116" w14:textId="77777777" w:rsidTr="003D06A7">
        <w:tc>
          <w:tcPr>
            <w:tcW w:w="2265" w:type="dxa"/>
            <w:shd w:val="clear" w:color="auto" w:fill="auto"/>
          </w:tcPr>
          <w:p w14:paraId="5B9ED3CC" w14:textId="77777777" w:rsidR="002D7A55" w:rsidRPr="00435560" w:rsidRDefault="002D7A55" w:rsidP="002D7A55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841" w:type="dxa"/>
          </w:tcPr>
          <w:p w14:paraId="7730162B" w14:textId="0EF7A127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637,060</w:t>
            </w:r>
          </w:p>
        </w:tc>
        <w:tc>
          <w:tcPr>
            <w:tcW w:w="283" w:type="dxa"/>
          </w:tcPr>
          <w:p w14:paraId="0ACF6064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50B19E0A" w14:textId="0B3FB692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508,832</w:t>
            </w:r>
          </w:p>
        </w:tc>
        <w:tc>
          <w:tcPr>
            <w:tcW w:w="284" w:type="dxa"/>
          </w:tcPr>
          <w:p w14:paraId="4908CAF0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715E22D7" w14:textId="5EFE6500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54,970</w:t>
            </w:r>
          </w:p>
        </w:tc>
        <w:tc>
          <w:tcPr>
            <w:tcW w:w="283" w:type="dxa"/>
            <w:shd w:val="clear" w:color="auto" w:fill="auto"/>
          </w:tcPr>
          <w:p w14:paraId="436B8126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E467024" w14:textId="5E818F3F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48C6AE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5FAE47D" w14:textId="21D3E43C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51C8319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11DE414F" w14:textId="6A89F30A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167C2468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338D5FCE" w14:textId="1B461EA8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697,579</w:t>
            </w:r>
          </w:p>
        </w:tc>
        <w:tc>
          <w:tcPr>
            <w:tcW w:w="237" w:type="dxa"/>
            <w:shd w:val="clear" w:color="auto" w:fill="auto"/>
          </w:tcPr>
          <w:p w14:paraId="51A13A40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1448FFA" w14:textId="0BC839A6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522,363</w:t>
            </w:r>
          </w:p>
        </w:tc>
        <w:tc>
          <w:tcPr>
            <w:tcW w:w="236" w:type="dxa"/>
          </w:tcPr>
          <w:p w14:paraId="2E5444C9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1DF9A20" w14:textId="0F647A5D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(8,389)</w:t>
            </w:r>
          </w:p>
        </w:tc>
        <w:tc>
          <w:tcPr>
            <w:tcW w:w="236" w:type="dxa"/>
          </w:tcPr>
          <w:p w14:paraId="2A28A5ED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747248F1" w14:textId="4E1C6BE5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5F652934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6EAA035" w14:textId="6F5EB2E4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689,190</w:t>
            </w:r>
          </w:p>
        </w:tc>
        <w:tc>
          <w:tcPr>
            <w:tcW w:w="237" w:type="dxa"/>
            <w:shd w:val="clear" w:color="auto" w:fill="auto"/>
          </w:tcPr>
          <w:p w14:paraId="3210F5CF" w14:textId="77777777" w:rsidR="002D7A55" w:rsidRPr="00435560" w:rsidRDefault="002D7A55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4FB2D6E5" w14:textId="3BCA83AF" w:rsidR="002D7A55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518,530</w:t>
            </w:r>
          </w:p>
        </w:tc>
      </w:tr>
      <w:tr w:rsidR="00435560" w:rsidRPr="00435560" w14:paraId="5637FE82" w14:textId="77777777" w:rsidTr="003D06A7">
        <w:tc>
          <w:tcPr>
            <w:tcW w:w="2265" w:type="dxa"/>
            <w:shd w:val="clear" w:color="auto" w:fill="auto"/>
          </w:tcPr>
          <w:p w14:paraId="44956011" w14:textId="77777777" w:rsidR="002B1777" w:rsidRPr="00435560" w:rsidRDefault="002B1777" w:rsidP="002B1777">
            <w:pPr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93330F" w14:textId="76781518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115,615</w:t>
            </w:r>
          </w:p>
        </w:tc>
        <w:tc>
          <w:tcPr>
            <w:tcW w:w="283" w:type="dxa"/>
          </w:tcPr>
          <w:p w14:paraId="771A99D7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28CD3AD" w14:textId="3796A465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114,861</w:t>
            </w:r>
          </w:p>
        </w:tc>
        <w:tc>
          <w:tcPr>
            <w:tcW w:w="284" w:type="dxa"/>
          </w:tcPr>
          <w:p w14:paraId="7FA17660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70473B9B" w14:textId="7CB15E43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10,389</w:t>
            </w:r>
          </w:p>
        </w:tc>
        <w:tc>
          <w:tcPr>
            <w:tcW w:w="283" w:type="dxa"/>
            <w:shd w:val="clear" w:color="auto" w:fill="auto"/>
          </w:tcPr>
          <w:p w14:paraId="77C69786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8AFF761" w14:textId="2B61575A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1B1F5EB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3FC42" w14:textId="58E7A75D" w:rsidR="002B1777" w:rsidRPr="00435560" w:rsidRDefault="00F77032" w:rsidP="001C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C61392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B854F" w14:textId="493DACE9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895FB3F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D467AC" w14:textId="24AA4B99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126,004</w:t>
            </w:r>
          </w:p>
        </w:tc>
        <w:tc>
          <w:tcPr>
            <w:tcW w:w="237" w:type="dxa"/>
            <w:shd w:val="clear" w:color="auto" w:fill="auto"/>
          </w:tcPr>
          <w:p w14:paraId="1B99E56A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7A02C243" w14:textId="3DC86BF7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114,861</w:t>
            </w:r>
          </w:p>
        </w:tc>
        <w:tc>
          <w:tcPr>
            <w:tcW w:w="236" w:type="dxa"/>
          </w:tcPr>
          <w:p w14:paraId="56E36B5D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D9AC5B2" w14:textId="1CB6F231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9F219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4D9903A" w14:textId="33640BFB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7ED52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1C39847" w14:textId="2D5223BF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126,004</w:t>
            </w:r>
          </w:p>
        </w:tc>
        <w:tc>
          <w:tcPr>
            <w:tcW w:w="237" w:type="dxa"/>
            <w:shd w:val="clear" w:color="auto" w:fill="auto"/>
          </w:tcPr>
          <w:p w14:paraId="67B5993B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3CC46A8A" w14:textId="44D91AF2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114,861</w:t>
            </w:r>
          </w:p>
        </w:tc>
      </w:tr>
      <w:tr w:rsidR="00435560" w:rsidRPr="00435560" w14:paraId="3B63B8E3" w14:textId="77777777" w:rsidTr="003D06A7">
        <w:tc>
          <w:tcPr>
            <w:tcW w:w="2265" w:type="dxa"/>
            <w:shd w:val="clear" w:color="auto" w:fill="auto"/>
          </w:tcPr>
          <w:p w14:paraId="3D2B9AEB" w14:textId="77777777" w:rsidR="002B1777" w:rsidRPr="00435560" w:rsidRDefault="002B1777" w:rsidP="002B1777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4CE2ED1B" w14:textId="2983CEFA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752,675</w:t>
            </w:r>
          </w:p>
        </w:tc>
        <w:tc>
          <w:tcPr>
            <w:tcW w:w="283" w:type="dxa"/>
          </w:tcPr>
          <w:p w14:paraId="38AF0671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D96EA87" w14:textId="4995F469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623,693</w:t>
            </w:r>
          </w:p>
        </w:tc>
        <w:tc>
          <w:tcPr>
            <w:tcW w:w="284" w:type="dxa"/>
          </w:tcPr>
          <w:p w14:paraId="11B00FD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C79EF" w14:textId="6A97D98B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65,359</w:t>
            </w:r>
          </w:p>
        </w:tc>
        <w:tc>
          <w:tcPr>
            <w:tcW w:w="283" w:type="dxa"/>
            <w:shd w:val="clear" w:color="auto" w:fill="auto"/>
          </w:tcPr>
          <w:p w14:paraId="38BE7C99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ECAF3" w14:textId="5060EE03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87CD68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E8B19" w14:textId="3AE6A964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6B35B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996F0" w14:textId="5C1B515A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2031A7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DC3E9" w14:textId="224EFC8A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823,583</w:t>
            </w:r>
          </w:p>
        </w:tc>
        <w:tc>
          <w:tcPr>
            <w:tcW w:w="237" w:type="dxa"/>
            <w:shd w:val="clear" w:color="auto" w:fill="auto"/>
          </w:tcPr>
          <w:p w14:paraId="51F19F61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C2EFF" w14:textId="49BD6DBE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637,224</w:t>
            </w:r>
          </w:p>
        </w:tc>
        <w:tc>
          <w:tcPr>
            <w:tcW w:w="236" w:type="dxa"/>
          </w:tcPr>
          <w:p w14:paraId="6023AF8C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26F91" w14:textId="019F470F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(8,389)</w:t>
            </w:r>
          </w:p>
        </w:tc>
        <w:tc>
          <w:tcPr>
            <w:tcW w:w="236" w:type="dxa"/>
          </w:tcPr>
          <w:p w14:paraId="624EE21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458DF1" w14:textId="13379651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1262FF6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C5293" w14:textId="73431CCF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815,194</w:t>
            </w:r>
          </w:p>
        </w:tc>
        <w:tc>
          <w:tcPr>
            <w:tcW w:w="237" w:type="dxa"/>
            <w:shd w:val="clear" w:color="auto" w:fill="auto"/>
          </w:tcPr>
          <w:p w14:paraId="5728DAE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6905" w14:textId="43F82BAE" w:rsidR="002B1777" w:rsidRPr="00435560" w:rsidRDefault="00F77032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633,391</w:t>
            </w:r>
          </w:p>
        </w:tc>
      </w:tr>
      <w:tr w:rsidR="00435560" w:rsidRPr="00435560" w14:paraId="11213E53" w14:textId="77777777" w:rsidTr="003D06A7">
        <w:tc>
          <w:tcPr>
            <w:tcW w:w="2265" w:type="dxa"/>
            <w:shd w:val="clear" w:color="auto" w:fill="auto"/>
            <w:vAlign w:val="bottom"/>
          </w:tcPr>
          <w:p w14:paraId="7BB8AEA8" w14:textId="77777777" w:rsidR="002B1777" w:rsidRPr="00435560" w:rsidRDefault="002B1777" w:rsidP="002B1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77116D32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297154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2917C68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02796B0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59CCA48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AD0603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07753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428C661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B4F335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871114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B0C2FC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4C35107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AC68E89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E56F2AA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835E2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7D593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B394443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FCB2B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F6080A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54C29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BB7762C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83D2F1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shd w:val="clear" w:color="auto" w:fill="auto"/>
          </w:tcPr>
          <w:p w14:paraId="7E43FBD6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435560" w:rsidRPr="00435560" w14:paraId="4B9F4E58" w14:textId="77777777" w:rsidTr="003D06A7">
        <w:tc>
          <w:tcPr>
            <w:tcW w:w="2265" w:type="dxa"/>
            <w:shd w:val="clear" w:color="auto" w:fill="auto"/>
          </w:tcPr>
          <w:p w14:paraId="4360BA1D" w14:textId="77777777" w:rsidR="002B1777" w:rsidRPr="00435560" w:rsidRDefault="002B1777" w:rsidP="002B1777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41" w:type="dxa"/>
          </w:tcPr>
          <w:p w14:paraId="70D0BAB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1297993C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5CDE406D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5A8730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D01245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FDCDB26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D03910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D2A092F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0AF18E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85B4509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074526B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98ABF4A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AD973B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3391AA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50C07D71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92CCC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658524C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9EC5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05CC0745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F90BE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4A0CF72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8431D28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71C27214" w14:textId="77777777" w:rsidR="002B1777" w:rsidRPr="00435560" w:rsidRDefault="002B1777" w:rsidP="003D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F77032" w:rsidRPr="00435560" w14:paraId="7393BB0E" w14:textId="77777777" w:rsidTr="003D06A7">
        <w:trPr>
          <w:trHeight w:val="177"/>
        </w:trPr>
        <w:tc>
          <w:tcPr>
            <w:tcW w:w="2265" w:type="dxa"/>
            <w:shd w:val="clear" w:color="auto" w:fill="auto"/>
          </w:tcPr>
          <w:p w14:paraId="398D6128" w14:textId="77777777" w:rsidR="00F77032" w:rsidRPr="00435560" w:rsidRDefault="00F77032" w:rsidP="00B470B3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7FD5178A" w14:textId="31C8A6B0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752,675</w:t>
            </w:r>
          </w:p>
        </w:tc>
        <w:tc>
          <w:tcPr>
            <w:tcW w:w="283" w:type="dxa"/>
          </w:tcPr>
          <w:p w14:paraId="2CF50B6F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</w:tcPr>
          <w:p w14:paraId="4FC4765E" w14:textId="79AF769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623,693</w:t>
            </w:r>
          </w:p>
        </w:tc>
        <w:tc>
          <w:tcPr>
            <w:tcW w:w="284" w:type="dxa"/>
          </w:tcPr>
          <w:p w14:paraId="3EFDD435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</w:tcPr>
          <w:p w14:paraId="2AC2C9D9" w14:textId="5B666C94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65,359</w:t>
            </w:r>
          </w:p>
        </w:tc>
        <w:tc>
          <w:tcPr>
            <w:tcW w:w="283" w:type="dxa"/>
            <w:shd w:val="clear" w:color="auto" w:fill="auto"/>
          </w:tcPr>
          <w:p w14:paraId="0DC6667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0F54EA60" w14:textId="03605A3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B018E0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B72576" w14:textId="22727BE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5,549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22502C7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E836C7" w14:textId="1D08FB8E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13,531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578A49C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F3C6CAB" w14:textId="7CA742DC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823,583</w:t>
            </w:r>
          </w:p>
        </w:tc>
        <w:tc>
          <w:tcPr>
            <w:tcW w:w="237" w:type="dxa"/>
            <w:shd w:val="clear" w:color="auto" w:fill="auto"/>
          </w:tcPr>
          <w:p w14:paraId="7C21CA1D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auto"/>
          </w:tcPr>
          <w:p w14:paraId="3753AD40" w14:textId="37BCEEAE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637,224</w:t>
            </w:r>
          </w:p>
        </w:tc>
        <w:tc>
          <w:tcPr>
            <w:tcW w:w="236" w:type="dxa"/>
          </w:tcPr>
          <w:p w14:paraId="202A4DB0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F31FD3" w14:textId="661D4D52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(8,389)</w:t>
            </w:r>
          </w:p>
        </w:tc>
        <w:tc>
          <w:tcPr>
            <w:tcW w:w="236" w:type="dxa"/>
          </w:tcPr>
          <w:p w14:paraId="37188EAF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4426AFC8" w14:textId="0D2C20E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(3,833)</w:t>
            </w:r>
          </w:p>
        </w:tc>
        <w:tc>
          <w:tcPr>
            <w:tcW w:w="236" w:type="dxa"/>
          </w:tcPr>
          <w:p w14:paraId="1B326E31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78B9FBCE" w14:textId="70F6F6C9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815,194</w:t>
            </w:r>
          </w:p>
        </w:tc>
        <w:tc>
          <w:tcPr>
            <w:tcW w:w="237" w:type="dxa"/>
            <w:shd w:val="clear" w:color="auto" w:fill="auto"/>
          </w:tcPr>
          <w:p w14:paraId="11FDFBE9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shd w:val="clear" w:color="auto" w:fill="auto"/>
          </w:tcPr>
          <w:p w14:paraId="57B5C6AD" w14:textId="4D66780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633,391</w:t>
            </w:r>
          </w:p>
        </w:tc>
      </w:tr>
      <w:tr w:rsidR="00F77032" w:rsidRPr="00435560" w14:paraId="032D197C" w14:textId="77777777" w:rsidTr="003F3008">
        <w:tc>
          <w:tcPr>
            <w:tcW w:w="2265" w:type="dxa"/>
            <w:shd w:val="clear" w:color="auto" w:fill="auto"/>
            <w:vAlign w:val="bottom"/>
          </w:tcPr>
          <w:p w14:paraId="057BEA9F" w14:textId="77777777" w:rsidR="00F77032" w:rsidRPr="00435560" w:rsidRDefault="00F77032" w:rsidP="00F7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14:paraId="7DE483D7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2A2C425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794B8ECA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B1C2EF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9025DC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D095D5D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B4F769A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285C62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1101964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1AAECE4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254EBF5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590E741F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1A89A01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CCFF34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0B542A9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B3300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0270462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097D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10D0F9C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CA69D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F30D829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FE171F1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26DCE43F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F77032" w:rsidRPr="00435560" w14:paraId="3A6F169B" w14:textId="77777777" w:rsidTr="003F3008">
        <w:tc>
          <w:tcPr>
            <w:tcW w:w="2265" w:type="dxa"/>
            <w:shd w:val="clear" w:color="auto" w:fill="auto"/>
            <w:vAlign w:val="bottom"/>
          </w:tcPr>
          <w:p w14:paraId="7437604B" w14:textId="77777777" w:rsidR="00F77032" w:rsidRPr="00DE2C25" w:rsidRDefault="00F77032" w:rsidP="00F7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</w:pPr>
            <w:r w:rsidRPr="00DE2C25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E2C2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DE2C25">
              <w:rPr>
                <w:rFonts w:ascii="Angsana New" w:hAnsi="Angsana New"/>
                <w:sz w:val="28"/>
                <w:szCs w:val="28"/>
                <w:cs/>
              </w:rPr>
              <w:t>งทุนในบริษัทร่วม</w:t>
            </w:r>
          </w:p>
        </w:tc>
        <w:tc>
          <w:tcPr>
            <w:tcW w:w="841" w:type="dxa"/>
            <w:shd w:val="clear" w:color="auto" w:fill="auto"/>
          </w:tcPr>
          <w:p w14:paraId="175228EB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B760A93" w14:textId="0388FEF5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(3,664)</w:t>
            </w:r>
          </w:p>
        </w:tc>
        <w:tc>
          <w:tcPr>
            <w:tcW w:w="283" w:type="dxa"/>
            <w:shd w:val="clear" w:color="auto" w:fill="auto"/>
          </w:tcPr>
          <w:p w14:paraId="4A804E0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0FB28A56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73ECF04" w14:textId="660AF24E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(2,696)</w:t>
            </w:r>
          </w:p>
        </w:tc>
        <w:tc>
          <w:tcPr>
            <w:tcW w:w="284" w:type="dxa"/>
            <w:shd w:val="clear" w:color="auto" w:fill="auto"/>
          </w:tcPr>
          <w:p w14:paraId="7F98B02E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ABCBD9" w14:textId="47D4FA5D" w:rsidR="00F77032" w:rsidRPr="00435560" w:rsidRDefault="00F77032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B8167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8E0700C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D432D92" w14:textId="75373AFF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381F6A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8D9A762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51A1C7F" w14:textId="00F74288" w:rsidR="00F77032" w:rsidRPr="00435560" w:rsidRDefault="00F77032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5C3F8B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A28A638" w14:textId="385D632D" w:rsidR="00F77032" w:rsidRPr="00435560" w:rsidRDefault="00F77032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47D9F36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309C24D5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251D7E6" w14:textId="7B4C5AE8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(3,664)</w:t>
            </w:r>
          </w:p>
        </w:tc>
        <w:tc>
          <w:tcPr>
            <w:tcW w:w="237" w:type="dxa"/>
            <w:shd w:val="clear" w:color="auto" w:fill="auto"/>
          </w:tcPr>
          <w:p w14:paraId="58D46101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1DC06C9E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69A4405" w14:textId="75B9AAF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(2,696)</w:t>
            </w:r>
          </w:p>
        </w:tc>
        <w:tc>
          <w:tcPr>
            <w:tcW w:w="236" w:type="dxa"/>
          </w:tcPr>
          <w:p w14:paraId="473059C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53A305E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4F1A2C1" w14:textId="245E3D86" w:rsidR="00F77032" w:rsidRPr="00435560" w:rsidRDefault="00F77032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FD9011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DD0085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E8CC0BA" w14:textId="4569E1C8" w:rsidR="00F77032" w:rsidRPr="00435560" w:rsidRDefault="00F77032" w:rsidP="009E5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CA96A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B861170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F019073" w14:textId="7EB3CEDE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(3,664)</w:t>
            </w:r>
          </w:p>
        </w:tc>
        <w:tc>
          <w:tcPr>
            <w:tcW w:w="237" w:type="dxa"/>
            <w:shd w:val="clear" w:color="auto" w:fill="auto"/>
          </w:tcPr>
          <w:p w14:paraId="7A0F968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3746C280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30F3B9F" w14:textId="609972B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(2,696)</w:t>
            </w:r>
          </w:p>
        </w:tc>
      </w:tr>
      <w:tr w:rsidR="00F77032" w:rsidRPr="00435560" w14:paraId="0C57C9AF" w14:textId="77777777" w:rsidTr="003F3008">
        <w:tc>
          <w:tcPr>
            <w:tcW w:w="2265" w:type="dxa"/>
            <w:shd w:val="clear" w:color="auto" w:fill="auto"/>
            <w:vAlign w:val="bottom"/>
          </w:tcPr>
          <w:p w14:paraId="52C31BF6" w14:textId="77777777" w:rsidR="00F77032" w:rsidRPr="00DE2C25" w:rsidRDefault="00F77032" w:rsidP="00F7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8"/>
                <w:szCs w:val="28"/>
                <w:lang w:val="en-GB"/>
              </w:rPr>
            </w:pP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DE2C25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E2C25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41" w:type="dxa"/>
            <w:shd w:val="clear" w:color="auto" w:fill="auto"/>
          </w:tcPr>
          <w:p w14:paraId="3C26A467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2149C89" w14:textId="5E2E671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133,199</w:t>
            </w:r>
          </w:p>
        </w:tc>
        <w:tc>
          <w:tcPr>
            <w:tcW w:w="283" w:type="dxa"/>
            <w:shd w:val="clear" w:color="auto" w:fill="auto"/>
          </w:tcPr>
          <w:p w14:paraId="0BC60A64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5E16D654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78950E8" w14:textId="585ECC6B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87,793</w:t>
            </w:r>
          </w:p>
        </w:tc>
        <w:tc>
          <w:tcPr>
            <w:tcW w:w="284" w:type="dxa"/>
            <w:shd w:val="clear" w:color="auto" w:fill="auto"/>
          </w:tcPr>
          <w:p w14:paraId="79F19F0E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6FE6EE" w14:textId="78760ECB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(2,220)</w:t>
            </w:r>
          </w:p>
        </w:tc>
        <w:tc>
          <w:tcPr>
            <w:tcW w:w="283" w:type="dxa"/>
            <w:shd w:val="clear" w:color="auto" w:fill="auto"/>
          </w:tcPr>
          <w:p w14:paraId="70FB0243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A1FBBAF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892C151" w14:textId="1E6FE8DD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10F3FBA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AA8EA0A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10CB3B7" w14:textId="1487CA02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(2,771)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573198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F168450" w14:textId="07877882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(2,295)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2DDEC0B6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66C53B7B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593E32D" w14:textId="34E236C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128,208</w:t>
            </w:r>
          </w:p>
        </w:tc>
        <w:tc>
          <w:tcPr>
            <w:tcW w:w="237" w:type="dxa"/>
            <w:shd w:val="clear" w:color="auto" w:fill="auto"/>
          </w:tcPr>
          <w:p w14:paraId="257F261E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3FD41679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9E60E8A" w14:textId="17F2E4B0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85,498</w:t>
            </w:r>
          </w:p>
        </w:tc>
        <w:tc>
          <w:tcPr>
            <w:tcW w:w="236" w:type="dxa"/>
          </w:tcPr>
          <w:p w14:paraId="29C87C1B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9086DCF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B4DE596" w14:textId="18A26789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(192)</w:t>
            </w:r>
          </w:p>
        </w:tc>
        <w:tc>
          <w:tcPr>
            <w:tcW w:w="236" w:type="dxa"/>
          </w:tcPr>
          <w:p w14:paraId="466D73CC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</w:tcPr>
          <w:p w14:paraId="5E9492C2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0003DCF" w14:textId="78AF0BE1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(49)</w:t>
            </w:r>
          </w:p>
        </w:tc>
        <w:tc>
          <w:tcPr>
            <w:tcW w:w="236" w:type="dxa"/>
          </w:tcPr>
          <w:p w14:paraId="54503332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46AA66B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3C8EEE4" w14:textId="3E2A644A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128,016</w:t>
            </w:r>
          </w:p>
        </w:tc>
        <w:tc>
          <w:tcPr>
            <w:tcW w:w="237" w:type="dxa"/>
            <w:shd w:val="clear" w:color="auto" w:fill="auto"/>
          </w:tcPr>
          <w:p w14:paraId="6E815F9E" w14:textId="77777777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3" w:type="dxa"/>
            <w:shd w:val="clear" w:color="auto" w:fill="auto"/>
          </w:tcPr>
          <w:p w14:paraId="4A380502" w14:textId="77777777" w:rsidR="00F77032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43E127A" w14:textId="7CCD95EA" w:rsidR="00F77032" w:rsidRPr="00435560" w:rsidRDefault="00F77032" w:rsidP="00F77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85,449</w:t>
            </w:r>
          </w:p>
        </w:tc>
      </w:tr>
    </w:tbl>
    <w:p w14:paraId="1EE0FFB0" w14:textId="77777777" w:rsidR="003D06A7" w:rsidRPr="00435560" w:rsidRDefault="003D06A7">
      <w:pPr>
        <w:rPr>
          <w:color w:val="FF0000"/>
        </w:rPr>
      </w:pPr>
    </w:p>
    <w:p w14:paraId="38BDD6DC" w14:textId="77777777" w:rsidR="003D06A7" w:rsidRDefault="003D06A7">
      <w:pPr>
        <w:rPr>
          <w:color w:val="FF0000"/>
        </w:rPr>
      </w:pPr>
    </w:p>
    <w:p w14:paraId="65E87A2E" w14:textId="77777777" w:rsidR="00435560" w:rsidRDefault="00435560">
      <w:pPr>
        <w:rPr>
          <w:color w:val="FF0000"/>
        </w:rPr>
      </w:pPr>
    </w:p>
    <w:p w14:paraId="22A422C2" w14:textId="77777777" w:rsidR="00435560" w:rsidRDefault="00435560">
      <w:pPr>
        <w:rPr>
          <w:color w:val="FF0000"/>
        </w:rPr>
      </w:pPr>
    </w:p>
    <w:p w14:paraId="0DD64379" w14:textId="77777777" w:rsidR="00435560" w:rsidRDefault="00435560">
      <w:pPr>
        <w:rPr>
          <w:color w:val="FF0000"/>
        </w:rPr>
      </w:pPr>
    </w:p>
    <w:p w14:paraId="6FE72802" w14:textId="77777777" w:rsidR="003D06A7" w:rsidRPr="00435560" w:rsidRDefault="003D06A7" w:rsidP="00435560">
      <w:pPr>
        <w:spacing w:line="240" w:lineRule="auto"/>
        <w:rPr>
          <w:color w:val="FF0000"/>
          <w:sz w:val="2"/>
          <w:szCs w:val="2"/>
        </w:rPr>
      </w:pPr>
    </w:p>
    <w:tbl>
      <w:tblPr>
        <w:tblW w:w="1533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69"/>
        <w:gridCol w:w="843"/>
        <w:gridCol w:w="284"/>
        <w:gridCol w:w="886"/>
        <w:gridCol w:w="284"/>
        <w:gridCol w:w="796"/>
        <w:gridCol w:w="283"/>
        <w:gridCol w:w="709"/>
        <w:gridCol w:w="283"/>
        <w:gridCol w:w="705"/>
        <w:gridCol w:w="283"/>
        <w:gridCol w:w="797"/>
        <w:gridCol w:w="236"/>
        <w:gridCol w:w="47"/>
        <w:gridCol w:w="887"/>
        <w:gridCol w:w="47"/>
        <w:gridCol w:w="189"/>
        <w:gridCol w:w="47"/>
        <w:gridCol w:w="887"/>
        <w:gridCol w:w="42"/>
        <w:gridCol w:w="7"/>
        <w:gridCol w:w="187"/>
        <w:gridCol w:w="42"/>
        <w:gridCol w:w="7"/>
        <w:gridCol w:w="848"/>
        <w:gridCol w:w="49"/>
        <w:gridCol w:w="187"/>
        <w:gridCol w:w="49"/>
        <w:gridCol w:w="742"/>
        <w:gridCol w:w="44"/>
        <w:gridCol w:w="7"/>
        <w:gridCol w:w="188"/>
        <w:gridCol w:w="44"/>
        <w:gridCol w:w="7"/>
        <w:gridCol w:w="880"/>
        <w:gridCol w:w="50"/>
        <w:gridCol w:w="187"/>
        <w:gridCol w:w="50"/>
        <w:gridCol w:w="954"/>
      </w:tblGrid>
      <w:tr w:rsidR="00210AC7" w:rsidRPr="00435560" w14:paraId="315135AD" w14:textId="77777777" w:rsidTr="00DE2C25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11F6D7A1" w14:textId="77777777" w:rsidR="003D06A7" w:rsidRPr="00435560" w:rsidRDefault="003D06A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olor w:val="000000" w:themeColor="text1"/>
                <w:cs/>
              </w:rPr>
            </w:pPr>
            <w:r w:rsidRPr="00435560">
              <w:rPr>
                <w:color w:val="000000" w:themeColor="text1"/>
              </w:rPr>
              <w:lastRenderedPageBreak/>
              <w:br w:type="page"/>
            </w:r>
          </w:p>
        </w:tc>
        <w:tc>
          <w:tcPr>
            <w:tcW w:w="13064" w:type="dxa"/>
            <w:gridSpan w:val="38"/>
          </w:tcPr>
          <w:p w14:paraId="45BAFB8D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F3008" w:rsidRPr="00435560" w14:paraId="0FE48FC8" w14:textId="77777777" w:rsidTr="00DE2C25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13850571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13" w:type="dxa"/>
            <w:gridSpan w:val="3"/>
          </w:tcPr>
          <w:p w14:paraId="5515D75D" w14:textId="77777777" w:rsidR="0005792F" w:rsidRDefault="0005792F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712E807D" w14:textId="76206D81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20041D58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88" w:type="dxa"/>
            <w:gridSpan w:val="3"/>
          </w:tcPr>
          <w:p w14:paraId="58E67C07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bCs/>
                <w:color w:val="000000" w:themeColor="text1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1D310830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4326B05A" w14:textId="77777777" w:rsidR="0005792F" w:rsidRDefault="0005792F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7D13E5A3" w14:textId="41F3DB09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5D9400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99" w:type="dxa"/>
            <w:gridSpan w:val="6"/>
            <w:shd w:val="clear" w:color="auto" w:fill="auto"/>
          </w:tcPr>
          <w:p w14:paraId="744598C5" w14:textId="77777777" w:rsidR="0005792F" w:rsidRDefault="0005792F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4403B285" w14:textId="3E483C7F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5CE46F28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26" w:type="dxa"/>
            <w:gridSpan w:val="7"/>
          </w:tcPr>
          <w:p w14:paraId="42893F60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</w:t>
            </w:r>
          </w:p>
          <w:p w14:paraId="26512AA8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239" w:type="dxa"/>
            <w:gridSpan w:val="3"/>
          </w:tcPr>
          <w:p w14:paraId="12DE2E46" w14:textId="77777777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6"/>
            <w:shd w:val="clear" w:color="auto" w:fill="auto"/>
          </w:tcPr>
          <w:p w14:paraId="59AAA92E" w14:textId="77777777" w:rsidR="0005792F" w:rsidRDefault="0005792F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70A1F297" w14:textId="2D02A618" w:rsidR="003F3008" w:rsidRPr="00435560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210AC7" w:rsidRPr="00435560" w14:paraId="00E7A5C4" w14:textId="77777777" w:rsidTr="00DE2C25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4E6CA81F" w14:textId="77777777" w:rsidR="00210AC7" w:rsidRPr="00435560" w:rsidRDefault="00210AC7" w:rsidP="007B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</w:t>
            </w:r>
            <w:r w:rsid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้า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ดือนสิ้นสุด</w:t>
            </w:r>
            <w:r w:rsidRPr="00435560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br/>
              <w:t xml:space="preserve">   วันที่ 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30 </w:t>
            </w:r>
            <w:r w:rsid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ยน</w:t>
            </w:r>
          </w:p>
        </w:tc>
        <w:tc>
          <w:tcPr>
            <w:tcW w:w="843" w:type="dxa"/>
          </w:tcPr>
          <w:p w14:paraId="397A9D81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FF93B73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076A7F9A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1BADDBBD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7D39C40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14:paraId="0C1E451B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004DC80C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300206B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76E87B37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4FCBED1B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D541606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3" w:type="dxa"/>
          </w:tcPr>
          <w:p w14:paraId="7DDDCFA0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1731919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796A42D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69255937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58DC9162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0C246DA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824E266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A0E4EA8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1EC3037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0275C3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gridSpan w:val="3"/>
            <w:shd w:val="clear" w:color="auto" w:fill="auto"/>
          </w:tcPr>
          <w:p w14:paraId="726C9420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A7B8B1B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36" w:type="dxa"/>
            <w:gridSpan w:val="3"/>
          </w:tcPr>
          <w:p w14:paraId="009471D7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59DFEF37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EE8EDF7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  2562</w:t>
            </w:r>
          </w:p>
        </w:tc>
        <w:tc>
          <w:tcPr>
            <w:tcW w:w="236" w:type="dxa"/>
            <w:gridSpan w:val="2"/>
          </w:tcPr>
          <w:p w14:paraId="48FE11FE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gridSpan w:val="3"/>
          </w:tcPr>
          <w:p w14:paraId="56052174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DE1335D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39" w:type="dxa"/>
            <w:gridSpan w:val="3"/>
          </w:tcPr>
          <w:p w14:paraId="637C308E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5F9326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39CF14C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6E1B7F1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2C5A6F65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4703D2D" w14:textId="77777777" w:rsidR="00210AC7" w:rsidRPr="00435560" w:rsidRDefault="00210AC7" w:rsidP="00925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210AC7" w:rsidRPr="00435560" w14:paraId="2D16E2CA" w14:textId="77777777" w:rsidTr="00DE2C25">
        <w:trPr>
          <w:tblHeader/>
        </w:trPr>
        <w:tc>
          <w:tcPr>
            <w:tcW w:w="2269" w:type="dxa"/>
            <w:shd w:val="clear" w:color="auto" w:fill="auto"/>
          </w:tcPr>
          <w:p w14:paraId="51CF0F71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4" w:type="dxa"/>
            <w:gridSpan w:val="38"/>
          </w:tcPr>
          <w:p w14:paraId="0F904795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210AC7" w:rsidRPr="00435560" w14:paraId="4A4AAFF5" w14:textId="77777777" w:rsidTr="00DE2C25">
        <w:tc>
          <w:tcPr>
            <w:tcW w:w="15333" w:type="dxa"/>
            <w:gridSpan w:val="39"/>
          </w:tcPr>
          <w:p w14:paraId="62073A0B" w14:textId="77777777" w:rsidR="00210AC7" w:rsidRPr="00435560" w:rsidRDefault="00210AC7" w:rsidP="00925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532FE4" w:rsidRPr="00435560" w14:paraId="75E1DD05" w14:textId="77777777" w:rsidTr="00DE2C25">
        <w:tc>
          <w:tcPr>
            <w:tcW w:w="2269" w:type="dxa"/>
            <w:shd w:val="clear" w:color="auto" w:fill="auto"/>
            <w:vAlign w:val="bottom"/>
          </w:tcPr>
          <w:p w14:paraId="2E4D1C6D" w14:textId="77777777" w:rsidR="00532FE4" w:rsidRPr="00435560" w:rsidRDefault="00532FE4" w:rsidP="007B7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43" w:type="dxa"/>
          </w:tcPr>
          <w:p w14:paraId="5F4853F1" w14:textId="11C75D67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2,322,731</w:t>
            </w:r>
          </w:p>
        </w:tc>
        <w:tc>
          <w:tcPr>
            <w:tcW w:w="284" w:type="dxa"/>
          </w:tcPr>
          <w:p w14:paraId="74C9364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6634AABE" w14:textId="368A6C05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2,152,897</w:t>
            </w:r>
          </w:p>
        </w:tc>
        <w:tc>
          <w:tcPr>
            <w:tcW w:w="284" w:type="dxa"/>
          </w:tcPr>
          <w:p w14:paraId="0D873097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165FC41C" w14:textId="0A88B1E6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171,922</w:t>
            </w:r>
          </w:p>
        </w:tc>
        <w:tc>
          <w:tcPr>
            <w:tcW w:w="283" w:type="dxa"/>
          </w:tcPr>
          <w:p w14:paraId="72F322F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749036F0" w14:textId="00B22CD4" w:rsidR="00532FE4" w:rsidRPr="00435560" w:rsidRDefault="004142E9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B9888C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05C504CE" w14:textId="604E9E31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72560EA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6A7C0E60" w14:textId="64BA5D6A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34407BA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8D3818B" w14:textId="7DFD30D6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2,512,565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1D71DC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5A5DFE2" w14:textId="3BE62CD1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2,182,677</w:t>
            </w:r>
          </w:p>
        </w:tc>
        <w:tc>
          <w:tcPr>
            <w:tcW w:w="236" w:type="dxa"/>
            <w:gridSpan w:val="3"/>
          </w:tcPr>
          <w:p w14:paraId="278ACE9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3239F58" w14:textId="42E82381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8A4A07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3EAC3F6F" w14:textId="3DFC6CED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710A4F2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38A7B9B" w14:textId="258FB079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2,512,565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2B4C23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B8CDC07" w14:textId="7753D0AB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2,182,677</w:t>
            </w:r>
          </w:p>
        </w:tc>
      </w:tr>
      <w:tr w:rsidR="00532FE4" w:rsidRPr="00435560" w14:paraId="0A456894" w14:textId="77777777" w:rsidTr="00DE2C25">
        <w:tc>
          <w:tcPr>
            <w:tcW w:w="2269" w:type="dxa"/>
            <w:shd w:val="clear" w:color="auto" w:fill="auto"/>
            <w:vAlign w:val="bottom"/>
          </w:tcPr>
          <w:p w14:paraId="74E8F8E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28A1D24C" w14:textId="0698F3F6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3,128</w:t>
            </w:r>
          </w:p>
        </w:tc>
        <w:tc>
          <w:tcPr>
            <w:tcW w:w="284" w:type="dxa"/>
          </w:tcPr>
          <w:p w14:paraId="630D646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3D0D4FA" w14:textId="4F5E37B2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8,826</w:t>
            </w:r>
          </w:p>
        </w:tc>
        <w:tc>
          <w:tcPr>
            <w:tcW w:w="284" w:type="dxa"/>
          </w:tcPr>
          <w:p w14:paraId="4D87385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78919F3" w14:textId="6AB1081D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10,589</w:t>
            </w:r>
          </w:p>
        </w:tc>
        <w:tc>
          <w:tcPr>
            <w:tcW w:w="283" w:type="dxa"/>
          </w:tcPr>
          <w:p w14:paraId="41B56FE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927E41" w14:textId="4E6E717E" w:rsidR="00532FE4" w:rsidRPr="00435560" w:rsidRDefault="004142E9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7026A3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12B0A6D5" w14:textId="4317A20E" w:rsidR="00532FE4" w:rsidRPr="00435560" w:rsidRDefault="004142E9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21" w:right="-108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FCE25E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0984F157" w14:textId="5C9E8CD7" w:rsidR="00532FE4" w:rsidRPr="00435560" w:rsidRDefault="004142E9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B4B2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E177E" w14:textId="0D691316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13,717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0802D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178D9" w14:textId="4466C1A0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8,826</w:t>
            </w:r>
          </w:p>
        </w:tc>
        <w:tc>
          <w:tcPr>
            <w:tcW w:w="236" w:type="dxa"/>
            <w:gridSpan w:val="3"/>
          </w:tcPr>
          <w:p w14:paraId="5C66040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49F23" w14:textId="0554D61A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(13,717)</w:t>
            </w:r>
          </w:p>
        </w:tc>
        <w:tc>
          <w:tcPr>
            <w:tcW w:w="236" w:type="dxa"/>
            <w:gridSpan w:val="2"/>
          </w:tcPr>
          <w:p w14:paraId="3C49D67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77B5310D" w14:textId="79678D1D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7D27A4CC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EA27A8" w14:textId="1471DA44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6005A7B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C03A9" w14:textId="657937D0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32FE4" w:rsidRPr="00435560" w14:paraId="3359A230" w14:textId="77777777" w:rsidTr="00DE2C25">
        <w:trPr>
          <w:trHeight w:val="355"/>
        </w:trPr>
        <w:tc>
          <w:tcPr>
            <w:tcW w:w="2269" w:type="dxa"/>
            <w:shd w:val="clear" w:color="auto" w:fill="auto"/>
            <w:vAlign w:val="bottom"/>
          </w:tcPr>
          <w:p w14:paraId="23C9A4B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9C208F5" w14:textId="2C615FE3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2,325,859</w:t>
            </w:r>
          </w:p>
        </w:tc>
        <w:tc>
          <w:tcPr>
            <w:tcW w:w="284" w:type="dxa"/>
          </w:tcPr>
          <w:p w14:paraId="73DE631C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58D2DA5" w14:textId="27ED1BF2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2,161,723</w:t>
            </w:r>
          </w:p>
        </w:tc>
        <w:tc>
          <w:tcPr>
            <w:tcW w:w="284" w:type="dxa"/>
          </w:tcPr>
          <w:p w14:paraId="041CF22E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5837D04" w14:textId="7A7BF6A6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182,511</w:t>
            </w:r>
          </w:p>
        </w:tc>
        <w:tc>
          <w:tcPr>
            <w:tcW w:w="283" w:type="dxa"/>
          </w:tcPr>
          <w:p w14:paraId="005FE60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A08AA1A" w14:textId="7E04DC9E" w:rsidR="00532FE4" w:rsidRPr="00435560" w:rsidRDefault="004142E9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972A88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8E9E2" w14:textId="30CE6CBB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16F179F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DFC953" w14:textId="4AFE6D62" w:rsidR="00532FE4" w:rsidRPr="00435560" w:rsidRDefault="004142E9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4C3B468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D6690" w14:textId="2EAA1EE7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2,526,282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245AA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6CFA6" w14:textId="6D286CF0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2,191,503</w:t>
            </w:r>
          </w:p>
        </w:tc>
        <w:tc>
          <w:tcPr>
            <w:tcW w:w="236" w:type="dxa"/>
            <w:gridSpan w:val="3"/>
          </w:tcPr>
          <w:p w14:paraId="7B48ED5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715BA" w14:textId="15CB9413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(13,717)</w:t>
            </w:r>
          </w:p>
        </w:tc>
        <w:tc>
          <w:tcPr>
            <w:tcW w:w="236" w:type="dxa"/>
            <w:gridSpan w:val="2"/>
          </w:tcPr>
          <w:p w14:paraId="6B994DAB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4595CD" w14:textId="51C4CBAD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4F90BCE7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BC541" w14:textId="1E7D4DF8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2,512,565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EBB389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5C029" w14:textId="24558510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2,182,677</w:t>
            </w:r>
          </w:p>
        </w:tc>
      </w:tr>
      <w:tr w:rsidR="00532FE4" w:rsidRPr="00435560" w14:paraId="4107CB1C" w14:textId="77777777" w:rsidTr="00DE2C25">
        <w:tc>
          <w:tcPr>
            <w:tcW w:w="2269" w:type="dxa"/>
            <w:shd w:val="clear" w:color="auto" w:fill="auto"/>
            <w:vAlign w:val="bottom"/>
          </w:tcPr>
          <w:p w14:paraId="10AFD53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</w:tcPr>
          <w:p w14:paraId="44948224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051780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20762299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F1A05B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96DC2" w14:textId="77777777" w:rsidR="00532FE4" w:rsidRPr="00435560" w:rsidRDefault="00532FE4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5D47B2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38457B0" w14:textId="77777777" w:rsidR="00532FE4" w:rsidRPr="00435560" w:rsidRDefault="00532FE4" w:rsidP="0000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724C557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68B3829B" w14:textId="77777777" w:rsidR="00532FE4" w:rsidRPr="00435560" w:rsidRDefault="00532FE4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A652A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0CBD51B8" w14:textId="77777777" w:rsidR="00532FE4" w:rsidRPr="00435560" w:rsidRDefault="00532FE4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4C82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AF3E83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FFDDFD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81E492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72A933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75ED7E8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C8DD63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385EF9D5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2EA326A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40F09C5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FF6A56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3359C7" w14:textId="55E930FC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532FE4" w:rsidRPr="00435560" w14:paraId="6A0E61DF" w14:textId="77777777" w:rsidTr="00DE2C25">
        <w:tc>
          <w:tcPr>
            <w:tcW w:w="2269" w:type="dxa"/>
            <w:shd w:val="clear" w:color="auto" w:fill="auto"/>
            <w:vAlign w:val="bottom"/>
          </w:tcPr>
          <w:p w14:paraId="6307C44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43" w:type="dxa"/>
            <w:shd w:val="clear" w:color="auto" w:fill="auto"/>
          </w:tcPr>
          <w:p w14:paraId="3C014F67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94FEF1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shd w:val="clear" w:color="auto" w:fill="auto"/>
          </w:tcPr>
          <w:p w14:paraId="2A935869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B389E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FBF9535" w14:textId="77777777" w:rsidR="00532FE4" w:rsidRPr="00435560" w:rsidRDefault="00532FE4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3CBBDA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A36F692" w14:textId="77777777" w:rsidR="00532FE4" w:rsidRPr="00435560" w:rsidRDefault="00532FE4" w:rsidP="0000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99E2F8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4915A6E" w14:textId="77777777" w:rsidR="00532FE4" w:rsidRPr="00435560" w:rsidRDefault="00532FE4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746FD6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09738720" w14:textId="77777777" w:rsidR="00532FE4" w:rsidRPr="00435560" w:rsidRDefault="00532FE4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13870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82FFE6B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4037C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EA865CC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D5605CB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8292FEA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F1FDE8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04A8B591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574A2AF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35EC415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595339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77EA1401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532FE4" w:rsidRPr="00435560" w14:paraId="5E3F9B44" w14:textId="77777777" w:rsidTr="00DE2C25">
        <w:tc>
          <w:tcPr>
            <w:tcW w:w="2269" w:type="dxa"/>
            <w:shd w:val="clear" w:color="auto" w:fill="auto"/>
          </w:tcPr>
          <w:p w14:paraId="44CD9D6D" w14:textId="77777777" w:rsidR="00532FE4" w:rsidRPr="00435560" w:rsidRDefault="00532FE4" w:rsidP="00532FE4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43" w:type="dxa"/>
          </w:tcPr>
          <w:p w14:paraId="1F1D2A47" w14:textId="2BA13162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3CEBAAC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38045F7A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CF9F7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2A257166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97C0F5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766ADFE" w14:textId="77777777" w:rsidR="00532FE4" w:rsidRPr="00435560" w:rsidRDefault="00532FE4" w:rsidP="0000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92DB42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59641B12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06F6D8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DC90A9C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A9029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2D49DA5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21" w:right="-9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B0670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76E730E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340D14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8AA626C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B8E8ED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170AC47F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1320EF5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189AC39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9A0F09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3E3A50EE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532FE4" w:rsidRPr="00435560" w14:paraId="22DB88B7" w14:textId="77777777" w:rsidTr="00DE2C25">
        <w:tc>
          <w:tcPr>
            <w:tcW w:w="2269" w:type="dxa"/>
            <w:shd w:val="clear" w:color="auto" w:fill="auto"/>
          </w:tcPr>
          <w:p w14:paraId="4934739E" w14:textId="77777777" w:rsidR="00532FE4" w:rsidRPr="00435560" w:rsidRDefault="00532FE4" w:rsidP="00532FE4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843" w:type="dxa"/>
          </w:tcPr>
          <w:p w14:paraId="7C444E29" w14:textId="09158466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888,872</w:t>
            </w:r>
          </w:p>
        </w:tc>
        <w:tc>
          <w:tcPr>
            <w:tcW w:w="284" w:type="dxa"/>
          </w:tcPr>
          <w:p w14:paraId="63776BF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777599F3" w14:textId="261A5087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689,788</w:t>
            </w:r>
          </w:p>
        </w:tc>
        <w:tc>
          <w:tcPr>
            <w:tcW w:w="284" w:type="dxa"/>
          </w:tcPr>
          <w:p w14:paraId="759FFA7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15584C06" w14:textId="38ADC812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174,672</w:t>
            </w:r>
          </w:p>
        </w:tc>
        <w:tc>
          <w:tcPr>
            <w:tcW w:w="283" w:type="dxa"/>
            <w:shd w:val="clear" w:color="auto" w:fill="auto"/>
          </w:tcPr>
          <w:p w14:paraId="77693CD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B50334A" w14:textId="068A75CD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CC6B6E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3425B17" w14:textId="70D04E43" w:rsidR="00532FE4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21" w:right="-108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AD4C3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7A5178B3" w14:textId="7BB36A3E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90570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6666B1A" w14:textId="4E3998F4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1,063,544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277E9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0303EE5" w14:textId="76C3C7F6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689,788</w:t>
            </w:r>
          </w:p>
        </w:tc>
        <w:tc>
          <w:tcPr>
            <w:tcW w:w="236" w:type="dxa"/>
            <w:gridSpan w:val="3"/>
          </w:tcPr>
          <w:p w14:paraId="05E9C18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73B1B533" w14:textId="0E1BF10D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(10,589)</w:t>
            </w:r>
          </w:p>
        </w:tc>
        <w:tc>
          <w:tcPr>
            <w:tcW w:w="236" w:type="dxa"/>
            <w:gridSpan w:val="2"/>
          </w:tcPr>
          <w:p w14:paraId="038153F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137F4769" w14:textId="3DA4DF52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14E3335B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B35E3FA" w14:textId="1E1BB381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1,052,955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D77D75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98C3509" w14:textId="1E2E8D27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689,788</w:t>
            </w:r>
          </w:p>
        </w:tc>
      </w:tr>
      <w:tr w:rsidR="00532FE4" w:rsidRPr="00435560" w14:paraId="22BA51C7" w14:textId="77777777" w:rsidTr="00DE2C25">
        <w:tc>
          <w:tcPr>
            <w:tcW w:w="2269" w:type="dxa"/>
            <w:shd w:val="clear" w:color="auto" w:fill="auto"/>
          </w:tcPr>
          <w:p w14:paraId="5B18A447" w14:textId="77777777" w:rsidR="00532FE4" w:rsidRPr="00435560" w:rsidRDefault="00532FE4" w:rsidP="00532FE4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843" w:type="dxa"/>
          </w:tcPr>
          <w:p w14:paraId="5B6322CA" w14:textId="31446D28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595,858</w:t>
            </w:r>
          </w:p>
        </w:tc>
        <w:tc>
          <w:tcPr>
            <w:tcW w:w="284" w:type="dxa"/>
          </w:tcPr>
          <w:p w14:paraId="053A87E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317CB808" w14:textId="10DBD242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602,569</w:t>
            </w:r>
          </w:p>
        </w:tc>
        <w:tc>
          <w:tcPr>
            <w:tcW w:w="284" w:type="dxa"/>
          </w:tcPr>
          <w:p w14:paraId="18ACE23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3B6E8975" w14:textId="7DE13D11" w:rsidR="00532FE4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9C198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18D446F" w14:textId="08D5EAB4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874D1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08A51B17" w14:textId="02574905" w:rsidR="00532FE4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21" w:right="-108" w:hanging="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0CE98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27675495" w14:textId="2CFFD4E5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24939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0401D25" w14:textId="3660847F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595,858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AADAE1" w14:textId="77777777" w:rsidR="00532FE4" w:rsidRPr="00435560" w:rsidRDefault="00532FE4" w:rsidP="0053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39B9352" w14:textId="01042F10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602,569</w:t>
            </w:r>
          </w:p>
        </w:tc>
        <w:tc>
          <w:tcPr>
            <w:tcW w:w="236" w:type="dxa"/>
            <w:gridSpan w:val="3"/>
          </w:tcPr>
          <w:p w14:paraId="626FA9B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70CEFE7D" w14:textId="60FB2DCD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005EAE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0E11BCE5" w14:textId="7918261A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5988654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60A1FE3A" w14:textId="14FAEF53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595,858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1A2E21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20C78EB4" w14:textId="1E6B29D9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602,569</w:t>
            </w:r>
          </w:p>
        </w:tc>
      </w:tr>
      <w:tr w:rsidR="00532FE4" w:rsidRPr="00435560" w14:paraId="7F73D42C" w14:textId="77777777" w:rsidTr="00DE2C25">
        <w:tc>
          <w:tcPr>
            <w:tcW w:w="2269" w:type="dxa"/>
            <w:shd w:val="clear" w:color="auto" w:fill="auto"/>
          </w:tcPr>
          <w:p w14:paraId="60E01695" w14:textId="77777777" w:rsidR="00532FE4" w:rsidRPr="00435560" w:rsidRDefault="00532FE4" w:rsidP="00532FE4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ประเทศอื่นๆ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0FCF436C" w14:textId="23663ED9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841,129</w:t>
            </w:r>
          </w:p>
        </w:tc>
        <w:tc>
          <w:tcPr>
            <w:tcW w:w="284" w:type="dxa"/>
          </w:tcPr>
          <w:p w14:paraId="1D5A524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2D13A25F" w14:textId="28D5A7B9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869,366</w:t>
            </w:r>
          </w:p>
        </w:tc>
        <w:tc>
          <w:tcPr>
            <w:tcW w:w="284" w:type="dxa"/>
          </w:tcPr>
          <w:p w14:paraId="6548E6E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38CF4EAA" w14:textId="592DA06F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7,839</w:t>
            </w:r>
          </w:p>
        </w:tc>
        <w:tc>
          <w:tcPr>
            <w:tcW w:w="283" w:type="dxa"/>
            <w:shd w:val="clear" w:color="auto" w:fill="auto"/>
          </w:tcPr>
          <w:p w14:paraId="0409975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EFEC3CE" w14:textId="1199BBD5" w:rsidR="00532FE4" w:rsidRPr="00435560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AABDA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73BA230" w14:textId="167A267B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55C9ED7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F85E" w14:textId="6A3B5777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269312B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15416" w14:textId="1653718D" w:rsidR="00532FE4" w:rsidRPr="00435560" w:rsidRDefault="00206E21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866,880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43C1E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1D88A" w14:textId="5B504537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899,146</w:t>
            </w:r>
          </w:p>
        </w:tc>
        <w:tc>
          <w:tcPr>
            <w:tcW w:w="236" w:type="dxa"/>
            <w:gridSpan w:val="3"/>
          </w:tcPr>
          <w:p w14:paraId="308CED0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D85DA" w14:textId="7B6F7B20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(3,128)</w:t>
            </w:r>
          </w:p>
        </w:tc>
        <w:tc>
          <w:tcPr>
            <w:tcW w:w="236" w:type="dxa"/>
            <w:gridSpan w:val="2"/>
          </w:tcPr>
          <w:p w14:paraId="69B4B60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54B8802A" w14:textId="114F9010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45199FA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DAB33" w14:textId="68C11C0A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863,752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E6D707C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11E4B" w14:textId="6ACC2C70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890,320</w:t>
            </w:r>
          </w:p>
        </w:tc>
      </w:tr>
      <w:tr w:rsidR="00532FE4" w:rsidRPr="00435560" w14:paraId="17DC5112" w14:textId="77777777" w:rsidTr="00DE2C25">
        <w:tc>
          <w:tcPr>
            <w:tcW w:w="2269" w:type="dxa"/>
            <w:shd w:val="clear" w:color="auto" w:fill="auto"/>
          </w:tcPr>
          <w:p w14:paraId="199F8D47" w14:textId="77777777" w:rsidR="00532FE4" w:rsidRPr="00435560" w:rsidRDefault="00532FE4" w:rsidP="00532FE4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8FBA8D9" w14:textId="1B00F50C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2,325,859</w:t>
            </w:r>
          </w:p>
        </w:tc>
        <w:tc>
          <w:tcPr>
            <w:tcW w:w="284" w:type="dxa"/>
          </w:tcPr>
          <w:p w14:paraId="09894E5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738E702F" w14:textId="23C84282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2,161,723</w:t>
            </w:r>
          </w:p>
        </w:tc>
        <w:tc>
          <w:tcPr>
            <w:tcW w:w="284" w:type="dxa"/>
          </w:tcPr>
          <w:p w14:paraId="3A72B77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4CB0F" w14:textId="2A1F1C39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182,511</w:t>
            </w:r>
          </w:p>
        </w:tc>
        <w:tc>
          <w:tcPr>
            <w:tcW w:w="283" w:type="dxa"/>
            <w:shd w:val="clear" w:color="auto" w:fill="auto"/>
          </w:tcPr>
          <w:p w14:paraId="131EEA3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61A6" w14:textId="51C795F2" w:rsidR="00532FE4" w:rsidRPr="00206E21" w:rsidRDefault="00206E21" w:rsidP="00005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06E21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ADDCD8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E2582" w14:textId="5F312709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73F1BA4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50028" w14:textId="587FD452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5863AC7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C11F9" w14:textId="3968D85B" w:rsidR="00532FE4" w:rsidRPr="00435560" w:rsidRDefault="00206E21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2,526,282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AA2E8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816A3" w14:textId="38EAE3B5" w:rsidR="00532FE4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2,191,503</w:t>
            </w:r>
          </w:p>
        </w:tc>
        <w:tc>
          <w:tcPr>
            <w:tcW w:w="236" w:type="dxa"/>
            <w:gridSpan w:val="3"/>
          </w:tcPr>
          <w:p w14:paraId="6D194607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05A13" w14:textId="0D096CF0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(13,717)</w:t>
            </w:r>
          </w:p>
        </w:tc>
        <w:tc>
          <w:tcPr>
            <w:tcW w:w="236" w:type="dxa"/>
            <w:gridSpan w:val="2"/>
          </w:tcPr>
          <w:p w14:paraId="0BAC7B8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B7774" w14:textId="4168F831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19F28AB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F4AFF" w14:textId="691F132C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2,512,565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DACCFEF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1DF9C" w14:textId="4458726C" w:rsidR="00532FE4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2,182,677</w:t>
            </w:r>
          </w:p>
        </w:tc>
      </w:tr>
      <w:tr w:rsidR="00532FE4" w:rsidRPr="00435560" w14:paraId="11843FA7" w14:textId="77777777" w:rsidTr="00DE2C25">
        <w:tc>
          <w:tcPr>
            <w:tcW w:w="2269" w:type="dxa"/>
            <w:shd w:val="clear" w:color="auto" w:fill="auto"/>
            <w:vAlign w:val="bottom"/>
          </w:tcPr>
          <w:p w14:paraId="7A1EDA81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0CB18532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4F8C3C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3C38EB3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4625A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4E1F02C2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6B9A1D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1CADB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0501E0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6C9CF704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CBD33B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BBAE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50ECC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97B38D" w14:textId="77777777" w:rsidR="00532FE4" w:rsidRPr="00435560" w:rsidRDefault="00532FE4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D029B3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C8D13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271CCB99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6BB812E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25777F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60A1DF53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3D014D8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079D09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D206B8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CA5DFA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DE2C25" w:rsidRPr="00435560" w14:paraId="3F39474E" w14:textId="77777777" w:rsidTr="00DE2C25">
        <w:tc>
          <w:tcPr>
            <w:tcW w:w="2269" w:type="dxa"/>
            <w:shd w:val="clear" w:color="auto" w:fill="auto"/>
            <w:vAlign w:val="bottom"/>
          </w:tcPr>
          <w:p w14:paraId="198A98A7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843" w:type="dxa"/>
          </w:tcPr>
          <w:p w14:paraId="750EEDDF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8C86E7C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1C43693C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28E2A2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788B57C2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B2B7CC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41CC93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251F779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D8FAF27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C3F4EF9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3C57E33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8738E7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09ECF9B" w14:textId="77777777" w:rsidR="00DE2C25" w:rsidRPr="00435560" w:rsidRDefault="00DE2C25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78F5769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71191269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9E439FB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73914B7D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809FD89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25045D1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7C931C9E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2BDD45B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78883BF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0B330451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DE2C25" w:rsidRPr="00435560" w14:paraId="18B4F7BE" w14:textId="77777777" w:rsidTr="00DE2C25">
        <w:tc>
          <w:tcPr>
            <w:tcW w:w="2269" w:type="dxa"/>
            <w:shd w:val="clear" w:color="auto" w:fill="auto"/>
            <w:vAlign w:val="bottom"/>
          </w:tcPr>
          <w:p w14:paraId="137157CD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843" w:type="dxa"/>
          </w:tcPr>
          <w:p w14:paraId="7E420C7D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E62061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05750494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3D6559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4F660164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7502F20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2C9146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ACE228B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10FE890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A59D3C0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31D34E8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837F0D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9ADD63D" w14:textId="77777777" w:rsidR="00DE2C25" w:rsidRPr="00435560" w:rsidRDefault="00DE2C25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00A4B2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4CBB3CE3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61BA150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D085387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379373D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4C48E6CB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23CAC61A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51E8A72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FB1F753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96A2909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DE2C25" w:rsidRPr="00435560" w14:paraId="3D26F593" w14:textId="77777777" w:rsidTr="00DE2C25">
        <w:tc>
          <w:tcPr>
            <w:tcW w:w="2269" w:type="dxa"/>
            <w:shd w:val="clear" w:color="auto" w:fill="auto"/>
            <w:vAlign w:val="bottom"/>
          </w:tcPr>
          <w:p w14:paraId="7190F3B6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843" w:type="dxa"/>
          </w:tcPr>
          <w:p w14:paraId="60E27617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AD93CA0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2AF7B206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75593B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5FED3075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968D471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AAC805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3C840E7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46EDCFF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C20FEE0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8DEA1DA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F4172A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2298079" w14:textId="77777777" w:rsidR="00DE2C25" w:rsidRPr="00435560" w:rsidRDefault="00DE2C25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D32701B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7303A6F4" w14:textId="77777777" w:rsidR="00DE2C25" w:rsidRPr="00435560" w:rsidRDefault="00DE2C25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E28D51A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F842707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DA16A0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78A2E538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1C40812B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1A810C8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798B168" w14:textId="77777777" w:rsidR="00DE2C25" w:rsidRPr="00435560" w:rsidRDefault="00DE2C25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7DABA3A" w14:textId="77777777" w:rsidR="00DE2C25" w:rsidRPr="00435560" w:rsidRDefault="00DE2C25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532FE4" w:rsidRPr="00435560" w14:paraId="17279D06" w14:textId="77777777" w:rsidTr="00DE2C25">
        <w:tc>
          <w:tcPr>
            <w:tcW w:w="2269" w:type="dxa"/>
            <w:shd w:val="clear" w:color="auto" w:fill="auto"/>
          </w:tcPr>
          <w:p w14:paraId="1AA7CC37" w14:textId="77777777" w:rsidR="00532FE4" w:rsidRPr="00435560" w:rsidRDefault="00532FE4" w:rsidP="00532FE4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843" w:type="dxa"/>
          </w:tcPr>
          <w:p w14:paraId="32521C38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31159B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1BAAFB33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09739ED5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33A119E9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66BD2E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86471A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76274DC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729C92D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17B87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E0C5D09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59F7C4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582D758" w14:textId="77777777" w:rsidR="00532FE4" w:rsidRPr="00435560" w:rsidRDefault="00532FE4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78C2D32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7AEDC63" w14:textId="77777777" w:rsidR="00532FE4" w:rsidRPr="00435560" w:rsidRDefault="00532FE4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A499A4E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4B18219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D8B1CD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3C29F292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304B9080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DF34096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8019C46" w14:textId="77777777" w:rsidR="00532FE4" w:rsidRPr="00435560" w:rsidRDefault="00532FE4" w:rsidP="0053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50D504D7" w14:textId="77777777" w:rsidR="00532FE4" w:rsidRPr="00435560" w:rsidRDefault="00532FE4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</w:tr>
      <w:tr w:rsidR="00E11280" w:rsidRPr="00435560" w14:paraId="0594111C" w14:textId="77777777" w:rsidTr="00DE2C25">
        <w:tc>
          <w:tcPr>
            <w:tcW w:w="2269" w:type="dxa"/>
            <w:shd w:val="clear" w:color="auto" w:fill="auto"/>
          </w:tcPr>
          <w:p w14:paraId="65BFBEC0" w14:textId="77777777" w:rsidR="00E11280" w:rsidRPr="00435560" w:rsidRDefault="00E11280" w:rsidP="00E11280">
            <w:pPr>
              <w:ind w:left="72" w:right="-115" w:hanging="7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eastAsia="en-GB"/>
              </w:rPr>
              <w:t>ผลิตภัณฑ์น้ำ</w:t>
            </w:r>
          </w:p>
        </w:tc>
        <w:tc>
          <w:tcPr>
            <w:tcW w:w="843" w:type="dxa"/>
          </w:tcPr>
          <w:p w14:paraId="0805C836" w14:textId="6692195C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2,006,639</w:t>
            </w:r>
          </w:p>
        </w:tc>
        <w:tc>
          <w:tcPr>
            <w:tcW w:w="284" w:type="dxa"/>
          </w:tcPr>
          <w:p w14:paraId="60DE67C7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4F4024EB" w14:textId="2C63E64F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1,866,393</w:t>
            </w:r>
          </w:p>
        </w:tc>
        <w:tc>
          <w:tcPr>
            <w:tcW w:w="284" w:type="dxa"/>
          </w:tcPr>
          <w:p w14:paraId="6AD52D3A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0F34EC74" w14:textId="352687FA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154,744</w:t>
            </w:r>
          </w:p>
        </w:tc>
        <w:tc>
          <w:tcPr>
            <w:tcW w:w="283" w:type="dxa"/>
            <w:shd w:val="clear" w:color="auto" w:fill="auto"/>
          </w:tcPr>
          <w:p w14:paraId="7C5FE4A5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5D38B3A" w14:textId="6E717859" w:rsidR="00E11280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90D829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12C15731" w14:textId="622CE97A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1E3AB26B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CDB6E83" w14:textId="3AAAB1AC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192B87E9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609B3D6" w14:textId="44DEF020" w:rsidR="00E11280" w:rsidRPr="00435560" w:rsidRDefault="00206E21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2,179,295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44E971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47BC5F94" w14:textId="31E4869D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1,896,173</w:t>
            </w:r>
          </w:p>
        </w:tc>
        <w:tc>
          <w:tcPr>
            <w:tcW w:w="236" w:type="dxa"/>
            <w:gridSpan w:val="3"/>
          </w:tcPr>
          <w:p w14:paraId="20AB8E34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707B27C5" w14:textId="66BA85C7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(13,717)</w:t>
            </w:r>
          </w:p>
        </w:tc>
        <w:tc>
          <w:tcPr>
            <w:tcW w:w="236" w:type="dxa"/>
            <w:gridSpan w:val="2"/>
          </w:tcPr>
          <w:p w14:paraId="3FB1AA53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1DE01270" w14:textId="0DE0BDDA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383015D3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7C20FE7" w14:textId="3D770EB3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2,165,578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AE8D8FF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31D9A4CD" w14:textId="42CD9E4E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1,887,347</w:t>
            </w:r>
          </w:p>
        </w:tc>
      </w:tr>
      <w:tr w:rsidR="00E11280" w:rsidRPr="00435560" w14:paraId="2B017E03" w14:textId="77777777" w:rsidTr="00DE2C25">
        <w:tc>
          <w:tcPr>
            <w:tcW w:w="2269" w:type="dxa"/>
            <w:shd w:val="clear" w:color="auto" w:fill="auto"/>
          </w:tcPr>
          <w:p w14:paraId="1C612156" w14:textId="77777777" w:rsidR="00E11280" w:rsidRPr="00435560" w:rsidRDefault="00E11280" w:rsidP="00E11280">
            <w:pPr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5548A2A1" w14:textId="4580E762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319,220</w:t>
            </w:r>
          </w:p>
        </w:tc>
        <w:tc>
          <w:tcPr>
            <w:tcW w:w="284" w:type="dxa"/>
          </w:tcPr>
          <w:p w14:paraId="5E93D1C7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7E3B095" w14:textId="558600FF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295,330</w:t>
            </w:r>
          </w:p>
        </w:tc>
        <w:tc>
          <w:tcPr>
            <w:tcW w:w="284" w:type="dxa"/>
          </w:tcPr>
          <w:p w14:paraId="24FA368C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2E0B5A59" w14:textId="2ABEF886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27,767</w:t>
            </w:r>
          </w:p>
        </w:tc>
        <w:tc>
          <w:tcPr>
            <w:tcW w:w="283" w:type="dxa"/>
            <w:shd w:val="clear" w:color="auto" w:fill="auto"/>
          </w:tcPr>
          <w:p w14:paraId="0495D8BC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3A853F5" w14:textId="1222CDB8" w:rsidR="00E11280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A97F32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60818CE9" w14:textId="7005E20E" w:rsidR="00E11280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07A846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71CF7944" w14:textId="416EEFA6" w:rsidR="00E11280" w:rsidRPr="00435560" w:rsidRDefault="00206E21" w:rsidP="001C0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6C1EDD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8D330" w14:textId="46DD19D4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346,987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FA962E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602FF6" w14:textId="20D569BD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295,330</w:t>
            </w:r>
          </w:p>
        </w:tc>
        <w:tc>
          <w:tcPr>
            <w:tcW w:w="236" w:type="dxa"/>
            <w:gridSpan w:val="3"/>
          </w:tcPr>
          <w:p w14:paraId="701CD49E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5B2F4" w14:textId="1CAAFEDC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47EF05D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74D802B0" w14:textId="01DFFE89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1DEC1127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AB859" w14:textId="38CBAED4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346,987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75EE422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2AFDC" w14:textId="2B633F56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295,330</w:t>
            </w:r>
          </w:p>
        </w:tc>
      </w:tr>
      <w:tr w:rsidR="00E11280" w:rsidRPr="00435560" w14:paraId="3B04A944" w14:textId="77777777" w:rsidTr="00DE2C25">
        <w:tc>
          <w:tcPr>
            <w:tcW w:w="2269" w:type="dxa"/>
            <w:shd w:val="clear" w:color="auto" w:fill="auto"/>
          </w:tcPr>
          <w:p w14:paraId="734C12ED" w14:textId="77777777" w:rsidR="00E11280" w:rsidRPr="00435560" w:rsidRDefault="00E11280" w:rsidP="00E11280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รวม</w:t>
            </w:r>
            <w:r w:rsidRPr="004355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87F0622" w14:textId="37F1CAD5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2,325,859</w:t>
            </w:r>
          </w:p>
        </w:tc>
        <w:tc>
          <w:tcPr>
            <w:tcW w:w="284" w:type="dxa"/>
          </w:tcPr>
          <w:p w14:paraId="4C1B1FE4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7A349FD" w14:textId="7CC17E30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2,161,723</w:t>
            </w:r>
          </w:p>
        </w:tc>
        <w:tc>
          <w:tcPr>
            <w:tcW w:w="284" w:type="dxa"/>
          </w:tcPr>
          <w:p w14:paraId="5E5A58C8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CE3BF" w14:textId="455F273F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182,511</w:t>
            </w:r>
          </w:p>
        </w:tc>
        <w:tc>
          <w:tcPr>
            <w:tcW w:w="283" w:type="dxa"/>
            <w:shd w:val="clear" w:color="auto" w:fill="auto"/>
          </w:tcPr>
          <w:p w14:paraId="4889F03A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1B2BD" w14:textId="5C3AC829" w:rsidR="00E11280" w:rsidRPr="00435560" w:rsidRDefault="00206E21" w:rsidP="00A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C2FC69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A3CCF" w14:textId="133C1A39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6CDBA3FE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F3C76" w14:textId="4D3BE6D3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4C2F5801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FEFBC" w14:textId="28E61459" w:rsidR="00E11280" w:rsidRPr="00435560" w:rsidRDefault="00206E21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2,526,282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ACE32D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4140F" w14:textId="2F41F9FE" w:rsidR="00E11280" w:rsidRPr="00435560" w:rsidRDefault="00206E21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2,191,503</w:t>
            </w:r>
          </w:p>
        </w:tc>
        <w:tc>
          <w:tcPr>
            <w:tcW w:w="236" w:type="dxa"/>
            <w:gridSpan w:val="3"/>
          </w:tcPr>
          <w:p w14:paraId="6AD24DB3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BCC75" w14:textId="48C44897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(13,717)</w:t>
            </w:r>
          </w:p>
        </w:tc>
        <w:tc>
          <w:tcPr>
            <w:tcW w:w="236" w:type="dxa"/>
            <w:gridSpan w:val="2"/>
          </w:tcPr>
          <w:p w14:paraId="76DF64DD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2D739C" w14:textId="6108072E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31B9154B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2AE32" w14:textId="1FB333F6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2,512,565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E9186BC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ABA95" w14:textId="5BDD69C1" w:rsidR="00E11280" w:rsidRPr="00435560" w:rsidRDefault="00206E21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2,182,677</w:t>
            </w:r>
          </w:p>
        </w:tc>
      </w:tr>
      <w:tr w:rsidR="00E11280" w:rsidRPr="00435560" w14:paraId="22DAB5DF" w14:textId="77777777" w:rsidTr="00DE2C25">
        <w:tc>
          <w:tcPr>
            <w:tcW w:w="2269" w:type="dxa"/>
            <w:shd w:val="clear" w:color="auto" w:fill="auto"/>
            <w:vAlign w:val="bottom"/>
          </w:tcPr>
          <w:p w14:paraId="3CDE65F4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3AFA09B9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2553CE02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</w:tcPr>
          <w:p w14:paraId="1B12E75D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3F429CF2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shd w:val="clear" w:color="auto" w:fill="auto"/>
          </w:tcPr>
          <w:p w14:paraId="798BD8A9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503C90E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44C2B9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1EF2C97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  <w:shd w:val="clear" w:color="auto" w:fill="auto"/>
          </w:tcPr>
          <w:p w14:paraId="5F8E8095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8E7CB43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6F6DC232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BFF7EA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96C0AC" w14:textId="77777777" w:rsidR="00E11280" w:rsidRPr="00435560" w:rsidRDefault="00E11280" w:rsidP="00A02C3B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6A5935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D0E1D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4043296E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B9931F5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F1E6B67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7D0B41BB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  <w:gridSpan w:val="3"/>
          </w:tcPr>
          <w:p w14:paraId="33E591C1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9156578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4E26398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137E22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11280" w:rsidRPr="00435560" w14:paraId="03FB03DF" w14:textId="77777777" w:rsidTr="00DE2C25">
        <w:tc>
          <w:tcPr>
            <w:tcW w:w="2269" w:type="dxa"/>
            <w:shd w:val="clear" w:color="auto" w:fill="auto"/>
          </w:tcPr>
          <w:p w14:paraId="3B7FE57B" w14:textId="77777777" w:rsidR="00E11280" w:rsidRPr="00435560" w:rsidRDefault="00E11280" w:rsidP="00E11280">
            <w:pPr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4355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43" w:type="dxa"/>
          </w:tcPr>
          <w:p w14:paraId="349385BD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7E6646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7E265142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F085C45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1EC89052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6" w:right="-5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F5557AF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118966" w14:textId="77777777" w:rsidR="00E11280" w:rsidRPr="00435560" w:rsidRDefault="00E11280" w:rsidP="00E11280">
            <w:pPr>
              <w:pStyle w:val="acctmergecolhdg"/>
              <w:tabs>
                <w:tab w:val="decimal" w:pos="570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 w:val="0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3D0EA11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0B06A1C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AE3AF81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BD0C11A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8CE919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2D73814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58F227E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F2B23B3" w14:textId="77777777" w:rsidR="00E11280" w:rsidRPr="00435560" w:rsidRDefault="00E11280" w:rsidP="00A0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75056164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A763196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35935DC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074281E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gridSpan w:val="3"/>
          </w:tcPr>
          <w:p w14:paraId="2333CFA8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5B221D2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DC83B32" w14:textId="77777777" w:rsidR="00E11280" w:rsidRPr="00435560" w:rsidRDefault="00E11280" w:rsidP="00E1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3593D910" w14:textId="77777777" w:rsidR="00E11280" w:rsidRPr="00435560" w:rsidRDefault="00E11280" w:rsidP="00DE2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06E21" w:rsidRPr="00435560" w14:paraId="3A2D3D16" w14:textId="77777777" w:rsidTr="00DE2C25">
        <w:trPr>
          <w:trHeight w:val="177"/>
        </w:trPr>
        <w:tc>
          <w:tcPr>
            <w:tcW w:w="2269" w:type="dxa"/>
            <w:shd w:val="clear" w:color="auto" w:fill="auto"/>
          </w:tcPr>
          <w:p w14:paraId="4FD0394F" w14:textId="77777777" w:rsidR="00206E21" w:rsidRPr="00435560" w:rsidRDefault="00206E21" w:rsidP="00206E21">
            <w:pPr>
              <w:ind w:right="-11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eastAsia="en-GB" w:bidi="ar-SA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0233677E" w14:textId="525FB592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2,325,859</w:t>
            </w:r>
          </w:p>
        </w:tc>
        <w:tc>
          <w:tcPr>
            <w:tcW w:w="284" w:type="dxa"/>
          </w:tcPr>
          <w:p w14:paraId="0915ED7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942E963" w14:textId="3CC595E1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2,161,723</w:t>
            </w:r>
          </w:p>
        </w:tc>
        <w:tc>
          <w:tcPr>
            <w:tcW w:w="284" w:type="dxa"/>
          </w:tcPr>
          <w:p w14:paraId="0700439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shd w:val="clear" w:color="auto" w:fill="auto"/>
          </w:tcPr>
          <w:p w14:paraId="302CB648" w14:textId="0313AB8A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182,511</w:t>
            </w:r>
          </w:p>
        </w:tc>
        <w:tc>
          <w:tcPr>
            <w:tcW w:w="283" w:type="dxa"/>
            <w:shd w:val="clear" w:color="auto" w:fill="auto"/>
          </w:tcPr>
          <w:p w14:paraId="3E59A483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10090834" w14:textId="24A87599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8C5D2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double" w:sz="4" w:space="0" w:color="auto"/>
            </w:tcBorders>
            <w:shd w:val="clear" w:color="auto" w:fill="auto"/>
          </w:tcPr>
          <w:p w14:paraId="34DE65BA" w14:textId="6DB4255B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17,912</w:t>
            </w:r>
          </w:p>
        </w:tc>
        <w:tc>
          <w:tcPr>
            <w:tcW w:w="283" w:type="dxa"/>
            <w:shd w:val="clear" w:color="auto" w:fill="auto"/>
          </w:tcPr>
          <w:p w14:paraId="52F1722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B42280" w14:textId="3309FC6F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29,780</w:t>
            </w:r>
          </w:p>
        </w:tc>
        <w:tc>
          <w:tcPr>
            <w:tcW w:w="236" w:type="dxa"/>
            <w:shd w:val="clear" w:color="auto" w:fill="auto"/>
          </w:tcPr>
          <w:p w14:paraId="009C390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4459C8A" w14:textId="21260937" w:rsidR="00206E21" w:rsidRPr="00435560" w:rsidRDefault="00206E21" w:rsidP="00206E21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2,526,282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93146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838B13" w14:textId="4B3C431E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6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2,191,503</w:t>
            </w:r>
          </w:p>
        </w:tc>
        <w:tc>
          <w:tcPr>
            <w:tcW w:w="236" w:type="dxa"/>
            <w:gridSpan w:val="3"/>
          </w:tcPr>
          <w:p w14:paraId="677B1AA9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ABF86" w14:textId="61E7C251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(13,717)</w:t>
            </w:r>
          </w:p>
        </w:tc>
        <w:tc>
          <w:tcPr>
            <w:tcW w:w="236" w:type="dxa"/>
            <w:gridSpan w:val="2"/>
          </w:tcPr>
          <w:p w14:paraId="2F527ABB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91" w:type="dxa"/>
            <w:gridSpan w:val="2"/>
            <w:tcBorders>
              <w:bottom w:val="double" w:sz="4" w:space="0" w:color="auto"/>
            </w:tcBorders>
          </w:tcPr>
          <w:p w14:paraId="0A3B25F0" w14:textId="13169743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(8,826)</w:t>
            </w:r>
          </w:p>
        </w:tc>
        <w:tc>
          <w:tcPr>
            <w:tcW w:w="239" w:type="dxa"/>
            <w:gridSpan w:val="3"/>
          </w:tcPr>
          <w:p w14:paraId="1A2B1F0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3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352749D" w14:textId="64B5A62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2,512,565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D50646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29AF0C" w14:textId="27B40494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</w:rPr>
              <w:t>2,182,677</w:t>
            </w:r>
          </w:p>
        </w:tc>
      </w:tr>
      <w:tr w:rsidR="00206E21" w:rsidRPr="00435560" w14:paraId="6A8CCB51" w14:textId="77777777" w:rsidTr="00DE2C25">
        <w:tc>
          <w:tcPr>
            <w:tcW w:w="2269" w:type="dxa"/>
            <w:shd w:val="clear" w:color="auto" w:fill="auto"/>
            <w:vAlign w:val="bottom"/>
          </w:tcPr>
          <w:p w14:paraId="748D487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dxa"/>
            <w:shd w:val="clear" w:color="auto" w:fill="auto"/>
          </w:tcPr>
          <w:p w14:paraId="6B21BE0B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8848A7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5FC16C7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A6B24F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B76DF3F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16" w:right="-58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A5F257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E0FB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51CC6A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4BFCD359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21" w:right="-108" w:hanging="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D44D46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4952972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51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63AC7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FDC37F5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E5B8CF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93BCD3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263C05E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7BB49BB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7086A7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38E947C6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  <w:gridSpan w:val="3"/>
          </w:tcPr>
          <w:p w14:paraId="68734A0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9EBB2E1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23A2E6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D128534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</w:tr>
      <w:tr w:rsidR="00206E21" w:rsidRPr="00435560" w14:paraId="093AF15A" w14:textId="77777777" w:rsidTr="00DE2C25">
        <w:tc>
          <w:tcPr>
            <w:tcW w:w="2269" w:type="dxa"/>
            <w:shd w:val="clear" w:color="auto" w:fill="auto"/>
            <w:vAlign w:val="bottom"/>
          </w:tcPr>
          <w:p w14:paraId="3660E1C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ส่วนแบ่งขาดทุนจาก</w:t>
            </w: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  <w:t>เงินลงทุนในบริษัทร่วม</w:t>
            </w:r>
          </w:p>
        </w:tc>
        <w:tc>
          <w:tcPr>
            <w:tcW w:w="843" w:type="dxa"/>
          </w:tcPr>
          <w:p w14:paraId="386F43C6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DC36D95" w14:textId="2E90A7EC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(13,698)</w:t>
            </w:r>
          </w:p>
        </w:tc>
        <w:tc>
          <w:tcPr>
            <w:tcW w:w="284" w:type="dxa"/>
          </w:tcPr>
          <w:p w14:paraId="0D4FCD7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2F2DCAB8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98AFE84" w14:textId="378D821D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(5,700)</w:t>
            </w:r>
          </w:p>
        </w:tc>
        <w:tc>
          <w:tcPr>
            <w:tcW w:w="284" w:type="dxa"/>
          </w:tcPr>
          <w:p w14:paraId="7452DA1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5DD0372C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9852016" w14:textId="17E174C5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2CB85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3697D187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5A8E555" w14:textId="794E01E1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B72ADF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24300B61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987DC01" w14:textId="623159D5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0FE9F3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12ADD29B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98F1C72" w14:textId="31754FB0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42FCFB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81C3718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EF01288" w14:textId="54DB8ED0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(13,698)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03D41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E2400C6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CEBFA07" w14:textId="5E3D15F3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(5,700)</w:t>
            </w:r>
          </w:p>
        </w:tc>
        <w:tc>
          <w:tcPr>
            <w:tcW w:w="236" w:type="dxa"/>
            <w:gridSpan w:val="3"/>
          </w:tcPr>
          <w:p w14:paraId="73E3B48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740B71B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192BFE0" w14:textId="68BD5ED9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5D7937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642D9578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A414B0B" w14:textId="43CC0C16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3"/>
          </w:tcPr>
          <w:p w14:paraId="65E8D25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5FB3DD9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FD947CA" w14:textId="3BF745B7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(13,698)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DA3EC7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ADC3987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4B39A80" w14:textId="10C01FF9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(5,700)</w:t>
            </w:r>
          </w:p>
        </w:tc>
      </w:tr>
      <w:tr w:rsidR="00206E21" w:rsidRPr="00435560" w14:paraId="60064280" w14:textId="77777777" w:rsidTr="00DE2C25">
        <w:tc>
          <w:tcPr>
            <w:tcW w:w="2269" w:type="dxa"/>
            <w:shd w:val="clear" w:color="auto" w:fill="auto"/>
            <w:vAlign w:val="bottom"/>
          </w:tcPr>
          <w:p w14:paraId="3549BCC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 (ขาดทุน) ตามส่วนงาน</w:t>
            </w:r>
            <w:r w:rsidRPr="0043556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3556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43" w:type="dxa"/>
          </w:tcPr>
          <w:p w14:paraId="1519D0D2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8DCB34D" w14:textId="7EAFD55F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441,707</w:t>
            </w:r>
          </w:p>
        </w:tc>
        <w:tc>
          <w:tcPr>
            <w:tcW w:w="284" w:type="dxa"/>
          </w:tcPr>
          <w:p w14:paraId="75D77EF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0FD91336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72EBC72" w14:textId="09ED7BFC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385,357</w:t>
            </w:r>
          </w:p>
        </w:tc>
        <w:tc>
          <w:tcPr>
            <w:tcW w:w="284" w:type="dxa"/>
          </w:tcPr>
          <w:p w14:paraId="07003ED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7CBF9DF3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F77F814" w14:textId="6F1A9E31" w:rsidR="00206E21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440</w:t>
            </w:r>
          </w:p>
        </w:tc>
        <w:tc>
          <w:tcPr>
            <w:tcW w:w="283" w:type="dxa"/>
          </w:tcPr>
          <w:p w14:paraId="2874EAA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7D15E177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85B359B" w14:textId="4B7794C1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E24377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2AC1B1D0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E7117B0" w14:textId="32CD425D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74" w:hanging="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2,691</w:t>
            </w:r>
          </w:p>
        </w:tc>
        <w:tc>
          <w:tcPr>
            <w:tcW w:w="283" w:type="dxa"/>
            <w:shd w:val="clear" w:color="auto" w:fill="auto"/>
          </w:tcPr>
          <w:p w14:paraId="33A6A90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19C0B57B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BAE850D" w14:textId="5D6C4139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(3,912)</w:t>
            </w:r>
          </w:p>
        </w:tc>
        <w:tc>
          <w:tcPr>
            <w:tcW w:w="236" w:type="dxa"/>
            <w:shd w:val="clear" w:color="auto" w:fill="auto"/>
          </w:tcPr>
          <w:p w14:paraId="1132F69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FA5B259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B2B323B" w14:textId="40970BF4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444,838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32FBC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D2C6595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5F2660E" w14:textId="6C9A2FED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381,445</w:t>
            </w:r>
          </w:p>
        </w:tc>
        <w:tc>
          <w:tcPr>
            <w:tcW w:w="236" w:type="dxa"/>
            <w:gridSpan w:val="3"/>
          </w:tcPr>
          <w:p w14:paraId="3F41C95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6200FD5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9D575BA" w14:textId="301A88E9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(583)</w:t>
            </w:r>
          </w:p>
        </w:tc>
        <w:tc>
          <w:tcPr>
            <w:tcW w:w="236" w:type="dxa"/>
            <w:gridSpan w:val="2"/>
          </w:tcPr>
          <w:p w14:paraId="6D125515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B37876E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356F1C6" w14:textId="711035CC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(49)</w:t>
            </w:r>
          </w:p>
        </w:tc>
        <w:tc>
          <w:tcPr>
            <w:tcW w:w="239" w:type="dxa"/>
            <w:gridSpan w:val="3"/>
          </w:tcPr>
          <w:p w14:paraId="69862F8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0FA80850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BDAAFA7" w14:textId="0F234F1A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444,255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F91706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54B4BED7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9933934" w14:textId="1FE80065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381,396</w:t>
            </w:r>
          </w:p>
        </w:tc>
      </w:tr>
      <w:tr w:rsidR="00206E21" w:rsidRPr="00435560" w14:paraId="188F3945" w14:textId="77777777" w:rsidTr="00DE2C25">
        <w:tc>
          <w:tcPr>
            <w:tcW w:w="2269" w:type="dxa"/>
            <w:shd w:val="clear" w:color="auto" w:fill="auto"/>
            <w:vAlign w:val="bottom"/>
          </w:tcPr>
          <w:p w14:paraId="6B3214B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dxa"/>
          </w:tcPr>
          <w:p w14:paraId="7B50D59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671EF57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</w:tcPr>
          <w:p w14:paraId="29BBE0E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B09FE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</w:tcPr>
          <w:p w14:paraId="3DF2C5B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98002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4ACFF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1994A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08693EB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1" w:right="-108" w:hanging="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89796D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A81D3CC" w14:textId="77777777" w:rsidR="00206E21" w:rsidRPr="00435560" w:rsidRDefault="00206E21" w:rsidP="00206E21">
            <w:pPr>
              <w:pStyle w:val="acctmergecolhdg"/>
              <w:spacing w:line="240" w:lineRule="auto"/>
              <w:ind w:right="-51"/>
              <w:jc w:val="right"/>
              <w:rPr>
                <w:rFonts w:ascii="Angsana New" w:eastAsia="Calibri" w:hAnsi="Angsana New"/>
                <w:b w:val="0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A72D5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582988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E214E0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EBC239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52AEFE2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E59CA68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5B6CB4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0A03D6E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  <w:gridSpan w:val="3"/>
          </w:tcPr>
          <w:p w14:paraId="1E615D1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83CCA58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F2B5D8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6DB01E81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</w:tr>
      <w:tr w:rsidR="00206E21" w:rsidRPr="00435560" w14:paraId="621604B9" w14:textId="77777777" w:rsidTr="00DE2C25">
        <w:tc>
          <w:tcPr>
            <w:tcW w:w="2269" w:type="dxa"/>
            <w:shd w:val="clear" w:color="auto" w:fill="auto"/>
            <w:vAlign w:val="bottom"/>
          </w:tcPr>
          <w:p w14:paraId="4994D00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dxa"/>
          </w:tcPr>
          <w:p w14:paraId="6CFD6CB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51408FF5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</w:tcPr>
          <w:p w14:paraId="34DF7E0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F1913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</w:tcPr>
          <w:p w14:paraId="5A5D45F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531F1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DC1B2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09AB29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12F82C7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1" w:right="-108" w:hanging="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5CFCD7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00B2DF2" w14:textId="77777777" w:rsidR="00206E21" w:rsidRPr="00435560" w:rsidRDefault="00206E21" w:rsidP="00206E21">
            <w:pPr>
              <w:pStyle w:val="acctmergecolhdg"/>
              <w:spacing w:line="240" w:lineRule="auto"/>
              <w:ind w:right="-51"/>
              <w:jc w:val="right"/>
              <w:rPr>
                <w:rFonts w:ascii="Angsana New" w:eastAsia="Calibri" w:hAnsi="Angsana New"/>
                <w:b w:val="0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EE683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020F4E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B5F089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7DA8E09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3687B3A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F04EDD6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B24D32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5EC46F27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  <w:gridSpan w:val="3"/>
          </w:tcPr>
          <w:p w14:paraId="30E9270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7B8AF4AE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CD9BFC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68A020C5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</w:tr>
      <w:tr w:rsidR="00206E21" w:rsidRPr="00435560" w14:paraId="7FC01DFD" w14:textId="77777777" w:rsidTr="00DE2C25">
        <w:tc>
          <w:tcPr>
            <w:tcW w:w="2269" w:type="dxa"/>
            <w:shd w:val="clear" w:color="auto" w:fill="auto"/>
            <w:vAlign w:val="bottom"/>
          </w:tcPr>
          <w:p w14:paraId="01C0214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dxa"/>
          </w:tcPr>
          <w:p w14:paraId="42C93BC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3D06B70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</w:tcPr>
          <w:p w14:paraId="45A87CC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C8CEF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</w:tcPr>
          <w:p w14:paraId="11B7C0C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6C5CC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3106A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D8266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7345338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1" w:right="-108" w:hanging="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0D779A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563800C" w14:textId="77777777" w:rsidR="00206E21" w:rsidRPr="00435560" w:rsidRDefault="00206E21" w:rsidP="00206E21">
            <w:pPr>
              <w:pStyle w:val="acctmergecolhdg"/>
              <w:spacing w:line="240" w:lineRule="auto"/>
              <w:ind w:right="-51"/>
              <w:jc w:val="right"/>
              <w:rPr>
                <w:rFonts w:ascii="Angsana New" w:eastAsia="Calibri" w:hAnsi="Angsana New"/>
                <w:b w:val="0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34078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812991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8804B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9298F8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4A74574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C4631C3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EFEB4B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1E2273FD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  <w:gridSpan w:val="3"/>
          </w:tcPr>
          <w:p w14:paraId="2AC87F49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8C7ED35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8E3F45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3C220254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</w:tr>
      <w:tr w:rsidR="00206E21" w:rsidRPr="00435560" w14:paraId="201884A4" w14:textId="77777777" w:rsidTr="00DE2C25">
        <w:tc>
          <w:tcPr>
            <w:tcW w:w="2269" w:type="dxa"/>
            <w:shd w:val="clear" w:color="auto" w:fill="auto"/>
            <w:vAlign w:val="bottom"/>
          </w:tcPr>
          <w:p w14:paraId="084B6C13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43" w:type="dxa"/>
          </w:tcPr>
          <w:p w14:paraId="507DBD7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D955C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</w:tcPr>
          <w:p w14:paraId="66BD19F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9B2FE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</w:tcPr>
          <w:p w14:paraId="7F89300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0402C3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EACFA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242DFBB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14:paraId="131E431F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1" w:right="-108" w:hanging="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B01B31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B411183" w14:textId="77777777" w:rsidR="00206E21" w:rsidRPr="00435560" w:rsidRDefault="00206E21" w:rsidP="00206E21">
            <w:pPr>
              <w:pStyle w:val="acctmergecolhdg"/>
              <w:spacing w:line="240" w:lineRule="auto"/>
              <w:ind w:right="-51"/>
              <w:jc w:val="right"/>
              <w:rPr>
                <w:rFonts w:ascii="Angsana New" w:eastAsia="Calibri" w:hAnsi="Angsana New"/>
                <w:b w:val="0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49AE59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7B26B6B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CFAE9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46A35C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299D88A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1B906788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E07F5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7882B3AD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9" w:type="dxa"/>
            <w:gridSpan w:val="3"/>
          </w:tcPr>
          <w:p w14:paraId="4933EA1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7A819BE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6F0805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37950AB" w14:textId="77777777" w:rsidR="00206E21" w:rsidRPr="00435560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4"/>
                <w:szCs w:val="24"/>
              </w:rPr>
            </w:pPr>
          </w:p>
        </w:tc>
      </w:tr>
      <w:tr w:rsidR="00206E21" w:rsidRPr="00435560" w14:paraId="0DA931E0" w14:textId="77777777" w:rsidTr="00DE2C25">
        <w:tc>
          <w:tcPr>
            <w:tcW w:w="2269" w:type="dxa"/>
            <w:shd w:val="clear" w:color="auto" w:fill="auto"/>
          </w:tcPr>
          <w:p w14:paraId="67A55D3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lastRenderedPageBreak/>
              <w:t>สินทรัพย์ส่วนงาน ณ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br/>
              <w:t xml:space="preserve">   </w:t>
            </w:r>
            <w:r w:rsidRPr="00435560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ยน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 /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3" w:type="dxa"/>
          </w:tcPr>
          <w:p w14:paraId="6F96EDB0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DF61EC9" w14:textId="3EE6052B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3,163,091</w:t>
            </w:r>
          </w:p>
        </w:tc>
        <w:tc>
          <w:tcPr>
            <w:tcW w:w="284" w:type="dxa"/>
          </w:tcPr>
          <w:p w14:paraId="7607DF0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49942015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7032F56" w14:textId="0A71D427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2,951,811</w:t>
            </w:r>
          </w:p>
        </w:tc>
        <w:tc>
          <w:tcPr>
            <w:tcW w:w="284" w:type="dxa"/>
          </w:tcPr>
          <w:p w14:paraId="403BC764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5B842CA9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05D164D" w14:textId="10352605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264,710</w:t>
            </w:r>
          </w:p>
        </w:tc>
        <w:tc>
          <w:tcPr>
            <w:tcW w:w="283" w:type="dxa"/>
          </w:tcPr>
          <w:p w14:paraId="1E2D730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0F7D00D3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0A35C7D" w14:textId="49954FA8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6200C0A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054FC8DE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67AB34D" w14:textId="4F2A00B2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156,251</w:t>
            </w:r>
          </w:p>
        </w:tc>
        <w:tc>
          <w:tcPr>
            <w:tcW w:w="283" w:type="dxa"/>
            <w:shd w:val="clear" w:color="auto" w:fill="auto"/>
          </w:tcPr>
          <w:p w14:paraId="1C3D586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515CD8C7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8745F0C" w14:textId="37DCB669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173,118</w:t>
            </w:r>
          </w:p>
        </w:tc>
        <w:tc>
          <w:tcPr>
            <w:tcW w:w="236" w:type="dxa"/>
            <w:shd w:val="clear" w:color="auto" w:fill="auto"/>
          </w:tcPr>
          <w:p w14:paraId="236F3916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946BC7A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CEDBFDB" w14:textId="5BFA6758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3,584,052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E61D9C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6BCD1CC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20AB69F" w14:textId="1B4A61C7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3,124,929</w:t>
            </w:r>
          </w:p>
        </w:tc>
        <w:tc>
          <w:tcPr>
            <w:tcW w:w="236" w:type="dxa"/>
            <w:gridSpan w:val="3"/>
          </w:tcPr>
          <w:p w14:paraId="500CE08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6F72CDF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90DA08A" w14:textId="31B021EE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(310,95</w:t>
            </w:r>
            <w:r w:rsidR="00FF4F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3AD48249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247D254E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596EE2F" w14:textId="42A191AA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(202,022)</w:t>
            </w:r>
          </w:p>
        </w:tc>
        <w:tc>
          <w:tcPr>
            <w:tcW w:w="239" w:type="dxa"/>
            <w:gridSpan w:val="3"/>
          </w:tcPr>
          <w:p w14:paraId="0A3C356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1C1812C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2D87579" w14:textId="44BAEDDF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3,273,093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51F756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C1EA481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22E6DC96" w14:textId="3A67E187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2,922,907</w:t>
            </w:r>
          </w:p>
        </w:tc>
      </w:tr>
      <w:tr w:rsidR="00206E21" w:rsidRPr="00435560" w14:paraId="6679243F" w14:textId="77777777" w:rsidTr="00DE2C25">
        <w:tc>
          <w:tcPr>
            <w:tcW w:w="2269" w:type="dxa"/>
            <w:shd w:val="clear" w:color="auto" w:fill="auto"/>
          </w:tcPr>
          <w:p w14:paraId="2EEB0783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หนี้สินส่วนงาน ณ วันที่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br/>
              <w:t xml:space="preserve">   </w:t>
            </w:r>
            <w:r w:rsidRPr="00435560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Pr="00435560">
              <w:rPr>
                <w:rFonts w:ascii="Angsana New" w:eastAsia="Calibri" w:hAnsi="Angsana New" w:hint="cs"/>
                <w:color w:val="000000" w:themeColor="text1"/>
                <w:sz w:val="28"/>
                <w:szCs w:val="28"/>
                <w:cs/>
              </w:rPr>
              <w:t xml:space="preserve">ยน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 xml:space="preserve">/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435560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3" w:type="dxa"/>
          </w:tcPr>
          <w:p w14:paraId="3B23A858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98BFBB8" w14:textId="0D223C1B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5" w:right="-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522,799</w:t>
            </w:r>
          </w:p>
        </w:tc>
        <w:tc>
          <w:tcPr>
            <w:tcW w:w="284" w:type="dxa"/>
          </w:tcPr>
          <w:p w14:paraId="5A446E20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86" w:type="dxa"/>
          </w:tcPr>
          <w:p w14:paraId="1AAC7B83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E41A8E1" w14:textId="360EDE58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2" w:right="-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484,780</w:t>
            </w:r>
          </w:p>
        </w:tc>
        <w:tc>
          <w:tcPr>
            <w:tcW w:w="284" w:type="dxa"/>
          </w:tcPr>
          <w:p w14:paraId="07F87EC2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6" w:type="dxa"/>
          </w:tcPr>
          <w:p w14:paraId="40FD9316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32382BC" w14:textId="6C5D5ECB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66,505</w:t>
            </w:r>
          </w:p>
        </w:tc>
        <w:tc>
          <w:tcPr>
            <w:tcW w:w="283" w:type="dxa"/>
          </w:tcPr>
          <w:p w14:paraId="645B513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14:paraId="0E3FBF65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1E47B2E7" w14:textId="3E9E478E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after="0"/>
              <w:ind w:right="-33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FA70E6D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02062145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06E14285" w14:textId="0E3DD8C8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37,458</w:t>
            </w:r>
          </w:p>
        </w:tc>
        <w:tc>
          <w:tcPr>
            <w:tcW w:w="283" w:type="dxa"/>
            <w:shd w:val="clear" w:color="auto" w:fill="auto"/>
          </w:tcPr>
          <w:p w14:paraId="0AC1906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shd w:val="clear" w:color="auto" w:fill="auto"/>
          </w:tcPr>
          <w:p w14:paraId="4B197F31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3ECDA013" w14:textId="307E77CA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40,013</w:t>
            </w:r>
          </w:p>
        </w:tc>
        <w:tc>
          <w:tcPr>
            <w:tcW w:w="236" w:type="dxa"/>
            <w:shd w:val="clear" w:color="auto" w:fill="auto"/>
          </w:tcPr>
          <w:p w14:paraId="7182DEE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FB6D9B5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4AD3FBF" w14:textId="0A58F6CB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626,762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734C57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2ADCB17" w14:textId="77777777" w:rsidR="00206E21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73448A28" w14:textId="2EFC8EF6" w:rsidR="002D0EC3" w:rsidRPr="00435560" w:rsidRDefault="002D0EC3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6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524,793</w:t>
            </w:r>
          </w:p>
        </w:tc>
        <w:tc>
          <w:tcPr>
            <w:tcW w:w="236" w:type="dxa"/>
            <w:gridSpan w:val="3"/>
          </w:tcPr>
          <w:p w14:paraId="27751798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5887C18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5216EDD2" w14:textId="7ED34BD4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(40,780)</w:t>
            </w:r>
          </w:p>
        </w:tc>
        <w:tc>
          <w:tcPr>
            <w:tcW w:w="236" w:type="dxa"/>
            <w:gridSpan w:val="2"/>
          </w:tcPr>
          <w:p w14:paraId="54AE75B1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1" w:type="dxa"/>
            <w:gridSpan w:val="2"/>
          </w:tcPr>
          <w:p w14:paraId="6FF66300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43E5F06D" w14:textId="2918DA08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FF4FDF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25,427</w:t>
            </w: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gridSpan w:val="3"/>
          </w:tcPr>
          <w:p w14:paraId="6745595E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61BAB7D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A8247D5" w14:textId="4B0AD948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585,982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30AAAAB" w14:textId="77777777" w:rsidR="00206E21" w:rsidRPr="00435560" w:rsidRDefault="00206E21" w:rsidP="0020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8E65326" w14:textId="77777777" w:rsidR="00206E21" w:rsidRDefault="00206E21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  <w:p w14:paraId="6B42385C" w14:textId="2E932889" w:rsidR="002D0EC3" w:rsidRPr="00435560" w:rsidRDefault="002D0EC3" w:rsidP="0020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499,366</w:t>
            </w:r>
          </w:p>
        </w:tc>
      </w:tr>
    </w:tbl>
    <w:p w14:paraId="5070646B" w14:textId="77777777" w:rsidR="00210AC7" w:rsidRPr="00435560" w:rsidRDefault="00210AC7">
      <w:pPr>
        <w:rPr>
          <w:color w:val="FF0000"/>
        </w:rPr>
      </w:pPr>
    </w:p>
    <w:p w14:paraId="02C94D6B" w14:textId="77777777" w:rsidR="00210AC7" w:rsidRPr="00435560" w:rsidRDefault="00210AC7">
      <w:pPr>
        <w:rPr>
          <w:color w:val="FF0000"/>
        </w:rPr>
      </w:pPr>
    </w:p>
    <w:p w14:paraId="7FABAE9A" w14:textId="77777777" w:rsidR="00210AC7" w:rsidRPr="00435560" w:rsidRDefault="00210AC7">
      <w:pPr>
        <w:rPr>
          <w:color w:val="FF0000"/>
        </w:rPr>
      </w:pPr>
    </w:p>
    <w:p w14:paraId="785634A4" w14:textId="77777777" w:rsidR="00210AC7" w:rsidRDefault="00210AC7"/>
    <w:p w14:paraId="1E2E81AC" w14:textId="77777777" w:rsidR="00210AC7" w:rsidRDefault="00210AC7"/>
    <w:p w14:paraId="79317454" w14:textId="77777777" w:rsidR="00942279" w:rsidRDefault="00942279"/>
    <w:p w14:paraId="7948BA57" w14:textId="77777777" w:rsidR="00942279" w:rsidRDefault="00942279"/>
    <w:p w14:paraId="7621974F" w14:textId="77777777" w:rsidR="00640C5E" w:rsidRDefault="00640C5E"/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C16CB3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270"/>
        <w:gridCol w:w="1440"/>
      </w:tblGrid>
      <w:tr w:rsidR="002D3104" w:rsidRPr="00905C8A" w14:paraId="44B522A7" w14:textId="77777777" w:rsidTr="0017744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832C3E8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3" w:name="_Hlk7568374"/>
          </w:p>
        </w:tc>
        <w:tc>
          <w:tcPr>
            <w:tcW w:w="3330" w:type="dxa"/>
            <w:gridSpan w:val="3"/>
          </w:tcPr>
          <w:p w14:paraId="2E927C3E" w14:textId="77777777" w:rsidR="002D3104" w:rsidRPr="00905C8A" w:rsidRDefault="00F76E0F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45" w:rsidRPr="00905C8A" w14:paraId="18998076" w14:textId="77777777" w:rsidTr="00177440">
        <w:trPr>
          <w:trHeight w:val="227"/>
          <w:tblHeader/>
        </w:trPr>
        <w:tc>
          <w:tcPr>
            <w:tcW w:w="6030" w:type="dxa"/>
            <w:shd w:val="clear" w:color="auto" w:fill="auto"/>
            <w:vAlign w:val="bottom"/>
          </w:tcPr>
          <w:p w14:paraId="73FF291F" w14:textId="77777777" w:rsidR="00930145" w:rsidRPr="00905C8A" w:rsidRDefault="00930145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ED97CE8" w14:textId="77777777" w:rsidR="00930145" w:rsidRPr="00905C8A" w:rsidRDefault="00930145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D3104" w:rsidRPr="00905C8A" w14:paraId="3E85E7B9" w14:textId="77777777" w:rsidTr="00177440">
        <w:tc>
          <w:tcPr>
            <w:tcW w:w="6030" w:type="dxa"/>
            <w:shd w:val="clear" w:color="auto" w:fill="auto"/>
            <w:vAlign w:val="bottom"/>
          </w:tcPr>
          <w:p w14:paraId="53E200D6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A5C9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F437B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30 </w:t>
            </w:r>
            <w:r w:rsidR="00EE0F9A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</w:tcPr>
          <w:p w14:paraId="20470702" w14:textId="77777777" w:rsidR="002D3104" w:rsidRPr="00905C8A" w:rsidRDefault="002D3104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05C8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8282F" w:rsidRPr="00905C8A">
              <w:rPr>
                <w:rFonts w:ascii="Angsana New" w:eastAsia="Calibri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E49577" w14:textId="77777777" w:rsidR="002D3104" w:rsidRPr="00905C8A" w:rsidRDefault="002D3104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6E9D8" w14:textId="77777777" w:rsidR="002D3104" w:rsidRPr="00905C8A" w:rsidRDefault="002D3104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05C8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E8282F" w:rsidRPr="00905C8A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</w:tr>
      <w:tr w:rsidR="00942279" w:rsidRPr="00905C8A" w14:paraId="0A3CD255" w14:textId="77777777" w:rsidTr="00177440">
        <w:tc>
          <w:tcPr>
            <w:tcW w:w="6030" w:type="dxa"/>
            <w:shd w:val="clear" w:color="auto" w:fill="auto"/>
            <w:vAlign w:val="bottom"/>
          </w:tcPr>
          <w:p w14:paraId="32177F65" w14:textId="77777777" w:rsidR="00942279" w:rsidRPr="00905C8A" w:rsidRDefault="00942279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A7F21B4" w14:textId="77777777" w:rsidR="00942279" w:rsidRPr="005C1856" w:rsidRDefault="00942279" w:rsidP="00B05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3104" w:rsidRPr="00905C8A" w14:paraId="6EDD6101" w14:textId="77777777" w:rsidTr="00177440">
        <w:tc>
          <w:tcPr>
            <w:tcW w:w="6030" w:type="dxa"/>
            <w:shd w:val="clear" w:color="auto" w:fill="auto"/>
          </w:tcPr>
          <w:p w14:paraId="5A5DB57C" w14:textId="77777777" w:rsidR="002D3104" w:rsidRPr="005C1856" w:rsidRDefault="005C1856" w:rsidP="00B05B9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58082F23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52A6E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399A32" w14:textId="77777777" w:rsidR="002D3104" w:rsidRPr="00905C8A" w:rsidRDefault="002D3104" w:rsidP="00B05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C1856" w:rsidRPr="00905C8A" w14:paraId="662EC069" w14:textId="77777777" w:rsidTr="00177440">
        <w:tc>
          <w:tcPr>
            <w:tcW w:w="6030" w:type="dxa"/>
            <w:shd w:val="clear" w:color="auto" w:fill="auto"/>
          </w:tcPr>
          <w:p w14:paraId="3DDF5255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3B66612B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A83BD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8CD0AF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C1856" w:rsidRPr="00905C8A" w14:paraId="252E3AEF" w14:textId="77777777" w:rsidTr="00177440">
        <w:tc>
          <w:tcPr>
            <w:tcW w:w="6030" w:type="dxa"/>
            <w:shd w:val="clear" w:color="auto" w:fill="auto"/>
          </w:tcPr>
          <w:p w14:paraId="2A985922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31A030CA" w14:textId="2C1BDC30" w:rsidR="005C1856" w:rsidRPr="00905C8A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253,036</w:t>
            </w:r>
          </w:p>
        </w:tc>
        <w:tc>
          <w:tcPr>
            <w:tcW w:w="270" w:type="dxa"/>
          </w:tcPr>
          <w:p w14:paraId="697C7B24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8CF209" w14:textId="198489A9" w:rsidR="005C1856" w:rsidRPr="00905C8A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232,395</w:t>
            </w:r>
          </w:p>
        </w:tc>
      </w:tr>
      <w:tr w:rsidR="005C1856" w:rsidRPr="00905C8A" w14:paraId="08B7E696" w14:textId="77777777" w:rsidTr="00177440">
        <w:tc>
          <w:tcPr>
            <w:tcW w:w="6030" w:type="dxa"/>
            <w:shd w:val="clear" w:color="auto" w:fill="auto"/>
          </w:tcPr>
          <w:p w14:paraId="7997995E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47E3B458" w14:textId="0C375101" w:rsidR="005C1856" w:rsidRPr="00905C8A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202,968</w:t>
            </w:r>
          </w:p>
        </w:tc>
        <w:tc>
          <w:tcPr>
            <w:tcW w:w="270" w:type="dxa"/>
          </w:tcPr>
          <w:p w14:paraId="058A5DED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420B4A" w14:textId="708076EE" w:rsidR="005C1856" w:rsidRPr="00905C8A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156,381</w:t>
            </w:r>
          </w:p>
        </w:tc>
      </w:tr>
      <w:tr w:rsidR="005C1856" w:rsidRPr="00905C8A" w14:paraId="6BB2DCB0" w14:textId="77777777" w:rsidTr="00177440">
        <w:tc>
          <w:tcPr>
            <w:tcW w:w="6030" w:type="dxa"/>
            <w:shd w:val="clear" w:color="auto" w:fill="auto"/>
          </w:tcPr>
          <w:p w14:paraId="1215ADA9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B3E377" w14:textId="063FBDD0" w:rsidR="005C1856" w:rsidRPr="00905C8A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296,671</w:t>
            </w:r>
          </w:p>
        </w:tc>
        <w:tc>
          <w:tcPr>
            <w:tcW w:w="270" w:type="dxa"/>
          </w:tcPr>
          <w:p w14:paraId="642A3979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EBD0B7" w14:textId="4CB255BE" w:rsidR="005C1856" w:rsidRPr="00905C8A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234,917</w:t>
            </w:r>
          </w:p>
        </w:tc>
      </w:tr>
      <w:tr w:rsidR="005C1856" w:rsidRPr="00BF5887" w14:paraId="724D1E2B" w14:textId="77777777" w:rsidTr="00177440">
        <w:tc>
          <w:tcPr>
            <w:tcW w:w="6030" w:type="dxa"/>
            <w:shd w:val="clear" w:color="auto" w:fill="auto"/>
          </w:tcPr>
          <w:p w14:paraId="47C92E78" w14:textId="77777777" w:rsidR="005C1856" w:rsidRPr="00BF5887" w:rsidRDefault="005C1856" w:rsidP="005C185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C08860B" w14:textId="592FCAFC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752,675</w:t>
            </w:r>
          </w:p>
        </w:tc>
        <w:tc>
          <w:tcPr>
            <w:tcW w:w="270" w:type="dxa"/>
          </w:tcPr>
          <w:p w14:paraId="3E0AFC4F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7E31E6" w14:textId="4B271FF2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623,693</w:t>
            </w:r>
          </w:p>
        </w:tc>
      </w:tr>
      <w:tr w:rsidR="005C1856" w:rsidRPr="00BF5887" w14:paraId="48D2CBFE" w14:textId="77777777" w:rsidTr="00177440">
        <w:tc>
          <w:tcPr>
            <w:tcW w:w="6030" w:type="dxa"/>
            <w:shd w:val="clear" w:color="auto" w:fill="auto"/>
            <w:vAlign w:val="bottom"/>
          </w:tcPr>
          <w:p w14:paraId="138B3AC1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59BD93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AAAD7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8A5F0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C1856" w:rsidRPr="00BF5887" w14:paraId="53D97C0A" w14:textId="77777777" w:rsidTr="00177440">
        <w:tc>
          <w:tcPr>
            <w:tcW w:w="6030" w:type="dxa"/>
            <w:shd w:val="clear" w:color="auto" w:fill="auto"/>
          </w:tcPr>
          <w:p w14:paraId="59E8A703" w14:textId="77777777" w:rsidR="005C1856" w:rsidRPr="00BF5887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20" w:type="dxa"/>
          </w:tcPr>
          <w:p w14:paraId="4D5C12D4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B28B4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656B7D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C1856" w:rsidRPr="00BF5887" w14:paraId="5C16C286" w14:textId="77777777" w:rsidTr="00177440">
        <w:tc>
          <w:tcPr>
            <w:tcW w:w="6030" w:type="dxa"/>
            <w:shd w:val="clear" w:color="auto" w:fill="auto"/>
          </w:tcPr>
          <w:p w14:paraId="59787F79" w14:textId="77777777" w:rsidR="005C1856" w:rsidRPr="00BF5887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</w:tcPr>
          <w:p w14:paraId="7EBF17C0" w14:textId="11A12C5B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637,060</w:t>
            </w:r>
          </w:p>
        </w:tc>
        <w:tc>
          <w:tcPr>
            <w:tcW w:w="270" w:type="dxa"/>
          </w:tcPr>
          <w:p w14:paraId="03FF15F1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F97552" w14:textId="7DC1C8BA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508,832</w:t>
            </w:r>
          </w:p>
        </w:tc>
      </w:tr>
      <w:tr w:rsidR="005C1856" w:rsidRPr="00BF5887" w14:paraId="46D7643F" w14:textId="77777777" w:rsidTr="00177440">
        <w:tc>
          <w:tcPr>
            <w:tcW w:w="6030" w:type="dxa"/>
            <w:shd w:val="clear" w:color="auto" w:fill="auto"/>
          </w:tcPr>
          <w:p w14:paraId="703172B5" w14:textId="77777777" w:rsidR="005C1856" w:rsidRPr="00BF5887" w:rsidRDefault="005C1856" w:rsidP="005C1856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0A7667" w14:textId="0EE31366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115,61</w:t>
            </w:r>
            <w:r w:rsidR="00A5688B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6D0F95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B8984" w14:textId="5AE46A66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114,861</w:t>
            </w:r>
          </w:p>
        </w:tc>
      </w:tr>
      <w:tr w:rsidR="005C1856" w:rsidRPr="00BF5887" w14:paraId="6DAE0FDC" w14:textId="77777777" w:rsidTr="00177440">
        <w:tc>
          <w:tcPr>
            <w:tcW w:w="6030" w:type="dxa"/>
            <w:shd w:val="clear" w:color="auto" w:fill="auto"/>
          </w:tcPr>
          <w:p w14:paraId="502D8FD0" w14:textId="77777777" w:rsidR="005C1856" w:rsidRPr="00BF5887" w:rsidRDefault="005C1856" w:rsidP="005C185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EF310F9" w14:textId="7AF994E3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752,675</w:t>
            </w:r>
          </w:p>
        </w:tc>
        <w:tc>
          <w:tcPr>
            <w:tcW w:w="270" w:type="dxa"/>
          </w:tcPr>
          <w:p w14:paraId="4DDF2EAC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0E4D09" w14:textId="5A12B9B6" w:rsidR="005C1856" w:rsidRPr="00BF5887" w:rsidRDefault="0008746E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623,693</w:t>
            </w:r>
          </w:p>
        </w:tc>
      </w:tr>
      <w:tr w:rsidR="005C1856" w:rsidRPr="00BF5887" w14:paraId="4BBB2367" w14:textId="77777777" w:rsidTr="00177440">
        <w:tc>
          <w:tcPr>
            <w:tcW w:w="6030" w:type="dxa"/>
            <w:shd w:val="clear" w:color="auto" w:fill="auto"/>
            <w:vAlign w:val="bottom"/>
          </w:tcPr>
          <w:p w14:paraId="49A35099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957EA28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EBB93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C2ED557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C1856" w:rsidRPr="00BF5887" w14:paraId="3F50C8CE" w14:textId="77777777" w:rsidTr="00177440">
        <w:tc>
          <w:tcPr>
            <w:tcW w:w="6030" w:type="dxa"/>
            <w:shd w:val="clear" w:color="auto" w:fill="auto"/>
          </w:tcPr>
          <w:p w14:paraId="6549F41E" w14:textId="77777777" w:rsidR="005C1856" w:rsidRPr="00BF5887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61270A99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E7868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EE0C0A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46E" w:rsidRPr="00BF5887" w14:paraId="48A63FE3" w14:textId="77777777" w:rsidTr="00177440">
        <w:tc>
          <w:tcPr>
            <w:tcW w:w="6030" w:type="dxa"/>
            <w:shd w:val="clear" w:color="auto" w:fill="auto"/>
            <w:vAlign w:val="bottom"/>
          </w:tcPr>
          <w:p w14:paraId="19345344" w14:textId="77777777" w:rsidR="0008746E" w:rsidRPr="00BF5887" w:rsidRDefault="0008746E" w:rsidP="0008746E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76B15AC" w14:textId="57D36246" w:rsidR="0008746E" w:rsidRPr="005E7140" w:rsidRDefault="0008746E" w:rsidP="000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752,675</w:t>
            </w:r>
          </w:p>
        </w:tc>
        <w:tc>
          <w:tcPr>
            <w:tcW w:w="270" w:type="dxa"/>
          </w:tcPr>
          <w:p w14:paraId="322B2347" w14:textId="77777777" w:rsidR="0008746E" w:rsidRPr="005E7140" w:rsidRDefault="0008746E" w:rsidP="000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BF532AF" w14:textId="636DFCE1" w:rsidR="0008746E" w:rsidRPr="005E7140" w:rsidRDefault="0008746E" w:rsidP="0008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623,693</w:t>
            </w:r>
          </w:p>
        </w:tc>
      </w:tr>
      <w:bookmarkEnd w:id="3"/>
    </w:tbl>
    <w:p w14:paraId="2CEDB8EA" w14:textId="77777777" w:rsidR="006E4CD5" w:rsidRDefault="006E4CD5" w:rsidP="006E4CD5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270"/>
        <w:gridCol w:w="1440"/>
      </w:tblGrid>
      <w:tr w:rsidR="00BA5C95" w:rsidRPr="00905C8A" w14:paraId="7FBDDB69" w14:textId="77777777" w:rsidTr="0017744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36DBAD7E" w14:textId="77777777" w:rsidR="00BA5C95" w:rsidRPr="00905C8A" w:rsidRDefault="00BA5C95" w:rsidP="00B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49B955D" w14:textId="77777777" w:rsidR="00BA5C95" w:rsidRPr="00905C8A" w:rsidRDefault="00BA5C95" w:rsidP="00B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C95" w:rsidRPr="00905C8A" w14:paraId="788F176E" w14:textId="77777777" w:rsidTr="00177440">
        <w:trPr>
          <w:trHeight w:val="227"/>
          <w:tblHeader/>
        </w:trPr>
        <w:tc>
          <w:tcPr>
            <w:tcW w:w="6030" w:type="dxa"/>
            <w:shd w:val="clear" w:color="auto" w:fill="auto"/>
            <w:vAlign w:val="bottom"/>
          </w:tcPr>
          <w:p w14:paraId="3197480D" w14:textId="77777777" w:rsidR="00BA5C95" w:rsidRPr="00905C8A" w:rsidRDefault="00BA5C95" w:rsidP="00B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3B3ECC6" w14:textId="77777777" w:rsidR="00BA5C95" w:rsidRPr="00905C8A" w:rsidRDefault="00BA5C95" w:rsidP="00B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BA5C95" w:rsidRPr="00905C8A" w14:paraId="20C92A73" w14:textId="77777777" w:rsidTr="0017744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2482DD4F" w14:textId="77777777" w:rsidR="00BA5C95" w:rsidRPr="00905C8A" w:rsidRDefault="00BA5C95" w:rsidP="00B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8649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68649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30 </w:t>
            </w:r>
            <w:r w:rsidR="0068649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</w:tcPr>
          <w:p w14:paraId="4B70ED66" w14:textId="77777777" w:rsidR="00BA5C95" w:rsidRPr="00905C8A" w:rsidRDefault="00BA5C95" w:rsidP="00B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05C8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65049C1" w14:textId="77777777" w:rsidR="00BA5C95" w:rsidRPr="00905C8A" w:rsidRDefault="00BA5C95" w:rsidP="00B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2A59F1" w14:textId="77777777" w:rsidR="00BA5C95" w:rsidRPr="00905C8A" w:rsidRDefault="00BA5C95" w:rsidP="00B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05C8A">
              <w:rPr>
                <w:rFonts w:ascii="Angsana New" w:eastAsia="Calibri" w:hAnsi="Angsana New"/>
                <w:sz w:val="30"/>
                <w:szCs w:val="30"/>
              </w:rPr>
              <w:t>2561</w:t>
            </w:r>
          </w:p>
        </w:tc>
      </w:tr>
      <w:tr w:rsidR="005C1856" w:rsidRPr="00905C8A" w14:paraId="0E2BEDB4" w14:textId="77777777" w:rsidTr="00177440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606E4495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149FAEC" w14:textId="77777777" w:rsidR="005C1856" w:rsidRPr="005C1856" w:rsidRDefault="005C1856" w:rsidP="005C1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1856" w:rsidRPr="00905C8A" w14:paraId="64DED8F7" w14:textId="77777777" w:rsidTr="00177440">
        <w:tc>
          <w:tcPr>
            <w:tcW w:w="6030" w:type="dxa"/>
            <w:shd w:val="clear" w:color="auto" w:fill="auto"/>
          </w:tcPr>
          <w:p w14:paraId="464ACE2F" w14:textId="77777777" w:rsidR="005C1856" w:rsidRPr="005C1856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</w:tcPr>
          <w:p w14:paraId="3ED4C478" w14:textId="77777777" w:rsidR="005C1856" w:rsidRPr="00905C8A" w:rsidRDefault="005C1856" w:rsidP="005C1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1F43B" w14:textId="77777777" w:rsidR="005C1856" w:rsidRPr="00905C8A" w:rsidRDefault="005C1856" w:rsidP="005C1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833D99" w14:textId="77777777" w:rsidR="005C1856" w:rsidRPr="00905C8A" w:rsidRDefault="005C1856" w:rsidP="005C1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5C1856" w:rsidRPr="00905C8A" w14:paraId="48B00B46" w14:textId="77777777" w:rsidTr="00177440">
        <w:tc>
          <w:tcPr>
            <w:tcW w:w="6030" w:type="dxa"/>
            <w:shd w:val="clear" w:color="auto" w:fill="auto"/>
          </w:tcPr>
          <w:p w14:paraId="54367962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20" w:type="dxa"/>
          </w:tcPr>
          <w:p w14:paraId="48DB95E5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23E3F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AB85F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5C1856" w:rsidRPr="00905C8A" w14:paraId="67436F94" w14:textId="77777777" w:rsidTr="00177440">
        <w:tc>
          <w:tcPr>
            <w:tcW w:w="6030" w:type="dxa"/>
            <w:shd w:val="clear" w:color="auto" w:fill="auto"/>
          </w:tcPr>
          <w:p w14:paraId="24AD5286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20" w:type="dxa"/>
          </w:tcPr>
          <w:p w14:paraId="2843AD35" w14:textId="171A7025" w:rsidR="005C1856" w:rsidRPr="00905C8A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888,872</w:t>
            </w:r>
          </w:p>
        </w:tc>
        <w:tc>
          <w:tcPr>
            <w:tcW w:w="270" w:type="dxa"/>
          </w:tcPr>
          <w:p w14:paraId="47588B84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D28D0" w14:textId="6A9C6030" w:rsidR="005C1856" w:rsidRPr="00905C8A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689,788</w:t>
            </w:r>
          </w:p>
        </w:tc>
      </w:tr>
      <w:tr w:rsidR="005C1856" w:rsidRPr="00905C8A" w14:paraId="46C37C99" w14:textId="77777777" w:rsidTr="00177440">
        <w:tc>
          <w:tcPr>
            <w:tcW w:w="6030" w:type="dxa"/>
            <w:shd w:val="clear" w:color="auto" w:fill="auto"/>
          </w:tcPr>
          <w:p w14:paraId="211C6D90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20" w:type="dxa"/>
          </w:tcPr>
          <w:p w14:paraId="5AA3FD42" w14:textId="64E80A34" w:rsidR="005C1856" w:rsidRPr="00905C8A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595,858</w:t>
            </w:r>
          </w:p>
        </w:tc>
        <w:tc>
          <w:tcPr>
            <w:tcW w:w="270" w:type="dxa"/>
          </w:tcPr>
          <w:p w14:paraId="6037C5E9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05BED" w14:textId="027FDEAA" w:rsidR="005C1856" w:rsidRPr="00905C8A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602,569</w:t>
            </w:r>
          </w:p>
        </w:tc>
      </w:tr>
      <w:tr w:rsidR="005C1856" w:rsidRPr="00905C8A" w14:paraId="7AE4AEA3" w14:textId="77777777" w:rsidTr="00177440">
        <w:tc>
          <w:tcPr>
            <w:tcW w:w="6030" w:type="dxa"/>
            <w:shd w:val="clear" w:color="auto" w:fill="auto"/>
          </w:tcPr>
          <w:p w14:paraId="548FC9D4" w14:textId="77777777" w:rsidR="005C1856" w:rsidRPr="00905C8A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3EB876" w14:textId="5B825468" w:rsidR="005C1856" w:rsidRPr="00905C8A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841,129</w:t>
            </w:r>
          </w:p>
        </w:tc>
        <w:tc>
          <w:tcPr>
            <w:tcW w:w="270" w:type="dxa"/>
          </w:tcPr>
          <w:p w14:paraId="203756AB" w14:textId="77777777" w:rsidR="005C1856" w:rsidRPr="00905C8A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4A2C2" w14:textId="4B338EC9" w:rsidR="005C1856" w:rsidRPr="00905C8A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869,366</w:t>
            </w:r>
          </w:p>
        </w:tc>
      </w:tr>
      <w:tr w:rsidR="005C1856" w:rsidRPr="00BF5887" w14:paraId="293713F7" w14:textId="77777777" w:rsidTr="00177440">
        <w:tc>
          <w:tcPr>
            <w:tcW w:w="6030" w:type="dxa"/>
            <w:shd w:val="clear" w:color="auto" w:fill="auto"/>
          </w:tcPr>
          <w:p w14:paraId="320C8BF7" w14:textId="77777777" w:rsidR="005C1856" w:rsidRPr="00BF5887" w:rsidRDefault="005C1856" w:rsidP="005C185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625A2C" w14:textId="1C56148A" w:rsidR="005C1856" w:rsidRPr="00BF5887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2,325,859</w:t>
            </w:r>
          </w:p>
        </w:tc>
        <w:tc>
          <w:tcPr>
            <w:tcW w:w="270" w:type="dxa"/>
          </w:tcPr>
          <w:p w14:paraId="262A22DA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87C902" w14:textId="7547CE92" w:rsidR="005C1856" w:rsidRPr="00BF5887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2,161,723</w:t>
            </w:r>
          </w:p>
        </w:tc>
      </w:tr>
      <w:tr w:rsidR="005C1856" w:rsidRPr="00BF5887" w14:paraId="612772B6" w14:textId="77777777" w:rsidTr="00177440">
        <w:tc>
          <w:tcPr>
            <w:tcW w:w="6030" w:type="dxa"/>
            <w:shd w:val="clear" w:color="auto" w:fill="auto"/>
            <w:vAlign w:val="bottom"/>
          </w:tcPr>
          <w:p w14:paraId="4105B416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2DA832A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6AD8F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9D35D8" w14:textId="77777777" w:rsidR="005C1856" w:rsidRPr="00BF5887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E7140" w:rsidRPr="00BF5887" w14:paraId="6B88475F" w14:textId="77777777" w:rsidTr="00177440">
        <w:tc>
          <w:tcPr>
            <w:tcW w:w="6030" w:type="dxa"/>
            <w:shd w:val="clear" w:color="auto" w:fill="auto"/>
            <w:vAlign w:val="bottom"/>
          </w:tcPr>
          <w:p w14:paraId="4168A8C1" w14:textId="77777777" w:rsidR="005E7140" w:rsidRPr="00BF5887" w:rsidRDefault="005E714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671EB885" w14:textId="77777777" w:rsidR="005E7140" w:rsidRPr="00BF5887" w:rsidRDefault="005E714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04D" w14:textId="77777777" w:rsidR="005E7140" w:rsidRPr="00BF5887" w:rsidRDefault="005E714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7318B9" w14:textId="77777777" w:rsidR="005E7140" w:rsidRPr="00BF5887" w:rsidRDefault="005E714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C1856" w:rsidRPr="009E507B" w14:paraId="3787D7E8" w14:textId="77777777" w:rsidTr="00177440">
        <w:tc>
          <w:tcPr>
            <w:tcW w:w="6030" w:type="dxa"/>
            <w:shd w:val="clear" w:color="auto" w:fill="auto"/>
          </w:tcPr>
          <w:p w14:paraId="6627035E" w14:textId="77777777" w:rsidR="005C1856" w:rsidRPr="009E507B" w:rsidRDefault="005C1856" w:rsidP="005C18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1620" w:type="dxa"/>
          </w:tcPr>
          <w:p w14:paraId="01B910BB" w14:textId="77777777" w:rsidR="005C1856" w:rsidRPr="009E507B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398C5" w14:textId="77777777" w:rsidR="005C1856" w:rsidRPr="009E507B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C8984E" w14:textId="77777777" w:rsidR="005C1856" w:rsidRPr="009E507B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C1856" w:rsidRPr="009E507B" w14:paraId="6AB266E6" w14:textId="77777777" w:rsidTr="00177440">
        <w:tc>
          <w:tcPr>
            <w:tcW w:w="6030" w:type="dxa"/>
            <w:shd w:val="clear" w:color="auto" w:fill="auto"/>
          </w:tcPr>
          <w:p w14:paraId="7172A496" w14:textId="77777777" w:rsidR="005C1856" w:rsidRPr="009E507B" w:rsidRDefault="005C1856" w:rsidP="005C185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20" w:type="dxa"/>
          </w:tcPr>
          <w:p w14:paraId="56210F5E" w14:textId="1B491601" w:rsidR="005C1856" w:rsidRPr="009E507B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color w:val="000000"/>
                <w:sz w:val="30"/>
                <w:szCs w:val="30"/>
              </w:rPr>
              <w:t>2,006,639</w:t>
            </w:r>
          </w:p>
        </w:tc>
        <w:tc>
          <w:tcPr>
            <w:tcW w:w="270" w:type="dxa"/>
          </w:tcPr>
          <w:p w14:paraId="4D57732C" w14:textId="77777777" w:rsidR="005C1856" w:rsidRPr="009E507B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EA39A6" w14:textId="4D3DDC31" w:rsidR="005C1856" w:rsidRPr="009E507B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color w:val="000000"/>
                <w:sz w:val="30"/>
                <w:szCs w:val="30"/>
              </w:rPr>
              <w:t>1,866,393</w:t>
            </w:r>
          </w:p>
        </w:tc>
      </w:tr>
      <w:tr w:rsidR="005C1856" w:rsidRPr="009E507B" w14:paraId="0261468E" w14:textId="77777777" w:rsidTr="00177440">
        <w:tc>
          <w:tcPr>
            <w:tcW w:w="6030" w:type="dxa"/>
            <w:shd w:val="clear" w:color="auto" w:fill="auto"/>
          </w:tcPr>
          <w:p w14:paraId="59227E56" w14:textId="77777777" w:rsidR="005C1856" w:rsidRPr="009E507B" w:rsidRDefault="005C1856" w:rsidP="005C1856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55A1F4" w14:textId="1316C854" w:rsidR="005C1856" w:rsidRPr="009E507B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color w:val="000000"/>
                <w:sz w:val="30"/>
                <w:szCs w:val="30"/>
              </w:rPr>
              <w:t>319,220</w:t>
            </w:r>
          </w:p>
        </w:tc>
        <w:tc>
          <w:tcPr>
            <w:tcW w:w="270" w:type="dxa"/>
          </w:tcPr>
          <w:p w14:paraId="3F32D905" w14:textId="77777777" w:rsidR="005C1856" w:rsidRPr="009E507B" w:rsidRDefault="005C1856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BC6451" w14:textId="3D0F1039" w:rsidR="005C1856" w:rsidRPr="009E507B" w:rsidRDefault="00EB5AB0" w:rsidP="005C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color w:val="000000"/>
                <w:sz w:val="30"/>
                <w:szCs w:val="30"/>
              </w:rPr>
              <w:t>295,330</w:t>
            </w:r>
          </w:p>
        </w:tc>
      </w:tr>
      <w:tr w:rsidR="00EB5AB0" w:rsidRPr="009E507B" w14:paraId="56ABBDC5" w14:textId="77777777" w:rsidTr="00177440">
        <w:tc>
          <w:tcPr>
            <w:tcW w:w="6030" w:type="dxa"/>
            <w:shd w:val="clear" w:color="auto" w:fill="auto"/>
          </w:tcPr>
          <w:p w14:paraId="68DC61DE" w14:textId="77777777" w:rsidR="00EB5AB0" w:rsidRPr="009E507B" w:rsidRDefault="00EB5AB0" w:rsidP="00EB5AB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9E5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A368E6" w14:textId="595828F9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2,325,859</w:t>
            </w:r>
          </w:p>
        </w:tc>
        <w:tc>
          <w:tcPr>
            <w:tcW w:w="270" w:type="dxa"/>
          </w:tcPr>
          <w:p w14:paraId="3CFC3BF0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942DBF" w14:textId="2628BFDC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2,161,723</w:t>
            </w:r>
          </w:p>
        </w:tc>
      </w:tr>
      <w:tr w:rsidR="00EB5AB0" w:rsidRPr="009E507B" w14:paraId="312ED33E" w14:textId="77777777" w:rsidTr="00177440">
        <w:tc>
          <w:tcPr>
            <w:tcW w:w="6030" w:type="dxa"/>
            <w:shd w:val="clear" w:color="auto" w:fill="auto"/>
            <w:vAlign w:val="bottom"/>
          </w:tcPr>
          <w:p w14:paraId="159C100D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F208244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21F61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EA9A50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B5AB0" w:rsidRPr="009E507B" w14:paraId="6A9E11D6" w14:textId="77777777" w:rsidTr="00177440">
        <w:tc>
          <w:tcPr>
            <w:tcW w:w="6030" w:type="dxa"/>
            <w:shd w:val="clear" w:color="auto" w:fill="auto"/>
          </w:tcPr>
          <w:p w14:paraId="6C6AC5BE" w14:textId="77777777" w:rsidR="00EB5AB0" w:rsidRPr="009E507B" w:rsidRDefault="00EB5AB0" w:rsidP="00EB5AB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5730EA28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3DC2C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723D14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AB0" w:rsidRPr="009E507B" w14:paraId="486C9E5A" w14:textId="77777777" w:rsidTr="00177440">
        <w:tc>
          <w:tcPr>
            <w:tcW w:w="6030" w:type="dxa"/>
            <w:shd w:val="clear" w:color="auto" w:fill="auto"/>
            <w:vAlign w:val="bottom"/>
          </w:tcPr>
          <w:p w14:paraId="4D1F3C52" w14:textId="77777777" w:rsidR="00EB5AB0" w:rsidRPr="009E507B" w:rsidRDefault="00EB5AB0" w:rsidP="00EB5AB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25A001D" w14:textId="3FEE236E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2,325,859</w:t>
            </w:r>
          </w:p>
        </w:tc>
        <w:tc>
          <w:tcPr>
            <w:tcW w:w="270" w:type="dxa"/>
          </w:tcPr>
          <w:p w14:paraId="11C328B6" w14:textId="77777777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6FD8F3C" w14:textId="2DD20DA0" w:rsidR="00EB5AB0" w:rsidRPr="009E507B" w:rsidRDefault="00EB5AB0" w:rsidP="00EB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9E507B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2,161,723</w:t>
            </w:r>
          </w:p>
        </w:tc>
      </w:tr>
    </w:tbl>
    <w:p w14:paraId="0A03CD52" w14:textId="77777777" w:rsidR="003D344A" w:rsidRPr="009E507B" w:rsidRDefault="003D344A" w:rsidP="00FF5A44">
      <w:pPr>
        <w:rPr>
          <w:rFonts w:ascii="Angsana New" w:hAnsi="Angsana New"/>
          <w:sz w:val="30"/>
          <w:szCs w:val="30"/>
          <w:cs/>
          <w:lang w:val="th-TH"/>
        </w:rPr>
      </w:pPr>
    </w:p>
    <w:p w14:paraId="4EE88879" w14:textId="77777777" w:rsidR="00C16CB3" w:rsidRPr="009E507B" w:rsidRDefault="00C16CB3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E507B">
        <w:rPr>
          <w:rFonts w:ascii="Angsana New" w:hAnsi="Angsana New" w:hint="cs"/>
          <w:sz w:val="30"/>
          <w:szCs w:val="30"/>
          <w:u w:val="none"/>
          <w:cs/>
          <w:lang w:val="th-TH"/>
        </w:rPr>
        <w:t>กำไรต่อหุ้น</w:t>
      </w:r>
    </w:p>
    <w:p w14:paraId="49C860F3" w14:textId="77777777" w:rsidR="00760FB7" w:rsidRPr="009E507B" w:rsidRDefault="00C16CB3" w:rsidP="00C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  <w:r w:rsidRPr="009E50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73C1FB3" w14:textId="77777777" w:rsidR="007F437B" w:rsidRPr="009E507B" w:rsidRDefault="007F437B" w:rsidP="007F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507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Pr="009E507B">
        <w:rPr>
          <w:rFonts w:ascii="Angsana New" w:hAnsi="Angsana New"/>
          <w:b/>
          <w:bCs/>
          <w:i/>
          <w:iCs/>
          <w:sz w:val="30"/>
          <w:szCs w:val="30"/>
          <w:cs/>
        </w:rPr>
        <w:t>ขั้นพื้นฐาน</w:t>
      </w:r>
    </w:p>
    <w:p w14:paraId="4898CC33" w14:textId="77777777" w:rsidR="007F437B" w:rsidRPr="009E507B" w:rsidRDefault="007F437B" w:rsidP="007F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DEA6E2" w14:textId="77777777" w:rsidR="007F437B" w:rsidRPr="009E507B" w:rsidRDefault="007F437B" w:rsidP="007F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507B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9E507B">
        <w:rPr>
          <w:rFonts w:ascii="Angsana New" w:hAnsi="Angsana New" w:hint="cs"/>
          <w:sz w:val="30"/>
          <w:szCs w:val="30"/>
          <w:cs/>
        </w:rPr>
        <w:t>และ</w:t>
      </w:r>
      <w:r w:rsidR="00686490" w:rsidRPr="009E507B">
        <w:rPr>
          <w:rFonts w:ascii="Angsana New" w:hAnsi="Angsana New" w:hint="cs"/>
          <w:sz w:val="30"/>
          <w:szCs w:val="30"/>
          <w:cs/>
        </w:rPr>
        <w:t>เ</w:t>
      </w:r>
      <w:r w:rsidRPr="009E507B">
        <w:rPr>
          <w:rFonts w:ascii="Angsana New" w:hAnsi="Angsana New" w:hint="cs"/>
          <w:sz w:val="30"/>
          <w:szCs w:val="30"/>
          <w:cs/>
        </w:rPr>
        <w:t>ก</w:t>
      </w:r>
      <w:r w:rsidR="00686490" w:rsidRPr="009E507B">
        <w:rPr>
          <w:rFonts w:ascii="Angsana New" w:hAnsi="Angsana New" w:hint="cs"/>
          <w:sz w:val="30"/>
          <w:szCs w:val="30"/>
          <w:cs/>
        </w:rPr>
        <w:t>้า</w:t>
      </w:r>
      <w:r w:rsidRPr="009E507B">
        <w:rPr>
          <w:rFonts w:ascii="Angsana New" w:hAnsi="Angsana New" w:hint="cs"/>
          <w:sz w:val="30"/>
          <w:szCs w:val="30"/>
          <w:cs/>
        </w:rPr>
        <w:t>เดือน</w:t>
      </w:r>
      <w:r w:rsidRPr="009E50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E507B">
        <w:rPr>
          <w:rFonts w:ascii="Angsana New" w:hAnsi="Angsana New"/>
          <w:sz w:val="30"/>
          <w:szCs w:val="30"/>
        </w:rPr>
        <w:t>30</w:t>
      </w:r>
      <w:r w:rsidRPr="009E507B">
        <w:rPr>
          <w:rFonts w:ascii="Angsana New" w:hAnsi="Angsana New"/>
          <w:sz w:val="30"/>
          <w:szCs w:val="30"/>
          <w:cs/>
        </w:rPr>
        <w:t xml:space="preserve"> </w:t>
      </w:r>
      <w:r w:rsidR="00686490" w:rsidRPr="009E507B">
        <w:rPr>
          <w:rFonts w:ascii="Angsana New" w:hAnsi="Angsana New" w:hint="cs"/>
          <w:sz w:val="30"/>
          <w:szCs w:val="30"/>
          <w:cs/>
        </w:rPr>
        <w:t>กันยา</w:t>
      </w:r>
      <w:r w:rsidRPr="009E507B">
        <w:rPr>
          <w:rFonts w:ascii="Angsana New" w:hAnsi="Angsana New" w:hint="cs"/>
          <w:sz w:val="30"/>
          <w:szCs w:val="30"/>
          <w:cs/>
        </w:rPr>
        <w:t>ยน</w:t>
      </w:r>
      <w:r w:rsidRPr="009E507B">
        <w:rPr>
          <w:rFonts w:ascii="Angsana New" w:hAnsi="Angsana New"/>
          <w:sz w:val="30"/>
          <w:szCs w:val="30"/>
        </w:rPr>
        <w:t xml:space="preserve"> </w:t>
      </w:r>
      <w:r w:rsidRPr="009E507B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9E507B">
        <w:rPr>
          <w:rFonts w:ascii="Angsana New" w:hAnsi="Angsana New" w:hint="cs"/>
          <w:sz w:val="30"/>
          <w:szCs w:val="30"/>
          <w:cs/>
        </w:rPr>
        <w:t>ง</w:t>
      </w:r>
      <w:r w:rsidRPr="009E507B">
        <w:rPr>
          <w:rFonts w:ascii="Angsana New" w:hAnsi="Angsana New"/>
          <w:sz w:val="30"/>
          <w:szCs w:val="30"/>
          <w:cs/>
        </w:rPr>
        <w:t>วดที่เป็นส่วนของผู้ถือหุ้นสามัญ</w:t>
      </w:r>
      <w:r w:rsidRPr="009E507B">
        <w:rPr>
          <w:rFonts w:ascii="Angsana New" w:hAnsi="Angsana New" w:hint="cs"/>
          <w:sz w:val="30"/>
          <w:szCs w:val="30"/>
          <w:cs/>
        </w:rPr>
        <w:t>ของ</w:t>
      </w:r>
      <w:r w:rsidRPr="009E507B">
        <w:rPr>
          <w:rFonts w:ascii="Angsana New" w:hAnsi="Angsana New"/>
          <w:sz w:val="30"/>
          <w:szCs w:val="30"/>
          <w:cs/>
        </w:rPr>
        <w:t>บริษัท</w:t>
      </w:r>
      <w:r w:rsidRPr="009E507B">
        <w:rPr>
          <w:rFonts w:ascii="Angsana New" w:hAnsi="Angsana New" w:hint="cs"/>
          <w:sz w:val="30"/>
          <w:szCs w:val="30"/>
          <w:cs/>
        </w:rPr>
        <w:t>แ</w:t>
      </w:r>
      <w:r w:rsidRPr="009E507B">
        <w:rPr>
          <w:rFonts w:ascii="Angsana New" w:hAnsi="Angsana New"/>
          <w:sz w:val="30"/>
          <w:szCs w:val="30"/>
          <w:cs/>
        </w:rPr>
        <w:t>ละจำนวนหุ้นสามัญที่ออกจำหน่ายแล้วระหว่างงวด</w:t>
      </w:r>
      <w:r w:rsidRPr="009E507B">
        <w:rPr>
          <w:rFonts w:ascii="Angsana New" w:hAnsi="Angsana New" w:hint="cs"/>
          <w:sz w:val="30"/>
          <w:szCs w:val="30"/>
          <w:cs/>
        </w:rPr>
        <w:t xml:space="preserve"> โดยแสดง</w:t>
      </w:r>
      <w:r w:rsidRPr="009E507B">
        <w:rPr>
          <w:rFonts w:ascii="Angsana New" w:hAnsi="Angsana New"/>
          <w:sz w:val="30"/>
          <w:szCs w:val="30"/>
          <w:cs/>
        </w:rPr>
        <w:t>การคำนวณดังนี้</w:t>
      </w:r>
    </w:p>
    <w:p w14:paraId="00B4E43A" w14:textId="77777777" w:rsidR="00686490" w:rsidRPr="009E507B" w:rsidRDefault="00686490" w:rsidP="00686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990"/>
        <w:gridCol w:w="270"/>
        <w:gridCol w:w="990"/>
        <w:gridCol w:w="270"/>
        <w:gridCol w:w="990"/>
        <w:gridCol w:w="270"/>
        <w:gridCol w:w="990"/>
      </w:tblGrid>
      <w:tr w:rsidR="00686490" w:rsidRPr="009E555A" w14:paraId="54711E7D" w14:textId="77777777" w:rsidTr="00177440">
        <w:tc>
          <w:tcPr>
            <w:tcW w:w="4572" w:type="dxa"/>
          </w:tcPr>
          <w:p w14:paraId="36A43A6C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562014C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D8B187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31F579E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4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86490" w:rsidRPr="009E555A" w14:paraId="502154C4" w14:textId="77777777" w:rsidTr="00177440">
        <w:tc>
          <w:tcPr>
            <w:tcW w:w="4572" w:type="dxa"/>
          </w:tcPr>
          <w:p w14:paraId="12AB964D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14:paraId="5BB1C93C" w14:textId="77777777" w:rsidR="00686490" w:rsidRPr="009E555A" w:rsidRDefault="00686490" w:rsidP="002D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E81E4A7" w14:textId="77777777" w:rsidR="00686490" w:rsidRPr="009E555A" w:rsidRDefault="00686490" w:rsidP="002D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DBD0C" w14:textId="77777777" w:rsidR="00686490" w:rsidRPr="009E555A" w:rsidRDefault="00686490" w:rsidP="002D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DBA6228" w14:textId="77777777" w:rsidR="00686490" w:rsidRPr="009E555A" w:rsidRDefault="00686490" w:rsidP="002D0C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54687B" w14:textId="77777777" w:rsidR="00686490" w:rsidRPr="009E555A" w:rsidRDefault="00686490" w:rsidP="002D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B390941" w14:textId="77777777" w:rsidR="00686490" w:rsidRPr="009E555A" w:rsidRDefault="00686490" w:rsidP="002D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24E2E6" w14:textId="77777777" w:rsidR="00686490" w:rsidRPr="009E555A" w:rsidRDefault="00686490" w:rsidP="002D0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86490" w:rsidRPr="009E555A" w14:paraId="5EF39F56" w14:textId="77777777" w:rsidTr="00177440">
        <w:tc>
          <w:tcPr>
            <w:tcW w:w="4572" w:type="dxa"/>
          </w:tcPr>
          <w:p w14:paraId="29BDBA6C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6EA58531" w14:textId="77777777" w:rsidR="00686490" w:rsidRPr="009E555A" w:rsidRDefault="00686490" w:rsidP="002D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F3008" w:rsidRPr="009E555A" w14:paraId="6DB271A7" w14:textId="77777777" w:rsidTr="00177440">
        <w:tc>
          <w:tcPr>
            <w:tcW w:w="4572" w:type="dxa"/>
          </w:tcPr>
          <w:p w14:paraId="43348DDE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กำไรสำหรับงวดที่เป็นส่วนของผู้ถือหุ้นของบริษัท </w:t>
            </w:r>
          </w:p>
          <w:p w14:paraId="52335F81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5522457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E3BA3F" w14:textId="705064D0" w:rsidR="00127ED4" w:rsidRPr="009E555A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102,184</w:t>
            </w:r>
          </w:p>
        </w:tc>
        <w:tc>
          <w:tcPr>
            <w:tcW w:w="270" w:type="dxa"/>
            <w:shd w:val="clear" w:color="auto" w:fill="auto"/>
          </w:tcPr>
          <w:p w14:paraId="166CC952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6741EBC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CC0B3C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66,853</w:t>
            </w:r>
          </w:p>
        </w:tc>
        <w:tc>
          <w:tcPr>
            <w:tcW w:w="270" w:type="dxa"/>
            <w:shd w:val="clear" w:color="auto" w:fill="auto"/>
          </w:tcPr>
          <w:p w14:paraId="21D7B6B8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2B38B6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8973FA" w14:textId="50B637C3" w:rsidR="00127ED4" w:rsidRPr="009E555A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109,401</w:t>
            </w:r>
          </w:p>
        </w:tc>
        <w:tc>
          <w:tcPr>
            <w:tcW w:w="270" w:type="dxa"/>
          </w:tcPr>
          <w:p w14:paraId="1333346F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6F4E7B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229B72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72,210</w:t>
            </w:r>
          </w:p>
        </w:tc>
      </w:tr>
      <w:tr w:rsidR="003F3008" w:rsidRPr="009E555A" w14:paraId="35C4543B" w14:textId="77777777" w:rsidTr="00177440">
        <w:tc>
          <w:tcPr>
            <w:tcW w:w="4572" w:type="dxa"/>
          </w:tcPr>
          <w:p w14:paraId="71BEFCA4" w14:textId="77777777" w:rsidR="003F3008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9562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  <w:p w14:paraId="46EF0BD9" w14:textId="77777777" w:rsidR="003F3008" w:rsidRPr="0099562F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956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9562F">
              <w:rPr>
                <w:rFonts w:ascii="Angsana New" w:hAnsi="Angsana New"/>
                <w:sz w:val="30"/>
                <w:szCs w:val="30"/>
              </w:rPr>
              <w:t>1</w:t>
            </w:r>
            <w:r w:rsidRPr="0099562F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990" w:type="dxa"/>
            <w:shd w:val="clear" w:color="auto" w:fill="auto"/>
          </w:tcPr>
          <w:p w14:paraId="294BC4D6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A66FCD" w14:textId="6D68DC08" w:rsidR="00127ED4" w:rsidRPr="00E305B7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270" w:type="dxa"/>
            <w:shd w:val="clear" w:color="auto" w:fill="auto"/>
          </w:tcPr>
          <w:p w14:paraId="1B1C01DD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14:paraId="1C802E77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834107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270" w:type="dxa"/>
            <w:shd w:val="clear" w:color="auto" w:fill="auto"/>
          </w:tcPr>
          <w:p w14:paraId="5262936A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14:paraId="28CD069B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BE3CAD" w14:textId="61DD42C5" w:rsidR="00127ED4" w:rsidRPr="00E305B7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270" w:type="dxa"/>
          </w:tcPr>
          <w:p w14:paraId="5F2A734A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5D1CB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9E58DF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</w:tr>
      <w:tr w:rsidR="003F3008" w:rsidRPr="009E555A" w14:paraId="71D0AF72" w14:textId="77777777" w:rsidTr="00177440">
        <w:tc>
          <w:tcPr>
            <w:tcW w:w="4572" w:type="dxa"/>
          </w:tcPr>
          <w:p w14:paraId="47E02084" w14:textId="77777777" w:rsidR="003F3008" w:rsidRPr="0099562F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9562F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4C53EC" w14:textId="6ACE1178" w:rsidR="003F3008" w:rsidRPr="0099562F" w:rsidRDefault="00127ED4" w:rsidP="00127E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73C7B20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4C2DCE" w14:textId="77777777" w:rsidR="003F3008" w:rsidRPr="0099562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right="68"/>
              <w:rPr>
                <w:rFonts w:ascii="Angsana New" w:eastAsia="Calibri" w:hAnsi="Angsana New"/>
                <w:sz w:val="30"/>
                <w:szCs w:val="30"/>
              </w:rPr>
            </w:pPr>
            <w:r w:rsidRPr="0099562F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85EDA3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FA49BA" w14:textId="00577210" w:rsidR="003F3008" w:rsidRPr="0099562F" w:rsidRDefault="00127ED4" w:rsidP="00127E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3EB314D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F0A74" w14:textId="77777777" w:rsidR="003F3008" w:rsidRPr="0099562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right="68"/>
              <w:rPr>
                <w:rFonts w:ascii="Angsana New" w:eastAsia="Calibri" w:hAnsi="Angsana New"/>
                <w:sz w:val="30"/>
                <w:szCs w:val="30"/>
              </w:rPr>
            </w:pPr>
            <w:r w:rsidRPr="0099562F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3F3008" w:rsidRPr="009E555A" w14:paraId="46ED445C" w14:textId="77777777" w:rsidTr="00177440">
        <w:tc>
          <w:tcPr>
            <w:tcW w:w="4572" w:type="dxa"/>
          </w:tcPr>
          <w:p w14:paraId="6DE7A82A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B47EB" w14:textId="7EAE19B2" w:rsidR="003F3008" w:rsidRPr="009E555A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304,377</w:t>
            </w:r>
          </w:p>
        </w:tc>
        <w:tc>
          <w:tcPr>
            <w:tcW w:w="270" w:type="dxa"/>
            <w:shd w:val="clear" w:color="auto" w:fill="auto"/>
          </w:tcPr>
          <w:p w14:paraId="7672FB87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85F4F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304,368</w:t>
            </w:r>
          </w:p>
        </w:tc>
        <w:tc>
          <w:tcPr>
            <w:tcW w:w="270" w:type="dxa"/>
            <w:shd w:val="clear" w:color="auto" w:fill="auto"/>
          </w:tcPr>
          <w:p w14:paraId="0BDD1785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BF72C" w14:textId="21785D7D" w:rsidR="003F3008" w:rsidRPr="009E555A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304,377</w:t>
            </w:r>
          </w:p>
        </w:tc>
        <w:tc>
          <w:tcPr>
            <w:tcW w:w="270" w:type="dxa"/>
          </w:tcPr>
          <w:p w14:paraId="00A6331F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03E177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304,368</w:t>
            </w:r>
          </w:p>
        </w:tc>
      </w:tr>
      <w:tr w:rsidR="003F3008" w:rsidRPr="009E555A" w14:paraId="0544F971" w14:textId="77777777" w:rsidTr="00177440">
        <w:tc>
          <w:tcPr>
            <w:tcW w:w="4572" w:type="dxa"/>
          </w:tcPr>
          <w:p w14:paraId="17645041" w14:textId="77777777" w:rsidR="003F3008" w:rsidRPr="00B7149F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679C22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7DDD257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DB3589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BA1B21E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3B1194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61E04BA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A8229F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F3008" w:rsidRPr="009E555A" w14:paraId="25BC8409" w14:textId="77777777" w:rsidTr="00177440">
        <w:tc>
          <w:tcPr>
            <w:tcW w:w="4572" w:type="dxa"/>
          </w:tcPr>
          <w:p w14:paraId="4222290F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38E0974" w14:textId="5512A7FD" w:rsidR="003F3008" w:rsidRPr="009E555A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70" w:type="dxa"/>
            <w:shd w:val="clear" w:color="auto" w:fill="auto"/>
          </w:tcPr>
          <w:p w14:paraId="6B0D7B48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3F78AE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  <w:shd w:val="clear" w:color="auto" w:fill="auto"/>
          </w:tcPr>
          <w:p w14:paraId="4105B168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273C8E9" w14:textId="66A2EE95" w:rsidR="003F3008" w:rsidRPr="009E555A" w:rsidRDefault="00127ED4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0.36</w:t>
            </w:r>
          </w:p>
        </w:tc>
        <w:tc>
          <w:tcPr>
            <w:tcW w:w="270" w:type="dxa"/>
          </w:tcPr>
          <w:p w14:paraId="7EEF5C38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B1DEC8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</w:tr>
    </w:tbl>
    <w:p w14:paraId="4C221DE4" w14:textId="77777777" w:rsidR="003F3008" w:rsidRDefault="003F3008">
      <w:pPr>
        <w:rPr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990"/>
        <w:gridCol w:w="270"/>
        <w:gridCol w:w="990"/>
        <w:gridCol w:w="270"/>
        <w:gridCol w:w="990"/>
        <w:gridCol w:w="270"/>
        <w:gridCol w:w="990"/>
      </w:tblGrid>
      <w:tr w:rsidR="003F3008" w:rsidRPr="009E555A" w14:paraId="1C46F12A" w14:textId="77777777" w:rsidTr="00177440">
        <w:tc>
          <w:tcPr>
            <w:tcW w:w="4572" w:type="dxa"/>
            <w:shd w:val="clear" w:color="auto" w:fill="auto"/>
          </w:tcPr>
          <w:p w14:paraId="77CF5634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cs/>
              </w:rPr>
              <w:lastRenderedPageBreak/>
              <w:tab/>
            </w:r>
            <w:r>
              <w:rPr>
                <w:rFonts w:ascii="Angsana New" w:hAnsi="Angsana New"/>
                <w:cs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82B062B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598946F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98346FB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4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F3008" w:rsidRPr="009E555A" w14:paraId="37911D9F" w14:textId="77777777" w:rsidTr="00177440">
        <w:tc>
          <w:tcPr>
            <w:tcW w:w="4572" w:type="dxa"/>
            <w:shd w:val="clear" w:color="auto" w:fill="auto"/>
          </w:tcPr>
          <w:p w14:paraId="689E93E6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shd w:val="clear" w:color="auto" w:fill="auto"/>
          </w:tcPr>
          <w:p w14:paraId="269CCEE0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8B92590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E2FC60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BF8BA68" w14:textId="77777777" w:rsidR="003F3008" w:rsidRPr="009E555A" w:rsidRDefault="003F3008" w:rsidP="003F30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013DEDB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5593E72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BD4872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F3008" w:rsidRPr="009E555A" w14:paraId="1517191C" w14:textId="77777777" w:rsidTr="00177440">
        <w:tc>
          <w:tcPr>
            <w:tcW w:w="4572" w:type="dxa"/>
            <w:shd w:val="clear" w:color="auto" w:fill="auto"/>
          </w:tcPr>
          <w:p w14:paraId="552A3F4B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0CAF49D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F3008" w:rsidRPr="009E555A" w14:paraId="1CC09CBE" w14:textId="77777777" w:rsidTr="00177440">
        <w:tc>
          <w:tcPr>
            <w:tcW w:w="4572" w:type="dxa"/>
            <w:shd w:val="clear" w:color="auto" w:fill="auto"/>
          </w:tcPr>
          <w:p w14:paraId="322AF421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กำไรสำหรับงวดที่เป็นส่วนของผู้ถือหุ้นของบริษัท </w:t>
            </w:r>
          </w:p>
          <w:p w14:paraId="34E46F3B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F3864F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8BEAB9" w14:textId="56E8B548" w:rsidR="004459DD" w:rsidRPr="009E555A" w:rsidRDefault="004459DD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353,146</w:t>
            </w:r>
          </w:p>
        </w:tc>
        <w:tc>
          <w:tcPr>
            <w:tcW w:w="270" w:type="dxa"/>
            <w:shd w:val="clear" w:color="auto" w:fill="auto"/>
          </w:tcPr>
          <w:p w14:paraId="24B88F34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5A891E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4B2BD3" w14:textId="77777777" w:rsidR="003F3008" w:rsidRPr="009E555A" w:rsidRDefault="003F3008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301,842</w:t>
            </w:r>
          </w:p>
        </w:tc>
        <w:tc>
          <w:tcPr>
            <w:tcW w:w="270" w:type="dxa"/>
            <w:shd w:val="clear" w:color="auto" w:fill="auto"/>
          </w:tcPr>
          <w:p w14:paraId="29DD1505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8B8EC3A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7C32B7" w14:textId="50AF88FE" w:rsidR="004459DD" w:rsidRPr="009E555A" w:rsidRDefault="004459DD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364,438</w:t>
            </w:r>
          </w:p>
        </w:tc>
        <w:tc>
          <w:tcPr>
            <w:tcW w:w="270" w:type="dxa"/>
            <w:shd w:val="clear" w:color="auto" w:fill="auto"/>
          </w:tcPr>
          <w:p w14:paraId="34B25E6A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9DCCA5F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4C6B63" w14:textId="77777777" w:rsidR="003F3008" w:rsidRPr="009E555A" w:rsidRDefault="003F3008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311,660</w:t>
            </w:r>
          </w:p>
        </w:tc>
      </w:tr>
      <w:tr w:rsidR="003F3008" w:rsidRPr="009E555A" w14:paraId="6E47EFF5" w14:textId="77777777" w:rsidTr="00177440">
        <w:tc>
          <w:tcPr>
            <w:tcW w:w="4572" w:type="dxa"/>
            <w:shd w:val="clear" w:color="auto" w:fill="auto"/>
          </w:tcPr>
          <w:p w14:paraId="2449EE75" w14:textId="77777777" w:rsidR="003F3008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9562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  <w:p w14:paraId="434DB248" w14:textId="77777777" w:rsidR="003F3008" w:rsidRPr="0099562F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956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9562F">
              <w:rPr>
                <w:rFonts w:ascii="Angsana New" w:hAnsi="Angsana New"/>
                <w:sz w:val="30"/>
                <w:szCs w:val="30"/>
              </w:rPr>
              <w:t>1</w:t>
            </w:r>
            <w:r w:rsidRPr="009956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096F4687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BD3B57" w14:textId="5AA2F0A8" w:rsidR="004459DD" w:rsidRPr="00E305B7" w:rsidRDefault="004459DD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270" w:type="dxa"/>
            <w:shd w:val="clear" w:color="auto" w:fill="auto"/>
          </w:tcPr>
          <w:p w14:paraId="749A4182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14:paraId="5CD00E50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C1F718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  <w:tc>
          <w:tcPr>
            <w:tcW w:w="270" w:type="dxa"/>
            <w:shd w:val="clear" w:color="auto" w:fill="auto"/>
          </w:tcPr>
          <w:p w14:paraId="10311A01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14:paraId="5EFC26D8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BF5A60" w14:textId="58381282" w:rsidR="004459DD" w:rsidRPr="00E305B7" w:rsidRDefault="004459DD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304,368</w:t>
            </w:r>
          </w:p>
        </w:tc>
        <w:tc>
          <w:tcPr>
            <w:tcW w:w="270" w:type="dxa"/>
            <w:shd w:val="clear" w:color="auto" w:fill="auto"/>
          </w:tcPr>
          <w:p w14:paraId="35FAEFB0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CA1278" w14:textId="77777777" w:rsidR="003F3008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337623" w14:textId="77777777" w:rsidR="003F3008" w:rsidRPr="00E305B7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303,080</w:t>
            </w:r>
          </w:p>
        </w:tc>
      </w:tr>
      <w:tr w:rsidR="003F3008" w:rsidRPr="009E555A" w14:paraId="2B71EF64" w14:textId="77777777" w:rsidTr="00177440">
        <w:tc>
          <w:tcPr>
            <w:tcW w:w="4572" w:type="dxa"/>
            <w:shd w:val="clear" w:color="auto" w:fill="auto"/>
          </w:tcPr>
          <w:p w14:paraId="58CD82A3" w14:textId="77777777" w:rsidR="003F3008" w:rsidRPr="0099562F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9562F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199223" w14:textId="37F743E9" w:rsidR="003F3008" w:rsidRPr="0099562F" w:rsidRDefault="004459DD" w:rsidP="00445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082A45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4A85F1" w14:textId="77777777" w:rsidR="003F3008" w:rsidRPr="0099562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1,241</w:t>
            </w:r>
          </w:p>
        </w:tc>
        <w:tc>
          <w:tcPr>
            <w:tcW w:w="270" w:type="dxa"/>
            <w:shd w:val="clear" w:color="auto" w:fill="auto"/>
          </w:tcPr>
          <w:p w14:paraId="15011F2F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15FD21" w14:textId="7A2ADCBD" w:rsidR="003F3008" w:rsidRPr="0099562F" w:rsidRDefault="004459DD" w:rsidP="004459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9CB786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397609" w14:textId="77777777" w:rsidR="003F3008" w:rsidRPr="0099562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1,241</w:t>
            </w:r>
          </w:p>
        </w:tc>
      </w:tr>
      <w:tr w:rsidR="003F3008" w:rsidRPr="009E555A" w14:paraId="63D5A127" w14:textId="77777777" w:rsidTr="00177440">
        <w:tc>
          <w:tcPr>
            <w:tcW w:w="4572" w:type="dxa"/>
            <w:shd w:val="clear" w:color="auto" w:fill="auto"/>
          </w:tcPr>
          <w:p w14:paraId="4CF9AB0A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38510" w14:textId="54975114" w:rsidR="003F3008" w:rsidRPr="009E555A" w:rsidRDefault="004459DD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304,371</w:t>
            </w:r>
          </w:p>
        </w:tc>
        <w:tc>
          <w:tcPr>
            <w:tcW w:w="270" w:type="dxa"/>
            <w:shd w:val="clear" w:color="auto" w:fill="auto"/>
          </w:tcPr>
          <w:p w14:paraId="6AB475E6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BF683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304,321</w:t>
            </w:r>
          </w:p>
        </w:tc>
        <w:tc>
          <w:tcPr>
            <w:tcW w:w="270" w:type="dxa"/>
            <w:shd w:val="clear" w:color="auto" w:fill="auto"/>
          </w:tcPr>
          <w:p w14:paraId="53CCC007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FAE79" w14:textId="6F0FF979" w:rsidR="003F3008" w:rsidRPr="009E555A" w:rsidRDefault="004459DD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304,371</w:t>
            </w:r>
          </w:p>
        </w:tc>
        <w:tc>
          <w:tcPr>
            <w:tcW w:w="270" w:type="dxa"/>
            <w:shd w:val="clear" w:color="auto" w:fill="auto"/>
          </w:tcPr>
          <w:p w14:paraId="3605414F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7362A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304,321</w:t>
            </w:r>
          </w:p>
        </w:tc>
      </w:tr>
      <w:tr w:rsidR="003F3008" w:rsidRPr="009E555A" w14:paraId="49BDA94D" w14:textId="77777777" w:rsidTr="00177440">
        <w:tc>
          <w:tcPr>
            <w:tcW w:w="4572" w:type="dxa"/>
            <w:shd w:val="clear" w:color="auto" w:fill="auto"/>
          </w:tcPr>
          <w:p w14:paraId="15944258" w14:textId="77777777" w:rsidR="003F3008" w:rsidRPr="00B7149F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3C1E708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0C91F88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ECB8789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11B789A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5EE59B9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3F50DBD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B1CC4FA" w14:textId="77777777" w:rsidR="003F3008" w:rsidRPr="00B7149F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F3008" w:rsidRPr="009E555A" w14:paraId="0B9557E1" w14:textId="77777777" w:rsidTr="00177440">
        <w:trPr>
          <w:trHeight w:val="380"/>
        </w:trPr>
        <w:tc>
          <w:tcPr>
            <w:tcW w:w="4572" w:type="dxa"/>
            <w:shd w:val="clear" w:color="auto" w:fill="auto"/>
          </w:tcPr>
          <w:p w14:paraId="0C14B9D4" w14:textId="77777777" w:rsidR="003F3008" w:rsidRPr="009E555A" w:rsidRDefault="003F3008" w:rsidP="003F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229BF1A" w14:textId="63C60E4E" w:rsidR="003F3008" w:rsidRPr="009E555A" w:rsidRDefault="004459DD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1.16</w:t>
            </w:r>
          </w:p>
        </w:tc>
        <w:tc>
          <w:tcPr>
            <w:tcW w:w="270" w:type="dxa"/>
            <w:shd w:val="clear" w:color="auto" w:fill="auto"/>
          </w:tcPr>
          <w:p w14:paraId="66950E0D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48FF1B" w14:textId="77777777" w:rsidR="003F3008" w:rsidRPr="009E555A" w:rsidRDefault="003F3008" w:rsidP="009E50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0.99</w:t>
            </w:r>
          </w:p>
        </w:tc>
        <w:tc>
          <w:tcPr>
            <w:tcW w:w="270" w:type="dxa"/>
            <w:shd w:val="clear" w:color="auto" w:fill="auto"/>
          </w:tcPr>
          <w:p w14:paraId="2E6FAEB6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8E585B" w14:textId="56BDBAFA" w:rsidR="003F3008" w:rsidRPr="009E555A" w:rsidRDefault="004459DD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1.20</w:t>
            </w:r>
          </w:p>
        </w:tc>
        <w:tc>
          <w:tcPr>
            <w:tcW w:w="270" w:type="dxa"/>
            <w:shd w:val="clear" w:color="auto" w:fill="auto"/>
          </w:tcPr>
          <w:p w14:paraId="28E0658A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3A427BD" w14:textId="77777777" w:rsidR="003F3008" w:rsidRPr="009E555A" w:rsidRDefault="003F3008" w:rsidP="003F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1.02</w:t>
            </w:r>
          </w:p>
        </w:tc>
      </w:tr>
    </w:tbl>
    <w:p w14:paraId="7B58FA86" w14:textId="77777777" w:rsidR="00686490" w:rsidRPr="000F415B" w:rsidRDefault="00686490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F8FD1D4" w14:textId="77777777" w:rsidR="00314E8E" w:rsidRPr="00361F12" w:rsidRDefault="00314E8E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6B718243" w14:textId="77777777" w:rsidR="00314E8E" w:rsidRPr="000F415B" w:rsidRDefault="00314E8E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C9F32C8" w14:textId="77777777" w:rsidR="00275857" w:rsidRPr="00672BB0" w:rsidRDefault="00275857" w:rsidP="009E5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672BB0">
        <w:rPr>
          <w:rFonts w:ascii="Angsana New" w:hAnsi="Angsana New" w:hint="cs"/>
          <w:spacing w:val="-4"/>
          <w:sz w:val="30"/>
          <w:szCs w:val="30"/>
          <w:cs/>
        </w:rPr>
        <w:t>ราคาใช้สิทธิ (รวมมูลค่ายุติธรรม) ของการจ่ายโดยใช้หุ้นเป็นเกณฑ์ มีมูลค่าสูงกว่าราคาตลาดถัวเฉลี่ยของหุ้น</w:t>
      </w:r>
      <w:r w:rsidRPr="00672BB0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672BB0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3D344A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686490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672BB0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686490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672BB0">
        <w:rPr>
          <w:rFonts w:ascii="Angsana New" w:hAnsi="Angsana New" w:hint="cs"/>
          <w:spacing w:val="-4"/>
          <w:sz w:val="30"/>
          <w:szCs w:val="30"/>
          <w:cs/>
        </w:rPr>
        <w:t>เดือนสิ้น</w:t>
      </w:r>
      <w:r w:rsidRPr="00672BB0">
        <w:rPr>
          <w:rFonts w:ascii="Angsana New" w:hAnsi="Angsana New"/>
          <w:spacing w:val="-4"/>
          <w:sz w:val="30"/>
          <w:szCs w:val="30"/>
          <w:cs/>
        </w:rPr>
        <w:t xml:space="preserve">สุดวันที่ </w:t>
      </w:r>
      <w:r w:rsidR="00672BB0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686490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672BB0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672BB0">
        <w:rPr>
          <w:rFonts w:ascii="Angsana New" w:hAnsi="Angsana New"/>
          <w:spacing w:val="-4"/>
          <w:sz w:val="30"/>
          <w:szCs w:val="30"/>
        </w:rPr>
        <w:t xml:space="preserve"> 2562</w:t>
      </w:r>
      <w:r w:rsidRPr="00672BB0">
        <w:rPr>
          <w:rFonts w:ascii="Angsana New" w:hAnsi="Angsana New"/>
          <w:spacing w:val="-4"/>
          <w:sz w:val="30"/>
          <w:szCs w:val="30"/>
          <w:cs/>
        </w:rPr>
        <w:t xml:space="preserve"> ผลกระทบจากการออกสิทธิที่จะเลือกซื้อหุ้น</w:t>
      </w:r>
      <w:r w:rsidRPr="00672BB0">
        <w:rPr>
          <w:rFonts w:ascii="Angsana New" w:hAnsi="Angsana New" w:hint="cs"/>
          <w:spacing w:val="-4"/>
          <w:sz w:val="30"/>
          <w:szCs w:val="30"/>
          <w:cs/>
        </w:rPr>
        <w:t>จึง</w:t>
      </w:r>
      <w:r w:rsidRPr="00672BB0">
        <w:rPr>
          <w:rFonts w:ascii="Angsana New" w:hAnsi="Angsana New"/>
          <w:spacing w:val="-4"/>
          <w:sz w:val="30"/>
          <w:szCs w:val="30"/>
          <w:cs/>
        </w:rPr>
        <w:t>ไม่ได้ถูก</w:t>
      </w:r>
      <w:r w:rsidRPr="00672BB0">
        <w:rPr>
          <w:rFonts w:ascii="Angsana New" w:hAnsi="Angsana New" w:hint="cs"/>
          <w:spacing w:val="-4"/>
          <w:sz w:val="30"/>
          <w:szCs w:val="30"/>
          <w:cs/>
        </w:rPr>
        <w:t>นำมา</w:t>
      </w:r>
      <w:r w:rsidRPr="00672BB0">
        <w:rPr>
          <w:rFonts w:ascii="Angsana New" w:hAnsi="Angsana New"/>
          <w:spacing w:val="-4"/>
          <w:sz w:val="30"/>
          <w:szCs w:val="30"/>
          <w:cs/>
        </w:rPr>
        <w:t>รวมในการคำนวณกำไรต่อหุ้นปรับลด</w:t>
      </w:r>
    </w:p>
    <w:p w14:paraId="026C18F9" w14:textId="77777777" w:rsidR="00275857" w:rsidRPr="000F415B" w:rsidRDefault="00275857" w:rsidP="00613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806B4BE" w14:textId="77777777" w:rsidR="003D344A" w:rsidRDefault="003D344A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04509DEB" w14:textId="77777777" w:rsidR="003D344A" w:rsidRPr="000F415B" w:rsidRDefault="003D344A" w:rsidP="003D344A">
      <w:pPr>
        <w:rPr>
          <w:sz w:val="28"/>
          <w:szCs w:val="28"/>
          <w:lang w:val="th-TH"/>
        </w:rPr>
      </w:pPr>
    </w:p>
    <w:p w14:paraId="23C6F005" w14:textId="77777777" w:rsidR="001C72CB" w:rsidRDefault="001C72CB" w:rsidP="001C7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72CB">
        <w:rPr>
          <w:rFonts w:ascii="Angsana New" w:hAnsi="Angsana New"/>
          <w:sz w:val="30"/>
          <w:szCs w:val="30"/>
          <w:cs/>
        </w:rPr>
        <w:t>เงินปันผล</w:t>
      </w:r>
      <w:r w:rsidRPr="001C72CB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1C72CB">
        <w:rPr>
          <w:rFonts w:ascii="Angsana New" w:hAnsi="Angsana New"/>
          <w:sz w:val="30"/>
          <w:szCs w:val="30"/>
          <w:cs/>
        </w:rPr>
        <w:t>ดังนี้</w:t>
      </w:r>
      <w:r w:rsidRPr="001C72C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F2A81E" w14:textId="77777777" w:rsidR="005C1856" w:rsidRPr="000F415B" w:rsidRDefault="005C1856" w:rsidP="001C7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880"/>
        <w:gridCol w:w="1890"/>
        <w:gridCol w:w="1710"/>
        <w:gridCol w:w="1278"/>
        <w:gridCol w:w="236"/>
        <w:gridCol w:w="1294"/>
      </w:tblGrid>
      <w:tr w:rsidR="001C72CB" w:rsidRPr="001C72CB" w14:paraId="5BDA5D97" w14:textId="77777777" w:rsidTr="009E507B">
        <w:tc>
          <w:tcPr>
            <w:tcW w:w="2880" w:type="dxa"/>
            <w:shd w:val="clear" w:color="auto" w:fill="auto"/>
            <w:vAlign w:val="bottom"/>
          </w:tcPr>
          <w:p w14:paraId="75285199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6CF5E75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677C5A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91A7E56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6D639C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793449F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BC3F70" w14:textId="77777777" w:rsidR="001C72CB" w:rsidRPr="00432645" w:rsidDel="00D43E7A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C72CB" w:rsidRPr="001C72CB" w14:paraId="703B12AB" w14:textId="77777777" w:rsidTr="009E507B">
        <w:tc>
          <w:tcPr>
            <w:tcW w:w="2880" w:type="dxa"/>
            <w:shd w:val="clear" w:color="auto" w:fill="auto"/>
          </w:tcPr>
          <w:p w14:paraId="634542A5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31A9725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E255329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8F43B50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C9449B9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FDD19FE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72CB" w:rsidRPr="001C72CB" w14:paraId="46629D9F" w14:textId="77777777" w:rsidTr="009E507B">
        <w:tc>
          <w:tcPr>
            <w:tcW w:w="2880" w:type="dxa"/>
            <w:shd w:val="clear" w:color="auto" w:fill="auto"/>
          </w:tcPr>
          <w:p w14:paraId="25480B74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E933C3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57EC392E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C5A83F6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7853D92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97F5A3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B741C3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2CB" w:rsidRPr="001C72CB" w14:paraId="1F7D7E37" w14:textId="77777777" w:rsidTr="009E507B">
        <w:tc>
          <w:tcPr>
            <w:tcW w:w="2880" w:type="dxa"/>
            <w:shd w:val="clear" w:color="auto" w:fill="auto"/>
          </w:tcPr>
          <w:p w14:paraId="5045B70D" w14:textId="77777777" w:rsidR="001C72CB" w:rsidRPr="00432645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1D8C42D8" w14:textId="77777777" w:rsidR="001C72CB" w:rsidRPr="00B41FFE" w:rsidRDefault="00374F15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18</w:t>
            </w:r>
            <w:r w:rsidR="001C72CB"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1C72CB"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72CB" w:rsidRPr="00B41F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28ED1922" w14:textId="77777777" w:rsidR="001C72CB" w:rsidRPr="00B41FFE" w:rsidRDefault="00374F15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1C72CB"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72CB" w:rsidRPr="00B41F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shd w:val="clear" w:color="auto" w:fill="auto"/>
          </w:tcPr>
          <w:p w14:paraId="2AE9FDD3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0.</w:t>
            </w:r>
            <w:r w:rsidR="00374F15" w:rsidRPr="00B41FFE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6DBB64A3" w14:textId="77777777" w:rsidR="001C72CB" w:rsidRPr="00B41FFE" w:rsidRDefault="001C72CB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910AB03" w14:textId="77777777" w:rsidR="001C72CB" w:rsidRPr="00B41FFE" w:rsidRDefault="00374F15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200,83</w:t>
            </w:r>
            <w:r w:rsidR="004B144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933C3" w:rsidRPr="000C3925" w14:paraId="43794B3E" w14:textId="77777777" w:rsidTr="009E507B">
        <w:tc>
          <w:tcPr>
            <w:tcW w:w="2880" w:type="dxa"/>
            <w:shd w:val="clear" w:color="auto" w:fill="auto"/>
          </w:tcPr>
          <w:p w14:paraId="2C5FBB94" w14:textId="77777777" w:rsidR="00E933C3" w:rsidRPr="00432645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90" w:type="dxa"/>
            <w:shd w:val="clear" w:color="auto" w:fill="auto"/>
          </w:tcPr>
          <w:p w14:paraId="6FABEE0F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1D8B8BA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37409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FFE">
              <w:rPr>
                <w:rFonts w:ascii="Angsana New" w:hAnsi="Angsana New"/>
                <w:b/>
                <w:bCs/>
                <w:sz w:val="30"/>
                <w:szCs w:val="30"/>
              </w:rPr>
              <w:t>0.66</w:t>
            </w:r>
          </w:p>
        </w:tc>
        <w:tc>
          <w:tcPr>
            <w:tcW w:w="236" w:type="dxa"/>
            <w:shd w:val="clear" w:color="auto" w:fill="auto"/>
          </w:tcPr>
          <w:p w14:paraId="6AF76D83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1182D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FFE">
              <w:rPr>
                <w:rFonts w:ascii="Angsana New" w:hAnsi="Angsana New"/>
                <w:b/>
                <w:bCs/>
                <w:sz w:val="30"/>
                <w:szCs w:val="30"/>
              </w:rPr>
              <w:t>200,8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  <w:tr w:rsidR="00E933C3" w:rsidRPr="004A521C" w14:paraId="2EE14642" w14:textId="77777777" w:rsidTr="009E507B">
        <w:tc>
          <w:tcPr>
            <w:tcW w:w="2880" w:type="dxa"/>
            <w:shd w:val="clear" w:color="auto" w:fill="auto"/>
          </w:tcPr>
          <w:p w14:paraId="1F485BA6" w14:textId="77777777" w:rsidR="00E933C3" w:rsidRPr="004A521C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5F0A5C7" w14:textId="77777777" w:rsidR="00E933C3" w:rsidRPr="004A521C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C149F27" w14:textId="77777777" w:rsidR="00E933C3" w:rsidRPr="004A521C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E2A8F87" w14:textId="77777777" w:rsidR="00E933C3" w:rsidRPr="004A521C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D131B0" w14:textId="77777777" w:rsidR="00E933C3" w:rsidRPr="004A521C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16C32B0" w14:textId="77777777" w:rsidR="00E933C3" w:rsidRPr="004A521C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933C3" w:rsidRPr="001C72CB" w14:paraId="1D0BF530" w14:textId="77777777" w:rsidTr="009E507B">
        <w:tc>
          <w:tcPr>
            <w:tcW w:w="2880" w:type="dxa"/>
            <w:shd w:val="clear" w:color="auto" w:fill="auto"/>
          </w:tcPr>
          <w:p w14:paraId="13510DEC" w14:textId="77777777" w:rsidR="00E933C3" w:rsidRPr="00432645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278FE1B4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5D272BF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588DC00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6C9642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CD4CE6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3C3" w:rsidRPr="001C72CB" w14:paraId="4EABE910" w14:textId="77777777" w:rsidTr="009E507B">
        <w:tc>
          <w:tcPr>
            <w:tcW w:w="2880" w:type="dxa"/>
            <w:shd w:val="clear" w:color="auto" w:fill="auto"/>
          </w:tcPr>
          <w:p w14:paraId="6EC9FFE9" w14:textId="77777777" w:rsidR="00E933C3" w:rsidRPr="00432645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566B86CD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1F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761F5BBC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1F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2C0F1F67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  <w:tc>
          <w:tcPr>
            <w:tcW w:w="236" w:type="dxa"/>
            <w:shd w:val="clear" w:color="auto" w:fill="auto"/>
          </w:tcPr>
          <w:p w14:paraId="5B347FAB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12A761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/>
                <w:sz w:val="30"/>
                <w:szCs w:val="30"/>
              </w:rPr>
              <w:t>200,</w:t>
            </w:r>
            <w:r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E933C3" w:rsidRPr="000C3925" w14:paraId="3A6F1ADF" w14:textId="77777777" w:rsidTr="009E507B">
        <w:tc>
          <w:tcPr>
            <w:tcW w:w="2880" w:type="dxa"/>
            <w:shd w:val="clear" w:color="auto" w:fill="auto"/>
          </w:tcPr>
          <w:p w14:paraId="3418E6D3" w14:textId="77777777" w:rsidR="00E933C3" w:rsidRPr="00432645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90" w:type="dxa"/>
            <w:shd w:val="clear" w:color="auto" w:fill="auto"/>
          </w:tcPr>
          <w:p w14:paraId="3A5C0897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7C25DD2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640BD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FFE">
              <w:rPr>
                <w:rFonts w:ascii="Angsana New" w:hAnsi="Angsana New"/>
                <w:b/>
                <w:bCs/>
                <w:sz w:val="30"/>
                <w:szCs w:val="30"/>
              </w:rPr>
              <w:t>0.6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D3E91CF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BBD7" w14:textId="77777777" w:rsidR="00E933C3" w:rsidRPr="00B41FFE" w:rsidRDefault="00E933C3" w:rsidP="003F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FFE">
              <w:rPr>
                <w:rFonts w:ascii="Angsana New" w:hAnsi="Angsana New"/>
                <w:b/>
                <w:bCs/>
                <w:sz w:val="30"/>
                <w:szCs w:val="30"/>
              </w:rPr>
              <w:t>200,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</w:tr>
    </w:tbl>
    <w:p w14:paraId="5366A8D7" w14:textId="77777777" w:rsidR="00760FB7" w:rsidRPr="00E8282F" w:rsidRDefault="005B3B34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77777777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361F12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41347552" w14:textId="77777777" w:rsidR="00F207C9" w:rsidRPr="00361F12" w:rsidRDefault="00F207C9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18"/>
        <w:gridCol w:w="1271"/>
        <w:gridCol w:w="180"/>
        <w:gridCol w:w="1249"/>
        <w:gridCol w:w="180"/>
        <w:gridCol w:w="1260"/>
        <w:gridCol w:w="180"/>
        <w:gridCol w:w="1215"/>
      </w:tblGrid>
      <w:tr w:rsidR="00820C37" w:rsidRPr="009E555A" w14:paraId="5CE40B78" w14:textId="77777777" w:rsidTr="00177440">
        <w:trPr>
          <w:cantSplit/>
          <w:tblHeader/>
        </w:trPr>
        <w:tc>
          <w:tcPr>
            <w:tcW w:w="3618" w:type="dxa"/>
          </w:tcPr>
          <w:p w14:paraId="1485A6BB" w14:textId="77777777" w:rsidR="00820C37" w:rsidRPr="00EB5AB0" w:rsidRDefault="00820C37" w:rsidP="001D016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hideMark/>
          </w:tcPr>
          <w:p w14:paraId="665A0289" w14:textId="77777777" w:rsidR="00820C37" w:rsidRPr="009E555A" w:rsidRDefault="00820C37" w:rsidP="001D01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6204139" w14:textId="77777777" w:rsidR="00820C37" w:rsidRPr="009E555A" w:rsidRDefault="00820C37" w:rsidP="001D01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hideMark/>
          </w:tcPr>
          <w:p w14:paraId="3E73006C" w14:textId="77777777" w:rsidR="00820C37" w:rsidRPr="009E555A" w:rsidRDefault="00820C37" w:rsidP="001D01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0C37" w:rsidRPr="009E555A" w14:paraId="5DFD3A92" w14:textId="77777777" w:rsidTr="00177440">
        <w:trPr>
          <w:cantSplit/>
          <w:tblHeader/>
        </w:trPr>
        <w:tc>
          <w:tcPr>
            <w:tcW w:w="3618" w:type="dxa"/>
          </w:tcPr>
          <w:p w14:paraId="3398EB70" w14:textId="77777777" w:rsidR="00820C37" w:rsidRPr="009E555A" w:rsidRDefault="00820C37" w:rsidP="001D016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0C8CF04C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5EB4776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49" w:type="dxa"/>
            <w:hideMark/>
          </w:tcPr>
          <w:p w14:paraId="7E214804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9E555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6F18F0" w:rsidRPr="009E555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DD4AC99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42EE6032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DED263F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15" w:type="dxa"/>
            <w:hideMark/>
          </w:tcPr>
          <w:p w14:paraId="1DE10EB0" w14:textId="77777777" w:rsidR="00820C37" w:rsidRPr="009E555A" w:rsidRDefault="00820C37" w:rsidP="001D016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9E555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6F18F0" w:rsidRPr="009E555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20C37" w:rsidRPr="009E555A" w14:paraId="021B991C" w14:textId="77777777" w:rsidTr="00177440">
        <w:trPr>
          <w:cantSplit/>
          <w:tblHeader/>
        </w:trPr>
        <w:tc>
          <w:tcPr>
            <w:tcW w:w="3618" w:type="dxa"/>
          </w:tcPr>
          <w:p w14:paraId="56BCDB90" w14:textId="77777777" w:rsidR="00820C37" w:rsidRPr="009E555A" w:rsidRDefault="00820C37" w:rsidP="001D016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5" w:type="dxa"/>
            <w:gridSpan w:val="7"/>
            <w:hideMark/>
          </w:tcPr>
          <w:p w14:paraId="26400C10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E555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20C37" w:rsidRPr="009E555A" w14:paraId="0D22C47A" w14:textId="77777777" w:rsidTr="00177440">
        <w:trPr>
          <w:cantSplit/>
        </w:trPr>
        <w:tc>
          <w:tcPr>
            <w:tcW w:w="3618" w:type="dxa"/>
            <w:hideMark/>
          </w:tcPr>
          <w:p w14:paraId="77CD6BBC" w14:textId="77777777" w:rsidR="00820C37" w:rsidRPr="009E555A" w:rsidRDefault="00672BB0" w:rsidP="001D016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6864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="00D27F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45A5" w:rsidRPr="003945A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3372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1" w:type="dxa"/>
          </w:tcPr>
          <w:p w14:paraId="1EAAFDB8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D42DF9" w14:textId="77777777" w:rsidR="00820C37" w:rsidRPr="009E555A" w:rsidRDefault="00820C37" w:rsidP="001D01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6F470CB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7CC39" w14:textId="77777777" w:rsidR="00820C37" w:rsidRPr="009E555A" w:rsidRDefault="00820C37" w:rsidP="001D01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2948D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89CA01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9174799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C37" w:rsidRPr="009E555A" w14:paraId="22C5E9B7" w14:textId="77777777" w:rsidTr="00177440">
        <w:trPr>
          <w:cantSplit/>
        </w:trPr>
        <w:tc>
          <w:tcPr>
            <w:tcW w:w="3618" w:type="dxa"/>
            <w:hideMark/>
          </w:tcPr>
          <w:p w14:paraId="09D83498" w14:textId="77777777" w:rsidR="00820C37" w:rsidRPr="009E555A" w:rsidRDefault="00820C37" w:rsidP="001D016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46666E81" w14:textId="77777777" w:rsidR="00820C37" w:rsidRPr="009E555A" w:rsidRDefault="00820C37" w:rsidP="001D016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  <w:shd w:val="clear" w:color="auto" w:fill="auto"/>
          </w:tcPr>
          <w:p w14:paraId="62AA290C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F59790" w14:textId="77777777" w:rsidR="00820C37" w:rsidRPr="009E555A" w:rsidRDefault="00820C37" w:rsidP="001D01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CC43FDC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D2BEE1" w14:textId="77777777" w:rsidR="00820C37" w:rsidRPr="009E555A" w:rsidRDefault="00820C37" w:rsidP="001D01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F17D0D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574838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07A66C8" w14:textId="77777777" w:rsidR="00820C37" w:rsidRPr="009E555A" w:rsidRDefault="00820C37" w:rsidP="001D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5D1264C2" w14:textId="77777777" w:rsidTr="00177440">
        <w:trPr>
          <w:cantSplit/>
        </w:trPr>
        <w:tc>
          <w:tcPr>
            <w:tcW w:w="3618" w:type="dxa"/>
            <w:vAlign w:val="bottom"/>
            <w:hideMark/>
          </w:tcPr>
          <w:p w14:paraId="1DA3CA0E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</w:tcPr>
          <w:p w14:paraId="2F8B33E2" w14:textId="0BBA0CFD" w:rsidR="0041079F" w:rsidRPr="00605FE5" w:rsidRDefault="00BA1348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978,579</w:t>
            </w:r>
          </w:p>
        </w:tc>
        <w:tc>
          <w:tcPr>
            <w:tcW w:w="180" w:type="dxa"/>
            <w:shd w:val="clear" w:color="auto" w:fill="auto"/>
          </w:tcPr>
          <w:p w14:paraId="0A5232CE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E73CA2D" w14:textId="02ED25F4" w:rsidR="0041079F" w:rsidRPr="009E555A" w:rsidRDefault="00BA1348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978,579</w:t>
            </w:r>
          </w:p>
        </w:tc>
        <w:tc>
          <w:tcPr>
            <w:tcW w:w="180" w:type="dxa"/>
            <w:shd w:val="clear" w:color="auto" w:fill="auto"/>
          </w:tcPr>
          <w:p w14:paraId="0B1FE2D0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4CFD75" w14:textId="5ED5AAA0" w:rsidR="0041079F" w:rsidRPr="009E555A" w:rsidRDefault="00BA1348" w:rsidP="0041079F">
            <w:pPr>
              <w:pStyle w:val="acctfourfigures"/>
              <w:tabs>
                <w:tab w:val="clear" w:pos="765"/>
                <w:tab w:val="right" w:pos="103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978,579</w:t>
            </w:r>
          </w:p>
        </w:tc>
        <w:tc>
          <w:tcPr>
            <w:tcW w:w="180" w:type="dxa"/>
            <w:shd w:val="clear" w:color="auto" w:fill="auto"/>
          </w:tcPr>
          <w:p w14:paraId="61A45EAC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9D0DF45" w14:textId="45FFA3AE" w:rsidR="0041079F" w:rsidRPr="009E555A" w:rsidRDefault="00BA1348" w:rsidP="0041079F">
            <w:pPr>
              <w:pStyle w:val="acctfourfigures"/>
              <w:tabs>
                <w:tab w:val="clear" w:pos="765"/>
                <w:tab w:val="right" w:pos="98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978,579</w:t>
            </w:r>
          </w:p>
        </w:tc>
      </w:tr>
      <w:tr w:rsidR="0041079F" w:rsidRPr="00BF5887" w14:paraId="76828AD9" w14:textId="77777777" w:rsidTr="00177440">
        <w:trPr>
          <w:cantSplit/>
        </w:trPr>
        <w:tc>
          <w:tcPr>
            <w:tcW w:w="3618" w:type="dxa"/>
            <w:vAlign w:val="bottom"/>
          </w:tcPr>
          <w:p w14:paraId="25B048B6" w14:textId="77777777" w:rsidR="0041079F" w:rsidRPr="00BF5887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76E2269C" w14:textId="77777777" w:rsidR="0041079F" w:rsidRPr="00BF5887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F02D39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503DBF9" w14:textId="77777777" w:rsidR="0041079F" w:rsidRPr="00BF5887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A8107" w14:textId="77777777" w:rsidR="0041079F" w:rsidRPr="00BF5887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D4AB68" w14:textId="77777777" w:rsidR="0041079F" w:rsidRPr="00BF5887" w:rsidRDefault="0041079F" w:rsidP="0041079F">
            <w:pPr>
              <w:pStyle w:val="acctfourfigures"/>
              <w:tabs>
                <w:tab w:val="clear" w:pos="765"/>
                <w:tab w:val="right" w:pos="103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81A8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43B002C" w14:textId="77777777" w:rsidR="0041079F" w:rsidRPr="00BF5887" w:rsidRDefault="0041079F" w:rsidP="0041079F">
            <w:pPr>
              <w:pStyle w:val="acctfourfigures"/>
              <w:tabs>
                <w:tab w:val="clear" w:pos="765"/>
                <w:tab w:val="right" w:pos="98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59784360" w14:textId="77777777" w:rsidTr="00177440">
        <w:trPr>
          <w:cantSplit/>
        </w:trPr>
        <w:tc>
          <w:tcPr>
            <w:tcW w:w="3618" w:type="dxa"/>
            <w:vAlign w:val="bottom"/>
            <w:hideMark/>
          </w:tcPr>
          <w:p w14:paraId="09159222" w14:textId="77777777" w:rsidR="0041079F" w:rsidRPr="009E555A" w:rsidRDefault="0041079F" w:rsidP="004107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  <w:p w14:paraId="1B93DA07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71" w:type="dxa"/>
            <w:shd w:val="clear" w:color="auto" w:fill="auto"/>
          </w:tcPr>
          <w:p w14:paraId="121FF073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581E34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58B9418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BD4971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B73D07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AD3299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57AF792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0C093379" w14:textId="77777777" w:rsidTr="00177440">
        <w:trPr>
          <w:cantSplit/>
        </w:trPr>
        <w:tc>
          <w:tcPr>
            <w:tcW w:w="3618" w:type="dxa"/>
            <w:shd w:val="clear" w:color="auto" w:fill="auto"/>
            <w:vAlign w:val="bottom"/>
            <w:hideMark/>
          </w:tcPr>
          <w:p w14:paraId="75BDA193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  <w:shd w:val="clear" w:color="auto" w:fill="auto"/>
          </w:tcPr>
          <w:p w14:paraId="06EC6D3B" w14:textId="243FB2BA" w:rsidR="0041079F" w:rsidRPr="007368BE" w:rsidRDefault="00BA1348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1,711</w:t>
            </w:r>
          </w:p>
        </w:tc>
        <w:tc>
          <w:tcPr>
            <w:tcW w:w="180" w:type="dxa"/>
            <w:shd w:val="clear" w:color="auto" w:fill="auto"/>
          </w:tcPr>
          <w:p w14:paraId="37272868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shd w:val="clear" w:color="auto" w:fill="auto"/>
          </w:tcPr>
          <w:p w14:paraId="7445EB8E" w14:textId="5CCA6411" w:rsidR="0041079F" w:rsidRPr="007368BE" w:rsidRDefault="00BA1348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180" w:type="dxa"/>
            <w:shd w:val="clear" w:color="auto" w:fill="auto"/>
          </w:tcPr>
          <w:p w14:paraId="396A9541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8ECC364" w14:textId="724C9F15" w:rsidR="0041079F" w:rsidRPr="007368BE" w:rsidRDefault="00BA1348" w:rsidP="0041079F">
            <w:pPr>
              <w:pStyle w:val="acctfourfigures"/>
              <w:tabs>
                <w:tab w:val="clear" w:pos="765"/>
                <w:tab w:val="right" w:pos="103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1,711</w:t>
            </w:r>
          </w:p>
        </w:tc>
        <w:tc>
          <w:tcPr>
            <w:tcW w:w="180" w:type="dxa"/>
            <w:shd w:val="clear" w:color="auto" w:fill="auto"/>
          </w:tcPr>
          <w:p w14:paraId="3E10B8EE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15" w:type="dxa"/>
            <w:shd w:val="clear" w:color="auto" w:fill="auto"/>
          </w:tcPr>
          <w:p w14:paraId="229367FE" w14:textId="2E8BCA81" w:rsidR="0041079F" w:rsidRPr="007368BE" w:rsidRDefault="00BA1348" w:rsidP="0041079F">
            <w:pPr>
              <w:pStyle w:val="acctfourfigures"/>
              <w:tabs>
                <w:tab w:val="clear" w:pos="765"/>
                <w:tab w:val="right" w:pos="98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</w:tr>
      <w:tr w:rsidR="0041079F" w:rsidRPr="009E555A" w14:paraId="2AFFCA95" w14:textId="77777777" w:rsidTr="00177440">
        <w:trPr>
          <w:cantSplit/>
        </w:trPr>
        <w:tc>
          <w:tcPr>
            <w:tcW w:w="3618" w:type="dxa"/>
            <w:shd w:val="clear" w:color="auto" w:fill="auto"/>
            <w:vAlign w:val="bottom"/>
          </w:tcPr>
          <w:p w14:paraId="58086546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552210BC" w14:textId="77777777" w:rsidR="0041079F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E8E221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F37B9B1" w14:textId="77777777" w:rsidR="0041079F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DBB3DD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8FE2CD" w14:textId="77777777" w:rsidR="0041079F" w:rsidRDefault="0041079F" w:rsidP="0041079F">
            <w:pPr>
              <w:pStyle w:val="acctfourfigures"/>
              <w:tabs>
                <w:tab w:val="clear" w:pos="765"/>
                <w:tab w:val="right" w:pos="1030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FCB12F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D262254" w14:textId="77777777" w:rsidR="0041079F" w:rsidRDefault="0041079F" w:rsidP="0041079F">
            <w:pPr>
              <w:pStyle w:val="acctfourfigures"/>
              <w:tabs>
                <w:tab w:val="clear" w:pos="765"/>
                <w:tab w:val="right" w:pos="98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7DBF4BE3" w14:textId="77777777" w:rsidTr="00177440">
        <w:trPr>
          <w:cantSplit/>
        </w:trPr>
        <w:tc>
          <w:tcPr>
            <w:tcW w:w="3618" w:type="dxa"/>
            <w:vAlign w:val="bottom"/>
          </w:tcPr>
          <w:p w14:paraId="320B7658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3945A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14:paraId="7CC7DAFE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2937FD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A55A62C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D4C7D8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03657D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5932D8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A006F6B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7DB3B093" w14:textId="77777777" w:rsidTr="00177440">
        <w:trPr>
          <w:cantSplit/>
        </w:trPr>
        <w:tc>
          <w:tcPr>
            <w:tcW w:w="3618" w:type="dxa"/>
            <w:vAlign w:val="bottom"/>
            <w:hideMark/>
          </w:tcPr>
          <w:p w14:paraId="2ECF3296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  <w:p w14:paraId="5DD4665A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71" w:type="dxa"/>
          </w:tcPr>
          <w:p w14:paraId="38677DF0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572199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AB0DA60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B66F03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CDB3A3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713D20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3429DFD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3E375C41" w14:textId="77777777" w:rsidTr="00177440">
        <w:trPr>
          <w:cantSplit/>
        </w:trPr>
        <w:tc>
          <w:tcPr>
            <w:tcW w:w="3618" w:type="dxa"/>
            <w:vAlign w:val="bottom"/>
          </w:tcPr>
          <w:p w14:paraId="7189EF8C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53B7C4EB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  <w:tc>
          <w:tcPr>
            <w:tcW w:w="180" w:type="dxa"/>
          </w:tcPr>
          <w:p w14:paraId="4C0A5D56" w14:textId="77777777" w:rsidR="0041079F" w:rsidRPr="00D533B8" w:rsidRDefault="0041079F" w:rsidP="0041079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4AB90A5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  <w:tc>
          <w:tcPr>
            <w:tcW w:w="180" w:type="dxa"/>
          </w:tcPr>
          <w:p w14:paraId="04D8F312" w14:textId="77777777" w:rsidR="0041079F" w:rsidRPr="00D533B8" w:rsidRDefault="0041079F" w:rsidP="0041079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1A6F3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  <w:tc>
          <w:tcPr>
            <w:tcW w:w="180" w:type="dxa"/>
          </w:tcPr>
          <w:p w14:paraId="7E9E6E99" w14:textId="77777777" w:rsidR="0041079F" w:rsidRPr="00D533B8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05D7E0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915,805</w:t>
            </w:r>
          </w:p>
        </w:tc>
      </w:tr>
      <w:tr w:rsidR="0041079F" w:rsidRPr="00BF5887" w14:paraId="1A5ACF3D" w14:textId="77777777" w:rsidTr="00177440">
        <w:trPr>
          <w:cantSplit/>
        </w:trPr>
        <w:tc>
          <w:tcPr>
            <w:tcW w:w="3618" w:type="dxa"/>
            <w:vAlign w:val="bottom"/>
          </w:tcPr>
          <w:p w14:paraId="6CDB0613" w14:textId="77777777" w:rsidR="0041079F" w:rsidRPr="00BF5887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2984E64A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836133" w14:textId="77777777" w:rsidR="0041079F" w:rsidRPr="00BF5887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D34C3D5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49A834" w14:textId="77777777" w:rsidR="0041079F" w:rsidRPr="00BF5887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C6CD53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BFBB7F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788E8E1" w14:textId="77777777" w:rsidR="0041079F" w:rsidRPr="00BF5887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42A009B1" w14:textId="77777777" w:rsidTr="00177440">
        <w:trPr>
          <w:cantSplit/>
        </w:trPr>
        <w:tc>
          <w:tcPr>
            <w:tcW w:w="3618" w:type="dxa"/>
            <w:vAlign w:val="bottom"/>
            <w:hideMark/>
          </w:tcPr>
          <w:p w14:paraId="28CD2649" w14:textId="77777777" w:rsidR="0041079F" w:rsidRPr="00D533B8" w:rsidRDefault="0041079F" w:rsidP="0041079F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6142912A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51C7DF82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D6639A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AB801EE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2EF263" w14:textId="77777777" w:rsidR="0041079F" w:rsidRPr="009E555A" w:rsidRDefault="0041079F" w:rsidP="0041079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57B29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229A68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911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58A3856" w14:textId="77777777" w:rsidR="0041079F" w:rsidRPr="009E555A" w:rsidRDefault="0041079F" w:rsidP="0041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079F" w:rsidRPr="009E555A" w14:paraId="5CF2AFAA" w14:textId="77777777" w:rsidTr="00177440">
        <w:trPr>
          <w:cantSplit/>
        </w:trPr>
        <w:tc>
          <w:tcPr>
            <w:tcW w:w="3618" w:type="dxa"/>
            <w:vAlign w:val="bottom"/>
          </w:tcPr>
          <w:p w14:paraId="10A0ABF6" w14:textId="77777777" w:rsidR="0041079F" w:rsidRPr="009E555A" w:rsidRDefault="0041079F" w:rsidP="0041079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</w:tcPr>
          <w:p w14:paraId="7EF1BBFA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180" w:type="dxa"/>
          </w:tcPr>
          <w:p w14:paraId="1AC56E31" w14:textId="77777777" w:rsidR="0041079F" w:rsidRPr="00D533B8" w:rsidRDefault="0041079F" w:rsidP="0041079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32117C2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1,059</w:t>
            </w:r>
          </w:p>
        </w:tc>
        <w:tc>
          <w:tcPr>
            <w:tcW w:w="180" w:type="dxa"/>
          </w:tcPr>
          <w:p w14:paraId="47992BAB" w14:textId="77777777" w:rsidR="0041079F" w:rsidRPr="00D533B8" w:rsidRDefault="0041079F" w:rsidP="0041079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D0FD1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180" w:type="dxa"/>
          </w:tcPr>
          <w:p w14:paraId="0DC4B6D2" w14:textId="77777777" w:rsidR="0041079F" w:rsidRPr="00D533B8" w:rsidRDefault="0041079F" w:rsidP="0041079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A64D5C" w14:textId="77777777" w:rsidR="0041079F" w:rsidRPr="00D533B8" w:rsidRDefault="0041079F" w:rsidP="0041079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1,059</w:t>
            </w:r>
          </w:p>
        </w:tc>
      </w:tr>
    </w:tbl>
    <w:p w14:paraId="654A0684" w14:textId="77777777" w:rsidR="001C72CB" w:rsidRDefault="001C72CB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63E8D629" w14:textId="77777777" w:rsidR="001C72CB" w:rsidRPr="001C72CB" w:rsidRDefault="001C72CB" w:rsidP="001C72C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1C72CB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766CC56C" w14:textId="77777777" w:rsidR="001C72CB" w:rsidRPr="001C72CB" w:rsidRDefault="001C72CB" w:rsidP="001C72C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EBAF8" w14:textId="77777777" w:rsidR="001C72CB" w:rsidRPr="001C72CB" w:rsidRDefault="001C72CB" w:rsidP="001C72C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C72CB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C72CB">
        <w:rPr>
          <w:rFonts w:ascii="Angsana New" w:hAnsi="Angsana New"/>
          <w:sz w:val="30"/>
          <w:szCs w:val="30"/>
        </w:rPr>
        <w:t xml:space="preserve"> </w:t>
      </w:r>
      <w:r w:rsidRPr="001C72CB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0CB783F4" w14:textId="77777777" w:rsidR="001C72CB" w:rsidRPr="00EB5AB0" w:rsidRDefault="001C72CB" w:rsidP="001C72C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4"/>
          <w:szCs w:val="24"/>
          <w:lang w:val="en-US"/>
        </w:rPr>
      </w:pPr>
    </w:p>
    <w:p w14:paraId="774DE288" w14:textId="77777777" w:rsidR="001C72CB" w:rsidRPr="001C72CB" w:rsidRDefault="001C72CB" w:rsidP="001C72CB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C72CB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Pr="001C72CB">
        <w:rPr>
          <w:rFonts w:ascii="Angsana New" w:hAnsi="Angsana New"/>
          <w:i/>
          <w:iCs/>
          <w:sz w:val="30"/>
          <w:szCs w:val="30"/>
        </w:rPr>
        <w:t>1</w:t>
      </w:r>
      <w:r w:rsidRPr="001C72CB">
        <w:rPr>
          <w:rFonts w:ascii="Angsana New" w:hAnsi="Angsana New"/>
          <w:sz w:val="30"/>
          <w:szCs w:val="30"/>
        </w:rPr>
        <w:t xml:space="preserve">  </w:t>
      </w:r>
      <w:r w:rsidRPr="001C72CB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1C72CB">
        <w:rPr>
          <w:rFonts w:ascii="Angsana New" w:hAnsi="Angsana New"/>
          <w:sz w:val="30"/>
          <w:szCs w:val="30"/>
        </w:rPr>
        <w:t>(</w:t>
      </w:r>
      <w:r w:rsidRPr="001C72CB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1C72CB">
        <w:rPr>
          <w:rFonts w:ascii="Angsana New" w:hAnsi="Angsana New"/>
          <w:sz w:val="30"/>
          <w:szCs w:val="30"/>
        </w:rPr>
        <w:t xml:space="preserve">) </w:t>
      </w:r>
      <w:r w:rsidRPr="001C72CB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1F872C5" w14:textId="77777777" w:rsidR="001C72CB" w:rsidRPr="001C72CB" w:rsidRDefault="001C72CB" w:rsidP="001C72CB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C72C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1C72CB">
        <w:rPr>
          <w:rFonts w:ascii="Angsana New" w:hAnsi="Angsana New"/>
          <w:i/>
          <w:iCs/>
          <w:sz w:val="30"/>
          <w:szCs w:val="30"/>
        </w:rPr>
        <w:t xml:space="preserve"> 2</w:t>
      </w:r>
      <w:r w:rsidRPr="001C72CB">
        <w:rPr>
          <w:rFonts w:ascii="Angsana New" w:hAnsi="Angsana New"/>
          <w:sz w:val="30"/>
          <w:szCs w:val="30"/>
        </w:rPr>
        <w:t xml:space="preserve">  </w:t>
      </w:r>
      <w:r w:rsidRPr="001C72CB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Pr="001C72CB">
        <w:rPr>
          <w:rFonts w:ascii="Angsana New" w:hAnsi="Angsana New"/>
          <w:sz w:val="30"/>
          <w:szCs w:val="30"/>
        </w:rPr>
        <w:t>(</w:t>
      </w:r>
      <w:r w:rsidRPr="001C72CB">
        <w:rPr>
          <w:rFonts w:ascii="Angsana New" w:hAnsi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2CB">
        <w:rPr>
          <w:rFonts w:ascii="Angsana New" w:hAnsi="Angsana New"/>
          <w:sz w:val="30"/>
          <w:szCs w:val="30"/>
        </w:rPr>
        <w:t>1</w:t>
      </w:r>
    </w:p>
    <w:p w14:paraId="3357B0AE" w14:textId="77777777" w:rsidR="001C72CB" w:rsidRPr="001C72CB" w:rsidRDefault="001C72CB" w:rsidP="001C72CB">
      <w:pPr>
        <w:pStyle w:val="BodyText"/>
        <w:numPr>
          <w:ilvl w:val="0"/>
          <w:numId w:val="34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C72C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1C72CB">
        <w:rPr>
          <w:rFonts w:ascii="Angsana New" w:hAnsi="Angsana New"/>
          <w:i/>
          <w:iCs/>
          <w:sz w:val="30"/>
          <w:szCs w:val="30"/>
        </w:rPr>
        <w:t xml:space="preserve"> 3</w:t>
      </w:r>
      <w:r w:rsidRPr="001C72CB">
        <w:rPr>
          <w:rFonts w:ascii="Angsana New" w:hAnsi="Angsana New"/>
          <w:sz w:val="30"/>
          <w:szCs w:val="30"/>
        </w:rPr>
        <w:t xml:space="preserve">  </w:t>
      </w:r>
      <w:r w:rsidRPr="001C72CB">
        <w:rPr>
          <w:rFonts w:ascii="Angsana New" w:hAnsi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4621D722" w14:textId="77777777" w:rsidR="001C72CB" w:rsidRPr="00EB5AB0" w:rsidRDefault="001C72CB" w:rsidP="001C72C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4"/>
          <w:szCs w:val="24"/>
          <w:lang w:val="en-US"/>
        </w:rPr>
      </w:pPr>
    </w:p>
    <w:p w14:paraId="1B470E9E" w14:textId="77777777" w:rsidR="001C72CB" w:rsidRPr="001C72CB" w:rsidRDefault="001C72CB" w:rsidP="001C72C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C72C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0088005" w14:textId="77777777" w:rsidR="001C72CB" w:rsidRDefault="001C72CB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23F145" w14:textId="77777777" w:rsidR="0001649A" w:rsidRPr="00711EB6" w:rsidRDefault="0001649A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555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711EB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ยุติธรรมของสินทรัพย์และหนี้สินทางการเงิน   </w:t>
      </w:r>
    </w:p>
    <w:p w14:paraId="4AEBB969" w14:textId="77777777" w:rsidR="0001649A" w:rsidRPr="00295993" w:rsidRDefault="0001649A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034C6B6" w14:textId="77777777" w:rsidR="0001649A" w:rsidRPr="00711EB6" w:rsidRDefault="0001649A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711EB6">
        <w:rPr>
          <w:rFonts w:ascii="Angsana New" w:hAnsi="Angsana New"/>
          <w:spacing w:val="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13B81E98" w14:textId="77777777" w:rsidR="0001649A" w:rsidRPr="00295993" w:rsidRDefault="0001649A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97A64F8" w14:textId="77777777" w:rsidR="0001649A" w:rsidRPr="00711EB6" w:rsidRDefault="0001649A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711EB6">
        <w:rPr>
          <w:rFonts w:ascii="Angsana New" w:hAnsi="Angsana New"/>
          <w:spacing w:val="4"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078036F8" w14:textId="77777777" w:rsidR="009A49F0" w:rsidRPr="00295993" w:rsidRDefault="009A49F0" w:rsidP="00EE1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CC97666" w14:textId="77777777" w:rsidR="00CE4BA0" w:rsidRPr="00295993" w:rsidRDefault="009A49F0" w:rsidP="00EE1E87">
      <w:pPr>
        <w:pStyle w:val="block"/>
        <w:spacing w:after="0" w:line="240" w:lineRule="atLeast"/>
        <w:ind w:left="547" w:right="-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295993">
        <w:rPr>
          <w:rFonts w:ascii="Angsana New" w:hAnsi="Angsana New"/>
          <w:spacing w:val="-2"/>
          <w:sz w:val="30"/>
          <w:szCs w:val="30"/>
          <w:cs/>
          <w:lang w:bidi="th-TH"/>
        </w:rPr>
        <w:t>กลุ่มบริษัทพิจารณามูลค่ายุติธรรมระดับ</w:t>
      </w:r>
      <w:r w:rsidRPr="00295993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="006F18F0" w:rsidRPr="00295993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295993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295993">
        <w:rPr>
          <w:rFonts w:ascii="Angsana New" w:hAnsi="Angsana New"/>
          <w:spacing w:val="-2"/>
          <w:sz w:val="30"/>
          <w:szCs w:val="30"/>
          <w:cs/>
          <w:lang w:bidi="th-TH"/>
        </w:rPr>
        <w:t>สำหรับตราสารหนี้ที่ถือไว้เพื่อค้า</w:t>
      </w:r>
      <w:r w:rsidRPr="00295993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29599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โดยใช้มูลค่าทรัพย์สินสุทธิ ณ วันที่วัดมูลค่า มูลค่ายุติธรรมอ้างอิงจากข้อมูลกองทุนที่เผยแพร่สู่สาธารณะ ณ วันที่ </w:t>
      </w:r>
      <w:r w:rsidR="00672BB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30 </w:t>
      </w:r>
      <w:r w:rsidR="000F415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กันยา</w:t>
      </w:r>
      <w:r w:rsidR="00672BB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ยน</w:t>
      </w:r>
      <w:r w:rsidRPr="0029599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6F18F0" w:rsidRPr="00295993">
        <w:rPr>
          <w:rFonts w:ascii="Angsana New" w:hAnsi="Angsana New"/>
          <w:spacing w:val="-2"/>
          <w:sz w:val="30"/>
          <w:szCs w:val="30"/>
          <w:lang w:val="en-US" w:bidi="th-TH"/>
        </w:rPr>
        <w:t>256</w:t>
      </w:r>
      <w:r w:rsidR="00DB7ED9" w:rsidRPr="00295993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="008F4290" w:rsidRPr="0029599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และ</w:t>
      </w:r>
      <w:r w:rsidR="00EA3C9B" w:rsidRPr="0029599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6F18F0" w:rsidRPr="00295993">
        <w:rPr>
          <w:rFonts w:ascii="Angsana New" w:hAnsi="Angsana New"/>
          <w:spacing w:val="-2"/>
          <w:sz w:val="30"/>
          <w:szCs w:val="30"/>
          <w:lang w:val="en-US" w:bidi="th-TH"/>
        </w:rPr>
        <w:t>31</w:t>
      </w:r>
      <w:r w:rsidR="00EA3C9B" w:rsidRPr="00295993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2361D6" w:rsidRPr="0029599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D27FC9" w:rsidRPr="00295993">
        <w:rPr>
          <w:rFonts w:ascii="Angsana New" w:hAnsi="Angsana New"/>
          <w:spacing w:val="-2"/>
          <w:sz w:val="30"/>
          <w:szCs w:val="30"/>
          <w:lang w:val="en-US" w:bidi="th-TH"/>
        </w:rPr>
        <w:t>25</w:t>
      </w:r>
      <w:r w:rsidR="003945A5" w:rsidRPr="00295993">
        <w:rPr>
          <w:rFonts w:ascii="Angsana New" w:hAnsi="Angsana New" w:hint="cs"/>
          <w:spacing w:val="-2"/>
          <w:sz w:val="30"/>
          <w:szCs w:val="30"/>
          <w:lang w:val="en-US" w:bidi="th-TH"/>
        </w:rPr>
        <w:t>6</w:t>
      </w:r>
      <w:r w:rsidR="00DB7ED9" w:rsidRPr="00295993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</w:p>
    <w:p w14:paraId="37D00AA3" w14:textId="77777777" w:rsidR="00D27FC9" w:rsidRPr="00295993" w:rsidRDefault="00D27FC9" w:rsidP="00EE1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334D20D" w14:textId="77777777" w:rsidR="00C853D8" w:rsidRDefault="009A49F0" w:rsidP="005F33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11EB6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="006F18F0" w:rsidRPr="00711EB6">
        <w:rPr>
          <w:rFonts w:ascii="Angsana New" w:hAnsi="Angsana New"/>
          <w:sz w:val="30"/>
          <w:szCs w:val="30"/>
        </w:rPr>
        <w:t>2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อ้างอิงราคาจากคู่สัญญา มูลค่ายุติธรรมของเครื่องมือทางการเงินสะท้อนผลกระทบของความเสี่ยงด้านเครดิต</w:t>
      </w:r>
    </w:p>
    <w:p w14:paraId="5C6B1776" w14:textId="77777777" w:rsidR="003D344A" w:rsidRPr="00711EB6" w:rsidRDefault="003D344A" w:rsidP="005F33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36FE26F" w14:textId="77777777" w:rsidR="005B3B34" w:rsidRPr="00E8282F" w:rsidRDefault="001C72CB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5B3B34"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64E8AA0" w14:textId="77777777" w:rsidR="009A49F0" w:rsidRPr="0017008C" w:rsidRDefault="009A49F0" w:rsidP="009A4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82"/>
        <w:gridCol w:w="8"/>
      </w:tblGrid>
      <w:tr w:rsidR="00C77CF9" w:rsidRPr="009E555A" w14:paraId="576B924B" w14:textId="77777777" w:rsidTr="00177440">
        <w:trPr>
          <w:tblHeader/>
        </w:trPr>
        <w:tc>
          <w:tcPr>
            <w:tcW w:w="5130" w:type="dxa"/>
            <w:shd w:val="clear" w:color="auto" w:fill="auto"/>
          </w:tcPr>
          <w:p w14:paraId="4E28EED8" w14:textId="77777777" w:rsidR="00C77CF9" w:rsidRPr="00686490" w:rsidRDefault="00F45B8D" w:rsidP="00EE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86490"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135FC2B1" w14:textId="77777777" w:rsidR="00C77CF9" w:rsidRPr="00686490" w:rsidRDefault="00C77CF9" w:rsidP="00EE1E87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6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BBCBB31" w14:textId="77777777" w:rsidR="00C77CF9" w:rsidRPr="00686490" w:rsidRDefault="00C77CF9" w:rsidP="00EE1E87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72663E29" w14:textId="77777777" w:rsidR="00C77CF9" w:rsidRPr="00686490" w:rsidRDefault="00C77CF9" w:rsidP="00E71000">
            <w:pPr>
              <w:tabs>
                <w:tab w:val="clear" w:pos="454"/>
                <w:tab w:val="clear" w:pos="680"/>
                <w:tab w:val="clear" w:pos="4678"/>
              </w:tabs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6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BB0" w:rsidRPr="00686490" w14:paraId="16E267FA" w14:textId="77777777" w:rsidTr="00177440">
        <w:trPr>
          <w:gridAfter w:val="1"/>
          <w:wAfter w:w="8" w:type="dxa"/>
          <w:tblHeader/>
        </w:trPr>
        <w:tc>
          <w:tcPr>
            <w:tcW w:w="5130" w:type="dxa"/>
            <w:shd w:val="clear" w:color="auto" w:fill="auto"/>
          </w:tcPr>
          <w:p w14:paraId="54D83A8F" w14:textId="77777777" w:rsidR="00672BB0" w:rsidRPr="00686490" w:rsidRDefault="00672BB0" w:rsidP="0067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42" w:type="dxa"/>
            <w:gridSpan w:val="3"/>
            <w:shd w:val="clear" w:color="auto" w:fill="auto"/>
          </w:tcPr>
          <w:p w14:paraId="064B6EB2" w14:textId="77777777" w:rsidR="00672BB0" w:rsidRPr="00686490" w:rsidRDefault="00672BB0" w:rsidP="00672B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64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86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864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3ADB" w:rsidRPr="00686490" w14:paraId="5C839A8F" w14:textId="77777777" w:rsidTr="00177440">
        <w:trPr>
          <w:gridAfter w:val="1"/>
          <w:wAfter w:w="8" w:type="dxa"/>
          <w:tblHeader/>
        </w:trPr>
        <w:tc>
          <w:tcPr>
            <w:tcW w:w="5130" w:type="dxa"/>
            <w:shd w:val="clear" w:color="auto" w:fill="auto"/>
          </w:tcPr>
          <w:p w14:paraId="06BB95F9" w14:textId="77777777" w:rsidR="00EC3ADB" w:rsidRPr="00686490" w:rsidRDefault="00EC3ADB" w:rsidP="0067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042" w:type="dxa"/>
            <w:gridSpan w:val="3"/>
            <w:shd w:val="clear" w:color="auto" w:fill="auto"/>
          </w:tcPr>
          <w:p w14:paraId="6575351E" w14:textId="77777777" w:rsidR="00EC3ADB" w:rsidRPr="00686490" w:rsidRDefault="00EC3ADB" w:rsidP="00672B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D5D35" w:rsidRPr="009E555A" w14:paraId="3FF2F4F3" w14:textId="77777777" w:rsidTr="00177440">
        <w:tc>
          <w:tcPr>
            <w:tcW w:w="5130" w:type="dxa"/>
            <w:shd w:val="clear" w:color="auto" w:fill="auto"/>
          </w:tcPr>
          <w:p w14:paraId="3FCD57E9" w14:textId="77777777" w:rsidR="008D5D35" w:rsidRPr="00686490" w:rsidRDefault="008D5D35" w:rsidP="0067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  <w:shd w:val="clear" w:color="auto" w:fill="auto"/>
          </w:tcPr>
          <w:p w14:paraId="43B25811" w14:textId="77777777" w:rsidR="008D5D35" w:rsidRPr="00686490" w:rsidRDefault="008D5D35" w:rsidP="00672B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E95686" w14:textId="77777777" w:rsidR="008D5D35" w:rsidRPr="00686490" w:rsidRDefault="008D5D35" w:rsidP="00672B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31A91E0F" w14:textId="77777777" w:rsidR="008D5D35" w:rsidRPr="00686490" w:rsidRDefault="008D5D35" w:rsidP="00672BB0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D35" w:rsidRPr="009E555A" w14:paraId="4BF8936C" w14:textId="77777777" w:rsidTr="00177440">
        <w:tc>
          <w:tcPr>
            <w:tcW w:w="5130" w:type="dxa"/>
            <w:shd w:val="clear" w:color="auto" w:fill="auto"/>
          </w:tcPr>
          <w:p w14:paraId="66ABDD66" w14:textId="77777777" w:rsidR="008D5D35" w:rsidRPr="00686490" w:rsidRDefault="008D5D35" w:rsidP="0067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6864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6864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890" w:type="dxa"/>
            <w:shd w:val="clear" w:color="auto" w:fill="auto"/>
          </w:tcPr>
          <w:p w14:paraId="6A598B10" w14:textId="4B4BAEBB" w:rsidR="008D5D35" w:rsidRPr="006A4821" w:rsidRDefault="006A4821" w:rsidP="0078619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13,250</w:t>
            </w:r>
          </w:p>
        </w:tc>
        <w:tc>
          <w:tcPr>
            <w:tcW w:w="270" w:type="dxa"/>
            <w:shd w:val="clear" w:color="auto" w:fill="auto"/>
          </w:tcPr>
          <w:p w14:paraId="0838CC11" w14:textId="77777777" w:rsidR="008D5D35" w:rsidRPr="00686490" w:rsidRDefault="008D5D35" w:rsidP="00672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05F96732" w14:textId="3B292201" w:rsidR="008D5D35" w:rsidRPr="00686490" w:rsidRDefault="00945AAF" w:rsidP="0078619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8,393</w:t>
            </w:r>
          </w:p>
        </w:tc>
      </w:tr>
      <w:tr w:rsidR="00786198" w:rsidRPr="009E555A" w14:paraId="17E34358" w14:textId="77777777" w:rsidTr="00177440">
        <w:tc>
          <w:tcPr>
            <w:tcW w:w="5130" w:type="dxa"/>
            <w:shd w:val="clear" w:color="auto" w:fill="auto"/>
          </w:tcPr>
          <w:p w14:paraId="1A3C8129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90" w:type="dxa"/>
            <w:shd w:val="clear" w:color="auto" w:fill="auto"/>
          </w:tcPr>
          <w:p w14:paraId="1E33BD17" w14:textId="11882D09" w:rsidR="00786198" w:rsidRPr="00686490" w:rsidRDefault="006A4821" w:rsidP="0078619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70" w:type="dxa"/>
            <w:shd w:val="clear" w:color="auto" w:fill="auto"/>
          </w:tcPr>
          <w:p w14:paraId="41E9E1DD" w14:textId="77777777" w:rsidR="00786198" w:rsidRPr="00686490" w:rsidRDefault="00786198" w:rsidP="0078619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448AB234" w14:textId="340A5D80" w:rsidR="00786198" w:rsidRPr="00686490" w:rsidRDefault="00945AAF" w:rsidP="00005E97">
            <w:pPr>
              <w:pStyle w:val="acctfourfigures"/>
              <w:tabs>
                <w:tab w:val="clear" w:pos="765"/>
              </w:tabs>
              <w:spacing w:line="240" w:lineRule="atLeast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6198" w:rsidRPr="009E555A" w14:paraId="69FF7258" w14:textId="77777777" w:rsidTr="00177440">
        <w:trPr>
          <w:trHeight w:val="64"/>
        </w:trPr>
        <w:tc>
          <w:tcPr>
            <w:tcW w:w="5130" w:type="dxa"/>
            <w:shd w:val="clear" w:color="auto" w:fill="auto"/>
          </w:tcPr>
          <w:p w14:paraId="049B4144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38D51" w14:textId="760ECFE9" w:rsidR="00786198" w:rsidRPr="00686490" w:rsidRDefault="006A4821" w:rsidP="0078619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15,314</w:t>
            </w:r>
          </w:p>
        </w:tc>
        <w:tc>
          <w:tcPr>
            <w:tcW w:w="270" w:type="dxa"/>
            <w:shd w:val="clear" w:color="auto" w:fill="auto"/>
          </w:tcPr>
          <w:p w14:paraId="15F13E6F" w14:textId="77777777" w:rsidR="00786198" w:rsidRPr="00686490" w:rsidRDefault="00786198" w:rsidP="0078619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4F247" w14:textId="1A1B2708" w:rsidR="00786198" w:rsidRPr="00686490" w:rsidRDefault="00945AAF" w:rsidP="0078619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8,393</w:t>
            </w:r>
          </w:p>
        </w:tc>
      </w:tr>
      <w:tr w:rsidR="00786198" w:rsidRPr="008127FB" w14:paraId="12253D9B" w14:textId="77777777" w:rsidTr="00177440">
        <w:tblPrEx>
          <w:tblLook w:val="01E0" w:firstRow="1" w:lastRow="1" w:firstColumn="1" w:lastColumn="1" w:noHBand="0" w:noVBand="0"/>
        </w:tblPrEx>
        <w:trPr>
          <w:trHeight w:val="44"/>
        </w:trPr>
        <w:tc>
          <w:tcPr>
            <w:tcW w:w="5130" w:type="dxa"/>
            <w:shd w:val="clear" w:color="auto" w:fill="auto"/>
          </w:tcPr>
          <w:p w14:paraId="07D29109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3412AB6F" w14:textId="77777777" w:rsidR="00786198" w:rsidRPr="00686490" w:rsidRDefault="00786198" w:rsidP="00786198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79EC2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15A265BA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198" w:rsidRPr="009E555A" w14:paraId="4A03E022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</w:tcPr>
          <w:p w14:paraId="39B91D27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DA043B4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  <w:shd w:val="clear" w:color="auto" w:fill="auto"/>
          </w:tcPr>
          <w:p w14:paraId="5851FE65" w14:textId="77777777" w:rsidR="00786198" w:rsidRPr="00686490" w:rsidRDefault="00786198" w:rsidP="00786198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956C2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01A24A2A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6198" w:rsidRPr="009E555A" w14:paraId="6D2EEAD2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  <w:vAlign w:val="bottom"/>
          </w:tcPr>
          <w:p w14:paraId="11BA5F02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64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5DB88D3" w14:textId="760CB093" w:rsidR="00786198" w:rsidRPr="00686490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17,286</w:t>
            </w:r>
          </w:p>
        </w:tc>
        <w:tc>
          <w:tcPr>
            <w:tcW w:w="270" w:type="dxa"/>
            <w:shd w:val="clear" w:color="auto" w:fill="auto"/>
          </w:tcPr>
          <w:p w14:paraId="421CC9DD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578FA80" w14:textId="73FC9F00" w:rsidR="00786198" w:rsidRPr="00686490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11,843</w:t>
            </w:r>
          </w:p>
        </w:tc>
      </w:tr>
      <w:tr w:rsidR="00786198" w:rsidRPr="009E555A" w14:paraId="16B01B73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  <w:vAlign w:val="bottom"/>
          </w:tcPr>
          <w:p w14:paraId="3BF370D4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  <w:shd w:val="clear" w:color="auto" w:fill="auto"/>
          </w:tcPr>
          <w:p w14:paraId="053C3648" w14:textId="370CEF48" w:rsidR="00786198" w:rsidRPr="00686490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4,466</w:t>
            </w:r>
          </w:p>
        </w:tc>
        <w:tc>
          <w:tcPr>
            <w:tcW w:w="270" w:type="dxa"/>
            <w:shd w:val="clear" w:color="auto" w:fill="auto"/>
          </w:tcPr>
          <w:p w14:paraId="71FB23A6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4A9379AF" w14:textId="1A490459" w:rsidR="00786198" w:rsidRPr="00686490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</w:tr>
      <w:tr w:rsidR="006A6AF5" w:rsidRPr="009E555A" w14:paraId="0A4A636B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  <w:vAlign w:val="bottom"/>
          </w:tcPr>
          <w:p w14:paraId="7D19BB54" w14:textId="77777777" w:rsidR="006A6AF5" w:rsidRPr="00686490" w:rsidRDefault="006A6AF5" w:rsidP="006A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F347A54" w14:textId="68D205D6" w:rsidR="006A6AF5" w:rsidRPr="00686490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270" w:type="dxa"/>
            <w:shd w:val="clear" w:color="auto" w:fill="auto"/>
          </w:tcPr>
          <w:p w14:paraId="7B45C93F" w14:textId="77777777" w:rsidR="006A6AF5" w:rsidRPr="00686490" w:rsidRDefault="006A6AF5" w:rsidP="006A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662D5" w14:textId="7E388200" w:rsidR="006A6AF5" w:rsidRPr="00686490" w:rsidRDefault="006A4821" w:rsidP="00005E97">
            <w:pPr>
              <w:pStyle w:val="acctfourfigures"/>
              <w:tabs>
                <w:tab w:val="clear" w:pos="765"/>
              </w:tabs>
              <w:spacing w:line="240" w:lineRule="atLeast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6198" w:rsidRPr="009E555A" w14:paraId="4891DEAF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  <w:vAlign w:val="bottom"/>
          </w:tcPr>
          <w:p w14:paraId="62D4B1C6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86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4D1B9" w14:textId="5C8ACCF9" w:rsidR="00786198" w:rsidRPr="00686490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32,190</w:t>
            </w:r>
          </w:p>
        </w:tc>
        <w:tc>
          <w:tcPr>
            <w:tcW w:w="270" w:type="dxa"/>
            <w:shd w:val="clear" w:color="auto" w:fill="auto"/>
          </w:tcPr>
          <w:p w14:paraId="77DE630C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AB015" w14:textId="2FE638D9" w:rsidR="00786198" w:rsidRPr="006A4821" w:rsidRDefault="006A4821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12,788</w:t>
            </w:r>
          </w:p>
        </w:tc>
      </w:tr>
      <w:tr w:rsidR="00786198" w:rsidRPr="009E555A" w14:paraId="1A683C0F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  <w:vAlign w:val="bottom"/>
          </w:tcPr>
          <w:p w14:paraId="1F18BD3D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3208296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3E7B86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15A503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198" w:rsidRPr="009E555A" w14:paraId="511F89AE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</w:tcPr>
          <w:p w14:paraId="2BD4C85E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  <w:shd w:val="clear" w:color="auto" w:fill="auto"/>
          </w:tcPr>
          <w:p w14:paraId="1D178B7A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4E8C2E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7F6497C6" w14:textId="77777777" w:rsidR="00786198" w:rsidRPr="00686490" w:rsidRDefault="00786198" w:rsidP="0078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6AF5" w:rsidRPr="009E555A" w14:paraId="3E1DA18A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</w:tcPr>
          <w:p w14:paraId="41F1B0B4" w14:textId="77777777" w:rsidR="006A6AF5" w:rsidRPr="00686490" w:rsidRDefault="006A6AF5" w:rsidP="006A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49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014B0B8" w14:textId="181D39A3" w:rsidR="006A6AF5" w:rsidRPr="00686490" w:rsidRDefault="00945AAF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64CC800C" w14:textId="77777777" w:rsidR="006A6AF5" w:rsidRPr="00686490" w:rsidRDefault="006A6AF5" w:rsidP="006A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93A48" w14:textId="0A4572D5" w:rsidR="006A6AF5" w:rsidRPr="00686490" w:rsidRDefault="00945AAF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6A6AF5" w:rsidRPr="009E555A" w14:paraId="6DC95C9E" w14:textId="77777777" w:rsidTr="00177440">
        <w:tblPrEx>
          <w:tblLook w:val="01E0" w:firstRow="1" w:lastRow="1" w:firstColumn="1" w:lastColumn="1" w:noHBand="0" w:noVBand="0"/>
        </w:tblPrEx>
        <w:tc>
          <w:tcPr>
            <w:tcW w:w="5130" w:type="dxa"/>
            <w:shd w:val="clear" w:color="auto" w:fill="auto"/>
            <w:vAlign w:val="bottom"/>
          </w:tcPr>
          <w:p w14:paraId="11CB0C9E" w14:textId="77777777" w:rsidR="006A6AF5" w:rsidRPr="00686490" w:rsidRDefault="006A6AF5" w:rsidP="006A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86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FC8F0" w14:textId="57B73FAA" w:rsidR="006A6AF5" w:rsidRPr="00686490" w:rsidRDefault="00945AAF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33BC7A3A" w14:textId="77777777" w:rsidR="006A6AF5" w:rsidRPr="00686490" w:rsidRDefault="006A6AF5" w:rsidP="006A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9D125" w14:textId="04921C77" w:rsidR="006A6AF5" w:rsidRPr="00686490" w:rsidRDefault="00945AAF" w:rsidP="006A6AF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10,616</w:t>
            </w:r>
          </w:p>
        </w:tc>
      </w:tr>
    </w:tbl>
    <w:p w14:paraId="60F313FB" w14:textId="77777777" w:rsidR="008C1627" w:rsidRPr="0017008C" w:rsidRDefault="008C1627" w:rsidP="00EE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526451" w14:textId="77777777" w:rsidR="00D914B0" w:rsidRPr="00E8282F" w:rsidRDefault="00D914B0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BDF52FD" w14:textId="77777777" w:rsidR="00D914B0" w:rsidRPr="008127FB" w:rsidRDefault="00D914B0" w:rsidP="00D9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17F8C68" w14:textId="3EC125EB" w:rsidR="00D914B0" w:rsidRDefault="00D914B0" w:rsidP="00D9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1EB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67407">
        <w:rPr>
          <w:rFonts w:ascii="Angsana New" w:hAnsi="Angsana New"/>
          <w:sz w:val="30"/>
          <w:szCs w:val="30"/>
        </w:rPr>
        <w:t>30</w:t>
      </w:r>
      <w:r w:rsidR="00672BB0">
        <w:rPr>
          <w:rFonts w:ascii="Angsana New" w:hAnsi="Angsana New" w:hint="cs"/>
          <w:sz w:val="30"/>
          <w:szCs w:val="30"/>
          <w:cs/>
        </w:rPr>
        <w:t xml:space="preserve"> </w:t>
      </w:r>
      <w:r w:rsidR="00686490">
        <w:rPr>
          <w:rFonts w:ascii="Angsana New" w:hAnsi="Angsana New" w:hint="cs"/>
          <w:sz w:val="30"/>
          <w:szCs w:val="30"/>
          <w:cs/>
        </w:rPr>
        <w:t>กันยา</w:t>
      </w:r>
      <w:r w:rsidR="00672BB0">
        <w:rPr>
          <w:rFonts w:ascii="Angsana New" w:hAnsi="Angsana New" w:hint="cs"/>
          <w:sz w:val="30"/>
          <w:szCs w:val="30"/>
          <w:cs/>
        </w:rPr>
        <w:t>ยน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="00767407">
        <w:rPr>
          <w:rFonts w:ascii="Angsana New" w:hAnsi="Angsana New"/>
          <w:sz w:val="30"/>
          <w:szCs w:val="30"/>
        </w:rPr>
        <w:t>2562</w:t>
      </w:r>
      <w:r w:rsidRPr="00711EB6">
        <w:rPr>
          <w:rFonts w:ascii="Angsana New" w:hAnsi="Angsana New" w:hint="cs"/>
          <w:sz w:val="30"/>
          <w:szCs w:val="30"/>
          <w:cs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บริษัท</w:t>
      </w:r>
      <w:r w:rsidRPr="00711EB6">
        <w:rPr>
          <w:rFonts w:ascii="Angsana New" w:hAnsi="Angsana New" w:hint="cs"/>
          <w:sz w:val="30"/>
          <w:szCs w:val="30"/>
          <w:cs/>
        </w:rPr>
        <w:t>มีหนี้สินที่อาจเกิดขึ้น</w:t>
      </w:r>
      <w:r w:rsidRPr="00711EB6">
        <w:rPr>
          <w:rFonts w:ascii="Angsana New" w:hAnsi="Angsana New"/>
          <w:sz w:val="30"/>
          <w:szCs w:val="30"/>
          <w:cs/>
        </w:rPr>
        <w:t>จาก</w:t>
      </w:r>
      <w:r w:rsidRPr="00711EB6">
        <w:rPr>
          <w:rFonts w:ascii="Angsana New" w:hAnsi="Angsana New" w:hint="cs"/>
          <w:sz w:val="30"/>
          <w:szCs w:val="30"/>
          <w:cs/>
        </w:rPr>
        <w:t>การถูก</w:t>
      </w:r>
      <w:r w:rsidRPr="00711EB6">
        <w:rPr>
          <w:rFonts w:ascii="Angsana New" w:hAnsi="Angsana New"/>
          <w:sz w:val="30"/>
          <w:szCs w:val="30"/>
          <w:cs/>
        </w:rPr>
        <w:t>บริษัทผู้จัดจำหน่ายต่างประเทศในอดีตรายหนึ่ง</w:t>
      </w:r>
      <w:r w:rsidRPr="00711EB6">
        <w:rPr>
          <w:rFonts w:ascii="Angsana New" w:hAnsi="Angsana New" w:hint="cs"/>
          <w:sz w:val="30"/>
          <w:szCs w:val="30"/>
          <w:cs/>
        </w:rPr>
        <w:t>ฟ้องร้อง โดยมีทุนทรัพย์ที่ฟ้องร้องและอาจเรียกได้</w:t>
      </w:r>
      <w:r w:rsidRPr="00711EB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0F415B">
        <w:rPr>
          <w:rFonts w:ascii="Angsana New" w:hAnsi="Angsana New"/>
          <w:sz w:val="30"/>
          <w:szCs w:val="30"/>
        </w:rPr>
        <w:t>3.15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>ล้านหยวนจีน (</w:t>
      </w:r>
      <w:r w:rsidR="00BE3A14">
        <w:rPr>
          <w:rFonts w:ascii="Angsana New" w:hAnsi="Angsana New"/>
          <w:sz w:val="30"/>
          <w:szCs w:val="30"/>
        </w:rPr>
        <w:t>13.74</w:t>
      </w:r>
      <w:r w:rsidRPr="00711EB6">
        <w:rPr>
          <w:rFonts w:ascii="Angsana New" w:hAnsi="Angsana New"/>
          <w:sz w:val="30"/>
          <w:szCs w:val="30"/>
        </w:rPr>
        <w:t xml:space="preserve"> </w:t>
      </w:r>
      <w:r w:rsidRPr="00711EB6">
        <w:rPr>
          <w:rFonts w:ascii="Angsana New" w:hAnsi="Angsana New"/>
          <w:sz w:val="30"/>
          <w:szCs w:val="30"/>
          <w:cs/>
        </w:rPr>
        <w:t xml:space="preserve">ล้านบาท) </w:t>
      </w:r>
      <w:r w:rsidRPr="00711EB6">
        <w:rPr>
          <w:rFonts w:ascii="Angsana New" w:hAnsi="Angsana New" w:hint="cs"/>
          <w:sz w:val="30"/>
          <w:szCs w:val="30"/>
          <w:cs/>
        </w:rPr>
        <w:t>ขณะนี้</w:t>
      </w:r>
      <w:r w:rsidR="00711EB6">
        <w:rPr>
          <w:rFonts w:ascii="Angsana New" w:hAnsi="Angsana New"/>
          <w:sz w:val="30"/>
          <w:szCs w:val="30"/>
          <w:cs/>
        </w:rPr>
        <w:br/>
      </w:r>
      <w:r w:rsidRPr="00711EB6">
        <w:rPr>
          <w:rFonts w:ascii="Angsana New" w:hAnsi="Angsana New" w:hint="cs"/>
          <w:sz w:val="30"/>
          <w:szCs w:val="30"/>
          <w:cs/>
        </w:rPr>
        <w:t>คดีอยู่ในระหว่างการไต่สวนของศาล อย่างไรก็ตามบริษัทได้บันทึกประมาณการหนี้สินจากคดีความดังกล่าวตามความเห็นของฝ่ายบริหารและฝ่าย</w:t>
      </w:r>
      <w:r w:rsidRPr="000607A1">
        <w:rPr>
          <w:rFonts w:ascii="Angsana New" w:hAnsi="Angsana New" w:hint="cs"/>
          <w:sz w:val="30"/>
          <w:szCs w:val="30"/>
          <w:cs/>
        </w:rPr>
        <w:t>กฎหมายของบริษัทเป็นจำนวน</w:t>
      </w:r>
      <w:r w:rsidR="00BE3A14">
        <w:rPr>
          <w:rFonts w:ascii="Angsana New" w:hAnsi="Angsana New"/>
          <w:sz w:val="30"/>
          <w:szCs w:val="30"/>
        </w:rPr>
        <w:t xml:space="preserve"> 0.88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sz w:val="30"/>
          <w:szCs w:val="30"/>
          <w:cs/>
        </w:rPr>
        <w:t>ล้านบาท</w:t>
      </w:r>
      <w:r w:rsidRPr="000607A1">
        <w:rPr>
          <w:rFonts w:ascii="Angsana New" w:hAnsi="Angsana New"/>
          <w:sz w:val="30"/>
          <w:szCs w:val="30"/>
        </w:rPr>
        <w:t xml:space="preserve"> </w:t>
      </w:r>
      <w:r w:rsidRPr="000607A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11EB6" w:rsidRPr="000607A1">
        <w:rPr>
          <w:rFonts w:ascii="Angsana New" w:hAnsi="Angsana New"/>
          <w:i/>
          <w:iCs/>
          <w:sz w:val="30"/>
          <w:szCs w:val="30"/>
        </w:rPr>
        <w:t xml:space="preserve">31 </w:t>
      </w:r>
      <w:r w:rsidR="00711EB6" w:rsidRPr="000607A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11EB6" w:rsidRPr="00711E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11EB6">
        <w:rPr>
          <w:rFonts w:ascii="Angsana New" w:hAnsi="Angsana New"/>
          <w:i/>
          <w:iCs/>
          <w:sz w:val="30"/>
          <w:szCs w:val="30"/>
        </w:rPr>
        <w:t xml:space="preserve">2561: 0.93 </w:t>
      </w:r>
      <w:r w:rsidRPr="00711EB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711EB6">
        <w:rPr>
          <w:rFonts w:ascii="Angsana New" w:hAnsi="Angsana New" w:hint="cs"/>
          <w:sz w:val="30"/>
          <w:szCs w:val="30"/>
          <w:cs/>
        </w:rPr>
        <w:t xml:space="preserve"> ไว้</w:t>
      </w:r>
      <w:r w:rsidRPr="00711EB6">
        <w:rPr>
          <w:rFonts w:ascii="Angsana New" w:hAnsi="Angsana New"/>
          <w:sz w:val="30"/>
          <w:szCs w:val="30"/>
          <w:cs/>
        </w:rPr>
        <w:t>ในงบการเงิน</w:t>
      </w:r>
    </w:p>
    <w:p w14:paraId="153A12C1" w14:textId="77777777" w:rsidR="003D344A" w:rsidRPr="00711EB6" w:rsidRDefault="003D344A" w:rsidP="00D91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46998" w14:textId="4583A789" w:rsidR="000F415B" w:rsidRPr="000F415B" w:rsidRDefault="00FA250A" w:rsidP="00B470B3">
      <w:pPr>
        <w:pStyle w:val="Heading1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14:paraId="6323A949" w14:textId="77777777" w:rsidR="00D914B0" w:rsidRPr="00E8282F" w:rsidRDefault="00D914B0" w:rsidP="003F3008">
      <w:pPr>
        <w:pStyle w:val="Heading1"/>
        <w:numPr>
          <w:ilvl w:val="0"/>
          <w:numId w:val="40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6A2230C8" w14:textId="77777777" w:rsidR="00365A15" w:rsidRPr="00365A15" w:rsidRDefault="00365A15" w:rsidP="0036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B64BA3" w14:textId="77777777" w:rsidR="00365A15" w:rsidRDefault="00365A15" w:rsidP="00365A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5C1C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55C1C">
        <w:rPr>
          <w:rFonts w:ascii="Angsana New" w:hAnsi="Angsana New" w:hint="cs"/>
          <w:sz w:val="30"/>
          <w:szCs w:val="30"/>
          <w:cs/>
          <w:lang w:bidi="th-TH"/>
        </w:rPr>
        <w:t>ที่ออกใหม่</w:t>
      </w:r>
      <w:r w:rsidR="00F45B8D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855C1C">
        <w:rPr>
          <w:rFonts w:ascii="Angsana New" w:hAnsi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F45B8D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855C1C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</w:t>
      </w:r>
      <w:r w:rsidRPr="00365A15">
        <w:rPr>
          <w:rFonts w:ascii="Angsana New" w:hAnsi="Angsana New" w:hint="cs"/>
          <w:sz w:val="30"/>
          <w:szCs w:val="30"/>
          <w:cs/>
          <w:lang w:val="en-US" w:bidi="th-TH"/>
        </w:rPr>
        <w:t>สาระสำคัญต่องบการเงินของบริษัท เมื่อนำมาถือปฏิบัติเป็นครั้งแรก</w:t>
      </w:r>
      <w:r w:rsidRPr="00365A1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45B8D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365A15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365A15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65A15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65A15">
        <w:rPr>
          <w:rFonts w:ascii="Angsana New" w:hAnsi="Angsana New"/>
          <w:sz w:val="30"/>
          <w:szCs w:val="30"/>
        </w:rPr>
        <w:t xml:space="preserve"> 1</w:t>
      </w:r>
      <w:r w:rsidRPr="00365A15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365A15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365A15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365A15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38808408" w14:textId="77777777" w:rsidR="00365A15" w:rsidRPr="00711EB6" w:rsidRDefault="00365A15" w:rsidP="00365A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960"/>
        <w:gridCol w:w="5310"/>
      </w:tblGrid>
      <w:tr w:rsidR="00351BD1" w:rsidRPr="00365A15" w14:paraId="25E85467" w14:textId="77777777" w:rsidTr="00177440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3555FC40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51BD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310" w:type="dxa"/>
            <w:shd w:val="clear" w:color="auto" w:fill="auto"/>
            <w:vAlign w:val="bottom"/>
          </w:tcPr>
          <w:p w14:paraId="3EBAF8D2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51BD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51BD1" w:rsidRPr="00365A15" w14:paraId="6F613B71" w14:textId="77777777" w:rsidTr="00177440">
        <w:tc>
          <w:tcPr>
            <w:tcW w:w="3960" w:type="dxa"/>
            <w:shd w:val="clear" w:color="auto" w:fill="auto"/>
          </w:tcPr>
          <w:p w14:paraId="5CFAAB2A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51BD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BD1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310" w:type="dxa"/>
            <w:shd w:val="clear" w:color="auto" w:fill="auto"/>
          </w:tcPr>
          <w:p w14:paraId="1785497F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51BD1" w:rsidRPr="00365A15" w14:paraId="3766688C" w14:textId="77777777" w:rsidTr="00177440">
        <w:tc>
          <w:tcPr>
            <w:tcW w:w="3960" w:type="dxa"/>
            <w:shd w:val="clear" w:color="auto" w:fill="auto"/>
          </w:tcPr>
          <w:p w14:paraId="003241A2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BD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310" w:type="dxa"/>
            <w:shd w:val="clear" w:color="auto" w:fill="auto"/>
          </w:tcPr>
          <w:p w14:paraId="230CA6C4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51BD1" w:rsidRPr="00365A15" w14:paraId="4D3B5F72" w14:textId="77777777" w:rsidTr="00177440">
        <w:tc>
          <w:tcPr>
            <w:tcW w:w="3960" w:type="dxa"/>
            <w:shd w:val="clear" w:color="auto" w:fill="auto"/>
          </w:tcPr>
          <w:p w14:paraId="6EC5A5B0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51BD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1BD1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310" w:type="dxa"/>
            <w:shd w:val="clear" w:color="auto" w:fill="auto"/>
          </w:tcPr>
          <w:p w14:paraId="2F72412E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51BD1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351BD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351BD1" w:rsidRPr="00365A15" w14:paraId="749377F8" w14:textId="77777777" w:rsidTr="00177440">
        <w:tc>
          <w:tcPr>
            <w:tcW w:w="3960" w:type="dxa"/>
            <w:shd w:val="clear" w:color="auto" w:fill="auto"/>
          </w:tcPr>
          <w:p w14:paraId="79C97B2B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51BD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51BD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310" w:type="dxa"/>
            <w:shd w:val="clear" w:color="auto" w:fill="auto"/>
          </w:tcPr>
          <w:p w14:paraId="418709E5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51BD1" w:rsidRPr="00365A15" w14:paraId="225F2A58" w14:textId="77777777" w:rsidTr="00177440">
        <w:tc>
          <w:tcPr>
            <w:tcW w:w="3960" w:type="dxa"/>
            <w:shd w:val="clear" w:color="auto" w:fill="auto"/>
          </w:tcPr>
          <w:p w14:paraId="586E66DE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51BD1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310" w:type="dxa"/>
            <w:shd w:val="clear" w:color="auto" w:fill="auto"/>
          </w:tcPr>
          <w:p w14:paraId="1E6D4391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0C5E13F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51BD1" w14:paraId="268A2007" w14:textId="77777777" w:rsidTr="00177440">
        <w:tc>
          <w:tcPr>
            <w:tcW w:w="3960" w:type="dxa"/>
            <w:shd w:val="clear" w:color="auto" w:fill="auto"/>
          </w:tcPr>
          <w:p w14:paraId="37E8407F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51BD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310" w:type="dxa"/>
            <w:shd w:val="clear" w:color="auto" w:fill="auto"/>
          </w:tcPr>
          <w:p w14:paraId="63FF0966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A186FE9" w14:textId="77777777" w:rsidR="00365A15" w:rsidRPr="00351BD1" w:rsidRDefault="00365A15" w:rsidP="0035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1BD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BFB72FA" w14:textId="77777777" w:rsidR="00365A15" w:rsidRPr="00365A15" w:rsidRDefault="00365A15" w:rsidP="0036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1876B0C6" w14:textId="77777777" w:rsidR="00365A15" w:rsidRDefault="00365A15" w:rsidP="0036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5A15">
        <w:rPr>
          <w:rFonts w:ascii="Angsana New" w:hAnsi="Angsana New"/>
          <w:i/>
          <w:iCs/>
          <w:sz w:val="30"/>
          <w:szCs w:val="30"/>
        </w:rPr>
        <w:t xml:space="preserve">* </w:t>
      </w:r>
      <w:r w:rsidRPr="00365A1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23D7A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365A1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C684824" w14:textId="77777777" w:rsidR="000F415B" w:rsidRDefault="000F415B" w:rsidP="0036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A446FF" w14:textId="77777777" w:rsidR="00365A15" w:rsidRPr="00365A15" w:rsidRDefault="00365A15" w:rsidP="008127FB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65A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4448E23" w14:textId="77777777" w:rsidR="00365A15" w:rsidRPr="00365A15" w:rsidRDefault="00365A15" w:rsidP="00365A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750DA4F6" w14:textId="77777777" w:rsidR="00365A15" w:rsidRDefault="00D23D7A" w:rsidP="00365A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23D7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277E5FD0" w14:textId="77777777" w:rsidR="00D23D7A" w:rsidRDefault="00D23D7A" w:rsidP="00D23D7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62E7E83" w14:textId="77777777" w:rsidR="000F415B" w:rsidRDefault="000F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0B83A29" w14:textId="77777777" w:rsidR="00365A15" w:rsidRPr="00365A15" w:rsidRDefault="008127FB" w:rsidP="008127FB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</w:t>
      </w:r>
      <w:r w:rsidR="00365A15" w:rsidRPr="00365A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าตรฐานการรายงานทางการเงิน ฉบับที่ </w:t>
      </w:r>
      <w:r w:rsidR="00365A15" w:rsidRPr="00365A1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365A15" w:rsidRPr="00365A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69C172E" w14:textId="77777777" w:rsidR="00365A15" w:rsidRPr="00365A15" w:rsidRDefault="00365A15" w:rsidP="00365A1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3202D9" w14:textId="77777777" w:rsidR="00365A15" w:rsidRDefault="00D23D7A" w:rsidP="00365A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23D7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3D7A">
        <w:rPr>
          <w:rFonts w:ascii="Angsana New" w:hAnsi="Angsana New"/>
          <w:sz w:val="30"/>
          <w:szCs w:val="30"/>
        </w:rPr>
        <w:t>16</w:t>
      </w:r>
      <w:r w:rsidRPr="00D23D7A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D23D7A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D23D7A">
        <w:rPr>
          <w:rFonts w:ascii="Angsana New" w:hAnsi="Angsana New"/>
          <w:color w:val="000000"/>
          <w:sz w:val="30"/>
          <w:szCs w:val="30"/>
        </w:rPr>
        <w:t xml:space="preserve"> </w:t>
      </w:r>
      <w:r w:rsidRPr="00D23D7A">
        <w:rPr>
          <w:rFonts w:ascii="Angsana New" w:hAnsi="Angsana New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D23D7A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4" w:name="_Hlk15581419"/>
      <w:bookmarkStart w:id="5" w:name="_Hlk15582558"/>
      <w:r w:rsidRPr="00D23D7A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D23D7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D23D7A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</w:p>
    <w:p w14:paraId="12A40F15" w14:textId="77777777" w:rsidR="00D23D7A" w:rsidRPr="00D23D7A" w:rsidRDefault="00D23D7A" w:rsidP="00365A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AE360B6" w14:textId="77777777" w:rsidR="00D23D7A" w:rsidRDefault="00D23D7A" w:rsidP="00D23D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3D7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D23D7A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D23D7A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D23D7A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4001F5EB" w14:textId="77777777" w:rsidR="008C76FC" w:rsidRPr="000178E4" w:rsidRDefault="008C76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"/>
          <w:szCs w:val="2"/>
        </w:rPr>
      </w:pPr>
    </w:p>
    <w:sectPr w:rsidR="008C76FC" w:rsidRPr="000178E4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99048" w14:textId="77777777" w:rsidR="008D31D5" w:rsidRDefault="008D31D5">
      <w:r>
        <w:separator/>
      </w:r>
    </w:p>
  </w:endnote>
  <w:endnote w:type="continuationSeparator" w:id="0">
    <w:p w14:paraId="00E67BDB" w14:textId="77777777" w:rsidR="008D31D5" w:rsidRDefault="008D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5AE4F" w14:textId="77777777" w:rsidR="00AE5CEF" w:rsidRPr="00E37E72" w:rsidRDefault="00AE5CEF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4A0E" w14:textId="77777777" w:rsidR="00AE5CEF" w:rsidRPr="00E37E72" w:rsidRDefault="00AE5CEF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00AE8" w14:textId="77777777" w:rsidR="00AE5CEF" w:rsidRPr="006E41C0" w:rsidRDefault="00AE5CEF" w:rsidP="006E41C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E41C0">
      <w:rPr>
        <w:rFonts w:ascii="Angsana New" w:hAnsi="Angsana New"/>
        <w:caps/>
        <w:sz w:val="30"/>
        <w:szCs w:val="30"/>
      </w:rPr>
      <w:fldChar w:fldCharType="begin"/>
    </w:r>
    <w:r w:rsidRPr="006E41C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E41C0">
      <w:rPr>
        <w:rFonts w:ascii="Angsana New" w:hAnsi="Angsana New"/>
        <w:caps/>
        <w:sz w:val="30"/>
        <w:szCs w:val="30"/>
      </w:rPr>
      <w:fldChar w:fldCharType="separate"/>
    </w:r>
    <w:r w:rsidRPr="006E41C0">
      <w:rPr>
        <w:rFonts w:ascii="Angsana New" w:hAnsi="Angsana New"/>
        <w:caps/>
        <w:noProof/>
        <w:sz w:val="30"/>
        <w:szCs w:val="30"/>
      </w:rPr>
      <w:t>2</w:t>
    </w:r>
    <w:r w:rsidRPr="006E41C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3538A" w14:textId="77777777" w:rsidR="008D31D5" w:rsidRDefault="008D31D5">
      <w:r>
        <w:separator/>
      </w:r>
    </w:p>
  </w:footnote>
  <w:footnote w:type="continuationSeparator" w:id="0">
    <w:p w14:paraId="688088F1" w14:textId="77777777" w:rsidR="008D31D5" w:rsidRDefault="008D3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571A" w14:textId="77777777" w:rsidR="00AE5CEF" w:rsidRPr="00E37E72" w:rsidRDefault="00AE5CEF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D537E07" w14:textId="77777777" w:rsidR="00AE5CEF" w:rsidRDefault="00AE5CEF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7169681" w14:textId="77777777" w:rsidR="00AE5CEF" w:rsidRDefault="00AE5CEF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F18F0">
      <w:rPr>
        <w:rFonts w:ascii="Angsana New" w:hAnsi="Angsana New"/>
        <w:sz w:val="32"/>
        <w:szCs w:val="32"/>
        <w:lang w:val="en-US" w:bidi="th-TH"/>
      </w:rPr>
      <w:t>25</w:t>
    </w:r>
    <w:r w:rsidRPr="002A3799">
      <w:rPr>
        <w:rFonts w:ascii="Angsana New" w:hAnsi="Angsana New" w:hint="cs"/>
        <w:sz w:val="32"/>
        <w:szCs w:val="32"/>
        <w:lang w:val="en-US" w:bidi="th-TH"/>
      </w:rPr>
      <w:t>6</w:t>
    </w:r>
    <w:r w:rsidRPr="002206DA">
      <w:rPr>
        <w:rFonts w:ascii="Angsana New" w:hAnsi="Angsana New" w:hint="cs"/>
        <w:sz w:val="32"/>
        <w:szCs w:val="32"/>
        <w:lang w:val="en-US" w:bidi="th-TH"/>
      </w:rPr>
      <w:t>2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898A30A" w14:textId="77777777" w:rsidR="00AE5CEF" w:rsidRPr="00393364" w:rsidRDefault="00AE5CEF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4E56" w14:textId="77777777" w:rsidR="00AE5CEF" w:rsidRPr="00E37E72" w:rsidRDefault="00AE5CEF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5FEF58" w14:textId="77777777" w:rsidR="00AE5CEF" w:rsidRDefault="00AE5CEF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4A6DBBFD" w14:textId="77777777" w:rsidR="00AE5CEF" w:rsidRDefault="00AE5CEF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0 กันยา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F18F0">
      <w:rPr>
        <w:rFonts w:ascii="Angsana New" w:hAnsi="Angsana New"/>
        <w:sz w:val="32"/>
        <w:szCs w:val="32"/>
        <w:lang w:val="en-US" w:bidi="th-TH"/>
      </w:rPr>
      <w:t>25</w:t>
    </w:r>
    <w:r w:rsidRPr="002A3799">
      <w:rPr>
        <w:rFonts w:ascii="Angsana New" w:hAnsi="Angsana New" w:hint="cs"/>
        <w:sz w:val="32"/>
        <w:szCs w:val="32"/>
        <w:lang w:val="en-US" w:bidi="th-TH"/>
      </w:rPr>
      <w:t>6</w:t>
    </w:r>
    <w:r w:rsidRPr="002206DA">
      <w:rPr>
        <w:rFonts w:ascii="Angsana New" w:hAnsi="Angsana New" w:hint="cs"/>
        <w:sz w:val="32"/>
        <w:szCs w:val="32"/>
        <w:lang w:val="en-US" w:bidi="th-TH"/>
      </w:rPr>
      <w:t>2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ED1BB83" w14:textId="77777777" w:rsidR="00AE5CEF" w:rsidRPr="00393364" w:rsidRDefault="00AE5CEF" w:rsidP="0010620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3562" w14:textId="77777777" w:rsidR="00AE5CEF" w:rsidRPr="00E37E72" w:rsidRDefault="00AE5CEF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AE5CEF" w:rsidRDefault="00AE5CEF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7B276A4" w14:textId="77777777" w:rsidR="00AE5CEF" w:rsidRDefault="00AE5CEF" w:rsidP="00BD6A2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BD6A29"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F18F0">
      <w:rPr>
        <w:rFonts w:ascii="Angsana New" w:hAnsi="Angsana New"/>
        <w:sz w:val="32"/>
        <w:szCs w:val="32"/>
        <w:lang w:val="en-US" w:bidi="th-TH"/>
      </w:rPr>
      <w:t>25</w:t>
    </w:r>
    <w:r w:rsidRPr="002A3799">
      <w:rPr>
        <w:rFonts w:ascii="Angsana New" w:hAnsi="Angsana New" w:hint="cs"/>
        <w:sz w:val="32"/>
        <w:szCs w:val="32"/>
        <w:lang w:val="en-US" w:bidi="th-TH"/>
      </w:rPr>
      <w:t>6</w:t>
    </w:r>
    <w:r w:rsidRPr="002206DA">
      <w:rPr>
        <w:rFonts w:ascii="Angsana New" w:hAnsi="Angsana New" w:hint="cs"/>
        <w:sz w:val="32"/>
        <w:szCs w:val="32"/>
        <w:lang w:val="en-US" w:bidi="th-TH"/>
      </w:rPr>
      <w:t>2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AE5CEF" w:rsidRPr="00BD6A29" w:rsidRDefault="00AE5CEF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2"/>
  </w:num>
  <w:num w:numId="14">
    <w:abstractNumId w:val="20"/>
  </w:num>
  <w:num w:numId="15">
    <w:abstractNumId w:val="23"/>
  </w:num>
  <w:num w:numId="16">
    <w:abstractNumId w:val="34"/>
  </w:num>
  <w:num w:numId="17">
    <w:abstractNumId w:val="37"/>
  </w:num>
  <w:num w:numId="18">
    <w:abstractNumId w:val="15"/>
  </w:num>
  <w:num w:numId="19">
    <w:abstractNumId w:val="26"/>
  </w:num>
  <w:num w:numId="20">
    <w:abstractNumId w:val="19"/>
  </w:num>
  <w:num w:numId="21">
    <w:abstractNumId w:val="24"/>
  </w:num>
  <w:num w:numId="22">
    <w:abstractNumId w:val="11"/>
  </w:num>
  <w:num w:numId="23">
    <w:abstractNumId w:val="22"/>
  </w:num>
  <w:num w:numId="24">
    <w:abstractNumId w:val="28"/>
  </w:num>
  <w:num w:numId="25">
    <w:abstractNumId w:val="12"/>
  </w:num>
  <w:num w:numId="26">
    <w:abstractNumId w:val="29"/>
  </w:num>
  <w:num w:numId="27">
    <w:abstractNumId w:val="36"/>
  </w:num>
  <w:num w:numId="28">
    <w:abstractNumId w:val="10"/>
  </w:num>
  <w:num w:numId="29">
    <w:abstractNumId w:val="13"/>
  </w:num>
  <w:num w:numId="30">
    <w:abstractNumId w:val="27"/>
  </w:num>
  <w:num w:numId="31">
    <w:abstractNumId w:val="35"/>
  </w:num>
  <w:num w:numId="32">
    <w:abstractNumId w:val="14"/>
  </w:num>
  <w:num w:numId="33">
    <w:abstractNumId w:val="33"/>
  </w:num>
  <w:num w:numId="34">
    <w:abstractNumId w:val="25"/>
  </w:num>
  <w:num w:numId="35">
    <w:abstractNumId w:val="5"/>
  </w:num>
  <w:num w:numId="36">
    <w:abstractNumId w:val="16"/>
  </w:num>
  <w:num w:numId="37">
    <w:abstractNumId w:val="38"/>
  </w:num>
  <w:num w:numId="38">
    <w:abstractNumId w:val="17"/>
  </w:num>
  <w:num w:numId="39">
    <w:abstractNumId w:val="31"/>
  </w:num>
  <w:num w:numId="40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8C"/>
    <w:rsid w:val="000E0CEC"/>
    <w:rsid w:val="000E0ED5"/>
    <w:rsid w:val="000E15DD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DCE"/>
    <w:rsid w:val="0015274F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BC1"/>
    <w:rsid w:val="00186EEE"/>
    <w:rsid w:val="00186F41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623E"/>
    <w:rsid w:val="001962AA"/>
    <w:rsid w:val="001967E5"/>
    <w:rsid w:val="00197472"/>
    <w:rsid w:val="001977E1"/>
    <w:rsid w:val="001A05D4"/>
    <w:rsid w:val="001A0C2C"/>
    <w:rsid w:val="001A0F79"/>
    <w:rsid w:val="001A1368"/>
    <w:rsid w:val="001A1436"/>
    <w:rsid w:val="001A1C7D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A74"/>
    <w:rsid w:val="001B7B72"/>
    <w:rsid w:val="001B7C22"/>
    <w:rsid w:val="001B7C8F"/>
    <w:rsid w:val="001C009A"/>
    <w:rsid w:val="001C00B0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BD0"/>
    <w:rsid w:val="00215E2A"/>
    <w:rsid w:val="00216712"/>
    <w:rsid w:val="00216B2C"/>
    <w:rsid w:val="002170EC"/>
    <w:rsid w:val="002171A7"/>
    <w:rsid w:val="00217312"/>
    <w:rsid w:val="0021792C"/>
    <w:rsid w:val="00217A67"/>
    <w:rsid w:val="00217BDE"/>
    <w:rsid w:val="00217C27"/>
    <w:rsid w:val="00217E18"/>
    <w:rsid w:val="0022006F"/>
    <w:rsid w:val="002205B5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71C7"/>
    <w:rsid w:val="0024753A"/>
    <w:rsid w:val="00247932"/>
    <w:rsid w:val="00247BBC"/>
    <w:rsid w:val="00247FEE"/>
    <w:rsid w:val="00250004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BBC"/>
    <w:rsid w:val="00252F65"/>
    <w:rsid w:val="002531A2"/>
    <w:rsid w:val="00253498"/>
    <w:rsid w:val="002535D2"/>
    <w:rsid w:val="002535EA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738"/>
    <w:rsid w:val="00273860"/>
    <w:rsid w:val="00273CA4"/>
    <w:rsid w:val="002740C5"/>
    <w:rsid w:val="00274110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91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D2F"/>
    <w:rsid w:val="002A4F2E"/>
    <w:rsid w:val="002A5500"/>
    <w:rsid w:val="002A5899"/>
    <w:rsid w:val="002A5E04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723"/>
    <w:rsid w:val="002B27A1"/>
    <w:rsid w:val="002B292A"/>
    <w:rsid w:val="002B292F"/>
    <w:rsid w:val="002B3B3B"/>
    <w:rsid w:val="002B3F9C"/>
    <w:rsid w:val="002B4472"/>
    <w:rsid w:val="002B4893"/>
    <w:rsid w:val="002B55CF"/>
    <w:rsid w:val="002B585E"/>
    <w:rsid w:val="002B592E"/>
    <w:rsid w:val="002B5AF1"/>
    <w:rsid w:val="002B5E4A"/>
    <w:rsid w:val="002B5FFE"/>
    <w:rsid w:val="002B615B"/>
    <w:rsid w:val="002B62AB"/>
    <w:rsid w:val="002B6409"/>
    <w:rsid w:val="002B69A1"/>
    <w:rsid w:val="002B6D08"/>
    <w:rsid w:val="002B72A3"/>
    <w:rsid w:val="002B77D6"/>
    <w:rsid w:val="002B7A60"/>
    <w:rsid w:val="002B7DB5"/>
    <w:rsid w:val="002C00C8"/>
    <w:rsid w:val="002C0265"/>
    <w:rsid w:val="002C06DD"/>
    <w:rsid w:val="002C158D"/>
    <w:rsid w:val="002C16B6"/>
    <w:rsid w:val="002C1846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03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9D6"/>
    <w:rsid w:val="00383FB7"/>
    <w:rsid w:val="003844BE"/>
    <w:rsid w:val="00384775"/>
    <w:rsid w:val="0038496A"/>
    <w:rsid w:val="00385E1C"/>
    <w:rsid w:val="00385FC4"/>
    <w:rsid w:val="00386364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D95"/>
    <w:rsid w:val="00402EE7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EB"/>
    <w:rsid w:val="00412AEA"/>
    <w:rsid w:val="00412B7F"/>
    <w:rsid w:val="00412D87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645"/>
    <w:rsid w:val="004326C6"/>
    <w:rsid w:val="00432D34"/>
    <w:rsid w:val="0043302E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DBB"/>
    <w:rsid w:val="004668EF"/>
    <w:rsid w:val="00466CB7"/>
    <w:rsid w:val="004670EB"/>
    <w:rsid w:val="004672D6"/>
    <w:rsid w:val="004674E4"/>
    <w:rsid w:val="004676B5"/>
    <w:rsid w:val="00467CBB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B97"/>
    <w:rsid w:val="00482EA5"/>
    <w:rsid w:val="00482EF0"/>
    <w:rsid w:val="004831A8"/>
    <w:rsid w:val="004833F1"/>
    <w:rsid w:val="00483B18"/>
    <w:rsid w:val="00484031"/>
    <w:rsid w:val="0048407C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7787"/>
    <w:rsid w:val="004A7B11"/>
    <w:rsid w:val="004A7CF6"/>
    <w:rsid w:val="004A7EBD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ECF"/>
    <w:rsid w:val="004E2F81"/>
    <w:rsid w:val="004E3A1F"/>
    <w:rsid w:val="004E3BA7"/>
    <w:rsid w:val="004E4531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7C8"/>
    <w:rsid w:val="004E77FF"/>
    <w:rsid w:val="004E7B16"/>
    <w:rsid w:val="004F00C4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40A5"/>
    <w:rsid w:val="004F4103"/>
    <w:rsid w:val="004F4190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3A7"/>
    <w:rsid w:val="005635B1"/>
    <w:rsid w:val="005636BE"/>
    <w:rsid w:val="005639F1"/>
    <w:rsid w:val="00563EA3"/>
    <w:rsid w:val="005646CA"/>
    <w:rsid w:val="00564A04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705"/>
    <w:rsid w:val="0057196F"/>
    <w:rsid w:val="00572143"/>
    <w:rsid w:val="005721B1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39D"/>
    <w:rsid w:val="005753FB"/>
    <w:rsid w:val="005757A1"/>
    <w:rsid w:val="005768C8"/>
    <w:rsid w:val="005769A8"/>
    <w:rsid w:val="00576FCC"/>
    <w:rsid w:val="0057714E"/>
    <w:rsid w:val="0057734F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F4"/>
    <w:rsid w:val="00597217"/>
    <w:rsid w:val="005979BC"/>
    <w:rsid w:val="005A03C4"/>
    <w:rsid w:val="005A046B"/>
    <w:rsid w:val="005A058D"/>
    <w:rsid w:val="005A080D"/>
    <w:rsid w:val="005A0861"/>
    <w:rsid w:val="005A08E0"/>
    <w:rsid w:val="005A0D81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AC"/>
    <w:rsid w:val="005A427C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6F2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B10"/>
    <w:rsid w:val="005C4DE9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2F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27A5"/>
    <w:rsid w:val="00732975"/>
    <w:rsid w:val="007329A1"/>
    <w:rsid w:val="00732E63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9CB"/>
    <w:rsid w:val="00746CE9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7CE"/>
    <w:rsid w:val="007D29B5"/>
    <w:rsid w:val="007D2AEC"/>
    <w:rsid w:val="007D3BA4"/>
    <w:rsid w:val="007D42B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F4C"/>
    <w:rsid w:val="007F3204"/>
    <w:rsid w:val="007F3FF4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1D5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E57"/>
    <w:rsid w:val="009654DD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352C"/>
    <w:rsid w:val="009A360E"/>
    <w:rsid w:val="009A3F22"/>
    <w:rsid w:val="009A44CD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192"/>
    <w:rsid w:val="00A67500"/>
    <w:rsid w:val="00A675A7"/>
    <w:rsid w:val="00A67D76"/>
    <w:rsid w:val="00A7030F"/>
    <w:rsid w:val="00A7046C"/>
    <w:rsid w:val="00A704BC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737"/>
    <w:rsid w:val="00A8479E"/>
    <w:rsid w:val="00A84F12"/>
    <w:rsid w:val="00A84F33"/>
    <w:rsid w:val="00A84F3E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64"/>
    <w:rsid w:val="00A92183"/>
    <w:rsid w:val="00A924DC"/>
    <w:rsid w:val="00A9297F"/>
    <w:rsid w:val="00A92A2B"/>
    <w:rsid w:val="00A92CEE"/>
    <w:rsid w:val="00A92DD2"/>
    <w:rsid w:val="00A934C4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E6C"/>
    <w:rsid w:val="00A97350"/>
    <w:rsid w:val="00A9788C"/>
    <w:rsid w:val="00A9796B"/>
    <w:rsid w:val="00A97B31"/>
    <w:rsid w:val="00AA081C"/>
    <w:rsid w:val="00AA0A42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10ED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D0188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F8"/>
    <w:rsid w:val="00AE1126"/>
    <w:rsid w:val="00AE11CB"/>
    <w:rsid w:val="00AE19B4"/>
    <w:rsid w:val="00AE1F4A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7A7D"/>
    <w:rsid w:val="00AF0058"/>
    <w:rsid w:val="00AF06D5"/>
    <w:rsid w:val="00AF0BE4"/>
    <w:rsid w:val="00AF184B"/>
    <w:rsid w:val="00AF1BD8"/>
    <w:rsid w:val="00AF1BFD"/>
    <w:rsid w:val="00AF1E8B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7B1"/>
    <w:rsid w:val="00B607B8"/>
    <w:rsid w:val="00B61496"/>
    <w:rsid w:val="00B61623"/>
    <w:rsid w:val="00B6205B"/>
    <w:rsid w:val="00B6216A"/>
    <w:rsid w:val="00B62214"/>
    <w:rsid w:val="00B62425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39D"/>
    <w:rsid w:val="00BF170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709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646"/>
    <w:rsid w:val="00CF7E20"/>
    <w:rsid w:val="00D00098"/>
    <w:rsid w:val="00D000C3"/>
    <w:rsid w:val="00D006A9"/>
    <w:rsid w:val="00D0084F"/>
    <w:rsid w:val="00D00A1C"/>
    <w:rsid w:val="00D0112A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7229"/>
    <w:rsid w:val="00D373C2"/>
    <w:rsid w:val="00D3760A"/>
    <w:rsid w:val="00D3790F"/>
    <w:rsid w:val="00D37CF7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518C"/>
    <w:rsid w:val="00D45755"/>
    <w:rsid w:val="00D462C5"/>
    <w:rsid w:val="00D466FB"/>
    <w:rsid w:val="00D469CB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612"/>
    <w:rsid w:val="00E5663F"/>
    <w:rsid w:val="00E567C0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53D"/>
    <w:rsid w:val="00EC4B14"/>
    <w:rsid w:val="00EC5229"/>
    <w:rsid w:val="00EC53F9"/>
    <w:rsid w:val="00EC55AF"/>
    <w:rsid w:val="00EC596C"/>
    <w:rsid w:val="00EC5976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F23"/>
    <w:rsid w:val="00EE73A4"/>
    <w:rsid w:val="00EE7BD6"/>
    <w:rsid w:val="00EF07FF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DC1"/>
    <w:rsid w:val="00EF5165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5D"/>
    <w:rsid w:val="00F328DF"/>
    <w:rsid w:val="00F32D55"/>
    <w:rsid w:val="00F33238"/>
    <w:rsid w:val="00F332B2"/>
    <w:rsid w:val="00F33632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624F"/>
    <w:rsid w:val="00F56305"/>
    <w:rsid w:val="00F56320"/>
    <w:rsid w:val="00F5647E"/>
    <w:rsid w:val="00F56A56"/>
    <w:rsid w:val="00F5722F"/>
    <w:rsid w:val="00F57280"/>
    <w:rsid w:val="00F5782B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710B"/>
    <w:rsid w:val="00F871AC"/>
    <w:rsid w:val="00F87212"/>
    <w:rsid w:val="00F87559"/>
    <w:rsid w:val="00F876C4"/>
    <w:rsid w:val="00F87EA4"/>
    <w:rsid w:val="00F90288"/>
    <w:rsid w:val="00F90D4C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186BD-6341-47B0-9760-4D43DF5B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39</Pages>
  <Words>6685</Words>
  <Characters>38105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Thamolwan, Verojporn</dc:creator>
  <cp:keywords/>
  <dc:description/>
  <cp:lastModifiedBy>Nitinath, Kajohntridach</cp:lastModifiedBy>
  <cp:revision>2</cp:revision>
  <cp:lastPrinted>2019-11-08T14:16:00Z</cp:lastPrinted>
  <dcterms:created xsi:type="dcterms:W3CDTF">2019-11-12T02:30:00Z</dcterms:created>
  <dcterms:modified xsi:type="dcterms:W3CDTF">2019-11-12T02:30:00Z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