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236" w:rsidRPr="003D3672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3D3672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396236" w:rsidRPr="003D3672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367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:rsidR="00396236" w:rsidRDefault="00130CC2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D36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0051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E30BE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Pr="003D36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96236" w:rsidRPr="0000512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752C5A">
        <w:rPr>
          <w:rFonts w:asciiTheme="majorBidi" w:hAnsiTheme="majorBidi" w:cstheme="majorBidi"/>
          <w:b/>
          <w:bCs/>
          <w:sz w:val="32"/>
          <w:szCs w:val="32"/>
        </w:rPr>
        <w:t>2</w:t>
      </w:r>
    </w:p>
    <w:p w:rsidR="00A16885" w:rsidRPr="00A6632B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17D9F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3D367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A6632B" w:rsidRPr="00C97507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</w:r>
      <w:r>
        <w:rPr>
          <w:rFonts w:ascii="Angsana New" w:hAnsi="Angsana New"/>
        </w:rPr>
        <w:t>1.1</w:t>
      </w:r>
      <w:r w:rsidR="009A1562">
        <w:rPr>
          <w:rFonts w:ascii="Angsana New" w:hAnsi="Angsana New"/>
        </w:rPr>
        <w:t xml:space="preserve"> </w:t>
      </w:r>
      <w:r w:rsidR="00D53507">
        <w:rPr>
          <w:rFonts w:ascii="Angsana New" w:hAnsi="Angsana New"/>
        </w:rPr>
        <w:tab/>
      </w:r>
      <w:r w:rsidRPr="003D3672">
        <w:rPr>
          <w:rFonts w:ascii="Angsana New" w:hAnsi="Angsana New"/>
          <w:cs/>
        </w:rPr>
        <w:t>สถานะของบริษัท</w:t>
      </w:r>
    </w:p>
    <w:p w:rsidR="002108ED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A6632B">
        <w:rPr>
          <w:rFonts w:asciiTheme="majorBidi" w:hAnsiTheme="majorBidi" w:cstheme="majorBidi"/>
          <w:sz w:val="32"/>
          <w:szCs w:val="32"/>
        </w:rPr>
        <w:t>(</w:t>
      </w:r>
      <w:r w:rsidRPr="003D367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6632B">
        <w:rPr>
          <w:rFonts w:asciiTheme="majorBidi" w:hAnsiTheme="majorBidi" w:cstheme="majorBidi"/>
          <w:sz w:val="32"/>
          <w:szCs w:val="32"/>
        </w:rPr>
        <w:t xml:space="preserve">) </w:t>
      </w:r>
      <w:r w:rsidRPr="00567B96">
        <w:rPr>
          <w:rFonts w:asciiTheme="majorBidi" w:hAnsiTheme="majorBidi" w:cstheme="majorBidi"/>
          <w:sz w:val="32"/>
          <w:szCs w:val="32"/>
        </w:rPr>
        <w:t>(</w:t>
      </w:r>
      <w:r w:rsidRPr="00A6632B">
        <w:rPr>
          <w:rFonts w:asciiTheme="majorBidi" w:hAnsiTheme="majorBidi" w:cstheme="majorBidi"/>
          <w:sz w:val="32"/>
          <w:szCs w:val="32"/>
        </w:rPr>
        <w:t>“</w:t>
      </w:r>
      <w:r w:rsidRPr="003D367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6632B">
        <w:rPr>
          <w:rFonts w:asciiTheme="majorBidi" w:hAnsiTheme="majorBidi" w:cstheme="majorBidi"/>
          <w:sz w:val="32"/>
          <w:szCs w:val="32"/>
        </w:rPr>
        <w:t xml:space="preserve">”) </w:t>
      </w:r>
      <w:r w:rsidRPr="003D3672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</w:t>
      </w:r>
      <w:r w:rsidR="00C574C8">
        <w:rPr>
          <w:rFonts w:asciiTheme="majorBidi" w:hAnsiTheme="majorBidi" w:cstheme="majorBidi"/>
          <w:sz w:val="32"/>
          <w:szCs w:val="32"/>
          <w:cs/>
        </w:rPr>
        <w:br/>
      </w:r>
      <w:r w:rsidRPr="003D3672">
        <w:rPr>
          <w:rFonts w:asciiTheme="majorBidi" w:hAnsiTheme="majorBidi" w:cstheme="majorBidi"/>
          <w:sz w:val="32"/>
          <w:szCs w:val="32"/>
          <w:cs/>
        </w:rPr>
        <w:t>ใ</w:t>
      </w:r>
      <w:r w:rsidR="007A4748" w:rsidRPr="003D3672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3D3672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3D3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8 </w:t>
      </w:r>
      <w:r w:rsidR="00C609C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632B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3D367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3D367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C574C8">
        <w:rPr>
          <w:rFonts w:asciiTheme="majorBidi" w:hAnsiTheme="majorBidi" w:cstheme="majorBidi"/>
          <w:sz w:val="32"/>
          <w:szCs w:val="32"/>
          <w:cs/>
        </w:rPr>
        <w:br/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11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6632B">
        <w:rPr>
          <w:rFonts w:asciiTheme="majorBidi" w:hAnsiTheme="majorBidi" w:cstheme="majorBidi"/>
          <w:sz w:val="32"/>
          <w:szCs w:val="32"/>
        </w:rPr>
        <w:t>2547</w:t>
      </w:r>
      <w:r w:rsidRPr="00567B96">
        <w:rPr>
          <w:rFonts w:asciiTheme="majorBidi" w:hAnsiTheme="majorBidi" w:cstheme="majorBidi"/>
          <w:sz w:val="32"/>
          <w:szCs w:val="32"/>
        </w:rPr>
        <w:t xml:space="preserve"> </w:t>
      </w:r>
    </w:p>
    <w:p w:rsidR="00244D28" w:rsidRPr="00A735BE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D3672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3D3672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3D3672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:rsidR="00A735BE" w:rsidRPr="0080625E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2108ED" w:rsidRPr="00C97507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  <w:t>1.</w:t>
      </w:r>
      <w:r w:rsidR="00A735BE">
        <w:rPr>
          <w:rFonts w:ascii="Angsana New" w:hAnsi="Angsana New"/>
        </w:rPr>
        <w:t>2</w:t>
      </w:r>
      <w:r w:rsidRPr="00C97507">
        <w:rPr>
          <w:rFonts w:ascii="Angsana New" w:hAnsi="Angsana New"/>
        </w:rPr>
        <w:tab/>
      </w:r>
      <w:r w:rsidR="00A735BE" w:rsidRPr="003D3672">
        <w:rPr>
          <w:rFonts w:ascii="Angsana New" w:hAnsi="Angsana New"/>
        </w:rPr>
        <w:tab/>
      </w:r>
      <w:r w:rsidRPr="003D3672">
        <w:rPr>
          <w:rFonts w:ascii="Angsana New" w:hAnsi="Angsana New"/>
          <w:cs/>
        </w:rPr>
        <w:t>ลักษณะธุรกิจ</w:t>
      </w:r>
    </w:p>
    <w:p w:rsidR="002108ED" w:rsidRPr="003D3672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3D3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3D3672">
        <w:rPr>
          <w:rFonts w:asciiTheme="majorBidi" w:hAnsiTheme="majorBidi" w:cstheme="majorBidi"/>
          <w:sz w:val="32"/>
          <w:szCs w:val="32"/>
          <w:cs/>
        </w:rPr>
        <w:br/>
      </w:r>
      <w:r w:rsidRPr="003D3672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3D3672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ตนเลส อลูมิเนียม </w:t>
      </w:r>
      <w:r w:rsidR="000C30B5" w:rsidRPr="003D3672">
        <w:rPr>
          <w:rFonts w:asciiTheme="majorBidi" w:hAnsiTheme="majorBidi" w:cstheme="majorBidi" w:hint="cs"/>
          <w:sz w:val="32"/>
          <w:szCs w:val="32"/>
          <w:cs/>
        </w:rPr>
        <w:t>และธุรกิจ</w:t>
      </w:r>
      <w:r w:rsidR="00F55CB3" w:rsidRPr="003D3672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:rsidR="00A6632B" w:rsidRDefault="00A6632B" w:rsidP="000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3D1493" w:rsidRPr="003D3672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3672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:rsidR="00792D39" w:rsidRPr="009C5FEB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5FEB">
        <w:rPr>
          <w:rFonts w:asciiTheme="majorBidi" w:hAnsiTheme="majorBidi" w:cstheme="majorBidi"/>
          <w:sz w:val="32"/>
          <w:szCs w:val="32"/>
        </w:rPr>
        <w:t>2.</w:t>
      </w:r>
      <w:r w:rsidR="003D1493" w:rsidRPr="009C5FEB">
        <w:rPr>
          <w:rFonts w:asciiTheme="majorBidi" w:hAnsiTheme="majorBidi" w:cstheme="majorBidi"/>
          <w:sz w:val="32"/>
          <w:szCs w:val="32"/>
        </w:rPr>
        <w:t>1</w:t>
      </w:r>
      <w:r w:rsidR="007A73B1" w:rsidRPr="009C5FEB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9C5FEB">
        <w:rPr>
          <w:rFonts w:asciiTheme="majorBidi" w:hAnsiTheme="majorBidi" w:cstheme="majorBidi"/>
          <w:sz w:val="32"/>
          <w:szCs w:val="32"/>
        </w:rPr>
        <w:tab/>
      </w:r>
      <w:r w:rsidR="003D1493" w:rsidRPr="003D3672">
        <w:rPr>
          <w:rFonts w:asciiTheme="majorBidi" w:hAnsiTheme="majorBidi" w:cstheme="majorBidi" w:hint="cs"/>
          <w:sz w:val="32"/>
          <w:szCs w:val="32"/>
          <w:cs/>
        </w:rPr>
        <w:t>หลัก</w:t>
      </w:r>
      <w:r w:rsidRPr="003D3672">
        <w:rPr>
          <w:rFonts w:asciiTheme="majorBidi" w:hAnsiTheme="majorBidi" w:cstheme="majorBidi"/>
          <w:sz w:val="32"/>
          <w:szCs w:val="32"/>
          <w:cs/>
        </w:rPr>
        <w:t>เกณฑ์</w:t>
      </w:r>
      <w:r w:rsidR="003D1493" w:rsidRPr="003D3672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3D3672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="003D1493" w:rsidRPr="003D3672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3D3672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</w:p>
    <w:p w:rsidR="00752C5A" w:rsidRPr="00752C5A" w:rsidRDefault="00752C5A" w:rsidP="00752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52C5A">
        <w:rPr>
          <w:rFonts w:asciiTheme="majorBidi" w:hAnsiTheme="majorBidi" w:cstheme="majorBidi"/>
          <w:sz w:val="32"/>
          <w:szCs w:val="32"/>
        </w:rPr>
        <w:t xml:space="preserve">34 </w:t>
      </w:r>
      <w:r w:rsidRPr="003D3672">
        <w:rPr>
          <w:rFonts w:asciiTheme="majorBidi" w:hAnsiTheme="majorBidi" w:cstheme="majorBidi"/>
          <w:sz w:val="32"/>
          <w:szCs w:val="32"/>
        </w:rPr>
        <w:t>(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Pr="00752C5A">
        <w:rPr>
          <w:rFonts w:asciiTheme="majorBidi" w:hAnsiTheme="majorBidi" w:cstheme="majorBidi"/>
          <w:sz w:val="32"/>
          <w:szCs w:val="32"/>
        </w:rPr>
        <w:t>2561</w:t>
      </w:r>
      <w:r w:rsidRPr="003D3672">
        <w:rPr>
          <w:rFonts w:asciiTheme="majorBidi" w:hAnsiTheme="majorBidi" w:cstheme="majorBidi"/>
          <w:sz w:val="32"/>
          <w:szCs w:val="32"/>
        </w:rPr>
        <w:t xml:space="preserve">)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52C5A">
        <w:rPr>
          <w:rFonts w:asciiTheme="majorBidi" w:hAnsiTheme="majorBidi" w:cstheme="majorBidi"/>
          <w:sz w:val="32"/>
          <w:szCs w:val="32"/>
        </w:rPr>
        <w:t xml:space="preserve">31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52C5A">
        <w:rPr>
          <w:rFonts w:asciiTheme="majorBidi" w:hAnsiTheme="majorBidi" w:cstheme="majorBidi"/>
          <w:sz w:val="32"/>
          <w:szCs w:val="32"/>
        </w:rPr>
        <w:t>2561</w:t>
      </w:r>
    </w:p>
    <w:p w:rsidR="00752C5A" w:rsidRPr="003D3672" w:rsidRDefault="00752C5A" w:rsidP="00752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52C5A" w:rsidRPr="00752C5A" w:rsidRDefault="00752C5A" w:rsidP="00752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D3672">
        <w:rPr>
          <w:rFonts w:asciiTheme="majorBidi" w:hAnsiTheme="majorBidi" w:cstheme="majorBidi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:rsidR="00D75559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:rsidR="00D75559" w:rsidRPr="003D3672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C5FEB">
        <w:rPr>
          <w:rFonts w:asciiTheme="majorBidi" w:hAnsiTheme="majorBidi" w:cstheme="majorBidi"/>
          <w:sz w:val="32"/>
          <w:szCs w:val="32"/>
        </w:rPr>
        <w:t>2.</w:t>
      </w:r>
      <w:r w:rsidR="00EB0321" w:rsidRPr="009C5FEB">
        <w:rPr>
          <w:rFonts w:asciiTheme="majorBidi" w:hAnsiTheme="majorBidi" w:cstheme="majorBidi"/>
          <w:sz w:val="32"/>
          <w:szCs w:val="32"/>
        </w:rPr>
        <w:t>2</w:t>
      </w:r>
      <w:r w:rsidRPr="009C5FEB">
        <w:rPr>
          <w:rFonts w:asciiTheme="majorBidi" w:hAnsiTheme="majorBidi" w:cstheme="majorBidi"/>
          <w:sz w:val="32"/>
          <w:szCs w:val="32"/>
        </w:rPr>
        <w:t xml:space="preserve"> </w:t>
      </w:r>
      <w:r w:rsidRPr="009C5FEB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3D3672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3D3672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:rsidR="00B45AFA" w:rsidRPr="003D3672" w:rsidRDefault="000B3182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3D3672">
        <w:rPr>
          <w:rFonts w:ascii="Angsana New" w:hAnsi="Angsana New" w:hint="cs"/>
          <w:sz w:val="32"/>
          <w:szCs w:val="32"/>
          <w:cs/>
        </w:rPr>
        <w:t xml:space="preserve">ก) </w:t>
      </w:r>
      <w:r w:rsidRPr="003D3672">
        <w:rPr>
          <w:rFonts w:ascii="Angsana New" w:hAnsi="Angsana New"/>
          <w:sz w:val="32"/>
          <w:szCs w:val="32"/>
          <w:cs/>
        </w:rPr>
        <w:tab/>
      </w:r>
      <w:r w:rsidR="00B45AFA" w:rsidRPr="003D3672">
        <w:rPr>
          <w:rFonts w:ascii="Angsana New" w:hAnsi="Angsana New"/>
          <w:sz w:val="32"/>
          <w:szCs w:val="32"/>
          <w:cs/>
        </w:rPr>
        <w:t>ง</w:t>
      </w:r>
      <w:r w:rsidR="00A0041D" w:rsidRPr="003D3672">
        <w:rPr>
          <w:rFonts w:ascii="Angsana New" w:hAnsi="Angsana New" w:hint="cs"/>
          <w:sz w:val="32"/>
          <w:szCs w:val="32"/>
          <w:cs/>
        </w:rPr>
        <w:t>บ</w:t>
      </w:r>
      <w:r w:rsidR="00B45AFA" w:rsidRPr="003D3672">
        <w:rPr>
          <w:rFonts w:ascii="Angsana New" w:hAnsi="Angsana New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0B3182">
        <w:rPr>
          <w:rFonts w:ascii="Angsana New" w:hAnsi="Angsana New"/>
          <w:sz w:val="32"/>
          <w:szCs w:val="32"/>
        </w:rPr>
        <w:t xml:space="preserve"> </w:t>
      </w:r>
      <w:r w:rsidR="00B45AFA" w:rsidRPr="003D3672">
        <w:rPr>
          <w:rFonts w:ascii="Angsana New" w:hAnsi="Angsana New"/>
          <w:sz w:val="32"/>
          <w:szCs w:val="32"/>
          <w:cs/>
        </w:rPr>
        <w:t>รายละเอียดบริษัทย่อยของบริษัท</w:t>
      </w:r>
      <w:r w:rsidR="00D575D6" w:rsidRPr="000B3182">
        <w:rPr>
          <w:rFonts w:ascii="Angsana New" w:hAnsi="Angsana New"/>
          <w:sz w:val="32"/>
          <w:szCs w:val="32"/>
        </w:rPr>
        <w:t xml:space="preserve"> </w:t>
      </w:r>
      <w:r w:rsidR="00B45AFA" w:rsidRPr="003D367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05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75"/>
        <w:gridCol w:w="134"/>
        <w:gridCol w:w="907"/>
        <w:gridCol w:w="134"/>
        <w:gridCol w:w="1016"/>
        <w:gridCol w:w="142"/>
        <w:gridCol w:w="912"/>
      </w:tblGrid>
      <w:tr w:rsidR="005C3729" w:rsidRPr="00520073" w:rsidTr="0067607B">
        <w:tc>
          <w:tcPr>
            <w:tcW w:w="2551" w:type="dxa"/>
          </w:tcPr>
          <w:p w:rsidR="005C3729" w:rsidRPr="00520073" w:rsidRDefault="005C3729" w:rsidP="006A3A64">
            <w:pPr>
              <w:spacing w:line="28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6A3A64">
            <w:pPr>
              <w:spacing w:line="28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</w:tcPr>
          <w:p w:rsidR="005C3729" w:rsidRPr="00520073" w:rsidRDefault="005C3729" w:rsidP="006A3A64">
            <w:pPr>
              <w:spacing w:line="28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6A3A64">
            <w:pPr>
              <w:spacing w:line="28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3D3672" w:rsidRDefault="005C3729" w:rsidP="006A3A64">
            <w:pPr>
              <w:spacing w:line="28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:rsidR="005C3729" w:rsidRPr="00520073" w:rsidRDefault="005C3729" w:rsidP="006A3A64">
            <w:pPr>
              <w:spacing w:line="28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6" w:space="0" w:color="auto"/>
            </w:tcBorders>
          </w:tcPr>
          <w:p w:rsidR="005C3729" w:rsidRPr="00520073" w:rsidRDefault="005C3729" w:rsidP="006A3A64">
            <w:pPr>
              <w:spacing w:line="28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5C3729" w:rsidRPr="00520073" w:rsidTr="00B35CBE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6A3A64">
            <w:pPr>
              <w:spacing w:line="28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:rsidR="005C3729" w:rsidRPr="00520073" w:rsidRDefault="005C3729" w:rsidP="006A3A64">
            <w:pPr>
              <w:spacing w:line="28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6A3A64">
            <w:pPr>
              <w:spacing w:line="28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:rsidR="005C3729" w:rsidRPr="00520073" w:rsidRDefault="005C3729" w:rsidP="006A3A64">
            <w:pPr>
              <w:spacing w:line="28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5C3729" w:rsidRPr="00520073" w:rsidRDefault="007A5221" w:rsidP="006A3A64">
            <w:pPr>
              <w:tabs>
                <w:tab w:val="clear" w:pos="907"/>
              </w:tabs>
              <w:spacing w:line="28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  <w:r w:rsidR="005C3729"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:rsidR="005C3729" w:rsidRPr="00520073" w:rsidRDefault="005C3729" w:rsidP="006A3A64">
            <w:pPr>
              <w:spacing w:line="28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single" w:sz="6" w:space="0" w:color="auto"/>
            </w:tcBorders>
          </w:tcPr>
          <w:p w:rsidR="005C3729" w:rsidRPr="00520073" w:rsidRDefault="009479FA" w:rsidP="006A3A64">
            <w:pPr>
              <w:spacing w:line="28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67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7607B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E30BE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3D367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5C3729" w:rsidRPr="0052007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F6C2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C3729" w:rsidRPr="00520073" w:rsidRDefault="005C3729" w:rsidP="006A3A64">
            <w:pPr>
              <w:spacing w:line="28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</w:tcPr>
          <w:p w:rsidR="005C3729" w:rsidRPr="00BA595A" w:rsidRDefault="009479FA" w:rsidP="006A3A64">
            <w:pPr>
              <w:spacing w:line="28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D367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BA595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3D367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="005C3729"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9F6C2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</w:tr>
      <w:tr w:rsidR="005C3729" w:rsidRPr="00520073" w:rsidTr="00B35CBE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:rsidR="005C3729" w:rsidRPr="003D3672" w:rsidRDefault="005C3729" w:rsidP="006A3A64">
            <w:pPr>
              <w:spacing w:line="28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บริษัท พรีเมี่ยม เฟล็กซิเบิ้ล </w:t>
            </w:r>
            <w:r w:rsidR="00BA595A" w:rsidRPr="003D367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แพคเกจจิ้ง จำกัด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6A3A64">
            <w:pPr>
              <w:spacing w:line="28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top w:val="single" w:sz="6" w:space="0" w:color="auto"/>
            </w:tcBorders>
          </w:tcPr>
          <w:p w:rsidR="005C3729" w:rsidRPr="00520073" w:rsidRDefault="005C3729" w:rsidP="006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6A3A64">
            <w:pPr>
              <w:spacing w:line="28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:rsidR="005C3729" w:rsidRPr="003D3672" w:rsidRDefault="005C3729" w:rsidP="006A3A64">
            <w:pPr>
              <w:tabs>
                <w:tab w:val="clear" w:pos="907"/>
              </w:tabs>
              <w:spacing w:line="28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6A3A64">
            <w:pPr>
              <w:spacing w:line="28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:rsidR="005C3729" w:rsidRPr="00520073" w:rsidRDefault="00B35CBE" w:rsidP="006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142" w:type="dxa"/>
          </w:tcPr>
          <w:p w:rsidR="005C3729" w:rsidRPr="00520073" w:rsidRDefault="005C3729" w:rsidP="006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2" w:type="dxa"/>
          </w:tcPr>
          <w:p w:rsidR="005C3729" w:rsidRPr="00520073" w:rsidRDefault="005C3729" w:rsidP="006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99.</w:t>
            </w:r>
            <w:r w:rsidR="000C30B5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</w:tr>
      <w:tr w:rsidR="005C3729" w:rsidRPr="00520073" w:rsidTr="00B35CBE">
        <w:tc>
          <w:tcPr>
            <w:tcW w:w="2551" w:type="dxa"/>
          </w:tcPr>
          <w:p w:rsidR="005C3729" w:rsidRPr="003D3672" w:rsidRDefault="005C3729" w:rsidP="006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6A3A64">
            <w:pPr>
              <w:spacing w:line="28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:rsidR="005C3729" w:rsidRPr="003D3672" w:rsidRDefault="005C3729" w:rsidP="006A3A64">
            <w:pPr>
              <w:tabs>
                <w:tab w:val="clear" w:pos="2580"/>
                <w:tab w:val="clear" w:pos="2807"/>
              </w:tabs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6A3A64">
            <w:pPr>
              <w:spacing w:line="28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C3729" w:rsidRPr="003D3672" w:rsidRDefault="005C3729" w:rsidP="006A3A64">
            <w:pPr>
              <w:tabs>
                <w:tab w:val="clear" w:pos="907"/>
              </w:tabs>
              <w:spacing w:line="28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6A3A64">
            <w:pPr>
              <w:spacing w:line="28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6" w:type="dxa"/>
          </w:tcPr>
          <w:p w:rsidR="005C3729" w:rsidRPr="00520073" w:rsidRDefault="00B35CBE" w:rsidP="006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59.96</w:t>
            </w:r>
          </w:p>
        </w:tc>
        <w:tc>
          <w:tcPr>
            <w:tcW w:w="142" w:type="dxa"/>
          </w:tcPr>
          <w:p w:rsidR="005C3729" w:rsidRPr="00520073" w:rsidRDefault="005C3729" w:rsidP="006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2" w:type="dxa"/>
          </w:tcPr>
          <w:p w:rsidR="005C3729" w:rsidRPr="00520073" w:rsidRDefault="005C3729" w:rsidP="006A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59.96</w:t>
            </w:r>
          </w:p>
        </w:tc>
      </w:tr>
    </w:tbl>
    <w:p w:rsidR="00746D0F" w:rsidRDefault="00746D0F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  <w:sectPr w:rsidR="00746D0F" w:rsidSect="003C0AC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2"/>
          <w:cols w:space="720"/>
          <w:titlePg/>
          <w:docGrid w:linePitch="245"/>
        </w:sectPr>
      </w:pPr>
    </w:p>
    <w:p w:rsidR="000B3182" w:rsidRPr="00C97507" w:rsidRDefault="000B3182" w:rsidP="003C0AC6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lastRenderedPageBreak/>
        <w:t>ข)</w:t>
      </w:r>
      <w:r w:rsidRPr="003D3672">
        <w:rPr>
          <w:rFonts w:ascii="Angsana New" w:hAnsi="Angsana New"/>
          <w:sz w:val="32"/>
          <w:szCs w:val="32"/>
          <w:cs/>
        </w:rPr>
        <w:tab/>
      </w:r>
      <w:r w:rsidRPr="003D3672">
        <w:rPr>
          <w:rFonts w:ascii="Angsana New" w:hAnsi="Angsana New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3D367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3D3672">
        <w:rPr>
          <w:rFonts w:ascii="Angsana New" w:hAnsi="Angsana New"/>
          <w:spacing w:val="2"/>
          <w:sz w:val="32"/>
          <w:szCs w:val="32"/>
          <w:cs/>
        </w:rPr>
        <w:t>ซึ่งบริษัท</w:t>
      </w:r>
      <w:r w:rsidRPr="00C97507">
        <w:rPr>
          <w:rFonts w:ascii="Angsana New" w:hAnsi="Angsana New"/>
          <w:sz w:val="32"/>
          <w:szCs w:val="32"/>
        </w:rPr>
        <w:t xml:space="preserve"> </w:t>
      </w:r>
      <w:r w:rsidR="00FB5076" w:rsidRPr="003D3672">
        <w:rPr>
          <w:rFonts w:ascii="Angsana New" w:hAnsi="Angsana New"/>
          <w:sz w:val="32"/>
          <w:szCs w:val="32"/>
          <w:cs/>
        </w:rPr>
        <w:t xml:space="preserve">พรพรหมเม็ททอล จำกัด (มหาชน) </w:t>
      </w:r>
      <w:r w:rsidRPr="003D3672">
        <w:rPr>
          <w:rFonts w:ascii="Angsana New" w:hAnsi="Angsana New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C97507">
        <w:rPr>
          <w:rFonts w:ascii="Angsana New" w:hAnsi="Angsana New"/>
          <w:sz w:val="32"/>
          <w:szCs w:val="32"/>
        </w:rPr>
        <w:t xml:space="preserve"> </w:t>
      </w:r>
    </w:p>
    <w:p w:rsidR="000B3182" w:rsidRDefault="000B3182" w:rsidP="003C0AC6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C97507" w:rsidRDefault="000B3182" w:rsidP="003C0AC6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ค)</w:t>
      </w:r>
      <w:r w:rsidRPr="003D3672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:rsidR="000B3182" w:rsidRDefault="000B3182" w:rsidP="003C0AC6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Default="000B3182" w:rsidP="003C0AC6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ง)</w:t>
      </w:r>
      <w:r w:rsidRPr="003D3672">
        <w:rPr>
          <w:rFonts w:ascii="Angsana New" w:hAnsi="Angsana New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9F6C2F" w:rsidRPr="003D3672">
        <w:rPr>
          <w:rFonts w:ascii="Angsana New" w:hAnsi="Angsana New"/>
          <w:sz w:val="32"/>
          <w:szCs w:val="32"/>
          <w:cs/>
        </w:rPr>
        <w:br/>
      </w:r>
      <w:r w:rsidRPr="003D3672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:rsidR="006A3A64" w:rsidRPr="003D3672" w:rsidRDefault="006A3A64" w:rsidP="006A3A64">
      <w:pPr>
        <w:tabs>
          <w:tab w:val="left" w:pos="284"/>
          <w:tab w:val="left" w:pos="1418"/>
          <w:tab w:val="left" w:pos="1985"/>
        </w:tabs>
        <w:spacing w:line="240" w:lineRule="exact"/>
        <w:ind w:left="1418" w:right="28" w:hanging="567"/>
        <w:jc w:val="thaiDistribute"/>
        <w:rPr>
          <w:rFonts w:ascii="Angsana New" w:hAnsi="Angsana New"/>
          <w:sz w:val="32"/>
          <w:szCs w:val="32"/>
          <w:cs/>
        </w:rPr>
      </w:pPr>
    </w:p>
    <w:p w:rsidR="000B3182" w:rsidRPr="000B3182" w:rsidRDefault="000B3182" w:rsidP="003C0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6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3D3672">
        <w:rPr>
          <w:rFonts w:ascii="Angsana New" w:hAnsi="Angsana New"/>
          <w:color w:val="000000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3D3672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Pr="003D3672">
        <w:rPr>
          <w:rFonts w:ascii="Angsana New" w:hAnsi="Angsana New"/>
          <w:color w:val="000000"/>
          <w:sz w:val="32"/>
          <w:szCs w:val="32"/>
          <w:cs/>
        </w:rPr>
        <w:t>ลงทุนในบริษัทย่อยตามวิธีราคาทุน</w:t>
      </w:r>
    </w:p>
    <w:p w:rsidR="00E04EB7" w:rsidRDefault="00E04EB7" w:rsidP="003C0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9F6C2F" w:rsidRPr="003D3672" w:rsidRDefault="009F6C2F" w:rsidP="003C0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F6C2F">
        <w:rPr>
          <w:rFonts w:asciiTheme="majorBidi" w:hAnsiTheme="majorBidi" w:cstheme="majorBidi"/>
          <w:sz w:val="32"/>
          <w:szCs w:val="32"/>
        </w:rPr>
        <w:t>2</w:t>
      </w:r>
      <w:r w:rsidRPr="003D3672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Pr="009F6C2F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3D3672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:rsidR="009F6C2F" w:rsidRDefault="009F6C2F" w:rsidP="003C0AC6">
      <w:pPr>
        <w:tabs>
          <w:tab w:val="clear" w:pos="907"/>
          <w:tab w:val="left" w:pos="851"/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3D3672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3D3672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3D3672">
        <w:rPr>
          <w:rFonts w:ascii="Angsana New" w:hAnsi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Pr="003D3672">
        <w:rPr>
          <w:rFonts w:ascii="Angsana New" w:hAnsi="Angsana New"/>
          <w:sz w:val="32"/>
          <w:szCs w:val="32"/>
          <w:cs/>
        </w:rPr>
        <w:t>ฉบับปรับปรุง</w:t>
      </w:r>
      <w:r w:rsidRPr="003D3672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Pr="00E82779">
        <w:rPr>
          <w:rFonts w:ascii="Angsana New" w:hAnsi="Angsana New"/>
          <w:sz w:val="32"/>
          <w:szCs w:val="32"/>
        </w:rPr>
        <w:t>25</w:t>
      </w:r>
      <w:r w:rsidRPr="003D3672">
        <w:rPr>
          <w:rFonts w:ascii="Angsana New" w:hAnsi="Angsana New" w:hint="cs"/>
          <w:sz w:val="32"/>
          <w:szCs w:val="32"/>
        </w:rPr>
        <w:t>6</w:t>
      </w:r>
      <w:r w:rsidRPr="00E82779">
        <w:rPr>
          <w:rFonts w:ascii="Angsana New" w:hAnsi="Angsana New"/>
          <w:sz w:val="32"/>
          <w:szCs w:val="32"/>
        </w:rPr>
        <w:t>1</w:t>
      </w:r>
      <w:r w:rsidRPr="003D3672">
        <w:rPr>
          <w:rFonts w:asciiTheme="majorBidi" w:hAnsiTheme="majorBidi" w:cstheme="majorBidi" w:hint="cs"/>
          <w:spacing w:val="-4"/>
          <w:sz w:val="32"/>
          <w:szCs w:val="32"/>
        </w:rPr>
        <w:t xml:space="preserve">) </w:t>
      </w:r>
      <w:r w:rsidRPr="003D3672">
        <w:rPr>
          <w:rFonts w:asciiTheme="majorBidi" w:hAnsiTheme="majorBidi" w:cstheme="majorBidi"/>
          <w:spacing w:val="-4"/>
          <w:sz w:val="32"/>
          <w:szCs w:val="32"/>
          <w:cs/>
        </w:rPr>
        <w:t>จำนวนหลายฉบับ</w:t>
      </w:r>
      <w:r w:rsidRPr="003D3672">
        <w:rPr>
          <w:rFonts w:asciiTheme="majorBidi" w:hAnsiTheme="majorBidi" w:cstheme="majorBidi" w:hint="cs"/>
          <w:spacing w:val="-4"/>
          <w:sz w:val="32"/>
          <w:szCs w:val="32"/>
          <w:cs/>
        </w:rPr>
        <w:t>และฉบับใหม่</w:t>
      </w:r>
      <w:r w:rsidRPr="003D36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D3672">
        <w:rPr>
          <w:rFonts w:ascii="Angsana New" w:hAnsi="Angsana New" w:cstheme="majorBidi"/>
          <w:spacing w:val="-4"/>
          <w:sz w:val="32"/>
          <w:szCs w:val="32"/>
          <w:cs/>
        </w:rPr>
        <w:t>รวมถึงแนวปฏิบัติทางบัญชี จำนวนหลายฉบับ</w:t>
      </w:r>
      <w:r w:rsidRPr="003D3672">
        <w:rPr>
          <w:rFonts w:ascii="Angsana New" w:hAnsi="Angsana New" w:cstheme="majorBidi" w:hint="cs"/>
          <w:spacing w:val="-4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B32628">
        <w:rPr>
          <w:rFonts w:asciiTheme="majorBidi" w:hAnsiTheme="majorBidi"/>
          <w:spacing w:val="-4"/>
          <w:sz w:val="32"/>
          <w:szCs w:val="32"/>
        </w:rPr>
        <w:t>1</w:t>
      </w:r>
      <w:r w:rsidRPr="003D3672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pacing w:val="-4"/>
          <w:sz w:val="32"/>
          <w:szCs w:val="32"/>
        </w:rPr>
        <w:t>2562</w:t>
      </w:r>
      <w:r w:rsidRPr="003D367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บริษัทและบริษัทย่อย </w:t>
      </w:r>
      <w:r w:rsidRPr="003D3672">
        <w:rPr>
          <w:rFonts w:ascii="Angsana New" w:hAnsi="Angsana New" w:cstheme="majorBidi"/>
          <w:spacing w:val="-2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997A4D" w:rsidRPr="007F663B" w:rsidRDefault="00997A4D" w:rsidP="003C0AC6">
      <w:pPr>
        <w:tabs>
          <w:tab w:val="clear" w:pos="907"/>
          <w:tab w:val="left" w:pos="851"/>
          <w:tab w:val="left" w:pos="1418"/>
        </w:tabs>
        <w:spacing w:line="24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9F6C2F" w:rsidRPr="00E14A7F" w:rsidRDefault="009F6C2F" w:rsidP="003C0AC6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tab/>
      </w:r>
      <w:r>
        <w:rPr>
          <w:rFonts w:asciiTheme="majorBidi" w:hAnsiTheme="majorBidi"/>
          <w:b/>
          <w:bCs/>
          <w:sz w:val="32"/>
          <w:szCs w:val="32"/>
        </w:rPr>
        <w:tab/>
      </w:r>
      <w:r>
        <w:rPr>
          <w:rFonts w:asciiTheme="majorBidi" w:hAnsiTheme="majorBidi"/>
          <w:b/>
          <w:bCs/>
          <w:sz w:val="32"/>
          <w:szCs w:val="32"/>
        </w:rPr>
        <w:tab/>
      </w:r>
      <w:r w:rsidRPr="003D3672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A65F9C">
        <w:rPr>
          <w:rFonts w:ascii="Angsana New" w:hAnsi="Angsana New"/>
          <w:b/>
          <w:bCs/>
          <w:sz w:val="32"/>
          <w:szCs w:val="32"/>
        </w:rPr>
        <w:t>15</w:t>
      </w:r>
      <w:r w:rsidRPr="003D3672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9F6C2F" w:rsidRDefault="009F6C2F" w:rsidP="003C0AC6">
      <w:pPr>
        <w:tabs>
          <w:tab w:val="clear" w:pos="907"/>
          <w:tab w:val="left" w:pos="851"/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E14A7F">
        <w:rPr>
          <w:rFonts w:ascii="Angsana New" w:hAnsi="Angsana New"/>
          <w:sz w:val="32"/>
          <w:szCs w:val="32"/>
        </w:rPr>
        <w:t>15</w:t>
      </w:r>
      <w:r w:rsidRPr="003D3672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9F6C2F">
        <w:rPr>
          <w:rFonts w:ascii="Angsana New" w:hAnsi="Angsana New"/>
          <w:sz w:val="32"/>
          <w:szCs w:val="32"/>
        </w:rPr>
        <w:t>11</w:t>
      </w:r>
      <w:r w:rsidRPr="003D3672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9F6C2F">
        <w:rPr>
          <w:rFonts w:ascii="Angsana New" w:hAnsi="Angsana New"/>
          <w:sz w:val="32"/>
          <w:szCs w:val="32"/>
        </w:rPr>
        <w:t>18</w:t>
      </w:r>
      <w:r w:rsidRPr="003D3672">
        <w:rPr>
          <w:rFonts w:ascii="Angsana New" w:hAnsi="Angsana New" w:hint="cs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9F6C2F">
        <w:rPr>
          <w:rFonts w:ascii="Angsana New" w:hAnsi="Angsana New"/>
          <w:sz w:val="32"/>
          <w:szCs w:val="32"/>
        </w:rPr>
        <w:t xml:space="preserve"> </w:t>
      </w:r>
      <w:r w:rsidR="00D7337D">
        <w:rPr>
          <w:rFonts w:ascii="Angsana New" w:hAnsi="Angsana New"/>
          <w:sz w:val="32"/>
          <w:szCs w:val="32"/>
        </w:rPr>
        <w:t>5</w:t>
      </w:r>
      <w:r w:rsidRPr="009F6C2F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A17E52" w:rsidRDefault="00A17E52" w:rsidP="003C0AC6">
      <w:pPr>
        <w:tabs>
          <w:tab w:val="clear" w:pos="907"/>
          <w:tab w:val="left" w:pos="851"/>
          <w:tab w:val="left" w:pos="1418"/>
        </w:tabs>
        <w:spacing w:line="2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9F6C2F" w:rsidRPr="00980C71" w:rsidRDefault="009F6C2F" w:rsidP="003C0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E14A7F">
        <w:rPr>
          <w:rFonts w:asciiTheme="majorBidi" w:hAnsiTheme="majorBidi" w:cstheme="majorBidi"/>
          <w:sz w:val="32"/>
          <w:szCs w:val="32"/>
        </w:rPr>
        <w:t>2</w:t>
      </w:r>
      <w:r w:rsidRPr="003D3672">
        <w:rPr>
          <w:rFonts w:asciiTheme="majorBidi" w:hAnsiTheme="majorBidi" w:cstheme="majorBidi"/>
          <w:sz w:val="32"/>
          <w:szCs w:val="32"/>
        </w:rPr>
        <w:t>.</w:t>
      </w:r>
      <w:r w:rsidR="00980C71" w:rsidRPr="003D3672">
        <w:rPr>
          <w:rFonts w:asciiTheme="majorBidi" w:hAnsiTheme="majorBidi" w:cstheme="majorBidi" w:hint="cs"/>
          <w:sz w:val="32"/>
          <w:szCs w:val="32"/>
        </w:rPr>
        <w:t>4</w:t>
      </w:r>
      <w:r w:rsidRPr="00980C71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</w:rPr>
        <w:t xml:space="preserve">  </w:t>
      </w:r>
      <w:r w:rsidRPr="003D367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</w:rPr>
        <w:t xml:space="preserve"> </w:t>
      </w:r>
      <w:r w:rsidR="00980C71" w:rsidRPr="003D3672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9F6C2F" w:rsidRDefault="009F6C2F" w:rsidP="003C0AC6">
      <w:pPr>
        <w:tabs>
          <w:tab w:val="clear" w:pos="907"/>
          <w:tab w:val="left" w:pos="1418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ในระหว่างงวด สภาวิชาชีพบัญชีได้ประกาศใช้ มาตรฐานการรายงานทางการเงิน</w:t>
      </w:r>
      <w:r w:rsidRPr="003D3672">
        <w:rPr>
          <w:rFonts w:ascii="Angsana New" w:hAnsi="Angsana New"/>
          <w:spacing w:val="-4"/>
          <w:sz w:val="32"/>
          <w:szCs w:val="32"/>
          <w:cs/>
        </w:rPr>
        <w:t>รวมถึงแนวปฏิบัติทางบัญชี</w:t>
      </w:r>
      <w:r w:rsidRPr="003D3672">
        <w:rPr>
          <w:rFonts w:ascii="Angsana New" w:hAnsi="Angsana New" w:hint="cs"/>
          <w:sz w:val="32"/>
          <w:szCs w:val="32"/>
          <w:cs/>
        </w:rPr>
        <w:t>ฉบับใหม่</w:t>
      </w:r>
      <w:r w:rsidRPr="003D3672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</w:t>
      </w:r>
      <w:r w:rsidRPr="003D3672">
        <w:rPr>
          <w:rFonts w:asciiTheme="majorBidi" w:hAnsiTheme="majorBidi"/>
          <w:sz w:val="32"/>
          <w:szCs w:val="32"/>
          <w:cs/>
        </w:rPr>
        <w:t xml:space="preserve">บัญชีที่เริ่มในหรือหลังวันที่ </w:t>
      </w:r>
      <w:r w:rsidR="00D7337D">
        <w:rPr>
          <w:rFonts w:asciiTheme="majorBidi" w:hAnsiTheme="majorBidi"/>
          <w:sz w:val="32"/>
          <w:szCs w:val="32"/>
        </w:rPr>
        <w:t>1</w:t>
      </w:r>
      <w:r w:rsidRPr="003D3672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B32628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3</w:t>
      </w:r>
      <w:r w:rsidRPr="003D3672">
        <w:rPr>
          <w:rFonts w:asciiTheme="majorBidi" w:hAnsiTheme="majorBidi"/>
          <w:sz w:val="32"/>
          <w:szCs w:val="32"/>
          <w:cs/>
        </w:rPr>
        <w:t xml:space="preserve"> </w:t>
      </w:r>
      <w:r w:rsidRPr="003D3672">
        <w:rPr>
          <w:rFonts w:asciiTheme="majorBidi" w:hAnsiTheme="majorBidi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9F6C2F" w:rsidRPr="00A86E3E" w:rsidRDefault="009F6C2F" w:rsidP="00746D0F">
      <w:pPr>
        <w:tabs>
          <w:tab w:val="left" w:pos="851"/>
          <w:tab w:val="left" w:pos="993"/>
          <w:tab w:val="left" w:pos="1418"/>
        </w:tabs>
        <w:spacing w:line="360" w:lineRule="exact"/>
        <w:ind w:left="426"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672">
        <w:rPr>
          <w:rFonts w:asciiTheme="majorBidi" w:hAnsiTheme="majorBidi"/>
          <w:sz w:val="32"/>
          <w:szCs w:val="32"/>
        </w:rPr>
        <w:lastRenderedPageBreak/>
        <w:tab/>
      </w:r>
      <w:r w:rsidRPr="00A86E3E">
        <w:rPr>
          <w:rFonts w:asciiTheme="majorBidi" w:hAnsiTheme="majorBidi"/>
          <w:sz w:val="32"/>
          <w:szCs w:val="32"/>
        </w:rPr>
        <w:t xml:space="preserve">  </w:t>
      </w:r>
      <w:r>
        <w:rPr>
          <w:rFonts w:asciiTheme="majorBidi" w:hAnsiTheme="majorBidi"/>
          <w:sz w:val="32"/>
          <w:szCs w:val="32"/>
        </w:rPr>
        <w:t xml:space="preserve">     </w:t>
      </w:r>
      <w:r w:rsidRPr="00A86E3E">
        <w:rPr>
          <w:rFonts w:asciiTheme="majorBidi" w:hAnsiTheme="majorBidi"/>
          <w:sz w:val="32"/>
          <w:szCs w:val="32"/>
        </w:rPr>
        <w:t xml:space="preserve"> </w:t>
      </w:r>
      <w:r w:rsidRPr="003D3672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9F6C2F" w:rsidRPr="0012374E" w:rsidRDefault="009F6C2F" w:rsidP="00746D0F">
      <w:pPr>
        <w:tabs>
          <w:tab w:val="left" w:pos="993"/>
          <w:tab w:val="left" w:pos="1418"/>
        </w:tabs>
        <w:spacing w:line="36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แนวปฏิบัติทางการบัญชีฉบับดังกล่าวปรับปรุงให้มีเนื้อหาใกล้เคียงกับ</w:t>
      </w:r>
      <w:r w:rsidR="00DD02DA" w:rsidRPr="003D367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มาตรฐานการรายงานทางการเงินฉบับที่ </w:t>
      </w:r>
      <w:r w:rsidR="00DD02DA">
        <w:rPr>
          <w:rFonts w:ascii="Angsana New" w:hAnsi="Angsana New"/>
          <w:sz w:val="32"/>
          <w:szCs w:val="32"/>
        </w:rPr>
        <w:t xml:space="preserve">9 </w:t>
      </w:r>
      <w:r w:rsidR="00DD02DA" w:rsidRPr="003D3672">
        <w:rPr>
          <w:rFonts w:ascii="Angsana New" w:hAnsi="Angsana New" w:hint="cs"/>
          <w:sz w:val="32"/>
          <w:szCs w:val="32"/>
          <w:cs/>
        </w:rPr>
        <w:t>เรื่อง เครื่องมือทางการเงิน</w:t>
      </w:r>
      <w:r w:rsidRPr="0012374E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โดยสามารถแบ่ง</w:t>
      </w:r>
      <w:r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 xml:space="preserve">ได้เป็น </w:t>
      </w:r>
      <w:r w:rsidRPr="0012374E">
        <w:rPr>
          <w:rFonts w:ascii="Angsana New" w:hAnsi="Angsana New"/>
          <w:sz w:val="32"/>
          <w:szCs w:val="32"/>
        </w:rPr>
        <w:t xml:space="preserve">4 </w:t>
      </w:r>
      <w:r w:rsidRPr="003D3672">
        <w:rPr>
          <w:rFonts w:ascii="Angsana New" w:hAnsi="Angsana New"/>
          <w:sz w:val="32"/>
          <w:szCs w:val="32"/>
          <w:cs/>
        </w:rPr>
        <w:t>ส่วน คือ</w:t>
      </w:r>
    </w:p>
    <w:p w:rsidR="009F6C2F" w:rsidRPr="00B00FB4" w:rsidRDefault="009F6C2F" w:rsidP="00746D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left" w:pos="993"/>
          <w:tab w:val="left" w:pos="1418"/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การรับรู้รายการและการวัดมูลค่าเครื่องมือทางการเงิน</w:t>
      </w:r>
      <w:r w:rsidRPr="00B00FB4">
        <w:rPr>
          <w:rFonts w:ascii="Angsana New" w:hAnsi="Angsana New"/>
          <w:sz w:val="32"/>
          <w:szCs w:val="32"/>
        </w:rPr>
        <w:t> </w:t>
      </w:r>
      <w:r w:rsidRPr="003D3672">
        <w:rPr>
          <w:rFonts w:ascii="Angsana New" w:hAnsi="Angsana New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B00FB4">
        <w:rPr>
          <w:rFonts w:ascii="Angsana New" w:hAnsi="Angsana New"/>
          <w:sz w:val="32"/>
          <w:szCs w:val="32"/>
        </w:rPr>
        <w:t>105 (</w:t>
      </w:r>
      <w:r w:rsidRPr="003D3672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B00FB4">
        <w:rPr>
          <w:rFonts w:ascii="Angsana New" w:hAnsi="Angsana New"/>
          <w:sz w:val="32"/>
          <w:szCs w:val="32"/>
        </w:rPr>
        <w:t xml:space="preserve">2559) </w:t>
      </w:r>
      <w:r w:rsidRPr="003D3672">
        <w:rPr>
          <w:rFonts w:ascii="Angsana New" w:hAnsi="Angsana New"/>
          <w:sz w:val="32"/>
          <w:szCs w:val="32"/>
          <w:cs/>
        </w:rPr>
        <w:t>เรื่อง การบัญชีสำหรับเงินลงทุนในตราสารหนี้และตราสารทุน และมาตรฐาน</w:t>
      </w:r>
      <w:r w:rsidRPr="003D3672">
        <w:rPr>
          <w:rFonts w:asciiTheme="majorBidi" w:hAnsiTheme="majorBidi"/>
          <w:sz w:val="32"/>
          <w:szCs w:val="32"/>
          <w:cs/>
        </w:rPr>
        <w:t xml:space="preserve">การรายงานทางการเงิน ฉบับที่ </w:t>
      </w:r>
      <w:r w:rsidRPr="00B00FB4">
        <w:rPr>
          <w:rFonts w:asciiTheme="majorBidi" w:hAnsiTheme="majorBidi" w:cstheme="majorBidi"/>
          <w:sz w:val="32"/>
          <w:szCs w:val="32"/>
        </w:rPr>
        <w:t xml:space="preserve">9 </w:t>
      </w:r>
      <w:r w:rsidRPr="003D3672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9F6C2F" w:rsidRPr="00B00FB4" w:rsidRDefault="009F6C2F" w:rsidP="00746D0F">
      <w:pPr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left" w:pos="170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การด้อยค่าของสินทรัพย์ทางการเงิน</w:t>
      </w:r>
      <w:r w:rsidRPr="00B00FB4">
        <w:rPr>
          <w:rFonts w:asciiTheme="majorBidi" w:hAnsiTheme="majorBidi" w:cstheme="majorBidi"/>
          <w:sz w:val="32"/>
          <w:szCs w:val="32"/>
        </w:rPr>
        <w:t> 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00FB4">
        <w:rPr>
          <w:rFonts w:asciiTheme="majorBidi" w:hAnsiTheme="majorBidi" w:cstheme="majorBidi"/>
          <w:sz w:val="32"/>
          <w:szCs w:val="32"/>
        </w:rPr>
        <w:t xml:space="preserve">9 </w:t>
      </w:r>
      <w:r w:rsidRPr="003D3672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9F6C2F" w:rsidRPr="00B00FB4" w:rsidRDefault="009F6C2F" w:rsidP="00746D0F">
      <w:pPr>
        <w:pStyle w:val="ListParagraph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left" w:pos="1701"/>
        </w:tabs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pacing w:val="-4"/>
          <w:sz w:val="32"/>
          <w:szCs w:val="32"/>
          <w:cs/>
        </w:rPr>
        <w:t>การบัญชีป้องกันความเสี่ยง</w:t>
      </w:r>
      <w:r w:rsidRPr="00B00FB4">
        <w:rPr>
          <w:rFonts w:asciiTheme="majorBidi" w:hAnsiTheme="majorBidi" w:cstheme="majorBidi"/>
          <w:spacing w:val="-4"/>
          <w:sz w:val="32"/>
          <w:szCs w:val="32"/>
        </w:rPr>
        <w:t> </w:t>
      </w:r>
      <w:r w:rsidRPr="003D36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00FB4">
        <w:rPr>
          <w:rFonts w:asciiTheme="majorBidi" w:hAnsiTheme="majorBidi" w:cstheme="majorBidi"/>
          <w:sz w:val="32"/>
          <w:szCs w:val="32"/>
        </w:rPr>
        <w:t xml:space="preserve">9 </w:t>
      </w:r>
      <w:r w:rsidRPr="003D3672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9F6C2F" w:rsidRDefault="009F6C2F" w:rsidP="00746D0F">
      <w:pPr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การเปิดเผยข้อมูลเครื่องมือทางการเงิน</w:t>
      </w:r>
      <w:r w:rsidRPr="00B00FB4">
        <w:rPr>
          <w:rFonts w:asciiTheme="majorBidi" w:hAnsiTheme="majorBidi" w:cstheme="majorBidi"/>
          <w:sz w:val="32"/>
          <w:szCs w:val="32"/>
        </w:rPr>
        <w:t> 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00FB4">
        <w:rPr>
          <w:rFonts w:asciiTheme="majorBidi" w:hAnsiTheme="majorBidi" w:cstheme="majorBidi"/>
          <w:sz w:val="32"/>
          <w:szCs w:val="32"/>
        </w:rPr>
        <w:t xml:space="preserve">7 </w:t>
      </w:r>
      <w:r w:rsidRPr="003D3672">
        <w:rPr>
          <w:rFonts w:asciiTheme="majorBidi" w:hAnsiTheme="majorBidi" w:cstheme="majorBidi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3C0AC6" w:rsidRPr="00B00FB4" w:rsidRDefault="003C0AC6" w:rsidP="003C0AC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6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:rsidR="009F6C2F" w:rsidRPr="00EE0218" w:rsidRDefault="009F6C2F" w:rsidP="00746D0F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Theme="majorBidi" w:hAnsiTheme="majorBidi"/>
          <w:sz w:val="32"/>
          <w:szCs w:val="32"/>
        </w:rPr>
        <w:tab/>
      </w:r>
      <w:r w:rsidR="00DD02DA" w:rsidRPr="003D3672">
        <w:rPr>
          <w:rFonts w:asciiTheme="majorBidi" w:hAnsiTheme="majorBidi"/>
          <w:sz w:val="32"/>
          <w:szCs w:val="32"/>
        </w:rPr>
        <w:tab/>
      </w:r>
      <w:r w:rsidR="00DD02DA" w:rsidRPr="003D3672">
        <w:rPr>
          <w:rFonts w:asciiTheme="majorBidi" w:hAnsiTheme="majorBidi"/>
          <w:sz w:val="32"/>
          <w:szCs w:val="32"/>
        </w:rPr>
        <w:tab/>
      </w:r>
      <w:r w:rsidRPr="003D3672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>16</w:t>
      </w:r>
      <w:r w:rsidRPr="003D3672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สัญญาเช่า</w:t>
      </w:r>
    </w:p>
    <w:p w:rsidR="009F6C2F" w:rsidRDefault="009F6C2F" w:rsidP="00746D0F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Note3_NewAcc"/>
      <w:r w:rsidRPr="003D3672">
        <w:rPr>
          <w:rFonts w:asciiTheme="majorBidi" w:hAnsiTheme="majorBidi" w:cstheme="majorBidi"/>
          <w:sz w:val="32"/>
          <w:szCs w:val="32"/>
          <w:cs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AB2C38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AB2C38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AB2C38">
        <w:rPr>
          <w:rFonts w:asciiTheme="majorBidi" w:hAnsiTheme="majorBidi" w:cstheme="majorBidi"/>
          <w:sz w:val="32"/>
          <w:szCs w:val="32"/>
        </w:rPr>
        <w:t xml:space="preserve">17 </w:t>
      </w:r>
      <w:r w:rsidRPr="003D3672">
        <w:rPr>
          <w:rFonts w:asciiTheme="majorBidi" w:hAnsiTheme="majorBidi" w:cstheme="majorBidi"/>
          <w:sz w:val="32"/>
          <w:szCs w:val="32"/>
          <w:cs/>
        </w:rPr>
        <w:t>เรื่องสัญญาเช่า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AB2C38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AB2C38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AB2C38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 w:rsidRPr="003D3672">
        <w:rPr>
          <w:rFonts w:asciiTheme="majorBidi" w:hAnsiTheme="majorBidi" w:cstheme="majorBidi"/>
          <w:sz w:val="32"/>
          <w:szCs w:val="32"/>
          <w:cs/>
        </w:rPr>
        <w:t>เรื่องสัญญาเช่า</w:t>
      </w:r>
      <w:r w:rsidRPr="003D3672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p w:rsidR="00EB5094" w:rsidRPr="00AB2C38" w:rsidRDefault="00EB5094" w:rsidP="00EB5094">
      <w:pPr>
        <w:spacing w:line="240" w:lineRule="exact"/>
        <w:ind w:left="851" w:firstLine="56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bookmarkEnd w:id="1"/>
    <w:p w:rsidR="009F6C2F" w:rsidRDefault="009F6C2F" w:rsidP="00746D0F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eastAsia="Calibri" w:hAnsi="Angsana New"/>
          <w:b/>
          <w:bCs/>
          <w:szCs w:val="24"/>
        </w:rPr>
      </w:pP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746D0F" w:rsidRDefault="00746D0F" w:rsidP="0074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E5696" w:rsidRPr="003D3672" w:rsidRDefault="00AE5696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EB7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:rsidR="008839D0" w:rsidRPr="003D3672" w:rsidRDefault="008839D0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80D7F" w:rsidRPr="003D367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D3672">
        <w:rPr>
          <w:rFonts w:asciiTheme="majorBidi" w:hAnsiTheme="majorBidi" w:cstheme="majorBidi"/>
          <w:sz w:val="32"/>
          <w:szCs w:val="32"/>
          <w:cs/>
        </w:rPr>
        <w:t>ได้ใช้นโยบายการบัญชีที่สำคัญ</w:t>
      </w:r>
      <w:r w:rsidR="00E04EB7" w:rsidRPr="003D3672">
        <w:rPr>
          <w:rFonts w:asciiTheme="majorBidi" w:hAnsiTheme="majorBidi" w:cstheme="majorBidi" w:hint="cs"/>
          <w:sz w:val="32"/>
          <w:szCs w:val="32"/>
          <w:cs/>
        </w:rPr>
        <w:t>ในการจัดทำงบ</w:t>
      </w:r>
      <w:r w:rsidRPr="003D3672">
        <w:rPr>
          <w:rFonts w:asciiTheme="majorBidi" w:hAnsiTheme="majorBidi" w:cstheme="majorBidi"/>
          <w:sz w:val="32"/>
          <w:szCs w:val="32"/>
          <w:cs/>
        </w:rPr>
        <w:t>การเงินระหว่างกา</w:t>
      </w:r>
      <w:r w:rsidR="00091DA5" w:rsidRPr="003D3672">
        <w:rPr>
          <w:rFonts w:asciiTheme="majorBidi" w:hAnsiTheme="majorBidi" w:cstheme="majorBidi" w:hint="cs"/>
          <w:sz w:val="32"/>
          <w:szCs w:val="32"/>
          <w:cs/>
        </w:rPr>
        <w:t>ลเ</w:t>
      </w:r>
      <w:r w:rsidRPr="003D3672">
        <w:rPr>
          <w:rFonts w:asciiTheme="majorBidi" w:hAnsiTheme="majorBidi" w:cstheme="majorBidi"/>
          <w:sz w:val="32"/>
          <w:szCs w:val="32"/>
          <w:cs/>
        </w:rPr>
        <w:t>ช่นเดียวกับ</w:t>
      </w:r>
      <w:r w:rsidR="00091DA5" w:rsidRPr="003D3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ที่ใช้สำหรับการจัดทำงบการเงินประจำปีสิ้นสุดวันที่ </w:t>
      </w:r>
      <w:r w:rsidR="00D7337D">
        <w:rPr>
          <w:rFonts w:asciiTheme="majorBidi" w:hAnsiTheme="majorBidi" w:cstheme="majorBidi"/>
          <w:sz w:val="32"/>
          <w:szCs w:val="32"/>
        </w:rPr>
        <w:t>31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91DA5">
        <w:rPr>
          <w:rFonts w:asciiTheme="majorBidi" w:hAnsiTheme="majorBidi" w:cstheme="majorBidi"/>
          <w:sz w:val="32"/>
          <w:szCs w:val="32"/>
        </w:rPr>
        <w:t>25</w:t>
      </w:r>
      <w:r w:rsidR="0081398E" w:rsidRPr="00091DA5">
        <w:rPr>
          <w:rFonts w:asciiTheme="majorBidi" w:hAnsiTheme="majorBidi" w:cstheme="majorBidi"/>
          <w:sz w:val="32"/>
          <w:szCs w:val="32"/>
        </w:rPr>
        <w:t>6</w:t>
      </w:r>
      <w:r w:rsidR="00DD02DA">
        <w:rPr>
          <w:rFonts w:asciiTheme="majorBidi" w:hAnsiTheme="majorBidi" w:cstheme="majorBidi"/>
          <w:sz w:val="32"/>
          <w:szCs w:val="32"/>
        </w:rPr>
        <w:t>1</w:t>
      </w:r>
    </w:p>
    <w:p w:rsidR="00A17E52" w:rsidRDefault="00A17E52" w:rsidP="0035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442DE0" w:rsidRDefault="00464E9D" w:rsidP="00A5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3D3672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:rsidR="00910EFE" w:rsidRDefault="00910EFE" w:rsidP="00910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3D3672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3D3672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3D3672">
        <w:rPr>
          <w:rFonts w:asciiTheme="majorBidi" w:hAnsiTheme="majorBidi"/>
          <w:sz w:val="32"/>
          <w:szCs w:val="32"/>
          <w:cs/>
        </w:rPr>
        <w:t>ควบคุม</w:t>
      </w:r>
      <w:r w:rsidRPr="003D3672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3D3672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:rsidR="00910EFE" w:rsidRDefault="00910EFE" w:rsidP="00910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3D3672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  <w:r w:rsidRPr="003D3672">
        <w:rPr>
          <w:rFonts w:asciiTheme="majorBidi" w:hAnsiTheme="majorBidi" w:hint="cs"/>
          <w:sz w:val="32"/>
          <w:szCs w:val="32"/>
          <w:cs/>
        </w:rPr>
        <w:t xml:space="preserve"> </w:t>
      </w:r>
      <w:r w:rsidRPr="003D3672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382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8"/>
        <w:gridCol w:w="142"/>
        <w:gridCol w:w="3119"/>
        <w:gridCol w:w="141"/>
        <w:gridCol w:w="1862"/>
      </w:tblGrid>
      <w:tr w:rsidR="00910EFE" w:rsidRPr="00217EE5" w:rsidTr="003C0AC6">
        <w:tc>
          <w:tcPr>
            <w:tcW w:w="3118" w:type="dxa"/>
            <w:tcBorders>
              <w:bottom w:val="single" w:sz="6" w:space="0" w:color="auto"/>
            </w:tcBorders>
          </w:tcPr>
          <w:p w:rsidR="00910EFE" w:rsidRPr="00217EE5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บุคคลหรือ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:rsidR="00910EFE" w:rsidRPr="00217EE5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:rsidR="00910EFE" w:rsidRPr="003D3672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1" w:type="dxa"/>
          </w:tcPr>
          <w:p w:rsidR="00910EFE" w:rsidRPr="00217EE5" w:rsidRDefault="00910EFE" w:rsidP="003C0AC6">
            <w:pPr>
              <w:spacing w:line="300" w:lineRule="exact"/>
              <w:ind w:right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  <w:tcBorders>
              <w:bottom w:val="single" w:sz="6" w:space="0" w:color="auto"/>
            </w:tcBorders>
          </w:tcPr>
          <w:p w:rsidR="00910EFE" w:rsidRPr="00217EE5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10EFE" w:rsidRPr="00217EE5" w:rsidTr="003C0AC6">
        <w:tc>
          <w:tcPr>
            <w:tcW w:w="3118" w:type="dxa"/>
            <w:tcBorders>
              <w:top w:val="single" w:sz="6" w:space="0" w:color="auto"/>
            </w:tcBorders>
            <w:vAlign w:val="center"/>
          </w:tcPr>
          <w:p w:rsidR="00910EFE" w:rsidRPr="003D3672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:rsidR="00910EFE" w:rsidRPr="00217EE5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</w:tcBorders>
            <w:vAlign w:val="center"/>
          </w:tcPr>
          <w:p w:rsidR="00910EFE" w:rsidRPr="003D3672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41" w:type="dxa"/>
            <w:vAlign w:val="center"/>
          </w:tcPr>
          <w:p w:rsidR="00910EFE" w:rsidRPr="00217EE5" w:rsidRDefault="00910EFE" w:rsidP="003C0AC6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  <w:tcBorders>
              <w:top w:val="single" w:sz="6" w:space="0" w:color="auto"/>
            </w:tcBorders>
            <w:vAlign w:val="center"/>
          </w:tcPr>
          <w:p w:rsidR="00910EFE" w:rsidRPr="003D3672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910EFE" w:rsidRPr="00217EE5" w:rsidTr="003C0AC6">
        <w:tc>
          <w:tcPr>
            <w:tcW w:w="3118" w:type="dxa"/>
          </w:tcPr>
          <w:p w:rsidR="00910EFE" w:rsidRPr="003D3672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โซลาร์ พีพีเอ็ม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:rsidR="00910EFE" w:rsidRPr="00217EE5" w:rsidRDefault="00910EFE" w:rsidP="003C0AC6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vAlign w:val="center"/>
          </w:tcPr>
          <w:p w:rsidR="00910EFE" w:rsidRPr="003D3672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เป็นตัวแทนจำหน่ายและให้บริการ</w:t>
            </w:r>
            <w:r w:rsidR="00217EE5" w:rsidRPr="003D3672">
              <w:rPr>
                <w:rFonts w:ascii="Angsana New" w:hAnsi="Angsana New" w:hint="cs"/>
                <w:sz w:val="26"/>
                <w:szCs w:val="26"/>
                <w:cs/>
              </w:rPr>
              <w:t>ออกแบบจัดหาและติดตั้งอุปกรณ์ผลิตกระแสไฟฟ้าโดยใช้พลังงานทางเลือก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41" w:type="dxa"/>
            <w:vAlign w:val="bottom"/>
          </w:tcPr>
          <w:p w:rsidR="00910EFE" w:rsidRPr="00217EE5" w:rsidRDefault="00910EFE" w:rsidP="003C0AC6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</w:tcPr>
          <w:p w:rsidR="00910EFE" w:rsidRPr="003D3672" w:rsidRDefault="00910EFE" w:rsidP="003C0AC6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17EE5" w:rsidRPr="00217EE5" w:rsidTr="003C0AC6">
        <w:tc>
          <w:tcPr>
            <w:tcW w:w="3118" w:type="dxa"/>
          </w:tcPr>
          <w:p w:rsidR="00217EE5" w:rsidRPr="00217EE5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17EE5">
              <w:rPr>
                <w:rFonts w:asciiTheme="majorBidi" w:hAnsiTheme="majorBidi" w:cstheme="majorBidi"/>
                <w:sz w:val="26"/>
                <w:szCs w:val="26"/>
              </w:rPr>
              <w:t xml:space="preserve">Vina </w:t>
            </w:r>
            <w:r w:rsidRPr="00217EE5">
              <w:rPr>
                <w:rFonts w:ascii="Angsana New" w:hAnsi="Angsana New"/>
                <w:sz w:val="26"/>
                <w:szCs w:val="26"/>
              </w:rPr>
              <w:t>Solar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 xml:space="preserve"> Technology</w:t>
            </w:r>
            <w:r w:rsidRPr="003D3672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>Co</w:t>
            </w:r>
            <w:r w:rsidRPr="003D36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>, Ltd</w:t>
            </w:r>
            <w:r w:rsidRPr="003D36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D3672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>Vie</w:t>
            </w:r>
            <w:r w:rsidR="00764218">
              <w:rPr>
                <w:rFonts w:asciiTheme="majorBidi" w:hAnsiTheme="majorBidi" w:cstheme="majorBidi"/>
                <w:sz w:val="26"/>
                <w:szCs w:val="26"/>
              </w:rPr>
              <w:t>t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>nam)</w:t>
            </w:r>
          </w:p>
        </w:tc>
        <w:tc>
          <w:tcPr>
            <w:tcW w:w="142" w:type="dxa"/>
          </w:tcPr>
          <w:p w:rsidR="00217EE5" w:rsidRPr="00217EE5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</w:tcPr>
          <w:p w:rsidR="00217EE5" w:rsidRPr="003D3672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ผลิตและจำหน่ายโซลาร์เซลล์</w:t>
            </w:r>
          </w:p>
        </w:tc>
        <w:tc>
          <w:tcPr>
            <w:tcW w:w="141" w:type="dxa"/>
          </w:tcPr>
          <w:p w:rsidR="00217EE5" w:rsidRPr="00217EE5" w:rsidRDefault="00217EE5" w:rsidP="003C0AC6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</w:tcPr>
          <w:p w:rsidR="00217EE5" w:rsidRPr="003D3672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ผู้ถือหุ้นร่วมในบริษัท</w:t>
            </w:r>
            <w:r w:rsidR="00EF20BF"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ย่อย</w:t>
            </w:r>
          </w:p>
        </w:tc>
      </w:tr>
      <w:tr w:rsidR="00217EE5" w:rsidRPr="00217EE5" w:rsidTr="003C0AC6">
        <w:tc>
          <w:tcPr>
            <w:tcW w:w="3118" w:type="dxa"/>
          </w:tcPr>
          <w:p w:rsidR="00217EE5" w:rsidRPr="00F91812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บริษัท พรพรหม</w:t>
            </w:r>
            <w:r w:rsidRPr="00F918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42" w:type="dxa"/>
          </w:tcPr>
          <w:p w:rsidR="00217EE5" w:rsidRPr="00217EE5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</w:tcPr>
          <w:p w:rsidR="00217EE5" w:rsidRPr="00217EE5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41" w:type="dxa"/>
          </w:tcPr>
          <w:p w:rsidR="00217EE5" w:rsidRPr="00217EE5" w:rsidRDefault="00217EE5" w:rsidP="003C0AC6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</w:tcPr>
          <w:p w:rsidR="00217EE5" w:rsidRDefault="00217EE5" w:rsidP="003C0AC6">
            <w:pPr>
              <w:tabs>
                <w:tab w:val="clear" w:pos="454"/>
                <w:tab w:val="clear" w:pos="1644"/>
                <w:tab w:val="left" w:pos="600"/>
                <w:tab w:val="left" w:pos="16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กรรมการและผู้ถือหุ้น</w:t>
            </w:r>
          </w:p>
          <w:p w:rsidR="00217EE5" w:rsidRPr="003D3672" w:rsidRDefault="00217EE5" w:rsidP="003C0AC6">
            <w:pPr>
              <w:tabs>
                <w:tab w:val="clear" w:pos="454"/>
                <w:tab w:val="clear" w:pos="1644"/>
                <w:tab w:val="left" w:pos="600"/>
                <w:tab w:val="left" w:pos="16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เป็นเครือญาติกัน</w:t>
            </w:r>
          </w:p>
        </w:tc>
      </w:tr>
      <w:tr w:rsidR="00217EE5" w:rsidRPr="00217EE5" w:rsidTr="003C0AC6">
        <w:tc>
          <w:tcPr>
            <w:tcW w:w="3118" w:type="dxa"/>
            <w:vAlign w:val="center"/>
          </w:tcPr>
          <w:p w:rsidR="00217EE5" w:rsidRPr="003D3672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:rsidR="00217EE5" w:rsidRPr="00217EE5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vAlign w:val="center"/>
          </w:tcPr>
          <w:p w:rsidR="00217EE5" w:rsidRPr="003D3672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center"/>
          </w:tcPr>
          <w:p w:rsidR="00217EE5" w:rsidRPr="00217EE5" w:rsidRDefault="00217EE5" w:rsidP="003C0AC6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</w:tcPr>
          <w:p w:rsidR="00217EE5" w:rsidRPr="003D3672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217EE5" w:rsidRPr="00217EE5" w:rsidTr="003C0AC6">
        <w:tc>
          <w:tcPr>
            <w:tcW w:w="3118" w:type="dxa"/>
            <w:vAlign w:val="center"/>
          </w:tcPr>
          <w:p w:rsidR="00217EE5" w:rsidRPr="003D3672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:rsidR="00217EE5" w:rsidRPr="00217EE5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vAlign w:val="center"/>
          </w:tcPr>
          <w:p w:rsidR="00217EE5" w:rsidRPr="003D3672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center"/>
          </w:tcPr>
          <w:p w:rsidR="00217EE5" w:rsidRPr="00217EE5" w:rsidRDefault="00217EE5" w:rsidP="003C0AC6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</w:tcPr>
          <w:p w:rsidR="00217EE5" w:rsidRPr="00217EE5" w:rsidRDefault="00217EE5" w:rsidP="003C0AC6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มารดาของกรรมการ</w:t>
            </w:r>
          </w:p>
        </w:tc>
      </w:tr>
    </w:tbl>
    <w:p w:rsidR="00A17E52" w:rsidRDefault="00A17E52" w:rsidP="003C0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910EFE" w:rsidRDefault="00910EFE" w:rsidP="00910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3D3672">
        <w:rPr>
          <w:rFonts w:asciiTheme="majorBidi" w:hAnsi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44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227"/>
        <w:gridCol w:w="3912"/>
      </w:tblGrid>
      <w:tr w:rsidR="00910EFE" w:rsidRPr="0093305F" w:rsidTr="00910EFE">
        <w:tc>
          <w:tcPr>
            <w:tcW w:w="4309" w:type="dxa"/>
            <w:tcBorders>
              <w:bottom w:val="single" w:sz="6" w:space="0" w:color="auto"/>
            </w:tcBorders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27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  <w:tcBorders>
              <w:bottom w:val="single" w:sz="6" w:space="0" w:color="auto"/>
            </w:tcBorders>
          </w:tcPr>
          <w:p w:rsidR="00910EFE" w:rsidRPr="0093305F" w:rsidRDefault="00910EFE" w:rsidP="003C0AC6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10EFE" w:rsidRPr="0093305F" w:rsidTr="00910EFE">
        <w:tc>
          <w:tcPr>
            <w:tcW w:w="4309" w:type="dxa"/>
            <w:tcBorders>
              <w:top w:val="single" w:sz="6" w:space="0" w:color="auto"/>
            </w:tcBorders>
          </w:tcPr>
          <w:p w:rsidR="00910EFE" w:rsidRPr="003D3672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227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  <w:tcBorders>
              <w:top w:val="single" w:sz="6" w:space="0" w:color="auto"/>
            </w:tcBorders>
          </w:tcPr>
          <w:p w:rsidR="00910EFE" w:rsidRPr="0093305F" w:rsidRDefault="00910EFE" w:rsidP="003C0AC6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ซื้อทรัพย์สินและค่าเช่าอาคาร</w:t>
            </w:r>
          </w:p>
        </w:tc>
        <w:tc>
          <w:tcPr>
            <w:tcW w:w="227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3D3672" w:rsidRDefault="00910EFE" w:rsidP="003C0AC6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3D3672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 (รายได้อื่น)</w:t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27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3D3672" w:rsidRDefault="00910EFE" w:rsidP="003C0AC6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3D3672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27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3D3672" w:rsidRDefault="00910EFE" w:rsidP="003C0AC6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3D3672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27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3D3672" w:rsidRDefault="00910EFE" w:rsidP="003C0AC6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อัตราดอกเบี้ยตามที่ตกลงร่วมกัน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3D3672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27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3D3672" w:rsidRDefault="00910EFE" w:rsidP="003C0AC6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3D3672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227" w:type="dxa"/>
          </w:tcPr>
          <w:p w:rsidR="00910EFE" w:rsidRPr="0093305F" w:rsidRDefault="00910EFE" w:rsidP="003C0AC6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3D3672" w:rsidRDefault="00910EFE" w:rsidP="003C0AC6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:rsidR="00A17E52" w:rsidRDefault="00A17E52" w:rsidP="003C0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DE4151" w:rsidRDefault="00DE4151" w:rsidP="00DE4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E30B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43585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3585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30</w:t>
      </w:r>
      <w:r w:rsidRPr="00567B96">
        <w:rPr>
          <w:rFonts w:asciiTheme="majorBidi" w:hAnsiTheme="majorBidi" w:cstheme="majorBidi"/>
          <w:sz w:val="32"/>
          <w:szCs w:val="32"/>
        </w:rPr>
        <w:t xml:space="preserve"> </w:t>
      </w:r>
      <w:r w:rsidR="00AE30B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67B9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A6632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1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845"/>
        <w:gridCol w:w="76"/>
        <w:gridCol w:w="774"/>
        <w:gridCol w:w="76"/>
        <w:gridCol w:w="779"/>
      </w:tblGrid>
      <w:tr w:rsidR="00DE4151" w:rsidRPr="00BB7F04" w:rsidTr="00BB7F04">
        <w:tc>
          <w:tcPr>
            <w:tcW w:w="2041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Pr="00BB7F04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DE4151" w:rsidRPr="00BB7F04" w:rsidTr="00BB7F04">
        <w:tc>
          <w:tcPr>
            <w:tcW w:w="2041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E4151" w:rsidRPr="00BB7F04" w:rsidTr="00BB7F04">
        <w:tc>
          <w:tcPr>
            <w:tcW w:w="2041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BB7F04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="00AE30BE"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="00AE30BE">
              <w:rPr>
                <w:rFonts w:ascii="Angsana New" w:eastAsia="MS Mincho" w:hAnsi="Angsana New" w:hint="cs"/>
                <w:sz w:val="22"/>
                <w:szCs w:val="22"/>
                <w:cs/>
              </w:rPr>
              <w:t>เก้าเดือน</w:t>
            </w: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สิ้นสุด</w:t>
            </w:r>
            <w:r w:rsidRPr="00BB7F04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BB7F04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="00AE30BE"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BB7F04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="00AE30BE"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="00AE30BE">
              <w:rPr>
                <w:rFonts w:ascii="Angsana New" w:eastAsia="MS Mincho" w:hAnsi="Angsana New" w:hint="cs"/>
                <w:sz w:val="22"/>
                <w:szCs w:val="22"/>
                <w:cs/>
              </w:rPr>
              <w:t>เก้าเดือน</w:t>
            </w: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>สิ้นสุด</w:t>
            </w:r>
            <w:r w:rsidRPr="00BB7F04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BB7F04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BB7F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="00AE30BE"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DE4151" w:rsidRPr="00BB7F04" w:rsidTr="00BB7F04">
        <w:tc>
          <w:tcPr>
            <w:tcW w:w="2041" w:type="dxa"/>
          </w:tcPr>
          <w:p w:rsidR="00DE4151" w:rsidRPr="00BB7F04" w:rsidRDefault="00DE4151" w:rsidP="003C0AC6">
            <w:pPr>
              <w:tabs>
                <w:tab w:val="left" w:pos="540"/>
              </w:tabs>
              <w:spacing w:line="300" w:lineRule="exact"/>
              <w:ind w:right="-35"/>
              <w:contextualSpacing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:rsidR="00DE4151" w:rsidRPr="00BB7F04" w:rsidRDefault="00DE4151" w:rsidP="00BB7F04">
            <w:pPr>
              <w:tabs>
                <w:tab w:val="clear" w:pos="2580"/>
                <w:tab w:val="left" w:pos="819"/>
              </w:tabs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BB7F04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</w:tr>
      <w:tr w:rsidR="00DE4151" w:rsidRPr="00BB7F04" w:rsidTr="00BB7F04">
        <w:tc>
          <w:tcPr>
            <w:tcW w:w="2041" w:type="dxa"/>
          </w:tcPr>
          <w:p w:rsidR="00DE4151" w:rsidRPr="00BB7F04" w:rsidRDefault="00DE4151" w:rsidP="003C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BB7F04">
              <w:rPr>
                <w:rFonts w:ascii="Angsana New" w:hAnsi="Angsana New"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47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E4151" w:rsidRPr="00BB7F04" w:rsidRDefault="00DE4151" w:rsidP="003C0AC6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45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DE4151" w:rsidRPr="00BB7F04" w:rsidRDefault="00DE4151" w:rsidP="003C0AC6">
            <w:pPr>
              <w:spacing w:line="30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DE4151" w:rsidRPr="00BB7F04" w:rsidRDefault="00DE4151" w:rsidP="003C0AC6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114AB" w:rsidRPr="00BB7F04" w:rsidTr="00BB7F04">
        <w:tc>
          <w:tcPr>
            <w:tcW w:w="2041" w:type="dxa"/>
          </w:tcPr>
          <w:p w:rsidR="003114AB" w:rsidRPr="00BB7F04" w:rsidRDefault="003114AB" w:rsidP="00311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BB7F04">
              <w:rPr>
                <w:rFonts w:ascii="Angsana New" w:hAnsi="Angsana New"/>
                <w:b/>
                <w:sz w:val="22"/>
                <w:szCs w:val="22"/>
                <w:cs/>
              </w:rPr>
              <w:t xml:space="preserve">รายได้จากการขายสินค้า </w:t>
            </w:r>
          </w:p>
        </w:tc>
        <w:tc>
          <w:tcPr>
            <w:tcW w:w="847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3114AB" w:rsidRPr="00BB7F04" w:rsidRDefault="003114AB" w:rsidP="003114AB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6,399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7,117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12,471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20,482</w:t>
            </w:r>
          </w:p>
        </w:tc>
      </w:tr>
      <w:tr w:rsidR="003114AB" w:rsidRPr="00BB7F04" w:rsidTr="00BB7F04">
        <w:tc>
          <w:tcPr>
            <w:tcW w:w="2041" w:type="dxa"/>
          </w:tcPr>
          <w:p w:rsidR="003114AB" w:rsidRPr="00BB7F04" w:rsidRDefault="003114AB" w:rsidP="00311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BB7F04">
              <w:rPr>
                <w:rFonts w:ascii="Angsana New" w:hAnsi="Angsana New"/>
                <w:b/>
                <w:sz w:val="22"/>
                <w:szCs w:val="22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3114AB" w:rsidRPr="00BB7F04" w:rsidRDefault="003114AB" w:rsidP="003114AB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498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254</w:t>
            </w:r>
          </w:p>
        </w:tc>
      </w:tr>
      <w:tr w:rsidR="003114AB" w:rsidRPr="00BB7F04" w:rsidTr="00BB7F04">
        <w:tc>
          <w:tcPr>
            <w:tcW w:w="2041" w:type="dxa"/>
          </w:tcPr>
          <w:p w:rsidR="003114AB" w:rsidRPr="00BB7F04" w:rsidRDefault="003114AB" w:rsidP="00311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BB7F04">
              <w:rPr>
                <w:rFonts w:ascii="Angsana New" w:hAnsi="Angsana New"/>
                <w:b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847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3114AB" w:rsidRPr="00BB7F04" w:rsidRDefault="003114AB" w:rsidP="003114AB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1,819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1,126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4,608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2,798</w:t>
            </w:r>
          </w:p>
        </w:tc>
      </w:tr>
      <w:tr w:rsidR="003114AB" w:rsidRPr="00BB7F04" w:rsidTr="00BB7F04">
        <w:tc>
          <w:tcPr>
            <w:tcW w:w="2041" w:type="dxa"/>
          </w:tcPr>
          <w:p w:rsidR="003114AB" w:rsidRPr="00BB7F04" w:rsidRDefault="003114AB" w:rsidP="00311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BB7F04">
              <w:rPr>
                <w:rFonts w:ascii="Angsana New" w:hAnsi="Angsana New" w:hint="cs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3114AB" w:rsidRPr="00BB7F04" w:rsidRDefault="003114AB" w:rsidP="003114AB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672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604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1,948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</w:tr>
      <w:tr w:rsidR="003114AB" w:rsidRPr="00BB7F04" w:rsidTr="00BB7F04">
        <w:tc>
          <w:tcPr>
            <w:tcW w:w="2041" w:type="dxa"/>
          </w:tcPr>
          <w:p w:rsidR="003114AB" w:rsidRPr="00BB7F04" w:rsidRDefault="003114AB" w:rsidP="00311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BB7F04">
              <w:rPr>
                <w:rFonts w:ascii="Angsana New" w:hAnsi="Angsana New" w:hint="cs"/>
                <w:b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847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3114AB" w:rsidRPr="00BB7F04" w:rsidRDefault="003114AB" w:rsidP="003114AB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</w:t>
            </w:r>
          </w:p>
        </w:tc>
      </w:tr>
      <w:tr w:rsidR="003114AB" w:rsidRPr="00BB7F04" w:rsidTr="00BB7F04">
        <w:tc>
          <w:tcPr>
            <w:tcW w:w="2041" w:type="dxa"/>
          </w:tcPr>
          <w:p w:rsidR="003114AB" w:rsidRPr="00BB7F04" w:rsidRDefault="003114AB" w:rsidP="00311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BB7F04">
              <w:rPr>
                <w:rFonts w:ascii="Angsana New" w:hAnsi="Angsana New" w:hint="cs"/>
                <w:b/>
                <w:sz w:val="22"/>
                <w:szCs w:val="22"/>
                <w:cs/>
              </w:rPr>
              <w:t>ซื้อทรัพย์สิน</w:t>
            </w:r>
          </w:p>
        </w:tc>
        <w:tc>
          <w:tcPr>
            <w:tcW w:w="847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7F0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3114AB" w:rsidRPr="00BB7F04" w:rsidRDefault="003114AB" w:rsidP="003114AB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76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3114AB" w:rsidRPr="00BB7F04" w:rsidRDefault="003114AB" w:rsidP="003114A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114AB" w:rsidRPr="0056689A" w:rsidTr="00BB7F04">
        <w:tc>
          <w:tcPr>
            <w:tcW w:w="2041" w:type="dxa"/>
            <w:vAlign w:val="bottom"/>
          </w:tcPr>
          <w:p w:rsidR="003114AB" w:rsidRPr="0056689A" w:rsidRDefault="003114AB" w:rsidP="003114AB">
            <w:pPr>
              <w:spacing w:line="32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Pr="0056689A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3114AB" w:rsidRPr="0056689A" w:rsidTr="00BB7F04">
        <w:tc>
          <w:tcPr>
            <w:tcW w:w="2041" w:type="dxa"/>
            <w:vAlign w:val="bottom"/>
          </w:tcPr>
          <w:p w:rsidR="003114AB" w:rsidRPr="0056689A" w:rsidRDefault="003114AB" w:rsidP="003114AB">
            <w:pPr>
              <w:spacing w:line="32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114AB" w:rsidRPr="0056689A" w:rsidTr="00BB7F04">
        <w:tc>
          <w:tcPr>
            <w:tcW w:w="2041" w:type="dxa"/>
            <w:vAlign w:val="bottom"/>
          </w:tcPr>
          <w:p w:rsidR="003114AB" w:rsidRPr="0056689A" w:rsidRDefault="003114AB" w:rsidP="003114AB">
            <w:pPr>
              <w:spacing w:line="32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3114AB" w:rsidRPr="0056689A" w:rsidRDefault="003114AB" w:rsidP="003114AB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56689A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เก้าเดือน</w:t>
            </w: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สิ้นสุด</w:t>
            </w:r>
            <w:r w:rsidRPr="0056689A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56689A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:rsidR="003114AB" w:rsidRPr="0056689A" w:rsidRDefault="003114AB" w:rsidP="003114AB">
            <w:pPr>
              <w:spacing w:line="32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3114AB" w:rsidRPr="0056689A" w:rsidRDefault="003114AB" w:rsidP="003114AB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56689A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:rsidR="003114AB" w:rsidRPr="0056689A" w:rsidRDefault="003114AB" w:rsidP="003114AB">
            <w:pPr>
              <w:spacing w:line="32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เก้าเดือน</w:t>
            </w: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>สิ้นสุด</w:t>
            </w:r>
            <w:r w:rsidRPr="0056689A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56689A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56689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3114AB" w:rsidRPr="0056689A" w:rsidTr="00BB7F04">
        <w:tc>
          <w:tcPr>
            <w:tcW w:w="2041" w:type="dxa"/>
          </w:tcPr>
          <w:p w:rsidR="003114AB" w:rsidRPr="0056689A" w:rsidRDefault="003114AB" w:rsidP="003114AB">
            <w:pPr>
              <w:tabs>
                <w:tab w:val="left" w:pos="540"/>
              </w:tabs>
              <w:spacing w:line="320" w:lineRule="exact"/>
              <w:ind w:right="-35"/>
              <w:contextualSpacing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:rsidR="003114AB" w:rsidRPr="0056689A" w:rsidRDefault="003114AB" w:rsidP="003114AB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76" w:type="dxa"/>
            <w:vAlign w:val="bottom"/>
          </w:tcPr>
          <w:p w:rsidR="003114AB" w:rsidRPr="0056689A" w:rsidRDefault="003114AB" w:rsidP="003114AB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:rsidR="003114AB" w:rsidRPr="0056689A" w:rsidRDefault="003114AB" w:rsidP="003114AB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76" w:type="dxa"/>
            <w:vAlign w:val="bottom"/>
          </w:tcPr>
          <w:p w:rsidR="003114AB" w:rsidRPr="0056689A" w:rsidRDefault="003114AB" w:rsidP="003114AB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6689A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</w:tr>
      <w:tr w:rsidR="003114AB" w:rsidRPr="0056689A" w:rsidTr="00BB7F04">
        <w:tc>
          <w:tcPr>
            <w:tcW w:w="2041" w:type="dxa"/>
          </w:tcPr>
          <w:p w:rsidR="003114AB" w:rsidRPr="0056689A" w:rsidRDefault="003114AB" w:rsidP="00311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56689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847" w:type="dxa"/>
            <w:vAlign w:val="bottom"/>
          </w:tcPr>
          <w:p w:rsidR="003114AB" w:rsidRPr="0056689A" w:rsidRDefault="003114AB" w:rsidP="003114AB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3114AB" w:rsidRPr="0056689A" w:rsidRDefault="003114AB" w:rsidP="003114AB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3114AB" w:rsidRPr="0056689A" w:rsidRDefault="003114AB" w:rsidP="003114AB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3114AB" w:rsidRPr="0056689A" w:rsidRDefault="003114AB" w:rsidP="003114AB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3114AB" w:rsidRPr="0056689A" w:rsidRDefault="003114AB" w:rsidP="003114AB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3114AB" w:rsidRPr="0056689A" w:rsidRDefault="003114AB" w:rsidP="003114AB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3114AB" w:rsidRPr="0056689A" w:rsidRDefault="003114AB" w:rsidP="003114AB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3114AB" w:rsidRPr="0056689A" w:rsidRDefault="003114AB" w:rsidP="003114AB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3114AB" w:rsidRPr="0056689A" w:rsidRDefault="003114AB" w:rsidP="003114AB">
            <w:pPr>
              <w:spacing w:line="32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3114AB" w:rsidRPr="0056689A" w:rsidRDefault="003114AB" w:rsidP="003114AB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3114AB" w:rsidRPr="0056689A" w:rsidRDefault="003114AB" w:rsidP="003114AB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3114AB" w:rsidRPr="0056689A" w:rsidRDefault="003114AB" w:rsidP="003114AB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3114AB" w:rsidRPr="0056689A" w:rsidRDefault="003114AB" w:rsidP="003114AB">
            <w:pPr>
              <w:spacing w:line="320" w:lineRule="exact"/>
              <w:ind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3114AB" w:rsidRPr="0056689A" w:rsidRDefault="003114AB" w:rsidP="003114AB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05EC" w:rsidRPr="0056689A" w:rsidTr="00BB7F04">
        <w:tc>
          <w:tcPr>
            <w:tcW w:w="2041" w:type="dxa"/>
          </w:tcPr>
          <w:p w:rsidR="006405EC" w:rsidRPr="0056689A" w:rsidRDefault="006405EC" w:rsidP="0064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56689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847" w:type="dxa"/>
            <w:vAlign w:val="bottom"/>
          </w:tcPr>
          <w:p w:rsidR="006405EC" w:rsidRPr="0056689A" w:rsidRDefault="006405EC" w:rsidP="006405EC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6405EC" w:rsidRPr="0056689A" w:rsidRDefault="006405EC" w:rsidP="006405EC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6405EC" w:rsidRPr="0056689A" w:rsidRDefault="006405EC" w:rsidP="006405EC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76" w:type="dxa"/>
            <w:vAlign w:val="bottom"/>
          </w:tcPr>
          <w:p w:rsidR="006405EC" w:rsidRPr="0056689A" w:rsidRDefault="006405EC" w:rsidP="006405EC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6405EC" w:rsidRPr="0056689A" w:rsidRDefault="00DA4EDB" w:rsidP="006405EC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76" w:type="dxa"/>
            <w:vAlign w:val="bottom"/>
          </w:tcPr>
          <w:p w:rsidR="006405EC" w:rsidRPr="0056689A" w:rsidRDefault="006405EC" w:rsidP="006405EC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6405EC" w:rsidRPr="0056689A" w:rsidRDefault="00DA4EDB" w:rsidP="006405EC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6405EC" w:rsidRPr="0056689A" w:rsidRDefault="006405EC" w:rsidP="006405EC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6405EC" w:rsidRPr="0056689A" w:rsidRDefault="006405EC" w:rsidP="006405EC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6405EC" w:rsidRPr="0056689A" w:rsidRDefault="006405EC" w:rsidP="006405EC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6405EC" w:rsidRPr="0056689A" w:rsidRDefault="006405EC" w:rsidP="006405EC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6" w:type="dxa"/>
            <w:vAlign w:val="bottom"/>
          </w:tcPr>
          <w:p w:rsidR="006405EC" w:rsidRPr="0056689A" w:rsidRDefault="006405EC" w:rsidP="006405EC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6405EC" w:rsidRPr="0056689A" w:rsidRDefault="006405EC" w:rsidP="006405EC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76" w:type="dxa"/>
            <w:vAlign w:val="bottom"/>
          </w:tcPr>
          <w:p w:rsidR="006405EC" w:rsidRPr="0056689A" w:rsidRDefault="006405EC" w:rsidP="006405EC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6405EC" w:rsidRPr="0056689A" w:rsidRDefault="006405EC" w:rsidP="006405EC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</w:tr>
      <w:tr w:rsidR="00DA4EDB" w:rsidRPr="0056689A" w:rsidTr="00BB7F04">
        <w:tc>
          <w:tcPr>
            <w:tcW w:w="2041" w:type="dxa"/>
          </w:tcPr>
          <w:p w:rsidR="00DA4EDB" w:rsidRPr="0056689A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56689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847" w:type="dxa"/>
            <w:vAlign w:val="bottom"/>
          </w:tcPr>
          <w:p w:rsidR="00DA4EDB" w:rsidRPr="0056689A" w:rsidRDefault="00DA4EDB" w:rsidP="00DA4ED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DA4EDB" w:rsidRPr="0056689A" w:rsidRDefault="00DA4EDB" w:rsidP="00DA4ED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DA4EDB" w:rsidRPr="0056689A" w:rsidRDefault="00DA4EDB" w:rsidP="00DA4ED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DA4EDB" w:rsidRPr="0056689A" w:rsidRDefault="00DA4EDB" w:rsidP="00DA4ED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DA4EDB" w:rsidRPr="0056689A" w:rsidRDefault="00DA4EDB" w:rsidP="00DA4ED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DA4EDB" w:rsidRPr="0056689A" w:rsidRDefault="00DA4EDB" w:rsidP="00DA4ED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4EDB" w:rsidRPr="0056689A" w:rsidTr="00BB7F04">
        <w:tc>
          <w:tcPr>
            <w:tcW w:w="2041" w:type="dxa"/>
          </w:tcPr>
          <w:p w:rsidR="00DA4EDB" w:rsidRPr="0056689A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56689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ค่าเช่าจ่าย</w:t>
            </w:r>
          </w:p>
        </w:tc>
        <w:tc>
          <w:tcPr>
            <w:tcW w:w="847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89A">
              <w:rPr>
                <w:rFonts w:ascii="Angsana New" w:hAnsi="Angsana New" w:hint="cs"/>
                <w:sz w:val="22"/>
                <w:szCs w:val="22"/>
              </w:rPr>
              <w:t>264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834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264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834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791</w:t>
            </w:r>
          </w:p>
        </w:tc>
      </w:tr>
      <w:tr w:rsidR="00DA4EDB" w:rsidRPr="0056689A" w:rsidTr="00BB7F04">
        <w:tc>
          <w:tcPr>
            <w:tcW w:w="2041" w:type="dxa"/>
          </w:tcPr>
          <w:p w:rsidR="00DA4EDB" w:rsidRPr="0056689A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56689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847" w:type="dxa"/>
            <w:vAlign w:val="bottom"/>
          </w:tcPr>
          <w:p w:rsidR="00DA4EDB" w:rsidRPr="0056689A" w:rsidRDefault="00DA4EDB" w:rsidP="00DA4EDB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4EDB" w:rsidRPr="0056689A" w:rsidTr="00BB7F04">
        <w:tc>
          <w:tcPr>
            <w:tcW w:w="2041" w:type="dxa"/>
          </w:tcPr>
          <w:p w:rsidR="00DA4EDB" w:rsidRPr="0056689A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56689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847" w:type="dxa"/>
            <w:vAlign w:val="bottom"/>
          </w:tcPr>
          <w:p w:rsidR="00DA4EDB" w:rsidRPr="0056689A" w:rsidRDefault="00DA4EDB" w:rsidP="00DA4EDB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3,678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4,386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11,585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13,343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2,518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2,484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7,593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7,486</w:t>
            </w:r>
          </w:p>
        </w:tc>
      </w:tr>
      <w:tr w:rsidR="00DA4EDB" w:rsidRPr="0056689A" w:rsidTr="00BB7F04">
        <w:tc>
          <w:tcPr>
            <w:tcW w:w="2041" w:type="dxa"/>
          </w:tcPr>
          <w:p w:rsidR="00DA4EDB" w:rsidRPr="0056689A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56689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771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  <w:right w:val="nil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426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163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119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489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356</w:t>
            </w:r>
          </w:p>
        </w:tc>
      </w:tr>
      <w:tr w:rsidR="00DA4EDB" w:rsidRPr="0056689A" w:rsidTr="00BB7F04">
        <w:tc>
          <w:tcPr>
            <w:tcW w:w="2041" w:type="dxa"/>
          </w:tcPr>
          <w:p w:rsidR="00DA4EDB" w:rsidRPr="0056689A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6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56689A">
              <w:rPr>
                <w:rFonts w:asciiTheme="majorBidi" w:hAnsiTheme="majorBidi" w:cstheme="majorBidi"/>
                <w:b/>
                <w:sz w:val="22"/>
                <w:szCs w:val="22"/>
              </w:rPr>
              <w:tab/>
            </w:r>
            <w:r w:rsidRPr="0056689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3,962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4,528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12,356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13,769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2,681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2,603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8,082</w:t>
            </w:r>
          </w:p>
        </w:tc>
        <w:tc>
          <w:tcPr>
            <w:tcW w:w="76" w:type="dxa"/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A4EDB" w:rsidRPr="0056689A" w:rsidRDefault="00DA4EDB" w:rsidP="00DA4EDB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7,842</w:t>
            </w:r>
          </w:p>
        </w:tc>
      </w:tr>
    </w:tbl>
    <w:p w:rsidR="00A17E52" w:rsidRDefault="00A17E52" w:rsidP="00EB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123D48" w:rsidRDefault="008E737B" w:rsidP="00EB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="00DE4151">
        <w:rPr>
          <w:rFonts w:asciiTheme="majorBidi" w:hAnsiTheme="majorBidi" w:cstheme="majorBidi"/>
          <w:sz w:val="32"/>
          <w:szCs w:val="32"/>
        </w:rPr>
        <w:t>30</w:t>
      </w:r>
      <w:r w:rsidR="00DE4151" w:rsidRPr="00CD6184">
        <w:rPr>
          <w:rFonts w:asciiTheme="majorBidi" w:hAnsiTheme="majorBidi" w:cstheme="majorBidi"/>
          <w:sz w:val="32"/>
          <w:szCs w:val="32"/>
        </w:rPr>
        <w:t xml:space="preserve"> </w:t>
      </w:r>
      <w:r w:rsidR="00AE30B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E4151" w:rsidRPr="003D3672">
        <w:rPr>
          <w:rFonts w:asciiTheme="majorBidi" w:hAnsiTheme="majorBidi" w:cstheme="majorBidi"/>
          <w:sz w:val="32"/>
          <w:szCs w:val="32"/>
        </w:rPr>
        <w:t xml:space="preserve"> </w:t>
      </w:r>
      <w:r w:rsidRPr="00CD6184">
        <w:rPr>
          <w:rFonts w:asciiTheme="majorBidi" w:hAnsiTheme="majorBidi" w:cstheme="majorBidi"/>
          <w:sz w:val="32"/>
          <w:szCs w:val="32"/>
        </w:rPr>
        <w:t>256</w:t>
      </w:r>
      <w:r w:rsidR="00357342">
        <w:rPr>
          <w:rFonts w:asciiTheme="majorBidi" w:hAnsiTheme="majorBidi" w:cstheme="majorBidi"/>
          <w:sz w:val="32"/>
          <w:szCs w:val="32"/>
        </w:rPr>
        <w:t>2</w:t>
      </w:r>
      <w:r w:rsidRPr="00CD6184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CD6184">
        <w:rPr>
          <w:rFonts w:asciiTheme="majorBidi" w:hAnsiTheme="majorBidi" w:cstheme="majorBidi"/>
          <w:sz w:val="32"/>
          <w:szCs w:val="32"/>
        </w:rPr>
        <w:t xml:space="preserve">31 </w:t>
      </w:r>
      <w:r w:rsidRPr="003D367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D6184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CD6184">
        <w:rPr>
          <w:rFonts w:asciiTheme="majorBidi" w:hAnsiTheme="majorBidi" w:cstheme="majorBidi"/>
          <w:sz w:val="32"/>
          <w:szCs w:val="32"/>
        </w:rPr>
        <w:t>6</w:t>
      </w:r>
      <w:r w:rsidR="00357342">
        <w:rPr>
          <w:rFonts w:asciiTheme="majorBidi" w:hAnsiTheme="majorBidi" w:cstheme="majorBidi"/>
          <w:sz w:val="32"/>
          <w:szCs w:val="32"/>
        </w:rPr>
        <w:t>1</w:t>
      </w:r>
      <w:r w:rsidR="00C61095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57"/>
        <w:gridCol w:w="1243"/>
        <w:gridCol w:w="138"/>
        <w:gridCol w:w="1242"/>
        <w:gridCol w:w="142"/>
        <w:gridCol w:w="1247"/>
        <w:gridCol w:w="134"/>
        <w:gridCol w:w="9"/>
        <w:gridCol w:w="1235"/>
      </w:tblGrid>
      <w:tr w:rsidR="00377F02" w:rsidRPr="006A5726" w:rsidTr="00DE4151">
        <w:trPr>
          <w:trHeight w:val="62"/>
        </w:trPr>
        <w:tc>
          <w:tcPr>
            <w:tcW w:w="3057" w:type="dxa"/>
          </w:tcPr>
          <w:p w:rsidR="00377F02" w:rsidRPr="006A5726" w:rsidRDefault="00123D48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  <w:vAlign w:val="bottom"/>
          </w:tcPr>
          <w:p w:rsidR="00377F02" w:rsidRPr="006A5726" w:rsidRDefault="00377F0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77F02" w:rsidRPr="006A5726" w:rsidTr="00DE4151">
        <w:trPr>
          <w:trHeight w:val="62"/>
        </w:trPr>
        <w:tc>
          <w:tcPr>
            <w:tcW w:w="3057" w:type="dxa"/>
          </w:tcPr>
          <w:p w:rsidR="00377F02" w:rsidRPr="006A5726" w:rsidRDefault="00377F0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77F02" w:rsidRPr="006A5726" w:rsidRDefault="00377F0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77F02" w:rsidRPr="006A5726" w:rsidRDefault="00377F0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77F02" w:rsidRPr="006A5726" w:rsidRDefault="00377F0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57342" w:rsidRPr="006A5726" w:rsidTr="00DE4151">
        <w:trPr>
          <w:trHeight w:val="62"/>
        </w:trPr>
        <w:tc>
          <w:tcPr>
            <w:tcW w:w="3057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DE4151" w:rsidRPr="00EB574D" w:rsidRDefault="00DE4151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30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357342" w:rsidRPr="006A5726" w:rsidRDefault="00AE30BE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DE4151"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7342" w:rsidRPr="006A572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DE4151" w:rsidRPr="00EB574D" w:rsidRDefault="00DE4151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30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357342" w:rsidRPr="006A5726" w:rsidRDefault="00AE30BE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DE4151"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7342" w:rsidRPr="006A572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3" w:type="dxa"/>
            <w:gridSpan w:val="2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357342" w:rsidRPr="006A5726" w:rsidTr="00DE4151">
        <w:trPr>
          <w:trHeight w:val="62"/>
        </w:trPr>
        <w:tc>
          <w:tcPr>
            <w:tcW w:w="3057" w:type="dxa"/>
          </w:tcPr>
          <w:p w:rsidR="00357342" w:rsidRPr="003D3672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  <w:r w:rsidRPr="003D36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243" w:type="dxa"/>
            <w:tcBorders>
              <w:top w:val="single" w:sz="6" w:space="0" w:color="auto"/>
            </w:tcBorders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2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gridSpan w:val="2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57342" w:rsidRPr="006A5726" w:rsidTr="00DE4151">
        <w:trPr>
          <w:trHeight w:val="62"/>
        </w:trPr>
        <w:tc>
          <w:tcPr>
            <w:tcW w:w="3057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3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:rsidR="00357342" w:rsidRPr="006A5726" w:rsidRDefault="00357342" w:rsidP="00375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A4EDB" w:rsidRPr="006A5726" w:rsidTr="00DE4151">
        <w:trPr>
          <w:trHeight w:val="62"/>
        </w:trPr>
        <w:tc>
          <w:tcPr>
            <w:tcW w:w="3057" w:type="dxa"/>
          </w:tcPr>
          <w:p w:rsidR="00DA4EDB" w:rsidRPr="003D3672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3D367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243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13,108</w:t>
            </w:r>
          </w:p>
        </w:tc>
        <w:tc>
          <w:tcPr>
            <w:tcW w:w="143" w:type="dxa"/>
            <w:gridSpan w:val="2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5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23,025</w:t>
            </w:r>
          </w:p>
        </w:tc>
      </w:tr>
      <w:tr w:rsidR="00DA4EDB" w:rsidRPr="006A5726" w:rsidTr="00D840C5">
        <w:trPr>
          <w:trHeight w:val="62"/>
        </w:trPr>
        <w:tc>
          <w:tcPr>
            <w:tcW w:w="3057" w:type="dxa"/>
          </w:tcPr>
          <w:p w:rsidR="00DA4EDB" w:rsidRPr="003D3672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1,026</w:t>
            </w:r>
          </w:p>
        </w:tc>
        <w:tc>
          <w:tcPr>
            <w:tcW w:w="143" w:type="dxa"/>
            <w:gridSpan w:val="2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2,781</w:t>
            </w:r>
          </w:p>
        </w:tc>
      </w:tr>
      <w:tr w:rsidR="00DA4EDB" w:rsidRPr="006A5726" w:rsidTr="00DE4151">
        <w:trPr>
          <w:trHeight w:val="62"/>
        </w:trPr>
        <w:tc>
          <w:tcPr>
            <w:tcW w:w="3057" w:type="dxa"/>
          </w:tcPr>
          <w:p w:rsidR="00DA4EDB" w:rsidRPr="003D3672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14,134</w:t>
            </w:r>
          </w:p>
        </w:tc>
        <w:tc>
          <w:tcPr>
            <w:tcW w:w="143" w:type="dxa"/>
            <w:gridSpan w:val="2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25,806</w:t>
            </w:r>
          </w:p>
        </w:tc>
      </w:tr>
      <w:tr w:rsidR="00DA4EDB" w:rsidRPr="006A5726" w:rsidTr="00DE4151">
        <w:trPr>
          <w:trHeight w:val="62"/>
        </w:trPr>
        <w:tc>
          <w:tcPr>
            <w:tcW w:w="3057" w:type="dxa"/>
          </w:tcPr>
          <w:p w:rsidR="00DA4EDB" w:rsidRPr="003D3672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43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2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gridSpan w:val="2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A4EDB" w:rsidRPr="006A5726" w:rsidTr="00DE4151">
        <w:trPr>
          <w:trHeight w:val="62"/>
        </w:trPr>
        <w:tc>
          <w:tcPr>
            <w:tcW w:w="3057" w:type="dxa"/>
          </w:tcPr>
          <w:p w:rsidR="00DA4EDB" w:rsidRPr="003D3672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3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gridSpan w:val="2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:rsidR="00DA4EDB" w:rsidRPr="006A5726" w:rsidRDefault="00DA4EDB" w:rsidP="00DA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EB5094" w:rsidRPr="006A5726" w:rsidTr="00DE4151">
        <w:trPr>
          <w:trHeight w:val="62"/>
        </w:trPr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32,000</w:t>
            </w:r>
          </w:p>
        </w:tc>
      </w:tr>
      <w:tr w:rsidR="00EB5094" w:rsidRPr="006A5726" w:rsidTr="00DE4151">
        <w:trPr>
          <w:trHeight w:val="62"/>
        </w:trPr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32,000</w:t>
            </w:r>
          </w:p>
        </w:tc>
      </w:tr>
      <w:tr w:rsidR="00EB5094" w:rsidRPr="006A5726" w:rsidTr="00DE4151"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243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5094" w:rsidRPr="006A5726" w:rsidTr="00DE4151"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3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5094" w:rsidRPr="006A5726" w:rsidTr="00DE4151"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3D367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243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92,750</w:t>
            </w:r>
          </w:p>
        </w:tc>
        <w:tc>
          <w:tcPr>
            <w:tcW w:w="143" w:type="dxa"/>
            <w:gridSpan w:val="2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69,250</w:t>
            </w:r>
          </w:p>
        </w:tc>
      </w:tr>
      <w:tr w:rsidR="00EB5094" w:rsidRPr="006A5726" w:rsidTr="00DE4151"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92,500</w:t>
            </w:r>
          </w:p>
        </w:tc>
        <w:tc>
          <w:tcPr>
            <w:tcW w:w="143" w:type="dxa"/>
            <w:gridSpan w:val="2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21,000</w:t>
            </w:r>
          </w:p>
        </w:tc>
      </w:tr>
      <w:tr w:rsidR="00EB5094" w:rsidRPr="006A5726" w:rsidTr="00DE4151"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185,250</w:t>
            </w:r>
          </w:p>
        </w:tc>
        <w:tc>
          <w:tcPr>
            <w:tcW w:w="143" w:type="dxa"/>
            <w:gridSpan w:val="2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90,250</w:t>
            </w:r>
          </w:p>
        </w:tc>
      </w:tr>
      <w:tr w:rsidR="00EB5094" w:rsidRPr="006A5726" w:rsidTr="00DE4151">
        <w:trPr>
          <w:trHeight w:val="62"/>
        </w:trPr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หัก</w:t>
            </w:r>
            <w:r w:rsidRPr="003D36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43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EB5094" w:rsidRPr="006A5726" w:rsidTr="00DE4151">
        <w:trPr>
          <w:trHeight w:val="62"/>
        </w:trPr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 w:hint="cs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3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EB5094" w:rsidRPr="006A5726" w:rsidTr="00DE4151">
        <w:trPr>
          <w:trHeight w:val="57"/>
        </w:trPr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3D367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243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12,000</w:t>
            </w:r>
          </w:p>
        </w:tc>
      </w:tr>
      <w:tr w:rsidR="00EB5094" w:rsidRPr="006A5726" w:rsidTr="00DE4151">
        <w:trPr>
          <w:trHeight w:val="57"/>
        </w:trPr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6,000</w:t>
            </w:r>
          </w:p>
        </w:tc>
      </w:tr>
      <w:tr w:rsidR="00EB5094" w:rsidRPr="006A5726" w:rsidTr="00DE4151">
        <w:trPr>
          <w:trHeight w:val="57"/>
        </w:trPr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18,000</w:t>
            </w:r>
          </w:p>
        </w:tc>
      </w:tr>
      <w:tr w:rsidR="00EB5094" w:rsidRPr="006A5726" w:rsidTr="00DE4151">
        <w:trPr>
          <w:trHeight w:val="57"/>
        </w:trPr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185,250</w:t>
            </w: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72,250</w:t>
            </w:r>
          </w:p>
        </w:tc>
      </w:tr>
      <w:tr w:rsidR="00EB5094" w:rsidRPr="006A5726" w:rsidTr="00D840C5">
        <w:trPr>
          <w:trHeight w:val="62"/>
        </w:trPr>
        <w:tc>
          <w:tcPr>
            <w:tcW w:w="3057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  <w:vAlign w:val="bottom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B5094" w:rsidRPr="006A5726" w:rsidTr="00D840C5">
        <w:trPr>
          <w:trHeight w:val="62"/>
        </w:trPr>
        <w:tc>
          <w:tcPr>
            <w:tcW w:w="3057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5094" w:rsidRPr="006A5726" w:rsidTr="00D840C5">
        <w:trPr>
          <w:trHeight w:val="62"/>
        </w:trPr>
        <w:tc>
          <w:tcPr>
            <w:tcW w:w="3057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EB5094" w:rsidRPr="00EB574D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30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EB5094" w:rsidRPr="00EB574D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30</w:t>
            </w:r>
            <w:r w:rsidRPr="00EB574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3" w:type="dxa"/>
            <w:gridSpan w:val="2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EB5094" w:rsidRPr="006A5726" w:rsidTr="0068759D"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3D36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243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B5094" w:rsidRPr="003D3672" w:rsidRDefault="00EB5094" w:rsidP="00EB5094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5094" w:rsidRPr="006A5726" w:rsidTr="0068759D"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43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5094" w:rsidRPr="006A5726" w:rsidTr="00DE4151">
        <w:tc>
          <w:tcPr>
            <w:tcW w:w="3057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พรพรหมดิสทริบิวชั่น จำกัด</w:t>
            </w:r>
          </w:p>
        </w:tc>
        <w:tc>
          <w:tcPr>
            <w:tcW w:w="1243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B5094" w:rsidRPr="006A5726" w:rsidTr="00531160">
        <w:tc>
          <w:tcPr>
            <w:tcW w:w="3057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Vina Solar Technology Co., Ltd.</w:t>
            </w: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EB5094" w:rsidRPr="006A5726" w:rsidTr="00531160"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B5094" w:rsidRPr="006A5726" w:rsidTr="00531160"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5094" w:rsidRPr="006A5726" w:rsidTr="00DE4151"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243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38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142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</w:tr>
      <w:tr w:rsidR="00EB5094" w:rsidRPr="006A5726" w:rsidTr="00DE4151"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38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142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EB5094" w:rsidRPr="006A5726" w:rsidTr="00DE4151"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  <w:tc>
          <w:tcPr>
            <w:tcW w:w="138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42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B5094" w:rsidRPr="006A5726" w:rsidTr="00DE4151"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3" w:type="dxa"/>
            <w:tcBorders>
              <w:top w:val="doub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doub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5094" w:rsidRPr="006A5726" w:rsidTr="00DE4151"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3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5094" w:rsidRPr="006A5726" w:rsidTr="00DE4151"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243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38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42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EB5094" w:rsidRPr="006A5726" w:rsidTr="00DE4151">
        <w:tc>
          <w:tcPr>
            <w:tcW w:w="3057" w:type="dxa"/>
          </w:tcPr>
          <w:p w:rsidR="00EB5094" w:rsidRPr="003D3672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38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42" w:type="dxa"/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EB5094" w:rsidRPr="006A5726" w:rsidRDefault="00EB509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</w:tbl>
    <w:p w:rsidR="00B86EBD" w:rsidRDefault="00B86EBD" w:rsidP="002C0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contextualSpacing/>
        <w:rPr>
          <w:rFonts w:asciiTheme="majorBidi" w:hAnsiTheme="majorBidi" w:cstheme="majorBidi"/>
          <w:sz w:val="32"/>
          <w:szCs w:val="32"/>
        </w:rPr>
      </w:pPr>
    </w:p>
    <w:p w:rsidR="006B5631" w:rsidRDefault="00B86EBD" w:rsidP="003D3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รายการเคลื่อนไหวระหว่างงวด</w:t>
      </w:r>
      <w:r w:rsidR="00AE30B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94745D" w:rsidRPr="003D367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4745D" w:rsidRPr="003D3672">
        <w:rPr>
          <w:rFonts w:asciiTheme="majorBidi" w:hAnsiTheme="majorBidi" w:cstheme="majorBidi"/>
          <w:sz w:val="32"/>
          <w:szCs w:val="32"/>
        </w:rPr>
        <w:t xml:space="preserve"> </w:t>
      </w:r>
      <w:r w:rsidR="0094745D">
        <w:rPr>
          <w:rFonts w:asciiTheme="majorBidi" w:hAnsiTheme="majorBidi" w:cstheme="majorBidi"/>
          <w:sz w:val="32"/>
          <w:szCs w:val="32"/>
        </w:rPr>
        <w:t>30</w:t>
      </w:r>
      <w:r w:rsidR="0094745D"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="00AE30B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4745D" w:rsidRPr="003D3672">
        <w:rPr>
          <w:rFonts w:asciiTheme="majorBidi" w:hAnsiTheme="majorBidi" w:cstheme="majorBidi"/>
          <w:sz w:val="32"/>
          <w:szCs w:val="32"/>
        </w:rPr>
        <w:t xml:space="preserve"> </w:t>
      </w:r>
      <w:r w:rsidR="00F90EB5">
        <w:rPr>
          <w:rFonts w:asciiTheme="majorBidi" w:hAnsiTheme="majorBidi" w:cstheme="majorBidi"/>
          <w:sz w:val="32"/>
          <w:szCs w:val="32"/>
        </w:rPr>
        <w:t>2562</w:t>
      </w:r>
      <w:r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74D84">
        <w:rPr>
          <w:rFonts w:asciiTheme="majorBidi" w:hAnsiTheme="majorBidi" w:cstheme="majorBidi"/>
          <w:sz w:val="32"/>
          <w:szCs w:val="32"/>
        </w:rPr>
        <w:t>256</w:t>
      </w:r>
      <w:r w:rsidR="00F90EB5">
        <w:rPr>
          <w:rFonts w:asciiTheme="majorBidi" w:hAnsiTheme="majorBidi" w:cstheme="majorBidi"/>
          <w:sz w:val="32"/>
          <w:szCs w:val="32"/>
        </w:rPr>
        <w:t>1</w:t>
      </w:r>
      <w:r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="005C138A">
        <w:rPr>
          <w:rFonts w:asciiTheme="majorBidi" w:hAnsiTheme="majorBidi" w:cstheme="majorBidi" w:hint="cs"/>
          <w:sz w:val="32"/>
          <w:szCs w:val="32"/>
          <w:cs/>
        </w:rPr>
        <w:t>ของบัญชี</w:t>
      </w:r>
      <w:r w:rsidRPr="00674D84">
        <w:rPr>
          <w:rFonts w:asciiTheme="majorBidi" w:hAnsiTheme="majorBidi" w:cstheme="majorBidi"/>
          <w:sz w:val="32"/>
          <w:szCs w:val="32"/>
          <w:cs/>
        </w:rPr>
        <w:t>เงินให้กู้ยืมและเงินกู้ยืมจากบุคคลและกิจการที่เกี่ยวข้องกัน</w:t>
      </w:r>
      <w:r w:rsidR="008153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4D84">
        <w:rPr>
          <w:rFonts w:asciiTheme="majorBidi" w:hAnsiTheme="majorBidi" w:cstheme="majorBidi"/>
          <w:sz w:val="32"/>
          <w:szCs w:val="32"/>
          <w:cs/>
        </w:rPr>
        <w:t>มีดังนี</w:t>
      </w:r>
      <w:r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44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34"/>
        <w:gridCol w:w="1244"/>
        <w:gridCol w:w="138"/>
        <w:gridCol w:w="1243"/>
        <w:gridCol w:w="140"/>
        <w:gridCol w:w="1248"/>
        <w:gridCol w:w="143"/>
        <w:gridCol w:w="1245"/>
        <w:gridCol w:w="14"/>
      </w:tblGrid>
      <w:tr w:rsidR="00746D0F" w:rsidRPr="00746D0F" w:rsidTr="00AC588C">
        <w:trPr>
          <w:gridAfter w:val="1"/>
          <w:wAfter w:w="14" w:type="dxa"/>
          <w:trHeight w:val="62"/>
        </w:trPr>
        <w:tc>
          <w:tcPr>
            <w:tcW w:w="3034" w:type="dxa"/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6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5401" w:type="dxa"/>
            <w:gridSpan w:val="7"/>
            <w:tcBorders>
              <w:bottom w:val="single" w:sz="6" w:space="0" w:color="auto"/>
            </w:tcBorders>
            <w:vAlign w:val="bottom"/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46D0F" w:rsidRPr="00746D0F" w:rsidTr="00AC588C">
        <w:trPr>
          <w:gridAfter w:val="1"/>
          <w:wAfter w:w="14" w:type="dxa"/>
          <w:trHeight w:val="62"/>
        </w:trPr>
        <w:tc>
          <w:tcPr>
            <w:tcW w:w="3034" w:type="dxa"/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46D0F" w:rsidRPr="00746D0F" w:rsidTr="00AC588C">
        <w:trPr>
          <w:gridAfter w:val="1"/>
          <w:wAfter w:w="14" w:type="dxa"/>
          <w:trHeight w:val="62"/>
        </w:trPr>
        <w:tc>
          <w:tcPr>
            <w:tcW w:w="3034" w:type="dxa"/>
          </w:tcPr>
          <w:p w:rsidR="00F2490D" w:rsidRPr="003D3672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0" w:type="dxa"/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3" w:type="dxa"/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746D0F" w:rsidRPr="00746D0F" w:rsidTr="00AC588C">
        <w:tc>
          <w:tcPr>
            <w:tcW w:w="3034" w:type="dxa"/>
          </w:tcPr>
          <w:p w:rsidR="00F2490D" w:rsidRPr="003D3672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Cs/>
                <w:sz w:val="24"/>
                <w:szCs w:val="24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44" w:type="dxa"/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0" w:type="dxa"/>
          </w:tcPr>
          <w:p w:rsidR="00F2490D" w:rsidRPr="003D3672" w:rsidRDefault="00F2490D" w:rsidP="002635C8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3" w:type="dxa"/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F2490D" w:rsidRPr="00746D0F" w:rsidRDefault="00F2490D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0A52" w:rsidRPr="00746D0F" w:rsidTr="00AC588C">
        <w:tc>
          <w:tcPr>
            <w:tcW w:w="3034" w:type="dxa"/>
          </w:tcPr>
          <w:p w:rsidR="00A50A52" w:rsidRPr="003D3672" w:rsidRDefault="00A50A52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746D0F">
              <w:rPr>
                <w:rFonts w:ascii="Angsana New" w:hAnsi="Angsana New"/>
                <w:bCs/>
                <w:sz w:val="24"/>
                <w:szCs w:val="24"/>
              </w:rPr>
              <w:t xml:space="preserve">1 </w:t>
            </w: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>มกราคม</w:t>
            </w:r>
          </w:p>
        </w:tc>
        <w:tc>
          <w:tcPr>
            <w:tcW w:w="1244" w:type="dxa"/>
          </w:tcPr>
          <w:p w:rsidR="00A50A52" w:rsidRPr="006A5726" w:rsidRDefault="00A50A52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A50A52" w:rsidRPr="00746D0F" w:rsidRDefault="00A50A52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A50A52" w:rsidRPr="006A5726" w:rsidRDefault="00A50A52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A50A52" w:rsidRPr="003D3672" w:rsidRDefault="00A50A52" w:rsidP="002635C8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A50A52" w:rsidRPr="00746D0F" w:rsidRDefault="00A50A52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122,250</w:t>
            </w:r>
          </w:p>
        </w:tc>
        <w:tc>
          <w:tcPr>
            <w:tcW w:w="143" w:type="dxa"/>
          </w:tcPr>
          <w:p w:rsidR="00A50A52" w:rsidRPr="006C6020" w:rsidRDefault="00A50A52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A50A52" w:rsidRPr="00746D0F" w:rsidRDefault="00A50A52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88,250</w:t>
            </w:r>
          </w:p>
        </w:tc>
      </w:tr>
      <w:tr w:rsidR="00A50A52" w:rsidRPr="00746D0F" w:rsidTr="009E561E">
        <w:tc>
          <w:tcPr>
            <w:tcW w:w="3034" w:type="dxa"/>
          </w:tcPr>
          <w:p w:rsidR="00A50A52" w:rsidRPr="003D3672" w:rsidRDefault="00A50A52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4" w:type="dxa"/>
          </w:tcPr>
          <w:p w:rsidR="00A50A52" w:rsidRPr="006A5726" w:rsidRDefault="00A50A52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A50A52" w:rsidRPr="00746D0F" w:rsidRDefault="00A50A52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A50A52" w:rsidRPr="006A5726" w:rsidRDefault="00A50A52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A50A52" w:rsidRPr="003D3672" w:rsidRDefault="00A50A52" w:rsidP="002635C8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A50A52" w:rsidRPr="00A50A52" w:rsidRDefault="00A50A52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A50A52">
              <w:rPr>
                <w:rFonts w:ascii="Angsana New" w:hAnsi="Angsana New"/>
                <w:bCs/>
                <w:sz w:val="24"/>
                <w:szCs w:val="24"/>
              </w:rPr>
              <w:t>63,000</w:t>
            </w:r>
          </w:p>
        </w:tc>
        <w:tc>
          <w:tcPr>
            <w:tcW w:w="143" w:type="dxa"/>
          </w:tcPr>
          <w:p w:rsidR="00A50A52" w:rsidRPr="006C6020" w:rsidRDefault="00A50A52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A50A52" w:rsidRPr="00D42CC5" w:rsidRDefault="00DA710E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35,000</w:t>
            </w:r>
          </w:p>
        </w:tc>
      </w:tr>
      <w:tr w:rsidR="0001424B" w:rsidRPr="00746D0F" w:rsidTr="009E561E">
        <w:tc>
          <w:tcPr>
            <w:tcW w:w="3034" w:type="dxa"/>
          </w:tcPr>
          <w:p w:rsidR="0001424B" w:rsidRPr="003D3672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ลดลง</w:t>
            </w:r>
          </w:p>
        </w:tc>
        <w:tc>
          <w:tcPr>
            <w:tcW w:w="1244" w:type="dxa"/>
          </w:tcPr>
          <w:p w:rsidR="0001424B" w:rsidRPr="006A5726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01424B" w:rsidRPr="00746D0F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01424B" w:rsidRPr="006A5726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1424B" w:rsidRPr="003D3672" w:rsidRDefault="0001424B" w:rsidP="002635C8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01424B" w:rsidRPr="006A5726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01424B" w:rsidRPr="006C6020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01424B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(3,000)</w:t>
            </w:r>
          </w:p>
        </w:tc>
      </w:tr>
      <w:tr w:rsidR="0001424B" w:rsidRPr="00746D0F" w:rsidTr="009E561E">
        <w:tc>
          <w:tcPr>
            <w:tcW w:w="3034" w:type="dxa"/>
          </w:tcPr>
          <w:p w:rsidR="0001424B" w:rsidRPr="003D3672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94745D"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01424B" w:rsidRPr="006A5726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01424B" w:rsidRPr="00746D0F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01424B" w:rsidRPr="006A5726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01424B" w:rsidRPr="003D3672" w:rsidRDefault="0001424B" w:rsidP="002635C8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1424B" w:rsidRPr="00A50A52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A50A52">
              <w:rPr>
                <w:rFonts w:ascii="Angsana New" w:hAnsi="Angsana New"/>
                <w:bCs/>
                <w:sz w:val="24"/>
                <w:szCs w:val="24"/>
              </w:rPr>
              <w:t>185,250</w:t>
            </w:r>
          </w:p>
        </w:tc>
        <w:tc>
          <w:tcPr>
            <w:tcW w:w="143" w:type="dxa"/>
          </w:tcPr>
          <w:p w:rsidR="0001424B" w:rsidRPr="006C6020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1424B" w:rsidRPr="00D42CC5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120,250</w:t>
            </w:r>
          </w:p>
        </w:tc>
      </w:tr>
      <w:tr w:rsidR="0001424B" w:rsidRPr="00746D0F" w:rsidTr="00AC588C">
        <w:tc>
          <w:tcPr>
            <w:tcW w:w="3034" w:type="dxa"/>
          </w:tcPr>
          <w:p w:rsidR="0001424B" w:rsidRPr="003D3672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4" w:type="dxa"/>
          </w:tcPr>
          <w:p w:rsidR="0001424B" w:rsidRPr="00746D0F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01424B" w:rsidRPr="00746D0F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:rsidR="0001424B" w:rsidRPr="00746D0F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0" w:type="dxa"/>
          </w:tcPr>
          <w:p w:rsidR="0001424B" w:rsidRPr="003D3672" w:rsidRDefault="0001424B" w:rsidP="002635C8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01424B" w:rsidRPr="00746D0F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3" w:type="dxa"/>
          </w:tcPr>
          <w:p w:rsidR="0001424B" w:rsidRPr="00746D0F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01424B" w:rsidRPr="00746D0F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424B" w:rsidRPr="00746D0F" w:rsidTr="009E561E">
        <w:tc>
          <w:tcPr>
            <w:tcW w:w="3034" w:type="dxa"/>
          </w:tcPr>
          <w:p w:rsidR="0001424B" w:rsidRPr="003D3672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94745D">
              <w:rPr>
                <w:rFonts w:ascii="Angsana New" w:hAnsi="Angsana New"/>
                <w:bCs/>
                <w:sz w:val="24"/>
                <w:szCs w:val="24"/>
              </w:rPr>
              <w:t xml:space="preserve">1 </w:t>
            </w: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>มกราคม</w:t>
            </w:r>
          </w:p>
        </w:tc>
        <w:tc>
          <w:tcPr>
            <w:tcW w:w="1244" w:type="dxa"/>
          </w:tcPr>
          <w:p w:rsidR="0001424B" w:rsidRPr="00746D0F" w:rsidRDefault="002635C8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4,500</w:t>
            </w:r>
          </w:p>
        </w:tc>
        <w:tc>
          <w:tcPr>
            <w:tcW w:w="138" w:type="dxa"/>
          </w:tcPr>
          <w:p w:rsidR="0001424B" w:rsidRPr="00746D0F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</w:tcPr>
          <w:p w:rsidR="0001424B" w:rsidRPr="00D42CC5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D42CC5">
              <w:rPr>
                <w:rFonts w:ascii="Angsana New" w:hAnsi="Angsana New"/>
                <w:bCs/>
                <w:sz w:val="24"/>
                <w:szCs w:val="24"/>
              </w:rPr>
              <w:t>17,696</w:t>
            </w:r>
          </w:p>
        </w:tc>
        <w:tc>
          <w:tcPr>
            <w:tcW w:w="140" w:type="dxa"/>
          </w:tcPr>
          <w:p w:rsidR="0001424B" w:rsidRPr="003D3672" w:rsidRDefault="0001424B" w:rsidP="002635C8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01424B" w:rsidRPr="006A5726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01424B" w:rsidRPr="00746D0F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01424B" w:rsidRPr="006A5726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9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</w:tr>
      <w:tr w:rsidR="0001424B" w:rsidRPr="00746D0F" w:rsidTr="009E561E">
        <w:tc>
          <w:tcPr>
            <w:tcW w:w="3034" w:type="dxa"/>
          </w:tcPr>
          <w:p w:rsidR="0001424B" w:rsidRPr="003D3672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4" w:type="dxa"/>
          </w:tcPr>
          <w:p w:rsidR="0001424B" w:rsidRPr="00746D0F" w:rsidRDefault="002635C8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1,400</w:t>
            </w:r>
          </w:p>
        </w:tc>
        <w:tc>
          <w:tcPr>
            <w:tcW w:w="138" w:type="dxa"/>
          </w:tcPr>
          <w:p w:rsidR="0001424B" w:rsidRPr="00746D0F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</w:tcPr>
          <w:p w:rsidR="0001424B" w:rsidRPr="00D42CC5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15,900</w:t>
            </w:r>
          </w:p>
        </w:tc>
        <w:tc>
          <w:tcPr>
            <w:tcW w:w="140" w:type="dxa"/>
          </w:tcPr>
          <w:p w:rsidR="0001424B" w:rsidRPr="003D3672" w:rsidRDefault="0001424B" w:rsidP="002635C8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01424B" w:rsidRPr="006A5726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01424B" w:rsidRPr="00746D0F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01424B" w:rsidRPr="006A5726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9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</w:tr>
      <w:tr w:rsidR="0001424B" w:rsidRPr="00746D0F" w:rsidTr="009E561E">
        <w:tc>
          <w:tcPr>
            <w:tcW w:w="3034" w:type="dxa"/>
          </w:tcPr>
          <w:p w:rsidR="0001424B" w:rsidRPr="003D3672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>ลดลง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01424B" w:rsidRPr="00746D0F" w:rsidRDefault="002635C8" w:rsidP="00263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300" w:lineRule="exact"/>
              <w:ind w:right="10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(1,400)</w:t>
            </w:r>
          </w:p>
        </w:tc>
        <w:tc>
          <w:tcPr>
            <w:tcW w:w="138" w:type="dxa"/>
          </w:tcPr>
          <w:p w:rsidR="0001424B" w:rsidRPr="00746D0F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</w:tcPr>
          <w:p w:rsidR="0001424B" w:rsidRPr="00D42CC5" w:rsidRDefault="0001424B" w:rsidP="002635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300" w:lineRule="exact"/>
              <w:ind w:right="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(24,096)</w:t>
            </w:r>
          </w:p>
        </w:tc>
        <w:tc>
          <w:tcPr>
            <w:tcW w:w="140" w:type="dxa"/>
          </w:tcPr>
          <w:p w:rsidR="0001424B" w:rsidRPr="003D3672" w:rsidRDefault="0001424B" w:rsidP="002635C8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01424B" w:rsidRPr="006A5726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01424B" w:rsidRPr="00746D0F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</w:tcPr>
          <w:p w:rsidR="0001424B" w:rsidRPr="006A5726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9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</w:tr>
      <w:tr w:rsidR="0001424B" w:rsidRPr="00746D0F" w:rsidTr="009E561E">
        <w:tc>
          <w:tcPr>
            <w:tcW w:w="3034" w:type="dxa"/>
          </w:tcPr>
          <w:p w:rsidR="0001424B" w:rsidRPr="003D3672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94745D"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01424B" w:rsidRPr="00746D0F" w:rsidRDefault="002635C8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4,500</w:t>
            </w:r>
          </w:p>
        </w:tc>
        <w:tc>
          <w:tcPr>
            <w:tcW w:w="138" w:type="dxa"/>
          </w:tcPr>
          <w:p w:rsidR="0001424B" w:rsidRPr="00746D0F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5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1424B" w:rsidRPr="00D42CC5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9,500</w:t>
            </w:r>
          </w:p>
        </w:tc>
        <w:tc>
          <w:tcPr>
            <w:tcW w:w="140" w:type="dxa"/>
          </w:tcPr>
          <w:p w:rsidR="0001424B" w:rsidRPr="003D3672" w:rsidRDefault="0001424B" w:rsidP="002635C8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1424B" w:rsidRPr="006A5726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01424B" w:rsidRPr="00746D0F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1424B" w:rsidRPr="006A5726" w:rsidRDefault="0001424B" w:rsidP="0026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9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</w:tr>
    </w:tbl>
    <w:p w:rsidR="0034400E" w:rsidRDefault="0034400E" w:rsidP="002635C8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96024C" w:rsidRPr="00B25B09" w:rsidRDefault="0096024C" w:rsidP="002635C8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D367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:rsidR="00746D0F" w:rsidRDefault="0096024C" w:rsidP="0026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674D84">
        <w:rPr>
          <w:rFonts w:asciiTheme="majorBidi" w:hAnsiTheme="majorBidi" w:cstheme="majorBidi"/>
          <w:sz w:val="32"/>
          <w:szCs w:val="32"/>
        </w:rPr>
        <w:t>3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ปี สิ้นสุดวันที่ </w:t>
      </w:r>
      <w:r w:rsidRPr="00674D84">
        <w:rPr>
          <w:rFonts w:asciiTheme="majorBidi" w:hAnsiTheme="majorBidi" w:cstheme="majorBidi"/>
          <w:sz w:val="32"/>
          <w:szCs w:val="32"/>
        </w:rPr>
        <w:t xml:space="preserve">1 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โดยมีค่าเช่าในอัตราเดือนละ </w:t>
      </w:r>
      <w:r w:rsidRPr="00674D84">
        <w:rPr>
          <w:rFonts w:asciiTheme="majorBidi" w:hAnsiTheme="majorBidi" w:cstheme="majorBidi"/>
          <w:sz w:val="32"/>
          <w:szCs w:val="32"/>
        </w:rPr>
        <w:t>87,900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D65AC5">
        <w:rPr>
          <w:rFonts w:asciiTheme="majorBidi" w:hAnsiTheme="majorBidi" w:cstheme="majorBidi" w:hint="cs"/>
          <w:sz w:val="32"/>
          <w:szCs w:val="32"/>
          <w:cs/>
        </w:rPr>
        <w:t xml:space="preserve"> และตั้งแต่วันที่</w:t>
      </w:r>
      <w:r w:rsidR="00D65AC5">
        <w:rPr>
          <w:rFonts w:asciiTheme="majorBidi" w:hAnsiTheme="majorBidi" w:cstheme="majorBidi"/>
          <w:sz w:val="32"/>
          <w:szCs w:val="32"/>
        </w:rPr>
        <w:t xml:space="preserve"> 1</w:t>
      </w:r>
      <w:r w:rsidR="00D65AC5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D65AC5">
        <w:rPr>
          <w:rFonts w:asciiTheme="majorBidi" w:hAnsiTheme="majorBidi" w:cstheme="majorBidi"/>
          <w:sz w:val="32"/>
          <w:szCs w:val="32"/>
        </w:rPr>
        <w:t xml:space="preserve">2562 </w:t>
      </w:r>
      <w:r w:rsidR="00531160">
        <w:rPr>
          <w:rFonts w:asciiTheme="majorBidi" w:hAnsiTheme="majorBidi" w:cstheme="majorBidi" w:hint="cs"/>
          <w:sz w:val="32"/>
          <w:szCs w:val="32"/>
          <w:cs/>
        </w:rPr>
        <w:t>เป็นต้นไปคิด</w:t>
      </w:r>
      <w:r w:rsidR="00D65AC5">
        <w:rPr>
          <w:rFonts w:asciiTheme="majorBidi" w:hAnsiTheme="majorBidi" w:cstheme="majorBidi" w:hint="cs"/>
          <w:sz w:val="32"/>
          <w:szCs w:val="32"/>
          <w:cs/>
        </w:rPr>
        <w:t>ค่าเช่า</w:t>
      </w:r>
      <w:r w:rsidR="00531160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D65AC5">
        <w:rPr>
          <w:rFonts w:asciiTheme="majorBidi" w:hAnsiTheme="majorBidi" w:cstheme="majorBidi" w:hint="cs"/>
          <w:sz w:val="32"/>
          <w:szCs w:val="32"/>
          <w:cs/>
        </w:rPr>
        <w:t xml:space="preserve">อัตราเดือนละ </w:t>
      </w:r>
      <w:r w:rsidR="00D65AC5">
        <w:rPr>
          <w:rFonts w:asciiTheme="majorBidi" w:hAnsiTheme="majorBidi" w:cstheme="majorBidi"/>
          <w:sz w:val="32"/>
          <w:szCs w:val="32"/>
        </w:rPr>
        <w:t xml:space="preserve">95,000 </w:t>
      </w:r>
      <w:r w:rsidR="00D65AC5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:rsidR="002635C8" w:rsidRDefault="002635C8" w:rsidP="002B2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:rsidR="002635C8" w:rsidRDefault="002635C8" w:rsidP="006C6020">
      <w:pPr>
        <w:tabs>
          <w:tab w:val="clear" w:pos="227"/>
          <w:tab w:val="left" w:pos="284"/>
        </w:tabs>
        <w:spacing w:line="35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</w:p>
    <w:p w:rsidR="000358BC" w:rsidRDefault="00A37A35" w:rsidP="006C6020">
      <w:pPr>
        <w:tabs>
          <w:tab w:val="clear" w:pos="227"/>
          <w:tab w:val="left" w:pos="284"/>
        </w:tabs>
        <w:spacing w:line="35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37A35" w:rsidRPr="003D3672" w:rsidRDefault="00A37A35" w:rsidP="006C602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5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3D3672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71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2"/>
        <w:gridCol w:w="1276"/>
        <w:gridCol w:w="142"/>
        <w:gridCol w:w="1322"/>
        <w:gridCol w:w="139"/>
        <w:gridCol w:w="1282"/>
        <w:gridCol w:w="136"/>
        <w:gridCol w:w="1282"/>
      </w:tblGrid>
      <w:tr w:rsidR="00B34281" w:rsidRPr="00B34281" w:rsidTr="009E6ED1">
        <w:tc>
          <w:tcPr>
            <w:tcW w:w="2892" w:type="dxa"/>
          </w:tcPr>
          <w:p w:rsidR="00B34281" w:rsidRPr="00B34281" w:rsidRDefault="00A37A35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5579" w:type="dxa"/>
            <w:gridSpan w:val="7"/>
            <w:tcBorders>
              <w:bottom w:val="single" w:sz="6" w:space="0" w:color="auto"/>
            </w:tcBorders>
          </w:tcPr>
          <w:p w:rsidR="00B34281" w:rsidRPr="003D3672" w:rsidRDefault="00B34281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B34281" w:rsidRPr="00B34281" w:rsidTr="009E6ED1">
        <w:tc>
          <w:tcPr>
            <w:tcW w:w="2892" w:type="dxa"/>
          </w:tcPr>
          <w:p w:rsidR="00B34281" w:rsidRPr="00B34281" w:rsidRDefault="00B34281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B34281" w:rsidRPr="00B34281" w:rsidRDefault="00B34281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45D" w:rsidRPr="00B34281" w:rsidTr="009E6ED1">
        <w:tc>
          <w:tcPr>
            <w:tcW w:w="2892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94745D" w:rsidRPr="0094745D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  <w:p w:rsidR="0094745D" w:rsidRPr="00B34281" w:rsidRDefault="00AE30BE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="0094745D"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4745D"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4745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</w:tcPr>
          <w:p w:rsidR="0094745D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9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:rsidR="0094745D" w:rsidRPr="0094745D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  <w:p w:rsidR="0094745D" w:rsidRPr="00B34281" w:rsidRDefault="00AE30BE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="0094745D"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4745D"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4745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6" w:space="0" w:color="auto"/>
            </w:tcBorders>
          </w:tcPr>
          <w:p w:rsidR="0094745D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4745D" w:rsidRPr="00B34281" w:rsidTr="009E6ED1">
        <w:tc>
          <w:tcPr>
            <w:tcW w:w="2892" w:type="dxa"/>
          </w:tcPr>
          <w:p w:rsidR="0094745D" w:rsidRPr="003D367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94745D" w:rsidRPr="00C60E29" w:rsidRDefault="00FA3B93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401</w:t>
            </w:r>
          </w:p>
        </w:tc>
        <w:tc>
          <w:tcPr>
            <w:tcW w:w="142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shd w:val="clear" w:color="auto" w:fill="auto"/>
          </w:tcPr>
          <w:p w:rsidR="0094745D" w:rsidRPr="00B01B9E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B9E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9" w:type="dxa"/>
          </w:tcPr>
          <w:p w:rsidR="0094745D" w:rsidRPr="003D3672" w:rsidRDefault="0094745D" w:rsidP="009E6ED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:rsidR="0094745D" w:rsidRPr="00B34281" w:rsidRDefault="0001424B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341</w:t>
            </w:r>
          </w:p>
        </w:tc>
        <w:tc>
          <w:tcPr>
            <w:tcW w:w="136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94745D" w:rsidRPr="00C575CC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</w:tr>
      <w:tr w:rsidR="0094745D" w:rsidRPr="00B34281" w:rsidTr="009E6ED1">
        <w:tc>
          <w:tcPr>
            <w:tcW w:w="2892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276" w:type="dxa"/>
            <w:shd w:val="clear" w:color="auto" w:fill="auto"/>
          </w:tcPr>
          <w:p w:rsidR="0094745D" w:rsidRPr="00C60E29" w:rsidRDefault="00FA3B93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32,530</w:t>
            </w:r>
          </w:p>
        </w:tc>
        <w:tc>
          <w:tcPr>
            <w:tcW w:w="142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:rsidR="0094745D" w:rsidRPr="00B01B9E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B9E">
              <w:rPr>
                <w:rFonts w:ascii="Angsana New" w:hAnsi="Angsana New"/>
                <w:sz w:val="26"/>
                <w:szCs w:val="26"/>
              </w:rPr>
              <w:t>15,16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9" w:type="dxa"/>
          </w:tcPr>
          <w:p w:rsidR="0094745D" w:rsidRPr="003D3672" w:rsidRDefault="0094745D" w:rsidP="009E6ED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:rsidR="0094745D" w:rsidRPr="00823F51" w:rsidRDefault="0001424B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21,401</w:t>
            </w:r>
          </w:p>
        </w:tc>
        <w:tc>
          <w:tcPr>
            <w:tcW w:w="136" w:type="dxa"/>
          </w:tcPr>
          <w:p w:rsidR="0094745D" w:rsidRPr="00823F5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94745D" w:rsidRPr="00C575CC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7,437</w:t>
            </w:r>
          </w:p>
        </w:tc>
      </w:tr>
      <w:tr w:rsidR="0094745D" w:rsidRPr="00B34281" w:rsidTr="009E6ED1">
        <w:tc>
          <w:tcPr>
            <w:tcW w:w="2892" w:type="dxa"/>
          </w:tcPr>
          <w:p w:rsidR="0094745D" w:rsidRPr="003A2D1E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276" w:type="dxa"/>
            <w:shd w:val="clear" w:color="auto" w:fill="auto"/>
          </w:tcPr>
          <w:p w:rsidR="0094745D" w:rsidRPr="00C60E29" w:rsidRDefault="00FA3B93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15,612</w:t>
            </w:r>
          </w:p>
        </w:tc>
        <w:tc>
          <w:tcPr>
            <w:tcW w:w="142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:rsidR="0094745D" w:rsidRPr="00B01B9E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B9E">
              <w:rPr>
                <w:rFonts w:ascii="Angsana New" w:hAnsi="Angsana New"/>
                <w:sz w:val="26"/>
                <w:szCs w:val="26"/>
              </w:rPr>
              <w:t>16,03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9" w:type="dxa"/>
          </w:tcPr>
          <w:p w:rsidR="0094745D" w:rsidRPr="003D3672" w:rsidRDefault="0094745D" w:rsidP="009E6ED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:rsidR="0094745D" w:rsidRPr="00823F51" w:rsidRDefault="0001424B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6,734</w:t>
            </w:r>
          </w:p>
        </w:tc>
        <w:tc>
          <w:tcPr>
            <w:tcW w:w="136" w:type="dxa"/>
          </w:tcPr>
          <w:p w:rsidR="0094745D" w:rsidRPr="00823F5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94745D" w:rsidRPr="00C575CC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3,629</w:t>
            </w:r>
          </w:p>
        </w:tc>
      </w:tr>
      <w:tr w:rsidR="0094745D" w:rsidRPr="00B34281" w:rsidTr="009E6ED1">
        <w:tc>
          <w:tcPr>
            <w:tcW w:w="2892" w:type="dxa"/>
          </w:tcPr>
          <w:p w:rsidR="0094745D" w:rsidRPr="003D367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94745D" w:rsidRPr="00C60E29" w:rsidRDefault="00FA3B93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4,155</w:t>
            </w:r>
          </w:p>
        </w:tc>
        <w:tc>
          <w:tcPr>
            <w:tcW w:w="142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  <w:shd w:val="clear" w:color="auto" w:fill="auto"/>
          </w:tcPr>
          <w:p w:rsidR="0094745D" w:rsidRPr="0076271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62712">
              <w:rPr>
                <w:rFonts w:ascii="Angsana New" w:hAnsi="Angsana New"/>
                <w:bCs/>
                <w:sz w:val="26"/>
                <w:szCs w:val="26"/>
              </w:rPr>
              <w:t>6,210</w:t>
            </w:r>
          </w:p>
        </w:tc>
        <w:tc>
          <w:tcPr>
            <w:tcW w:w="139" w:type="dxa"/>
          </w:tcPr>
          <w:p w:rsidR="0094745D" w:rsidRPr="003D3672" w:rsidRDefault="0094745D" w:rsidP="009E6ED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:rsidR="0094745D" w:rsidRPr="003C3BCB" w:rsidRDefault="0001424B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2,880</w:t>
            </w:r>
          </w:p>
        </w:tc>
        <w:tc>
          <w:tcPr>
            <w:tcW w:w="136" w:type="dxa"/>
          </w:tcPr>
          <w:p w:rsidR="0094745D" w:rsidRPr="00823F5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:rsidR="0094745D" w:rsidRPr="0076271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62712">
              <w:rPr>
                <w:rFonts w:ascii="Angsana New" w:hAnsi="Angsana New"/>
                <w:bCs/>
                <w:sz w:val="26"/>
                <w:szCs w:val="26"/>
              </w:rPr>
              <w:t>6,210</w:t>
            </w:r>
          </w:p>
        </w:tc>
      </w:tr>
      <w:tr w:rsidR="0094745D" w:rsidRPr="00B34281" w:rsidTr="009E6ED1">
        <w:tc>
          <w:tcPr>
            <w:tcW w:w="2892" w:type="dxa"/>
          </w:tcPr>
          <w:p w:rsidR="0094745D" w:rsidRPr="003D367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spacing w:line="30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ab/>
            </w:r>
            <w:r w:rsidRPr="003D367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4745D" w:rsidRPr="00C60E29" w:rsidRDefault="00FA3B93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52,698</w:t>
            </w:r>
          </w:p>
        </w:tc>
        <w:tc>
          <w:tcPr>
            <w:tcW w:w="142" w:type="dxa"/>
          </w:tcPr>
          <w:p w:rsidR="0094745D" w:rsidRPr="00B3428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4745D" w:rsidRPr="00B01B9E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01B9E">
              <w:rPr>
                <w:rFonts w:ascii="Angsana New" w:hAnsi="Angsana New"/>
                <w:bCs/>
                <w:sz w:val="26"/>
                <w:szCs w:val="26"/>
              </w:rPr>
              <w:t>37,826</w:t>
            </w:r>
          </w:p>
        </w:tc>
        <w:tc>
          <w:tcPr>
            <w:tcW w:w="139" w:type="dxa"/>
          </w:tcPr>
          <w:p w:rsidR="0094745D" w:rsidRPr="003D3672" w:rsidRDefault="0094745D" w:rsidP="009E6ED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4745D" w:rsidRPr="00823F51" w:rsidRDefault="0001424B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31,356</w:t>
            </w:r>
          </w:p>
        </w:tc>
        <w:tc>
          <w:tcPr>
            <w:tcW w:w="136" w:type="dxa"/>
          </w:tcPr>
          <w:p w:rsidR="0094745D" w:rsidRPr="00823F51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4745D" w:rsidRPr="003C3BCB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17,604</w:t>
            </w:r>
          </w:p>
        </w:tc>
      </w:tr>
    </w:tbl>
    <w:p w:rsidR="003D3672" w:rsidRDefault="003D3672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B43E5F" w:rsidRDefault="00B43E5F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5F32B2">
        <w:rPr>
          <w:rFonts w:ascii="Angsana New" w:hAnsi="Angsana New"/>
          <w:b/>
          <w:bCs/>
          <w:sz w:val="32"/>
          <w:szCs w:val="32"/>
        </w:rPr>
        <w:t>.</w:t>
      </w:r>
      <w:r w:rsidRPr="005F32B2">
        <w:rPr>
          <w:rFonts w:ascii="Angsana New" w:hAnsi="Angsana New"/>
          <w:b/>
          <w:bCs/>
          <w:sz w:val="32"/>
          <w:szCs w:val="32"/>
        </w:rPr>
        <w:tab/>
      </w:r>
      <w:r w:rsidRPr="003D367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6C6020" w:rsidRPr="003D3672" w:rsidRDefault="006C6020" w:rsidP="006C602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3D3672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65" w:type="dxa"/>
        <w:tblInd w:w="9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1"/>
        <w:gridCol w:w="1281"/>
        <w:gridCol w:w="141"/>
        <w:gridCol w:w="1306"/>
        <w:gridCol w:w="138"/>
        <w:gridCol w:w="1276"/>
        <w:gridCol w:w="138"/>
        <w:gridCol w:w="1254"/>
      </w:tblGrid>
      <w:tr w:rsidR="00B43E5F" w:rsidRPr="00BE28A2" w:rsidTr="009E6ED1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B43E5F" w:rsidRPr="00BE28A2" w:rsidRDefault="00B43E5F" w:rsidP="009E6ED1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43E5F" w:rsidRPr="00BE28A2" w:rsidRDefault="00B43E5F" w:rsidP="009E6ED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B43E5F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43E5F" w:rsidRPr="00BE28A2" w:rsidRDefault="00B43E5F" w:rsidP="009E6ED1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43E5F" w:rsidRPr="00BE28A2" w:rsidRDefault="00B43E5F" w:rsidP="009E6ED1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B43E5F" w:rsidRPr="00BE28A2" w:rsidRDefault="00B43E5F" w:rsidP="009E6ED1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43E5F" w:rsidRPr="00BE28A2" w:rsidRDefault="00B43E5F" w:rsidP="009E6ED1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45D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BE28A2" w:rsidRDefault="0094745D" w:rsidP="009E6ED1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94745D" w:rsidRPr="00BE28A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28A2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BE28A2">
              <w:rPr>
                <w:rFonts w:asciiTheme="majorBidi" w:hAnsiTheme="majorBidi"/>
                <w:sz w:val="26"/>
                <w:szCs w:val="26"/>
              </w:rPr>
              <w:t xml:space="preserve">30 </w:t>
            </w:r>
          </w:p>
          <w:p w:rsidR="0094745D" w:rsidRPr="00BE28A2" w:rsidRDefault="00AE30BE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2" w:right="-108" w:firstLine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28A2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="0094745D" w:rsidRPr="00BE28A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4745D" w:rsidRPr="00BE28A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4745D" w:rsidRPr="00BE28A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:rsidR="0094745D" w:rsidRPr="00BE28A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28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E28A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94745D" w:rsidRPr="00BE28A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28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E28A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94745D" w:rsidRPr="00BE28A2" w:rsidRDefault="0094745D" w:rsidP="009E6ED1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4745D" w:rsidRPr="00BE28A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28A2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BE28A2">
              <w:rPr>
                <w:rFonts w:asciiTheme="majorBidi" w:hAnsiTheme="majorBidi"/>
                <w:sz w:val="26"/>
                <w:szCs w:val="26"/>
              </w:rPr>
              <w:t xml:space="preserve">30 </w:t>
            </w:r>
          </w:p>
          <w:p w:rsidR="0094745D" w:rsidRPr="00BE28A2" w:rsidRDefault="00AE30BE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2" w:right="-108" w:firstLine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28A2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="0094745D" w:rsidRPr="00BE28A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4745D" w:rsidRPr="00BE28A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94745D" w:rsidRPr="00BE28A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:rsidR="0094745D" w:rsidRPr="00BE28A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28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E28A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94745D" w:rsidRPr="00BE28A2" w:rsidRDefault="0094745D" w:rsidP="009E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28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E28A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94745D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BE28A2" w:rsidRDefault="0094745D" w:rsidP="009E6ED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94745D" w:rsidRPr="00BE28A2" w:rsidRDefault="0094745D" w:rsidP="009E6ED1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94745D" w:rsidRPr="00BE28A2" w:rsidRDefault="0094745D" w:rsidP="009E6ED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:rsidR="0094745D" w:rsidRPr="00BE28A2" w:rsidRDefault="0094745D" w:rsidP="009E6ED1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:rsidR="0094745D" w:rsidRPr="00BE28A2" w:rsidRDefault="0094745D" w:rsidP="009E6ED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4745D" w:rsidRPr="00BE28A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:rsidR="0094745D" w:rsidRPr="00BE28A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:rsidR="0094745D" w:rsidRPr="00BE28A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45D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BE28A2" w:rsidRDefault="0094745D" w:rsidP="009E6ED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81" w:type="dxa"/>
            <w:shd w:val="clear" w:color="auto" w:fill="auto"/>
          </w:tcPr>
          <w:p w:rsidR="0094745D" w:rsidRPr="00BE28A2" w:rsidRDefault="00FA3B93" w:rsidP="009E6ED1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216,210</w:t>
            </w:r>
          </w:p>
        </w:tc>
        <w:tc>
          <w:tcPr>
            <w:tcW w:w="141" w:type="dxa"/>
          </w:tcPr>
          <w:p w:rsidR="0094745D" w:rsidRPr="00BE28A2" w:rsidRDefault="0094745D" w:rsidP="009E6ED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94745D" w:rsidRPr="00BE28A2" w:rsidRDefault="001D1E56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208,232</w:t>
            </w:r>
          </w:p>
        </w:tc>
        <w:tc>
          <w:tcPr>
            <w:tcW w:w="138" w:type="dxa"/>
          </w:tcPr>
          <w:p w:rsidR="0094745D" w:rsidRPr="00BE28A2" w:rsidRDefault="0094745D" w:rsidP="009E6ED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94745D" w:rsidRPr="00BE28A2" w:rsidRDefault="0001424B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203,104</w:t>
            </w:r>
          </w:p>
        </w:tc>
        <w:tc>
          <w:tcPr>
            <w:tcW w:w="138" w:type="dxa"/>
          </w:tcPr>
          <w:p w:rsidR="0094745D" w:rsidRPr="00BE28A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94745D" w:rsidRPr="00BE28A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200,452</w:t>
            </w:r>
          </w:p>
        </w:tc>
      </w:tr>
      <w:tr w:rsidR="0094745D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BE28A2" w:rsidRDefault="0094745D" w:rsidP="009E6ED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BE28A2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81" w:type="dxa"/>
            <w:shd w:val="clear" w:color="auto" w:fill="auto"/>
          </w:tcPr>
          <w:p w:rsidR="0094745D" w:rsidRPr="00BE28A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94745D" w:rsidRPr="00BE28A2" w:rsidRDefault="0094745D" w:rsidP="009E6ED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94745D" w:rsidRPr="00BE28A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:rsidR="0094745D" w:rsidRPr="00BE28A2" w:rsidRDefault="0094745D" w:rsidP="009E6ED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94745D" w:rsidRPr="00BE28A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:rsidR="0094745D" w:rsidRPr="00BE28A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94745D" w:rsidRPr="00BE28A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45D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BE28A2" w:rsidRDefault="0094745D" w:rsidP="009E6ED1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81" w:type="dxa"/>
            <w:shd w:val="clear" w:color="auto" w:fill="auto"/>
          </w:tcPr>
          <w:p w:rsidR="0094745D" w:rsidRPr="00BE28A2" w:rsidRDefault="00FA3B93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58,768</w:t>
            </w:r>
          </w:p>
        </w:tc>
        <w:tc>
          <w:tcPr>
            <w:tcW w:w="141" w:type="dxa"/>
          </w:tcPr>
          <w:p w:rsidR="0094745D" w:rsidRPr="00BE28A2" w:rsidRDefault="0094745D" w:rsidP="009E6ED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94745D" w:rsidRPr="00BE28A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76,426</w:t>
            </w:r>
          </w:p>
        </w:tc>
        <w:tc>
          <w:tcPr>
            <w:tcW w:w="138" w:type="dxa"/>
          </w:tcPr>
          <w:p w:rsidR="0094745D" w:rsidRPr="00BE28A2" w:rsidRDefault="0094745D" w:rsidP="009E6ED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94745D" w:rsidRPr="00BE28A2" w:rsidRDefault="0001424B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53,115</w:t>
            </w:r>
          </w:p>
        </w:tc>
        <w:tc>
          <w:tcPr>
            <w:tcW w:w="138" w:type="dxa"/>
          </w:tcPr>
          <w:p w:rsidR="0094745D" w:rsidRPr="00BE28A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94745D" w:rsidRPr="00BE28A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72,606</w:t>
            </w:r>
          </w:p>
        </w:tc>
      </w:tr>
      <w:tr w:rsidR="0094745D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BE28A2" w:rsidRDefault="0094745D" w:rsidP="009E6ED1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81" w:type="dxa"/>
            <w:shd w:val="clear" w:color="auto" w:fill="auto"/>
          </w:tcPr>
          <w:p w:rsidR="0094745D" w:rsidRPr="00BE28A2" w:rsidRDefault="00FA3B93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3,542</w:t>
            </w:r>
          </w:p>
        </w:tc>
        <w:tc>
          <w:tcPr>
            <w:tcW w:w="141" w:type="dxa"/>
          </w:tcPr>
          <w:p w:rsidR="0094745D" w:rsidRPr="00BE28A2" w:rsidRDefault="0094745D" w:rsidP="009E6ED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94745D" w:rsidRPr="00BE28A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138" w:type="dxa"/>
          </w:tcPr>
          <w:p w:rsidR="0094745D" w:rsidRPr="00BE28A2" w:rsidRDefault="0094745D" w:rsidP="009E6ED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94745D" w:rsidRPr="00BE28A2" w:rsidRDefault="0001424B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2,484</w:t>
            </w:r>
          </w:p>
        </w:tc>
        <w:tc>
          <w:tcPr>
            <w:tcW w:w="138" w:type="dxa"/>
          </w:tcPr>
          <w:p w:rsidR="0094745D" w:rsidRPr="00BE28A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94745D" w:rsidRPr="00BE28A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5,104</w:t>
            </w:r>
          </w:p>
        </w:tc>
      </w:tr>
      <w:tr w:rsidR="0094745D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BE28A2" w:rsidRDefault="0094745D" w:rsidP="009E6ED1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   6 </w:t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81" w:type="dxa"/>
            <w:shd w:val="clear" w:color="auto" w:fill="auto"/>
          </w:tcPr>
          <w:p w:rsidR="0094745D" w:rsidRPr="00BE28A2" w:rsidRDefault="00FA3B93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6,255</w:t>
            </w:r>
          </w:p>
        </w:tc>
        <w:tc>
          <w:tcPr>
            <w:tcW w:w="141" w:type="dxa"/>
          </w:tcPr>
          <w:p w:rsidR="0094745D" w:rsidRPr="00BE28A2" w:rsidRDefault="0094745D" w:rsidP="009E6ED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94745D" w:rsidRPr="00BE28A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11,095</w:t>
            </w:r>
          </w:p>
        </w:tc>
        <w:tc>
          <w:tcPr>
            <w:tcW w:w="138" w:type="dxa"/>
          </w:tcPr>
          <w:p w:rsidR="0094745D" w:rsidRPr="00BE28A2" w:rsidRDefault="0094745D" w:rsidP="009E6ED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94745D" w:rsidRPr="00BE28A2" w:rsidRDefault="0001424B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1,109</w:t>
            </w:r>
          </w:p>
        </w:tc>
        <w:tc>
          <w:tcPr>
            <w:tcW w:w="138" w:type="dxa"/>
          </w:tcPr>
          <w:p w:rsidR="0094745D" w:rsidRPr="00BE28A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94745D" w:rsidRPr="00BE28A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2,232</w:t>
            </w:r>
          </w:p>
        </w:tc>
      </w:tr>
      <w:tr w:rsidR="0094745D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BE28A2" w:rsidRDefault="0094745D" w:rsidP="009E6ED1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BE28A2">
              <w:rPr>
                <w:rFonts w:ascii="Angsana New" w:hAnsi="Angsana New"/>
                <w:sz w:val="26"/>
                <w:szCs w:val="26"/>
              </w:rPr>
              <w:t>12</w:t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:rsidR="0094745D" w:rsidRPr="00BE28A2" w:rsidRDefault="00FA3B93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16,287</w:t>
            </w:r>
          </w:p>
        </w:tc>
        <w:tc>
          <w:tcPr>
            <w:tcW w:w="141" w:type="dxa"/>
          </w:tcPr>
          <w:p w:rsidR="0094745D" w:rsidRPr="00BE28A2" w:rsidRDefault="0094745D" w:rsidP="009E6ED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94745D" w:rsidRPr="00BE28A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11,885</w:t>
            </w:r>
          </w:p>
        </w:tc>
        <w:tc>
          <w:tcPr>
            <w:tcW w:w="138" w:type="dxa"/>
          </w:tcPr>
          <w:p w:rsidR="0094745D" w:rsidRPr="00BE28A2" w:rsidRDefault="0094745D" w:rsidP="009E6ED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94745D" w:rsidRPr="00BE28A2" w:rsidRDefault="0001424B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10,874</w:t>
            </w:r>
          </w:p>
        </w:tc>
        <w:tc>
          <w:tcPr>
            <w:tcW w:w="138" w:type="dxa"/>
          </w:tcPr>
          <w:p w:rsidR="0094745D" w:rsidRPr="00BE28A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:rsidR="0094745D" w:rsidRPr="00BE28A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11,129</w:t>
            </w:r>
          </w:p>
        </w:tc>
      </w:tr>
      <w:tr w:rsidR="0094745D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94745D" w:rsidRPr="00BE28A2" w:rsidRDefault="0094745D" w:rsidP="009E6ED1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94745D" w:rsidRPr="00BE28A2" w:rsidRDefault="00FA3B93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301,062</w:t>
            </w:r>
          </w:p>
        </w:tc>
        <w:tc>
          <w:tcPr>
            <w:tcW w:w="141" w:type="dxa"/>
          </w:tcPr>
          <w:p w:rsidR="0094745D" w:rsidRPr="00BE28A2" w:rsidRDefault="0094745D" w:rsidP="009E6ED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:rsidR="0094745D" w:rsidRPr="00BE28A2" w:rsidRDefault="001D1E56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307,853</w:t>
            </w:r>
          </w:p>
        </w:tc>
        <w:tc>
          <w:tcPr>
            <w:tcW w:w="138" w:type="dxa"/>
          </w:tcPr>
          <w:p w:rsidR="0094745D" w:rsidRPr="00BE28A2" w:rsidRDefault="0094745D" w:rsidP="009E6ED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4745D" w:rsidRPr="00BE28A2" w:rsidRDefault="0001424B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270,686</w:t>
            </w:r>
          </w:p>
        </w:tc>
        <w:tc>
          <w:tcPr>
            <w:tcW w:w="138" w:type="dxa"/>
          </w:tcPr>
          <w:p w:rsidR="0094745D" w:rsidRPr="00BE28A2" w:rsidRDefault="0094745D" w:rsidP="009E6ED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:rsidR="0094745D" w:rsidRPr="00BE28A2" w:rsidRDefault="0094745D" w:rsidP="009E6ED1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291,523</w:t>
            </w:r>
          </w:p>
        </w:tc>
      </w:tr>
      <w:tr w:rsidR="001D1E56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1D1E56" w:rsidRPr="00BE28A2" w:rsidRDefault="001D1E56" w:rsidP="001D1E5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1D1E56" w:rsidRPr="00BE28A2" w:rsidRDefault="00FA3B93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6,469</w:t>
            </w:r>
          </w:p>
        </w:tc>
        <w:tc>
          <w:tcPr>
            <w:tcW w:w="141" w:type="dxa"/>
          </w:tcPr>
          <w:p w:rsidR="001D1E56" w:rsidRPr="00BE28A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1D1E56" w:rsidRPr="00BE28A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2,278</w:t>
            </w:r>
          </w:p>
        </w:tc>
        <w:tc>
          <w:tcPr>
            <w:tcW w:w="138" w:type="dxa"/>
          </w:tcPr>
          <w:p w:rsidR="001D1E56" w:rsidRPr="00BE28A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D1E56" w:rsidRPr="00BE28A2" w:rsidRDefault="0001424B" w:rsidP="001D1E56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:rsidR="001D1E56" w:rsidRPr="00BE28A2" w:rsidRDefault="001D1E56" w:rsidP="001D1E5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:rsidR="001D1E56" w:rsidRPr="00BE28A2" w:rsidRDefault="001D1E56" w:rsidP="001D1E56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1E56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1D1E56" w:rsidRPr="00BE28A2" w:rsidRDefault="001D1E56" w:rsidP="001D1E5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81" w:type="dxa"/>
          </w:tcPr>
          <w:p w:rsidR="001D1E56" w:rsidRPr="00BE28A2" w:rsidRDefault="00FA3B93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307,531</w:t>
            </w:r>
          </w:p>
        </w:tc>
        <w:tc>
          <w:tcPr>
            <w:tcW w:w="141" w:type="dxa"/>
          </w:tcPr>
          <w:p w:rsidR="001D1E56" w:rsidRPr="00BE28A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1D1E56" w:rsidRPr="00BE28A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310,131</w:t>
            </w:r>
          </w:p>
        </w:tc>
        <w:tc>
          <w:tcPr>
            <w:tcW w:w="138" w:type="dxa"/>
          </w:tcPr>
          <w:p w:rsidR="001D1E56" w:rsidRPr="00BE28A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1D1E56" w:rsidRPr="00BE28A2" w:rsidRDefault="0001424B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270,686</w:t>
            </w:r>
          </w:p>
        </w:tc>
        <w:tc>
          <w:tcPr>
            <w:tcW w:w="138" w:type="dxa"/>
          </w:tcPr>
          <w:p w:rsidR="001D1E56" w:rsidRPr="00BE28A2" w:rsidRDefault="001D1E56" w:rsidP="001D1E5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1D1E56" w:rsidRPr="00BE28A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291,523</w:t>
            </w:r>
          </w:p>
        </w:tc>
      </w:tr>
      <w:tr w:rsidR="001D1E56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1D1E56" w:rsidRPr="00BE28A2" w:rsidRDefault="001D1E56" w:rsidP="001D1E5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1D1E56" w:rsidRPr="00BE28A2" w:rsidRDefault="00FA3B93" w:rsidP="001D1E56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(18,423)</w:t>
            </w:r>
          </w:p>
        </w:tc>
        <w:tc>
          <w:tcPr>
            <w:tcW w:w="141" w:type="dxa"/>
          </w:tcPr>
          <w:p w:rsidR="001D1E56" w:rsidRPr="00BE28A2" w:rsidRDefault="001D1E56" w:rsidP="001D1E56">
            <w:pPr>
              <w:spacing w:line="300" w:lineRule="exact"/>
              <w:ind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1D1E56" w:rsidRPr="00BE28A2" w:rsidRDefault="001D1E56" w:rsidP="001D1E56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(16,582)</w:t>
            </w:r>
          </w:p>
        </w:tc>
        <w:tc>
          <w:tcPr>
            <w:tcW w:w="138" w:type="dxa"/>
          </w:tcPr>
          <w:p w:rsidR="001D1E56" w:rsidRPr="00BE28A2" w:rsidRDefault="001D1E56" w:rsidP="001D1E56">
            <w:pPr>
              <w:spacing w:line="300" w:lineRule="exact"/>
              <w:ind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D1E56" w:rsidRPr="00BE28A2" w:rsidRDefault="0001424B" w:rsidP="001D1E56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(10,454)</w:t>
            </w:r>
          </w:p>
        </w:tc>
        <w:tc>
          <w:tcPr>
            <w:tcW w:w="138" w:type="dxa"/>
          </w:tcPr>
          <w:p w:rsidR="001D1E56" w:rsidRPr="00BE28A2" w:rsidRDefault="001D1E56" w:rsidP="001D1E5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:rsidR="001D1E56" w:rsidRPr="00BE28A2" w:rsidRDefault="001D1E56" w:rsidP="001D1E56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(10,926)</w:t>
            </w:r>
          </w:p>
        </w:tc>
      </w:tr>
      <w:tr w:rsidR="001D1E56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1D1E56" w:rsidRPr="00BE28A2" w:rsidRDefault="001D1E56" w:rsidP="001D1E56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1D1E56" w:rsidRPr="00BE28A2" w:rsidRDefault="00FA3B93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289,108</w:t>
            </w:r>
          </w:p>
        </w:tc>
        <w:tc>
          <w:tcPr>
            <w:tcW w:w="141" w:type="dxa"/>
          </w:tcPr>
          <w:p w:rsidR="001D1E56" w:rsidRPr="00BE28A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:rsidR="001D1E56" w:rsidRPr="00BE28A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293,549</w:t>
            </w:r>
          </w:p>
        </w:tc>
        <w:tc>
          <w:tcPr>
            <w:tcW w:w="138" w:type="dxa"/>
          </w:tcPr>
          <w:p w:rsidR="001D1E56" w:rsidRPr="00BE28A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1D1E56" w:rsidRPr="00BE28A2" w:rsidRDefault="0001424B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260,232</w:t>
            </w:r>
          </w:p>
        </w:tc>
        <w:tc>
          <w:tcPr>
            <w:tcW w:w="138" w:type="dxa"/>
          </w:tcPr>
          <w:p w:rsidR="001D1E56" w:rsidRPr="00BE28A2" w:rsidRDefault="001D1E56" w:rsidP="001D1E5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:rsidR="001D1E56" w:rsidRPr="00BE28A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280,597</w:t>
            </w:r>
          </w:p>
        </w:tc>
      </w:tr>
      <w:tr w:rsidR="001D1E56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D1E56" w:rsidRPr="00BE28A2" w:rsidRDefault="001D1E56" w:rsidP="001D1E5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81" w:type="dxa"/>
          </w:tcPr>
          <w:p w:rsidR="001D1E56" w:rsidRPr="00BE28A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D1E56" w:rsidRPr="00BE28A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:rsidR="001D1E56" w:rsidRPr="00BE28A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:rsidR="001D1E56" w:rsidRPr="00BE28A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D1E56" w:rsidRPr="00BE28A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:rsidR="001D1E56" w:rsidRPr="00BE28A2" w:rsidRDefault="001D1E56" w:rsidP="001D1E5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:rsidR="001D1E56" w:rsidRPr="00BE28A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E56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1D1E56" w:rsidRPr="00BE28A2" w:rsidRDefault="001D1E56" w:rsidP="001D1E5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81" w:type="dxa"/>
            <w:shd w:val="clear" w:color="auto" w:fill="auto"/>
          </w:tcPr>
          <w:p w:rsidR="001D1E56" w:rsidRPr="00BE28A2" w:rsidRDefault="00FA3B93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2,596</w:t>
            </w:r>
          </w:p>
        </w:tc>
        <w:tc>
          <w:tcPr>
            <w:tcW w:w="141" w:type="dxa"/>
          </w:tcPr>
          <w:p w:rsidR="001D1E56" w:rsidRPr="00BE28A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1D1E56" w:rsidRPr="00BE28A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1,878</w:t>
            </w:r>
          </w:p>
        </w:tc>
        <w:tc>
          <w:tcPr>
            <w:tcW w:w="138" w:type="dxa"/>
          </w:tcPr>
          <w:p w:rsidR="001D1E56" w:rsidRPr="00BE28A2" w:rsidRDefault="001D1E56" w:rsidP="001D1E56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1D1E56" w:rsidRPr="00BE28A2" w:rsidRDefault="0001424B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1,434</w:t>
            </w:r>
          </w:p>
        </w:tc>
        <w:tc>
          <w:tcPr>
            <w:tcW w:w="138" w:type="dxa"/>
          </w:tcPr>
          <w:p w:rsidR="001D1E56" w:rsidRPr="00BE28A2" w:rsidRDefault="001D1E56" w:rsidP="001D1E5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1D1E56" w:rsidRPr="00BE28A2" w:rsidRDefault="001D1E56" w:rsidP="001D1E5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894</w:t>
            </w:r>
          </w:p>
        </w:tc>
      </w:tr>
      <w:tr w:rsidR="00EB5094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EB5094" w:rsidRPr="00BE28A2" w:rsidRDefault="00EB5094" w:rsidP="00EB50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81" w:type="dxa"/>
            <w:shd w:val="clear" w:color="auto" w:fill="auto"/>
          </w:tcPr>
          <w:p w:rsidR="00EB5094" w:rsidRPr="00BE28A2" w:rsidRDefault="00EB5094" w:rsidP="00EB5094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EB5094" w:rsidRPr="00BE28A2" w:rsidRDefault="00EB5094" w:rsidP="00EB509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EB5094" w:rsidRPr="00BE28A2" w:rsidRDefault="00EB5094" w:rsidP="00EB5094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:rsidR="00EB5094" w:rsidRPr="00BE28A2" w:rsidRDefault="00EB5094" w:rsidP="00EB509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1,026</w:t>
            </w:r>
          </w:p>
        </w:tc>
        <w:tc>
          <w:tcPr>
            <w:tcW w:w="138" w:type="dxa"/>
          </w:tcPr>
          <w:p w:rsidR="00EB5094" w:rsidRPr="00BE28A2" w:rsidRDefault="00EB5094" w:rsidP="00EB509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EB5094" w:rsidRPr="00BE28A2" w:rsidRDefault="00EB5094" w:rsidP="00EB5094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5094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EB5094" w:rsidRPr="00BE28A2" w:rsidRDefault="00EB5094" w:rsidP="00EB50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BE28A2">
              <w:rPr>
                <w:rFonts w:ascii="Angsana New" w:hAnsi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81" w:type="dxa"/>
            <w:shd w:val="clear" w:color="auto" w:fill="auto"/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7,367</w:t>
            </w:r>
          </w:p>
        </w:tc>
        <w:tc>
          <w:tcPr>
            <w:tcW w:w="141" w:type="dxa"/>
          </w:tcPr>
          <w:p w:rsidR="00EB5094" w:rsidRPr="00BE28A2" w:rsidRDefault="00EB5094" w:rsidP="00EB5094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9,358</w:t>
            </w:r>
          </w:p>
        </w:tc>
        <w:tc>
          <w:tcPr>
            <w:tcW w:w="138" w:type="dxa"/>
          </w:tcPr>
          <w:p w:rsidR="00EB5094" w:rsidRPr="00BE28A2" w:rsidRDefault="00EB5094" w:rsidP="00EB5094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6,771</w:t>
            </w:r>
          </w:p>
        </w:tc>
        <w:tc>
          <w:tcPr>
            <w:tcW w:w="138" w:type="dxa"/>
          </w:tcPr>
          <w:p w:rsidR="00EB5094" w:rsidRPr="00BE28A2" w:rsidRDefault="00EB5094" w:rsidP="00EB509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8,546</w:t>
            </w:r>
          </w:p>
        </w:tc>
      </w:tr>
      <w:tr w:rsidR="00EB5094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EB5094" w:rsidRPr="00BE28A2" w:rsidRDefault="00EB5094" w:rsidP="00EB50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BE28A2">
              <w:rPr>
                <w:rFonts w:ascii="Angsana New" w:hAnsi="Angsana New" w:hint="cs"/>
                <w:sz w:val="26"/>
                <w:szCs w:val="26"/>
                <w:cs/>
              </w:rPr>
              <w:t>เงินชดเชยประกันภัยค้างรับ</w:t>
            </w:r>
          </w:p>
        </w:tc>
        <w:tc>
          <w:tcPr>
            <w:tcW w:w="1281" w:type="dxa"/>
            <w:shd w:val="clear" w:color="auto" w:fill="auto"/>
          </w:tcPr>
          <w:p w:rsidR="00EB5094" w:rsidRPr="00BE28A2" w:rsidRDefault="00EB5094" w:rsidP="00EB5094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EB5094" w:rsidRPr="00BE28A2" w:rsidRDefault="00EB5094" w:rsidP="00EB509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9,040</w:t>
            </w:r>
          </w:p>
        </w:tc>
        <w:tc>
          <w:tcPr>
            <w:tcW w:w="138" w:type="dxa"/>
          </w:tcPr>
          <w:p w:rsidR="00EB5094" w:rsidRPr="00BE28A2" w:rsidRDefault="00EB5094" w:rsidP="00EB509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B5094" w:rsidRPr="00BE28A2" w:rsidRDefault="00EB5094" w:rsidP="00EB5094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:rsidR="00EB5094" w:rsidRPr="00BE28A2" w:rsidRDefault="00EB5094" w:rsidP="00EB509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9,040</w:t>
            </w:r>
          </w:p>
        </w:tc>
      </w:tr>
      <w:tr w:rsidR="00EB5094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EB5094" w:rsidRPr="00BE28A2" w:rsidRDefault="00EB5094" w:rsidP="00EB50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1,896</w:t>
            </w:r>
          </w:p>
        </w:tc>
        <w:tc>
          <w:tcPr>
            <w:tcW w:w="141" w:type="dxa"/>
          </w:tcPr>
          <w:p w:rsidR="00EB5094" w:rsidRPr="00BE28A2" w:rsidRDefault="00EB5094" w:rsidP="00EB5094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2,221</w:t>
            </w:r>
          </w:p>
        </w:tc>
        <w:tc>
          <w:tcPr>
            <w:tcW w:w="138" w:type="dxa"/>
          </w:tcPr>
          <w:p w:rsidR="00EB5094" w:rsidRPr="00BE28A2" w:rsidRDefault="00EB5094" w:rsidP="00EB5094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138" w:type="dxa"/>
          </w:tcPr>
          <w:p w:rsidR="00EB5094" w:rsidRPr="00BE28A2" w:rsidRDefault="00EB5094" w:rsidP="00EB509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</w:t>
            </w:r>
          </w:p>
        </w:tc>
      </w:tr>
      <w:tr w:rsidR="00EB5094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EB5094" w:rsidRPr="00BE28A2" w:rsidRDefault="00EB5094" w:rsidP="00EB5094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11,859</w:t>
            </w:r>
          </w:p>
        </w:tc>
        <w:tc>
          <w:tcPr>
            <w:tcW w:w="141" w:type="dxa"/>
          </w:tcPr>
          <w:p w:rsidR="00EB5094" w:rsidRPr="00BE28A2" w:rsidRDefault="00EB5094" w:rsidP="00EB5094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22,497</w:t>
            </w:r>
          </w:p>
        </w:tc>
        <w:tc>
          <w:tcPr>
            <w:tcW w:w="138" w:type="dxa"/>
          </w:tcPr>
          <w:p w:rsidR="00EB5094" w:rsidRPr="00BE28A2" w:rsidRDefault="00EB5094" w:rsidP="00EB5094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9,415</w:t>
            </w:r>
          </w:p>
        </w:tc>
        <w:tc>
          <w:tcPr>
            <w:tcW w:w="138" w:type="dxa"/>
          </w:tcPr>
          <w:p w:rsidR="00EB5094" w:rsidRPr="00BE28A2" w:rsidRDefault="00EB5094" w:rsidP="00EB509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18,760</w:t>
            </w:r>
          </w:p>
        </w:tc>
      </w:tr>
      <w:tr w:rsidR="00EB5094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EB5094" w:rsidRPr="00BE28A2" w:rsidRDefault="00EB5094" w:rsidP="00EB50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BE28A2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:rsidR="00EB5094" w:rsidRPr="00BE28A2" w:rsidRDefault="00EB5094" w:rsidP="00EB5094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(365)</w:t>
            </w:r>
          </w:p>
        </w:tc>
        <w:tc>
          <w:tcPr>
            <w:tcW w:w="141" w:type="dxa"/>
          </w:tcPr>
          <w:p w:rsidR="00EB5094" w:rsidRPr="00BE28A2" w:rsidRDefault="00EB5094" w:rsidP="00EB509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EB5094" w:rsidRPr="00BE28A2" w:rsidRDefault="00EB5094" w:rsidP="00EB5094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(480)</w:t>
            </w:r>
          </w:p>
        </w:tc>
        <w:tc>
          <w:tcPr>
            <w:tcW w:w="138" w:type="dxa"/>
          </w:tcPr>
          <w:p w:rsidR="00EB5094" w:rsidRPr="00BE28A2" w:rsidRDefault="00EB5094" w:rsidP="00EB509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B5094" w:rsidRPr="00BE28A2" w:rsidRDefault="00EB5094" w:rsidP="00EB5094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:rsidR="00EB5094" w:rsidRPr="00BE28A2" w:rsidRDefault="00EB5094" w:rsidP="00EB509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:rsidR="00EB5094" w:rsidRPr="00BE28A2" w:rsidRDefault="00EB5094" w:rsidP="00EB5094">
            <w:pPr>
              <w:tabs>
                <w:tab w:val="clear" w:pos="907"/>
              </w:tabs>
              <w:spacing w:line="30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5094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EB5094" w:rsidRPr="00BE28A2" w:rsidRDefault="00EB5094" w:rsidP="00EB50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11,494</w:t>
            </w:r>
          </w:p>
        </w:tc>
        <w:tc>
          <w:tcPr>
            <w:tcW w:w="141" w:type="dxa"/>
          </w:tcPr>
          <w:p w:rsidR="00EB5094" w:rsidRPr="00BE28A2" w:rsidRDefault="00EB5094" w:rsidP="00EB5094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22,017</w:t>
            </w:r>
          </w:p>
        </w:tc>
        <w:tc>
          <w:tcPr>
            <w:tcW w:w="138" w:type="dxa"/>
          </w:tcPr>
          <w:p w:rsidR="00EB5094" w:rsidRPr="00BE28A2" w:rsidRDefault="00EB5094" w:rsidP="00EB5094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9,415</w:t>
            </w:r>
          </w:p>
        </w:tc>
        <w:tc>
          <w:tcPr>
            <w:tcW w:w="138" w:type="dxa"/>
          </w:tcPr>
          <w:p w:rsidR="00EB5094" w:rsidRPr="00BE28A2" w:rsidRDefault="00EB5094" w:rsidP="00EB509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18,760</w:t>
            </w:r>
          </w:p>
        </w:tc>
      </w:tr>
      <w:tr w:rsidR="00EB5094" w:rsidRPr="00BE28A2" w:rsidTr="001D1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EB5094" w:rsidRPr="00BE28A2" w:rsidRDefault="00EB5094" w:rsidP="00EB5094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300,602</w:t>
            </w:r>
          </w:p>
        </w:tc>
        <w:tc>
          <w:tcPr>
            <w:tcW w:w="141" w:type="dxa"/>
          </w:tcPr>
          <w:p w:rsidR="00EB5094" w:rsidRPr="00BE28A2" w:rsidRDefault="00EB5094" w:rsidP="00EB5094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315,566</w:t>
            </w:r>
          </w:p>
        </w:tc>
        <w:tc>
          <w:tcPr>
            <w:tcW w:w="138" w:type="dxa"/>
          </w:tcPr>
          <w:p w:rsidR="00EB5094" w:rsidRPr="00BE28A2" w:rsidRDefault="00EB5094" w:rsidP="00EB5094">
            <w:pPr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269,647</w:t>
            </w:r>
          </w:p>
        </w:tc>
        <w:tc>
          <w:tcPr>
            <w:tcW w:w="138" w:type="dxa"/>
          </w:tcPr>
          <w:p w:rsidR="00EB5094" w:rsidRPr="00BE28A2" w:rsidRDefault="00EB5094" w:rsidP="00EB509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:rsidR="00EB5094" w:rsidRPr="00BE28A2" w:rsidRDefault="00EB5094" w:rsidP="00EB509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>299,357</w:t>
            </w:r>
          </w:p>
        </w:tc>
      </w:tr>
    </w:tbl>
    <w:p w:rsidR="00DE04EA" w:rsidRDefault="00DE04EA" w:rsidP="00CE254E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015772" w:rsidRDefault="00B43E5F" w:rsidP="007D0424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lastRenderedPageBreak/>
        <w:t>รายการเคลื่อนไหวของบัญชีค่าเผื่อหนี้สงสัยจะสูญ</w:t>
      </w:r>
      <w:r w:rsidR="005224FC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ของลูกหนี้การค้าและลูกหนี้อื่น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62" w:type="dxa"/>
        <w:tblInd w:w="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1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015772" w:rsidRPr="007D0066" w:rsidTr="00E06B1D"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015772" w:rsidRPr="007D0066" w:rsidRDefault="00015772" w:rsidP="00085E2C">
            <w:pPr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15772" w:rsidRPr="007D0066" w:rsidRDefault="00015772" w:rsidP="00085E2C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D0066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015772" w:rsidRPr="007D0066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015772" w:rsidRPr="007D0066" w:rsidRDefault="00015772" w:rsidP="00085E2C">
            <w:pPr>
              <w:tabs>
                <w:tab w:val="left" w:pos="284"/>
                <w:tab w:val="left" w:pos="567"/>
              </w:tabs>
              <w:spacing w:line="26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15772" w:rsidRPr="007D0066" w:rsidRDefault="00015772" w:rsidP="00085E2C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015772" w:rsidRPr="007D0066" w:rsidRDefault="00015772" w:rsidP="00085E2C">
            <w:pPr>
              <w:tabs>
                <w:tab w:val="left" w:pos="284"/>
                <w:tab w:val="left" w:pos="567"/>
              </w:tabs>
              <w:spacing w:line="26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15772" w:rsidRPr="007D0066" w:rsidRDefault="00015772" w:rsidP="00085E2C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745D" w:rsidRPr="007D0066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94745D" w:rsidRPr="007D0066" w:rsidRDefault="0094745D" w:rsidP="00085E2C">
            <w:pPr>
              <w:tabs>
                <w:tab w:val="left" w:pos="284"/>
                <w:tab w:val="left" w:pos="567"/>
              </w:tabs>
              <w:spacing w:line="26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D0066"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:rsidR="0094745D" w:rsidRPr="007D0066" w:rsidRDefault="00AE30BE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94745D" w:rsidRPr="007D006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4745D" w:rsidRPr="007D006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D0066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94745D" w:rsidRPr="007D0066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D006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8" w:type="dxa"/>
          </w:tcPr>
          <w:p w:rsidR="0094745D" w:rsidRPr="007D0066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D0066"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:rsidR="0094745D" w:rsidRPr="007D0066" w:rsidRDefault="00AE30BE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94745D" w:rsidRPr="007D006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4745D" w:rsidRPr="007D006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94745D" w:rsidRPr="007D0066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D0066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94745D" w:rsidRPr="007D0066" w:rsidRDefault="0094745D" w:rsidP="00085E2C">
            <w:pPr>
              <w:tabs>
                <w:tab w:val="left" w:pos="1152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D006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94745D" w:rsidRPr="007D0066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94745D" w:rsidRPr="007D0066" w:rsidRDefault="0094745D" w:rsidP="00085E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94745D" w:rsidRPr="007D0066" w:rsidRDefault="00420EFA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17,062</w:t>
            </w:r>
          </w:p>
        </w:tc>
        <w:tc>
          <w:tcPr>
            <w:tcW w:w="165" w:type="dxa"/>
          </w:tcPr>
          <w:p w:rsidR="0094745D" w:rsidRPr="007D0066" w:rsidRDefault="0094745D" w:rsidP="00085E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</w:rPr>
              <w:t>10,915</w:t>
            </w:r>
          </w:p>
        </w:tc>
        <w:tc>
          <w:tcPr>
            <w:tcW w:w="138" w:type="dxa"/>
          </w:tcPr>
          <w:p w:rsidR="0094745D" w:rsidRPr="007D0066" w:rsidRDefault="0094745D" w:rsidP="00085E2C">
            <w:pPr>
              <w:spacing w:line="260" w:lineRule="exact"/>
              <w:ind w:left="-57"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94745D" w:rsidRPr="007D0066" w:rsidRDefault="00CE36D7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10,926</w:t>
            </w:r>
          </w:p>
        </w:tc>
        <w:tc>
          <w:tcPr>
            <w:tcW w:w="134" w:type="dxa"/>
          </w:tcPr>
          <w:p w:rsidR="0094745D" w:rsidRPr="007D0066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</w:rPr>
              <w:t>10,043</w:t>
            </w:r>
          </w:p>
        </w:tc>
      </w:tr>
      <w:tr w:rsidR="0094745D" w:rsidRPr="007D0066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94745D" w:rsidRPr="007D0066" w:rsidRDefault="0094745D" w:rsidP="00420EFA">
            <w:pPr>
              <w:tabs>
                <w:tab w:val="clear" w:pos="2807"/>
                <w:tab w:val="left" w:pos="2706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บวก</w:t>
            </w:r>
            <w:r w:rsidRPr="007D0066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ค่าเผื่อเพิ่มขึ้นในระหว่างงวด</w:t>
            </w:r>
          </w:p>
        </w:tc>
        <w:tc>
          <w:tcPr>
            <w:tcW w:w="1250" w:type="dxa"/>
          </w:tcPr>
          <w:p w:rsidR="0094745D" w:rsidRPr="007D0066" w:rsidRDefault="00420EFA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5,277</w:t>
            </w:r>
          </w:p>
        </w:tc>
        <w:tc>
          <w:tcPr>
            <w:tcW w:w="165" w:type="dxa"/>
          </w:tcPr>
          <w:p w:rsidR="0094745D" w:rsidRPr="007D0066" w:rsidRDefault="0094745D" w:rsidP="00085E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:rsidR="0094745D" w:rsidRPr="007D0066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</w:rPr>
              <w:t>8,554</w:t>
            </w:r>
          </w:p>
        </w:tc>
        <w:tc>
          <w:tcPr>
            <w:tcW w:w="138" w:type="dxa"/>
          </w:tcPr>
          <w:p w:rsidR="0094745D" w:rsidRPr="007D0066" w:rsidRDefault="0094745D" w:rsidP="00085E2C">
            <w:pPr>
              <w:spacing w:line="260" w:lineRule="exact"/>
              <w:ind w:left="-57"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745D" w:rsidRPr="007D0066" w:rsidRDefault="00CE36D7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134" w:type="dxa"/>
          </w:tcPr>
          <w:p w:rsidR="0094745D" w:rsidRPr="007D0066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94745D" w:rsidRPr="007D0066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</w:rPr>
              <w:t>3,258</w:t>
            </w:r>
          </w:p>
        </w:tc>
      </w:tr>
      <w:tr w:rsidR="0094745D" w:rsidRPr="007D0066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94745D" w:rsidRPr="007D0066" w:rsidRDefault="0094745D" w:rsidP="00085E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7D0066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ค่าเผื่อโอนกลับในระหว่างงวด</w:t>
            </w:r>
          </w:p>
        </w:tc>
        <w:tc>
          <w:tcPr>
            <w:tcW w:w="1250" w:type="dxa"/>
          </w:tcPr>
          <w:p w:rsidR="0094745D" w:rsidRPr="007D0066" w:rsidRDefault="00420EFA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(3,155)</w:t>
            </w:r>
          </w:p>
        </w:tc>
        <w:tc>
          <w:tcPr>
            <w:tcW w:w="165" w:type="dxa"/>
          </w:tcPr>
          <w:p w:rsidR="0094745D" w:rsidRPr="007D0066" w:rsidRDefault="0094745D" w:rsidP="00085E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:rsidR="0094745D" w:rsidRPr="007D0066" w:rsidRDefault="0094745D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</w:rPr>
              <w:t>(1,219)</w:t>
            </w:r>
          </w:p>
        </w:tc>
        <w:tc>
          <w:tcPr>
            <w:tcW w:w="138" w:type="dxa"/>
          </w:tcPr>
          <w:p w:rsidR="0094745D" w:rsidRPr="007D0066" w:rsidRDefault="0094745D" w:rsidP="00085E2C">
            <w:pPr>
              <w:spacing w:line="26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745D" w:rsidRPr="007D0066" w:rsidRDefault="00CE36D7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(632)</w:t>
            </w:r>
          </w:p>
        </w:tc>
        <w:tc>
          <w:tcPr>
            <w:tcW w:w="134" w:type="dxa"/>
          </w:tcPr>
          <w:p w:rsidR="0094745D" w:rsidRPr="007D0066" w:rsidRDefault="0094745D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94745D" w:rsidRPr="007D0066" w:rsidRDefault="0094745D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</w:rPr>
              <w:t>(1,187)</w:t>
            </w:r>
          </w:p>
        </w:tc>
      </w:tr>
      <w:tr w:rsidR="0094745D" w:rsidRPr="007D0066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94745D" w:rsidRPr="007D0066" w:rsidRDefault="0094745D" w:rsidP="00085E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7D0066">
              <w:rPr>
                <w:rFonts w:ascii="Angsana New" w:hAnsi="Angsana New" w:hint="cs"/>
                <w:sz w:val="24"/>
                <w:szCs w:val="24"/>
                <w:cs/>
              </w:rPr>
              <w:t xml:space="preserve">  ตัดหนี้สูญระหว่างงวด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94745D" w:rsidRPr="007D0066" w:rsidRDefault="00420EFA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(396)</w:t>
            </w:r>
          </w:p>
        </w:tc>
        <w:tc>
          <w:tcPr>
            <w:tcW w:w="165" w:type="dxa"/>
          </w:tcPr>
          <w:p w:rsidR="0094745D" w:rsidRPr="007D0066" w:rsidRDefault="0094745D" w:rsidP="00085E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94745D" w:rsidRPr="007D0066" w:rsidRDefault="0094745D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</w:rPr>
              <w:t>(1,188)</w:t>
            </w:r>
          </w:p>
        </w:tc>
        <w:tc>
          <w:tcPr>
            <w:tcW w:w="138" w:type="dxa"/>
          </w:tcPr>
          <w:p w:rsidR="0094745D" w:rsidRPr="007D0066" w:rsidRDefault="0094745D" w:rsidP="00085E2C">
            <w:pPr>
              <w:spacing w:line="26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94745D" w:rsidRPr="007D0066" w:rsidRDefault="00CE36D7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(396)</w:t>
            </w:r>
          </w:p>
        </w:tc>
        <w:tc>
          <w:tcPr>
            <w:tcW w:w="134" w:type="dxa"/>
          </w:tcPr>
          <w:p w:rsidR="0094745D" w:rsidRPr="007D0066" w:rsidRDefault="0094745D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94745D" w:rsidRPr="007D0066" w:rsidRDefault="0094745D" w:rsidP="00085E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</w:rPr>
              <w:t>(1,188)</w:t>
            </w:r>
          </w:p>
        </w:tc>
      </w:tr>
      <w:tr w:rsidR="0094745D" w:rsidRPr="007D0066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94745D" w:rsidRPr="007D0066" w:rsidRDefault="0094745D" w:rsidP="00085E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94745D" w:rsidRPr="007D0066" w:rsidRDefault="00420EFA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18,788</w:t>
            </w:r>
          </w:p>
        </w:tc>
        <w:tc>
          <w:tcPr>
            <w:tcW w:w="165" w:type="dxa"/>
          </w:tcPr>
          <w:p w:rsidR="0094745D" w:rsidRPr="007D0066" w:rsidRDefault="0094745D" w:rsidP="00085E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:rsidR="0094745D" w:rsidRPr="007D0066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</w:rPr>
              <w:t>17,062</w:t>
            </w:r>
          </w:p>
        </w:tc>
        <w:tc>
          <w:tcPr>
            <w:tcW w:w="138" w:type="dxa"/>
          </w:tcPr>
          <w:p w:rsidR="0094745D" w:rsidRPr="007D0066" w:rsidRDefault="0094745D" w:rsidP="00085E2C">
            <w:pPr>
              <w:spacing w:line="260" w:lineRule="exact"/>
              <w:ind w:left="-57"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94745D" w:rsidRPr="007D0066" w:rsidRDefault="00CE36D7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10,454</w:t>
            </w:r>
          </w:p>
        </w:tc>
        <w:tc>
          <w:tcPr>
            <w:tcW w:w="134" w:type="dxa"/>
          </w:tcPr>
          <w:p w:rsidR="0094745D" w:rsidRPr="007D0066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:rsidR="0094745D" w:rsidRPr="007D0066" w:rsidRDefault="0094745D" w:rsidP="00085E2C">
            <w:pPr>
              <w:spacing w:line="26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0066">
              <w:rPr>
                <w:rFonts w:ascii="Angsana New" w:hAnsi="Angsana New"/>
                <w:sz w:val="24"/>
                <w:szCs w:val="24"/>
              </w:rPr>
              <w:t>10,926</w:t>
            </w:r>
          </w:p>
        </w:tc>
      </w:tr>
    </w:tbl>
    <w:p w:rsidR="00A45FA9" w:rsidRDefault="00A45FA9" w:rsidP="0008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20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A35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5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7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3D36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สินค้าคงเหลือ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5A40FD" w:rsidRPr="003D3672" w:rsidRDefault="005A40FD" w:rsidP="00A35172">
      <w:pPr>
        <w:tabs>
          <w:tab w:val="clear" w:pos="227"/>
          <w:tab w:val="clear" w:pos="454"/>
          <w:tab w:val="clear" w:pos="680"/>
          <w:tab w:val="left" w:pos="284"/>
        </w:tabs>
        <w:spacing w:line="350" w:lineRule="exact"/>
        <w:ind w:firstLine="851"/>
        <w:contextualSpacing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D3672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5A40FD" w:rsidRPr="007D0066" w:rsidTr="00AD61B4">
        <w:tc>
          <w:tcPr>
            <w:tcW w:w="2891" w:type="dxa"/>
          </w:tcPr>
          <w:p w:rsidR="005A40FD" w:rsidRPr="007D0066" w:rsidRDefault="005A40FD" w:rsidP="00085E2C">
            <w:pPr>
              <w:tabs>
                <w:tab w:val="left" w:pos="540"/>
              </w:tabs>
              <w:spacing w:line="29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:rsidR="005A40FD" w:rsidRPr="007D0066" w:rsidRDefault="005A40FD" w:rsidP="00085E2C">
            <w:pPr>
              <w:tabs>
                <w:tab w:val="left" w:pos="1152"/>
              </w:tabs>
              <w:spacing w:line="29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00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A40FD" w:rsidRPr="007D0066" w:rsidTr="00AD61B4">
        <w:tc>
          <w:tcPr>
            <w:tcW w:w="2891" w:type="dxa"/>
          </w:tcPr>
          <w:p w:rsidR="005A40FD" w:rsidRPr="007D0066" w:rsidRDefault="005A40FD" w:rsidP="00085E2C">
            <w:pPr>
              <w:tabs>
                <w:tab w:val="left" w:pos="540"/>
              </w:tabs>
              <w:spacing w:line="29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7D0066" w:rsidRDefault="005A40FD" w:rsidP="00085E2C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dxa"/>
          </w:tcPr>
          <w:p w:rsidR="005A40FD" w:rsidRPr="007D0066" w:rsidRDefault="005A40FD" w:rsidP="00085E2C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7D0066" w:rsidRDefault="005A40FD" w:rsidP="00085E2C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45D" w:rsidRPr="007D0066" w:rsidTr="00901E79">
        <w:tc>
          <w:tcPr>
            <w:tcW w:w="2891" w:type="dxa"/>
          </w:tcPr>
          <w:p w:rsidR="0094745D" w:rsidRPr="007D0066" w:rsidRDefault="0094745D" w:rsidP="00085E2C">
            <w:pPr>
              <w:tabs>
                <w:tab w:val="left" w:pos="540"/>
              </w:tabs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D0066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:rsidR="0094745D" w:rsidRPr="007D0066" w:rsidRDefault="00AE30BE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4745D" w:rsidRPr="007D00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4745D" w:rsidRPr="007D006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D0066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94745D" w:rsidRPr="007D0066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D006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5" w:type="dxa"/>
          </w:tcPr>
          <w:p w:rsidR="0094745D" w:rsidRPr="007D0066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D0066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:rsidR="0094745D" w:rsidRPr="007D0066" w:rsidRDefault="00AE30BE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4745D" w:rsidRPr="007D00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4745D" w:rsidRPr="007D006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94745D" w:rsidRPr="007D0066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D0066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94745D" w:rsidRPr="007D0066" w:rsidRDefault="0094745D" w:rsidP="00085E2C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D006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94745D" w:rsidRPr="007D0066" w:rsidTr="00AD61B4">
        <w:tc>
          <w:tcPr>
            <w:tcW w:w="2891" w:type="dxa"/>
          </w:tcPr>
          <w:p w:rsidR="0094745D" w:rsidRPr="007D0066" w:rsidRDefault="0094745D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94745D" w:rsidRPr="007D0066" w:rsidRDefault="00420EFA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540,731</w:t>
            </w:r>
          </w:p>
        </w:tc>
        <w:tc>
          <w:tcPr>
            <w:tcW w:w="143" w:type="dxa"/>
          </w:tcPr>
          <w:p w:rsidR="0094745D" w:rsidRPr="007D0066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94745D" w:rsidRPr="007D0066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638,040</w:t>
            </w:r>
          </w:p>
        </w:tc>
        <w:tc>
          <w:tcPr>
            <w:tcW w:w="145" w:type="dxa"/>
          </w:tcPr>
          <w:p w:rsidR="0094745D" w:rsidRPr="007D0066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94745D" w:rsidRPr="007D0066" w:rsidRDefault="00CE36D7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531,718</w:t>
            </w:r>
          </w:p>
        </w:tc>
        <w:tc>
          <w:tcPr>
            <w:tcW w:w="142" w:type="dxa"/>
          </w:tcPr>
          <w:p w:rsidR="0094745D" w:rsidRPr="007D0066" w:rsidRDefault="0094745D" w:rsidP="00085E2C">
            <w:pPr>
              <w:tabs>
                <w:tab w:val="clear" w:pos="907"/>
                <w:tab w:val="left" w:pos="0"/>
                <w:tab w:val="left" w:pos="328"/>
                <w:tab w:val="decimal" w:pos="882"/>
              </w:tabs>
              <w:spacing w:line="29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94745D" w:rsidRPr="007D0066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631,715</w:t>
            </w:r>
          </w:p>
        </w:tc>
      </w:tr>
      <w:tr w:rsidR="0094745D" w:rsidRPr="007D0066" w:rsidTr="00AD61B4">
        <w:tc>
          <w:tcPr>
            <w:tcW w:w="2891" w:type="dxa"/>
          </w:tcPr>
          <w:p w:rsidR="0094745D" w:rsidRPr="007D0066" w:rsidRDefault="0094745D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:rsidR="0094745D" w:rsidRPr="007D0066" w:rsidRDefault="00420EFA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37,818</w:t>
            </w:r>
          </w:p>
        </w:tc>
        <w:tc>
          <w:tcPr>
            <w:tcW w:w="143" w:type="dxa"/>
          </w:tcPr>
          <w:p w:rsidR="0094745D" w:rsidRPr="007D0066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7D0066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49,434</w:t>
            </w:r>
          </w:p>
        </w:tc>
        <w:tc>
          <w:tcPr>
            <w:tcW w:w="145" w:type="dxa"/>
          </w:tcPr>
          <w:p w:rsidR="0094745D" w:rsidRPr="007D0066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7D0066" w:rsidRDefault="00CE36D7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37,818</w:t>
            </w:r>
          </w:p>
        </w:tc>
        <w:tc>
          <w:tcPr>
            <w:tcW w:w="142" w:type="dxa"/>
          </w:tcPr>
          <w:p w:rsidR="0094745D" w:rsidRPr="007D0066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7D0066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47,079</w:t>
            </w:r>
          </w:p>
        </w:tc>
      </w:tr>
      <w:tr w:rsidR="0094745D" w:rsidRPr="007D0066" w:rsidTr="00AD61B4">
        <w:tc>
          <w:tcPr>
            <w:tcW w:w="2891" w:type="dxa"/>
          </w:tcPr>
          <w:p w:rsidR="0094745D" w:rsidRPr="007D0066" w:rsidRDefault="0094745D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:rsidR="0094745D" w:rsidRPr="007D0066" w:rsidRDefault="00420EFA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40,797</w:t>
            </w:r>
          </w:p>
        </w:tc>
        <w:tc>
          <w:tcPr>
            <w:tcW w:w="143" w:type="dxa"/>
          </w:tcPr>
          <w:p w:rsidR="0094745D" w:rsidRPr="007D0066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7D0066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19,645</w:t>
            </w:r>
          </w:p>
        </w:tc>
        <w:tc>
          <w:tcPr>
            <w:tcW w:w="145" w:type="dxa"/>
          </w:tcPr>
          <w:p w:rsidR="0094745D" w:rsidRPr="007D0066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7D0066" w:rsidRDefault="00CE36D7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94745D" w:rsidRPr="007D0066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7D0066" w:rsidRDefault="0094745D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D006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94745D" w:rsidRPr="007D0066" w:rsidTr="00AD61B4">
        <w:tc>
          <w:tcPr>
            <w:tcW w:w="2891" w:type="dxa"/>
          </w:tcPr>
          <w:p w:rsidR="0094745D" w:rsidRPr="007D0066" w:rsidRDefault="0094745D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:rsidR="0094745D" w:rsidRPr="007D0066" w:rsidRDefault="00420EFA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10,354</w:t>
            </w:r>
          </w:p>
        </w:tc>
        <w:tc>
          <w:tcPr>
            <w:tcW w:w="143" w:type="dxa"/>
          </w:tcPr>
          <w:p w:rsidR="0094745D" w:rsidRPr="007D0066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7D0066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8,122</w:t>
            </w:r>
          </w:p>
        </w:tc>
        <w:tc>
          <w:tcPr>
            <w:tcW w:w="145" w:type="dxa"/>
          </w:tcPr>
          <w:p w:rsidR="0094745D" w:rsidRPr="007D0066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7D0066" w:rsidRDefault="00CE36D7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94745D" w:rsidRPr="007D0066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7D0066" w:rsidRDefault="0094745D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D006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94745D" w:rsidRPr="007D0066" w:rsidTr="00AD61B4">
        <w:tc>
          <w:tcPr>
            <w:tcW w:w="2891" w:type="dxa"/>
          </w:tcPr>
          <w:p w:rsidR="0094745D" w:rsidRPr="007D0066" w:rsidRDefault="0094745D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:rsidR="0094745D" w:rsidRPr="007D0066" w:rsidRDefault="00420EFA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35,596</w:t>
            </w:r>
          </w:p>
        </w:tc>
        <w:tc>
          <w:tcPr>
            <w:tcW w:w="143" w:type="dxa"/>
          </w:tcPr>
          <w:p w:rsidR="0094745D" w:rsidRPr="007D0066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7D0066" w:rsidRDefault="0094745D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35,658</w:t>
            </w:r>
          </w:p>
        </w:tc>
        <w:tc>
          <w:tcPr>
            <w:tcW w:w="145" w:type="dxa"/>
          </w:tcPr>
          <w:p w:rsidR="0094745D" w:rsidRPr="007D0066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7D0066" w:rsidRDefault="00CE36D7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94745D" w:rsidRPr="007D0066" w:rsidRDefault="0094745D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94745D" w:rsidRPr="007D0066" w:rsidRDefault="0094745D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D006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4B0764" w:rsidRPr="007D0066" w:rsidTr="00AD61B4">
        <w:tc>
          <w:tcPr>
            <w:tcW w:w="2891" w:type="dxa"/>
          </w:tcPr>
          <w:p w:rsidR="004B0764" w:rsidRPr="007D0066" w:rsidRDefault="004B0764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>งานรับจ้างติดตั้งหลังคาโซลาร์เซลล์</w:t>
            </w:r>
          </w:p>
        </w:tc>
        <w:tc>
          <w:tcPr>
            <w:tcW w:w="1275" w:type="dxa"/>
            <w:shd w:val="clear" w:color="auto" w:fill="auto"/>
          </w:tcPr>
          <w:p w:rsidR="004B0764" w:rsidRPr="00420EFA" w:rsidRDefault="00420EFA" w:rsidP="00420EFA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0EFA">
              <w:rPr>
                <w:rFonts w:ascii="Angsana New" w:hAnsi="Angsana New"/>
                <w:sz w:val="26"/>
                <w:szCs w:val="26"/>
              </w:rPr>
              <w:t>2,977</w:t>
            </w:r>
          </w:p>
        </w:tc>
        <w:tc>
          <w:tcPr>
            <w:tcW w:w="143" w:type="dxa"/>
          </w:tcPr>
          <w:p w:rsidR="004B0764" w:rsidRPr="007D0066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4B0764" w:rsidRPr="007D0066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5" w:type="dxa"/>
          </w:tcPr>
          <w:p w:rsidR="004B0764" w:rsidRPr="007D0066" w:rsidRDefault="004B0764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4B0764" w:rsidRPr="007D0066" w:rsidRDefault="00CE36D7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4B0764" w:rsidRPr="007D0066" w:rsidRDefault="004B0764" w:rsidP="00085E2C">
            <w:pPr>
              <w:tabs>
                <w:tab w:val="left" w:pos="0"/>
              </w:tabs>
              <w:spacing w:line="290" w:lineRule="exact"/>
              <w:ind w:left="-57" w:right="170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4B0764" w:rsidRPr="007D0066" w:rsidRDefault="004B0764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D0066">
              <w:rPr>
                <w:rFonts w:ascii="Angsana New" w:hAnsi="Angsana New" w:hint="cs"/>
                <w:bCs/>
                <w:sz w:val="26"/>
                <w:szCs w:val="26"/>
              </w:rPr>
              <w:t>-</w:t>
            </w:r>
          </w:p>
        </w:tc>
      </w:tr>
      <w:tr w:rsidR="004B0764" w:rsidRPr="007D0066" w:rsidTr="00AD61B4">
        <w:tc>
          <w:tcPr>
            <w:tcW w:w="2891" w:type="dxa"/>
          </w:tcPr>
          <w:p w:rsidR="004B0764" w:rsidRPr="007D0066" w:rsidRDefault="004B0764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4B0764" w:rsidRPr="007D0066" w:rsidRDefault="00420EFA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2,416</w:t>
            </w:r>
          </w:p>
        </w:tc>
        <w:tc>
          <w:tcPr>
            <w:tcW w:w="143" w:type="dxa"/>
          </w:tcPr>
          <w:p w:rsidR="004B0764" w:rsidRPr="007D0066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4B0764" w:rsidRPr="007D0066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1,778</w:t>
            </w:r>
          </w:p>
        </w:tc>
        <w:tc>
          <w:tcPr>
            <w:tcW w:w="145" w:type="dxa"/>
          </w:tcPr>
          <w:p w:rsidR="004B0764" w:rsidRPr="007D0066" w:rsidRDefault="004B0764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4B0764" w:rsidRPr="007D0066" w:rsidRDefault="00CE36D7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4B0764" w:rsidRPr="007D0066" w:rsidRDefault="004B0764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4B0764" w:rsidRPr="007D0066" w:rsidRDefault="004B0764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D0066">
              <w:rPr>
                <w:rFonts w:ascii="Angsana New" w:hAnsi="Angsana New" w:hint="cs"/>
                <w:bCs/>
                <w:sz w:val="26"/>
                <w:szCs w:val="26"/>
              </w:rPr>
              <w:t>-</w:t>
            </w:r>
          </w:p>
        </w:tc>
      </w:tr>
      <w:tr w:rsidR="004B0764" w:rsidRPr="007D0066" w:rsidTr="00AD61B4">
        <w:tc>
          <w:tcPr>
            <w:tcW w:w="2891" w:type="dxa"/>
          </w:tcPr>
          <w:p w:rsidR="004B0764" w:rsidRPr="007D0066" w:rsidRDefault="004B0764" w:rsidP="00085E2C">
            <w:pPr>
              <w:spacing w:line="290" w:lineRule="exact"/>
              <w:ind w:left="5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B0764" w:rsidRPr="007D0066" w:rsidRDefault="00420EFA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670,689</w:t>
            </w:r>
          </w:p>
        </w:tc>
        <w:tc>
          <w:tcPr>
            <w:tcW w:w="143" w:type="dxa"/>
          </w:tcPr>
          <w:p w:rsidR="004B0764" w:rsidRPr="007D0066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B0764" w:rsidRPr="007D0066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752,711</w:t>
            </w:r>
          </w:p>
        </w:tc>
        <w:tc>
          <w:tcPr>
            <w:tcW w:w="145" w:type="dxa"/>
          </w:tcPr>
          <w:p w:rsidR="004B0764" w:rsidRPr="007D0066" w:rsidRDefault="004B0764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B0764" w:rsidRPr="007D0066" w:rsidRDefault="00CE36D7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569,536</w:t>
            </w:r>
          </w:p>
        </w:tc>
        <w:tc>
          <w:tcPr>
            <w:tcW w:w="142" w:type="dxa"/>
          </w:tcPr>
          <w:p w:rsidR="004B0764" w:rsidRPr="007D0066" w:rsidRDefault="004B0764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B0764" w:rsidRPr="007D0066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678,794</w:t>
            </w:r>
          </w:p>
        </w:tc>
      </w:tr>
      <w:tr w:rsidR="004B0764" w:rsidRPr="007D0066" w:rsidTr="000D39A1">
        <w:tc>
          <w:tcPr>
            <w:tcW w:w="2891" w:type="dxa"/>
          </w:tcPr>
          <w:p w:rsidR="004B0764" w:rsidRPr="007D0066" w:rsidRDefault="004B0764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006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B0764" w:rsidRPr="007D0066" w:rsidRDefault="00420EFA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(28,445)</w:t>
            </w:r>
          </w:p>
        </w:tc>
        <w:tc>
          <w:tcPr>
            <w:tcW w:w="143" w:type="dxa"/>
          </w:tcPr>
          <w:p w:rsidR="004B0764" w:rsidRPr="007D0066" w:rsidRDefault="004B0764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B0764" w:rsidRPr="007D0066" w:rsidRDefault="004B0764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(13,903)</w:t>
            </w:r>
          </w:p>
        </w:tc>
        <w:tc>
          <w:tcPr>
            <w:tcW w:w="145" w:type="dxa"/>
          </w:tcPr>
          <w:p w:rsidR="004B0764" w:rsidRPr="007D0066" w:rsidRDefault="004B0764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highlight w:val="lightGray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B0764" w:rsidRPr="007D0066" w:rsidRDefault="00CE36D7" w:rsidP="00085E2C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(17,850)</w:t>
            </w:r>
          </w:p>
        </w:tc>
        <w:tc>
          <w:tcPr>
            <w:tcW w:w="142" w:type="dxa"/>
          </w:tcPr>
          <w:p w:rsidR="004B0764" w:rsidRPr="007D0066" w:rsidRDefault="004B0764" w:rsidP="00085E2C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B0764" w:rsidRPr="007D0066" w:rsidRDefault="004B0764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(8,090)</w:t>
            </w:r>
          </w:p>
        </w:tc>
      </w:tr>
      <w:tr w:rsidR="004B0764" w:rsidRPr="007D0066" w:rsidTr="000D39A1">
        <w:tc>
          <w:tcPr>
            <w:tcW w:w="2891" w:type="dxa"/>
          </w:tcPr>
          <w:p w:rsidR="004B0764" w:rsidRPr="007D0066" w:rsidRDefault="004B0764" w:rsidP="00085E2C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4B0764" w:rsidRPr="007D0066" w:rsidRDefault="00420EFA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642,244</w:t>
            </w:r>
          </w:p>
        </w:tc>
        <w:tc>
          <w:tcPr>
            <w:tcW w:w="143" w:type="dxa"/>
          </w:tcPr>
          <w:p w:rsidR="004B0764" w:rsidRPr="007D0066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4B0764" w:rsidRPr="007D0066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738,808</w:t>
            </w:r>
          </w:p>
        </w:tc>
        <w:tc>
          <w:tcPr>
            <w:tcW w:w="145" w:type="dxa"/>
          </w:tcPr>
          <w:p w:rsidR="004B0764" w:rsidRPr="007D0066" w:rsidRDefault="004B0764" w:rsidP="00085E2C">
            <w:pPr>
              <w:tabs>
                <w:tab w:val="clear" w:pos="907"/>
                <w:tab w:val="left" w:pos="0"/>
                <w:tab w:val="left" w:pos="328"/>
                <w:tab w:val="decimal" w:pos="882"/>
              </w:tabs>
              <w:spacing w:line="29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4B0764" w:rsidRPr="007D0066" w:rsidRDefault="00CE36D7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551,686</w:t>
            </w:r>
          </w:p>
        </w:tc>
        <w:tc>
          <w:tcPr>
            <w:tcW w:w="142" w:type="dxa"/>
          </w:tcPr>
          <w:p w:rsidR="004B0764" w:rsidRPr="007D0066" w:rsidRDefault="004B0764" w:rsidP="00085E2C">
            <w:pPr>
              <w:tabs>
                <w:tab w:val="clear" w:pos="907"/>
                <w:tab w:val="left" w:pos="0"/>
                <w:tab w:val="left" w:pos="328"/>
                <w:tab w:val="decimal" w:pos="882"/>
              </w:tabs>
              <w:spacing w:line="29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4B0764" w:rsidRPr="007D0066" w:rsidRDefault="004B0764" w:rsidP="00085E2C">
            <w:pPr>
              <w:tabs>
                <w:tab w:val="left" w:pos="32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670,704</w:t>
            </w:r>
          </w:p>
        </w:tc>
      </w:tr>
    </w:tbl>
    <w:p w:rsidR="005A40FD" w:rsidRDefault="005A40FD" w:rsidP="00085E2C">
      <w:pPr>
        <w:tabs>
          <w:tab w:val="clear" w:pos="227"/>
          <w:tab w:val="clear" w:pos="454"/>
          <w:tab w:val="clear" w:pos="680"/>
          <w:tab w:val="left" w:pos="567"/>
        </w:tabs>
        <w:spacing w:line="180" w:lineRule="exact"/>
        <w:contextualSpacing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5A40FD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7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t>รายการเคลื่อนไหวของบัญชี</w:t>
      </w:r>
      <w:r w:rsidRPr="00D03207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14" w:type="dxa"/>
        <w:tblInd w:w="76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3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4052CA" w:rsidRPr="007D0066" w:rsidTr="00710C63"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4052CA" w:rsidRPr="007D0066" w:rsidRDefault="004052CA" w:rsidP="00085E2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052CA" w:rsidRPr="007D0066" w:rsidRDefault="004052CA" w:rsidP="00085E2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D006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052CA" w:rsidRPr="007D0066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4052CA" w:rsidRPr="007D0066" w:rsidRDefault="004052CA" w:rsidP="00085E2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7D0066" w:rsidRDefault="004052CA" w:rsidP="00085E2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4052CA" w:rsidRPr="007D0066" w:rsidRDefault="004052CA" w:rsidP="00085E2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7D0066" w:rsidRDefault="004052CA" w:rsidP="00085E2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45D" w:rsidRPr="007D0066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94745D" w:rsidRPr="007D0066" w:rsidRDefault="0094745D" w:rsidP="00085E2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D0066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:rsidR="0094745D" w:rsidRPr="007D0066" w:rsidRDefault="00AE30BE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4745D" w:rsidRPr="007D00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4745D" w:rsidRPr="007D006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D0066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94745D" w:rsidRPr="007D0066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D006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8" w:type="dxa"/>
          </w:tcPr>
          <w:p w:rsidR="0094745D" w:rsidRPr="007D0066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D0066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:rsidR="0094745D" w:rsidRPr="007D0066" w:rsidRDefault="00AE30BE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4745D" w:rsidRPr="007D00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4745D" w:rsidRPr="007D006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94745D" w:rsidRPr="007D0066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94745D" w:rsidRPr="007D0066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D0066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94745D" w:rsidRPr="007D0066" w:rsidRDefault="0094745D" w:rsidP="00085E2C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D006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F1141" w:rsidRPr="007D0066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CF1141" w:rsidRPr="007D0066" w:rsidRDefault="00CF1141" w:rsidP="00085E2C">
            <w:pPr>
              <w:spacing w:line="30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CF1141" w:rsidRPr="007D0066" w:rsidRDefault="00420EFA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13,903</w:t>
            </w:r>
          </w:p>
        </w:tc>
        <w:tc>
          <w:tcPr>
            <w:tcW w:w="165" w:type="dxa"/>
          </w:tcPr>
          <w:p w:rsidR="00CF1141" w:rsidRPr="007D0066" w:rsidRDefault="00CF1141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CF1141" w:rsidRPr="007D0066" w:rsidRDefault="00412DC5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11,195</w:t>
            </w:r>
          </w:p>
        </w:tc>
        <w:tc>
          <w:tcPr>
            <w:tcW w:w="138" w:type="dxa"/>
          </w:tcPr>
          <w:p w:rsidR="00CF1141" w:rsidRPr="007D0066" w:rsidRDefault="00CF1141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F1141" w:rsidRPr="007D0066" w:rsidRDefault="00CE36D7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8,090</w:t>
            </w:r>
          </w:p>
        </w:tc>
        <w:tc>
          <w:tcPr>
            <w:tcW w:w="134" w:type="dxa"/>
          </w:tcPr>
          <w:p w:rsidR="00CF1141" w:rsidRPr="007D0066" w:rsidRDefault="00CF1141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:rsidR="00CF1141" w:rsidRPr="007D0066" w:rsidRDefault="00412DC5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6,134</w:t>
            </w:r>
          </w:p>
        </w:tc>
      </w:tr>
      <w:tr w:rsidR="00CF1141" w:rsidRPr="007D0066" w:rsidTr="008B2B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CF1141" w:rsidRPr="007D0066" w:rsidRDefault="00CF1141" w:rsidP="00085E2C">
            <w:pPr>
              <w:spacing w:line="300" w:lineRule="exact"/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7D006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831A98" w:rsidRPr="007D0066"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>เพิ่ม</w:t>
            </w:r>
            <w:r w:rsidR="008B2B13" w:rsidRPr="007D0066">
              <w:rPr>
                <w:rFonts w:ascii="Angsana New" w:hAnsi="Angsana New" w:hint="cs"/>
                <w:sz w:val="26"/>
                <w:szCs w:val="26"/>
                <w:cs/>
              </w:rPr>
              <w:t>ขึ้น</w:t>
            </w: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250" w:type="dxa"/>
          </w:tcPr>
          <w:p w:rsidR="00CF1141" w:rsidRPr="007D0066" w:rsidRDefault="00420EFA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15,864</w:t>
            </w:r>
          </w:p>
        </w:tc>
        <w:tc>
          <w:tcPr>
            <w:tcW w:w="165" w:type="dxa"/>
          </w:tcPr>
          <w:p w:rsidR="00CF1141" w:rsidRPr="007D0066" w:rsidRDefault="00CF1141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CF1141" w:rsidRPr="007D0066" w:rsidRDefault="00412DC5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5,413</w:t>
            </w:r>
          </w:p>
        </w:tc>
        <w:tc>
          <w:tcPr>
            <w:tcW w:w="138" w:type="dxa"/>
          </w:tcPr>
          <w:p w:rsidR="00CF1141" w:rsidRPr="007D0066" w:rsidRDefault="00CF1141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CF1141" w:rsidRPr="007D0066" w:rsidRDefault="00CE36D7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left="-108" w:right="57" w:hanging="37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10,801</w:t>
            </w:r>
          </w:p>
        </w:tc>
        <w:tc>
          <w:tcPr>
            <w:tcW w:w="134" w:type="dxa"/>
          </w:tcPr>
          <w:p w:rsidR="00CF1141" w:rsidRPr="007D0066" w:rsidRDefault="00CF1141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CF1141" w:rsidRPr="007D0066" w:rsidRDefault="00412DC5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left="-108" w:right="57" w:hanging="3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1,956</w:t>
            </w:r>
          </w:p>
        </w:tc>
      </w:tr>
      <w:tr w:rsidR="00CF1141" w:rsidRPr="007D0066" w:rsidTr="008B2B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CF1141" w:rsidRPr="007D0066" w:rsidRDefault="00CF1141" w:rsidP="00085E2C">
            <w:pPr>
              <w:spacing w:line="30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831A98" w:rsidRPr="007D0066"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 w:rsidRPr="007D0066">
              <w:rPr>
                <w:rFonts w:ascii="Angsana New" w:hAnsi="Angsana New" w:hint="cs"/>
                <w:sz w:val="26"/>
                <w:szCs w:val="26"/>
                <w:cs/>
              </w:rPr>
              <w:t>โอนกลับในระหว่างงวด</w:t>
            </w:r>
          </w:p>
        </w:tc>
        <w:tc>
          <w:tcPr>
            <w:tcW w:w="1250" w:type="dxa"/>
          </w:tcPr>
          <w:p w:rsidR="00CF1141" w:rsidRPr="007D0066" w:rsidRDefault="00420EFA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(1,322)</w:t>
            </w:r>
          </w:p>
        </w:tc>
        <w:tc>
          <w:tcPr>
            <w:tcW w:w="165" w:type="dxa"/>
          </w:tcPr>
          <w:p w:rsidR="00CF1141" w:rsidRPr="007D0066" w:rsidRDefault="00CF1141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CF1141" w:rsidRPr="007D0066" w:rsidRDefault="00412DC5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(2,705)</w:t>
            </w:r>
          </w:p>
        </w:tc>
        <w:tc>
          <w:tcPr>
            <w:tcW w:w="138" w:type="dxa"/>
          </w:tcPr>
          <w:p w:rsidR="00CF1141" w:rsidRPr="007D0066" w:rsidRDefault="00CF1141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CF1141" w:rsidRPr="007D0066" w:rsidRDefault="00CE36D7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(1,041)</w:t>
            </w:r>
          </w:p>
        </w:tc>
        <w:tc>
          <w:tcPr>
            <w:tcW w:w="134" w:type="dxa"/>
          </w:tcPr>
          <w:p w:rsidR="00CF1141" w:rsidRPr="007D0066" w:rsidRDefault="00CF1141" w:rsidP="00085E2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CF1141" w:rsidRPr="007D0066" w:rsidRDefault="00412DC5" w:rsidP="00085E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2B13" w:rsidRPr="007D0066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8B2B13" w:rsidRPr="007D0066" w:rsidRDefault="008B2B13" w:rsidP="00085E2C">
            <w:pPr>
              <w:spacing w:line="30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8B2B13" w:rsidRPr="007D0066" w:rsidRDefault="00420EFA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28,445</w:t>
            </w:r>
          </w:p>
        </w:tc>
        <w:tc>
          <w:tcPr>
            <w:tcW w:w="165" w:type="dxa"/>
          </w:tcPr>
          <w:p w:rsidR="008B2B13" w:rsidRPr="007D0066" w:rsidRDefault="008B2B13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:rsidR="008B2B13" w:rsidRPr="007D0066" w:rsidRDefault="008B2B13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13,903</w:t>
            </w:r>
          </w:p>
        </w:tc>
        <w:tc>
          <w:tcPr>
            <w:tcW w:w="138" w:type="dxa"/>
          </w:tcPr>
          <w:p w:rsidR="008B2B13" w:rsidRPr="007D0066" w:rsidRDefault="008B2B13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8B2B13" w:rsidRPr="007D0066" w:rsidRDefault="00CE36D7" w:rsidP="0042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left="-108" w:right="57" w:hanging="37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17,850</w:t>
            </w:r>
          </w:p>
        </w:tc>
        <w:tc>
          <w:tcPr>
            <w:tcW w:w="134" w:type="dxa"/>
          </w:tcPr>
          <w:p w:rsidR="008B2B13" w:rsidRPr="007D0066" w:rsidRDefault="008B2B13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:rsidR="008B2B13" w:rsidRPr="007D0066" w:rsidRDefault="008B2B13" w:rsidP="00085E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066">
              <w:rPr>
                <w:rFonts w:ascii="Angsana New" w:hAnsi="Angsana New"/>
                <w:sz w:val="26"/>
                <w:szCs w:val="26"/>
              </w:rPr>
              <w:t>8,090</w:t>
            </w:r>
          </w:p>
        </w:tc>
      </w:tr>
    </w:tbl>
    <w:p w:rsidR="00085E2C" w:rsidRDefault="00085E2C" w:rsidP="0008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18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085E2C" w:rsidRPr="00C12402" w:rsidRDefault="00085E2C" w:rsidP="0008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Pr="00C12402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 </w:t>
      </w:r>
      <w:r w:rsidRPr="003D3672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ab/>
      </w:r>
      <w:r w:rsidRPr="003D36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เงินฝากสถาบันการเงินที่มีภาระค้ำประกัน</w:t>
      </w:r>
    </w:p>
    <w:p w:rsidR="00085E2C" w:rsidRPr="00085E2C" w:rsidRDefault="00085E2C" w:rsidP="00085E2C">
      <w:pPr>
        <w:tabs>
          <w:tab w:val="clear" w:pos="227"/>
          <w:tab w:val="clear" w:pos="680"/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85E2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85E2C">
        <w:rPr>
          <w:rFonts w:asciiTheme="majorBidi" w:hAnsiTheme="majorBidi"/>
          <w:sz w:val="32"/>
          <w:szCs w:val="32"/>
          <w:lang w:val="en-GB"/>
        </w:rPr>
        <w:t>30</w:t>
      </w:r>
      <w:r w:rsidRPr="00085E2C">
        <w:rPr>
          <w:rFonts w:asciiTheme="majorBidi" w:hAnsiTheme="majorBidi"/>
          <w:sz w:val="32"/>
          <w:szCs w:val="32"/>
          <w:cs/>
        </w:rPr>
        <w:t xml:space="preserve"> </w:t>
      </w:r>
      <w:r w:rsidR="00AE30BE">
        <w:rPr>
          <w:rFonts w:asciiTheme="majorBidi" w:hAnsiTheme="majorBidi"/>
          <w:sz w:val="32"/>
          <w:szCs w:val="32"/>
          <w:cs/>
        </w:rPr>
        <w:t>กันยายน</w:t>
      </w:r>
      <w:r w:rsidRPr="00085E2C">
        <w:rPr>
          <w:rFonts w:asciiTheme="majorBidi" w:hAnsiTheme="majorBidi"/>
          <w:sz w:val="32"/>
          <w:szCs w:val="32"/>
          <w:cs/>
        </w:rPr>
        <w:t xml:space="preserve">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256</w:t>
      </w:r>
      <w:r w:rsidRPr="00085E2C">
        <w:rPr>
          <w:rFonts w:asciiTheme="majorBidi" w:hAnsiTheme="majorBidi" w:cstheme="majorBidi" w:hint="cs"/>
          <w:sz w:val="32"/>
          <w:szCs w:val="32"/>
        </w:rPr>
        <w:t>2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85E2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085E2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256</w:t>
      </w:r>
      <w:r w:rsidRPr="00085E2C">
        <w:rPr>
          <w:rFonts w:asciiTheme="majorBidi" w:hAnsiTheme="majorBidi" w:cstheme="majorBidi"/>
          <w:sz w:val="32"/>
          <w:szCs w:val="32"/>
        </w:rPr>
        <w:t>1</w:t>
      </w:r>
      <w:r w:rsidRPr="00085E2C">
        <w:rPr>
          <w:rFonts w:asciiTheme="majorBidi" w:hAnsiTheme="majorBidi" w:cstheme="majorBidi"/>
          <w:sz w:val="32"/>
          <w:szCs w:val="32"/>
          <w:cs/>
        </w:rPr>
        <w:t xml:space="preserve"> บริษัทมีเงินฝากประจำกับธนาคารในประเทศหลายแห่งจำนวน</w:t>
      </w:r>
      <w:r w:rsidRPr="00085E2C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 w:rsidRPr="00085E2C">
        <w:rPr>
          <w:rFonts w:asciiTheme="majorBidi" w:hAnsiTheme="majorBidi" w:cstheme="majorBidi"/>
          <w:sz w:val="32"/>
          <w:szCs w:val="32"/>
        </w:rPr>
        <w:t>81.</w:t>
      </w:r>
      <w:r w:rsidR="00CE36D7">
        <w:rPr>
          <w:rFonts w:asciiTheme="majorBidi" w:hAnsiTheme="majorBidi" w:cstheme="majorBidi"/>
          <w:sz w:val="32"/>
          <w:szCs w:val="32"/>
        </w:rPr>
        <w:t>1</w:t>
      </w:r>
      <w:r w:rsidR="00EB5094">
        <w:rPr>
          <w:rFonts w:asciiTheme="majorBidi" w:hAnsiTheme="majorBidi" w:cstheme="majorBidi"/>
          <w:sz w:val="32"/>
          <w:szCs w:val="32"/>
        </w:rPr>
        <w:t>5</w:t>
      </w:r>
      <w:r w:rsidRPr="00085E2C">
        <w:rPr>
          <w:rFonts w:asciiTheme="majorBidi" w:hAnsiTheme="majorBidi" w:cstheme="majorBidi"/>
          <w:sz w:val="32"/>
          <w:szCs w:val="32"/>
        </w:rPr>
        <w:t xml:space="preserve"> </w:t>
      </w:r>
      <w:r w:rsidRPr="00085E2C">
        <w:rPr>
          <w:rFonts w:asciiTheme="majorBidi" w:hAnsiTheme="majorBidi" w:cstheme="majorBidi"/>
          <w:sz w:val="32"/>
          <w:szCs w:val="32"/>
          <w:cs/>
        </w:rPr>
        <w:t xml:space="preserve">ล้านบาท อัตราดอกเบี้ยร้อยละ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0.65</w:t>
      </w:r>
      <w:r w:rsidRPr="00085E2C">
        <w:rPr>
          <w:rFonts w:asciiTheme="majorBidi" w:hAnsiTheme="majorBidi" w:cstheme="majorBidi"/>
          <w:sz w:val="32"/>
          <w:szCs w:val="32"/>
        </w:rPr>
        <w:t xml:space="preserve"> </w:t>
      </w:r>
      <w:r w:rsidRPr="00085E2C">
        <w:rPr>
          <w:rFonts w:asciiTheme="majorBidi" w:hAnsiTheme="majorBidi" w:cstheme="majorBidi" w:hint="cs"/>
          <w:sz w:val="32"/>
          <w:szCs w:val="32"/>
        </w:rPr>
        <w:t>-</w:t>
      </w:r>
      <w:r w:rsidRPr="00085E2C">
        <w:rPr>
          <w:rFonts w:asciiTheme="majorBidi" w:hAnsiTheme="majorBidi" w:cstheme="majorBidi"/>
          <w:sz w:val="32"/>
          <w:szCs w:val="32"/>
        </w:rPr>
        <w:t xml:space="preserve">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1.35</w:t>
      </w:r>
      <w:r w:rsidRPr="00085E2C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085E2C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85E2C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085E2C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 w:rsidRPr="00085E2C">
        <w:rPr>
          <w:rFonts w:asciiTheme="majorBidi" w:hAnsiTheme="majorBidi" w:cstheme="majorBidi"/>
          <w:sz w:val="32"/>
          <w:szCs w:val="32"/>
        </w:rPr>
        <w:t xml:space="preserve">77.14 </w:t>
      </w:r>
      <w:r w:rsidRPr="00085E2C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085E2C">
        <w:rPr>
          <w:rFonts w:asciiTheme="majorBidi" w:hAnsiTheme="majorBidi" w:cstheme="majorBidi"/>
          <w:sz w:val="32"/>
          <w:szCs w:val="32"/>
          <w:cs/>
        </w:rPr>
        <w:t xml:space="preserve"> อัตราดอกเบี้ยร้อยละ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0.65</w:t>
      </w:r>
      <w:r w:rsidRPr="00085E2C">
        <w:rPr>
          <w:rFonts w:asciiTheme="majorBidi" w:hAnsiTheme="majorBidi" w:cstheme="majorBidi"/>
          <w:sz w:val="32"/>
          <w:szCs w:val="32"/>
        </w:rPr>
        <w:t xml:space="preserve"> </w:t>
      </w:r>
      <w:r w:rsidRPr="00085E2C">
        <w:rPr>
          <w:rFonts w:asciiTheme="majorBidi" w:hAnsiTheme="majorBidi" w:cstheme="majorBidi" w:hint="cs"/>
          <w:sz w:val="32"/>
          <w:szCs w:val="32"/>
        </w:rPr>
        <w:t>-</w:t>
      </w:r>
      <w:r w:rsidRPr="00085E2C">
        <w:rPr>
          <w:rFonts w:asciiTheme="majorBidi" w:hAnsiTheme="majorBidi" w:cstheme="majorBidi"/>
          <w:sz w:val="32"/>
          <w:szCs w:val="32"/>
        </w:rPr>
        <w:t xml:space="preserve">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1.</w:t>
      </w:r>
      <w:r w:rsidR="00420EFA">
        <w:rPr>
          <w:rFonts w:asciiTheme="majorBidi" w:hAnsiTheme="majorBidi" w:cstheme="majorBidi"/>
          <w:sz w:val="32"/>
          <w:szCs w:val="32"/>
          <w:lang w:val="en-GB"/>
        </w:rPr>
        <w:t>0</w:t>
      </w:r>
      <w:r w:rsidR="00CE36D7">
        <w:rPr>
          <w:rFonts w:asciiTheme="majorBidi" w:hAnsiTheme="majorBidi" w:cstheme="majorBidi"/>
          <w:sz w:val="32"/>
          <w:szCs w:val="32"/>
          <w:lang w:val="en-GB"/>
        </w:rPr>
        <w:t>5</w:t>
      </w:r>
      <w:r w:rsidRPr="00085E2C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EB5094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085E2C">
        <w:rPr>
          <w:rFonts w:asciiTheme="majorBidi" w:hAnsiTheme="majorBidi" w:cstheme="majorBidi"/>
          <w:sz w:val="32"/>
          <w:szCs w:val="32"/>
          <w:cs/>
        </w:rPr>
        <w:t>ซึ่งใช้เป็นหลักประกันวงเงินสินเชื่อ</w:t>
      </w:r>
      <w:r w:rsidRPr="00085E2C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085E2C">
        <w:rPr>
          <w:rFonts w:asciiTheme="majorBidi" w:hAnsiTheme="majorBidi" w:cstheme="majorBidi"/>
          <w:sz w:val="32"/>
          <w:szCs w:val="32"/>
          <w:cs/>
        </w:rPr>
        <w:t xml:space="preserve">ธนาคารในประเทศดังกล่าว (ดูหมายเหตุ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14)</w:t>
      </w:r>
    </w:p>
    <w:p w:rsidR="00D82471" w:rsidRPr="00005122" w:rsidRDefault="00D82471" w:rsidP="00A35172">
      <w:pPr>
        <w:tabs>
          <w:tab w:val="clear" w:pos="227"/>
          <w:tab w:val="clear" w:pos="454"/>
          <w:tab w:val="clear" w:pos="680"/>
          <w:tab w:val="left" w:pos="0"/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9</w:t>
      </w:r>
      <w:r w:rsidRPr="0000512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00512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3D36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เงินลงทุนในบริษัทย่อย</w:t>
      </w:r>
    </w:p>
    <w:p w:rsidR="00D82471" w:rsidRPr="00005122" w:rsidRDefault="00D82471" w:rsidP="00A35172">
      <w:pPr>
        <w:tabs>
          <w:tab w:val="clear" w:pos="454"/>
          <w:tab w:val="left" w:pos="567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005122">
        <w:rPr>
          <w:rFonts w:asciiTheme="majorBidi" w:hAnsiTheme="majorBidi" w:cstheme="majorBidi"/>
          <w:sz w:val="32"/>
          <w:szCs w:val="32"/>
          <w:cs/>
        </w:rPr>
        <w:t>เงินลงทุนในบ</w:t>
      </w:r>
      <w:r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9942D3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512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6"/>
        <w:gridCol w:w="794"/>
        <w:gridCol w:w="76"/>
        <w:gridCol w:w="794"/>
        <w:gridCol w:w="78"/>
        <w:gridCol w:w="881"/>
        <w:gridCol w:w="76"/>
        <w:gridCol w:w="841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71653F" w:rsidRPr="005966E0" w:rsidTr="00A35172">
        <w:trPr>
          <w:cantSplit/>
        </w:trPr>
        <w:tc>
          <w:tcPr>
            <w:tcW w:w="2438" w:type="dxa"/>
          </w:tcPr>
          <w:p w:rsidR="0071653F" w:rsidRPr="005966E0" w:rsidRDefault="0071653F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2" w:name="_Hlk513644543"/>
          </w:p>
        </w:tc>
        <w:tc>
          <w:tcPr>
            <w:tcW w:w="76" w:type="dxa"/>
          </w:tcPr>
          <w:p w:rsidR="0071653F" w:rsidRPr="005966E0" w:rsidRDefault="0071653F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:rsidR="0071653F" w:rsidRPr="005966E0" w:rsidRDefault="0071653F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:rsidR="0071653F" w:rsidRPr="005966E0" w:rsidRDefault="0071653F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</w:tcPr>
          <w:p w:rsidR="0071653F" w:rsidRPr="005966E0" w:rsidRDefault="0071653F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71653F" w:rsidRPr="005966E0" w:rsidRDefault="0071653F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:rsidR="0071653F" w:rsidRPr="005966E0" w:rsidRDefault="0071653F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71653F" w:rsidRPr="005966E0" w:rsidTr="003F6E5F">
        <w:trPr>
          <w:cantSplit/>
        </w:trPr>
        <w:tc>
          <w:tcPr>
            <w:tcW w:w="2438" w:type="dxa"/>
          </w:tcPr>
          <w:p w:rsidR="0071653F" w:rsidRPr="005966E0" w:rsidRDefault="0071653F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71653F" w:rsidRPr="005966E0" w:rsidRDefault="0071653F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:rsidR="0071653F" w:rsidRPr="005966E0" w:rsidRDefault="0071653F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:rsidR="0071653F" w:rsidRPr="005966E0" w:rsidRDefault="0071653F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  <w:tcBorders>
              <w:bottom w:val="single" w:sz="6" w:space="0" w:color="auto"/>
            </w:tcBorders>
          </w:tcPr>
          <w:p w:rsidR="0071653F" w:rsidRPr="005966E0" w:rsidRDefault="0071653F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966E0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  <w:r w:rsidR="00A90AB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(ร้อยละ)</w:t>
            </w:r>
          </w:p>
        </w:tc>
        <w:tc>
          <w:tcPr>
            <w:tcW w:w="76" w:type="dxa"/>
          </w:tcPr>
          <w:p w:rsidR="0071653F" w:rsidRPr="005966E0" w:rsidRDefault="0071653F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1653F" w:rsidRPr="005966E0" w:rsidRDefault="0071653F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1653F" w:rsidRPr="005966E0" w:rsidRDefault="0071653F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1653F" w:rsidRPr="005966E0" w:rsidRDefault="0071653F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5966E0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790C67" w:rsidRPr="005966E0" w:rsidTr="003F6E5F">
        <w:trPr>
          <w:cantSplit/>
        </w:trPr>
        <w:tc>
          <w:tcPr>
            <w:tcW w:w="2438" w:type="dxa"/>
            <w:tcBorders>
              <w:bottom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966E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5966E0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:rsidR="00790C67" w:rsidRPr="005966E0" w:rsidRDefault="00AE30BE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 w:rsidR="00790C67" w:rsidRPr="005966E0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790C67" w:rsidRPr="005966E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5966E0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5966E0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8" w:type="dxa"/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5966E0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:rsidR="00790C67" w:rsidRPr="005966E0" w:rsidRDefault="00AE30BE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 w:rsidR="00790C67" w:rsidRPr="005966E0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790C67" w:rsidRPr="005966E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bottom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5966E0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5966E0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5966E0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:rsidR="00790C67" w:rsidRPr="005966E0" w:rsidRDefault="00AE30BE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 w:rsidR="00790C67" w:rsidRPr="005966E0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790C67" w:rsidRPr="005966E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5966E0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5966E0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966E0">
              <w:rPr>
                <w:rFonts w:asciiTheme="majorBidi" w:hAnsiTheme="majorBidi"/>
                <w:spacing w:val="-4"/>
                <w:sz w:val="20"/>
                <w:szCs w:val="20"/>
                <w:cs/>
              </w:rPr>
              <w:t>สำหรับงวด</w:t>
            </w:r>
            <w:r w:rsidR="00AE30BE" w:rsidRPr="005966E0">
              <w:rPr>
                <w:rFonts w:asciiTheme="majorBidi" w:hAnsiTheme="majorBidi"/>
                <w:spacing w:val="-4"/>
                <w:sz w:val="20"/>
                <w:szCs w:val="20"/>
                <w:cs/>
              </w:rPr>
              <w:t>เก้าเดือน</w:t>
            </w:r>
          </w:p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5966E0">
              <w:rPr>
                <w:rFonts w:asciiTheme="majorBidi" w:hAnsiTheme="majorBidi"/>
                <w:spacing w:val="-4"/>
                <w:sz w:val="20"/>
                <w:szCs w:val="20"/>
              </w:rPr>
              <w:t>30</w:t>
            </w:r>
            <w:r w:rsidRPr="005966E0">
              <w:rPr>
                <w:rFonts w:asciiTheme="majorBidi" w:hAnsiTheme="majorBidi"/>
                <w:spacing w:val="-4"/>
                <w:sz w:val="20"/>
                <w:szCs w:val="20"/>
                <w:cs/>
              </w:rPr>
              <w:t xml:space="preserve"> </w:t>
            </w:r>
            <w:r w:rsidR="00AE30BE" w:rsidRPr="005966E0">
              <w:rPr>
                <w:rFonts w:asciiTheme="majorBidi" w:hAnsiTheme="majorBidi"/>
                <w:spacing w:val="-4"/>
                <w:sz w:val="20"/>
                <w:szCs w:val="20"/>
                <w:cs/>
              </w:rPr>
              <w:t>กันยายน</w:t>
            </w:r>
          </w:p>
        </w:tc>
      </w:tr>
      <w:tr w:rsidR="00790C67" w:rsidRPr="005966E0" w:rsidTr="003F6E5F">
        <w:trPr>
          <w:cantSplit/>
        </w:trPr>
        <w:tc>
          <w:tcPr>
            <w:tcW w:w="2438" w:type="dxa"/>
            <w:tcBorders>
              <w:top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0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0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790C67" w:rsidRPr="005966E0" w:rsidRDefault="00790C67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0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90C67" w:rsidRPr="005966E0" w:rsidRDefault="00790C67" w:rsidP="00524F88">
            <w:pPr>
              <w:tabs>
                <w:tab w:val="left" w:pos="351"/>
              </w:tabs>
              <w:spacing w:line="20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</w:tr>
      <w:tr w:rsidR="00420EFA" w:rsidRPr="005966E0" w:rsidTr="0071653F">
        <w:trPr>
          <w:cantSplit/>
        </w:trPr>
        <w:tc>
          <w:tcPr>
            <w:tcW w:w="2438" w:type="dxa"/>
            <w:vAlign w:val="center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พรีเมี่ยม เฟล็กซิเบิ้ล </w:t>
            </w:r>
            <w:r w:rsidRPr="005966E0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แพคเกจจิ้ง จำกัด</w:t>
            </w: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99.50</w:t>
            </w: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420EFA" w:rsidRPr="005966E0" w:rsidRDefault="00420EFA" w:rsidP="00524F88">
            <w:pPr>
              <w:tabs>
                <w:tab w:val="left" w:pos="351"/>
              </w:tabs>
              <w:spacing w:line="20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:rsidR="00420EFA" w:rsidRPr="005966E0" w:rsidRDefault="00420EFA" w:rsidP="00524F88">
            <w:pPr>
              <w:tabs>
                <w:tab w:val="left" w:pos="351"/>
              </w:tabs>
              <w:spacing w:line="20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:rsidR="00420EFA" w:rsidRPr="005966E0" w:rsidRDefault="00420EFA" w:rsidP="00524F88">
            <w:pPr>
              <w:tabs>
                <w:tab w:val="left" w:pos="351"/>
              </w:tabs>
              <w:spacing w:line="20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20EFA" w:rsidRPr="005966E0" w:rsidTr="0071653F">
        <w:trPr>
          <w:cantSplit/>
        </w:trPr>
        <w:tc>
          <w:tcPr>
            <w:tcW w:w="2438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59.96</w:t>
            </w: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:rsidR="00420EFA" w:rsidRPr="005966E0" w:rsidRDefault="00420EFA" w:rsidP="00524F88">
            <w:pPr>
              <w:tabs>
                <w:tab w:val="left" w:pos="351"/>
              </w:tabs>
              <w:spacing w:line="20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:rsidR="00420EFA" w:rsidRPr="005966E0" w:rsidRDefault="00420EFA" w:rsidP="00524F88">
            <w:pPr>
              <w:tabs>
                <w:tab w:val="left" w:pos="351"/>
              </w:tabs>
              <w:spacing w:line="20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:rsidR="00420EFA" w:rsidRPr="005966E0" w:rsidRDefault="00420EFA" w:rsidP="00524F88">
            <w:pPr>
              <w:tabs>
                <w:tab w:val="left" w:pos="351"/>
              </w:tabs>
              <w:spacing w:line="20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20EFA" w:rsidRPr="005966E0" w:rsidTr="0071653F">
        <w:trPr>
          <w:cantSplit/>
        </w:trPr>
        <w:tc>
          <w:tcPr>
            <w:tcW w:w="2438" w:type="dxa"/>
            <w:vAlign w:val="center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:rsidR="00420EFA" w:rsidRPr="005966E0" w:rsidRDefault="00420EFA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:rsidR="00420EFA" w:rsidRPr="005966E0" w:rsidRDefault="00420EFA" w:rsidP="00524F88">
            <w:pPr>
              <w:tabs>
                <w:tab w:val="left" w:pos="351"/>
              </w:tabs>
              <w:spacing w:line="20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:rsidR="00420EFA" w:rsidRPr="005966E0" w:rsidRDefault="00420EFA" w:rsidP="00524F88">
            <w:pPr>
              <w:tabs>
                <w:tab w:val="left" w:pos="351"/>
              </w:tabs>
              <w:spacing w:line="20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:rsidR="00420EFA" w:rsidRPr="005966E0" w:rsidRDefault="00420EFA" w:rsidP="00524F88">
            <w:pPr>
              <w:tabs>
                <w:tab w:val="left" w:pos="351"/>
              </w:tabs>
              <w:spacing w:line="20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66E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2"/>
    </w:tbl>
    <w:p w:rsidR="00D06652" w:rsidRDefault="00D06652" w:rsidP="00C7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CE21F0" w:rsidRPr="00A16885" w:rsidRDefault="00AC588C" w:rsidP="0008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>.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C640A3" w:rsidRPr="003D367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3D36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:rsidR="00CE21F0" w:rsidRPr="003D3672" w:rsidRDefault="00CE21F0" w:rsidP="0008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67B96">
        <w:rPr>
          <w:rFonts w:asciiTheme="majorBidi" w:hAnsiTheme="majorBidi" w:cstheme="majorBidi"/>
          <w:sz w:val="32"/>
          <w:szCs w:val="32"/>
        </w:rPr>
        <w:tab/>
      </w:r>
      <w:r w:rsidRPr="00567B96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E30B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CC3714" w:rsidRPr="003D367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CC3714" w:rsidRPr="003D3672">
        <w:rPr>
          <w:rFonts w:asciiTheme="majorBidi" w:hAnsiTheme="majorBidi"/>
          <w:sz w:val="32"/>
          <w:szCs w:val="32"/>
        </w:rPr>
        <w:t xml:space="preserve"> </w:t>
      </w:r>
      <w:r w:rsidR="00CC3714">
        <w:rPr>
          <w:rFonts w:asciiTheme="majorBidi" w:hAnsiTheme="majorBidi"/>
          <w:sz w:val="32"/>
          <w:szCs w:val="32"/>
        </w:rPr>
        <w:t>30</w:t>
      </w:r>
      <w:r w:rsidR="00CC3714" w:rsidRPr="003D3672">
        <w:rPr>
          <w:rFonts w:asciiTheme="majorBidi" w:hAnsiTheme="majorBidi"/>
          <w:sz w:val="32"/>
          <w:szCs w:val="32"/>
          <w:cs/>
        </w:rPr>
        <w:t xml:space="preserve"> </w:t>
      </w:r>
      <w:r w:rsidR="00AE30BE">
        <w:rPr>
          <w:rFonts w:asciiTheme="majorBidi" w:hAnsiTheme="majorBidi"/>
          <w:sz w:val="32"/>
          <w:szCs w:val="32"/>
          <w:cs/>
        </w:rPr>
        <w:t>กันยายน</w:t>
      </w:r>
      <w:r w:rsidRPr="003D3672">
        <w:rPr>
          <w:rFonts w:asciiTheme="majorBidi" w:hAnsiTheme="majorBidi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</w:rPr>
        <w:tab/>
      </w:r>
      <w:r w:rsidRPr="00567B96">
        <w:rPr>
          <w:rFonts w:asciiTheme="majorBidi" w:hAnsiTheme="majorBidi" w:cstheme="majorBidi"/>
          <w:sz w:val="32"/>
          <w:szCs w:val="32"/>
        </w:rPr>
        <w:t>25</w:t>
      </w:r>
      <w:r w:rsidR="00A647C0" w:rsidRPr="00567B96">
        <w:rPr>
          <w:rFonts w:asciiTheme="majorBidi" w:hAnsiTheme="majorBidi" w:cstheme="majorBidi"/>
          <w:sz w:val="32"/>
          <w:szCs w:val="32"/>
        </w:rPr>
        <w:t>6</w:t>
      </w:r>
      <w:r w:rsidR="00AC588C">
        <w:rPr>
          <w:rFonts w:asciiTheme="majorBidi" w:hAnsiTheme="majorBidi" w:cstheme="majorBidi"/>
          <w:sz w:val="32"/>
          <w:szCs w:val="32"/>
        </w:rPr>
        <w:t>2</w:t>
      </w:r>
      <w:r w:rsidRPr="00A16885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871"/>
        <w:gridCol w:w="142"/>
        <w:gridCol w:w="1928"/>
      </w:tblGrid>
      <w:tr w:rsidR="00CE21F0" w:rsidRPr="003F6DFA" w:rsidTr="00F968F6">
        <w:tc>
          <w:tcPr>
            <w:tcW w:w="4479" w:type="dxa"/>
          </w:tcPr>
          <w:p w:rsidR="00CE21F0" w:rsidRPr="003F6DFA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:rsidR="00CE21F0" w:rsidRPr="003D3672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E21F0" w:rsidRPr="003F6DFA" w:rsidTr="002B5093">
        <w:tc>
          <w:tcPr>
            <w:tcW w:w="4479" w:type="dxa"/>
          </w:tcPr>
          <w:p w:rsidR="00CE21F0" w:rsidRPr="003F6DFA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CE21F0" w:rsidRPr="003F6DFA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E21F0" w:rsidRPr="003F6DFA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1F0" w:rsidRPr="003D3672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21F0" w:rsidRPr="003F6DFA" w:rsidTr="002B5093">
        <w:tc>
          <w:tcPr>
            <w:tcW w:w="4479" w:type="dxa"/>
          </w:tcPr>
          <w:p w:rsidR="00CE21F0" w:rsidRPr="003F6DFA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CE21F0" w:rsidRPr="003F6DFA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:rsidR="00CE21F0" w:rsidRPr="003F6DFA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1F0" w:rsidRPr="003F6DFA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CE21F0" w:rsidRPr="003F6DFA" w:rsidTr="002B5093">
        <w:tc>
          <w:tcPr>
            <w:tcW w:w="4479" w:type="dxa"/>
          </w:tcPr>
          <w:p w:rsidR="00CE21F0" w:rsidRPr="003D3672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AC588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</w:tcPr>
          <w:p w:rsidR="00CE21F0" w:rsidRPr="00834BD7" w:rsidRDefault="00A9729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718,698</w:t>
            </w:r>
          </w:p>
        </w:tc>
        <w:tc>
          <w:tcPr>
            <w:tcW w:w="142" w:type="dxa"/>
          </w:tcPr>
          <w:p w:rsidR="00CE21F0" w:rsidRPr="003D3672" w:rsidRDefault="00CE21F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1F0" w:rsidRPr="003D3672" w:rsidRDefault="00A9729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434,236</w:t>
            </w:r>
          </w:p>
        </w:tc>
      </w:tr>
      <w:tr w:rsidR="00CE21F0" w:rsidRPr="003F6DFA" w:rsidTr="002B5093">
        <w:tc>
          <w:tcPr>
            <w:tcW w:w="4479" w:type="dxa"/>
          </w:tcPr>
          <w:p w:rsidR="00CE21F0" w:rsidRPr="003D3672" w:rsidRDefault="00CE21F0" w:rsidP="003A4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71" w:type="dxa"/>
          </w:tcPr>
          <w:p w:rsidR="00CE21F0" w:rsidRPr="00834BD7" w:rsidRDefault="003A4822" w:rsidP="003A4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33,785</w:t>
            </w:r>
          </w:p>
        </w:tc>
        <w:tc>
          <w:tcPr>
            <w:tcW w:w="142" w:type="dxa"/>
          </w:tcPr>
          <w:p w:rsidR="00CE21F0" w:rsidRPr="003D3672" w:rsidRDefault="00CE21F0" w:rsidP="003A4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1F0" w:rsidRPr="003F6DFA" w:rsidRDefault="00A97290" w:rsidP="003A4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23,613</w:t>
            </w:r>
          </w:p>
        </w:tc>
      </w:tr>
      <w:tr w:rsidR="00F33A2E" w:rsidRPr="003F6DFA" w:rsidTr="002B5093">
        <w:tc>
          <w:tcPr>
            <w:tcW w:w="4479" w:type="dxa"/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โอนออกสินทรัพย์ระหว่างงวด</w:t>
            </w:r>
          </w:p>
        </w:tc>
        <w:tc>
          <w:tcPr>
            <w:tcW w:w="1871" w:type="dxa"/>
          </w:tcPr>
          <w:p w:rsidR="00F33A2E" w:rsidRDefault="003A4822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(78)</w:t>
            </w:r>
          </w:p>
        </w:tc>
        <w:tc>
          <w:tcPr>
            <w:tcW w:w="142" w:type="dxa"/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F33A2E" w:rsidRDefault="00A9729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(78)</w:t>
            </w:r>
          </w:p>
        </w:tc>
      </w:tr>
      <w:tr w:rsidR="00F33A2E" w:rsidRPr="003F6DFA" w:rsidTr="002B5093">
        <w:tc>
          <w:tcPr>
            <w:tcW w:w="4479" w:type="dxa"/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F33A2E" w:rsidRPr="00834BD7" w:rsidRDefault="003A4822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(2,687)</w:t>
            </w:r>
          </w:p>
        </w:tc>
        <w:tc>
          <w:tcPr>
            <w:tcW w:w="142" w:type="dxa"/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F33A2E" w:rsidRPr="00834BD7" w:rsidRDefault="00A9729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(2,133)</w:t>
            </w:r>
          </w:p>
        </w:tc>
      </w:tr>
      <w:tr w:rsidR="00F33A2E" w:rsidRPr="003F6DFA" w:rsidTr="002B5093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D367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AE30B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F33A2E" w:rsidRPr="00834BD7" w:rsidRDefault="003A4822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749,718</w:t>
            </w:r>
          </w:p>
        </w:tc>
        <w:tc>
          <w:tcPr>
            <w:tcW w:w="142" w:type="dxa"/>
          </w:tcPr>
          <w:p w:rsidR="00F33A2E" w:rsidRPr="003F6DFA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33A2E" w:rsidRPr="003D3672" w:rsidRDefault="00A9729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455,638</w:t>
            </w:r>
          </w:p>
        </w:tc>
      </w:tr>
      <w:tr w:rsidR="00F33A2E" w:rsidRPr="003F6DFA" w:rsidTr="002B5093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F33A2E" w:rsidRPr="00834BD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F33A2E" w:rsidRPr="003F6DFA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F33A2E" w:rsidRPr="00150E3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33A2E" w:rsidRPr="003F6DFA" w:rsidTr="002B5093">
        <w:tc>
          <w:tcPr>
            <w:tcW w:w="4479" w:type="dxa"/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</w:tcPr>
          <w:p w:rsidR="00A97290" w:rsidRPr="00834BD7" w:rsidRDefault="00A97290" w:rsidP="00A9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234,363</w:t>
            </w:r>
          </w:p>
        </w:tc>
        <w:tc>
          <w:tcPr>
            <w:tcW w:w="142" w:type="dxa"/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F33A2E" w:rsidRPr="003D3672" w:rsidRDefault="00A9729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154,472</w:t>
            </w:r>
          </w:p>
        </w:tc>
      </w:tr>
      <w:tr w:rsidR="00F33A2E" w:rsidRPr="003F6DFA" w:rsidTr="002B5093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71" w:type="dxa"/>
          </w:tcPr>
          <w:p w:rsidR="00F33A2E" w:rsidRPr="00834BD7" w:rsidRDefault="003A4822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40,360</w:t>
            </w:r>
          </w:p>
        </w:tc>
        <w:tc>
          <w:tcPr>
            <w:tcW w:w="142" w:type="dxa"/>
          </w:tcPr>
          <w:p w:rsidR="00F33A2E" w:rsidRPr="003F6DFA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F33A2E" w:rsidRPr="003D3672" w:rsidRDefault="00A9729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17,132</w:t>
            </w:r>
          </w:p>
        </w:tc>
      </w:tr>
      <w:tr w:rsidR="00F33A2E" w:rsidRPr="003F6DFA" w:rsidTr="002B5093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F33A2E" w:rsidRPr="00834BD7" w:rsidRDefault="003A4822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(2,111)</w:t>
            </w:r>
          </w:p>
        </w:tc>
        <w:tc>
          <w:tcPr>
            <w:tcW w:w="142" w:type="dxa"/>
          </w:tcPr>
          <w:p w:rsidR="00F33A2E" w:rsidRPr="003F6DFA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F33A2E" w:rsidRPr="003D3672" w:rsidRDefault="00A9729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(1,871)</w:t>
            </w:r>
          </w:p>
        </w:tc>
      </w:tr>
      <w:tr w:rsidR="00F33A2E" w:rsidRPr="003F6DFA" w:rsidTr="002B5093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E30BE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Pr="003D3672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F33A2E" w:rsidRPr="00834BD7" w:rsidRDefault="003A4822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272,612</w:t>
            </w:r>
          </w:p>
        </w:tc>
        <w:tc>
          <w:tcPr>
            <w:tcW w:w="142" w:type="dxa"/>
          </w:tcPr>
          <w:p w:rsidR="00F33A2E" w:rsidRPr="003F6DFA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33A2E" w:rsidRPr="003D3672" w:rsidRDefault="00A9729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169,733</w:t>
            </w:r>
          </w:p>
        </w:tc>
      </w:tr>
      <w:tr w:rsidR="00F33A2E" w:rsidRPr="003F6DFA" w:rsidTr="003D3672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F33A2E" w:rsidRPr="00834BD7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F33A2E" w:rsidRPr="003F6DFA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33A2E" w:rsidRPr="003F6DFA" w:rsidTr="003D3672">
        <w:tc>
          <w:tcPr>
            <w:tcW w:w="4479" w:type="dxa"/>
          </w:tcPr>
          <w:p w:rsidR="00F33A2E" w:rsidRPr="00F23258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</w:tcPr>
          <w:p w:rsidR="00F33A2E" w:rsidRPr="00834BD7" w:rsidRDefault="00A9729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761</w:t>
            </w:r>
          </w:p>
        </w:tc>
        <w:tc>
          <w:tcPr>
            <w:tcW w:w="142" w:type="dxa"/>
          </w:tcPr>
          <w:p w:rsidR="00F33A2E" w:rsidRPr="003D3672" w:rsidRDefault="00F33A2E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F33A2E" w:rsidRPr="003D3672" w:rsidRDefault="00A97290" w:rsidP="00C7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24F88" w:rsidRPr="003F6DFA" w:rsidTr="003D3672">
        <w:tc>
          <w:tcPr>
            <w:tcW w:w="4479" w:type="dxa"/>
          </w:tcPr>
          <w:p w:rsidR="00524F88" w:rsidRPr="003D3672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ค่าเผื่อการด้อยค่าสินทรัพย์ระหว่างงวด</w:t>
            </w:r>
          </w:p>
        </w:tc>
        <w:tc>
          <w:tcPr>
            <w:tcW w:w="1871" w:type="dxa"/>
          </w:tcPr>
          <w:p w:rsidR="00524F88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(418)</w:t>
            </w:r>
          </w:p>
        </w:tc>
        <w:tc>
          <w:tcPr>
            <w:tcW w:w="142" w:type="dxa"/>
          </w:tcPr>
          <w:p w:rsidR="00524F88" w:rsidRPr="003D3672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524F88" w:rsidRPr="003D3672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24F88" w:rsidRPr="003F6DFA" w:rsidTr="003D3672">
        <w:tc>
          <w:tcPr>
            <w:tcW w:w="4479" w:type="dxa"/>
          </w:tcPr>
          <w:p w:rsidR="00524F88" w:rsidRPr="00F23258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Pr="003D3672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524F88" w:rsidRPr="00834BD7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343</w:t>
            </w:r>
          </w:p>
        </w:tc>
        <w:tc>
          <w:tcPr>
            <w:tcW w:w="142" w:type="dxa"/>
          </w:tcPr>
          <w:p w:rsidR="00524F88" w:rsidRPr="003D3672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24F88" w:rsidRPr="003D3672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24F88" w:rsidRPr="003F6DFA" w:rsidTr="003D3672">
        <w:tc>
          <w:tcPr>
            <w:tcW w:w="4479" w:type="dxa"/>
          </w:tcPr>
          <w:p w:rsidR="00524F88" w:rsidRPr="00F23258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71" w:type="dxa"/>
          </w:tcPr>
          <w:p w:rsidR="00524F88" w:rsidRPr="00834BD7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524F88" w:rsidRPr="003F6DFA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524F88" w:rsidRPr="00150E37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24F88" w:rsidRPr="003F6DFA" w:rsidTr="003D3672">
        <w:tc>
          <w:tcPr>
            <w:tcW w:w="4479" w:type="dxa"/>
          </w:tcPr>
          <w:p w:rsidR="00524F88" w:rsidRPr="00F23258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  <w:tcBorders>
              <w:bottom w:val="double" w:sz="6" w:space="0" w:color="auto"/>
            </w:tcBorders>
          </w:tcPr>
          <w:p w:rsidR="00524F88" w:rsidRPr="00834BD7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483,574</w:t>
            </w:r>
          </w:p>
        </w:tc>
        <w:tc>
          <w:tcPr>
            <w:tcW w:w="142" w:type="dxa"/>
          </w:tcPr>
          <w:p w:rsidR="00524F88" w:rsidRPr="003F6DFA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524F88" w:rsidRPr="003D3672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279,764</w:t>
            </w:r>
          </w:p>
        </w:tc>
      </w:tr>
      <w:tr w:rsidR="00524F88" w:rsidRPr="003F6DFA" w:rsidTr="003D3672">
        <w:tc>
          <w:tcPr>
            <w:tcW w:w="4479" w:type="dxa"/>
          </w:tcPr>
          <w:p w:rsidR="00524F88" w:rsidRPr="00F23258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D367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2325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71" w:type="dxa"/>
            <w:tcBorders>
              <w:top w:val="double" w:sz="6" w:space="0" w:color="auto"/>
              <w:bottom w:val="double" w:sz="6" w:space="0" w:color="auto"/>
            </w:tcBorders>
          </w:tcPr>
          <w:p w:rsidR="00524F88" w:rsidRPr="00150E37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476,763</w:t>
            </w:r>
          </w:p>
        </w:tc>
        <w:tc>
          <w:tcPr>
            <w:tcW w:w="142" w:type="dxa"/>
          </w:tcPr>
          <w:p w:rsidR="00524F88" w:rsidRPr="003F6DFA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524F88" w:rsidRPr="003D3672" w:rsidRDefault="00524F88" w:rsidP="005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285,905</w:t>
            </w:r>
          </w:p>
        </w:tc>
      </w:tr>
    </w:tbl>
    <w:p w:rsidR="00C73D9D" w:rsidRDefault="00C73D9D" w:rsidP="00C73D9D">
      <w:pPr>
        <w:spacing w:line="160" w:lineRule="exact"/>
        <w:ind w:left="284" w:firstLine="567"/>
        <w:jc w:val="thaiDistribute"/>
        <w:rPr>
          <w:rFonts w:ascii="Browallia New" w:hAnsi="Browallia New" w:cs="Browallia New"/>
          <w:spacing w:val="-4"/>
        </w:rPr>
      </w:pPr>
    </w:p>
    <w:p w:rsidR="00071484" w:rsidRDefault="00071484" w:rsidP="00524F88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="Browallia New" w:hAnsi="Browallia New" w:cs="Browallia New"/>
          <w:spacing w:val="-4"/>
          <w:cs/>
        </w:rPr>
        <w:tab/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Pr="003F2888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AE30BE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F2888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Pr="003F2888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3F2888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ที่ดิน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บางส่วน</w:t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ที่ดินพร้อมสิ่งปลูกสร้างของบริษัทย่อยแห่งหนึ่ง</w:t>
      </w:r>
      <w:r w:rsidRPr="003F288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เครื่องจักรและอุปกรณ์ของบริษัทย่อยอีกแห่งหนึ่ง </w:t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>ติดภาระค้ำประกันวงเงิน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เบิกเกินบัญชีและวงเงินสินเชื่อ</w:t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กับธนาคารพาณิชย์ในประเทศ (ดูหมายเหตุ </w:t>
      </w:r>
      <w:r w:rsidRPr="003F2888">
        <w:rPr>
          <w:rFonts w:asciiTheme="majorBidi" w:hAnsiTheme="majorBidi" w:cstheme="majorBidi"/>
          <w:color w:val="000000"/>
          <w:sz w:val="32"/>
          <w:szCs w:val="32"/>
        </w:rPr>
        <w:t>14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A90AB5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3F2888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</w:p>
    <w:p w:rsidR="00466F80" w:rsidRPr="00466F80" w:rsidRDefault="00466F80" w:rsidP="00524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4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</w:rPr>
      </w:pPr>
      <w:r w:rsidRPr="003D3672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AE30BE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Pr="003D367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466F80">
        <w:rPr>
          <w:rFonts w:asciiTheme="majorBidi" w:hAnsiTheme="majorBidi" w:cstheme="majorBidi"/>
          <w:sz w:val="32"/>
          <w:szCs w:val="32"/>
        </w:rPr>
        <w:t xml:space="preserve"> 3</w:t>
      </w:r>
      <w:r w:rsidR="00035A6E">
        <w:rPr>
          <w:rFonts w:asciiTheme="majorBidi" w:hAnsiTheme="majorBidi" w:cstheme="majorBidi"/>
          <w:sz w:val="32"/>
          <w:szCs w:val="32"/>
        </w:rPr>
        <w:t>0</w:t>
      </w:r>
      <w:r w:rsidRPr="00466F80">
        <w:rPr>
          <w:rFonts w:asciiTheme="majorBidi" w:hAnsiTheme="majorBidi" w:cstheme="majorBidi"/>
          <w:sz w:val="32"/>
          <w:szCs w:val="32"/>
        </w:rPr>
        <w:t xml:space="preserve"> </w:t>
      </w:r>
      <w:r w:rsidR="00AE30B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66F80">
        <w:rPr>
          <w:rFonts w:asciiTheme="majorBidi" w:hAnsiTheme="majorBidi" w:cstheme="majorBidi"/>
          <w:sz w:val="32"/>
          <w:szCs w:val="32"/>
        </w:rPr>
        <w:t xml:space="preserve">2562 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E65B04" w:rsidRPr="003D367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ได้รวมต้นทุนการกู้ยืมเป็นต้นทุนของสินทรัพย์ระหว่างก่อสร้าง จำนวนเงิน</w:t>
      </w:r>
      <w:r w:rsidRPr="00466F80">
        <w:rPr>
          <w:rFonts w:asciiTheme="majorBidi" w:hAnsiTheme="majorBidi" w:cstheme="majorBidi"/>
          <w:sz w:val="32"/>
          <w:szCs w:val="32"/>
        </w:rPr>
        <w:t xml:space="preserve"> </w:t>
      </w:r>
      <w:r w:rsidR="00FC0113">
        <w:rPr>
          <w:rFonts w:asciiTheme="majorBidi" w:hAnsiTheme="majorBidi" w:cstheme="majorBidi"/>
          <w:sz w:val="32"/>
          <w:szCs w:val="32"/>
        </w:rPr>
        <w:t>0.02</w:t>
      </w:r>
      <w:r w:rsidRPr="00466F80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โดยมีอัตราการตั้งขึ้นเป็นราคาทุนของสินทรัพย์ในอัตราร้อยละ </w:t>
      </w:r>
      <w:r w:rsidRPr="00466F80">
        <w:rPr>
          <w:rFonts w:asciiTheme="majorBidi" w:hAnsiTheme="majorBidi" w:cstheme="majorBidi" w:hint="cs"/>
          <w:sz w:val="32"/>
          <w:szCs w:val="32"/>
        </w:rPr>
        <w:t>3.</w:t>
      </w:r>
      <w:r w:rsidRPr="00466F80">
        <w:rPr>
          <w:rFonts w:asciiTheme="majorBidi" w:hAnsiTheme="majorBidi" w:cstheme="majorBidi"/>
          <w:sz w:val="32"/>
          <w:szCs w:val="32"/>
        </w:rPr>
        <w:t>50</w:t>
      </w:r>
      <w:r w:rsidRPr="00466F80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3D367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</w:p>
    <w:p w:rsidR="00EA24D1" w:rsidRPr="00BB6FEE" w:rsidRDefault="00085E2C" w:rsidP="00C7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AC588C" w:rsidRPr="00BB6FEE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EA24D1" w:rsidRPr="00BB6F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3D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A24D1"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สิทธิการเช่า</w:t>
      </w:r>
    </w:p>
    <w:p w:rsidR="00EA24D1" w:rsidRPr="003D3672" w:rsidRDefault="009E6ED1" w:rsidP="009E6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A24D1" w:rsidRPr="003D3672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รายการเปลี่ยนแปลงของบัญชีสิทธิการเช่าสำหรับงวด</w:t>
      </w:r>
      <w:r w:rsidR="00AE30B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F42B31" w:rsidRPr="003D367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42B31" w:rsidRPr="003D3672">
        <w:rPr>
          <w:rFonts w:asciiTheme="majorBidi" w:hAnsiTheme="majorBidi"/>
          <w:sz w:val="32"/>
          <w:szCs w:val="32"/>
        </w:rPr>
        <w:t xml:space="preserve"> </w:t>
      </w:r>
      <w:r w:rsidR="00F42B31" w:rsidRPr="00F42B31">
        <w:rPr>
          <w:rFonts w:asciiTheme="majorBidi" w:hAnsiTheme="majorBidi"/>
          <w:sz w:val="32"/>
          <w:szCs w:val="32"/>
        </w:rPr>
        <w:t>30</w:t>
      </w:r>
      <w:r w:rsidR="00F42B31" w:rsidRPr="003D3672">
        <w:rPr>
          <w:rFonts w:asciiTheme="majorBidi" w:hAnsiTheme="majorBidi"/>
          <w:sz w:val="32"/>
          <w:szCs w:val="32"/>
          <w:cs/>
        </w:rPr>
        <w:t xml:space="preserve"> </w:t>
      </w:r>
      <w:r w:rsidR="00AE30BE">
        <w:rPr>
          <w:rFonts w:asciiTheme="majorBidi" w:hAnsiTheme="majorBidi"/>
          <w:sz w:val="32"/>
          <w:szCs w:val="32"/>
          <w:cs/>
        </w:rPr>
        <w:t>กันยายน</w:t>
      </w:r>
      <w:r w:rsidR="00F42B31" w:rsidRPr="003D3672">
        <w:rPr>
          <w:rFonts w:asciiTheme="majorBidi" w:hAnsiTheme="majorBidi"/>
          <w:sz w:val="32"/>
          <w:szCs w:val="32"/>
          <w:cs/>
        </w:rPr>
        <w:t xml:space="preserve"> </w:t>
      </w:r>
      <w:r w:rsidR="00EA24D1" w:rsidRPr="00F42B31">
        <w:rPr>
          <w:rFonts w:asciiTheme="majorBidi" w:hAnsiTheme="majorBidi" w:cstheme="majorBidi"/>
          <w:sz w:val="32"/>
          <w:szCs w:val="32"/>
        </w:rPr>
        <w:t>256</w:t>
      </w:r>
      <w:r w:rsidR="00AC588C" w:rsidRPr="00F42B31">
        <w:rPr>
          <w:rFonts w:asciiTheme="majorBidi" w:hAnsiTheme="majorBidi" w:cstheme="majorBidi"/>
          <w:sz w:val="32"/>
          <w:szCs w:val="32"/>
        </w:rPr>
        <w:t>2</w:t>
      </w:r>
      <w:r w:rsidR="00EA24D1" w:rsidRPr="00F42B31">
        <w:rPr>
          <w:rFonts w:asciiTheme="majorBidi" w:hAnsiTheme="majorBidi" w:cstheme="majorBidi"/>
          <w:sz w:val="32"/>
          <w:szCs w:val="32"/>
        </w:rPr>
        <w:t xml:space="preserve"> </w:t>
      </w:r>
      <w:r w:rsidR="00EA24D1" w:rsidRPr="003D3672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504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76"/>
        <w:gridCol w:w="1928"/>
      </w:tblGrid>
      <w:tr w:rsidR="00EA24D1" w:rsidRPr="002B5093" w:rsidTr="007D4013">
        <w:tc>
          <w:tcPr>
            <w:tcW w:w="6576" w:type="dxa"/>
          </w:tcPr>
          <w:p w:rsidR="00EA24D1" w:rsidRPr="002B5093" w:rsidRDefault="00EA24D1" w:rsidP="0046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EA24D1" w:rsidRPr="002B5093" w:rsidRDefault="00EA24D1" w:rsidP="0046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46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A24D1" w:rsidRPr="002B5093" w:rsidRDefault="00EA24D1" w:rsidP="0046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 w:rsidRPr="003D3672">
              <w:rPr>
                <w:rFonts w:asciiTheme="majorBidi" w:hAnsiTheme="majorBidi" w:cs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:rsidR="00EA24D1" w:rsidRPr="003D3672" w:rsidRDefault="00EA24D1" w:rsidP="0046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466F8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EA24D1" w:rsidRPr="002B5093" w:rsidRDefault="00EA24D1" w:rsidP="00466F8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466F8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588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28" w:type="dxa"/>
            <w:tcBorders>
              <w:left w:val="nil"/>
            </w:tcBorders>
          </w:tcPr>
          <w:p w:rsidR="00EA24D1" w:rsidRPr="002B5093" w:rsidRDefault="00A97290" w:rsidP="00466F80">
            <w:pPr>
              <w:tabs>
                <w:tab w:val="clear" w:pos="1644"/>
                <w:tab w:val="left" w:pos="173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42,478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3D3672" w:rsidRDefault="00EA24D1" w:rsidP="00466F8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EA24D1" w:rsidRPr="002B5093" w:rsidRDefault="00A97290" w:rsidP="00466F8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(2,529)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466F8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F42B31" w:rsidRPr="00F42B3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E30BE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="00F42B31" w:rsidRPr="003D3672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588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EA24D1" w:rsidRPr="002B5093" w:rsidRDefault="00A97290" w:rsidP="00466F8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39,949</w:t>
            </w:r>
          </w:p>
        </w:tc>
      </w:tr>
    </w:tbl>
    <w:p w:rsidR="00F33A2E" w:rsidRDefault="00F33A2E" w:rsidP="00085E2C">
      <w:pPr>
        <w:tabs>
          <w:tab w:val="clear" w:pos="227"/>
        </w:tabs>
        <w:spacing w:line="240" w:lineRule="exact"/>
        <w:ind w:left="284" w:firstLine="567"/>
        <w:jc w:val="thaiDistribute"/>
        <w:rPr>
          <w:rFonts w:asciiTheme="majorBidi" w:hAnsiTheme="majorBidi"/>
          <w:color w:val="000000"/>
          <w:sz w:val="32"/>
          <w:szCs w:val="32"/>
        </w:rPr>
      </w:pPr>
    </w:p>
    <w:p w:rsidR="00F33A2E" w:rsidRDefault="00F33A2E" w:rsidP="00085E2C">
      <w:pPr>
        <w:tabs>
          <w:tab w:val="clear" w:pos="227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 w:rsidRPr="00F42B31">
        <w:rPr>
          <w:rFonts w:asciiTheme="majorBidi" w:hAnsiTheme="majorBidi" w:cstheme="majorBidi"/>
          <w:sz w:val="32"/>
          <w:szCs w:val="32"/>
        </w:rPr>
        <w:t xml:space="preserve"> </w:t>
      </w:r>
      <w:r w:rsidR="00AE30BE">
        <w:rPr>
          <w:rFonts w:asciiTheme="majorBidi" w:hAnsiTheme="majorBidi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 w:rsidRPr="003D367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D3672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3F6DFA">
        <w:rPr>
          <w:rFonts w:asciiTheme="majorBidi" w:hAnsiTheme="majorBidi" w:cstheme="majorBidi"/>
          <w:sz w:val="32"/>
          <w:szCs w:val="32"/>
        </w:rPr>
        <w:t xml:space="preserve">31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742039">
        <w:rPr>
          <w:rFonts w:asciiTheme="majorBidi" w:hAnsiTheme="majorBidi" w:cstheme="majorBidi" w:hint="cs"/>
          <w:color w:val="000000"/>
          <w:sz w:val="32"/>
          <w:szCs w:val="32"/>
          <w:cs/>
        </w:rPr>
        <w:t>มี</w:t>
      </w: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>สิทธิการใช้ที่ดินตาม</w:t>
      </w:r>
      <w:r w:rsidRPr="00F15A82">
        <w:rPr>
          <w:rFonts w:asciiTheme="majorBidi" w:hAnsiTheme="majorBidi" w:cstheme="majorBidi"/>
          <w:sz w:val="32"/>
          <w:szCs w:val="32"/>
          <w:cs/>
        </w:rPr>
        <w:t>สัญญาเช่าที่ดินกับสำนักงานทรัพย์สินพระมหากษัตริย์จำนวนสองฉบับเพื่อปลูกสร้างอาคาร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 xml:space="preserve">โครงการเดอะศาลายา (คอมมูนิตี้ มอลล์)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มีกำหนดเวลา </w:t>
      </w:r>
      <w:r w:rsidRPr="001605A2">
        <w:rPr>
          <w:rFonts w:asciiTheme="majorBidi" w:hAnsiTheme="majorBidi" w:cstheme="majorBidi"/>
          <w:sz w:val="32"/>
          <w:szCs w:val="32"/>
        </w:rPr>
        <w:t xml:space="preserve">25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ปี สิ้นสุดวันที่ </w:t>
      </w:r>
      <w:r w:rsidRPr="001605A2">
        <w:rPr>
          <w:rFonts w:asciiTheme="majorBidi" w:hAnsiTheme="majorBidi" w:cstheme="majorBidi"/>
          <w:sz w:val="32"/>
          <w:szCs w:val="32"/>
        </w:rPr>
        <w:t xml:space="preserve">28 </w:t>
      </w:r>
      <w:r w:rsidRPr="00F15A82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1605A2">
        <w:rPr>
          <w:rFonts w:asciiTheme="majorBidi" w:hAnsiTheme="majorBidi" w:cstheme="majorBidi"/>
          <w:sz w:val="32"/>
          <w:szCs w:val="32"/>
        </w:rPr>
        <w:t xml:space="preserve"> 2582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>ตามสัญญา</w:t>
      </w:r>
      <w:r w:rsidRPr="001605A2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>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15A82">
        <w:rPr>
          <w:rFonts w:asciiTheme="majorBidi" w:hAnsiTheme="majorBidi" w:cstheme="majorBidi"/>
          <w:sz w:val="32"/>
          <w:szCs w:val="32"/>
          <w:cs/>
        </w:rPr>
        <w:t>บริษัทต้องทำการ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>ปรับปรุงพื้นที่</w:t>
      </w:r>
      <w:r w:rsidRPr="00F15A82">
        <w:rPr>
          <w:rFonts w:asciiTheme="majorBidi" w:hAnsiTheme="majorBidi" w:cstheme="majorBidi"/>
          <w:sz w:val="32"/>
          <w:szCs w:val="32"/>
          <w:cs/>
        </w:rPr>
        <w:t>ให้คงสภาพดีดังเดิม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>เมื่อครบกำหนดส่งคืน</w:t>
      </w:r>
    </w:p>
    <w:p w:rsidR="002B5093" w:rsidRPr="00BF062A" w:rsidRDefault="00742039" w:rsidP="00085E2C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cstheme="majorBidi" w:hint="cs"/>
          <w:sz w:val="32"/>
          <w:szCs w:val="32"/>
          <w:cs/>
        </w:rPr>
        <w:t>และ</w:t>
      </w:r>
      <w:r w:rsidR="002B5093" w:rsidRPr="003D3672">
        <w:rPr>
          <w:rFonts w:ascii="Angsana New" w:hAnsi="Angsana New" w:cstheme="majorBidi" w:hint="cs"/>
          <w:sz w:val="32"/>
          <w:szCs w:val="32"/>
          <w:cs/>
        </w:rPr>
        <w:t>บริษัท</w:t>
      </w:r>
      <w:r w:rsidR="00831A98" w:rsidRPr="003D3672">
        <w:rPr>
          <w:rFonts w:ascii="Angsana New" w:hAnsi="Angsana New" w:cstheme="majorBidi" w:hint="cs"/>
          <w:sz w:val="32"/>
          <w:szCs w:val="32"/>
          <w:cs/>
        </w:rPr>
        <w:t>มี</w:t>
      </w:r>
      <w:r w:rsidR="002B5093" w:rsidRPr="003D3672">
        <w:rPr>
          <w:rFonts w:ascii="Angsana New" w:hAnsi="Angsana New" w:cstheme="majorBidi" w:hint="cs"/>
          <w:sz w:val="32"/>
          <w:szCs w:val="32"/>
          <w:cs/>
        </w:rPr>
        <w:t>สัญญาเช่าที่ดินกับสำนักงานทรัพย์สินพระมหากษัตริย์จำนวนสองฉบับเพื่อปลูกสร้างอาคารพักอาศัยพร้อมที่จอดรถสำหรับเจ้าหน้าที่ของบริษัท</w:t>
      </w:r>
      <w:r w:rsidR="002B5093" w:rsidRPr="00003F5F">
        <w:rPr>
          <w:rFonts w:ascii="Angsana New" w:hAnsi="Angsana New"/>
          <w:sz w:val="32"/>
          <w:szCs w:val="32"/>
        </w:rPr>
        <w:t xml:space="preserve"> </w:t>
      </w:r>
      <w:r w:rsidR="002B5093" w:rsidRPr="003D3672">
        <w:rPr>
          <w:rFonts w:ascii="Angsana New" w:hAnsi="Angsana New" w:hint="cs"/>
          <w:sz w:val="32"/>
          <w:szCs w:val="32"/>
          <w:cs/>
        </w:rPr>
        <w:t xml:space="preserve">มีกำหนดเวลา </w:t>
      </w:r>
      <w:r w:rsidR="002B5093" w:rsidRPr="00003F5F">
        <w:rPr>
          <w:rFonts w:ascii="Angsana New" w:hAnsi="Angsana New"/>
          <w:sz w:val="32"/>
          <w:szCs w:val="32"/>
        </w:rPr>
        <w:t xml:space="preserve">15 </w:t>
      </w:r>
      <w:r w:rsidR="002B5093" w:rsidRPr="003D3672">
        <w:rPr>
          <w:rFonts w:ascii="Angsana New" w:hAnsi="Angsana New" w:hint="cs"/>
          <w:sz w:val="32"/>
          <w:szCs w:val="32"/>
          <w:cs/>
        </w:rPr>
        <w:t xml:space="preserve">ปี สิ้นสุดวันที่ </w:t>
      </w:r>
      <w:r w:rsidR="002B5093" w:rsidRPr="003B4951">
        <w:rPr>
          <w:rFonts w:ascii="Angsana New" w:hAnsi="Angsana New"/>
          <w:spacing w:val="-6"/>
          <w:sz w:val="32"/>
          <w:szCs w:val="32"/>
        </w:rPr>
        <w:t xml:space="preserve">30 </w:t>
      </w:r>
      <w:r w:rsidR="003A4822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2B5093" w:rsidRPr="003B495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B5093" w:rsidRPr="003B4951">
        <w:rPr>
          <w:rFonts w:ascii="Angsana New" w:hAnsi="Angsana New"/>
          <w:spacing w:val="-6"/>
          <w:sz w:val="32"/>
          <w:szCs w:val="32"/>
        </w:rPr>
        <w:t xml:space="preserve">2563 </w:t>
      </w:r>
      <w:r w:rsidR="0071653F" w:rsidRPr="003B4951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="002B5093" w:rsidRPr="003B4951">
        <w:rPr>
          <w:rFonts w:ascii="Angsana New" w:hAnsi="Angsana New"/>
          <w:spacing w:val="-6"/>
          <w:sz w:val="32"/>
          <w:szCs w:val="32"/>
          <w:cs/>
        </w:rPr>
        <w:t>ในปี</w:t>
      </w:r>
      <w:r w:rsidR="002B5093" w:rsidRPr="003B495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43673" w:rsidRPr="003B4951">
        <w:rPr>
          <w:rFonts w:ascii="Angsana New" w:hAnsi="Angsana New"/>
          <w:spacing w:val="-6"/>
          <w:sz w:val="32"/>
          <w:szCs w:val="32"/>
        </w:rPr>
        <w:t>2551</w:t>
      </w:r>
      <w:r w:rsidR="002B5093" w:rsidRPr="003B4951">
        <w:rPr>
          <w:rFonts w:ascii="Angsana New" w:hAnsi="Angsana New"/>
          <w:spacing w:val="-6"/>
          <w:sz w:val="32"/>
          <w:szCs w:val="32"/>
        </w:rPr>
        <w:t xml:space="preserve"> </w:t>
      </w:r>
      <w:r w:rsidR="002B5093" w:rsidRPr="003B4951">
        <w:rPr>
          <w:rFonts w:ascii="Angsana New" w:hAnsi="Angsana New" w:hint="cs"/>
          <w:spacing w:val="-6"/>
          <w:sz w:val="32"/>
          <w:szCs w:val="32"/>
          <w:cs/>
        </w:rPr>
        <w:t>บริษัทโอน</w:t>
      </w:r>
      <w:r w:rsidR="002B5093" w:rsidRPr="003B4951">
        <w:rPr>
          <w:rFonts w:ascii="Angsana New" w:hAnsi="Angsana New"/>
          <w:spacing w:val="-6"/>
          <w:sz w:val="32"/>
          <w:szCs w:val="32"/>
          <w:cs/>
        </w:rPr>
        <w:t>กรรมสิทธิ์</w:t>
      </w:r>
      <w:r w:rsidR="002B5093" w:rsidRPr="003B4951">
        <w:rPr>
          <w:rFonts w:ascii="Angsana New" w:hAnsi="Angsana New" w:hint="cs"/>
          <w:spacing w:val="-6"/>
          <w:sz w:val="32"/>
          <w:szCs w:val="32"/>
          <w:cs/>
        </w:rPr>
        <w:t>อาคารและส่วนปรับปรุงอาคารที่บริษัทสร้างบนที่ดินเช่า</w:t>
      </w:r>
      <w:r w:rsidR="002B5093" w:rsidRPr="00A669A9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="002B5093" w:rsidRPr="00BF062A">
        <w:rPr>
          <w:rFonts w:ascii="Angsana New" w:hAnsi="Angsana New" w:hint="cs"/>
          <w:sz w:val="32"/>
          <w:szCs w:val="32"/>
          <w:cs/>
        </w:rPr>
        <w:t>ให้แก่ผู้ให้เช่าตามเงื่อนไขที่ระบุในสัญญาเช่า โดย</w:t>
      </w:r>
      <w:r w:rsidR="002B5093" w:rsidRPr="00BF062A">
        <w:rPr>
          <w:rFonts w:ascii="Angsana New" w:hAnsi="Angsana New"/>
          <w:sz w:val="32"/>
          <w:szCs w:val="32"/>
          <w:cs/>
        </w:rPr>
        <w:t>บริษัทได้รับสิทธิให้ใช้ประโยชน์ใน</w:t>
      </w:r>
      <w:r w:rsidR="002B5093" w:rsidRPr="00BF062A">
        <w:rPr>
          <w:rFonts w:ascii="Angsana New" w:hAnsi="Angsana New" w:hint="cs"/>
          <w:sz w:val="32"/>
          <w:szCs w:val="32"/>
          <w:cs/>
        </w:rPr>
        <w:t>อาคารดังกล่าว</w:t>
      </w:r>
    </w:p>
    <w:p w:rsidR="0071653F" w:rsidRDefault="0071653F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2D1A53" w:rsidRPr="002D1A53" w:rsidRDefault="00AC588C" w:rsidP="00085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12</w:t>
      </w:r>
      <w:r w:rsidR="002D1A53" w:rsidRPr="002D1A53">
        <w:rPr>
          <w:rFonts w:ascii="Angsana New" w:eastAsia="Calibri" w:hAnsi="Angsana New"/>
          <w:b/>
          <w:bCs/>
          <w:sz w:val="32"/>
          <w:szCs w:val="32"/>
        </w:rPr>
        <w:t>.</w:t>
      </w:r>
      <w:r w:rsidR="002D1A53" w:rsidRPr="002D1A53">
        <w:rPr>
          <w:rFonts w:ascii="Angsana New" w:eastAsia="Calibri" w:hAnsi="Angsana New"/>
          <w:b/>
          <w:bCs/>
          <w:sz w:val="32"/>
          <w:szCs w:val="32"/>
        </w:rPr>
        <w:tab/>
      </w:r>
      <w:r w:rsidR="002D1A53" w:rsidRPr="003D3672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="002D1A53" w:rsidRPr="003D3672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:rsidR="002D1A53" w:rsidRDefault="002D1A53" w:rsidP="00085E2C">
      <w:pPr>
        <w:tabs>
          <w:tab w:val="clear" w:pos="227"/>
          <w:tab w:val="clear" w:pos="454"/>
          <w:tab w:val="clear" w:pos="680"/>
          <w:tab w:val="clear" w:pos="907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AE30BE">
        <w:rPr>
          <w:rFonts w:ascii="Angsana New" w:hAnsi="Angsana New"/>
          <w:sz w:val="32"/>
          <w:szCs w:val="32"/>
          <w:cs/>
        </w:rPr>
        <w:t>เก้าเดือน</w:t>
      </w:r>
      <w:r w:rsidR="00FD2B3C" w:rsidRPr="003D3672">
        <w:rPr>
          <w:rFonts w:ascii="Angsana New" w:hAnsi="Angsana New"/>
          <w:sz w:val="32"/>
          <w:szCs w:val="32"/>
          <w:cs/>
        </w:rPr>
        <w:t>สิ้นสุดวันที่</w:t>
      </w:r>
      <w:r w:rsidR="00FD2B3C" w:rsidRPr="003D3672">
        <w:rPr>
          <w:rFonts w:ascii="Angsana New" w:hAnsi="Angsana New"/>
          <w:sz w:val="32"/>
          <w:szCs w:val="32"/>
        </w:rPr>
        <w:t xml:space="preserve"> </w:t>
      </w:r>
      <w:r w:rsidR="00CA1569">
        <w:rPr>
          <w:rFonts w:ascii="Angsana New" w:hAnsi="Angsana New"/>
          <w:sz w:val="32"/>
          <w:szCs w:val="32"/>
        </w:rPr>
        <w:t>30</w:t>
      </w:r>
      <w:r w:rsidR="00FD2B3C" w:rsidRPr="003D3672">
        <w:rPr>
          <w:rFonts w:ascii="Angsana New" w:hAnsi="Angsana New"/>
          <w:sz w:val="32"/>
          <w:szCs w:val="32"/>
          <w:cs/>
        </w:rPr>
        <w:t xml:space="preserve"> </w:t>
      </w:r>
      <w:r w:rsidR="00AE30BE">
        <w:rPr>
          <w:rFonts w:ascii="Angsana New" w:hAnsi="Angsana New"/>
          <w:sz w:val="32"/>
          <w:szCs w:val="32"/>
          <w:cs/>
        </w:rPr>
        <w:t>กันยายน</w:t>
      </w:r>
      <w:r w:rsidR="00FD2B3C" w:rsidRPr="003D3672">
        <w:rPr>
          <w:rFonts w:ascii="Angsana New" w:hAnsi="Angsana New"/>
          <w:sz w:val="32"/>
          <w:szCs w:val="32"/>
          <w:cs/>
        </w:rPr>
        <w:t xml:space="preserve"> </w:t>
      </w:r>
      <w:r w:rsidRPr="002D1A53">
        <w:rPr>
          <w:rFonts w:ascii="Angsana New" w:hAnsi="Angsana New"/>
          <w:sz w:val="32"/>
          <w:szCs w:val="32"/>
        </w:rPr>
        <w:t>256</w:t>
      </w:r>
      <w:r w:rsidR="00AC588C"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22"/>
        <w:gridCol w:w="1928"/>
        <w:gridCol w:w="142"/>
        <w:gridCol w:w="1928"/>
      </w:tblGrid>
      <w:tr w:rsidR="002D1A53" w:rsidRPr="003F6DFA" w:rsidTr="00AC588C">
        <w:tc>
          <w:tcPr>
            <w:tcW w:w="4422" w:type="dxa"/>
          </w:tcPr>
          <w:p w:rsidR="002D1A53" w:rsidRPr="003F6DFA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98" w:type="dxa"/>
            <w:gridSpan w:val="3"/>
            <w:tcBorders>
              <w:bottom w:val="single" w:sz="6" w:space="0" w:color="auto"/>
            </w:tcBorders>
          </w:tcPr>
          <w:p w:rsidR="002D1A53" w:rsidRPr="003D3672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3F6DFA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3F6DFA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D1A53" w:rsidRPr="003F6DFA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3D3672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3D367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</w:tcPr>
          <w:p w:rsidR="002D1A53" w:rsidRPr="002D1A53" w:rsidRDefault="00A97290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2D1A53" w:rsidRDefault="00A97290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1,521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FD2B3C" w:rsidRPr="00F42B3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E30BE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="00FD2B3C" w:rsidRPr="003D3672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FD2B3C" w:rsidRPr="002B509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2B3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2D1A53" w:rsidRDefault="003A4822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1A53" w:rsidRPr="002D1A53" w:rsidRDefault="00A97290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1,521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3D367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D1A53" w:rsidRPr="003F6DFA" w:rsidTr="00AD61B4">
        <w:tc>
          <w:tcPr>
            <w:tcW w:w="4422" w:type="dxa"/>
          </w:tcPr>
          <w:p w:rsidR="002D1A53" w:rsidRPr="003D3672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</w:tcPr>
          <w:p w:rsidR="002D1A53" w:rsidRPr="002D1A53" w:rsidRDefault="00A97290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2,028</w:t>
            </w: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3D3672" w:rsidRDefault="00A97290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1,340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3D3672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2D1A53" w:rsidRPr="002D1A53" w:rsidRDefault="003A4822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260</w:t>
            </w: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2D1A53" w:rsidRPr="002D1A53" w:rsidRDefault="00A97290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24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FD2B3C" w:rsidRPr="00F42B3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E30BE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="00FD2B3C" w:rsidRPr="003D3672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FD2B3C" w:rsidRPr="002B509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2B3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2D1A53" w:rsidRDefault="003A4822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2,288</w:t>
            </w: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1A53" w:rsidRPr="003D3672" w:rsidRDefault="00A97290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1,364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3D367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  <w:tcBorders>
              <w:bottom w:val="double" w:sz="6" w:space="0" w:color="auto"/>
            </w:tcBorders>
          </w:tcPr>
          <w:p w:rsidR="002D1A53" w:rsidRPr="002D1A53" w:rsidRDefault="00A97290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2,178</w:t>
            </w: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2D1A53" w:rsidRPr="002D1A53" w:rsidRDefault="00A97290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181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FD2B3C" w:rsidRPr="00F42B3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E30BE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="00FD2B3C" w:rsidRPr="003D3672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FD2B3C" w:rsidRPr="002B509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2B3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28" w:type="dxa"/>
            <w:tcBorders>
              <w:top w:val="double" w:sz="6" w:space="0" w:color="auto"/>
              <w:bottom w:val="double" w:sz="6" w:space="0" w:color="auto"/>
            </w:tcBorders>
          </w:tcPr>
          <w:p w:rsidR="002D1A53" w:rsidRPr="002D1A53" w:rsidRDefault="003A4822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1,918</w:t>
            </w:r>
          </w:p>
        </w:tc>
        <w:tc>
          <w:tcPr>
            <w:tcW w:w="142" w:type="dxa"/>
          </w:tcPr>
          <w:p w:rsidR="002D1A53" w:rsidRPr="002D1A53" w:rsidRDefault="002D1A53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2D1A53" w:rsidRPr="002D1A53" w:rsidRDefault="00A97290" w:rsidP="00085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157</w:t>
            </w:r>
          </w:p>
        </w:tc>
      </w:tr>
    </w:tbl>
    <w:p w:rsidR="004161F4" w:rsidRPr="006E05D3" w:rsidRDefault="00AC588C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lastRenderedPageBreak/>
        <w:t>13</w:t>
      </w:r>
      <w:r w:rsidR="004161F4" w:rsidRPr="003D3672">
        <w:rPr>
          <w:rFonts w:ascii="Angsana New" w:eastAsia="Calibri" w:hAnsi="Angsana New"/>
          <w:b/>
          <w:bCs/>
          <w:sz w:val="32"/>
          <w:szCs w:val="32"/>
        </w:rPr>
        <w:t>.</w:t>
      </w:r>
      <w:r w:rsidR="004161F4" w:rsidRPr="006E05D3">
        <w:rPr>
          <w:rFonts w:ascii="Angsana New" w:eastAsia="Calibri" w:hAnsi="Angsana New"/>
          <w:b/>
          <w:bCs/>
          <w:sz w:val="32"/>
          <w:szCs w:val="32"/>
        </w:rPr>
        <w:tab/>
      </w:r>
      <w:r w:rsidR="004161F4" w:rsidRPr="003D3672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16752" w:rsidRDefault="004161F4" w:rsidP="00B02B96">
      <w:pPr>
        <w:spacing w:line="36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310258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="00AE30BE">
        <w:rPr>
          <w:rFonts w:ascii="Angsana New" w:hAnsi="Angsana New" w:hint="cs"/>
          <w:sz w:val="32"/>
          <w:szCs w:val="32"/>
          <w:cs/>
        </w:rPr>
        <w:t>เก้าเดือน</w:t>
      </w:r>
      <w:r w:rsidR="002C3B0A" w:rsidRPr="00310258">
        <w:rPr>
          <w:rFonts w:ascii="Angsana New" w:hAnsi="Angsana New"/>
          <w:sz w:val="32"/>
          <w:szCs w:val="32"/>
          <w:cs/>
        </w:rPr>
        <w:t>สิ้นสุดวันที่</w:t>
      </w:r>
      <w:r w:rsidR="002C3B0A">
        <w:rPr>
          <w:rFonts w:ascii="Angsana New" w:hAnsi="Angsana New"/>
          <w:sz w:val="32"/>
          <w:szCs w:val="32"/>
        </w:rPr>
        <w:t xml:space="preserve"> 30</w:t>
      </w:r>
      <w:r w:rsidR="002C3B0A" w:rsidRPr="00310258">
        <w:rPr>
          <w:rFonts w:ascii="Angsana New" w:hAnsi="Angsana New"/>
          <w:sz w:val="32"/>
          <w:szCs w:val="32"/>
        </w:rPr>
        <w:t xml:space="preserve"> </w:t>
      </w:r>
      <w:r w:rsidR="00AE30BE">
        <w:rPr>
          <w:rFonts w:ascii="Angsana New" w:hAnsi="Angsana New" w:hint="cs"/>
          <w:sz w:val="32"/>
          <w:szCs w:val="32"/>
          <w:cs/>
        </w:rPr>
        <w:t>กันยายน</w:t>
      </w:r>
      <w:r w:rsidRPr="00310258">
        <w:rPr>
          <w:rFonts w:ascii="Angsana New" w:hAnsi="Angsana New"/>
          <w:sz w:val="32"/>
          <w:szCs w:val="32"/>
        </w:rPr>
        <w:t xml:space="preserve"> 256</w:t>
      </w:r>
      <w:r w:rsidR="00AC588C">
        <w:rPr>
          <w:rFonts w:ascii="Angsana New" w:hAnsi="Angsana New"/>
          <w:sz w:val="32"/>
          <w:szCs w:val="32"/>
        </w:rPr>
        <w:t>2</w:t>
      </w:r>
      <w:r w:rsidRPr="00310258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4161F4" w:rsidRPr="0021514E" w:rsidTr="00D25E45">
        <w:tc>
          <w:tcPr>
            <w:tcW w:w="2835" w:type="dxa"/>
          </w:tcPr>
          <w:p w:rsidR="004161F4" w:rsidRPr="0021514E" w:rsidRDefault="00D16752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4161F4" w:rsidRPr="003D3672" w:rsidRDefault="004161F4" w:rsidP="00D840C5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161F4" w:rsidRPr="0021514E" w:rsidTr="00D25E45">
        <w:tc>
          <w:tcPr>
            <w:tcW w:w="2835" w:type="dxa"/>
          </w:tcPr>
          <w:p w:rsidR="004161F4" w:rsidRPr="0021514E" w:rsidRDefault="004161F4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4161F4" w:rsidRPr="003D3672" w:rsidRDefault="004161F4" w:rsidP="00D840C5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4161F4" w:rsidRPr="0021514E" w:rsidTr="00D25E45">
        <w:tc>
          <w:tcPr>
            <w:tcW w:w="2835" w:type="dxa"/>
          </w:tcPr>
          <w:p w:rsidR="004161F4" w:rsidRPr="0021514E" w:rsidRDefault="004161F4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161F4" w:rsidRPr="003D3672" w:rsidRDefault="004161F4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161F4" w:rsidRPr="0021514E" w:rsidRDefault="004161F4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161F4" w:rsidRPr="003D3672" w:rsidRDefault="004161F4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161F4" w:rsidRPr="0021514E" w:rsidRDefault="004161F4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161F4" w:rsidRPr="0021514E" w:rsidRDefault="004161F4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FD24FD" w:rsidRPr="0021514E" w:rsidTr="00D25E45">
        <w:tc>
          <w:tcPr>
            <w:tcW w:w="2835" w:type="dxa"/>
          </w:tcPr>
          <w:p w:rsidR="00FD24FD" w:rsidRPr="0021514E" w:rsidRDefault="00FD24F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D24FD" w:rsidRPr="00FD3B83" w:rsidRDefault="00FD24FD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FD24FD" w:rsidRPr="0021514E" w:rsidRDefault="00FD24F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FD24FD" w:rsidRPr="0021514E" w:rsidRDefault="00FD24F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FD24FD" w:rsidRPr="0021514E" w:rsidRDefault="00FD24FD" w:rsidP="00D840C5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FD24FD" w:rsidRPr="0021514E" w:rsidRDefault="00FD24F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FD24FD" w:rsidRPr="003D3672" w:rsidRDefault="00FD24F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FD24FD" w:rsidRPr="0021514E" w:rsidRDefault="00FD24F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FD24FD" w:rsidRPr="0021514E" w:rsidRDefault="00FD24F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C3B0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E30B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3A4822" w:rsidRPr="0021514E" w:rsidTr="00D25E45">
        <w:trPr>
          <w:trHeight w:val="270"/>
        </w:trPr>
        <w:tc>
          <w:tcPr>
            <w:tcW w:w="2835" w:type="dxa"/>
          </w:tcPr>
          <w:p w:rsidR="003A4822" w:rsidRPr="003D3672" w:rsidRDefault="003A4822" w:rsidP="003A4822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bookmarkStart w:id="3" w:name="_Hlk513711451"/>
            <w:r w:rsidRPr="003D3672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A4822" w:rsidRPr="0021514E" w:rsidRDefault="003A4822" w:rsidP="003A482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3A4822" w:rsidRPr="0021514E" w:rsidRDefault="003A4822" w:rsidP="003A482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A4822" w:rsidRPr="0021514E" w:rsidRDefault="003A4822" w:rsidP="003A4822">
            <w:pPr>
              <w:tabs>
                <w:tab w:val="clear" w:pos="680"/>
                <w:tab w:val="clear" w:pos="907"/>
              </w:tabs>
              <w:spacing w:line="320" w:lineRule="exact"/>
              <w:ind w:left="-340"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3A4822" w:rsidRPr="0021514E" w:rsidRDefault="003A4822" w:rsidP="003A482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3A4822" w:rsidRPr="0021514E" w:rsidRDefault="003A4822" w:rsidP="003A482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3A4822" w:rsidRPr="0021514E" w:rsidRDefault="003A4822" w:rsidP="003A482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3A4822" w:rsidRPr="0021514E" w:rsidRDefault="003A4822" w:rsidP="003A4822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3F2E" w:rsidRPr="0021514E" w:rsidTr="003B3FC1">
        <w:tc>
          <w:tcPr>
            <w:tcW w:w="2835" w:type="dxa"/>
            <w:shd w:val="clear" w:color="auto" w:fill="auto"/>
          </w:tcPr>
          <w:p w:rsidR="00A03F2E" w:rsidRPr="003D3672" w:rsidRDefault="00A03F2E" w:rsidP="00A03F2E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</w:tcPr>
          <w:p w:rsidR="00A03F2E" w:rsidRPr="0021514E" w:rsidRDefault="00A03F2E" w:rsidP="00A03F2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3,413</w:t>
            </w:r>
          </w:p>
        </w:tc>
        <w:tc>
          <w:tcPr>
            <w:tcW w:w="142" w:type="dxa"/>
          </w:tcPr>
          <w:p w:rsidR="00A03F2E" w:rsidRPr="0021514E" w:rsidRDefault="00A03F2E" w:rsidP="00A03F2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3F2E" w:rsidRPr="0021514E" w:rsidRDefault="00A03F2E" w:rsidP="00A03F2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</w:t>
            </w:r>
          </w:p>
        </w:tc>
        <w:tc>
          <w:tcPr>
            <w:tcW w:w="141" w:type="dxa"/>
          </w:tcPr>
          <w:p w:rsidR="00A03F2E" w:rsidRPr="0021514E" w:rsidRDefault="00A03F2E" w:rsidP="00A03F2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3F2E" w:rsidRPr="0095239F" w:rsidRDefault="00A03F2E" w:rsidP="00A03F2E">
            <w:pPr>
              <w:tabs>
                <w:tab w:val="clear" w:pos="907"/>
                <w:tab w:val="clear" w:pos="3515"/>
                <w:tab w:val="left" w:pos="284"/>
                <w:tab w:val="left" w:pos="1331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A03F2E" w:rsidRPr="0021514E" w:rsidRDefault="00A03F2E" w:rsidP="00A03F2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A03F2E" w:rsidRPr="0021514E" w:rsidRDefault="00A03F2E" w:rsidP="00A03F2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3,758</w:t>
            </w:r>
          </w:p>
        </w:tc>
      </w:tr>
      <w:tr w:rsidR="00A03F2E" w:rsidRPr="0021514E" w:rsidTr="003B3FC1">
        <w:trPr>
          <w:trHeight w:val="270"/>
        </w:trPr>
        <w:tc>
          <w:tcPr>
            <w:tcW w:w="2835" w:type="dxa"/>
            <w:shd w:val="clear" w:color="auto" w:fill="auto"/>
          </w:tcPr>
          <w:p w:rsidR="00A03F2E" w:rsidRPr="003D3672" w:rsidRDefault="00A03F2E" w:rsidP="00A03F2E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276" w:type="dxa"/>
            <w:vAlign w:val="bottom"/>
          </w:tcPr>
          <w:p w:rsidR="00A03F2E" w:rsidRPr="0021514E" w:rsidRDefault="00A03F2E" w:rsidP="00A03F2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2,781</w:t>
            </w:r>
          </w:p>
        </w:tc>
        <w:tc>
          <w:tcPr>
            <w:tcW w:w="142" w:type="dxa"/>
            <w:vAlign w:val="bottom"/>
          </w:tcPr>
          <w:p w:rsidR="00A03F2E" w:rsidRPr="0021514E" w:rsidRDefault="00A03F2E" w:rsidP="00A03F2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A03F2E" w:rsidRPr="0021514E" w:rsidRDefault="00A03F2E" w:rsidP="00A03F2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2,908</w:t>
            </w:r>
          </w:p>
        </w:tc>
        <w:tc>
          <w:tcPr>
            <w:tcW w:w="141" w:type="dxa"/>
            <w:vAlign w:val="bottom"/>
          </w:tcPr>
          <w:p w:rsidR="00A03F2E" w:rsidRPr="0021514E" w:rsidRDefault="00A03F2E" w:rsidP="00A03F2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3F2E" w:rsidRPr="0095239F" w:rsidRDefault="00A03F2E" w:rsidP="00A03F2E">
            <w:pPr>
              <w:tabs>
                <w:tab w:val="clear" w:pos="907"/>
                <w:tab w:val="clear" w:pos="3515"/>
                <w:tab w:val="left" w:pos="284"/>
                <w:tab w:val="left" w:pos="1331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:rsidR="00A03F2E" w:rsidRPr="0021514E" w:rsidRDefault="00A03F2E" w:rsidP="00A03F2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A03F2E" w:rsidRPr="0021514E" w:rsidRDefault="00A03F2E" w:rsidP="00A03F2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5,689</w:t>
            </w:r>
          </w:p>
        </w:tc>
      </w:tr>
      <w:tr w:rsidR="00A03F2E" w:rsidRPr="0021514E" w:rsidTr="003B3FC1">
        <w:trPr>
          <w:trHeight w:val="270"/>
        </w:trPr>
        <w:tc>
          <w:tcPr>
            <w:tcW w:w="2835" w:type="dxa"/>
            <w:shd w:val="clear" w:color="auto" w:fill="auto"/>
          </w:tcPr>
          <w:p w:rsidR="00A03F2E" w:rsidRPr="003D3672" w:rsidRDefault="00A03F2E" w:rsidP="00A03F2E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6" w:type="dxa"/>
            <w:vAlign w:val="bottom"/>
          </w:tcPr>
          <w:p w:rsidR="00A03F2E" w:rsidRPr="0021514E" w:rsidRDefault="00A03F2E" w:rsidP="00A03F2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42" w:type="dxa"/>
            <w:vAlign w:val="bottom"/>
          </w:tcPr>
          <w:p w:rsidR="00A03F2E" w:rsidRPr="0021514E" w:rsidRDefault="00A03F2E" w:rsidP="00A03F2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A03F2E" w:rsidRPr="0021514E" w:rsidRDefault="00A03F2E" w:rsidP="00A03F2E">
            <w:pPr>
              <w:tabs>
                <w:tab w:val="clear" w:pos="907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(83)</w:t>
            </w:r>
          </w:p>
        </w:tc>
        <w:tc>
          <w:tcPr>
            <w:tcW w:w="141" w:type="dxa"/>
            <w:vAlign w:val="bottom"/>
          </w:tcPr>
          <w:p w:rsidR="00A03F2E" w:rsidRPr="0021514E" w:rsidRDefault="00A03F2E" w:rsidP="00A03F2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3F2E" w:rsidRPr="0095239F" w:rsidRDefault="00A03F2E" w:rsidP="00A03F2E">
            <w:pPr>
              <w:tabs>
                <w:tab w:val="clear" w:pos="907"/>
                <w:tab w:val="clear" w:pos="3515"/>
                <w:tab w:val="left" w:pos="284"/>
                <w:tab w:val="left" w:pos="1331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:rsidR="00A03F2E" w:rsidRPr="0021514E" w:rsidRDefault="00A03F2E" w:rsidP="00A03F2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A03F2E" w:rsidRPr="0021514E" w:rsidRDefault="00A03F2E" w:rsidP="00A03F2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A03F2E" w:rsidRPr="0021514E" w:rsidTr="00530340">
        <w:tc>
          <w:tcPr>
            <w:tcW w:w="2835" w:type="dxa"/>
            <w:shd w:val="clear" w:color="auto" w:fill="auto"/>
          </w:tcPr>
          <w:p w:rsidR="00A03F2E" w:rsidRPr="003D3672" w:rsidRDefault="00A03F2E" w:rsidP="00A03F2E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A03F2E" w:rsidRPr="003D3672" w:rsidRDefault="00A03F2E" w:rsidP="00A03F2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1,466</w:t>
            </w:r>
          </w:p>
        </w:tc>
        <w:tc>
          <w:tcPr>
            <w:tcW w:w="142" w:type="dxa"/>
          </w:tcPr>
          <w:p w:rsidR="00A03F2E" w:rsidRPr="0021514E" w:rsidRDefault="00A03F2E" w:rsidP="00A03F2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3F2E" w:rsidRPr="0021514E" w:rsidRDefault="00A03F2E" w:rsidP="00A03F2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665</w:t>
            </w:r>
          </w:p>
        </w:tc>
        <w:tc>
          <w:tcPr>
            <w:tcW w:w="141" w:type="dxa"/>
          </w:tcPr>
          <w:p w:rsidR="00A03F2E" w:rsidRPr="0021514E" w:rsidRDefault="00A03F2E" w:rsidP="00A03F2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03F2E" w:rsidRPr="0095239F" w:rsidRDefault="00A03F2E" w:rsidP="00A03F2E">
            <w:pPr>
              <w:tabs>
                <w:tab w:val="clear" w:pos="907"/>
                <w:tab w:val="clear" w:pos="3515"/>
                <w:tab w:val="left" w:pos="284"/>
                <w:tab w:val="left" w:pos="1331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A03F2E" w:rsidRPr="0021514E" w:rsidRDefault="00A03F2E" w:rsidP="00A03F2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A03F2E" w:rsidRPr="0021514E" w:rsidRDefault="00A03F2E" w:rsidP="00A03F2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2,131</w:t>
            </w:r>
          </w:p>
        </w:tc>
      </w:tr>
      <w:tr w:rsidR="00A03F2E" w:rsidRPr="0021514E" w:rsidTr="00BB6FEE">
        <w:tc>
          <w:tcPr>
            <w:tcW w:w="2835" w:type="dxa"/>
            <w:shd w:val="clear" w:color="auto" w:fill="auto"/>
          </w:tcPr>
          <w:p w:rsidR="00A03F2E" w:rsidRPr="003D3672" w:rsidRDefault="00A03F2E" w:rsidP="00A03F2E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03F2E" w:rsidRPr="003D3672" w:rsidRDefault="00A03F2E" w:rsidP="00A03F2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  <w:tc>
          <w:tcPr>
            <w:tcW w:w="142" w:type="dxa"/>
          </w:tcPr>
          <w:p w:rsidR="00A03F2E" w:rsidRPr="0021514E" w:rsidRDefault="00A03F2E" w:rsidP="00A03F2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03F2E" w:rsidRPr="0021514E" w:rsidRDefault="005C4706" w:rsidP="00A03F2E">
            <w:pPr>
              <w:tabs>
                <w:tab w:val="clear" w:pos="907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(259)</w:t>
            </w:r>
          </w:p>
        </w:tc>
        <w:tc>
          <w:tcPr>
            <w:tcW w:w="141" w:type="dxa"/>
          </w:tcPr>
          <w:p w:rsidR="00A03F2E" w:rsidRPr="0021514E" w:rsidRDefault="00A03F2E" w:rsidP="00A03F2E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03F2E" w:rsidRPr="0095239F" w:rsidRDefault="00A03F2E" w:rsidP="00A03F2E">
            <w:pPr>
              <w:tabs>
                <w:tab w:val="clear" w:pos="907"/>
                <w:tab w:val="clear" w:pos="3515"/>
                <w:tab w:val="left" w:pos="284"/>
                <w:tab w:val="left" w:pos="1331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A03F2E" w:rsidRPr="0021514E" w:rsidRDefault="00A03F2E" w:rsidP="00A03F2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03F2E" w:rsidRPr="0021514E" w:rsidRDefault="005C4706" w:rsidP="00A03F2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941</w:t>
            </w:r>
          </w:p>
        </w:tc>
      </w:tr>
      <w:tr w:rsidR="00A03F2E" w:rsidRPr="0021514E" w:rsidTr="00BB6FEE">
        <w:tc>
          <w:tcPr>
            <w:tcW w:w="2835" w:type="dxa"/>
          </w:tcPr>
          <w:p w:rsidR="00A03F2E" w:rsidRPr="003D3672" w:rsidRDefault="00A03F2E" w:rsidP="00A03F2E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</w:rPr>
              <w:tab/>
            </w:r>
            <w:r w:rsidRPr="003D3672">
              <w:rPr>
                <w:rFonts w:ascii="Angsana New" w:hAnsi="Angsana New"/>
                <w:sz w:val="26"/>
                <w:szCs w:val="26"/>
              </w:rPr>
              <w:tab/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03F2E" w:rsidRPr="0021514E" w:rsidRDefault="00A03F2E" w:rsidP="00A03F2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9,012</w:t>
            </w:r>
          </w:p>
        </w:tc>
        <w:tc>
          <w:tcPr>
            <w:tcW w:w="142" w:type="dxa"/>
          </w:tcPr>
          <w:p w:rsidR="00A03F2E" w:rsidRPr="0021514E" w:rsidRDefault="00A03F2E" w:rsidP="00A03F2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03F2E" w:rsidRPr="0021514E" w:rsidRDefault="00A03F2E" w:rsidP="00A03F2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3,57</w:t>
            </w:r>
            <w:r w:rsidR="005C470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:rsidR="00A03F2E" w:rsidRPr="0021514E" w:rsidRDefault="00A03F2E" w:rsidP="00A03F2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03F2E" w:rsidRPr="0095239F" w:rsidRDefault="00A03F2E" w:rsidP="00A03F2E">
            <w:pPr>
              <w:tabs>
                <w:tab w:val="clear" w:pos="907"/>
                <w:tab w:val="clear" w:pos="3515"/>
                <w:tab w:val="left" w:pos="284"/>
                <w:tab w:val="left" w:pos="1331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A03F2E" w:rsidRPr="0021514E" w:rsidRDefault="00A03F2E" w:rsidP="00A03F2E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A03F2E" w:rsidRPr="0021514E" w:rsidRDefault="00A03F2E" w:rsidP="00A03F2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12,58</w:t>
            </w:r>
            <w:r w:rsidR="005C470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:rsidR="00A04E55" w:rsidRDefault="00A04E55"/>
    <w:bookmarkEnd w:id="3"/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21514E" w:rsidRPr="0021514E" w:rsidTr="00C233F4">
        <w:tc>
          <w:tcPr>
            <w:tcW w:w="2835" w:type="dxa"/>
          </w:tcPr>
          <w:p w:rsidR="0021514E" w:rsidRPr="0021514E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21514E" w:rsidRPr="003D3672" w:rsidRDefault="0021514E" w:rsidP="00D840C5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1514E" w:rsidRPr="0021514E" w:rsidTr="00C233F4">
        <w:tc>
          <w:tcPr>
            <w:tcW w:w="2835" w:type="dxa"/>
          </w:tcPr>
          <w:p w:rsidR="0021514E" w:rsidRPr="0021514E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1514E" w:rsidRPr="003D3672" w:rsidRDefault="0021514E" w:rsidP="00D840C5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21514E" w:rsidRPr="0021514E" w:rsidTr="00C233F4">
        <w:tc>
          <w:tcPr>
            <w:tcW w:w="2835" w:type="dxa"/>
          </w:tcPr>
          <w:p w:rsidR="0021514E" w:rsidRPr="0021514E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3D3672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1514E" w:rsidRPr="0021514E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514E" w:rsidRPr="003D3672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1514E" w:rsidRPr="0021514E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21514E" w:rsidRPr="0021514E" w:rsidRDefault="0021514E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FF76DD" w:rsidRPr="0021514E" w:rsidTr="00C233F4">
        <w:tc>
          <w:tcPr>
            <w:tcW w:w="2835" w:type="dxa"/>
          </w:tcPr>
          <w:p w:rsidR="00FF76DD" w:rsidRPr="0021514E" w:rsidRDefault="00FF76D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F76DD" w:rsidRPr="00FD3B83" w:rsidRDefault="00FF76DD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FF76DD" w:rsidRPr="0021514E" w:rsidRDefault="00FF76D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FF76DD" w:rsidRPr="0021514E" w:rsidRDefault="00FF76D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FF76DD" w:rsidRPr="0021514E" w:rsidRDefault="00FF76DD" w:rsidP="00D840C5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FF76DD" w:rsidRPr="0021514E" w:rsidRDefault="00FF76D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FF76DD" w:rsidRPr="003D3672" w:rsidRDefault="00FF76D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FF76DD" w:rsidRPr="0021514E" w:rsidRDefault="00FF76D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FF76DD" w:rsidRPr="0021514E" w:rsidRDefault="00FF76DD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E30B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21514E" w:rsidRPr="0021514E" w:rsidTr="00C233F4">
        <w:trPr>
          <w:trHeight w:val="270"/>
        </w:trPr>
        <w:tc>
          <w:tcPr>
            <w:tcW w:w="2835" w:type="dxa"/>
          </w:tcPr>
          <w:p w:rsidR="0021514E" w:rsidRPr="003D3672" w:rsidRDefault="0021514E" w:rsidP="00D840C5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21514E" w:rsidRPr="0021514E" w:rsidRDefault="0021514E" w:rsidP="00D840C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21514E" w:rsidRPr="0021514E" w:rsidRDefault="0021514E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D840C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21514E" w:rsidRPr="0021514E" w:rsidRDefault="0021514E" w:rsidP="00D840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21514E" w:rsidRDefault="0021514E" w:rsidP="00D840C5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5E9D" w:rsidRPr="0021514E" w:rsidTr="00C233F4">
        <w:tc>
          <w:tcPr>
            <w:tcW w:w="2835" w:type="dxa"/>
            <w:shd w:val="clear" w:color="auto" w:fill="auto"/>
          </w:tcPr>
          <w:p w:rsidR="00E55E9D" w:rsidRPr="003D3672" w:rsidRDefault="00E55E9D" w:rsidP="00E55E9D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</w:tcPr>
          <w:p w:rsidR="00E55E9D" w:rsidRPr="0021514E" w:rsidRDefault="00E55E9D" w:rsidP="00E55E9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2,185</w:t>
            </w:r>
          </w:p>
        </w:tc>
        <w:tc>
          <w:tcPr>
            <w:tcW w:w="142" w:type="dxa"/>
          </w:tcPr>
          <w:p w:rsidR="00E55E9D" w:rsidRPr="0021514E" w:rsidRDefault="00E55E9D" w:rsidP="00E55E9D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55E9D" w:rsidRPr="0021514E" w:rsidRDefault="00E55E9D" w:rsidP="00E55E9D">
            <w:pPr>
              <w:tabs>
                <w:tab w:val="clear" w:pos="907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(94)</w:t>
            </w:r>
          </w:p>
        </w:tc>
        <w:tc>
          <w:tcPr>
            <w:tcW w:w="141" w:type="dxa"/>
          </w:tcPr>
          <w:p w:rsidR="00E55E9D" w:rsidRPr="0021514E" w:rsidRDefault="00E55E9D" w:rsidP="00E55E9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55E9D" w:rsidRPr="0095239F" w:rsidRDefault="00E55E9D" w:rsidP="00E55E9D">
            <w:pPr>
              <w:tabs>
                <w:tab w:val="clear" w:pos="907"/>
                <w:tab w:val="clear" w:pos="3515"/>
                <w:tab w:val="left" w:pos="284"/>
                <w:tab w:val="left" w:pos="1331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55E9D" w:rsidRPr="0021514E" w:rsidRDefault="00E55E9D" w:rsidP="00E55E9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E55E9D" w:rsidRPr="0021514E" w:rsidRDefault="00E55E9D" w:rsidP="00E55E9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2,091</w:t>
            </w:r>
          </w:p>
        </w:tc>
      </w:tr>
      <w:tr w:rsidR="00E55E9D" w:rsidRPr="0021514E" w:rsidTr="00C233F4">
        <w:trPr>
          <w:trHeight w:val="270"/>
        </w:trPr>
        <w:tc>
          <w:tcPr>
            <w:tcW w:w="2835" w:type="dxa"/>
            <w:shd w:val="clear" w:color="auto" w:fill="auto"/>
          </w:tcPr>
          <w:p w:rsidR="00E55E9D" w:rsidRPr="003D3672" w:rsidRDefault="00E55E9D" w:rsidP="00E55E9D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276" w:type="dxa"/>
          </w:tcPr>
          <w:p w:rsidR="00E55E9D" w:rsidRPr="0021514E" w:rsidRDefault="00E55E9D" w:rsidP="00E55E9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1,618</w:t>
            </w:r>
          </w:p>
        </w:tc>
        <w:tc>
          <w:tcPr>
            <w:tcW w:w="142" w:type="dxa"/>
          </w:tcPr>
          <w:p w:rsidR="00E55E9D" w:rsidRPr="0021514E" w:rsidRDefault="00E55E9D" w:rsidP="00E55E9D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55E9D" w:rsidRPr="0021514E" w:rsidRDefault="00E55E9D" w:rsidP="00E55E9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1,952</w:t>
            </w:r>
          </w:p>
        </w:tc>
        <w:tc>
          <w:tcPr>
            <w:tcW w:w="141" w:type="dxa"/>
          </w:tcPr>
          <w:p w:rsidR="00E55E9D" w:rsidRPr="0021514E" w:rsidRDefault="00E55E9D" w:rsidP="00E55E9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55E9D" w:rsidRPr="0095239F" w:rsidRDefault="00E55E9D" w:rsidP="00E55E9D">
            <w:pPr>
              <w:tabs>
                <w:tab w:val="clear" w:pos="907"/>
                <w:tab w:val="clear" w:pos="3515"/>
                <w:tab w:val="left" w:pos="284"/>
                <w:tab w:val="left" w:pos="1331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55E9D" w:rsidRPr="0021514E" w:rsidRDefault="00E55E9D" w:rsidP="00E55E9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E55E9D" w:rsidRPr="0021514E" w:rsidRDefault="00E55E9D" w:rsidP="00E55E9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3,570</w:t>
            </w:r>
          </w:p>
        </w:tc>
      </w:tr>
      <w:tr w:rsidR="00E55E9D" w:rsidRPr="0021514E" w:rsidTr="00C233F4">
        <w:tc>
          <w:tcPr>
            <w:tcW w:w="2835" w:type="dxa"/>
            <w:shd w:val="clear" w:color="auto" w:fill="auto"/>
          </w:tcPr>
          <w:p w:rsidR="00E55E9D" w:rsidRPr="003D3672" w:rsidRDefault="00E55E9D" w:rsidP="00E55E9D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E55E9D" w:rsidRPr="003D3672" w:rsidRDefault="00E55E9D" w:rsidP="00E55E9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1,281</w:t>
            </w:r>
          </w:p>
        </w:tc>
        <w:tc>
          <w:tcPr>
            <w:tcW w:w="142" w:type="dxa"/>
          </w:tcPr>
          <w:p w:rsidR="00E55E9D" w:rsidRPr="0021514E" w:rsidRDefault="00E55E9D" w:rsidP="00E55E9D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55E9D" w:rsidRPr="003D3672" w:rsidRDefault="00E55E9D" w:rsidP="00E55E9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584</w:t>
            </w:r>
          </w:p>
        </w:tc>
        <w:tc>
          <w:tcPr>
            <w:tcW w:w="141" w:type="dxa"/>
          </w:tcPr>
          <w:p w:rsidR="00E55E9D" w:rsidRPr="0021514E" w:rsidRDefault="00E55E9D" w:rsidP="00E55E9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55E9D" w:rsidRPr="0095239F" w:rsidRDefault="00E55E9D" w:rsidP="00E55E9D">
            <w:pPr>
              <w:tabs>
                <w:tab w:val="clear" w:pos="907"/>
                <w:tab w:val="clear" w:pos="3515"/>
                <w:tab w:val="left" w:pos="284"/>
                <w:tab w:val="left" w:pos="1331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55E9D" w:rsidRPr="0021514E" w:rsidRDefault="00E55E9D" w:rsidP="00E55E9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E55E9D" w:rsidRPr="003D3672" w:rsidRDefault="00E55E9D" w:rsidP="00E55E9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1,865</w:t>
            </w:r>
          </w:p>
        </w:tc>
      </w:tr>
      <w:tr w:rsidR="00E55E9D" w:rsidRPr="0021514E" w:rsidTr="00C233F4">
        <w:tc>
          <w:tcPr>
            <w:tcW w:w="2835" w:type="dxa"/>
            <w:shd w:val="clear" w:color="auto" w:fill="auto"/>
          </w:tcPr>
          <w:p w:rsidR="00E55E9D" w:rsidRPr="003D3672" w:rsidRDefault="00E55E9D" w:rsidP="00E55E9D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55E9D" w:rsidRPr="0021514E" w:rsidRDefault="00E55E9D" w:rsidP="00E55E9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  <w:tc>
          <w:tcPr>
            <w:tcW w:w="142" w:type="dxa"/>
          </w:tcPr>
          <w:p w:rsidR="00E55E9D" w:rsidRPr="0021514E" w:rsidRDefault="00E55E9D" w:rsidP="00E55E9D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55E9D" w:rsidRPr="0021514E" w:rsidRDefault="00E55E9D" w:rsidP="00E55E9D">
            <w:pPr>
              <w:tabs>
                <w:tab w:val="clear" w:pos="907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(185)</w:t>
            </w:r>
          </w:p>
        </w:tc>
        <w:tc>
          <w:tcPr>
            <w:tcW w:w="141" w:type="dxa"/>
          </w:tcPr>
          <w:p w:rsidR="00E55E9D" w:rsidRPr="0021514E" w:rsidRDefault="00E55E9D" w:rsidP="00E55E9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55E9D" w:rsidRPr="0095239F" w:rsidRDefault="00E55E9D" w:rsidP="00E55E9D">
            <w:pPr>
              <w:tabs>
                <w:tab w:val="clear" w:pos="907"/>
                <w:tab w:val="clear" w:pos="3515"/>
                <w:tab w:val="left" w:pos="284"/>
                <w:tab w:val="left" w:pos="1331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55E9D" w:rsidRPr="0021514E" w:rsidRDefault="00E55E9D" w:rsidP="00E55E9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E55E9D" w:rsidRPr="0021514E" w:rsidRDefault="00E55E9D" w:rsidP="00E55E9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941</w:t>
            </w:r>
          </w:p>
        </w:tc>
      </w:tr>
      <w:tr w:rsidR="00E55E9D" w:rsidRPr="0021514E" w:rsidTr="00C233F4">
        <w:tc>
          <w:tcPr>
            <w:tcW w:w="2835" w:type="dxa"/>
          </w:tcPr>
          <w:p w:rsidR="00E55E9D" w:rsidRPr="003D3672" w:rsidRDefault="00E55E9D" w:rsidP="00E55E9D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</w:rPr>
              <w:tab/>
            </w:r>
            <w:r w:rsidRPr="003D3672">
              <w:rPr>
                <w:rFonts w:ascii="Angsana New" w:hAnsi="Angsana New"/>
                <w:sz w:val="26"/>
                <w:szCs w:val="26"/>
              </w:rPr>
              <w:tab/>
            </w: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E55E9D" w:rsidRPr="0021514E" w:rsidRDefault="00E55E9D" w:rsidP="00E55E9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6,210</w:t>
            </w:r>
          </w:p>
        </w:tc>
        <w:tc>
          <w:tcPr>
            <w:tcW w:w="142" w:type="dxa"/>
          </w:tcPr>
          <w:p w:rsidR="00E55E9D" w:rsidRPr="0021514E" w:rsidRDefault="00E55E9D" w:rsidP="00E55E9D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E55E9D" w:rsidRPr="0021514E" w:rsidRDefault="00E55E9D" w:rsidP="00E55E9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2,257</w:t>
            </w:r>
          </w:p>
        </w:tc>
        <w:tc>
          <w:tcPr>
            <w:tcW w:w="141" w:type="dxa"/>
          </w:tcPr>
          <w:p w:rsidR="00E55E9D" w:rsidRPr="0021514E" w:rsidRDefault="00E55E9D" w:rsidP="00E55E9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E55E9D" w:rsidRPr="0095239F" w:rsidRDefault="00E55E9D" w:rsidP="00E55E9D">
            <w:pPr>
              <w:tabs>
                <w:tab w:val="clear" w:pos="907"/>
                <w:tab w:val="clear" w:pos="3515"/>
                <w:tab w:val="left" w:pos="284"/>
                <w:tab w:val="left" w:pos="1331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55E9D" w:rsidRPr="0021514E" w:rsidRDefault="00E55E9D" w:rsidP="00E55E9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E55E9D" w:rsidRPr="0021514E" w:rsidRDefault="00E55E9D" w:rsidP="00E55E9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8,467</w:t>
            </w:r>
          </w:p>
        </w:tc>
      </w:tr>
    </w:tbl>
    <w:p w:rsidR="00FD3B83" w:rsidRPr="00FD3B83" w:rsidRDefault="00FD3B83" w:rsidP="0029731C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firstLine="561"/>
        <w:jc w:val="thaiDistribute"/>
        <w:rPr>
          <w:rFonts w:ascii="Angsana New" w:hAnsi="Angsana New"/>
          <w:color w:val="FF0000"/>
          <w:spacing w:val="-4"/>
          <w:sz w:val="32"/>
          <w:szCs w:val="32"/>
        </w:rPr>
      </w:pPr>
    </w:p>
    <w:p w:rsidR="00FD3B83" w:rsidRPr="008A3F08" w:rsidRDefault="00FD3B8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Pr="003D3672">
        <w:rPr>
          <w:rFonts w:ascii="Angsana New" w:hAnsi="Angsana New"/>
          <w:b/>
          <w:bCs/>
          <w:sz w:val="32"/>
          <w:szCs w:val="32"/>
        </w:rPr>
        <w:t>.</w:t>
      </w:r>
      <w:r w:rsidRPr="008A3F08">
        <w:rPr>
          <w:rFonts w:ascii="Angsana New" w:hAnsi="Angsana New"/>
          <w:b/>
          <w:bCs/>
          <w:sz w:val="32"/>
          <w:szCs w:val="32"/>
        </w:rPr>
        <w:tab/>
      </w:r>
      <w:r w:rsidRPr="003D3672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FD3B83" w:rsidRDefault="00FD3B83" w:rsidP="002973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533F6">
        <w:rPr>
          <w:rFonts w:ascii="Angsana New" w:hAnsi="Angsana New"/>
          <w:sz w:val="32"/>
          <w:szCs w:val="32"/>
        </w:rPr>
        <w:tab/>
      </w:r>
      <w:r w:rsidRPr="009533F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FD3B83" w:rsidRPr="0095239F" w:rsidTr="00C233F4">
        <w:tc>
          <w:tcPr>
            <w:tcW w:w="2835" w:type="dxa"/>
          </w:tcPr>
          <w:p w:rsidR="00FD3B83" w:rsidRPr="0095239F" w:rsidRDefault="00FD3B83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FD3B83" w:rsidRPr="0095239F" w:rsidRDefault="00FD3B83" w:rsidP="00D840C5">
            <w:pPr>
              <w:tabs>
                <w:tab w:val="clear" w:pos="2580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FD3B83" w:rsidRPr="0095239F" w:rsidTr="00C233F4">
        <w:tc>
          <w:tcPr>
            <w:tcW w:w="2835" w:type="dxa"/>
          </w:tcPr>
          <w:p w:rsidR="00FD3B83" w:rsidRPr="0095239F" w:rsidRDefault="00FD3B83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:rsidR="00FD3B83" w:rsidRPr="0095239F" w:rsidRDefault="00FD3B83" w:rsidP="00D840C5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FD3B83" w:rsidRPr="0095239F" w:rsidRDefault="00FD3B83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:rsidR="00FD3B83" w:rsidRPr="0095239F" w:rsidRDefault="00FD3B83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6D0C" w:rsidRPr="0095239F" w:rsidTr="00C233F4">
        <w:tc>
          <w:tcPr>
            <w:tcW w:w="2835" w:type="dxa"/>
          </w:tcPr>
          <w:p w:rsidR="00326D0C" w:rsidRPr="0095239F" w:rsidRDefault="00326D0C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26D0C" w:rsidRPr="00326D0C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26D0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326D0C" w:rsidRPr="00FD3B83" w:rsidRDefault="00AE30BE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="00326D0C" w:rsidRPr="003D3672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326D0C" w:rsidRPr="00FD3B8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:rsidR="00326D0C" w:rsidRPr="00FD3B83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326D0C" w:rsidRPr="00FD3B83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326D0C" w:rsidRPr="00FD3B83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1" w:type="dxa"/>
          </w:tcPr>
          <w:p w:rsidR="00326D0C" w:rsidRPr="0095239F" w:rsidRDefault="00326D0C" w:rsidP="00D840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326D0C" w:rsidRPr="00326D0C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26D0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326D0C" w:rsidRPr="00FD3B83" w:rsidRDefault="00AE30BE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="00326D0C" w:rsidRPr="003D3672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326D0C" w:rsidRPr="00FD3B8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:rsidR="00326D0C" w:rsidRPr="00FD3B83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326D0C" w:rsidRPr="00FD3B83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326D0C" w:rsidRPr="00FD3B83" w:rsidRDefault="00326D0C" w:rsidP="00D840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3A4822" w:rsidRPr="0095239F" w:rsidTr="00C233F4">
        <w:trPr>
          <w:trHeight w:val="270"/>
        </w:trPr>
        <w:tc>
          <w:tcPr>
            <w:tcW w:w="2835" w:type="dxa"/>
            <w:shd w:val="clear" w:color="auto" w:fill="auto"/>
          </w:tcPr>
          <w:p w:rsidR="003A4822" w:rsidRPr="003D3672" w:rsidRDefault="003A4822" w:rsidP="003A4822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</w:tcPr>
          <w:p w:rsidR="003A4822" w:rsidRPr="0095239F" w:rsidRDefault="003A4822" w:rsidP="003A4822">
            <w:pPr>
              <w:tabs>
                <w:tab w:val="clear" w:pos="907"/>
                <w:tab w:val="clear" w:pos="3515"/>
                <w:tab w:val="left" w:pos="284"/>
                <w:tab w:val="left" w:pos="1331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3A4822" w:rsidRPr="0095239F" w:rsidRDefault="003A4822" w:rsidP="003A482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3A4822" w:rsidRPr="0095239F" w:rsidRDefault="003A4822" w:rsidP="003A482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6,606</w:t>
            </w:r>
          </w:p>
        </w:tc>
        <w:tc>
          <w:tcPr>
            <w:tcW w:w="141" w:type="dxa"/>
          </w:tcPr>
          <w:p w:rsidR="003A4822" w:rsidRPr="0095239F" w:rsidRDefault="003A4822" w:rsidP="003A482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3A4822" w:rsidRPr="0095239F" w:rsidRDefault="003A4822" w:rsidP="003A4822">
            <w:pPr>
              <w:tabs>
                <w:tab w:val="clear" w:pos="907"/>
                <w:tab w:val="clear" w:pos="3515"/>
                <w:tab w:val="left" w:pos="284"/>
                <w:tab w:val="left" w:pos="1331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3A4822" w:rsidRPr="0095239F" w:rsidRDefault="003A4822" w:rsidP="003A482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3A4822" w:rsidRPr="0095239F" w:rsidRDefault="003A4822" w:rsidP="003A482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6,606</w:t>
            </w:r>
          </w:p>
        </w:tc>
      </w:tr>
      <w:tr w:rsidR="003A4822" w:rsidRPr="0095239F" w:rsidTr="00C233F4">
        <w:tc>
          <w:tcPr>
            <w:tcW w:w="2835" w:type="dxa"/>
            <w:shd w:val="clear" w:color="auto" w:fill="auto"/>
          </w:tcPr>
          <w:p w:rsidR="003A4822" w:rsidRPr="003D3672" w:rsidRDefault="003A4822" w:rsidP="003A4822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:rsidR="003A4822" w:rsidRPr="0095239F" w:rsidRDefault="003A4822" w:rsidP="003A482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105,000</w:t>
            </w:r>
          </w:p>
        </w:tc>
        <w:tc>
          <w:tcPr>
            <w:tcW w:w="142" w:type="dxa"/>
          </w:tcPr>
          <w:p w:rsidR="003A4822" w:rsidRPr="0095239F" w:rsidRDefault="003A4822" w:rsidP="003A482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3A4822" w:rsidRPr="0095239F" w:rsidRDefault="003A4822" w:rsidP="003A482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65,000</w:t>
            </w:r>
          </w:p>
        </w:tc>
        <w:tc>
          <w:tcPr>
            <w:tcW w:w="141" w:type="dxa"/>
          </w:tcPr>
          <w:p w:rsidR="003A4822" w:rsidRPr="0095239F" w:rsidRDefault="003A4822" w:rsidP="003A482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3A4822" w:rsidRPr="0095239F" w:rsidRDefault="003A4822" w:rsidP="003A482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105,000</w:t>
            </w:r>
          </w:p>
        </w:tc>
        <w:tc>
          <w:tcPr>
            <w:tcW w:w="142" w:type="dxa"/>
          </w:tcPr>
          <w:p w:rsidR="003A4822" w:rsidRPr="0095239F" w:rsidRDefault="003A4822" w:rsidP="003A482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3A4822" w:rsidRPr="0095239F" w:rsidRDefault="003A4822" w:rsidP="003A482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65,000</w:t>
            </w:r>
          </w:p>
        </w:tc>
      </w:tr>
      <w:tr w:rsidR="003A4822" w:rsidRPr="0095239F" w:rsidTr="00C233F4">
        <w:tc>
          <w:tcPr>
            <w:tcW w:w="2835" w:type="dxa"/>
            <w:shd w:val="clear" w:color="auto" w:fill="auto"/>
          </w:tcPr>
          <w:p w:rsidR="003A4822" w:rsidRPr="003D3672" w:rsidRDefault="003A4822" w:rsidP="003A4822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A4822" w:rsidRPr="0095239F" w:rsidRDefault="003A4822" w:rsidP="003A482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468,238</w:t>
            </w:r>
          </w:p>
        </w:tc>
        <w:tc>
          <w:tcPr>
            <w:tcW w:w="142" w:type="dxa"/>
          </w:tcPr>
          <w:p w:rsidR="003A4822" w:rsidRPr="0095239F" w:rsidRDefault="003A4822" w:rsidP="003A482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A4822" w:rsidRPr="0095239F" w:rsidRDefault="003A4822" w:rsidP="003A482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550,134</w:t>
            </w:r>
          </w:p>
        </w:tc>
        <w:tc>
          <w:tcPr>
            <w:tcW w:w="141" w:type="dxa"/>
          </w:tcPr>
          <w:p w:rsidR="003A4822" w:rsidRPr="0095239F" w:rsidRDefault="003A4822" w:rsidP="003A482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A4822" w:rsidRPr="0095239F" w:rsidRDefault="003A4822" w:rsidP="003A482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446,055</w:t>
            </w:r>
          </w:p>
        </w:tc>
        <w:tc>
          <w:tcPr>
            <w:tcW w:w="142" w:type="dxa"/>
          </w:tcPr>
          <w:p w:rsidR="003A4822" w:rsidRPr="0095239F" w:rsidRDefault="003A4822" w:rsidP="003A482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3A4822" w:rsidRPr="0095239F" w:rsidRDefault="003A4822" w:rsidP="003A482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524,423</w:t>
            </w:r>
          </w:p>
        </w:tc>
      </w:tr>
      <w:tr w:rsidR="003A4822" w:rsidRPr="0095239F" w:rsidTr="00C233F4">
        <w:trPr>
          <w:trHeight w:val="51"/>
        </w:trPr>
        <w:tc>
          <w:tcPr>
            <w:tcW w:w="2835" w:type="dxa"/>
          </w:tcPr>
          <w:p w:rsidR="003A4822" w:rsidRPr="0095239F" w:rsidRDefault="003A4822" w:rsidP="003A4822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A4822" w:rsidRPr="0095239F" w:rsidRDefault="003A4822" w:rsidP="003A482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573,238</w:t>
            </w:r>
          </w:p>
        </w:tc>
        <w:tc>
          <w:tcPr>
            <w:tcW w:w="142" w:type="dxa"/>
          </w:tcPr>
          <w:p w:rsidR="003A4822" w:rsidRPr="0095239F" w:rsidRDefault="003A4822" w:rsidP="003A482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A4822" w:rsidRPr="0095239F" w:rsidRDefault="003A4822" w:rsidP="003A482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621,740</w:t>
            </w:r>
          </w:p>
        </w:tc>
        <w:tc>
          <w:tcPr>
            <w:tcW w:w="141" w:type="dxa"/>
          </w:tcPr>
          <w:p w:rsidR="003A4822" w:rsidRPr="0095239F" w:rsidRDefault="003A4822" w:rsidP="003A482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A4822" w:rsidRPr="0095239F" w:rsidRDefault="003A4822" w:rsidP="003A482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551,055</w:t>
            </w:r>
          </w:p>
        </w:tc>
        <w:tc>
          <w:tcPr>
            <w:tcW w:w="142" w:type="dxa"/>
          </w:tcPr>
          <w:p w:rsidR="003A4822" w:rsidRPr="0095239F" w:rsidRDefault="003A4822" w:rsidP="003A482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3A4822" w:rsidRPr="0095239F" w:rsidRDefault="003A4822" w:rsidP="003A482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596,029</w:t>
            </w:r>
          </w:p>
        </w:tc>
      </w:tr>
    </w:tbl>
    <w:p w:rsidR="00FD3B83" w:rsidRDefault="00FD3B83" w:rsidP="00FD3B83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FD3B83" w:rsidRDefault="00FD3B83" w:rsidP="00B02B96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A4323">
        <w:rPr>
          <w:rFonts w:ascii="Angsana New" w:hAnsi="Angsana New"/>
          <w:sz w:val="32"/>
          <w:szCs w:val="32"/>
        </w:rPr>
        <w:t>30</w:t>
      </w:r>
      <w:r w:rsidR="009A4323" w:rsidRPr="00310258">
        <w:rPr>
          <w:rFonts w:ascii="Angsana New" w:hAnsi="Angsana New"/>
          <w:sz w:val="32"/>
          <w:szCs w:val="32"/>
        </w:rPr>
        <w:t xml:space="preserve"> </w:t>
      </w:r>
      <w:r w:rsidR="00AE30BE">
        <w:rPr>
          <w:rFonts w:ascii="Angsana New" w:hAnsi="Angsana New" w:hint="cs"/>
          <w:sz w:val="32"/>
          <w:szCs w:val="32"/>
          <w:cs/>
        </w:rPr>
        <w:t>กันยายน</w:t>
      </w:r>
      <w:r w:rsidR="009A4323" w:rsidRPr="003D3672">
        <w:rPr>
          <w:rFonts w:ascii="Angsana New" w:hAnsi="Angsana New" w:hint="cs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256</w:t>
      </w:r>
      <w:r w:rsidR="00D55555"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="00D5555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,</w:t>
      </w:r>
      <w:r w:rsidR="00A03F2E">
        <w:rPr>
          <w:rFonts w:ascii="Angsana New" w:hAnsi="Angsana New"/>
          <w:sz w:val="32"/>
          <w:szCs w:val="32"/>
        </w:rPr>
        <w:t>2</w:t>
      </w:r>
      <w:r w:rsidR="00FC0113">
        <w:rPr>
          <w:rFonts w:ascii="Angsana New" w:hAnsi="Angsana New"/>
          <w:sz w:val="32"/>
          <w:szCs w:val="32"/>
        </w:rPr>
        <w:t>38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D3672">
        <w:rPr>
          <w:rFonts w:ascii="Angsana New" w:hAnsi="Angsana New" w:hint="cs"/>
          <w:sz w:val="32"/>
          <w:szCs w:val="32"/>
          <w:cs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กับธนาคารพาณิชย์ในประเทศ</w:t>
      </w:r>
      <w:r w:rsidR="004827D6" w:rsidRPr="003D3672">
        <w:rPr>
          <w:rFonts w:ascii="Angsana New" w:hAnsi="Angsana New" w:hint="cs"/>
          <w:sz w:val="32"/>
          <w:szCs w:val="32"/>
          <w:cs/>
        </w:rPr>
        <w:t>เจ็ด</w:t>
      </w:r>
      <w:r w:rsidRPr="003D3672">
        <w:rPr>
          <w:rFonts w:ascii="Angsana New" w:hAnsi="Angsana New"/>
          <w:sz w:val="32"/>
          <w:szCs w:val="32"/>
          <w:cs/>
        </w:rPr>
        <w:t xml:space="preserve">แห่ง ซึ่งประกอบด้วยวงเงินเบิกเกินบัญชี </w:t>
      </w:r>
      <w:r w:rsidR="00D55555">
        <w:rPr>
          <w:rFonts w:ascii="Angsana New" w:hAnsi="Angsana New"/>
          <w:sz w:val="32"/>
          <w:szCs w:val="32"/>
        </w:rPr>
        <w:t>57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3D367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MOR </w:t>
      </w:r>
      <w:r w:rsidRPr="003D3672">
        <w:rPr>
          <w:rFonts w:ascii="Angsana New" w:hAnsi="Angsana New" w:hint="cs"/>
          <w:sz w:val="32"/>
          <w:szCs w:val="32"/>
          <w:cs/>
        </w:rPr>
        <w:t>และอัตราร้อยละ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</w:t>
      </w:r>
      <w:r w:rsidR="00A90AB5">
        <w:rPr>
          <w:rFonts w:ascii="Angsana New" w:hAnsi="Angsana New"/>
          <w:sz w:val="32"/>
          <w:szCs w:val="32"/>
        </w:rPr>
        <w:t xml:space="preserve"> </w:t>
      </w:r>
      <w:r w:rsidR="00A90AB5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Pr="00AA4E2D"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3D3672">
        <w:rPr>
          <w:rFonts w:ascii="Angsana New" w:hAnsi="Angsana New"/>
          <w:sz w:val="32"/>
          <w:szCs w:val="32"/>
          <w:cs/>
        </w:rPr>
        <w:t xml:space="preserve">วงเงินกู้ในรูปของตั๋วสัญญาใช้เงิน </w:t>
      </w:r>
      <w:r w:rsidR="00FC0113">
        <w:rPr>
          <w:rFonts w:ascii="Angsana New" w:hAnsi="Angsana New"/>
          <w:sz w:val="32"/>
          <w:szCs w:val="32"/>
        </w:rPr>
        <w:t>500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D3672">
        <w:rPr>
          <w:rFonts w:ascii="Angsana New" w:hAnsi="Angsana New" w:hint="cs"/>
          <w:sz w:val="32"/>
          <w:szCs w:val="32"/>
          <w:cs/>
        </w:rPr>
        <w:t xml:space="preserve"> คิดดอกเบี้ยในอัตราร้อยละ </w:t>
      </w:r>
      <w:r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</w:rPr>
        <w:t>.</w:t>
      </w:r>
      <w:r w:rsidR="00D55555">
        <w:rPr>
          <w:rFonts w:ascii="Angsana New" w:hAnsi="Angsana New"/>
          <w:sz w:val="32"/>
          <w:szCs w:val="32"/>
        </w:rPr>
        <w:t>85</w:t>
      </w:r>
      <w:r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29731C">
        <w:rPr>
          <w:rFonts w:ascii="Angsana New" w:hAnsi="Angsana New"/>
          <w:sz w:val="32"/>
          <w:szCs w:val="32"/>
        </w:rPr>
        <w:t>3.</w:t>
      </w:r>
      <w:r w:rsidR="00FC0113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3D3672">
        <w:rPr>
          <w:rFonts w:ascii="Angsana New" w:hAnsi="Angsana New"/>
          <w:sz w:val="32"/>
          <w:szCs w:val="32"/>
          <w:cs/>
        </w:rPr>
        <w:t xml:space="preserve">วงเงิน </w:t>
      </w:r>
      <w:r w:rsidRPr="00AA4E2D">
        <w:rPr>
          <w:rFonts w:ascii="Angsana New" w:hAnsi="Angsana New"/>
          <w:sz w:val="32"/>
          <w:szCs w:val="32"/>
        </w:rPr>
        <w:t>L</w:t>
      </w:r>
      <w:r w:rsidRPr="003D3672">
        <w:rPr>
          <w:rFonts w:ascii="Angsana New" w:hAnsi="Angsana New"/>
          <w:sz w:val="32"/>
          <w:szCs w:val="32"/>
        </w:rPr>
        <w:t>/</w:t>
      </w:r>
      <w:r w:rsidRPr="00AA4E2D">
        <w:rPr>
          <w:rFonts w:ascii="Angsana New" w:hAnsi="Angsana New"/>
          <w:sz w:val="32"/>
          <w:szCs w:val="32"/>
        </w:rPr>
        <w:t>C, T</w:t>
      </w:r>
      <w:r w:rsidRPr="003D3672">
        <w:rPr>
          <w:rFonts w:ascii="Angsana New" w:hAnsi="Angsana New"/>
          <w:sz w:val="32"/>
          <w:szCs w:val="32"/>
        </w:rPr>
        <w:t>/</w:t>
      </w:r>
      <w:r w:rsidRPr="00AA4E2D">
        <w:rPr>
          <w:rFonts w:ascii="Angsana New" w:hAnsi="Angsana New"/>
          <w:sz w:val="32"/>
          <w:szCs w:val="32"/>
        </w:rPr>
        <w:t>R,  L</w:t>
      </w:r>
      <w:r w:rsidRPr="003D3672">
        <w:rPr>
          <w:rFonts w:ascii="Angsana New" w:hAnsi="Angsana New"/>
          <w:sz w:val="32"/>
          <w:szCs w:val="32"/>
        </w:rPr>
        <w:t>/</w:t>
      </w:r>
      <w:r w:rsidRPr="00AA4E2D">
        <w:rPr>
          <w:rFonts w:ascii="Angsana New" w:hAnsi="Angsana New"/>
          <w:sz w:val="32"/>
          <w:szCs w:val="32"/>
        </w:rPr>
        <w:t xml:space="preserve">G </w:t>
      </w:r>
      <w:r w:rsidRPr="003D3672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="00FC0113">
        <w:rPr>
          <w:rFonts w:ascii="Angsana New" w:hAnsi="Angsana New"/>
          <w:sz w:val="32"/>
          <w:szCs w:val="32"/>
        </w:rPr>
        <w:t>1,161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D3672">
        <w:rPr>
          <w:rFonts w:ascii="Angsana New" w:hAnsi="Angsana New" w:hint="cs"/>
          <w:sz w:val="32"/>
          <w:szCs w:val="32"/>
          <w:cs/>
        </w:rPr>
        <w:t xml:space="preserve">โดย </w:t>
      </w:r>
      <w:r>
        <w:rPr>
          <w:rFonts w:ascii="Angsana New" w:hAnsi="Angsana New"/>
          <w:sz w:val="32"/>
          <w:szCs w:val="32"/>
        </w:rPr>
        <w:t>T</w:t>
      </w:r>
      <w:r w:rsidRPr="003D3672"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</w:rPr>
        <w:t xml:space="preserve">R </w:t>
      </w:r>
      <w:r w:rsidRPr="003D3672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3D367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C0113">
        <w:rPr>
          <w:rFonts w:ascii="Angsana New" w:hAnsi="Angsana New"/>
          <w:sz w:val="32"/>
          <w:szCs w:val="32"/>
        </w:rPr>
        <w:t>2.33</w:t>
      </w:r>
      <w:r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>
        <w:rPr>
          <w:rFonts w:ascii="Angsana New" w:hAnsi="Angsana New"/>
          <w:sz w:val="32"/>
          <w:szCs w:val="32"/>
        </w:rPr>
        <w:t>3</w:t>
      </w:r>
      <w:r w:rsidRPr="003D3672">
        <w:rPr>
          <w:rFonts w:ascii="Angsana New" w:hAnsi="Angsana New"/>
          <w:sz w:val="32"/>
          <w:szCs w:val="32"/>
        </w:rPr>
        <w:t>.</w:t>
      </w:r>
      <w:r w:rsidR="00FC0113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 xml:space="preserve">ต่อปี และวงเงิน </w:t>
      </w:r>
      <w:r w:rsidRPr="00AA4E2D">
        <w:rPr>
          <w:rFonts w:ascii="Angsana New" w:hAnsi="Angsana New"/>
          <w:sz w:val="32"/>
          <w:szCs w:val="32"/>
        </w:rPr>
        <w:t>Forward Contract</w:t>
      </w:r>
      <w:r w:rsidR="00CA1569">
        <w:rPr>
          <w:rFonts w:ascii="Angsana New" w:hAnsi="Angsana New"/>
          <w:sz w:val="32"/>
          <w:szCs w:val="32"/>
        </w:rPr>
        <w:t>s</w:t>
      </w:r>
      <w:r w:rsidRPr="00AA4E2D">
        <w:rPr>
          <w:rFonts w:ascii="Angsana New" w:hAnsi="Angsana New"/>
          <w:sz w:val="32"/>
          <w:szCs w:val="32"/>
        </w:rPr>
        <w:t xml:space="preserve"> </w:t>
      </w:r>
      <w:r w:rsidR="00A03F2E">
        <w:rPr>
          <w:rFonts w:ascii="Angsana New" w:hAnsi="Angsana New"/>
          <w:sz w:val="32"/>
          <w:szCs w:val="32"/>
        </w:rPr>
        <w:t>5</w:t>
      </w:r>
      <w:r w:rsidR="00FC0113">
        <w:rPr>
          <w:rFonts w:ascii="Angsana New" w:hAnsi="Angsana New"/>
          <w:sz w:val="32"/>
          <w:szCs w:val="32"/>
        </w:rPr>
        <w:t>20.57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AA4E2D">
        <w:rPr>
          <w:rFonts w:ascii="Angsana New" w:hAnsi="Angsana New"/>
          <w:sz w:val="32"/>
          <w:szCs w:val="32"/>
        </w:rPr>
        <w:t>0</w:t>
      </w:r>
      <w:r w:rsidRPr="003D3672">
        <w:rPr>
          <w:rFonts w:ascii="Angsana New" w:hAnsi="Angsana New"/>
          <w:sz w:val="32"/>
          <w:szCs w:val="32"/>
        </w:rPr>
        <w:t>.</w:t>
      </w:r>
      <w:r w:rsidRPr="00AA4E2D">
        <w:rPr>
          <w:rFonts w:ascii="Angsana New" w:hAnsi="Angsana New"/>
          <w:sz w:val="32"/>
          <w:szCs w:val="32"/>
        </w:rPr>
        <w:t>50</w:t>
      </w:r>
      <w:r w:rsidRPr="003D3672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Pr="003D3672">
        <w:rPr>
          <w:rFonts w:ascii="Angsana New" w:hAnsi="Angsana New" w:hint="cs"/>
          <w:sz w:val="32"/>
          <w:szCs w:val="32"/>
          <w:cs/>
        </w:rPr>
        <w:t>อเมริกา</w:t>
      </w:r>
      <w:r w:rsidRPr="003D3672">
        <w:rPr>
          <w:rFonts w:ascii="Angsana New" w:hAnsi="Angsana New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</w:t>
      </w:r>
      <w:r w:rsidRPr="003D3672">
        <w:rPr>
          <w:rFonts w:ascii="Angsana New" w:hAnsi="Angsana New" w:hint="cs"/>
          <w:sz w:val="32"/>
          <w:szCs w:val="32"/>
          <w:cs/>
        </w:rPr>
        <w:t>เงิน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="0029731C">
        <w:rPr>
          <w:rFonts w:ascii="Angsana New" w:hAnsi="Angsana New"/>
          <w:sz w:val="32"/>
          <w:szCs w:val="32"/>
        </w:rPr>
        <w:t>81</w:t>
      </w:r>
      <w:r w:rsidR="00166371">
        <w:rPr>
          <w:rFonts w:ascii="Angsana New" w:hAnsi="Angsana New"/>
          <w:sz w:val="32"/>
          <w:szCs w:val="32"/>
        </w:rPr>
        <w:t>.</w:t>
      </w:r>
      <w:r w:rsidR="00FC0113">
        <w:rPr>
          <w:rFonts w:ascii="Angsana New" w:hAnsi="Angsana New"/>
          <w:sz w:val="32"/>
          <w:szCs w:val="32"/>
        </w:rPr>
        <w:t>12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 และจดจำนองที่ดินของบริษัท </w:t>
      </w:r>
      <w:r w:rsidRPr="003D3672">
        <w:rPr>
          <w:rFonts w:ascii="Angsana New" w:hAnsi="Angsana New" w:hint="cs"/>
          <w:sz w:val="32"/>
          <w:szCs w:val="32"/>
          <w:cs/>
        </w:rPr>
        <w:t xml:space="preserve">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 จำนวนวงเงินรวม </w:t>
      </w:r>
      <w:r w:rsidR="00CA1569">
        <w:rPr>
          <w:rFonts w:ascii="Angsana New" w:hAnsi="Angsana New"/>
          <w:sz w:val="32"/>
          <w:szCs w:val="32"/>
        </w:rPr>
        <w:t>120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>ล้านบาท</w:t>
      </w:r>
    </w:p>
    <w:p w:rsidR="00C233F4" w:rsidRPr="0000332E" w:rsidRDefault="00C233F4" w:rsidP="00B02B96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 w:hint="cs"/>
          <w:sz w:val="32"/>
          <w:szCs w:val="32"/>
          <w:cs/>
        </w:rPr>
        <w:t>และ</w:t>
      </w:r>
      <w:r w:rsidRPr="003D3672">
        <w:rPr>
          <w:rFonts w:ascii="Angsana New" w:hAnsi="Angsana New"/>
          <w:sz w:val="32"/>
          <w:szCs w:val="32"/>
          <w:cs/>
        </w:rPr>
        <w:t>บริษัท</w:t>
      </w:r>
      <w:r w:rsidRPr="003D3672">
        <w:rPr>
          <w:rFonts w:ascii="Angsana New" w:hAnsi="Angsana New" w:hint="cs"/>
          <w:sz w:val="32"/>
          <w:szCs w:val="32"/>
          <w:cs/>
        </w:rPr>
        <w:t>ย่อยทั้งสองแห่ง</w:t>
      </w:r>
      <w:r w:rsidRPr="003D3672">
        <w:rPr>
          <w:rFonts w:ascii="Angsana New" w:hAnsi="Angsana New"/>
          <w:sz w:val="32"/>
          <w:szCs w:val="32"/>
          <w:cs/>
        </w:rPr>
        <w:t xml:space="preserve">มีวงเงินสินเชื่อรวม </w:t>
      </w:r>
      <w:r>
        <w:rPr>
          <w:rFonts w:ascii="Angsana New" w:hAnsi="Angsana New"/>
          <w:sz w:val="32"/>
          <w:szCs w:val="32"/>
        </w:rPr>
        <w:t>85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ล้านบาทกับธนาคารพาณิชย์ในประเทศ</w:t>
      </w:r>
      <w:r w:rsidRPr="003D3672">
        <w:rPr>
          <w:rFonts w:ascii="Angsana New" w:hAnsi="Angsana New" w:hint="cs"/>
          <w:sz w:val="32"/>
          <w:szCs w:val="32"/>
          <w:cs/>
        </w:rPr>
        <w:t>สี่</w:t>
      </w:r>
      <w:r w:rsidRPr="003D3672">
        <w:rPr>
          <w:rFonts w:ascii="Angsana New" w:hAnsi="Angsana New"/>
          <w:sz w:val="32"/>
          <w:szCs w:val="32"/>
          <w:cs/>
        </w:rPr>
        <w:t xml:space="preserve">แห่ง </w:t>
      </w:r>
      <w:r w:rsidR="00FC0113">
        <w:rPr>
          <w:rFonts w:ascii="Angsana New" w:hAnsi="Angsana New"/>
          <w:sz w:val="32"/>
          <w:szCs w:val="32"/>
          <w:cs/>
        </w:rPr>
        <w:br/>
      </w:r>
      <w:r w:rsidRPr="000701BF">
        <w:rPr>
          <w:rFonts w:ascii="Angsana New" w:hAnsi="Angsana New"/>
          <w:spacing w:val="-2"/>
          <w:sz w:val="32"/>
          <w:szCs w:val="32"/>
          <w:cs/>
        </w:rPr>
        <w:t>ซึ</w:t>
      </w:r>
      <w:r w:rsidRPr="000701BF">
        <w:rPr>
          <w:rFonts w:ascii="Angsana New" w:hAnsi="Angsana New" w:hint="cs"/>
          <w:spacing w:val="-2"/>
          <w:sz w:val="32"/>
          <w:szCs w:val="32"/>
          <w:cs/>
        </w:rPr>
        <w:t>่ง</w:t>
      </w:r>
      <w:r w:rsidRPr="000701BF">
        <w:rPr>
          <w:rFonts w:ascii="Angsana New" w:hAnsi="Angsana New"/>
          <w:spacing w:val="-2"/>
          <w:sz w:val="32"/>
          <w:szCs w:val="32"/>
          <w:cs/>
        </w:rPr>
        <w:t>ประกอ</w:t>
      </w:r>
      <w:r w:rsidRPr="000701BF">
        <w:rPr>
          <w:rFonts w:ascii="Angsana New" w:hAnsi="Angsana New" w:hint="cs"/>
          <w:spacing w:val="-2"/>
          <w:sz w:val="32"/>
          <w:szCs w:val="32"/>
          <w:cs/>
        </w:rPr>
        <w:t>บ</w:t>
      </w:r>
      <w:r w:rsidRPr="000701BF">
        <w:rPr>
          <w:rFonts w:ascii="Angsana New" w:hAnsi="Angsana New"/>
          <w:spacing w:val="-2"/>
          <w:sz w:val="32"/>
          <w:szCs w:val="32"/>
          <w:cs/>
        </w:rPr>
        <w:t>ด้วย</w:t>
      </w:r>
      <w:r w:rsidRPr="000701B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701BF">
        <w:rPr>
          <w:rFonts w:ascii="Angsana New" w:hAnsi="Angsana New"/>
          <w:spacing w:val="-2"/>
          <w:sz w:val="32"/>
          <w:szCs w:val="32"/>
          <w:cs/>
        </w:rPr>
        <w:t>วงเงินเบิกเกินบัญชี</w:t>
      </w:r>
      <w:r w:rsidRPr="000701BF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0701B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01BF">
        <w:rPr>
          <w:rFonts w:ascii="Angsana New" w:hAnsi="Angsana New" w:hint="cs"/>
          <w:spacing w:val="-2"/>
          <w:sz w:val="32"/>
          <w:szCs w:val="32"/>
        </w:rPr>
        <w:t>1</w:t>
      </w:r>
      <w:r w:rsidRPr="000701BF">
        <w:rPr>
          <w:rFonts w:ascii="Angsana New" w:hAnsi="Angsana New"/>
          <w:spacing w:val="-2"/>
          <w:sz w:val="32"/>
          <w:szCs w:val="32"/>
        </w:rPr>
        <w:t xml:space="preserve">5 </w:t>
      </w:r>
      <w:r w:rsidRPr="000701BF">
        <w:rPr>
          <w:rFonts w:ascii="Angsana New" w:hAnsi="Angsana New"/>
          <w:spacing w:val="-2"/>
          <w:sz w:val="32"/>
          <w:szCs w:val="32"/>
          <w:cs/>
        </w:rPr>
        <w:t>ล้านบาท คิดดอกเบี้ยในอัตรา</w:t>
      </w:r>
      <w:r w:rsidRPr="000701B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701BF">
        <w:rPr>
          <w:rFonts w:ascii="Angsana New" w:hAnsi="Angsana New"/>
          <w:spacing w:val="-2"/>
          <w:sz w:val="32"/>
          <w:szCs w:val="32"/>
        </w:rPr>
        <w:t>M</w:t>
      </w:r>
      <w:r w:rsidR="00026659">
        <w:rPr>
          <w:rFonts w:ascii="Angsana New" w:hAnsi="Angsana New"/>
          <w:spacing w:val="-2"/>
          <w:sz w:val="32"/>
          <w:szCs w:val="32"/>
        </w:rPr>
        <w:t>O</w:t>
      </w:r>
      <w:r w:rsidRPr="000701BF">
        <w:rPr>
          <w:rFonts w:ascii="Angsana New" w:hAnsi="Angsana New"/>
          <w:spacing w:val="-2"/>
          <w:sz w:val="32"/>
          <w:szCs w:val="32"/>
        </w:rPr>
        <w:t xml:space="preserve">R </w:t>
      </w:r>
      <w:r w:rsidR="00A90AB5">
        <w:rPr>
          <w:rFonts w:ascii="Angsana New" w:hAnsi="Angsana New" w:hint="cs"/>
          <w:spacing w:val="-2"/>
          <w:sz w:val="32"/>
          <w:szCs w:val="32"/>
          <w:cs/>
        </w:rPr>
        <w:t>ลบ</w:t>
      </w:r>
      <w:r w:rsidR="00026659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0701BF">
        <w:rPr>
          <w:rFonts w:ascii="Angsana New" w:hAnsi="Angsana New" w:hint="cs"/>
          <w:spacing w:val="-2"/>
          <w:sz w:val="32"/>
          <w:szCs w:val="32"/>
        </w:rPr>
        <w:t>1.50</w:t>
      </w:r>
      <w:r w:rsidRPr="000701BF">
        <w:rPr>
          <w:rFonts w:ascii="Angsana New" w:hAnsi="Angsana New"/>
          <w:spacing w:val="-2"/>
          <w:sz w:val="32"/>
          <w:szCs w:val="32"/>
        </w:rPr>
        <w:t xml:space="preserve"> </w:t>
      </w:r>
      <w:r w:rsidRPr="000701BF">
        <w:rPr>
          <w:rFonts w:ascii="Angsana New" w:hAnsi="Angsana New" w:hint="cs"/>
          <w:spacing w:val="-2"/>
          <w:sz w:val="32"/>
          <w:szCs w:val="32"/>
          <w:cs/>
        </w:rPr>
        <w:t>ต่อปี และ</w:t>
      </w:r>
      <w:r w:rsidRPr="000701BF">
        <w:rPr>
          <w:rFonts w:ascii="Angsana New" w:hAnsi="Angsana New"/>
          <w:spacing w:val="-2"/>
          <w:sz w:val="32"/>
          <w:szCs w:val="32"/>
          <w:cs/>
        </w:rPr>
        <w:t>อัตราร้อยละ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</w:t>
      </w:r>
      <w:r w:rsidR="002C7A66">
        <w:rPr>
          <w:rFonts w:ascii="Angsana New" w:hAnsi="Angsana New"/>
          <w:sz w:val="32"/>
          <w:szCs w:val="32"/>
        </w:rPr>
        <w:t xml:space="preserve"> </w:t>
      </w:r>
      <w:r w:rsidR="00A90AB5">
        <w:rPr>
          <w:rFonts w:ascii="Angsana New" w:hAnsi="Angsana New" w:hint="cs"/>
          <w:sz w:val="32"/>
          <w:szCs w:val="32"/>
          <w:cs/>
        </w:rPr>
        <w:t>บวก</w:t>
      </w:r>
      <w:r w:rsidR="002C7A6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AA4E2D"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>ต่อปี</w:t>
      </w:r>
      <w:r w:rsidRPr="003D3672">
        <w:rPr>
          <w:rFonts w:ascii="Angsana New" w:hAnsi="Angsana New"/>
          <w:sz w:val="32"/>
          <w:szCs w:val="32"/>
          <w:cs/>
        </w:rPr>
        <w:t xml:space="preserve"> วงเงินกู้ในรูปของตั๋วสัญญาใช้เงิน วงเงิน </w:t>
      </w:r>
      <w:r w:rsidRPr="0000332E">
        <w:rPr>
          <w:rFonts w:ascii="Angsana New" w:hAnsi="Angsana New"/>
          <w:sz w:val="32"/>
          <w:szCs w:val="32"/>
        </w:rPr>
        <w:t xml:space="preserve">L/C, T/R, L/G </w:t>
      </w:r>
      <w:r w:rsidRPr="003D3672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A90AB5">
        <w:rPr>
          <w:rFonts w:ascii="Angsana New" w:hAnsi="Angsana New"/>
          <w:spacing w:val="-2"/>
          <w:sz w:val="32"/>
          <w:szCs w:val="32"/>
        </w:rPr>
        <w:t xml:space="preserve">Forward Contract </w:t>
      </w:r>
      <w:r w:rsidRPr="00A90AB5">
        <w:rPr>
          <w:rFonts w:ascii="Angsana New" w:hAnsi="Angsana New"/>
          <w:spacing w:val="-2"/>
          <w:sz w:val="32"/>
          <w:szCs w:val="32"/>
          <w:cs/>
        </w:rPr>
        <w:t xml:space="preserve">รวม </w:t>
      </w:r>
      <w:r w:rsidR="00FC0113" w:rsidRPr="00A90AB5">
        <w:rPr>
          <w:rFonts w:ascii="Angsana New" w:hAnsi="Angsana New"/>
          <w:spacing w:val="-2"/>
          <w:sz w:val="32"/>
          <w:szCs w:val="32"/>
        </w:rPr>
        <w:t>80</w:t>
      </w:r>
      <w:r w:rsidRPr="00A90AB5">
        <w:rPr>
          <w:rFonts w:ascii="Angsana New" w:hAnsi="Angsana New"/>
          <w:spacing w:val="-2"/>
          <w:sz w:val="32"/>
          <w:szCs w:val="32"/>
        </w:rPr>
        <w:t xml:space="preserve"> </w:t>
      </w:r>
      <w:r w:rsidRPr="00A90AB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A90AB5">
        <w:rPr>
          <w:rFonts w:ascii="Angsana New" w:hAnsi="Angsana New"/>
          <w:spacing w:val="-2"/>
          <w:sz w:val="32"/>
          <w:szCs w:val="32"/>
        </w:rPr>
        <w:t xml:space="preserve"> </w:t>
      </w:r>
      <w:r w:rsidRPr="00A90AB5">
        <w:rPr>
          <w:rFonts w:ascii="Angsana New" w:hAnsi="Angsana New"/>
          <w:spacing w:val="-2"/>
          <w:sz w:val="32"/>
          <w:szCs w:val="32"/>
          <w:cs/>
        </w:rPr>
        <w:t xml:space="preserve">โดยคิดดอกเบี้ยในอัตรา </w:t>
      </w:r>
      <w:r w:rsidRPr="00A90AB5">
        <w:rPr>
          <w:rFonts w:ascii="Angsana New" w:hAnsi="Angsana New"/>
          <w:spacing w:val="-2"/>
          <w:sz w:val="32"/>
          <w:szCs w:val="32"/>
        </w:rPr>
        <w:t xml:space="preserve">MOR </w:t>
      </w:r>
      <w:r w:rsidRPr="00A90AB5">
        <w:rPr>
          <w:rFonts w:ascii="Angsana New" w:hAnsi="Angsana New"/>
          <w:spacing w:val="-2"/>
          <w:sz w:val="32"/>
          <w:szCs w:val="32"/>
          <w:cs/>
        </w:rPr>
        <w:t>และ</w:t>
      </w:r>
      <w:r w:rsidR="00026659" w:rsidRPr="00A90AB5">
        <w:rPr>
          <w:rFonts w:ascii="Angsana New" w:hAnsi="Angsana New" w:hint="cs"/>
          <w:spacing w:val="-2"/>
          <w:sz w:val="32"/>
          <w:szCs w:val="32"/>
          <w:cs/>
        </w:rPr>
        <w:t>อัตราร้อยละ</w:t>
      </w:r>
      <w:r w:rsidRPr="00A90AB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90AB5">
        <w:rPr>
          <w:rFonts w:ascii="Angsana New" w:hAnsi="Angsana New"/>
          <w:spacing w:val="-2"/>
          <w:sz w:val="32"/>
          <w:szCs w:val="32"/>
        </w:rPr>
        <w:t xml:space="preserve">FIX </w:t>
      </w:r>
      <w:r w:rsidR="00A90AB5" w:rsidRPr="00A90AB5">
        <w:rPr>
          <w:rFonts w:ascii="Angsana New" w:hAnsi="Angsana New" w:hint="cs"/>
          <w:spacing w:val="-2"/>
          <w:sz w:val="32"/>
          <w:szCs w:val="32"/>
          <w:cs/>
        </w:rPr>
        <w:t>บวก</w:t>
      </w:r>
      <w:r w:rsidR="00026659" w:rsidRPr="00A90AB5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A90AB5">
        <w:rPr>
          <w:rFonts w:ascii="Angsana New" w:hAnsi="Angsana New"/>
          <w:spacing w:val="-2"/>
          <w:sz w:val="32"/>
          <w:szCs w:val="32"/>
        </w:rPr>
        <w:t xml:space="preserve">2 </w:t>
      </w:r>
      <w:r w:rsidRPr="00A90AB5">
        <w:rPr>
          <w:rFonts w:ascii="Angsana New" w:hAnsi="Angsana New"/>
          <w:spacing w:val="-2"/>
          <w:sz w:val="32"/>
          <w:szCs w:val="32"/>
          <w:cs/>
        </w:rPr>
        <w:t>ต่อปี</w:t>
      </w:r>
    </w:p>
    <w:p w:rsidR="00C233F4" w:rsidRPr="0000332E" w:rsidRDefault="00C233F4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:rsidR="00C233F4" w:rsidRPr="0000332E" w:rsidRDefault="00C233F4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ก)</w:t>
      </w:r>
      <w:r w:rsidRPr="003D3672">
        <w:rPr>
          <w:rFonts w:ascii="Angsana New" w:hAnsi="Angsana New" w:hint="cs"/>
          <w:sz w:val="32"/>
          <w:szCs w:val="32"/>
          <w:cs/>
        </w:rPr>
        <w:t xml:space="preserve">  </w:t>
      </w:r>
      <w:r w:rsidRPr="003D3672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 และ</w:t>
      </w:r>
    </w:p>
    <w:p w:rsidR="00C233F4" w:rsidRDefault="00C233F4" w:rsidP="00B02B96">
      <w:pPr>
        <w:tabs>
          <w:tab w:val="clear" w:pos="907"/>
          <w:tab w:val="clear" w:pos="1644"/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ข)</w:t>
      </w:r>
      <w:r w:rsidRPr="003D3672">
        <w:rPr>
          <w:rFonts w:ascii="Angsana New" w:hAnsi="Angsana New"/>
          <w:sz w:val="32"/>
          <w:szCs w:val="32"/>
          <w:cs/>
        </w:rPr>
        <w:tab/>
      </w:r>
      <w:r w:rsidRPr="003D3672">
        <w:rPr>
          <w:rFonts w:ascii="Angsana New" w:hAnsi="Angsana New"/>
          <w:spacing w:val="-6"/>
          <w:sz w:val="32"/>
          <w:szCs w:val="32"/>
          <w:cs/>
        </w:rPr>
        <w:t>จำนองที่ดินพร้อมสิ่งปลูกสร้างของบริษัท</w:t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>ย่อยแห่งหนึ่ง</w:t>
      </w:r>
      <w:r w:rsidRPr="003D3672">
        <w:rPr>
          <w:rFonts w:ascii="Angsana New" w:hAnsi="Angsana New"/>
          <w:spacing w:val="-6"/>
          <w:sz w:val="32"/>
          <w:szCs w:val="32"/>
          <w:cs/>
        </w:rPr>
        <w:t>ที่</w:t>
      </w:r>
      <w:r w:rsidRPr="003D3672">
        <w:rPr>
          <w:rFonts w:ascii="Angsana New" w:hAnsi="Angsana New"/>
          <w:spacing w:val="-8"/>
          <w:sz w:val="32"/>
          <w:szCs w:val="32"/>
          <w:cs/>
        </w:rPr>
        <w:t>มีอยู่แล้วใน</w:t>
      </w:r>
      <w:r w:rsidRPr="003D3672">
        <w:rPr>
          <w:rFonts w:ascii="Angsana New" w:hAnsi="Angsana New"/>
          <w:spacing w:val="-6"/>
          <w:sz w:val="32"/>
          <w:szCs w:val="32"/>
          <w:cs/>
        </w:rPr>
        <w:t>ขณะนี้และที่จะมีขึ้น</w:t>
      </w:r>
      <w:r w:rsidRPr="003D3672">
        <w:rPr>
          <w:rFonts w:ascii="Angsana New" w:hAnsi="Angsana New"/>
          <w:spacing w:val="-8"/>
          <w:sz w:val="32"/>
          <w:szCs w:val="32"/>
          <w:cs/>
        </w:rPr>
        <w:t>ใน</w:t>
      </w:r>
      <w:r w:rsidRPr="003D3672">
        <w:rPr>
          <w:rFonts w:ascii="Angsana New" w:hAnsi="Angsana New" w:hint="cs"/>
          <w:spacing w:val="-8"/>
          <w:sz w:val="32"/>
          <w:szCs w:val="32"/>
          <w:cs/>
        </w:rPr>
        <w:t>ภายหลัง</w:t>
      </w:r>
    </w:p>
    <w:p w:rsidR="00C233F4" w:rsidRDefault="00C233F4" w:rsidP="00B02B96">
      <w:pPr>
        <w:tabs>
          <w:tab w:val="clear" w:pos="907"/>
          <w:tab w:val="clear" w:pos="1644"/>
          <w:tab w:val="left" w:pos="851"/>
          <w:tab w:val="left" w:pos="1276"/>
        </w:tabs>
        <w:spacing w:line="360" w:lineRule="exact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 w:hint="cs"/>
          <w:sz w:val="32"/>
          <w:szCs w:val="32"/>
          <w:cs/>
        </w:rPr>
        <w:t>ค)</w:t>
      </w:r>
      <w:r w:rsidRPr="003D3672">
        <w:rPr>
          <w:rFonts w:asciiTheme="majorBidi" w:hAnsiTheme="majorBidi" w:hint="cs"/>
          <w:sz w:val="32"/>
          <w:szCs w:val="32"/>
          <w:cs/>
        </w:rPr>
        <w:t xml:space="preserve">  </w:t>
      </w:r>
      <w:r w:rsidRPr="003D3672">
        <w:rPr>
          <w:rFonts w:asciiTheme="majorBidi" w:hAnsiTheme="majorBidi"/>
          <w:sz w:val="32"/>
          <w:szCs w:val="32"/>
          <w:cs/>
        </w:rPr>
        <w:t>จำนำเครื่องจักรและอุปกรณ์ และหุ้นของบริษัท</w:t>
      </w:r>
      <w:r w:rsidRPr="003D3672">
        <w:rPr>
          <w:rFonts w:asciiTheme="majorBidi" w:hAnsiTheme="majorBidi" w:hint="cs"/>
          <w:sz w:val="32"/>
          <w:szCs w:val="32"/>
          <w:cs/>
        </w:rPr>
        <w:t>ย่อยแห่งหนึ่ง</w:t>
      </w:r>
    </w:p>
    <w:p w:rsidR="000701BF" w:rsidRDefault="000701BF" w:rsidP="00B02B96">
      <w:pPr>
        <w:tabs>
          <w:tab w:val="clear" w:pos="907"/>
          <w:tab w:val="clear" w:pos="1644"/>
          <w:tab w:val="left" w:pos="851"/>
          <w:tab w:val="left" w:pos="1276"/>
        </w:tabs>
        <w:spacing w:line="360" w:lineRule="exact"/>
        <w:rPr>
          <w:rFonts w:ascii="Angsana New" w:hAnsi="Angsana New"/>
          <w:sz w:val="32"/>
          <w:szCs w:val="32"/>
        </w:rPr>
      </w:pPr>
    </w:p>
    <w:p w:rsidR="00D55555" w:rsidRDefault="00D55555" w:rsidP="00B02B96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A4E2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A4E2D">
        <w:rPr>
          <w:rFonts w:ascii="Angsana New" w:hAnsi="Angsana New"/>
          <w:sz w:val="32"/>
          <w:szCs w:val="32"/>
        </w:rPr>
        <w:t>2561</w:t>
      </w:r>
      <w:r w:rsidRPr="003D3672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>
        <w:rPr>
          <w:rFonts w:ascii="Angsana New" w:hAnsi="Angsana New"/>
          <w:sz w:val="32"/>
          <w:szCs w:val="32"/>
        </w:rPr>
        <w:t>1,703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D3672">
        <w:rPr>
          <w:rFonts w:ascii="Angsana New" w:hAnsi="Angsana New" w:hint="cs"/>
          <w:sz w:val="32"/>
          <w:szCs w:val="32"/>
          <w:cs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กับธนาคารพาณิชย์ในประเทศ</w:t>
      </w:r>
      <w:r w:rsidR="004827D6" w:rsidRPr="003D3672">
        <w:rPr>
          <w:rFonts w:ascii="Angsana New" w:hAnsi="Angsana New" w:hint="cs"/>
          <w:sz w:val="32"/>
          <w:szCs w:val="32"/>
          <w:cs/>
        </w:rPr>
        <w:t>เจ็ด</w:t>
      </w:r>
      <w:r w:rsidRPr="003D3672">
        <w:rPr>
          <w:rFonts w:ascii="Angsana New" w:hAnsi="Angsana New"/>
          <w:sz w:val="32"/>
          <w:szCs w:val="32"/>
          <w:cs/>
        </w:rPr>
        <w:t xml:space="preserve">แห่ง ซึ่งประกอบด้วยวงเงินเบิกเกินบัญชี </w:t>
      </w:r>
      <w:r w:rsidRPr="00AA4E2D">
        <w:rPr>
          <w:rFonts w:ascii="Angsana New" w:hAnsi="Angsana New"/>
          <w:sz w:val="32"/>
          <w:szCs w:val="32"/>
        </w:rPr>
        <w:t>52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3D367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MOR </w:t>
      </w:r>
      <w:r w:rsidRPr="003D3672">
        <w:rPr>
          <w:rFonts w:ascii="Angsana New" w:hAnsi="Angsana New" w:hint="cs"/>
          <w:sz w:val="32"/>
          <w:szCs w:val="32"/>
          <w:cs/>
        </w:rPr>
        <w:t>และอัตราร้อยละ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</w:t>
      </w:r>
      <w:r w:rsidR="00D85F7D" w:rsidRPr="00A90AB5">
        <w:rPr>
          <w:rFonts w:ascii="Angsana New" w:hAnsi="Angsana New" w:hint="cs"/>
          <w:spacing w:val="-2"/>
          <w:sz w:val="32"/>
          <w:szCs w:val="32"/>
          <w:cs/>
        </w:rPr>
        <w:t>บวก</w:t>
      </w:r>
      <w:r w:rsidR="00D85F7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AA4E2D"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3D3672">
        <w:rPr>
          <w:rFonts w:ascii="Angsana New" w:hAnsi="Angsana New"/>
          <w:sz w:val="32"/>
          <w:szCs w:val="32"/>
          <w:cs/>
        </w:rPr>
        <w:t xml:space="preserve">วงเงินกู้ในรูปของตั๋วสัญญาใช้เงิน </w:t>
      </w:r>
      <w:r>
        <w:rPr>
          <w:rFonts w:ascii="Angsana New" w:hAnsi="Angsana New"/>
          <w:sz w:val="32"/>
          <w:szCs w:val="32"/>
        </w:rPr>
        <w:t>395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D3672">
        <w:rPr>
          <w:rFonts w:ascii="Angsana New" w:hAnsi="Angsana New" w:hint="cs"/>
          <w:sz w:val="32"/>
          <w:szCs w:val="32"/>
          <w:cs/>
        </w:rPr>
        <w:t xml:space="preserve"> คิดดอกเบี้ยในอัตราร้อยละ </w:t>
      </w:r>
      <w:r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70 </w:t>
      </w:r>
      <w:r w:rsidRPr="003D3672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75 </w:t>
      </w:r>
      <w:r w:rsidRPr="003D367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3D3672">
        <w:rPr>
          <w:rFonts w:ascii="Angsana New" w:hAnsi="Angsana New"/>
          <w:sz w:val="32"/>
          <w:szCs w:val="32"/>
          <w:cs/>
        </w:rPr>
        <w:t xml:space="preserve">วงเงิน </w:t>
      </w:r>
      <w:r w:rsidRPr="00AA4E2D">
        <w:rPr>
          <w:rFonts w:ascii="Angsana New" w:hAnsi="Angsana New"/>
          <w:sz w:val="32"/>
          <w:szCs w:val="32"/>
        </w:rPr>
        <w:t>L</w:t>
      </w:r>
      <w:r w:rsidRPr="003D3672">
        <w:rPr>
          <w:rFonts w:ascii="Angsana New" w:hAnsi="Angsana New"/>
          <w:sz w:val="32"/>
          <w:szCs w:val="32"/>
        </w:rPr>
        <w:t>/</w:t>
      </w:r>
      <w:r w:rsidRPr="00AA4E2D">
        <w:rPr>
          <w:rFonts w:ascii="Angsana New" w:hAnsi="Angsana New"/>
          <w:sz w:val="32"/>
          <w:szCs w:val="32"/>
        </w:rPr>
        <w:t>C, T</w:t>
      </w:r>
      <w:r w:rsidRPr="003D3672">
        <w:rPr>
          <w:rFonts w:ascii="Angsana New" w:hAnsi="Angsana New"/>
          <w:sz w:val="32"/>
          <w:szCs w:val="32"/>
        </w:rPr>
        <w:t>/</w:t>
      </w:r>
      <w:r w:rsidRPr="00AA4E2D">
        <w:rPr>
          <w:rFonts w:ascii="Angsana New" w:hAnsi="Angsana New"/>
          <w:sz w:val="32"/>
          <w:szCs w:val="32"/>
        </w:rPr>
        <w:t>R,  L</w:t>
      </w:r>
      <w:r w:rsidRPr="003D3672">
        <w:rPr>
          <w:rFonts w:ascii="Angsana New" w:hAnsi="Angsana New"/>
          <w:sz w:val="32"/>
          <w:szCs w:val="32"/>
        </w:rPr>
        <w:t>/</w:t>
      </w:r>
      <w:r w:rsidRPr="00AA4E2D">
        <w:rPr>
          <w:rFonts w:ascii="Angsana New" w:hAnsi="Angsana New"/>
          <w:sz w:val="32"/>
          <w:szCs w:val="32"/>
        </w:rPr>
        <w:t xml:space="preserve">G </w:t>
      </w:r>
      <w:r w:rsidRPr="003D3672">
        <w:rPr>
          <w:rFonts w:ascii="Angsana New" w:hAnsi="Angsana New" w:hint="cs"/>
          <w:sz w:val="32"/>
          <w:szCs w:val="32"/>
          <w:cs/>
        </w:rPr>
        <w:t xml:space="preserve">เท่ากับ </w:t>
      </w:r>
      <w:r>
        <w:rPr>
          <w:rFonts w:ascii="Angsana New" w:hAnsi="Angsana New"/>
          <w:sz w:val="32"/>
          <w:szCs w:val="32"/>
        </w:rPr>
        <w:t>791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D3672">
        <w:rPr>
          <w:rFonts w:ascii="Angsana New" w:hAnsi="Angsana New" w:hint="cs"/>
          <w:sz w:val="32"/>
          <w:szCs w:val="32"/>
          <w:cs/>
        </w:rPr>
        <w:t xml:space="preserve">โดย </w:t>
      </w:r>
      <w:r>
        <w:rPr>
          <w:rFonts w:ascii="Angsana New" w:hAnsi="Angsana New"/>
          <w:sz w:val="32"/>
          <w:szCs w:val="32"/>
        </w:rPr>
        <w:t>T</w:t>
      </w:r>
      <w:r w:rsidRPr="003D3672"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</w:rPr>
        <w:t xml:space="preserve">R </w:t>
      </w:r>
      <w:r w:rsidRPr="003D3672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3D3672"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0</w:t>
      </w:r>
      <w:r w:rsidRPr="003D367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96 </w:t>
      </w:r>
      <w:r w:rsidRPr="003D3672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>
        <w:rPr>
          <w:rFonts w:ascii="Angsana New" w:hAnsi="Angsana New"/>
          <w:sz w:val="32"/>
          <w:szCs w:val="32"/>
        </w:rPr>
        <w:t>3</w:t>
      </w:r>
      <w:r w:rsidRPr="003D367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48 </w:t>
      </w:r>
      <w:r w:rsidRPr="003D3672">
        <w:rPr>
          <w:rFonts w:ascii="Angsana New" w:hAnsi="Angsana New"/>
          <w:sz w:val="32"/>
          <w:szCs w:val="32"/>
          <w:cs/>
        </w:rPr>
        <w:t xml:space="preserve">ต่อปี และวงเงิน </w:t>
      </w:r>
      <w:r w:rsidRPr="00AA4E2D">
        <w:rPr>
          <w:rFonts w:ascii="Angsana New" w:hAnsi="Angsana New"/>
          <w:sz w:val="32"/>
          <w:szCs w:val="32"/>
        </w:rPr>
        <w:t>Forward Contract</w:t>
      </w:r>
      <w:r w:rsidR="00CA1569">
        <w:rPr>
          <w:rFonts w:ascii="Angsana New" w:hAnsi="Angsana New"/>
          <w:sz w:val="32"/>
          <w:szCs w:val="32"/>
        </w:rPr>
        <w:t>s</w:t>
      </w:r>
      <w:r w:rsidRPr="00AA4E2D">
        <w:rPr>
          <w:rFonts w:ascii="Angsana New" w:hAnsi="Angsana New"/>
          <w:sz w:val="32"/>
          <w:szCs w:val="32"/>
        </w:rPr>
        <w:t xml:space="preserve"> 465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AA4E2D">
        <w:rPr>
          <w:rFonts w:ascii="Angsana New" w:hAnsi="Angsana New"/>
          <w:sz w:val="32"/>
          <w:szCs w:val="32"/>
        </w:rPr>
        <w:t>0</w:t>
      </w:r>
      <w:r w:rsidRPr="003D3672">
        <w:rPr>
          <w:rFonts w:ascii="Angsana New" w:hAnsi="Angsana New"/>
          <w:sz w:val="32"/>
          <w:szCs w:val="32"/>
        </w:rPr>
        <w:t>.</w:t>
      </w:r>
      <w:r w:rsidRPr="00AA4E2D">
        <w:rPr>
          <w:rFonts w:ascii="Angsana New" w:hAnsi="Angsana New"/>
          <w:sz w:val="32"/>
          <w:szCs w:val="32"/>
        </w:rPr>
        <w:t>50</w:t>
      </w:r>
      <w:r w:rsidRPr="003D3672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Pr="003D3672">
        <w:rPr>
          <w:rFonts w:ascii="Angsana New" w:hAnsi="Angsana New" w:hint="cs"/>
          <w:sz w:val="32"/>
          <w:szCs w:val="32"/>
          <w:cs/>
        </w:rPr>
        <w:t>อเมริกา</w:t>
      </w:r>
      <w:r w:rsidRPr="003D3672">
        <w:rPr>
          <w:rFonts w:ascii="Angsana New" w:hAnsi="Angsana New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</w:t>
      </w:r>
      <w:r w:rsidRPr="003D3672">
        <w:rPr>
          <w:rFonts w:ascii="Angsana New" w:hAnsi="Angsana New" w:hint="cs"/>
          <w:sz w:val="32"/>
          <w:szCs w:val="32"/>
          <w:cs/>
        </w:rPr>
        <w:t>เงิน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="004827D6">
        <w:rPr>
          <w:rFonts w:ascii="Angsana New" w:hAnsi="Angsana New"/>
          <w:sz w:val="32"/>
          <w:szCs w:val="32"/>
        </w:rPr>
        <w:t>77.12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 และจดจำนองที่ดินของบริษัท </w:t>
      </w:r>
      <w:r w:rsidRPr="003D3672">
        <w:rPr>
          <w:rFonts w:ascii="Angsana New" w:hAnsi="Angsana New" w:hint="cs"/>
          <w:sz w:val="32"/>
          <w:szCs w:val="32"/>
          <w:cs/>
        </w:rPr>
        <w:t xml:space="preserve">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แห่งหนึ่ง จำนวนวงเงินรวม </w:t>
      </w:r>
      <w:r>
        <w:rPr>
          <w:rFonts w:ascii="Angsana New" w:hAnsi="Angsana New"/>
          <w:sz w:val="32"/>
          <w:szCs w:val="32"/>
        </w:rPr>
        <w:t>90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>ล้านบาท</w:t>
      </w:r>
    </w:p>
    <w:p w:rsidR="00FD24FD" w:rsidRPr="00D85F7D" w:rsidRDefault="00FD24FD" w:rsidP="00B02B96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spacing w:val="-2"/>
          <w:sz w:val="32"/>
          <w:szCs w:val="32"/>
        </w:rPr>
      </w:pPr>
      <w:r w:rsidRPr="003D3672">
        <w:rPr>
          <w:rFonts w:ascii="Angsana New" w:hAnsi="Angsana New" w:hint="cs"/>
          <w:sz w:val="32"/>
          <w:szCs w:val="32"/>
          <w:cs/>
        </w:rPr>
        <w:t>และ</w:t>
      </w:r>
      <w:r w:rsidRPr="003D3672">
        <w:rPr>
          <w:rFonts w:ascii="Angsana New" w:hAnsi="Angsana New"/>
          <w:sz w:val="32"/>
          <w:szCs w:val="32"/>
          <w:cs/>
        </w:rPr>
        <w:t>บริษัท</w:t>
      </w:r>
      <w:r w:rsidRPr="003D3672">
        <w:rPr>
          <w:rFonts w:ascii="Angsana New" w:hAnsi="Angsana New" w:hint="cs"/>
          <w:sz w:val="32"/>
          <w:szCs w:val="32"/>
          <w:cs/>
        </w:rPr>
        <w:t>ย่อยทั้งสองแห่ง</w:t>
      </w:r>
      <w:r w:rsidRPr="003D3672">
        <w:rPr>
          <w:rFonts w:ascii="Angsana New" w:hAnsi="Angsana New"/>
          <w:sz w:val="32"/>
          <w:szCs w:val="32"/>
          <w:cs/>
        </w:rPr>
        <w:t xml:space="preserve">มีวงเงินสินเชื่อรวม </w:t>
      </w:r>
      <w:r>
        <w:rPr>
          <w:rFonts w:ascii="Angsana New" w:hAnsi="Angsana New"/>
          <w:sz w:val="32"/>
          <w:szCs w:val="32"/>
        </w:rPr>
        <w:t>85</w:t>
      </w:r>
      <w:r w:rsidRPr="003D3672">
        <w:rPr>
          <w:rFonts w:ascii="Angsana New" w:hAnsi="Angsana New"/>
          <w:sz w:val="32"/>
          <w:szCs w:val="32"/>
          <w:cs/>
        </w:rPr>
        <w:t xml:space="preserve"> ล้านบาทกับธนาคารพาณิชย์ในประเทศ</w:t>
      </w:r>
      <w:r w:rsidRPr="003D3672">
        <w:rPr>
          <w:rFonts w:ascii="Angsana New" w:hAnsi="Angsana New" w:hint="cs"/>
          <w:sz w:val="32"/>
          <w:szCs w:val="32"/>
          <w:cs/>
        </w:rPr>
        <w:t>สี่</w:t>
      </w:r>
      <w:r w:rsidRPr="003D3672">
        <w:rPr>
          <w:rFonts w:ascii="Angsana New" w:hAnsi="Angsana New"/>
          <w:sz w:val="32"/>
          <w:szCs w:val="32"/>
          <w:cs/>
        </w:rPr>
        <w:t xml:space="preserve">แห่ง </w:t>
      </w:r>
      <w:r w:rsidR="0099460F">
        <w:rPr>
          <w:rFonts w:ascii="Angsana New" w:hAnsi="Angsana New"/>
          <w:sz w:val="32"/>
          <w:szCs w:val="32"/>
          <w:cs/>
        </w:rPr>
        <w:br/>
      </w:r>
      <w:r w:rsidRPr="003D3672">
        <w:rPr>
          <w:rFonts w:ascii="Angsana New" w:hAnsi="Angsana New"/>
          <w:sz w:val="32"/>
          <w:szCs w:val="32"/>
          <w:cs/>
        </w:rPr>
        <w:t>ซึ</w:t>
      </w:r>
      <w:r w:rsidRPr="003D3672">
        <w:rPr>
          <w:rFonts w:ascii="Angsana New" w:hAnsi="Angsana New" w:hint="cs"/>
          <w:sz w:val="32"/>
          <w:szCs w:val="32"/>
          <w:cs/>
        </w:rPr>
        <w:t>่ง</w:t>
      </w:r>
      <w:r w:rsidRPr="003D3672">
        <w:rPr>
          <w:rFonts w:ascii="Angsana New" w:hAnsi="Angsana New"/>
          <w:sz w:val="32"/>
          <w:szCs w:val="32"/>
          <w:cs/>
        </w:rPr>
        <w:t>ประกอ</w:t>
      </w:r>
      <w:r w:rsidRPr="003D3672">
        <w:rPr>
          <w:rFonts w:ascii="Angsana New" w:hAnsi="Angsana New" w:hint="cs"/>
          <w:sz w:val="32"/>
          <w:szCs w:val="32"/>
          <w:cs/>
        </w:rPr>
        <w:t>บ</w:t>
      </w:r>
      <w:r w:rsidRPr="003D3672">
        <w:rPr>
          <w:rFonts w:ascii="Angsana New" w:hAnsi="Angsana New"/>
          <w:sz w:val="32"/>
          <w:szCs w:val="32"/>
          <w:cs/>
        </w:rPr>
        <w:t>ด้วย</w:t>
      </w:r>
      <w:r w:rsidRPr="003D3672">
        <w:rPr>
          <w:rFonts w:ascii="Angsana New" w:hAnsi="Angsana New" w:hint="cs"/>
          <w:sz w:val="32"/>
          <w:szCs w:val="32"/>
          <w:cs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Pr="003D3672">
        <w:rPr>
          <w:rFonts w:ascii="Angsana New" w:hAnsi="Angsana New" w:hint="cs"/>
          <w:sz w:val="32"/>
          <w:szCs w:val="32"/>
          <w:cs/>
        </w:rPr>
        <w:t>รวม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00332E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5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ล้านบาท คิดดอกเบี้ยในอัตรา</w:t>
      </w:r>
      <w:r w:rsidRPr="003D3672">
        <w:rPr>
          <w:rFonts w:ascii="Angsana New" w:hAnsi="Angsana New" w:hint="cs"/>
          <w:sz w:val="32"/>
          <w:szCs w:val="32"/>
          <w:cs/>
        </w:rPr>
        <w:t xml:space="preserve"> </w:t>
      </w:r>
      <w:r w:rsidRPr="0000332E">
        <w:rPr>
          <w:rFonts w:ascii="Angsana New" w:hAnsi="Angsana New"/>
          <w:sz w:val="32"/>
          <w:szCs w:val="32"/>
        </w:rPr>
        <w:t>M</w:t>
      </w:r>
      <w:r w:rsidR="00026659">
        <w:rPr>
          <w:rFonts w:ascii="Angsana New" w:hAnsi="Angsana New"/>
          <w:sz w:val="32"/>
          <w:szCs w:val="32"/>
        </w:rPr>
        <w:t>O</w:t>
      </w:r>
      <w:r w:rsidRPr="0000332E">
        <w:rPr>
          <w:rFonts w:ascii="Angsana New" w:hAnsi="Angsana New"/>
          <w:sz w:val="32"/>
          <w:szCs w:val="32"/>
        </w:rPr>
        <w:t xml:space="preserve">R </w:t>
      </w:r>
      <w:r w:rsidR="00D85F7D">
        <w:rPr>
          <w:rFonts w:ascii="Angsana New" w:hAnsi="Angsana New" w:hint="cs"/>
          <w:sz w:val="32"/>
          <w:szCs w:val="32"/>
          <w:cs/>
        </w:rPr>
        <w:t>ลบ</w:t>
      </w:r>
      <w:r w:rsidR="00026659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00332E">
        <w:rPr>
          <w:rFonts w:ascii="Angsana New" w:hAnsi="Angsana New" w:hint="cs"/>
          <w:sz w:val="32"/>
          <w:szCs w:val="32"/>
        </w:rPr>
        <w:t>1.50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>ต่อปี และ</w:t>
      </w:r>
      <w:r w:rsidRPr="003D3672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Pr="00AA4E2D">
        <w:rPr>
          <w:rFonts w:ascii="Angsana New" w:hAnsi="Angsana New"/>
          <w:sz w:val="32"/>
          <w:szCs w:val="32"/>
        </w:rPr>
        <w:t>FIX</w:t>
      </w:r>
      <w:r w:rsidR="00101B49">
        <w:rPr>
          <w:rFonts w:ascii="Angsana New" w:hAnsi="Angsana New"/>
          <w:sz w:val="32"/>
          <w:szCs w:val="32"/>
        </w:rPr>
        <w:t xml:space="preserve"> </w:t>
      </w:r>
      <w:r w:rsidR="00D85F7D" w:rsidRPr="00A90AB5">
        <w:rPr>
          <w:rFonts w:ascii="Angsana New" w:hAnsi="Angsana New" w:hint="cs"/>
          <w:spacing w:val="-2"/>
          <w:sz w:val="32"/>
          <w:szCs w:val="32"/>
          <w:cs/>
        </w:rPr>
        <w:t>บวก</w:t>
      </w:r>
      <w:r w:rsidR="00101B4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AA4E2D"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>ต่อปี</w:t>
      </w:r>
      <w:r w:rsidRPr="003D3672">
        <w:rPr>
          <w:rFonts w:ascii="Angsana New" w:hAnsi="Angsana New"/>
          <w:sz w:val="32"/>
          <w:szCs w:val="32"/>
          <w:cs/>
        </w:rPr>
        <w:t xml:space="preserve"> วงเงินกู้ในรูปของตั๋วสัญญาใช้เงิน วงเงิน </w:t>
      </w:r>
      <w:r w:rsidRPr="0000332E">
        <w:rPr>
          <w:rFonts w:ascii="Angsana New" w:hAnsi="Angsana New"/>
          <w:sz w:val="32"/>
          <w:szCs w:val="32"/>
        </w:rPr>
        <w:t xml:space="preserve">L/C, T/R, L/G </w:t>
      </w:r>
      <w:r w:rsidRPr="003D3672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D85F7D">
        <w:rPr>
          <w:rFonts w:ascii="Angsana New" w:hAnsi="Angsana New"/>
          <w:spacing w:val="-2"/>
          <w:sz w:val="32"/>
          <w:szCs w:val="32"/>
        </w:rPr>
        <w:t>Forward Contract</w:t>
      </w:r>
      <w:r w:rsidR="00CA1569" w:rsidRPr="00D85F7D">
        <w:rPr>
          <w:rFonts w:ascii="Angsana New" w:hAnsi="Angsana New"/>
          <w:spacing w:val="-2"/>
          <w:sz w:val="32"/>
          <w:szCs w:val="32"/>
        </w:rPr>
        <w:t>s</w:t>
      </w:r>
      <w:r w:rsidRPr="00D85F7D">
        <w:rPr>
          <w:rFonts w:ascii="Angsana New" w:hAnsi="Angsana New"/>
          <w:spacing w:val="-2"/>
          <w:sz w:val="32"/>
          <w:szCs w:val="32"/>
        </w:rPr>
        <w:t xml:space="preserve"> </w:t>
      </w:r>
      <w:r w:rsidRPr="00D85F7D">
        <w:rPr>
          <w:rFonts w:ascii="Angsana New" w:hAnsi="Angsana New"/>
          <w:spacing w:val="-2"/>
          <w:sz w:val="32"/>
          <w:szCs w:val="32"/>
          <w:cs/>
        </w:rPr>
        <w:t xml:space="preserve">รวม </w:t>
      </w:r>
      <w:r w:rsidRPr="00D85F7D">
        <w:rPr>
          <w:rFonts w:ascii="Angsana New" w:hAnsi="Angsana New"/>
          <w:spacing w:val="-2"/>
          <w:sz w:val="32"/>
          <w:szCs w:val="32"/>
        </w:rPr>
        <w:t>7</w:t>
      </w:r>
      <w:r w:rsidRPr="00D85F7D">
        <w:rPr>
          <w:rFonts w:ascii="Angsana New" w:hAnsi="Angsana New" w:hint="cs"/>
          <w:spacing w:val="-2"/>
          <w:sz w:val="32"/>
          <w:szCs w:val="32"/>
        </w:rPr>
        <w:t>0</w:t>
      </w:r>
      <w:r w:rsidRPr="00D85F7D">
        <w:rPr>
          <w:rFonts w:ascii="Angsana New" w:hAnsi="Angsana New"/>
          <w:spacing w:val="-2"/>
          <w:sz w:val="32"/>
          <w:szCs w:val="32"/>
        </w:rPr>
        <w:t xml:space="preserve"> </w:t>
      </w:r>
      <w:r w:rsidRPr="00D85F7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D85F7D">
        <w:rPr>
          <w:rFonts w:ascii="Angsana New" w:hAnsi="Angsana New"/>
          <w:spacing w:val="-2"/>
          <w:sz w:val="32"/>
          <w:szCs w:val="32"/>
        </w:rPr>
        <w:t xml:space="preserve"> </w:t>
      </w:r>
      <w:r w:rsidRPr="00D85F7D">
        <w:rPr>
          <w:rFonts w:ascii="Angsana New" w:hAnsi="Angsana New"/>
          <w:spacing w:val="-2"/>
          <w:sz w:val="32"/>
          <w:szCs w:val="32"/>
          <w:cs/>
        </w:rPr>
        <w:t xml:space="preserve">โดยคิดดอกเบี้ยในอัตรา </w:t>
      </w:r>
      <w:r w:rsidRPr="00D85F7D">
        <w:rPr>
          <w:rFonts w:ascii="Angsana New" w:hAnsi="Angsana New"/>
          <w:spacing w:val="-2"/>
          <w:sz w:val="32"/>
          <w:szCs w:val="32"/>
        </w:rPr>
        <w:t xml:space="preserve">MOR </w:t>
      </w:r>
      <w:r w:rsidRPr="00D85F7D">
        <w:rPr>
          <w:rFonts w:ascii="Angsana New" w:hAnsi="Angsana New"/>
          <w:spacing w:val="-2"/>
          <w:sz w:val="32"/>
          <w:szCs w:val="32"/>
          <w:cs/>
        </w:rPr>
        <w:t>และ</w:t>
      </w:r>
      <w:r w:rsidR="00026659" w:rsidRPr="00D85F7D">
        <w:rPr>
          <w:rFonts w:ascii="Angsana New" w:hAnsi="Angsana New" w:hint="cs"/>
          <w:spacing w:val="-2"/>
          <w:sz w:val="32"/>
          <w:szCs w:val="32"/>
          <w:cs/>
        </w:rPr>
        <w:t>อัตราร้อยละ</w:t>
      </w:r>
      <w:r w:rsidRPr="00D85F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85F7D">
        <w:rPr>
          <w:rFonts w:ascii="Angsana New" w:hAnsi="Angsana New"/>
          <w:spacing w:val="-2"/>
          <w:sz w:val="32"/>
          <w:szCs w:val="32"/>
        </w:rPr>
        <w:t xml:space="preserve">FIX </w:t>
      </w:r>
      <w:r w:rsidR="00D85F7D" w:rsidRPr="00D85F7D">
        <w:rPr>
          <w:rFonts w:ascii="Angsana New" w:hAnsi="Angsana New" w:hint="cs"/>
          <w:spacing w:val="-2"/>
          <w:sz w:val="32"/>
          <w:szCs w:val="32"/>
          <w:cs/>
        </w:rPr>
        <w:t>บวก</w:t>
      </w:r>
      <w:r w:rsidR="00026659" w:rsidRPr="00D85F7D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D85F7D">
        <w:rPr>
          <w:rFonts w:ascii="Angsana New" w:hAnsi="Angsana New"/>
          <w:spacing w:val="-2"/>
          <w:sz w:val="32"/>
          <w:szCs w:val="32"/>
        </w:rPr>
        <w:t xml:space="preserve">2 </w:t>
      </w:r>
      <w:r w:rsidRPr="00D85F7D">
        <w:rPr>
          <w:rFonts w:ascii="Angsana New" w:hAnsi="Angsana New"/>
          <w:spacing w:val="-2"/>
          <w:sz w:val="32"/>
          <w:szCs w:val="32"/>
          <w:cs/>
        </w:rPr>
        <w:t>ต่อปี</w:t>
      </w:r>
    </w:p>
    <w:p w:rsidR="00FD24FD" w:rsidRPr="0000332E" w:rsidRDefault="00FD24FD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:rsidR="00FD24FD" w:rsidRPr="0000332E" w:rsidRDefault="00FD24FD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ก)</w:t>
      </w:r>
      <w:r w:rsidRPr="003D3672">
        <w:rPr>
          <w:rFonts w:ascii="Angsana New" w:hAnsi="Angsana New" w:hint="cs"/>
          <w:sz w:val="32"/>
          <w:szCs w:val="32"/>
          <w:cs/>
        </w:rPr>
        <w:t xml:space="preserve">  </w:t>
      </w:r>
      <w:r w:rsidRPr="003D3672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 และ</w:t>
      </w:r>
    </w:p>
    <w:p w:rsidR="00FD24FD" w:rsidRDefault="00FD24FD" w:rsidP="00B02B96">
      <w:pPr>
        <w:tabs>
          <w:tab w:val="clear" w:pos="907"/>
          <w:tab w:val="clear" w:pos="1644"/>
          <w:tab w:val="left" w:pos="1134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ข)</w:t>
      </w:r>
      <w:r w:rsidRPr="003D3672">
        <w:rPr>
          <w:rFonts w:ascii="Angsana New" w:hAnsi="Angsana New"/>
          <w:sz w:val="32"/>
          <w:szCs w:val="32"/>
          <w:cs/>
        </w:rPr>
        <w:tab/>
      </w:r>
      <w:r w:rsidRPr="003D3672">
        <w:rPr>
          <w:rFonts w:ascii="Angsana New" w:hAnsi="Angsana New"/>
          <w:spacing w:val="-6"/>
          <w:sz w:val="32"/>
          <w:szCs w:val="32"/>
          <w:cs/>
        </w:rPr>
        <w:t>จำนองที่ดินพร้อมสิ่งปลูกสร้างของบริษัท</w:t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>ย่อยแห่งหนึ่ง</w:t>
      </w:r>
      <w:r w:rsidRPr="003D3672">
        <w:rPr>
          <w:rFonts w:ascii="Angsana New" w:hAnsi="Angsana New"/>
          <w:spacing w:val="-6"/>
          <w:sz w:val="32"/>
          <w:szCs w:val="32"/>
          <w:cs/>
        </w:rPr>
        <w:t>ที่</w:t>
      </w:r>
      <w:r w:rsidRPr="003D3672">
        <w:rPr>
          <w:rFonts w:ascii="Angsana New" w:hAnsi="Angsana New"/>
          <w:spacing w:val="-8"/>
          <w:sz w:val="32"/>
          <w:szCs w:val="32"/>
          <w:cs/>
        </w:rPr>
        <w:t>มีอยู่แล้วใน</w:t>
      </w:r>
      <w:r w:rsidRPr="003D3672">
        <w:rPr>
          <w:rFonts w:ascii="Angsana New" w:hAnsi="Angsana New"/>
          <w:spacing w:val="-6"/>
          <w:sz w:val="32"/>
          <w:szCs w:val="32"/>
          <w:cs/>
        </w:rPr>
        <w:t>ขณะนี้และที่จะมีขึ้น</w:t>
      </w:r>
      <w:r w:rsidRPr="003D3672">
        <w:rPr>
          <w:rFonts w:ascii="Angsana New" w:hAnsi="Angsana New"/>
          <w:spacing w:val="-8"/>
          <w:sz w:val="32"/>
          <w:szCs w:val="32"/>
          <w:cs/>
        </w:rPr>
        <w:t>ใน</w:t>
      </w:r>
      <w:r w:rsidRPr="003D3672">
        <w:rPr>
          <w:rFonts w:ascii="Angsana New" w:hAnsi="Angsana New" w:hint="cs"/>
          <w:spacing w:val="-8"/>
          <w:sz w:val="32"/>
          <w:szCs w:val="32"/>
          <w:cs/>
        </w:rPr>
        <w:t>ภายหลัง</w:t>
      </w:r>
    </w:p>
    <w:p w:rsidR="00FD24FD" w:rsidRDefault="00FD24FD" w:rsidP="00B02B96">
      <w:pPr>
        <w:tabs>
          <w:tab w:val="clear" w:pos="907"/>
          <w:tab w:val="clear" w:pos="1644"/>
          <w:tab w:val="left" w:pos="851"/>
          <w:tab w:val="left" w:pos="1276"/>
        </w:tabs>
        <w:spacing w:line="380" w:lineRule="exact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 w:hint="cs"/>
          <w:sz w:val="32"/>
          <w:szCs w:val="32"/>
          <w:cs/>
        </w:rPr>
        <w:t>ค)</w:t>
      </w:r>
      <w:r w:rsidRPr="003D3672">
        <w:rPr>
          <w:rFonts w:asciiTheme="majorBidi" w:hAnsiTheme="majorBidi" w:hint="cs"/>
          <w:sz w:val="32"/>
          <w:szCs w:val="32"/>
          <w:cs/>
        </w:rPr>
        <w:t xml:space="preserve">  </w:t>
      </w:r>
      <w:r w:rsidRPr="003D3672">
        <w:rPr>
          <w:rFonts w:asciiTheme="majorBidi" w:hAnsiTheme="majorBidi"/>
          <w:sz w:val="32"/>
          <w:szCs w:val="32"/>
          <w:cs/>
        </w:rPr>
        <w:t>จำนำเครื่องจักรและอุปกรณ์ และหุ้นของบริษัท</w:t>
      </w:r>
      <w:r w:rsidRPr="003D3672">
        <w:rPr>
          <w:rFonts w:asciiTheme="majorBidi" w:hAnsiTheme="majorBidi" w:hint="cs"/>
          <w:sz w:val="32"/>
          <w:szCs w:val="32"/>
          <w:cs/>
        </w:rPr>
        <w:t>ย่อยแห่งหนึ่ง</w:t>
      </w:r>
    </w:p>
    <w:p w:rsidR="003D3672" w:rsidRDefault="003D3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E27E2" w:rsidRPr="0065095E" w:rsidRDefault="001E27E2" w:rsidP="00093F84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15</w:t>
      </w:r>
      <w:r w:rsidRPr="003D3672">
        <w:rPr>
          <w:rFonts w:asciiTheme="majorBidi" w:hAnsiTheme="majorBidi"/>
          <w:b/>
          <w:bCs/>
          <w:sz w:val="32"/>
          <w:szCs w:val="32"/>
          <w:lang w:val="en-US"/>
        </w:rPr>
        <w:t>.</w:t>
      </w:r>
      <w:r w:rsidRPr="0065095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367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1E27E2" w:rsidRDefault="001E27E2" w:rsidP="003D3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firstLine="851"/>
        <w:rPr>
          <w:rFonts w:asciiTheme="majorBidi" w:hAnsiTheme="majorBidi" w:cstheme="majorBidi"/>
          <w:color w:val="000000"/>
          <w:sz w:val="32"/>
          <w:szCs w:val="32"/>
        </w:rPr>
      </w:pPr>
      <w:r w:rsidRPr="003D3672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</w:t>
      </w:r>
      <w:r w:rsidRPr="003D367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845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42"/>
        <w:gridCol w:w="1219"/>
        <w:gridCol w:w="139"/>
        <w:gridCol w:w="1134"/>
        <w:gridCol w:w="142"/>
        <w:gridCol w:w="1139"/>
      </w:tblGrid>
      <w:tr w:rsidR="001E27E2" w:rsidRPr="00502449" w:rsidTr="003D3672">
        <w:tc>
          <w:tcPr>
            <w:tcW w:w="340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9" w:type="dxa"/>
            <w:gridSpan w:val="7"/>
            <w:tcBorders>
              <w:bottom w:val="single" w:sz="6" w:space="0" w:color="auto"/>
            </w:tcBorders>
          </w:tcPr>
          <w:p w:rsidR="001E27E2" w:rsidRPr="003D3672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9A432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9A4323" w:rsidRPr="009A43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E30BE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9" w:type="dxa"/>
            <w:tcBorders>
              <w:left w:val="nil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9A4323" w:rsidRPr="009A432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E30BE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3D3672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1E27E2" w:rsidRPr="00502449" w:rsidRDefault="0058613D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88,150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121,192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1E27E2" w:rsidRPr="00502449" w:rsidRDefault="00216F15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39,512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78,928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3D3672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27E2" w:rsidRPr="00502449" w:rsidTr="003D3672">
        <w:tc>
          <w:tcPr>
            <w:tcW w:w="3402" w:type="dxa"/>
          </w:tcPr>
          <w:p w:rsidR="001E27E2" w:rsidRPr="003D3672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58613D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11,074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13,179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216F15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7,721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11,222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3D3672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20" w:lineRule="exact"/>
              <w:ind w:left="284" w:right="-1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ค่าเช่าค้างจ่ายที่บันทึกตามมาตรฐานการบัญชี  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27E2" w:rsidRPr="00502449" w:rsidTr="003D3672">
        <w:tc>
          <w:tcPr>
            <w:tcW w:w="340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ที่สูงกว่าสัญญาเช่า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58613D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4,694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4,376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216F15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4,694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4,064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3D3672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58613D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1,430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216F15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1,365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973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3D3672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>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E27E2" w:rsidRPr="00502449" w:rsidRDefault="0058613D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14,987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15,051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E27E2" w:rsidRPr="00502449" w:rsidRDefault="00216F15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2,447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2,924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3D3672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รวมเจ้าหนี้อื่น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E27E2" w:rsidRPr="00502449" w:rsidRDefault="0058613D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32,185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33,856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E27E2" w:rsidRPr="00502449" w:rsidRDefault="00216F15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16,227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19,183</w:t>
            </w:r>
          </w:p>
        </w:tc>
      </w:tr>
      <w:tr w:rsidR="001E27E2" w:rsidRPr="00502449" w:rsidTr="003D3672">
        <w:tc>
          <w:tcPr>
            <w:tcW w:w="340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E27E2" w:rsidRPr="00502449" w:rsidRDefault="0058613D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120,335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155,048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E27E2" w:rsidRPr="00502449" w:rsidRDefault="00216F15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55,739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98,111</w:t>
            </w:r>
          </w:p>
        </w:tc>
      </w:tr>
    </w:tbl>
    <w:p w:rsidR="00B02B96" w:rsidRDefault="00B02B96" w:rsidP="00EE172E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24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:rsidR="005F652E" w:rsidRPr="00296665" w:rsidRDefault="00A138E0" w:rsidP="00093F84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5F652E" w:rsidRPr="00296665">
        <w:rPr>
          <w:rFonts w:ascii="Angsana New" w:hAnsi="Angsana New"/>
          <w:b/>
          <w:bCs/>
          <w:sz w:val="32"/>
          <w:szCs w:val="32"/>
        </w:rPr>
        <w:t>.</w:t>
      </w:r>
      <w:r w:rsidR="005F652E" w:rsidRPr="00296665">
        <w:rPr>
          <w:rFonts w:ascii="Angsana New" w:hAnsi="Angsana New"/>
          <w:b/>
          <w:bCs/>
          <w:sz w:val="32"/>
          <w:szCs w:val="32"/>
        </w:rPr>
        <w:tab/>
      </w:r>
      <w:r w:rsidR="005F652E" w:rsidRPr="003D3672">
        <w:rPr>
          <w:rFonts w:ascii="Angsana New" w:hAnsi="Angsana New"/>
          <w:b/>
          <w:bCs/>
          <w:sz w:val="32"/>
          <w:szCs w:val="32"/>
          <w:cs/>
        </w:rPr>
        <w:t>หนี้สินภายใต้สัญญาเช่าทางการเงิน</w:t>
      </w:r>
    </w:p>
    <w:p w:rsidR="00F07CDC" w:rsidRDefault="005F652E" w:rsidP="00B31047">
      <w:pPr>
        <w:tabs>
          <w:tab w:val="clear" w:pos="680"/>
          <w:tab w:val="clear" w:pos="907"/>
          <w:tab w:val="clear" w:pos="1644"/>
          <w:tab w:val="left" w:pos="284"/>
          <w:tab w:val="left" w:pos="675"/>
          <w:tab w:val="left" w:pos="851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r w:rsidRPr="00EA409C">
        <w:rPr>
          <w:rFonts w:ascii="Angsana New" w:hAnsi="Angsana New"/>
          <w:sz w:val="32"/>
          <w:szCs w:val="32"/>
        </w:rPr>
        <w:tab/>
      </w:r>
      <w:r w:rsidRPr="00EA409C">
        <w:rPr>
          <w:rFonts w:ascii="Angsana New" w:hAnsi="Angsana New"/>
          <w:sz w:val="32"/>
          <w:szCs w:val="32"/>
        </w:rPr>
        <w:tab/>
      </w:r>
      <w:r w:rsidR="00296665" w:rsidRPr="003D3672">
        <w:rPr>
          <w:rFonts w:ascii="Angsana New" w:hAnsi="Angsana New"/>
          <w:sz w:val="32"/>
          <w:szCs w:val="32"/>
        </w:rPr>
        <w:tab/>
      </w:r>
      <w:r w:rsidR="00296665" w:rsidRPr="003D3672">
        <w:rPr>
          <w:rFonts w:ascii="Angsana New" w:hAnsi="Angsana New"/>
          <w:sz w:val="32"/>
          <w:szCs w:val="32"/>
        </w:rPr>
        <w:tab/>
      </w:r>
      <w:r w:rsidR="00296665" w:rsidRPr="003D3672">
        <w:rPr>
          <w:rFonts w:ascii="Angsana New" w:hAnsi="Angsana New"/>
          <w:sz w:val="32"/>
          <w:szCs w:val="32"/>
        </w:rPr>
        <w:tab/>
      </w:r>
      <w:r w:rsidR="00296665"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4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42"/>
        <w:gridCol w:w="1140"/>
        <w:gridCol w:w="139"/>
        <w:gridCol w:w="1169"/>
        <w:gridCol w:w="134"/>
        <w:gridCol w:w="1180"/>
      </w:tblGrid>
      <w:tr w:rsidR="00296665" w:rsidRPr="00502449" w:rsidTr="003D3672">
        <w:tc>
          <w:tcPr>
            <w:tcW w:w="3402" w:type="dxa"/>
          </w:tcPr>
          <w:p w:rsidR="00296665" w:rsidRPr="00502449" w:rsidRDefault="00F07CDC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038" w:type="dxa"/>
            <w:gridSpan w:val="7"/>
            <w:tcBorders>
              <w:bottom w:val="single" w:sz="6" w:space="0" w:color="auto"/>
            </w:tcBorders>
          </w:tcPr>
          <w:p w:rsidR="00296665" w:rsidRPr="003D3672" w:rsidRDefault="00296665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96665" w:rsidRPr="00502449" w:rsidTr="003D3672">
        <w:tc>
          <w:tcPr>
            <w:tcW w:w="3402" w:type="dxa"/>
          </w:tcPr>
          <w:p w:rsidR="00296665" w:rsidRPr="00502449" w:rsidRDefault="00296665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96665" w:rsidRPr="00502449" w:rsidRDefault="00296665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296665" w:rsidRPr="00502449" w:rsidRDefault="00296665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96665" w:rsidRPr="00502449" w:rsidRDefault="00296665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38E0" w:rsidRPr="00502449" w:rsidTr="003D3672">
        <w:tc>
          <w:tcPr>
            <w:tcW w:w="3402" w:type="dxa"/>
          </w:tcPr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6D10D8" w:rsidRPr="006D10D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E30BE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="006D10D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9" w:type="dxa"/>
            <w:tcBorders>
              <w:left w:val="nil"/>
            </w:tcBorders>
          </w:tcPr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6" w:space="0" w:color="auto"/>
            </w:tcBorders>
          </w:tcPr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6D10D8" w:rsidRPr="006D10D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E30BE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="006D10D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6" w:space="0" w:color="auto"/>
            </w:tcBorders>
          </w:tcPr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A138E0" w:rsidRPr="00502449" w:rsidRDefault="00A138E0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A138E0" w:rsidRPr="00502449" w:rsidTr="003D3672">
        <w:tc>
          <w:tcPr>
            <w:tcW w:w="3402" w:type="dxa"/>
          </w:tcPr>
          <w:p w:rsidR="00A138E0" w:rsidRPr="00502449" w:rsidRDefault="00FD24FD" w:rsidP="00EE172E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หนี้สินภายใต้</w:t>
            </w:r>
            <w:r w:rsidR="00A138E0"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A138E0" w:rsidRPr="00502449" w:rsidRDefault="0058613D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10,198</w:t>
            </w:r>
          </w:p>
        </w:tc>
        <w:tc>
          <w:tcPr>
            <w:tcW w:w="142" w:type="dxa"/>
          </w:tcPr>
          <w:p w:rsidR="00A138E0" w:rsidRPr="00502449" w:rsidRDefault="00A138E0" w:rsidP="00EE172E">
            <w:pPr>
              <w:keepNext/>
              <w:tabs>
                <w:tab w:val="clear" w:pos="907"/>
                <w:tab w:val="left" w:pos="284"/>
                <w:tab w:val="left" w:pos="851"/>
                <w:tab w:val="left" w:pos="1080"/>
                <w:tab w:val="left" w:pos="1418"/>
              </w:tabs>
              <w:spacing w:line="300" w:lineRule="exact"/>
              <w:ind w:right="57" w:firstLine="1530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:rsidR="00A138E0" w:rsidRPr="00502449" w:rsidRDefault="00DD33EB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8,983</w:t>
            </w:r>
          </w:p>
        </w:tc>
        <w:tc>
          <w:tcPr>
            <w:tcW w:w="139" w:type="dxa"/>
          </w:tcPr>
          <w:p w:rsidR="00A138E0" w:rsidRPr="00502449" w:rsidRDefault="00A138E0" w:rsidP="00EE172E">
            <w:pPr>
              <w:keepNext/>
              <w:tabs>
                <w:tab w:val="clear" w:pos="907"/>
                <w:tab w:val="left" w:pos="284"/>
                <w:tab w:val="left" w:pos="851"/>
                <w:tab w:val="left" w:pos="1080"/>
                <w:tab w:val="left" w:pos="1418"/>
              </w:tabs>
              <w:spacing w:line="300" w:lineRule="exact"/>
              <w:ind w:right="57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:rsidR="00A138E0" w:rsidRPr="00502449" w:rsidRDefault="00216F15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3,288</w:t>
            </w:r>
          </w:p>
        </w:tc>
        <w:tc>
          <w:tcPr>
            <w:tcW w:w="134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2,269</w:t>
            </w:r>
          </w:p>
        </w:tc>
      </w:tr>
      <w:tr w:rsidR="00A138E0" w:rsidRPr="00502449" w:rsidTr="003D3672">
        <w:tc>
          <w:tcPr>
            <w:tcW w:w="3402" w:type="dxa"/>
          </w:tcPr>
          <w:p w:rsidR="00A138E0" w:rsidRPr="003D3672" w:rsidRDefault="00A138E0" w:rsidP="00EE172E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ดอกเบี้ยรอตัดบัญชี</w:t>
            </w:r>
          </w:p>
        </w:tc>
        <w:tc>
          <w:tcPr>
            <w:tcW w:w="1134" w:type="dxa"/>
            <w:shd w:val="clear" w:color="auto" w:fill="auto"/>
          </w:tcPr>
          <w:p w:rsidR="00A138E0" w:rsidRPr="00502449" w:rsidRDefault="0058613D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(436)</w:t>
            </w:r>
          </w:p>
        </w:tc>
        <w:tc>
          <w:tcPr>
            <w:tcW w:w="142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:rsidR="00A138E0" w:rsidRPr="00502449" w:rsidRDefault="00DD33EB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783E" w:rsidRPr="00502449">
              <w:rPr>
                <w:rFonts w:asciiTheme="majorBidi" w:hAnsiTheme="majorBidi" w:cstheme="majorBidi"/>
                <w:sz w:val="26"/>
                <w:szCs w:val="26"/>
              </w:rPr>
              <w:t>524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9" w:type="dxa"/>
          </w:tcPr>
          <w:p w:rsidR="00A138E0" w:rsidRPr="00502449" w:rsidRDefault="00A138E0" w:rsidP="00EE172E">
            <w:pPr>
              <w:keepNext/>
              <w:tabs>
                <w:tab w:val="clear" w:pos="907"/>
                <w:tab w:val="left" w:pos="284"/>
                <w:tab w:val="left" w:pos="1080"/>
                <w:tab w:val="left" w:pos="1418"/>
              </w:tabs>
              <w:spacing w:line="300" w:lineRule="exact"/>
              <w:ind w:left="-1530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:rsidR="00A138E0" w:rsidRPr="00502449" w:rsidRDefault="00216F15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  <w:tc>
          <w:tcPr>
            <w:tcW w:w="134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(123)</w:t>
            </w:r>
          </w:p>
        </w:tc>
      </w:tr>
      <w:tr w:rsidR="00A138E0" w:rsidRPr="00502449" w:rsidTr="003D3672">
        <w:tc>
          <w:tcPr>
            <w:tcW w:w="3402" w:type="dxa"/>
          </w:tcPr>
          <w:p w:rsidR="00A138E0" w:rsidRPr="00502449" w:rsidRDefault="00A138E0" w:rsidP="00EE172E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ภาษีซื้อยังไม่ถึงกำหนดเครดิต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A138E0" w:rsidRPr="00502449" w:rsidRDefault="0058613D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(527)</w:t>
            </w:r>
          </w:p>
        </w:tc>
        <w:tc>
          <w:tcPr>
            <w:tcW w:w="142" w:type="dxa"/>
          </w:tcPr>
          <w:p w:rsidR="00A138E0" w:rsidRPr="00502449" w:rsidRDefault="00A138E0" w:rsidP="00EE172E">
            <w:pPr>
              <w:keepNext/>
              <w:tabs>
                <w:tab w:val="clear" w:pos="907"/>
                <w:tab w:val="left" w:pos="284"/>
                <w:tab w:val="left" w:pos="1080"/>
                <w:tab w:val="left" w:pos="1418"/>
              </w:tabs>
              <w:spacing w:line="300" w:lineRule="exact"/>
              <w:ind w:left="-1530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:rsidR="00A138E0" w:rsidRPr="00502449" w:rsidRDefault="00DD33EB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783E" w:rsidRPr="00502449">
              <w:rPr>
                <w:rFonts w:asciiTheme="majorBidi" w:hAnsiTheme="majorBidi" w:cstheme="majorBidi"/>
                <w:sz w:val="26"/>
                <w:szCs w:val="26"/>
              </w:rPr>
              <w:t>577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9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  <w:shd w:val="clear" w:color="auto" w:fill="auto"/>
          </w:tcPr>
          <w:p w:rsidR="00A138E0" w:rsidRPr="00502449" w:rsidRDefault="00216F15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(105)</w:t>
            </w:r>
          </w:p>
        </w:tc>
        <w:tc>
          <w:tcPr>
            <w:tcW w:w="134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(148)</w:t>
            </w:r>
          </w:p>
        </w:tc>
      </w:tr>
      <w:tr w:rsidR="00A138E0" w:rsidRPr="00502449" w:rsidTr="003D3672">
        <w:tc>
          <w:tcPr>
            <w:tcW w:w="3402" w:type="dxa"/>
          </w:tcPr>
          <w:p w:rsidR="00A138E0" w:rsidRPr="00502449" w:rsidRDefault="00A138E0" w:rsidP="00EE172E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A138E0" w:rsidRPr="00502449" w:rsidRDefault="0058613D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9,235</w:t>
            </w:r>
          </w:p>
        </w:tc>
        <w:tc>
          <w:tcPr>
            <w:tcW w:w="142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7,882</w:t>
            </w:r>
          </w:p>
        </w:tc>
        <w:tc>
          <w:tcPr>
            <w:tcW w:w="139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:rsidR="00A138E0" w:rsidRPr="00502449" w:rsidRDefault="00216F15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3,119</w:t>
            </w:r>
          </w:p>
        </w:tc>
        <w:tc>
          <w:tcPr>
            <w:tcW w:w="134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1,998</w:t>
            </w:r>
          </w:p>
        </w:tc>
      </w:tr>
      <w:tr w:rsidR="00A138E0" w:rsidRPr="00502449" w:rsidTr="003D3672">
        <w:tc>
          <w:tcPr>
            <w:tcW w:w="3402" w:type="dxa"/>
          </w:tcPr>
          <w:p w:rsidR="00A138E0" w:rsidRPr="00502449" w:rsidRDefault="00A138E0" w:rsidP="00EE172E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A138E0" w:rsidRPr="00502449" w:rsidRDefault="0058613D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(3,592)</w:t>
            </w:r>
          </w:p>
        </w:tc>
        <w:tc>
          <w:tcPr>
            <w:tcW w:w="142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(2,647)</w:t>
            </w:r>
          </w:p>
        </w:tc>
        <w:tc>
          <w:tcPr>
            <w:tcW w:w="139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  <w:shd w:val="clear" w:color="auto" w:fill="auto"/>
          </w:tcPr>
          <w:p w:rsidR="00A138E0" w:rsidRPr="00502449" w:rsidRDefault="00216F15" w:rsidP="00EE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(1,146)</w:t>
            </w:r>
          </w:p>
        </w:tc>
        <w:tc>
          <w:tcPr>
            <w:tcW w:w="134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(764)</w:t>
            </w:r>
          </w:p>
        </w:tc>
      </w:tr>
      <w:tr w:rsidR="00A138E0" w:rsidRPr="00502449" w:rsidTr="003D3672">
        <w:tc>
          <w:tcPr>
            <w:tcW w:w="3402" w:type="dxa"/>
          </w:tcPr>
          <w:p w:rsidR="00A138E0" w:rsidRPr="00502449" w:rsidRDefault="00A138E0" w:rsidP="00EE172E">
            <w:pPr>
              <w:tabs>
                <w:tab w:val="left" w:pos="426"/>
                <w:tab w:val="left" w:pos="709"/>
              </w:tabs>
              <w:spacing w:line="300" w:lineRule="exact"/>
              <w:ind w:left="4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138E0" w:rsidRPr="00502449" w:rsidRDefault="0058613D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5,643</w:t>
            </w:r>
          </w:p>
        </w:tc>
        <w:tc>
          <w:tcPr>
            <w:tcW w:w="142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5,235</w:t>
            </w:r>
          </w:p>
        </w:tc>
        <w:tc>
          <w:tcPr>
            <w:tcW w:w="139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138E0" w:rsidRPr="00502449" w:rsidRDefault="00216F15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1,973</w:t>
            </w:r>
          </w:p>
        </w:tc>
        <w:tc>
          <w:tcPr>
            <w:tcW w:w="134" w:type="dxa"/>
          </w:tcPr>
          <w:p w:rsidR="00A138E0" w:rsidRPr="00502449" w:rsidRDefault="00A138E0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</w:tcPr>
          <w:p w:rsidR="00A138E0" w:rsidRPr="00502449" w:rsidRDefault="001B783E" w:rsidP="00EE172E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1,234</w:t>
            </w:r>
          </w:p>
        </w:tc>
      </w:tr>
    </w:tbl>
    <w:p w:rsidR="004540CD" w:rsidRDefault="005F652E" w:rsidP="00EE172E">
      <w:pPr>
        <w:tabs>
          <w:tab w:val="left" w:pos="284"/>
          <w:tab w:val="left" w:pos="709"/>
          <w:tab w:val="left" w:pos="851"/>
          <w:tab w:val="left" w:pos="1134"/>
        </w:tabs>
        <w:spacing w:line="240" w:lineRule="exact"/>
        <w:ind w:left="289"/>
        <w:jc w:val="thaiDistribute"/>
        <w:rPr>
          <w:rFonts w:ascii="Angsana New" w:hAnsi="Angsana New"/>
          <w:sz w:val="32"/>
          <w:szCs w:val="32"/>
        </w:rPr>
      </w:pPr>
      <w:r w:rsidRPr="00EA409C">
        <w:rPr>
          <w:rFonts w:ascii="Angsana New" w:hAnsi="Angsana New"/>
          <w:sz w:val="32"/>
          <w:szCs w:val="32"/>
        </w:rPr>
        <w:tab/>
      </w:r>
      <w:r w:rsidRPr="00EA409C">
        <w:rPr>
          <w:rFonts w:ascii="Angsana New" w:hAnsi="Angsana New"/>
          <w:sz w:val="32"/>
          <w:szCs w:val="32"/>
        </w:rPr>
        <w:tab/>
      </w:r>
    </w:p>
    <w:p w:rsidR="00AF4798" w:rsidRPr="003D3672" w:rsidRDefault="00AF4798" w:rsidP="000813DE">
      <w:pPr>
        <w:tabs>
          <w:tab w:val="left" w:pos="284"/>
          <w:tab w:val="left" w:pos="709"/>
          <w:tab w:val="left" w:pos="851"/>
          <w:tab w:val="left" w:pos="1134"/>
        </w:tabs>
        <w:spacing w:line="340" w:lineRule="exact"/>
        <w:ind w:left="289" w:firstLine="562"/>
        <w:jc w:val="thaiDistribute"/>
        <w:rPr>
          <w:rFonts w:ascii="Angsana New" w:hAnsi="Angsana New"/>
          <w:sz w:val="32"/>
          <w:szCs w:val="32"/>
          <w:cs/>
        </w:rPr>
      </w:pPr>
      <w:r w:rsidRPr="003D36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10D8" w:rsidRPr="006D10D8">
        <w:rPr>
          <w:rFonts w:ascii="Angsana New" w:hAnsi="Angsana New"/>
          <w:sz w:val="32"/>
          <w:szCs w:val="32"/>
        </w:rPr>
        <w:t xml:space="preserve">30 </w:t>
      </w:r>
      <w:r w:rsidR="00AE30BE">
        <w:rPr>
          <w:rFonts w:ascii="Angsana New" w:hAnsi="Angsana New"/>
          <w:sz w:val="32"/>
          <w:szCs w:val="32"/>
          <w:cs/>
        </w:rPr>
        <w:t>กันยายน</w:t>
      </w:r>
      <w:r w:rsidR="006D10D8">
        <w:rPr>
          <w:rFonts w:ascii="Angsana New" w:hAnsi="Angsana New"/>
          <w:sz w:val="32"/>
          <w:szCs w:val="32"/>
        </w:rPr>
        <w:t xml:space="preserve"> </w:t>
      </w:r>
      <w:r w:rsidRPr="004949D4">
        <w:rPr>
          <w:rFonts w:ascii="Angsana New" w:hAnsi="Angsana New"/>
          <w:sz w:val="32"/>
          <w:szCs w:val="32"/>
        </w:rPr>
        <w:t xml:space="preserve">2562 </w:t>
      </w:r>
      <w:r w:rsidRPr="003D3672">
        <w:rPr>
          <w:rFonts w:ascii="Angsana New" w:hAnsi="Angsana New"/>
          <w:sz w:val="32"/>
          <w:szCs w:val="32"/>
          <w:cs/>
        </w:rPr>
        <w:t>บริษัท</w:t>
      </w:r>
      <w:r w:rsidRPr="003D367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D3672">
        <w:rPr>
          <w:rFonts w:ascii="Angsana New" w:hAnsi="Angsana New"/>
          <w:sz w:val="32"/>
          <w:szCs w:val="32"/>
          <w:cs/>
        </w:rPr>
        <w:t>มีหนี้สินตามสัญญาเช่าซื้อ ซึ่งเป็นสัญญาเช่าซื้อรถยนต์กับบริษัทลิสซิ่งในประเทศ</w:t>
      </w:r>
      <w:r w:rsidR="00E02F92">
        <w:rPr>
          <w:rFonts w:ascii="Angsana New" w:hAnsi="Angsana New" w:hint="cs"/>
          <w:sz w:val="32"/>
          <w:szCs w:val="32"/>
          <w:cs/>
        </w:rPr>
        <w:t xml:space="preserve"> </w:t>
      </w:r>
      <w:r w:rsidR="00E02F92">
        <w:rPr>
          <w:rFonts w:ascii="Angsana New" w:hAnsi="Angsana New"/>
          <w:sz w:val="32"/>
          <w:szCs w:val="32"/>
        </w:rPr>
        <w:t xml:space="preserve">5 </w:t>
      </w:r>
      <w:r w:rsidRPr="003D3672">
        <w:rPr>
          <w:rFonts w:ascii="Angsana New" w:hAnsi="Angsana New"/>
          <w:sz w:val="32"/>
          <w:szCs w:val="32"/>
          <w:cs/>
        </w:rPr>
        <w:t>แห่ง จำนวน</w:t>
      </w:r>
      <w:r w:rsidRPr="004949D4">
        <w:rPr>
          <w:rFonts w:ascii="Angsana New" w:hAnsi="Angsana New"/>
          <w:sz w:val="32"/>
          <w:szCs w:val="32"/>
        </w:rPr>
        <w:t xml:space="preserve"> </w:t>
      </w:r>
      <w:r w:rsidR="00093F84">
        <w:rPr>
          <w:rFonts w:ascii="Angsana New" w:hAnsi="Angsana New"/>
          <w:sz w:val="32"/>
          <w:szCs w:val="32"/>
        </w:rPr>
        <w:t>9</w:t>
      </w:r>
      <w:r w:rsidRPr="003D3672">
        <w:rPr>
          <w:rFonts w:ascii="Angsana New" w:hAnsi="Angsana New" w:hint="cs"/>
          <w:sz w:val="32"/>
          <w:szCs w:val="32"/>
          <w:cs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 xml:space="preserve">สัญญา </w:t>
      </w:r>
      <w:r w:rsidRPr="003D3672">
        <w:rPr>
          <w:rFonts w:ascii="Angsana New" w:hAnsi="Angsana New" w:hint="cs"/>
          <w:sz w:val="32"/>
          <w:szCs w:val="32"/>
          <w:cs/>
        </w:rPr>
        <w:t xml:space="preserve">มูลค่าตามสัญญารวม </w:t>
      </w:r>
      <w:r w:rsidR="00093F84">
        <w:rPr>
          <w:rFonts w:ascii="Angsana New" w:hAnsi="Angsana New"/>
          <w:sz w:val="32"/>
          <w:szCs w:val="32"/>
        </w:rPr>
        <w:t>9.58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ล้านบาท ระยะเวลาผ่อนชำระ </w:t>
      </w:r>
      <w:r w:rsidRPr="004949D4">
        <w:rPr>
          <w:rFonts w:ascii="Angsana New" w:hAnsi="Angsana New"/>
          <w:sz w:val="32"/>
          <w:szCs w:val="32"/>
        </w:rPr>
        <w:t xml:space="preserve">36 </w:t>
      </w:r>
      <w:r w:rsidRPr="003D3672">
        <w:rPr>
          <w:rFonts w:ascii="Angsana New" w:hAnsi="Angsana New"/>
          <w:sz w:val="32"/>
          <w:szCs w:val="32"/>
        </w:rPr>
        <w:t>-</w:t>
      </w:r>
      <w:r w:rsidRPr="003D3672">
        <w:rPr>
          <w:rFonts w:ascii="Angsana New" w:hAnsi="Angsana New" w:hint="cs"/>
          <w:sz w:val="32"/>
          <w:szCs w:val="32"/>
        </w:rPr>
        <w:t xml:space="preserve"> </w:t>
      </w:r>
      <w:r w:rsidR="00093F84">
        <w:rPr>
          <w:rFonts w:ascii="Angsana New" w:hAnsi="Angsana New"/>
          <w:sz w:val="32"/>
          <w:szCs w:val="32"/>
        </w:rPr>
        <w:t>60</w:t>
      </w:r>
      <w:r w:rsidRPr="004949D4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งวดเดือน งวดเดือนละ </w:t>
      </w:r>
      <w:r w:rsidRPr="004949D4">
        <w:rPr>
          <w:rFonts w:ascii="Angsana New" w:hAnsi="Angsana New"/>
          <w:sz w:val="32"/>
          <w:szCs w:val="32"/>
        </w:rPr>
        <w:t>0</w:t>
      </w:r>
      <w:r w:rsidRPr="003D3672">
        <w:rPr>
          <w:rFonts w:ascii="Angsana New" w:hAnsi="Angsana New"/>
          <w:sz w:val="32"/>
          <w:szCs w:val="32"/>
        </w:rPr>
        <w:t>.</w:t>
      </w:r>
      <w:r w:rsidR="00093F84">
        <w:rPr>
          <w:rFonts w:ascii="Angsana New" w:hAnsi="Angsana New"/>
          <w:sz w:val="32"/>
          <w:szCs w:val="32"/>
        </w:rPr>
        <w:t>17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ล้านบาท (รวมภาษีมูลค่าเพิ่ม) และสัญญาเช่าซื้อเครื่องจักรกับบริษัทลิสซิ่งในประเทศแห่งหนึ่ง จำนวน </w:t>
      </w:r>
      <w:r w:rsidR="0058613D">
        <w:rPr>
          <w:rFonts w:ascii="Angsana New" w:hAnsi="Angsana New"/>
          <w:sz w:val="32"/>
          <w:szCs w:val="32"/>
        </w:rPr>
        <w:t>6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สัญญา มูลค่าตามสัญญารวม </w:t>
      </w:r>
      <w:r w:rsidR="0058613D">
        <w:rPr>
          <w:rFonts w:ascii="Angsana New" w:hAnsi="Angsana New"/>
          <w:sz w:val="32"/>
          <w:szCs w:val="32"/>
        </w:rPr>
        <w:t>6.70</w:t>
      </w:r>
      <w:r w:rsidRPr="004949D4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 xml:space="preserve">ล้านบาท ระยะเวลาผ่อนชำระ </w:t>
      </w:r>
      <w:r w:rsidRPr="004949D4">
        <w:rPr>
          <w:rFonts w:ascii="Angsana New" w:hAnsi="Angsana New"/>
          <w:sz w:val="32"/>
          <w:szCs w:val="32"/>
        </w:rPr>
        <w:t xml:space="preserve">42 </w:t>
      </w:r>
      <w:r w:rsidRPr="003D3672">
        <w:rPr>
          <w:rFonts w:ascii="Angsana New" w:hAnsi="Angsana New" w:hint="cs"/>
          <w:sz w:val="32"/>
          <w:szCs w:val="32"/>
          <w:cs/>
        </w:rPr>
        <w:t xml:space="preserve">งวดเดือน งวดเดือนละ </w:t>
      </w:r>
      <w:r w:rsidRPr="004949D4">
        <w:rPr>
          <w:rFonts w:ascii="Angsana New" w:hAnsi="Angsana New"/>
          <w:sz w:val="32"/>
          <w:szCs w:val="32"/>
        </w:rPr>
        <w:t>0</w:t>
      </w:r>
      <w:r w:rsidRPr="003D3672">
        <w:rPr>
          <w:rFonts w:ascii="Angsana New" w:hAnsi="Angsana New"/>
          <w:sz w:val="32"/>
          <w:szCs w:val="32"/>
        </w:rPr>
        <w:t>.</w:t>
      </w:r>
      <w:r w:rsidR="0058613D">
        <w:rPr>
          <w:rFonts w:ascii="Angsana New" w:hAnsi="Angsana New"/>
          <w:sz w:val="32"/>
          <w:szCs w:val="32"/>
        </w:rPr>
        <w:t>18</w:t>
      </w:r>
      <w:r w:rsidRPr="004949D4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>ล้านบาท (รวมภาษีมูลค่าเพิ่ม)</w:t>
      </w:r>
    </w:p>
    <w:p w:rsidR="00EE172E" w:rsidRPr="00F15A82" w:rsidRDefault="00EE172E" w:rsidP="00EE172E">
      <w:pPr>
        <w:tabs>
          <w:tab w:val="left" w:pos="284"/>
          <w:tab w:val="left" w:pos="709"/>
          <w:tab w:val="left" w:pos="851"/>
          <w:tab w:val="left" w:pos="1134"/>
        </w:tabs>
        <w:spacing w:line="340" w:lineRule="exact"/>
        <w:ind w:left="289"/>
        <w:jc w:val="thaiDistribute"/>
        <w:rPr>
          <w:rFonts w:ascii="Angsana New" w:hAnsi="Angsana New"/>
          <w:sz w:val="32"/>
          <w:szCs w:val="32"/>
          <w:cs/>
        </w:rPr>
      </w:pPr>
      <w:r w:rsidRPr="00781C69">
        <w:rPr>
          <w:rFonts w:ascii="Angsana New" w:hAnsi="Angsana New"/>
          <w:spacing w:val="-2"/>
          <w:sz w:val="32"/>
          <w:szCs w:val="32"/>
        </w:rPr>
        <w:tab/>
      </w:r>
      <w:r w:rsidRPr="00781C69">
        <w:rPr>
          <w:rFonts w:ascii="Angsana New" w:hAnsi="Angsana New"/>
          <w:spacing w:val="-2"/>
          <w:sz w:val="32"/>
          <w:szCs w:val="32"/>
        </w:rPr>
        <w:tab/>
      </w:r>
      <w:r w:rsidRPr="003064B9">
        <w:rPr>
          <w:rFonts w:ascii="Angsana New" w:hAnsi="Angsana New"/>
          <w:spacing w:val="-2"/>
          <w:sz w:val="32"/>
          <w:szCs w:val="32"/>
        </w:rPr>
        <w:tab/>
      </w:r>
      <w:r w:rsidRPr="003064B9">
        <w:rPr>
          <w:rFonts w:ascii="Angsana New" w:hAnsi="Angsana New"/>
          <w:spacing w:val="-2"/>
          <w:sz w:val="32"/>
          <w:szCs w:val="32"/>
        </w:rPr>
        <w:tab/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781C69"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>1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81C69">
        <w:rPr>
          <w:rFonts w:ascii="Angsana New" w:hAnsi="Angsana New"/>
          <w:spacing w:val="-2"/>
          <w:sz w:val="32"/>
          <w:szCs w:val="32"/>
        </w:rPr>
        <w:t>2561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F15A82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มีหนี้สินตามสัญญาเช่าซื้อ </w:t>
      </w:r>
      <w:r w:rsidRPr="00F15A82">
        <w:rPr>
          <w:rFonts w:ascii="Angsana New" w:hAnsi="Angsana New"/>
          <w:sz w:val="32"/>
          <w:szCs w:val="32"/>
          <w:cs/>
        </w:rPr>
        <w:t>ซึ่งเป็นสัญญาเช่าซื้อรถยนต์กับบริษัทลิสซิ่งในประเทศ</w:t>
      </w:r>
      <w:r w:rsidR="00E02F92">
        <w:rPr>
          <w:rFonts w:ascii="Angsana New" w:hAnsi="Angsana New" w:hint="cs"/>
          <w:sz w:val="32"/>
          <w:szCs w:val="32"/>
          <w:cs/>
        </w:rPr>
        <w:t xml:space="preserve"> </w:t>
      </w:r>
      <w:r w:rsidR="00E02F92">
        <w:rPr>
          <w:rFonts w:ascii="Angsana New" w:hAnsi="Angsana New"/>
          <w:sz w:val="32"/>
          <w:szCs w:val="32"/>
        </w:rPr>
        <w:t xml:space="preserve">3 </w:t>
      </w:r>
      <w:r w:rsidRPr="00F15A82">
        <w:rPr>
          <w:rFonts w:ascii="Angsana New" w:hAnsi="Angsana New"/>
          <w:sz w:val="32"/>
          <w:szCs w:val="32"/>
          <w:cs/>
        </w:rPr>
        <w:t>แห่ง จำนวน</w:t>
      </w:r>
      <w:r>
        <w:rPr>
          <w:rFonts w:ascii="Angsana New" w:hAnsi="Angsana New"/>
          <w:sz w:val="32"/>
          <w:szCs w:val="32"/>
        </w:rPr>
        <w:t xml:space="preserve"> 7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สัญญา</w:t>
      </w:r>
      <w:r w:rsidRPr="00F15A8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pacing w:val="-2"/>
          <w:sz w:val="32"/>
          <w:szCs w:val="32"/>
          <w:cs/>
        </w:rPr>
        <w:t xml:space="preserve">มูลค่าตามสัญญารวม </w:t>
      </w:r>
      <w:r>
        <w:rPr>
          <w:rFonts w:ascii="Angsana New" w:hAnsi="Angsana New"/>
          <w:spacing w:val="-2"/>
          <w:sz w:val="32"/>
          <w:szCs w:val="32"/>
        </w:rPr>
        <w:t>6</w:t>
      </w:r>
      <w:r>
        <w:rPr>
          <w:rFonts w:ascii="Angsana New" w:hAnsi="Angsana New"/>
          <w:spacing w:val="-2"/>
          <w:sz w:val="32"/>
          <w:szCs w:val="32"/>
          <w:cs/>
        </w:rPr>
        <w:t>.</w:t>
      </w:r>
      <w:r>
        <w:rPr>
          <w:rFonts w:ascii="Angsana New" w:hAnsi="Angsana New"/>
          <w:spacing w:val="-2"/>
          <w:sz w:val="32"/>
          <w:szCs w:val="32"/>
        </w:rPr>
        <w:t>61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pacing w:val="-2"/>
          <w:sz w:val="32"/>
          <w:szCs w:val="32"/>
          <w:cs/>
        </w:rPr>
        <w:t>ล้านบาท ระยะเวลา</w:t>
      </w:r>
      <w:r w:rsidRPr="00F15A82">
        <w:rPr>
          <w:rFonts w:ascii="Angsana New" w:hAnsi="Angsana New" w:hint="cs"/>
          <w:sz w:val="32"/>
          <w:szCs w:val="32"/>
          <w:cs/>
        </w:rPr>
        <w:t xml:space="preserve">ผ่อนชำระ </w:t>
      </w:r>
      <w:r w:rsidRPr="005A6F48">
        <w:rPr>
          <w:rFonts w:ascii="Angsana New" w:hAnsi="Angsana New"/>
          <w:sz w:val="32"/>
          <w:szCs w:val="32"/>
        </w:rPr>
        <w:t xml:space="preserve">36 </w:t>
      </w:r>
      <w:r w:rsidRPr="005A6F48">
        <w:rPr>
          <w:rFonts w:ascii="Angsana New" w:hAnsi="Angsana New"/>
          <w:sz w:val="32"/>
          <w:szCs w:val="32"/>
          <w:cs/>
        </w:rPr>
        <w:t>-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5A6F48">
        <w:rPr>
          <w:rFonts w:ascii="Angsana New" w:hAnsi="Angsana New"/>
          <w:sz w:val="32"/>
          <w:szCs w:val="32"/>
        </w:rPr>
        <w:t xml:space="preserve">48 </w:t>
      </w:r>
      <w:r w:rsidRPr="00F15A82">
        <w:rPr>
          <w:rFonts w:ascii="Angsana New" w:hAnsi="Angsana New" w:hint="cs"/>
          <w:sz w:val="32"/>
          <w:szCs w:val="32"/>
          <w:cs/>
        </w:rPr>
        <w:t xml:space="preserve">งวดเดือน งวดเดือนละ </w:t>
      </w:r>
      <w:r w:rsidRPr="005A6F48">
        <w:rPr>
          <w:rFonts w:ascii="Angsana New" w:hAnsi="Angsana New"/>
          <w:sz w:val="32"/>
          <w:szCs w:val="32"/>
        </w:rPr>
        <w:t>0</w:t>
      </w:r>
      <w:r w:rsidRPr="005A6F48">
        <w:rPr>
          <w:rFonts w:ascii="Angsana New" w:hAnsi="Angsana New"/>
          <w:sz w:val="32"/>
          <w:szCs w:val="32"/>
          <w:cs/>
        </w:rPr>
        <w:t>.</w:t>
      </w:r>
      <w:r w:rsidRPr="005A6F48">
        <w:rPr>
          <w:rFonts w:ascii="Angsana New" w:hAnsi="Angsana New"/>
          <w:sz w:val="32"/>
          <w:szCs w:val="32"/>
        </w:rPr>
        <w:t>14</w:t>
      </w:r>
      <w:r w:rsidRPr="005A6F48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ล้านบาท (รวมภาษีมูลค่าเพิ่ม) และสัญญาเช่าซื้อเครื่องจักรกับบริษัทลิสซิ่งในประเทศแห่งหนึ่ง จำนวน </w:t>
      </w:r>
      <w:r w:rsidRPr="005A6F48">
        <w:rPr>
          <w:rFonts w:ascii="Angsana New" w:hAnsi="Angsana New"/>
          <w:sz w:val="32"/>
          <w:szCs w:val="32"/>
        </w:rPr>
        <w:t>3</w:t>
      </w:r>
      <w:r w:rsidRPr="005A6F48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สัญญา มูลค่าตามสัญญารวม </w:t>
      </w:r>
      <w:r w:rsidRPr="005A6F48">
        <w:rPr>
          <w:rFonts w:ascii="Angsana New" w:hAnsi="Angsana New"/>
          <w:sz w:val="32"/>
          <w:szCs w:val="32"/>
        </w:rPr>
        <w:t>4</w:t>
      </w:r>
      <w:r w:rsidRPr="005A6F48">
        <w:rPr>
          <w:rFonts w:ascii="Angsana New" w:hAnsi="Angsana New"/>
          <w:sz w:val="32"/>
          <w:szCs w:val="32"/>
          <w:cs/>
        </w:rPr>
        <w:t>.</w:t>
      </w:r>
      <w:r w:rsidRPr="005A6F48">
        <w:rPr>
          <w:rFonts w:ascii="Angsana New" w:hAnsi="Angsana New"/>
          <w:sz w:val="32"/>
          <w:szCs w:val="32"/>
        </w:rPr>
        <w:t xml:space="preserve">87 </w:t>
      </w:r>
      <w:r w:rsidRPr="00F15A82">
        <w:rPr>
          <w:rFonts w:ascii="Angsana New" w:hAnsi="Angsana New" w:hint="cs"/>
          <w:sz w:val="32"/>
          <w:szCs w:val="32"/>
          <w:cs/>
        </w:rPr>
        <w:t xml:space="preserve">ล้านบาท ระยะเวลาผ่อนชำระ </w:t>
      </w:r>
      <w:r w:rsidRPr="005A6F48">
        <w:rPr>
          <w:rFonts w:ascii="Angsana New" w:hAnsi="Angsana New"/>
          <w:sz w:val="32"/>
          <w:szCs w:val="32"/>
        </w:rPr>
        <w:t xml:space="preserve">42 </w:t>
      </w:r>
      <w:r w:rsidRPr="00F15A82">
        <w:rPr>
          <w:rFonts w:ascii="Angsana New" w:hAnsi="Angsana New" w:hint="cs"/>
          <w:sz w:val="32"/>
          <w:szCs w:val="32"/>
          <w:cs/>
        </w:rPr>
        <w:t xml:space="preserve">งวดเดือน งวดเดือนละ </w:t>
      </w:r>
      <w:r w:rsidRPr="005A6F48">
        <w:rPr>
          <w:rFonts w:ascii="Angsana New" w:hAnsi="Angsana New"/>
          <w:sz w:val="32"/>
          <w:szCs w:val="32"/>
        </w:rPr>
        <w:t>0</w:t>
      </w:r>
      <w:r w:rsidRPr="005A6F48">
        <w:rPr>
          <w:rFonts w:ascii="Angsana New" w:hAnsi="Angsana New"/>
          <w:sz w:val="32"/>
          <w:szCs w:val="32"/>
          <w:cs/>
        </w:rPr>
        <w:t>.</w:t>
      </w:r>
      <w:r w:rsidRPr="005A6F48">
        <w:rPr>
          <w:rFonts w:ascii="Angsana New" w:hAnsi="Angsana New"/>
          <w:sz w:val="32"/>
          <w:szCs w:val="32"/>
        </w:rPr>
        <w:t xml:space="preserve">13 </w:t>
      </w:r>
      <w:r w:rsidRPr="00F15A82">
        <w:rPr>
          <w:rFonts w:ascii="Angsana New" w:hAnsi="Angsana New" w:hint="cs"/>
          <w:sz w:val="32"/>
          <w:szCs w:val="32"/>
          <w:cs/>
        </w:rPr>
        <w:t>ล้านบาท (รวมภาษีมูลค่าเพิ่ม)</w:t>
      </w:r>
    </w:p>
    <w:p w:rsidR="002D6346" w:rsidRDefault="00AF4798" w:rsidP="00B66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17</w:t>
      </w:r>
      <w:r w:rsidR="002D6346"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D6346"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D6346" w:rsidRPr="003D36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:rsidR="00600EF0" w:rsidRPr="003D3672" w:rsidRDefault="00600EF0" w:rsidP="00B66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3D3672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505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75"/>
        <w:gridCol w:w="142"/>
        <w:gridCol w:w="1560"/>
        <w:gridCol w:w="130"/>
        <w:gridCol w:w="1598"/>
      </w:tblGrid>
      <w:tr w:rsidR="00AF4798" w:rsidRPr="000F40E5" w:rsidTr="003D3672">
        <w:tc>
          <w:tcPr>
            <w:tcW w:w="5075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:rsidR="00AF4798" w:rsidRPr="003D3672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F4798" w:rsidRPr="000F40E5" w:rsidTr="003D3672">
        <w:tc>
          <w:tcPr>
            <w:tcW w:w="5075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4798" w:rsidRPr="003D3672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F4798" w:rsidRPr="000F40E5" w:rsidTr="003D3672">
        <w:tc>
          <w:tcPr>
            <w:tcW w:w="5075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6" w:space="0" w:color="auto"/>
            </w:tcBorders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F25574" w:rsidRPr="006D10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E30B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255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6" w:space="0" w:color="auto"/>
            </w:tcBorders>
          </w:tcPr>
          <w:p w:rsidR="00B6669D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AF4798" w:rsidRPr="000F40E5" w:rsidTr="003D3672">
        <w:tc>
          <w:tcPr>
            <w:tcW w:w="5075" w:type="dxa"/>
          </w:tcPr>
          <w:p w:rsidR="00AF4798" w:rsidRPr="003D3672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AF4798" w:rsidRPr="000F40E5" w:rsidRDefault="0058613D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27,224</w:t>
            </w:r>
          </w:p>
        </w:tc>
        <w:tc>
          <w:tcPr>
            <w:tcW w:w="130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</w:tcPr>
          <w:p w:rsidR="00AF4798" w:rsidRPr="000F40E5" w:rsidRDefault="001B783E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>36,241</w:t>
            </w:r>
          </w:p>
        </w:tc>
      </w:tr>
      <w:tr w:rsidR="00AF4798" w:rsidRPr="000F40E5" w:rsidTr="003D3672">
        <w:tc>
          <w:tcPr>
            <w:tcW w:w="5075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42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AF4798" w:rsidRPr="000F40E5" w:rsidRDefault="0058613D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32,146</w:t>
            </w:r>
          </w:p>
        </w:tc>
        <w:tc>
          <w:tcPr>
            <w:tcW w:w="130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:rsidR="00AF4798" w:rsidRPr="000F40E5" w:rsidRDefault="001B783E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>47,643</w:t>
            </w:r>
          </w:p>
        </w:tc>
      </w:tr>
      <w:tr w:rsidR="00AF4798" w:rsidRPr="000F40E5" w:rsidTr="003D3672">
        <w:tc>
          <w:tcPr>
            <w:tcW w:w="5075" w:type="dxa"/>
          </w:tcPr>
          <w:p w:rsidR="00AF4798" w:rsidRPr="003D3672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:rsidR="00AF4798" w:rsidRPr="000F40E5" w:rsidRDefault="0058613D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59,370</w:t>
            </w:r>
          </w:p>
        </w:tc>
        <w:tc>
          <w:tcPr>
            <w:tcW w:w="130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:rsidR="00AF4798" w:rsidRPr="000F40E5" w:rsidRDefault="001B783E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>83,884</w:t>
            </w:r>
          </w:p>
        </w:tc>
      </w:tr>
    </w:tbl>
    <w:p w:rsidR="001B7572" w:rsidRDefault="001B7572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:rsidR="001B7572" w:rsidRPr="00725A5C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4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3D3672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:rsidR="001B7572" w:rsidRPr="007207CA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4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  <w:t>1</w:t>
      </w:r>
      <w:r w:rsidRPr="003D3672">
        <w:rPr>
          <w:rFonts w:asciiTheme="majorBidi" w:hAnsiTheme="majorBidi"/>
          <w:spacing w:val="-2"/>
          <w:sz w:val="32"/>
          <w:szCs w:val="32"/>
        </w:rPr>
        <w:t xml:space="preserve">.  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3D3672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Pr="003D367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(เบิกเงินกู้ในเดือนพฤษภาคม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3D3672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Pr="003D3672">
        <w:rPr>
          <w:rFonts w:asciiTheme="majorBidi" w:hAnsiTheme="majorBidi" w:hint="cs"/>
          <w:spacing w:val="-2"/>
          <w:sz w:val="32"/>
          <w:szCs w:val="32"/>
          <w:cs/>
        </w:rPr>
        <w:t>เงิน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(เบิกเงินกู้ในเดือนตุลาคม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3D3672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3D3672">
        <w:rPr>
          <w:rFonts w:asciiTheme="majorBidi" w:hAnsiTheme="majorBidi" w:hint="cs"/>
          <w:spacing w:val="-2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Pr="003D3672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Pr="003D3672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3D3672">
        <w:rPr>
          <w:rFonts w:asciiTheme="majorBidi" w:hAnsiTheme="majorBidi"/>
          <w:spacing w:val="-6"/>
          <w:sz w:val="32"/>
          <w:szCs w:val="32"/>
        </w:rPr>
        <w:t>.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575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Pr="003D3672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3D3672">
        <w:rPr>
          <w:rFonts w:asciiTheme="majorBidi" w:hAnsiTheme="majorBidi"/>
          <w:spacing w:val="-6"/>
          <w:sz w:val="32"/>
          <w:szCs w:val="32"/>
        </w:rPr>
        <w:t>.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Pr="003D367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:rsidR="001B7572" w:rsidRPr="007207CA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4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เงินกู้ยืมและวงเงิน</w:t>
      </w:r>
      <w:r w:rsidR="00CA1569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Pr="003D3672">
        <w:rPr>
          <w:rFonts w:asciiTheme="majorBidi" w:hAnsiTheme="majorBidi" w:cstheme="majorBidi"/>
          <w:sz w:val="32"/>
          <w:szCs w:val="32"/>
          <w:cs/>
        </w:rPr>
        <w:t>กับธนาคารดังกล่าวค้ำประกันโดย</w:t>
      </w:r>
    </w:p>
    <w:p w:rsidR="001B7572" w:rsidRPr="007207CA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4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ก)</w:t>
      </w:r>
      <w:r w:rsidRPr="003D3672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:rsidR="001B7572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4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ข)</w:t>
      </w:r>
      <w:r w:rsidRPr="003D3672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:rsidR="001B7572" w:rsidRPr="00AF76E4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4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Pr="003D3672">
        <w:rPr>
          <w:rFonts w:asciiTheme="majorBidi" w:hAnsiTheme="majorBidi"/>
          <w:sz w:val="32"/>
          <w:szCs w:val="32"/>
        </w:rPr>
        <w:t xml:space="preserve">. </w:t>
      </w:r>
      <w:r w:rsidRPr="003D367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D3672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3D3672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>ทำสัญญาจำนวน</w:t>
      </w:r>
      <w:r w:rsidRPr="003D367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ฉบับกับธนาคารในประเทศแห่งหนึ่ง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FD24FD">
        <w:rPr>
          <w:rFonts w:asciiTheme="majorBidi" w:hAnsiTheme="majorBidi" w:cstheme="majorBidi" w:hint="cs"/>
          <w:sz w:val="32"/>
          <w:szCs w:val="32"/>
        </w:rPr>
        <w:t>4</w:t>
      </w:r>
      <w:r w:rsidRPr="003D3672">
        <w:rPr>
          <w:rFonts w:asciiTheme="majorBidi" w:hAnsiTheme="majorBidi" w:hint="cs"/>
          <w:sz w:val="32"/>
          <w:szCs w:val="32"/>
        </w:rPr>
        <w:t>.</w:t>
      </w:r>
      <w:r w:rsidRPr="00FD24FD">
        <w:rPr>
          <w:rFonts w:asciiTheme="majorBidi" w:hAnsiTheme="majorBidi" w:cstheme="majorBidi" w:hint="cs"/>
          <w:sz w:val="32"/>
          <w:szCs w:val="32"/>
        </w:rPr>
        <w:t>10</w:t>
      </w:r>
      <w:r w:rsidRPr="003D3672">
        <w:rPr>
          <w:rFonts w:asciiTheme="majorBidi" w:hAnsiTheme="majorBidi"/>
          <w:sz w:val="32"/>
          <w:szCs w:val="32"/>
          <w:cs/>
        </w:rPr>
        <w:t xml:space="preserve"> ล้านบาท เพื่อใช้</w:t>
      </w:r>
      <w:r w:rsidRPr="003D3672">
        <w:rPr>
          <w:rFonts w:asciiTheme="majorBidi" w:hAnsiTheme="majorBidi" w:hint="cs"/>
          <w:sz w:val="32"/>
          <w:szCs w:val="32"/>
          <w:cs/>
        </w:rPr>
        <w:t>ในโครงการติดตั้งหลังคาโซลา</w:t>
      </w:r>
      <w:r w:rsidR="00FD24FD" w:rsidRPr="003D3672">
        <w:rPr>
          <w:rFonts w:asciiTheme="majorBidi" w:hAnsiTheme="majorBidi" w:hint="cs"/>
          <w:sz w:val="32"/>
          <w:szCs w:val="32"/>
          <w:cs/>
        </w:rPr>
        <w:t>ร์</w:t>
      </w:r>
      <w:r w:rsidRPr="003D3672">
        <w:rPr>
          <w:rFonts w:asciiTheme="majorBidi" w:hAnsiTheme="majorBidi" w:hint="cs"/>
          <w:sz w:val="32"/>
          <w:szCs w:val="32"/>
          <w:cs/>
        </w:rPr>
        <w:t xml:space="preserve">เซลล์ </w:t>
      </w:r>
      <w:r w:rsidRPr="003D3672">
        <w:rPr>
          <w:rFonts w:asciiTheme="majorBidi" w:hAnsiTheme="majorBidi"/>
          <w:sz w:val="32"/>
          <w:szCs w:val="32"/>
          <w:cs/>
        </w:rPr>
        <w:t>เงินกู้ยืมนี้มีดอกเบี้ย</w:t>
      </w:r>
      <w:r w:rsidRPr="003D3672">
        <w:rPr>
          <w:rFonts w:asciiTheme="majorBidi" w:hAnsiTheme="majorBidi" w:hint="cs"/>
          <w:sz w:val="32"/>
          <w:szCs w:val="32"/>
          <w:cs/>
        </w:rPr>
        <w:t>ในอัตราร้อยละ</w:t>
      </w:r>
      <w:r w:rsidRPr="00FD24FD">
        <w:rPr>
          <w:rFonts w:asciiTheme="majorBidi" w:hAnsiTheme="majorBidi" w:cstheme="majorBidi"/>
          <w:sz w:val="32"/>
          <w:szCs w:val="32"/>
        </w:rPr>
        <w:t xml:space="preserve"> 3</w:t>
      </w:r>
      <w:r w:rsidRPr="003D3672">
        <w:rPr>
          <w:rFonts w:asciiTheme="majorBidi" w:hAnsiTheme="majorBidi"/>
          <w:sz w:val="32"/>
          <w:szCs w:val="32"/>
        </w:rPr>
        <w:t>.</w:t>
      </w:r>
      <w:r w:rsidRPr="00FD24FD">
        <w:rPr>
          <w:rFonts w:asciiTheme="majorBidi" w:hAnsiTheme="majorBidi" w:cstheme="majorBidi"/>
          <w:sz w:val="32"/>
          <w:szCs w:val="32"/>
        </w:rPr>
        <w:t>50</w:t>
      </w:r>
      <w:r w:rsidRPr="003D3672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3D3672">
        <w:rPr>
          <w:rFonts w:asciiTheme="majorBidi" w:hAnsiTheme="majorBidi" w:hint="cs"/>
          <w:sz w:val="32"/>
          <w:szCs w:val="32"/>
          <w:cs/>
        </w:rPr>
        <w:t>ต้น</w:t>
      </w:r>
      <w:r w:rsidRPr="003D3672">
        <w:rPr>
          <w:rFonts w:asciiTheme="majorBidi" w:hAnsiTheme="majorBidi"/>
          <w:sz w:val="32"/>
          <w:szCs w:val="32"/>
          <w:cs/>
        </w:rPr>
        <w:t>เดือน</w:t>
      </w:r>
      <w:r w:rsidRPr="003D3672">
        <w:rPr>
          <w:rFonts w:asciiTheme="majorBidi" w:hAnsiTheme="majorBidi" w:hint="cs"/>
          <w:sz w:val="32"/>
          <w:szCs w:val="32"/>
          <w:cs/>
        </w:rPr>
        <w:t xml:space="preserve">ละ </w:t>
      </w:r>
      <w:r w:rsidRPr="00AF76E4">
        <w:rPr>
          <w:rFonts w:asciiTheme="majorBidi" w:hAnsiTheme="majorBidi" w:cstheme="majorBidi"/>
          <w:sz w:val="32"/>
          <w:szCs w:val="32"/>
        </w:rPr>
        <w:t>0</w:t>
      </w:r>
      <w:r w:rsidRPr="003D3672">
        <w:rPr>
          <w:rFonts w:asciiTheme="majorBidi" w:hAnsiTheme="majorBidi"/>
          <w:sz w:val="32"/>
          <w:szCs w:val="32"/>
        </w:rPr>
        <w:t>.</w:t>
      </w:r>
      <w:r w:rsidRPr="00AF76E4">
        <w:rPr>
          <w:rFonts w:asciiTheme="majorBidi" w:hAnsiTheme="majorBidi" w:cstheme="majorBidi"/>
          <w:sz w:val="32"/>
          <w:szCs w:val="32"/>
        </w:rPr>
        <w:t>114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Pr="00AF76E4">
        <w:rPr>
          <w:rFonts w:asciiTheme="majorBidi" w:hAnsiTheme="majorBidi" w:cstheme="majorBidi"/>
          <w:sz w:val="32"/>
          <w:szCs w:val="32"/>
        </w:rPr>
        <w:t>36</w:t>
      </w:r>
      <w:r w:rsidRPr="003D3672">
        <w:rPr>
          <w:rFonts w:asciiTheme="majorBidi" w:hAnsiTheme="majorBidi"/>
          <w:sz w:val="32"/>
          <w:szCs w:val="32"/>
          <w:cs/>
        </w:rPr>
        <w:t xml:space="preserve"> งวด </w:t>
      </w:r>
      <w:r w:rsidRPr="003D3672">
        <w:rPr>
          <w:rFonts w:asciiTheme="majorBidi" w:hAnsiTheme="majorBidi" w:hint="cs"/>
          <w:sz w:val="32"/>
          <w:szCs w:val="32"/>
          <w:cs/>
        </w:rPr>
        <w:t>และชำระคืนดอกเบี้ยเป็นรายเดือน</w:t>
      </w:r>
    </w:p>
    <w:p w:rsidR="001B7572" w:rsidRPr="007207CA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4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CA1569">
        <w:rPr>
          <w:rFonts w:asciiTheme="majorBidi" w:hAnsiTheme="majorBidi" w:cstheme="majorBidi" w:hint="cs"/>
          <w:sz w:val="32"/>
          <w:szCs w:val="32"/>
          <w:cs/>
        </w:rPr>
        <w:t>กับธนาคารดังกล่าว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1B7572" w:rsidRPr="007207CA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4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ก)</w:t>
      </w:r>
      <w:r w:rsidRPr="003D3672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:rsidR="001B7572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4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ข)</w:t>
      </w:r>
      <w:r w:rsidRPr="003D3672">
        <w:rPr>
          <w:rFonts w:asciiTheme="majorBidi" w:hAnsiTheme="majorBidi" w:cstheme="majorBidi"/>
          <w:sz w:val="32"/>
          <w:szCs w:val="32"/>
          <w:cs/>
        </w:rPr>
        <w:tab/>
      </w:r>
      <w:r w:rsidR="00D840C5">
        <w:rPr>
          <w:rFonts w:asciiTheme="majorBidi" w:hAnsiTheme="majorBidi" w:cstheme="majorBidi" w:hint="cs"/>
          <w:sz w:val="32"/>
          <w:szCs w:val="32"/>
          <w:cs/>
        </w:rPr>
        <w:t>บรรษัท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ประกันสินเชื่ออุตสาหกรรมขนาดย่อม</w:t>
      </w:r>
      <w:r w:rsidR="00D840C5">
        <w:rPr>
          <w:rFonts w:asciiTheme="majorBidi" w:hAnsiTheme="majorBidi" w:cstheme="majorBidi"/>
          <w:sz w:val="32"/>
          <w:szCs w:val="32"/>
        </w:rPr>
        <w:t xml:space="preserve"> </w:t>
      </w:r>
      <w:r w:rsidR="00D840C5">
        <w:rPr>
          <w:rFonts w:asciiTheme="majorBidi" w:hAnsiTheme="majorBidi" w:cstheme="majorBidi" w:hint="cs"/>
          <w:sz w:val="32"/>
          <w:szCs w:val="32"/>
          <w:cs/>
        </w:rPr>
        <w:t>(บยส.)</w:t>
      </w:r>
    </w:p>
    <w:p w:rsidR="001B7572" w:rsidRDefault="001B7572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2"/>
          <w:szCs w:val="32"/>
          <w:u w:val="single"/>
        </w:rPr>
      </w:pPr>
    </w:p>
    <w:p w:rsidR="001B7572" w:rsidRPr="00783771" w:rsidRDefault="001B7572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firstLine="284"/>
        <w:rPr>
          <w:rFonts w:asciiTheme="majorBidi" w:hAnsiTheme="majorBidi" w:cstheme="majorBidi"/>
          <w:sz w:val="32"/>
          <w:szCs w:val="32"/>
          <w:u w:val="single"/>
        </w:rPr>
      </w:pPr>
      <w:r w:rsidRPr="003D3672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โซลาร์ พีพีเอ็ม จำกัด </w:t>
      </w:r>
    </w:p>
    <w:p w:rsidR="001B7572" w:rsidRDefault="001B7572" w:rsidP="00AF76E4">
      <w:pPr>
        <w:tabs>
          <w:tab w:val="clear" w:pos="227"/>
          <w:tab w:val="clear" w:pos="454"/>
          <w:tab w:val="clear" w:pos="680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3D3672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บริษัทย่อยทำสัญญากู้ยืมเงินกับธนาคารในประเทศแห่งหนึ่งจำนวนเงินรวม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z w:val="32"/>
          <w:szCs w:val="32"/>
        </w:rPr>
        <w:t xml:space="preserve">115 </w:t>
      </w:r>
      <w:r w:rsidRPr="003D3672">
        <w:rPr>
          <w:rFonts w:asciiTheme="majorBidi" w:hAnsiTheme="majorBidi" w:cstheme="majorBidi"/>
          <w:sz w:val="32"/>
          <w:szCs w:val="32"/>
          <w:cs/>
        </w:rPr>
        <w:t>ล้านบาท เพื่อเป็นทุนในการซื้อ การติดตั้ง การทดสอบเครื่องจักรและอุปกรณ์รวมถึงการซ่อมแซมอาคารและการปรับปรุงการผลิตประกอบแผงโซลาร์เซล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ล์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เงินกู้ยืมนี้มีดอกเบี้ย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z w:val="32"/>
          <w:szCs w:val="32"/>
        </w:rPr>
        <w:t xml:space="preserve"> MLR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8B6288">
        <w:rPr>
          <w:rFonts w:asciiTheme="majorBidi" w:hAnsiTheme="majorBidi" w:cstheme="majorBidi"/>
          <w:sz w:val="32"/>
          <w:szCs w:val="32"/>
        </w:rPr>
        <w:br/>
      </w:r>
      <w:r w:rsidRPr="007207CA">
        <w:rPr>
          <w:rFonts w:asciiTheme="majorBidi" w:hAnsiTheme="majorBidi" w:cstheme="majorBidi"/>
          <w:sz w:val="32"/>
          <w:szCs w:val="32"/>
        </w:rPr>
        <w:t>1</w:t>
      </w:r>
      <w:r w:rsidRPr="003D3672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3D3672">
        <w:rPr>
          <w:rFonts w:asciiTheme="majorBidi" w:hAnsiTheme="majorBidi" w:hint="cs"/>
          <w:sz w:val="32"/>
          <w:szCs w:val="32"/>
          <w:cs/>
        </w:rPr>
        <w:t>ต้น</w:t>
      </w:r>
      <w:r w:rsidRPr="003D3672">
        <w:rPr>
          <w:rFonts w:asciiTheme="majorBidi" w:hAnsiTheme="majorBidi"/>
          <w:sz w:val="32"/>
          <w:szCs w:val="32"/>
          <w:cs/>
        </w:rPr>
        <w:t xml:space="preserve">เป็นงวดรายเดือน ๆ ละจำนวนเงินเท่า ๆ กัน (ตามยอดของเงินต้นที่เบิกใช้จริงในแต่ละเดือน) เป็นระยะเวลา </w:t>
      </w:r>
      <w:r w:rsidRPr="007207CA">
        <w:rPr>
          <w:rFonts w:asciiTheme="majorBidi" w:hAnsiTheme="majorBidi" w:cstheme="majorBidi"/>
          <w:sz w:val="32"/>
          <w:szCs w:val="32"/>
        </w:rPr>
        <w:t xml:space="preserve">3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เดือนนับจากวันที่เบิกใช้เงินกู้ครั้งแรก (วันที่ </w:t>
      </w:r>
      <w:r w:rsidRPr="007207CA">
        <w:rPr>
          <w:rFonts w:asciiTheme="majorBidi" w:hAnsiTheme="majorBidi" w:cstheme="majorBidi"/>
          <w:sz w:val="32"/>
          <w:szCs w:val="32"/>
        </w:rPr>
        <w:t xml:space="preserve">1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207CA">
        <w:rPr>
          <w:rFonts w:asciiTheme="majorBidi" w:hAnsiTheme="majorBidi" w:cstheme="majorBidi"/>
          <w:sz w:val="32"/>
          <w:szCs w:val="32"/>
        </w:rPr>
        <w:t>2560</w:t>
      </w:r>
      <w:r w:rsidRPr="003D3672">
        <w:rPr>
          <w:rFonts w:asciiTheme="majorBidi" w:hAnsiTheme="majorBidi"/>
          <w:sz w:val="32"/>
          <w:szCs w:val="32"/>
        </w:rPr>
        <w:t xml:space="preserve">) </w:t>
      </w:r>
      <w:r w:rsidRPr="003D3672">
        <w:rPr>
          <w:rFonts w:asciiTheme="majorBidi" w:hAnsiTheme="majorBidi"/>
          <w:sz w:val="32"/>
          <w:szCs w:val="32"/>
          <w:cs/>
        </w:rPr>
        <w:t xml:space="preserve">รวมระยะเวลาการปลอดชำระเงินต้น </w:t>
      </w:r>
      <w:r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Pr="003D3672">
        <w:rPr>
          <w:rFonts w:asciiTheme="majorBidi" w:hAnsiTheme="majorBidi" w:cstheme="majorBidi"/>
          <w:sz w:val="32"/>
          <w:szCs w:val="32"/>
          <w:cs/>
        </w:rPr>
        <w:t>เดือน และกำหนดชำระคืนดอกเบี้ยเป็นรายเดือน เงินกู้ยืมนี้มีเงื่อนไขและข้อจำกัดบางประการเกี่ยวกับการดำรงอัตราส่วนทางการเงินและอื่น ๆ</w:t>
      </w:r>
    </w:p>
    <w:p w:rsidR="009809B3" w:rsidRPr="007207CA" w:rsidRDefault="009809B3" w:rsidP="00AF76E4">
      <w:pPr>
        <w:tabs>
          <w:tab w:val="clear" w:pos="227"/>
          <w:tab w:val="clear" w:pos="454"/>
          <w:tab w:val="clear" w:pos="680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:rsidR="001B7572" w:rsidRPr="003D3672" w:rsidRDefault="001B7572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851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:rsidR="001B7572" w:rsidRPr="003D3672" w:rsidRDefault="001B7572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ก)</w:t>
      </w:r>
      <w:r w:rsidRPr="003D3672">
        <w:rPr>
          <w:rFonts w:asciiTheme="majorBidi" w:hAnsiTheme="majorBidi" w:cstheme="majorBidi"/>
          <w:sz w:val="32"/>
          <w:szCs w:val="32"/>
          <w:cs/>
        </w:rPr>
        <w:tab/>
        <w:t>บริษัท พรพรหมเม็ททอล จำกัด (มหาชน) และ</w:t>
      </w:r>
    </w:p>
    <w:p w:rsidR="001B7572" w:rsidRPr="003D3672" w:rsidRDefault="001B7572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Pr="003D3672">
        <w:rPr>
          <w:rFonts w:asciiTheme="majorBidi" w:hAnsiTheme="majorBidi" w:cstheme="majorBidi"/>
          <w:sz w:val="32"/>
          <w:szCs w:val="32"/>
          <w:cs/>
        </w:rPr>
        <w:t>ข)</w:t>
      </w:r>
      <w:r w:rsidRPr="003D3672">
        <w:rPr>
          <w:rFonts w:asciiTheme="majorBidi" w:hAnsiTheme="majorBidi" w:cstheme="majorBidi"/>
          <w:sz w:val="32"/>
          <w:szCs w:val="32"/>
          <w:cs/>
        </w:rPr>
        <w:tab/>
        <w:t xml:space="preserve">จำนำเครื่องจักรและอุปกรณ์ และหุ้นของบริษัทย่อย </w:t>
      </w:r>
    </w:p>
    <w:p w:rsidR="001B7572" w:rsidRDefault="001B7572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firstLine="567"/>
        <w:contextualSpacing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04E55" w:rsidRPr="00C92344">
        <w:rPr>
          <w:rFonts w:asciiTheme="majorBidi" w:hAnsiTheme="majorBidi" w:cstheme="majorBidi"/>
          <w:sz w:val="32"/>
          <w:szCs w:val="32"/>
        </w:rPr>
        <w:t>3</w:t>
      </w:r>
      <w:r w:rsidR="00A04E55">
        <w:rPr>
          <w:rFonts w:asciiTheme="majorBidi" w:hAnsiTheme="majorBidi" w:cstheme="majorBidi"/>
          <w:sz w:val="32"/>
          <w:szCs w:val="32"/>
        </w:rPr>
        <w:t>0</w:t>
      </w:r>
      <w:r w:rsidR="00A04E55" w:rsidRPr="003D3672">
        <w:rPr>
          <w:rFonts w:asciiTheme="majorBidi" w:hAnsiTheme="majorBidi"/>
          <w:sz w:val="32"/>
          <w:szCs w:val="32"/>
          <w:cs/>
        </w:rPr>
        <w:t xml:space="preserve"> </w:t>
      </w:r>
      <w:r w:rsidR="00AE30BE">
        <w:rPr>
          <w:rFonts w:asciiTheme="majorBidi" w:hAnsiTheme="majorBidi" w:hint="cs"/>
          <w:sz w:val="32"/>
          <w:szCs w:val="32"/>
          <w:cs/>
        </w:rPr>
        <w:t>กันยายน</w:t>
      </w:r>
      <w:r w:rsidR="00A04E55" w:rsidRPr="003D3672">
        <w:rPr>
          <w:rFonts w:asciiTheme="majorBidi" w:hAnsiTheme="majorBidi"/>
          <w:sz w:val="32"/>
          <w:szCs w:val="32"/>
          <w:cs/>
        </w:rPr>
        <w:t xml:space="preserve"> </w:t>
      </w:r>
      <w:r w:rsidR="00AF76E4">
        <w:rPr>
          <w:rFonts w:asciiTheme="majorBidi" w:hAnsiTheme="majorBidi"/>
          <w:sz w:val="32"/>
          <w:szCs w:val="32"/>
        </w:rPr>
        <w:t>2562</w:t>
      </w:r>
      <w:r w:rsidRPr="003D3672">
        <w:rPr>
          <w:rFonts w:asciiTheme="majorBidi" w:hAnsiTheme="majorBidi"/>
          <w:sz w:val="32"/>
          <w:szCs w:val="32"/>
          <w:cs/>
        </w:rPr>
        <w:t xml:space="preserve"> บริษัทย่อยเบิกเงินกู้จำนวน </w:t>
      </w:r>
      <w:r w:rsidRPr="003474CD">
        <w:rPr>
          <w:rFonts w:asciiTheme="majorBidi" w:hAnsiTheme="majorBidi" w:cstheme="majorBidi"/>
          <w:sz w:val="32"/>
          <w:szCs w:val="32"/>
        </w:rPr>
        <w:t>63</w:t>
      </w:r>
      <w:r w:rsidRPr="003D3672">
        <w:rPr>
          <w:rFonts w:asciiTheme="majorBidi" w:hAnsiTheme="majorBidi"/>
          <w:sz w:val="32"/>
          <w:szCs w:val="32"/>
        </w:rPr>
        <w:t>.</w:t>
      </w:r>
      <w:r w:rsidRPr="003474CD">
        <w:rPr>
          <w:rFonts w:asciiTheme="majorBidi" w:hAnsiTheme="majorBidi" w:cstheme="majorBidi"/>
          <w:sz w:val="32"/>
          <w:szCs w:val="32"/>
        </w:rPr>
        <w:t>72</w:t>
      </w:r>
      <w:r w:rsidRPr="003D3672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:rsidR="00A4226C" w:rsidRDefault="00A4226C" w:rsidP="00436AC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F4798" w:rsidRPr="00FD41F7" w:rsidRDefault="00AF4798" w:rsidP="00436AC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Pr="00FD41F7">
        <w:rPr>
          <w:rFonts w:ascii="Angsana New" w:hAnsi="Angsana New"/>
          <w:b/>
          <w:bCs/>
          <w:sz w:val="32"/>
          <w:szCs w:val="32"/>
        </w:rPr>
        <w:t>.</w:t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3064B9">
        <w:rPr>
          <w:rFonts w:ascii="Angsana New" w:hAnsi="Angsana New"/>
          <w:b/>
          <w:bCs/>
          <w:sz w:val="32"/>
          <w:szCs w:val="32"/>
        </w:rPr>
        <w:tab/>
      </w:r>
      <w:r w:rsidRPr="003D3672">
        <w:rPr>
          <w:rFonts w:ascii="Angsana New" w:hAnsi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AF4798" w:rsidRPr="007F51BF" w:rsidRDefault="00AF4798" w:rsidP="00436AC3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3D3672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976"/>
        <w:gridCol w:w="138"/>
        <w:gridCol w:w="1030"/>
      </w:tblGrid>
      <w:tr w:rsidR="00AF4798" w:rsidRPr="002E2763" w:rsidTr="00221132">
        <w:trPr>
          <w:cantSplit/>
        </w:trPr>
        <w:tc>
          <w:tcPr>
            <w:tcW w:w="3969" w:type="dxa"/>
          </w:tcPr>
          <w:p w:rsidR="00AF4798" w:rsidRPr="002E2763" w:rsidRDefault="00AF4798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:rsidR="00AF4798" w:rsidRPr="002E2763" w:rsidRDefault="00AF4798" w:rsidP="00AF76E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F4798" w:rsidRPr="002E2763" w:rsidTr="00221132">
        <w:trPr>
          <w:cantSplit/>
        </w:trPr>
        <w:tc>
          <w:tcPr>
            <w:tcW w:w="3969" w:type="dxa"/>
          </w:tcPr>
          <w:p w:rsidR="00AF4798" w:rsidRPr="002E2763" w:rsidRDefault="00AF4798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4798" w:rsidRPr="002E2763" w:rsidRDefault="00AF4798" w:rsidP="00AF76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4798" w:rsidRPr="002E2763" w:rsidRDefault="00AF4798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4798" w:rsidRPr="003D3672" w:rsidRDefault="00AF4798" w:rsidP="00AF76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4C8F" w:rsidRPr="002E2763" w:rsidTr="00221132">
        <w:trPr>
          <w:cantSplit/>
        </w:trPr>
        <w:tc>
          <w:tcPr>
            <w:tcW w:w="3969" w:type="dxa"/>
          </w:tcPr>
          <w:p w:rsidR="00144C8F" w:rsidRPr="002E2763" w:rsidRDefault="00144C8F" w:rsidP="00144C8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44C8F" w:rsidRPr="002E2763" w:rsidRDefault="00144C8F" w:rsidP="00144C8F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762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AE30BE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E276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144C8F" w:rsidRPr="002E2763" w:rsidRDefault="00144C8F" w:rsidP="00144C8F">
            <w:pPr>
              <w:spacing w:line="28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:rsidR="00144C8F" w:rsidRPr="002E2763" w:rsidRDefault="00144C8F" w:rsidP="00144C8F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E276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2E276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144C8F" w:rsidRPr="002E2763" w:rsidRDefault="00144C8F" w:rsidP="00144C8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144C8F" w:rsidRPr="002E2763" w:rsidRDefault="00144C8F" w:rsidP="00144C8F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762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AE30BE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E276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8" w:type="dxa"/>
          </w:tcPr>
          <w:p w:rsidR="00144C8F" w:rsidRPr="002E2763" w:rsidRDefault="00144C8F" w:rsidP="00144C8F">
            <w:pPr>
              <w:spacing w:line="28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144C8F" w:rsidRPr="002E2763" w:rsidRDefault="00144C8F" w:rsidP="00144C8F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E276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2E276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44C8F" w:rsidRPr="002E2763" w:rsidTr="00AF4798">
        <w:trPr>
          <w:cantSplit/>
        </w:trPr>
        <w:tc>
          <w:tcPr>
            <w:tcW w:w="3969" w:type="dxa"/>
          </w:tcPr>
          <w:p w:rsidR="00144C8F" w:rsidRPr="003D3672" w:rsidRDefault="00144C8F" w:rsidP="00144C8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วันต</w:t>
            </w: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144C8F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7,330</w:t>
            </w:r>
          </w:p>
        </w:tc>
        <w:tc>
          <w:tcPr>
            <w:tcW w:w="137" w:type="dxa"/>
          </w:tcPr>
          <w:p w:rsidR="00144C8F" w:rsidRPr="002E2763" w:rsidRDefault="00144C8F" w:rsidP="0058613D">
            <w:pPr>
              <w:tabs>
                <w:tab w:val="clear" w:pos="907"/>
              </w:tabs>
              <w:spacing w:line="280" w:lineRule="exact"/>
              <w:ind w:left="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:rsidR="00144C8F" w:rsidRPr="002E2763" w:rsidRDefault="00144C8F" w:rsidP="0058613D">
            <w:pPr>
              <w:tabs>
                <w:tab w:val="clear" w:pos="907"/>
              </w:tabs>
              <w:spacing w:line="28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6,541</w:t>
            </w:r>
          </w:p>
        </w:tc>
        <w:tc>
          <w:tcPr>
            <w:tcW w:w="134" w:type="dxa"/>
          </w:tcPr>
          <w:p w:rsidR="00144C8F" w:rsidRPr="003D3672" w:rsidRDefault="00144C8F" w:rsidP="0058613D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280" w:lineRule="exact"/>
              <w:ind w:left="57" w:right="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144C8F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6,403</w:t>
            </w:r>
          </w:p>
        </w:tc>
        <w:tc>
          <w:tcPr>
            <w:tcW w:w="138" w:type="dxa"/>
          </w:tcPr>
          <w:p w:rsidR="00144C8F" w:rsidRPr="002E2763" w:rsidRDefault="00144C8F" w:rsidP="0058613D">
            <w:pPr>
              <w:tabs>
                <w:tab w:val="clear" w:pos="907"/>
              </w:tabs>
              <w:spacing w:line="280" w:lineRule="exact"/>
              <w:ind w:left="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144C8F" w:rsidRPr="002E2763" w:rsidRDefault="00144C8F" w:rsidP="0058613D">
            <w:pPr>
              <w:tabs>
                <w:tab w:val="clear" w:pos="907"/>
              </w:tabs>
              <w:spacing w:line="28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5,762</w:t>
            </w:r>
          </w:p>
        </w:tc>
      </w:tr>
      <w:tr w:rsidR="00144C8F" w:rsidRPr="002E2763" w:rsidTr="00AF4798">
        <w:trPr>
          <w:cantSplit/>
        </w:trPr>
        <w:tc>
          <w:tcPr>
            <w:tcW w:w="3969" w:type="dxa"/>
          </w:tcPr>
          <w:p w:rsidR="00144C8F" w:rsidRPr="003D3672" w:rsidRDefault="00144C8F" w:rsidP="00144C8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</w:tcPr>
          <w:p w:rsidR="00144C8F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1,278</w:t>
            </w:r>
          </w:p>
        </w:tc>
        <w:tc>
          <w:tcPr>
            <w:tcW w:w="137" w:type="dxa"/>
          </w:tcPr>
          <w:p w:rsidR="00144C8F" w:rsidRPr="002E2763" w:rsidRDefault="00144C8F" w:rsidP="0058613D">
            <w:pPr>
              <w:tabs>
                <w:tab w:val="clear" w:pos="907"/>
              </w:tabs>
              <w:spacing w:line="28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144C8F" w:rsidRPr="002E2763" w:rsidRDefault="00144C8F" w:rsidP="0058613D">
            <w:pPr>
              <w:tabs>
                <w:tab w:val="clear" w:pos="227"/>
                <w:tab w:val="clear" w:pos="907"/>
              </w:tabs>
              <w:spacing w:line="28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1,356</w:t>
            </w:r>
          </w:p>
        </w:tc>
        <w:tc>
          <w:tcPr>
            <w:tcW w:w="134" w:type="dxa"/>
          </w:tcPr>
          <w:p w:rsidR="00144C8F" w:rsidRPr="003D3672" w:rsidRDefault="00144C8F" w:rsidP="0058613D">
            <w:pPr>
              <w:tabs>
                <w:tab w:val="clear" w:pos="227"/>
                <w:tab w:val="clear" w:pos="907"/>
                <w:tab w:val="left" w:pos="252"/>
                <w:tab w:val="left" w:pos="851"/>
                <w:tab w:val="left" w:pos="1418"/>
              </w:tabs>
              <w:spacing w:line="280" w:lineRule="exact"/>
              <w:ind w:left="57"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144C8F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969</w:t>
            </w:r>
          </w:p>
        </w:tc>
        <w:tc>
          <w:tcPr>
            <w:tcW w:w="138" w:type="dxa"/>
          </w:tcPr>
          <w:p w:rsidR="00144C8F" w:rsidRPr="002E2763" w:rsidRDefault="00144C8F" w:rsidP="0058613D">
            <w:pPr>
              <w:tabs>
                <w:tab w:val="clear" w:pos="907"/>
              </w:tabs>
              <w:spacing w:line="28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144C8F" w:rsidRPr="002E2763" w:rsidRDefault="00144C8F" w:rsidP="0058613D">
            <w:pPr>
              <w:tabs>
                <w:tab w:val="clear" w:pos="227"/>
                <w:tab w:val="clear" w:pos="907"/>
              </w:tabs>
              <w:spacing w:line="28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983</w:t>
            </w:r>
          </w:p>
        </w:tc>
      </w:tr>
      <w:tr w:rsidR="0058613D" w:rsidRPr="002E2763" w:rsidTr="00AF4798">
        <w:trPr>
          <w:cantSplit/>
        </w:trPr>
        <w:tc>
          <w:tcPr>
            <w:tcW w:w="3969" w:type="dxa"/>
          </w:tcPr>
          <w:p w:rsidR="0058613D" w:rsidRPr="003D3672" w:rsidRDefault="0058613D" w:rsidP="005861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:rsidR="0058613D" w:rsidRPr="002E2763" w:rsidRDefault="0058613D" w:rsidP="0058613D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10" w:right="22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:rsidR="0058613D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58613D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(567)</w:t>
            </w:r>
          </w:p>
        </w:tc>
        <w:tc>
          <w:tcPr>
            <w:tcW w:w="134" w:type="dxa"/>
          </w:tcPr>
          <w:p w:rsidR="0058613D" w:rsidRPr="003D3672" w:rsidRDefault="0058613D" w:rsidP="0058613D">
            <w:pPr>
              <w:tabs>
                <w:tab w:val="clear" w:pos="227"/>
                <w:tab w:val="clear" w:pos="907"/>
                <w:tab w:val="left" w:pos="252"/>
                <w:tab w:val="left" w:pos="851"/>
                <w:tab w:val="left" w:pos="1418"/>
              </w:tabs>
              <w:spacing w:line="280" w:lineRule="exact"/>
              <w:ind w:left="57"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58613D" w:rsidRPr="002E2763" w:rsidRDefault="0058613D" w:rsidP="0058613D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10" w:right="22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58613D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58613D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(342)</w:t>
            </w:r>
          </w:p>
        </w:tc>
      </w:tr>
      <w:tr w:rsidR="0058613D" w:rsidRPr="002E2763" w:rsidTr="00AF4798">
        <w:trPr>
          <w:cantSplit/>
        </w:trPr>
        <w:tc>
          <w:tcPr>
            <w:tcW w:w="3969" w:type="dxa"/>
          </w:tcPr>
          <w:p w:rsidR="0058613D" w:rsidRPr="003D3672" w:rsidRDefault="0058613D" w:rsidP="005861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992" w:type="dxa"/>
          </w:tcPr>
          <w:p w:rsidR="0058613D" w:rsidRPr="002E2763" w:rsidRDefault="0058613D" w:rsidP="0058613D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:rsidR="0058613D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58613D" w:rsidRDefault="0058613D" w:rsidP="0058613D">
            <w:pPr>
              <w:tabs>
                <w:tab w:val="clear" w:pos="907"/>
              </w:tabs>
              <w:spacing w:line="28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58613D" w:rsidRPr="003D3672" w:rsidRDefault="0058613D" w:rsidP="0058613D">
            <w:pPr>
              <w:tabs>
                <w:tab w:val="clear" w:pos="227"/>
                <w:tab w:val="clear" w:pos="907"/>
                <w:tab w:val="left" w:pos="252"/>
                <w:tab w:val="left" w:pos="851"/>
                <w:tab w:val="left" w:pos="1418"/>
              </w:tabs>
              <w:spacing w:line="280" w:lineRule="exact"/>
              <w:ind w:left="57"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58613D" w:rsidRPr="002E2763" w:rsidRDefault="0058613D" w:rsidP="0058613D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58613D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58613D" w:rsidRDefault="0058613D" w:rsidP="0058613D">
            <w:pPr>
              <w:tabs>
                <w:tab w:val="clear" w:pos="907"/>
              </w:tabs>
              <w:spacing w:line="28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613D" w:rsidRPr="002E2763" w:rsidTr="00AF4798">
        <w:trPr>
          <w:cantSplit/>
        </w:trPr>
        <w:tc>
          <w:tcPr>
            <w:tcW w:w="3969" w:type="dxa"/>
          </w:tcPr>
          <w:p w:rsidR="0058613D" w:rsidRPr="00600377" w:rsidRDefault="0058613D" w:rsidP="0058613D">
            <w:pPr>
              <w:pStyle w:val="ListParagraph"/>
              <w:numPr>
                <w:ilvl w:val="0"/>
                <w:numId w:val="20"/>
              </w:num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992" w:type="dxa"/>
          </w:tcPr>
          <w:p w:rsidR="0058613D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2,048</w:t>
            </w:r>
          </w:p>
        </w:tc>
        <w:tc>
          <w:tcPr>
            <w:tcW w:w="137" w:type="dxa"/>
          </w:tcPr>
          <w:p w:rsidR="0058613D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58613D" w:rsidRPr="002E2763" w:rsidRDefault="0058613D" w:rsidP="0058613D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10" w:right="22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58613D" w:rsidRPr="003D3672" w:rsidRDefault="0058613D" w:rsidP="0058613D">
            <w:pPr>
              <w:tabs>
                <w:tab w:val="clear" w:pos="227"/>
                <w:tab w:val="clear" w:pos="907"/>
                <w:tab w:val="left" w:pos="252"/>
                <w:tab w:val="left" w:pos="851"/>
                <w:tab w:val="left" w:pos="1418"/>
              </w:tabs>
              <w:spacing w:line="280" w:lineRule="exact"/>
              <w:ind w:left="57"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58613D" w:rsidRPr="002E2763" w:rsidRDefault="0058613D" w:rsidP="0058613D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1,954</w:t>
            </w:r>
          </w:p>
        </w:tc>
        <w:tc>
          <w:tcPr>
            <w:tcW w:w="138" w:type="dxa"/>
          </w:tcPr>
          <w:p w:rsidR="0058613D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58613D" w:rsidRPr="002E2763" w:rsidRDefault="0058613D" w:rsidP="0058613D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10" w:right="22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8613D" w:rsidRPr="002E2763" w:rsidTr="00221132">
        <w:trPr>
          <w:cantSplit/>
        </w:trPr>
        <w:tc>
          <w:tcPr>
            <w:tcW w:w="3969" w:type="dxa"/>
          </w:tcPr>
          <w:p w:rsidR="0058613D" w:rsidRPr="003D3672" w:rsidRDefault="0058613D" w:rsidP="005861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วันส</w:t>
            </w:r>
            <w:r w:rsidRPr="003D3672">
              <w:rPr>
                <w:rFonts w:ascii="Angsana New" w:hAnsi="Angsana New" w:hint="cs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58613D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10,656</w:t>
            </w:r>
          </w:p>
        </w:tc>
        <w:tc>
          <w:tcPr>
            <w:tcW w:w="137" w:type="dxa"/>
          </w:tcPr>
          <w:p w:rsidR="0058613D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:rsidR="0058613D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7,330</w:t>
            </w:r>
          </w:p>
        </w:tc>
        <w:tc>
          <w:tcPr>
            <w:tcW w:w="134" w:type="dxa"/>
          </w:tcPr>
          <w:p w:rsidR="0058613D" w:rsidRPr="003D3672" w:rsidRDefault="0058613D" w:rsidP="0058613D">
            <w:pPr>
              <w:tabs>
                <w:tab w:val="clear" w:pos="227"/>
                <w:tab w:val="clear" w:pos="907"/>
                <w:tab w:val="left" w:pos="252"/>
                <w:tab w:val="left" w:pos="851"/>
                <w:tab w:val="left" w:pos="1418"/>
              </w:tabs>
              <w:spacing w:line="280" w:lineRule="exact"/>
              <w:ind w:left="57" w:right="5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:rsidR="0058613D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9,326</w:t>
            </w:r>
          </w:p>
        </w:tc>
        <w:tc>
          <w:tcPr>
            <w:tcW w:w="138" w:type="dxa"/>
          </w:tcPr>
          <w:p w:rsidR="0058613D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58613D" w:rsidRPr="002E2763" w:rsidRDefault="0058613D" w:rsidP="0058613D">
            <w:pPr>
              <w:tabs>
                <w:tab w:val="clear" w:pos="907"/>
              </w:tabs>
              <w:spacing w:line="280" w:lineRule="exact"/>
              <w:ind w:left="57"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6,403</w:t>
            </w:r>
          </w:p>
        </w:tc>
      </w:tr>
    </w:tbl>
    <w:p w:rsidR="00B02B96" w:rsidRDefault="00B02B96" w:rsidP="00436AC3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AF4798" w:rsidRDefault="00AF4798" w:rsidP="00B02B9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75"/>
        <w:gridCol w:w="142"/>
        <w:gridCol w:w="1276"/>
        <w:gridCol w:w="142"/>
        <w:gridCol w:w="1275"/>
        <w:gridCol w:w="143"/>
        <w:gridCol w:w="1275"/>
      </w:tblGrid>
      <w:tr w:rsidR="00DA5793" w:rsidRPr="005F0B8C" w:rsidTr="003D3672">
        <w:trPr>
          <w:cantSplit/>
        </w:trPr>
        <w:tc>
          <w:tcPr>
            <w:tcW w:w="2778" w:type="dxa"/>
          </w:tcPr>
          <w:p w:rsidR="00DA5793" w:rsidRPr="005F0B8C" w:rsidRDefault="004A3A68" w:rsidP="00901E7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32"/>
                <w:szCs w:val="32"/>
              </w:rPr>
              <w:tab/>
            </w:r>
            <w:r w:rsidRPr="003D367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DA5793" w:rsidRPr="003D3672" w:rsidRDefault="00DA5793" w:rsidP="00901E7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A5793" w:rsidRPr="005F0B8C" w:rsidTr="003D3672">
        <w:trPr>
          <w:cantSplit/>
        </w:trPr>
        <w:tc>
          <w:tcPr>
            <w:tcW w:w="2778" w:type="dxa"/>
          </w:tcPr>
          <w:p w:rsidR="00DA5793" w:rsidRPr="005F0B8C" w:rsidRDefault="00DA5793" w:rsidP="00901E7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DA5793" w:rsidRPr="003D3672" w:rsidRDefault="00DA5793" w:rsidP="00901E7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DA5793" w:rsidRPr="005F0B8C" w:rsidTr="003D3672">
        <w:trPr>
          <w:cantSplit/>
        </w:trPr>
        <w:tc>
          <w:tcPr>
            <w:tcW w:w="2778" w:type="dxa"/>
          </w:tcPr>
          <w:p w:rsidR="00DA5793" w:rsidRPr="005F0B8C" w:rsidRDefault="00DA5793" w:rsidP="00901E7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A5793" w:rsidRPr="005F0B8C" w:rsidRDefault="00DA5793" w:rsidP="00901E79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:rsidR="00DA5793" w:rsidRPr="005F0B8C" w:rsidRDefault="00DA5793" w:rsidP="00901E7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30B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:rsidR="00DA5793" w:rsidRPr="005F0B8C" w:rsidRDefault="00DA5793" w:rsidP="00901E7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DA5793" w:rsidRPr="005F0B8C" w:rsidRDefault="00DA5793" w:rsidP="00901E79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</w:t>
            </w:r>
            <w:r w:rsidR="00AE30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เก้าเดือน</w:t>
            </w:r>
            <w:r w:rsidRPr="003D367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สิ้นสุด</w:t>
            </w:r>
          </w:p>
          <w:p w:rsidR="00DA5793" w:rsidRPr="005F0B8C" w:rsidRDefault="00DA5793" w:rsidP="00901E7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30B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A5793" w:rsidRPr="005F0B8C" w:rsidTr="003D3672">
        <w:trPr>
          <w:cantSplit/>
        </w:trPr>
        <w:tc>
          <w:tcPr>
            <w:tcW w:w="2778" w:type="dxa"/>
          </w:tcPr>
          <w:p w:rsidR="00DA5793" w:rsidRPr="003D3672" w:rsidRDefault="00DA5793" w:rsidP="00DA5793">
            <w:pPr>
              <w:tabs>
                <w:tab w:val="clear" w:pos="6322"/>
                <w:tab w:val="left" w:pos="284"/>
                <w:tab w:val="left" w:pos="851"/>
                <w:tab w:val="left" w:pos="1418"/>
                <w:tab w:val="left" w:pos="22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DA5793" w:rsidRPr="005F0B8C" w:rsidRDefault="00DA5793" w:rsidP="00DA579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:rsidR="00DA5793" w:rsidRPr="005F0B8C" w:rsidRDefault="00DA5793" w:rsidP="00DA579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A5793" w:rsidRPr="005F0B8C" w:rsidRDefault="00DA5793" w:rsidP="00DA579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DA5793" w:rsidRPr="005F0B8C" w:rsidRDefault="00DA5793" w:rsidP="00DA57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A5793" w:rsidRPr="005F0B8C" w:rsidRDefault="00DA5793" w:rsidP="00DA579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3" w:type="dxa"/>
          </w:tcPr>
          <w:p w:rsidR="00DA5793" w:rsidRPr="005F0B8C" w:rsidRDefault="00DA5793" w:rsidP="00DA579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A5793" w:rsidRPr="005F0B8C" w:rsidRDefault="00DA5793" w:rsidP="00DA579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0B8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8109C" w:rsidRPr="005F0B8C" w:rsidTr="00D840C5">
        <w:trPr>
          <w:cantSplit/>
        </w:trPr>
        <w:tc>
          <w:tcPr>
            <w:tcW w:w="2778" w:type="dxa"/>
          </w:tcPr>
          <w:p w:rsidR="00D8109C" w:rsidRPr="003D3672" w:rsidRDefault="00D8109C" w:rsidP="00D8109C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D8109C" w:rsidRPr="005F0B8C" w:rsidRDefault="00D8109C" w:rsidP="00D8109C">
            <w:pPr>
              <w:tabs>
                <w:tab w:val="clear" w:pos="907"/>
                <w:tab w:val="left" w:pos="851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D8109C" w:rsidRPr="005F0B8C" w:rsidRDefault="00D8109C" w:rsidP="00D8109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D8109C" w:rsidRPr="005F0B8C" w:rsidRDefault="00D8109C" w:rsidP="00D8109C">
            <w:pPr>
              <w:tabs>
                <w:tab w:val="clear" w:pos="907"/>
                <w:tab w:val="left" w:pos="851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D8109C" w:rsidRPr="005F0B8C" w:rsidRDefault="00D8109C" w:rsidP="00D810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D8109C" w:rsidRDefault="00D8109C" w:rsidP="00D810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2,048</w:t>
            </w:r>
          </w:p>
        </w:tc>
        <w:tc>
          <w:tcPr>
            <w:tcW w:w="143" w:type="dxa"/>
          </w:tcPr>
          <w:p w:rsidR="00D8109C" w:rsidRPr="005F0B8C" w:rsidRDefault="00D8109C" w:rsidP="00D8109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D8109C" w:rsidRPr="005F0B8C" w:rsidRDefault="00D8109C" w:rsidP="00D8109C">
            <w:pPr>
              <w:tabs>
                <w:tab w:val="clear" w:pos="907"/>
                <w:tab w:val="left" w:pos="851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109C" w:rsidRPr="005F0B8C" w:rsidTr="00600377">
        <w:trPr>
          <w:cantSplit/>
        </w:trPr>
        <w:tc>
          <w:tcPr>
            <w:tcW w:w="2778" w:type="dxa"/>
          </w:tcPr>
          <w:p w:rsidR="00D8109C" w:rsidRPr="005F0B8C" w:rsidRDefault="00D8109C" w:rsidP="00D8109C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:rsidR="00D8109C" w:rsidRPr="005F0B8C" w:rsidRDefault="00D8109C" w:rsidP="00D810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42" w:type="dxa"/>
          </w:tcPr>
          <w:p w:rsidR="00D8109C" w:rsidRPr="005F0B8C" w:rsidRDefault="00D8109C" w:rsidP="00D81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D8109C" w:rsidRPr="005F0B8C" w:rsidRDefault="00D8109C" w:rsidP="00D810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2" w:type="dxa"/>
          </w:tcPr>
          <w:p w:rsidR="00D8109C" w:rsidRPr="003D3672" w:rsidRDefault="00D8109C" w:rsidP="00D810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D8109C" w:rsidRPr="005F0B8C" w:rsidRDefault="00D8109C" w:rsidP="00D810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1,106</w:t>
            </w:r>
          </w:p>
        </w:tc>
        <w:tc>
          <w:tcPr>
            <w:tcW w:w="143" w:type="dxa"/>
          </w:tcPr>
          <w:p w:rsidR="00D8109C" w:rsidRPr="005F0B8C" w:rsidRDefault="00D8109C" w:rsidP="00D810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D8109C" w:rsidRPr="005F0B8C" w:rsidRDefault="00D8109C" w:rsidP="00D810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885</w:t>
            </w:r>
          </w:p>
        </w:tc>
      </w:tr>
      <w:tr w:rsidR="00D8109C" w:rsidRPr="005F0B8C" w:rsidTr="003D3672">
        <w:trPr>
          <w:cantSplit/>
        </w:trPr>
        <w:tc>
          <w:tcPr>
            <w:tcW w:w="2778" w:type="dxa"/>
          </w:tcPr>
          <w:p w:rsidR="00D8109C" w:rsidRPr="005F0B8C" w:rsidRDefault="00D8109C" w:rsidP="00D8109C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8109C" w:rsidRPr="003D3672" w:rsidRDefault="00D8109C" w:rsidP="00D810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42" w:type="dxa"/>
          </w:tcPr>
          <w:p w:rsidR="00D8109C" w:rsidRPr="005F0B8C" w:rsidRDefault="00D8109C" w:rsidP="00D8109C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8109C" w:rsidRPr="005F0B8C" w:rsidRDefault="00D8109C" w:rsidP="00D810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2" w:type="dxa"/>
          </w:tcPr>
          <w:p w:rsidR="00D8109C" w:rsidRPr="003D3672" w:rsidRDefault="00D8109C" w:rsidP="00D8109C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8109C" w:rsidRPr="005F0B8C" w:rsidRDefault="00D8109C" w:rsidP="00D810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43" w:type="dxa"/>
          </w:tcPr>
          <w:p w:rsidR="00D8109C" w:rsidRPr="005F0B8C" w:rsidRDefault="00D8109C" w:rsidP="00D8109C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8109C" w:rsidRPr="005F0B8C" w:rsidRDefault="00D8109C" w:rsidP="00D810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D8109C" w:rsidRPr="005F0B8C" w:rsidTr="003D3672">
        <w:trPr>
          <w:cantSplit/>
        </w:trPr>
        <w:tc>
          <w:tcPr>
            <w:tcW w:w="2778" w:type="dxa"/>
          </w:tcPr>
          <w:p w:rsidR="00D8109C" w:rsidRPr="003D3672" w:rsidRDefault="00D8109C" w:rsidP="00D8109C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D8109C" w:rsidRPr="005F0B8C" w:rsidRDefault="00D8109C" w:rsidP="00D810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42" w:type="dxa"/>
          </w:tcPr>
          <w:p w:rsidR="00D8109C" w:rsidRPr="005F0B8C" w:rsidRDefault="00D8109C" w:rsidP="00D8109C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8109C" w:rsidRPr="005F0B8C" w:rsidRDefault="00D8109C" w:rsidP="00D810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42" w:type="dxa"/>
          </w:tcPr>
          <w:p w:rsidR="00D8109C" w:rsidRPr="003D3672" w:rsidRDefault="00D8109C" w:rsidP="00D8109C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D8109C" w:rsidRPr="005F0B8C" w:rsidRDefault="00D8109C" w:rsidP="00D810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3,326</w:t>
            </w:r>
          </w:p>
        </w:tc>
        <w:tc>
          <w:tcPr>
            <w:tcW w:w="143" w:type="dxa"/>
          </w:tcPr>
          <w:p w:rsidR="00D8109C" w:rsidRPr="005F0B8C" w:rsidRDefault="00D8109C" w:rsidP="00D8109C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D8109C" w:rsidRPr="005F0B8C" w:rsidRDefault="00D8109C" w:rsidP="00D810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</w:tr>
    </w:tbl>
    <w:p w:rsidR="00DA5793" w:rsidRDefault="00DA5793" w:rsidP="00B02B96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76"/>
        <w:gridCol w:w="142"/>
        <w:gridCol w:w="1275"/>
        <w:gridCol w:w="142"/>
        <w:gridCol w:w="1276"/>
        <w:gridCol w:w="143"/>
        <w:gridCol w:w="1274"/>
      </w:tblGrid>
      <w:tr w:rsidR="00DA5793" w:rsidRPr="00436036" w:rsidTr="003D3672">
        <w:trPr>
          <w:cantSplit/>
        </w:trPr>
        <w:tc>
          <w:tcPr>
            <w:tcW w:w="2778" w:type="dxa"/>
          </w:tcPr>
          <w:p w:rsidR="00DA5793" w:rsidRPr="00436036" w:rsidRDefault="00DA5793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DA5793" w:rsidRPr="003D3672" w:rsidRDefault="00DA5793" w:rsidP="00B4771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A5793" w:rsidRPr="00436036" w:rsidTr="003D3672">
        <w:trPr>
          <w:cantSplit/>
        </w:trPr>
        <w:tc>
          <w:tcPr>
            <w:tcW w:w="2778" w:type="dxa"/>
          </w:tcPr>
          <w:p w:rsidR="00DA5793" w:rsidRPr="00436036" w:rsidRDefault="00DA5793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DA5793" w:rsidRPr="003D3672" w:rsidRDefault="00DA5793" w:rsidP="00B4771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43603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DA5793" w:rsidRPr="00436036" w:rsidTr="003D3672">
        <w:trPr>
          <w:cantSplit/>
          <w:trHeight w:val="405"/>
        </w:trPr>
        <w:tc>
          <w:tcPr>
            <w:tcW w:w="2778" w:type="dxa"/>
          </w:tcPr>
          <w:p w:rsidR="00DA5793" w:rsidRPr="00436036" w:rsidRDefault="00DA5793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position w:val="6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A5793" w:rsidRPr="00436036" w:rsidRDefault="00DA5793" w:rsidP="00B47719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position w:val="6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position w:val="6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:rsidR="00DA5793" w:rsidRPr="00436036" w:rsidRDefault="00DA5793" w:rsidP="00B47719">
            <w:pPr>
              <w:spacing w:line="320" w:lineRule="exact"/>
              <w:jc w:val="center"/>
              <w:rPr>
                <w:rFonts w:ascii="Angsana New" w:hAnsi="Angsana New"/>
                <w:position w:val="6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position w:val="6"/>
                <w:sz w:val="28"/>
                <w:szCs w:val="28"/>
                <w:cs/>
              </w:rPr>
              <w:t xml:space="preserve">วันที่ </w:t>
            </w:r>
            <w:r w:rsidRPr="00436036">
              <w:rPr>
                <w:rFonts w:ascii="Angsana New" w:hAnsi="Angsana New"/>
                <w:position w:val="6"/>
                <w:sz w:val="28"/>
                <w:szCs w:val="28"/>
              </w:rPr>
              <w:t xml:space="preserve">30 </w:t>
            </w:r>
            <w:r w:rsidR="00AE30BE">
              <w:rPr>
                <w:rFonts w:ascii="Angsana New" w:hAnsi="Angsana New" w:hint="cs"/>
                <w:position w:val="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:rsidR="00DA5793" w:rsidRPr="00436036" w:rsidRDefault="00DA5793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position w:val="6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DA5793" w:rsidRPr="00436036" w:rsidRDefault="00DA5793" w:rsidP="00B47719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position w:val="6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position w:val="6"/>
                <w:sz w:val="28"/>
                <w:szCs w:val="28"/>
                <w:cs/>
                <w:lang w:val="en-US"/>
              </w:rPr>
              <w:t>สำหรับงวด</w:t>
            </w:r>
            <w:r w:rsidR="00AE30BE">
              <w:rPr>
                <w:rFonts w:ascii="Angsana New" w:hAnsi="Angsana New" w:hint="cs"/>
                <w:position w:val="6"/>
                <w:sz w:val="28"/>
                <w:szCs w:val="28"/>
                <w:cs/>
                <w:lang w:val="en-US"/>
              </w:rPr>
              <w:t>เก้าเดือน</w:t>
            </w:r>
            <w:r w:rsidRPr="003D3672">
              <w:rPr>
                <w:rFonts w:ascii="Angsana New" w:hAnsi="Angsana New" w:hint="cs"/>
                <w:position w:val="6"/>
                <w:sz w:val="28"/>
                <w:szCs w:val="28"/>
                <w:cs/>
                <w:lang w:val="en-US"/>
              </w:rPr>
              <w:t>สิ้นสุด</w:t>
            </w:r>
          </w:p>
          <w:p w:rsidR="00DA5793" w:rsidRPr="00436036" w:rsidRDefault="00DA5793" w:rsidP="00B47719">
            <w:pPr>
              <w:spacing w:line="320" w:lineRule="exact"/>
              <w:jc w:val="center"/>
              <w:rPr>
                <w:rFonts w:ascii="Angsana New" w:hAnsi="Angsana New"/>
                <w:position w:val="6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position w:val="6"/>
                <w:sz w:val="28"/>
                <w:szCs w:val="28"/>
                <w:cs/>
              </w:rPr>
              <w:t xml:space="preserve">วันที่ </w:t>
            </w:r>
            <w:r w:rsidRPr="00436036">
              <w:rPr>
                <w:rFonts w:ascii="Angsana New" w:hAnsi="Angsana New"/>
                <w:position w:val="6"/>
                <w:sz w:val="28"/>
                <w:szCs w:val="28"/>
              </w:rPr>
              <w:t xml:space="preserve">30 </w:t>
            </w:r>
            <w:r w:rsidR="00AE30BE">
              <w:rPr>
                <w:rFonts w:ascii="Angsana New" w:hAnsi="Angsana New" w:hint="cs"/>
                <w:position w:val="6"/>
                <w:sz w:val="28"/>
                <w:szCs w:val="28"/>
                <w:cs/>
              </w:rPr>
              <w:t>กันยายน</w:t>
            </w:r>
          </w:p>
        </w:tc>
      </w:tr>
      <w:tr w:rsidR="00DA5793" w:rsidRPr="00436036" w:rsidTr="003D3672">
        <w:trPr>
          <w:cantSplit/>
        </w:trPr>
        <w:tc>
          <w:tcPr>
            <w:tcW w:w="2778" w:type="dxa"/>
          </w:tcPr>
          <w:p w:rsidR="00DA5793" w:rsidRPr="003D3672" w:rsidRDefault="00DA5793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A5793" w:rsidRPr="00436036" w:rsidRDefault="00DA5793" w:rsidP="00B4771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:rsidR="00DA5793" w:rsidRPr="00436036" w:rsidRDefault="00DA5793" w:rsidP="00B4771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DA5793" w:rsidRPr="00436036" w:rsidRDefault="00DA5793" w:rsidP="00B4771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DA5793" w:rsidRPr="00436036" w:rsidRDefault="00DA5793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A5793" w:rsidRPr="00436036" w:rsidRDefault="00DA5793" w:rsidP="00B4771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3" w:type="dxa"/>
          </w:tcPr>
          <w:p w:rsidR="00DA5793" w:rsidRPr="00436036" w:rsidRDefault="00DA5793" w:rsidP="00B4771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DA5793" w:rsidRPr="00436036" w:rsidRDefault="00DA5793" w:rsidP="00B4771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603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8109C" w:rsidRPr="00436036" w:rsidTr="00D840C5">
        <w:trPr>
          <w:cantSplit/>
        </w:trPr>
        <w:tc>
          <w:tcPr>
            <w:tcW w:w="2778" w:type="dxa"/>
          </w:tcPr>
          <w:p w:rsidR="00D8109C" w:rsidRPr="003D3672" w:rsidRDefault="00D8109C" w:rsidP="00B47719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8109C" w:rsidRPr="005F0B8C" w:rsidRDefault="00D8109C" w:rsidP="00B47719">
            <w:pPr>
              <w:tabs>
                <w:tab w:val="clear" w:pos="907"/>
                <w:tab w:val="left" w:pos="851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D8109C" w:rsidRPr="00436036" w:rsidRDefault="00D8109C" w:rsidP="00B4771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D8109C" w:rsidRPr="005F0B8C" w:rsidRDefault="00D8109C" w:rsidP="00B47719">
            <w:pPr>
              <w:tabs>
                <w:tab w:val="clear" w:pos="907"/>
                <w:tab w:val="left" w:pos="851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D8109C" w:rsidRPr="00436036" w:rsidRDefault="00D8109C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D8109C" w:rsidRDefault="00D8109C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  <w:tc>
          <w:tcPr>
            <w:tcW w:w="143" w:type="dxa"/>
          </w:tcPr>
          <w:p w:rsidR="00D8109C" w:rsidRPr="00436036" w:rsidRDefault="00D8109C" w:rsidP="00B4771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:rsidR="00D8109C" w:rsidRPr="005F0B8C" w:rsidRDefault="00D8109C" w:rsidP="00B47719">
            <w:pPr>
              <w:tabs>
                <w:tab w:val="clear" w:pos="907"/>
                <w:tab w:val="left" w:pos="851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109C" w:rsidRPr="00436036" w:rsidTr="005E112E">
        <w:trPr>
          <w:cantSplit/>
        </w:trPr>
        <w:tc>
          <w:tcPr>
            <w:tcW w:w="2778" w:type="dxa"/>
          </w:tcPr>
          <w:p w:rsidR="00D8109C" w:rsidRPr="005F0B8C" w:rsidRDefault="00D8109C" w:rsidP="00B47719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6" w:type="dxa"/>
          </w:tcPr>
          <w:p w:rsidR="00D8109C" w:rsidRPr="00436036" w:rsidRDefault="00D8109C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42" w:type="dxa"/>
          </w:tcPr>
          <w:p w:rsidR="00D8109C" w:rsidRPr="00436036" w:rsidRDefault="00D8109C" w:rsidP="00B47719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D8109C" w:rsidRPr="00436036" w:rsidRDefault="00D8109C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42" w:type="dxa"/>
          </w:tcPr>
          <w:p w:rsidR="00D8109C" w:rsidRPr="003D3672" w:rsidRDefault="00D8109C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D8109C" w:rsidRPr="005F0B8C" w:rsidRDefault="00D8109C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143" w:type="dxa"/>
          </w:tcPr>
          <w:p w:rsidR="00D8109C" w:rsidRPr="00436036" w:rsidRDefault="00D8109C" w:rsidP="00B47719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:rsidR="00D8109C" w:rsidRPr="00436036" w:rsidRDefault="00D8109C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621</w:t>
            </w:r>
          </w:p>
        </w:tc>
      </w:tr>
      <w:tr w:rsidR="00D8109C" w:rsidRPr="00436036" w:rsidTr="003D3672">
        <w:trPr>
          <w:cantSplit/>
        </w:trPr>
        <w:tc>
          <w:tcPr>
            <w:tcW w:w="2778" w:type="dxa"/>
          </w:tcPr>
          <w:p w:rsidR="00D8109C" w:rsidRPr="005F0B8C" w:rsidRDefault="00D8109C" w:rsidP="00B47719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8109C" w:rsidRPr="003D3672" w:rsidRDefault="00D8109C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2" w:type="dxa"/>
          </w:tcPr>
          <w:p w:rsidR="00D8109C" w:rsidRPr="00436036" w:rsidRDefault="00D8109C" w:rsidP="00B4771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8109C" w:rsidRPr="00436036" w:rsidRDefault="00D8109C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2" w:type="dxa"/>
          </w:tcPr>
          <w:p w:rsidR="00D8109C" w:rsidRPr="003D3672" w:rsidRDefault="00D8109C" w:rsidP="00B47719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8109C" w:rsidRPr="005F0B8C" w:rsidRDefault="00D8109C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43" w:type="dxa"/>
          </w:tcPr>
          <w:p w:rsidR="00D8109C" w:rsidRPr="00436036" w:rsidRDefault="00D8109C" w:rsidP="00B4771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D8109C" w:rsidRPr="00436036" w:rsidRDefault="00D8109C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  <w:tr w:rsidR="00D8109C" w:rsidRPr="00436036" w:rsidTr="003D3672">
        <w:trPr>
          <w:cantSplit/>
        </w:trPr>
        <w:tc>
          <w:tcPr>
            <w:tcW w:w="2778" w:type="dxa"/>
          </w:tcPr>
          <w:p w:rsidR="00D8109C" w:rsidRPr="003D3672" w:rsidRDefault="00D8109C" w:rsidP="00B47719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8109C" w:rsidRPr="00436036" w:rsidRDefault="00D8109C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42" w:type="dxa"/>
          </w:tcPr>
          <w:p w:rsidR="00D8109C" w:rsidRPr="00436036" w:rsidRDefault="00D8109C" w:rsidP="00B4771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D8109C" w:rsidRPr="00436036" w:rsidRDefault="00D8109C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42" w:type="dxa"/>
          </w:tcPr>
          <w:p w:rsidR="00D8109C" w:rsidRPr="003D3672" w:rsidRDefault="00D8109C" w:rsidP="00B47719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8109C" w:rsidRPr="005F0B8C" w:rsidRDefault="00D8109C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2,923</w:t>
            </w:r>
          </w:p>
        </w:tc>
        <w:tc>
          <w:tcPr>
            <w:tcW w:w="143" w:type="dxa"/>
          </w:tcPr>
          <w:p w:rsidR="00D8109C" w:rsidRPr="00436036" w:rsidRDefault="00D8109C" w:rsidP="00B47719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D8109C" w:rsidRPr="00436036" w:rsidRDefault="00D8109C" w:rsidP="00B4771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737</w:t>
            </w:r>
          </w:p>
        </w:tc>
      </w:tr>
    </w:tbl>
    <w:p w:rsidR="00B47719" w:rsidRDefault="00B47719" w:rsidP="00B02B96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4" w:name="_Hlk6493688"/>
    </w:p>
    <w:p w:rsidR="00A4226C" w:rsidRPr="003D3672" w:rsidRDefault="00A4226C" w:rsidP="00B02B96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730546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3D3672">
        <w:rPr>
          <w:rFonts w:ascii="Angsana New" w:hAnsi="Angsana New"/>
          <w:spacing w:val="-2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p w:rsidR="00A4226C" w:rsidRDefault="00A4226C" w:rsidP="00B02B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สำหรับงวด</w:t>
      </w:r>
      <w:r w:rsidR="00AE30BE">
        <w:rPr>
          <w:rFonts w:ascii="Angsana New" w:hAnsi="Angsana New" w:hint="cs"/>
          <w:sz w:val="32"/>
          <w:szCs w:val="32"/>
          <w:cs/>
        </w:rPr>
        <w:t>เก้าเดือน</w:t>
      </w:r>
      <w:r w:rsidRPr="003D3672">
        <w:rPr>
          <w:rFonts w:ascii="Angsana New" w:hAnsi="Angsana New"/>
          <w:sz w:val="32"/>
          <w:szCs w:val="32"/>
          <w:cs/>
        </w:rPr>
        <w:t>สิ้นสุดวันที่</w:t>
      </w:r>
      <w:r w:rsidRPr="003D3672">
        <w:rPr>
          <w:rFonts w:ascii="Angsana New" w:hAnsi="Angsana New"/>
          <w:sz w:val="32"/>
          <w:szCs w:val="32"/>
        </w:rPr>
        <w:t xml:space="preserve"> </w:t>
      </w:r>
      <w:r w:rsidR="0086372A">
        <w:rPr>
          <w:rFonts w:ascii="Angsana New" w:hAnsi="Angsana New"/>
          <w:sz w:val="32"/>
          <w:szCs w:val="32"/>
        </w:rPr>
        <w:t>30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="00AE30BE">
        <w:rPr>
          <w:rFonts w:ascii="Angsana New" w:hAnsi="Angsana New" w:hint="cs"/>
          <w:sz w:val="32"/>
          <w:szCs w:val="32"/>
          <w:cs/>
        </w:rPr>
        <w:t>กันยายน</w:t>
      </w:r>
      <w:r w:rsidRPr="003D36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3D3672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2561</w:t>
      </w:r>
    </w:p>
    <w:tbl>
      <w:tblPr>
        <w:tblW w:w="840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A4226C" w:rsidRPr="000B4F0C" w:rsidTr="00A4226C">
        <w:trPr>
          <w:gridAfter w:val="1"/>
          <w:wAfter w:w="9" w:type="dxa"/>
          <w:trHeight w:val="60"/>
        </w:trPr>
        <w:tc>
          <w:tcPr>
            <w:tcW w:w="2211" w:type="dxa"/>
          </w:tcPr>
          <w:p w:rsidR="00A4226C" w:rsidRPr="000B4F0C" w:rsidRDefault="00A4226C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:rsidR="00A4226C" w:rsidRPr="003D3672" w:rsidRDefault="00A4226C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A4226C" w:rsidRPr="000B4F0C" w:rsidTr="00A4226C">
        <w:trPr>
          <w:trHeight w:val="45"/>
        </w:trPr>
        <w:tc>
          <w:tcPr>
            <w:tcW w:w="2211" w:type="dxa"/>
          </w:tcPr>
          <w:p w:rsidR="00A4226C" w:rsidRPr="000B4F0C" w:rsidRDefault="00A4226C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:rsidR="00A4226C" w:rsidRPr="000B4F0C" w:rsidRDefault="00A4226C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:rsidR="00A4226C" w:rsidRPr="000B4F0C" w:rsidRDefault="00A4226C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:rsidR="00A4226C" w:rsidRPr="003D3672" w:rsidRDefault="00A4226C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0B4F0C" w:rsidRDefault="00A4226C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3D3672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A4226C" w:rsidRPr="000B4F0C" w:rsidRDefault="00A4226C" w:rsidP="003D367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49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 xml:space="preserve"> 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-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 xml:space="preserve"> 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70</w:t>
            </w:r>
          </w:p>
        </w:tc>
        <w:tc>
          <w:tcPr>
            <w:tcW w:w="141" w:type="dxa"/>
          </w:tcPr>
          <w:p w:rsidR="00A4226C" w:rsidRPr="000B4F0C" w:rsidRDefault="00A4226C" w:rsidP="003D3672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:rsidR="00A4226C" w:rsidRPr="000B4F0C" w:rsidRDefault="00A4226C" w:rsidP="003D367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69 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>-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37" w:type="dxa"/>
          </w:tcPr>
          <w:p w:rsidR="00A4226C" w:rsidRPr="003D3672" w:rsidRDefault="00A4226C" w:rsidP="003D367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:rsidR="00A4226C" w:rsidRPr="000B4F0C" w:rsidRDefault="00A4226C" w:rsidP="003D367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49</w:t>
            </w:r>
          </w:p>
        </w:tc>
        <w:tc>
          <w:tcPr>
            <w:tcW w:w="134" w:type="dxa"/>
          </w:tcPr>
          <w:p w:rsidR="00A4226C" w:rsidRPr="000B4F0C" w:rsidRDefault="00A4226C" w:rsidP="003D3672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:rsidR="00A4226C" w:rsidRPr="000B4F0C" w:rsidRDefault="00A4226C" w:rsidP="003D367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69 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-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:rsidR="00A4226C" w:rsidRPr="003D3672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-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:rsidR="00A4226C" w:rsidRPr="000B4F0C" w:rsidRDefault="00A4226C" w:rsidP="003D367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</w:rPr>
              <w:t>-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 34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:rsidR="00A4226C" w:rsidRPr="000B4F0C" w:rsidRDefault="00A4226C" w:rsidP="003D367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  <w:vAlign w:val="bottom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41" w:type="dxa"/>
          </w:tcPr>
          <w:p w:rsidR="00A4226C" w:rsidRPr="000B4F0C" w:rsidRDefault="00A4226C" w:rsidP="003D367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:rsidR="00A4226C" w:rsidRPr="000B4F0C" w:rsidRDefault="00A4226C" w:rsidP="003D367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0B4F0C" w:rsidRDefault="00A4226C" w:rsidP="003D367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  <w:vAlign w:val="bottom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:rsidR="00A4226C" w:rsidRPr="000B4F0C" w:rsidRDefault="00A4226C" w:rsidP="003D367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  <w:tc>
          <w:tcPr>
            <w:tcW w:w="137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A4226C" w:rsidRPr="000B4F0C" w:rsidRDefault="00A4226C" w:rsidP="003D367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A4226C" w:rsidRPr="000B4F0C" w:rsidRDefault="00A4226C" w:rsidP="003D367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</w:tr>
    </w:tbl>
    <w:p w:rsidR="00436AC3" w:rsidRPr="00A4226C" w:rsidRDefault="00436AC3" w:rsidP="00B02B96">
      <w:pPr>
        <w:tabs>
          <w:tab w:val="clear" w:pos="227"/>
          <w:tab w:val="left" w:pos="284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5E112E" w:rsidRDefault="000061C1" w:rsidP="005843AD">
      <w:pPr>
        <w:tabs>
          <w:tab w:val="clear" w:pos="227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D36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3D36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BD60E2">
        <w:rPr>
          <w:rFonts w:asciiTheme="majorBidi" w:hAnsiTheme="majorBidi" w:cstheme="majorBidi"/>
          <w:sz w:val="32"/>
          <w:szCs w:val="32"/>
        </w:rPr>
        <w:t>20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BD60E2">
        <w:rPr>
          <w:rFonts w:asciiTheme="majorBidi" w:hAnsiTheme="majorBidi" w:cstheme="majorBidi"/>
          <w:sz w:val="32"/>
          <w:szCs w:val="32"/>
        </w:rPr>
        <w:t>400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Pr="00BD60E2">
        <w:rPr>
          <w:rFonts w:asciiTheme="majorBidi" w:hAnsiTheme="majorBidi" w:cstheme="majorBidi"/>
          <w:sz w:val="32"/>
          <w:szCs w:val="32"/>
        </w:rPr>
        <w:t>300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3D36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83B7A" w:rsidRPr="003D367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3D36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</w:p>
    <w:p w:rsidR="000061C1" w:rsidRDefault="005E112E" w:rsidP="005843AD">
      <w:pPr>
        <w:tabs>
          <w:tab w:val="clear" w:pos="227"/>
          <w:tab w:val="left" w:pos="284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การเปลี่ยนแปลงดังกล่าวถือเป็นการแก้ไขโครงการผลประโยชน์หลังออกจากงาน โดยบริษัทและบริษัทย่อยรับรู้ต้นทุนบริการในอดีตเป็นค่าใช้จ่ายในกำไรขาดทุน</w:t>
      </w:r>
    </w:p>
    <w:p w:rsidR="00DB121F" w:rsidRPr="003D3672" w:rsidRDefault="00DB121F" w:rsidP="005843AD">
      <w:pPr>
        <w:tabs>
          <w:tab w:val="clear" w:pos="227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bookmarkEnd w:id="4"/>
    <w:p w:rsidR="00DB121F" w:rsidRPr="003D3672" w:rsidRDefault="00DB121F" w:rsidP="005843AD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19.</w:t>
      </w:r>
      <w:r w:rsidRPr="003D3672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D3672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:rsidR="00DB121F" w:rsidRDefault="00DB121F" w:rsidP="005843AD">
      <w:pPr>
        <w:pStyle w:val="BodyTextIndent"/>
        <w:tabs>
          <w:tab w:val="clear" w:pos="907"/>
          <w:tab w:val="left" w:pos="284"/>
          <w:tab w:val="left" w:pos="851"/>
        </w:tabs>
        <w:spacing w:after="0"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ส่วนประกอบหลักของค่าใช้จ่า</w:t>
      </w:r>
      <w:r w:rsidRPr="003D3672">
        <w:rPr>
          <w:rFonts w:ascii="Angsana New" w:hAnsi="Angsana New" w:hint="cs"/>
          <w:sz w:val="32"/>
          <w:szCs w:val="32"/>
          <w:cs/>
        </w:rPr>
        <w:t>ย</w:t>
      </w:r>
      <w:r w:rsidRPr="003D3672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AE30BE">
        <w:rPr>
          <w:rFonts w:ascii="Angsana New" w:hAnsi="Angsana New" w:hint="cs"/>
          <w:sz w:val="32"/>
          <w:szCs w:val="32"/>
          <w:cs/>
        </w:rPr>
        <w:t>เก้าเดือน</w:t>
      </w:r>
      <w:r w:rsidRPr="003D3672">
        <w:rPr>
          <w:rFonts w:ascii="Angsana New" w:hAnsi="Angsana New"/>
          <w:sz w:val="32"/>
          <w:szCs w:val="32"/>
          <w:cs/>
        </w:rPr>
        <w:t>สิ้นสุดวันที่</w:t>
      </w:r>
      <w:r w:rsidRPr="003D36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901E79">
        <w:rPr>
          <w:rFonts w:ascii="Angsana New" w:hAnsi="Angsana New"/>
          <w:sz w:val="32"/>
          <w:szCs w:val="32"/>
        </w:rPr>
        <w:t>0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="00AE30BE">
        <w:rPr>
          <w:rFonts w:ascii="Angsana New" w:hAnsi="Angsana New" w:hint="cs"/>
          <w:sz w:val="32"/>
          <w:szCs w:val="32"/>
          <w:cs/>
        </w:rPr>
        <w:t>กันยายน</w:t>
      </w:r>
      <w:r w:rsidRPr="003D367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3D3672">
        <w:rPr>
          <w:rFonts w:ascii="Angsana New" w:hAnsi="Angsana New"/>
          <w:sz w:val="32"/>
          <w:szCs w:val="32"/>
          <w:cs/>
        </w:rPr>
        <w:t xml:space="preserve"> และ</w:t>
      </w:r>
      <w:r w:rsidRPr="003D3672">
        <w:rPr>
          <w:rFonts w:ascii="Angsana New" w:hAnsi="Angsana New"/>
          <w:sz w:val="32"/>
          <w:szCs w:val="32"/>
        </w:rPr>
        <w:t xml:space="preserve"> </w:t>
      </w:r>
      <w:r w:rsidRPr="00BF7E50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61</w:t>
      </w:r>
      <w:r w:rsidRPr="003D367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0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134"/>
        <w:gridCol w:w="134"/>
        <w:gridCol w:w="1136"/>
        <w:gridCol w:w="134"/>
        <w:gridCol w:w="1134"/>
        <w:gridCol w:w="134"/>
        <w:gridCol w:w="1083"/>
      </w:tblGrid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พัน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:rsidR="00DB121F" w:rsidRPr="00DB121F" w:rsidRDefault="00DB121F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3D3672">
            <w:pPr>
              <w:pStyle w:val="BlockText"/>
              <w:tabs>
                <w:tab w:val="left" w:pos="6804"/>
              </w:tabs>
              <w:spacing w:before="100" w:beforeAutospacing="1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3D3672">
            <w:pPr>
              <w:tabs>
                <w:tab w:val="left" w:pos="123"/>
                <w:tab w:val="left" w:pos="567"/>
              </w:tabs>
              <w:spacing w:line="320" w:lineRule="exact"/>
              <w:ind w:left="17" w:hanging="17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3D3672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DB121F" w:rsidRPr="00DB121F" w:rsidRDefault="00DB121F" w:rsidP="003D3672">
            <w:pPr>
              <w:tabs>
                <w:tab w:val="left" w:pos="284"/>
                <w:tab w:val="left" w:pos="567"/>
              </w:tabs>
              <w:spacing w:line="320" w:lineRule="exact"/>
              <w:ind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3D3672" w:rsidRDefault="00DB121F" w:rsidP="003D3672">
            <w:pPr>
              <w:tabs>
                <w:tab w:val="left" w:pos="284"/>
                <w:tab w:val="left" w:pos="567"/>
                <w:tab w:val="left" w:pos="826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421DD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:rsidR="00DB121F" w:rsidRPr="00DB121F" w:rsidRDefault="00D8109C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10,050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DB121F" w:rsidRPr="00DB121F" w:rsidRDefault="00D8109C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9,164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B121F" w:rsidRPr="00DB121F" w:rsidRDefault="00070459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10,050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DB121F" w:rsidRPr="00DB121F" w:rsidRDefault="00070459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9,164</w:t>
            </w: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3D3672">
            <w:pPr>
              <w:tabs>
                <w:tab w:val="left" w:pos="563"/>
              </w:tabs>
              <w:spacing w:line="32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421DD7" w:rsidRDefault="00DB121F" w:rsidP="003D3672">
            <w:pPr>
              <w:tabs>
                <w:tab w:val="clear" w:pos="454"/>
                <w:tab w:val="left" w:pos="440"/>
                <w:tab w:val="left" w:pos="839"/>
              </w:tabs>
              <w:spacing w:line="320" w:lineRule="exact"/>
              <w:ind w:left="284"/>
              <w:rPr>
                <w:rFonts w:ascii="Angsana New" w:hAnsi="Angsana New"/>
                <w:sz w:val="26"/>
                <w:szCs w:val="26"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การเปลี่ยนแปลงของผลต่างชั่วคราวที่รับรู้เมื่อ</w:t>
            </w:r>
            <w:r w:rsidR="00421DD7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  <w:p w:rsidR="00DB121F" w:rsidRPr="00DB121F" w:rsidRDefault="00421DD7" w:rsidP="003D3672">
            <w:pPr>
              <w:tabs>
                <w:tab w:val="clear" w:pos="454"/>
                <w:tab w:val="left" w:pos="440"/>
                <w:tab w:val="left" w:pos="839"/>
              </w:tabs>
              <w:spacing w:line="32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DB121F" w:rsidRPr="003D3672">
              <w:rPr>
                <w:rFonts w:ascii="Angsana New" w:hAnsi="Angsana New"/>
                <w:sz w:val="26"/>
                <w:szCs w:val="26"/>
                <w:cs/>
              </w:rPr>
              <w:t>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:rsidR="00DB121F" w:rsidRPr="00DB121F" w:rsidRDefault="00D8109C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(3,576)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:rsidR="00DB121F" w:rsidRPr="003D3672" w:rsidRDefault="00D8109C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(1,165)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B121F" w:rsidRPr="003D3672" w:rsidRDefault="00070459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(2,257)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DB121F" w:rsidRPr="003D3672" w:rsidRDefault="00070459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3D3672" w:rsidRDefault="00DB121F" w:rsidP="003D3672">
            <w:pPr>
              <w:tabs>
                <w:tab w:val="left" w:pos="1130"/>
              </w:tabs>
              <w:spacing w:line="320" w:lineRule="exact"/>
              <w:ind w:firstLine="8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B121F" w:rsidRPr="00DB121F" w:rsidRDefault="00D8109C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6,474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B121F" w:rsidRPr="00DB121F" w:rsidRDefault="00D8109C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7,999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B121F" w:rsidRPr="003D3672" w:rsidRDefault="00070459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7,793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B121F" w:rsidRPr="003D3672" w:rsidRDefault="00070459" w:rsidP="003D36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9,220</w:t>
            </w:r>
          </w:p>
        </w:tc>
      </w:tr>
    </w:tbl>
    <w:p w:rsidR="003D3672" w:rsidRDefault="003D3672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3D3672" w:rsidRDefault="003D3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4A3A68" w:rsidRDefault="00DB121F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4A3A68" w:rsidRPr="003A37A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3A68" w:rsidRPr="003A37A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A68" w:rsidRPr="003D367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4A3A68" w:rsidRDefault="004A3A68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864CC">
        <w:rPr>
          <w:rFonts w:asciiTheme="majorBidi" w:hAnsiTheme="majorBidi" w:cstheme="majorBidi"/>
          <w:spacing w:val="-2"/>
          <w:sz w:val="32"/>
          <w:szCs w:val="32"/>
          <w:cs/>
        </w:rPr>
        <w:t>กำไรต่อหุ้นขั้นพื้นฐานคำนวณโดยการหารกำไรสำหรับงวดด้วยจำนวนถัวเฉลี่ย</w:t>
      </w:r>
      <w:r w:rsidRPr="003A37A8">
        <w:rPr>
          <w:rFonts w:asciiTheme="majorBidi" w:hAnsiTheme="majorBidi" w:cstheme="majorBidi"/>
          <w:sz w:val="32"/>
          <w:szCs w:val="32"/>
          <w:cs/>
        </w:rPr>
        <w:t>ถ่วงน้ำหนักของหุ้นสามัญที่ออกจำหน่ายแล้วระหว่างงวด ดังนี้</w:t>
      </w: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204"/>
        <w:gridCol w:w="903"/>
        <w:gridCol w:w="136"/>
        <w:gridCol w:w="1191"/>
        <w:gridCol w:w="136"/>
        <w:gridCol w:w="1191"/>
        <w:gridCol w:w="136"/>
        <w:gridCol w:w="1197"/>
      </w:tblGrid>
      <w:tr w:rsidR="00901E79" w:rsidRPr="0004498D" w:rsidTr="00901E79">
        <w:trPr>
          <w:cantSplit/>
        </w:trPr>
        <w:tc>
          <w:tcPr>
            <w:tcW w:w="3827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8"/>
            <w:tcBorders>
              <w:bottom w:val="single" w:sz="6" w:space="0" w:color="auto"/>
            </w:tcBorders>
          </w:tcPr>
          <w:p w:rsidR="00901E79" w:rsidRPr="003D3672" w:rsidRDefault="00901E79" w:rsidP="00901E79">
            <w:pPr>
              <w:pStyle w:val="a0"/>
              <w:tabs>
                <w:tab w:val="left" w:pos="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01E79" w:rsidRPr="0004498D" w:rsidTr="00901E79">
        <w:trPr>
          <w:cantSplit/>
        </w:trPr>
        <w:tc>
          <w:tcPr>
            <w:tcW w:w="3827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4"/>
            <w:tcBorders>
              <w:bottom w:val="single" w:sz="6" w:space="0" w:color="auto"/>
            </w:tcBorders>
          </w:tcPr>
          <w:p w:rsidR="00901E79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AE30B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:rsidR="00901E79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</w:t>
            </w:r>
            <w:r w:rsidR="00AE30B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เก้าเดือน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สิ้นสุด</w:t>
            </w:r>
          </w:p>
          <w:p w:rsidR="00901E79" w:rsidRPr="003D3672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AE30B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901E79" w:rsidRPr="0004498D" w:rsidTr="00901E79">
        <w:trPr>
          <w:cantSplit/>
        </w:trPr>
        <w:tc>
          <w:tcPr>
            <w:tcW w:w="3827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6" w:type="dxa"/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2561</w:t>
            </w:r>
          </w:p>
        </w:tc>
      </w:tr>
      <w:tr w:rsidR="00901E79" w:rsidRPr="0004498D" w:rsidTr="00901E79">
        <w:trPr>
          <w:cantSplit/>
        </w:trPr>
        <w:tc>
          <w:tcPr>
            <w:tcW w:w="4031" w:type="dxa"/>
            <w:gridSpan w:val="2"/>
          </w:tcPr>
          <w:p w:rsidR="00901E79" w:rsidRPr="003D3672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20" w:lineRule="exact"/>
              <w:ind w:left="-59" w:hanging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 (พันบาท)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3" w:type="dxa"/>
            <w:tcBorders>
              <w:top w:val="single" w:sz="6" w:space="0" w:color="auto"/>
            </w:tcBorders>
            <w:vAlign w:val="bottom"/>
          </w:tcPr>
          <w:p w:rsidR="00901E79" w:rsidRPr="006F0C91" w:rsidRDefault="00D8109C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1,346</w:t>
            </w:r>
          </w:p>
        </w:tc>
        <w:tc>
          <w:tcPr>
            <w:tcW w:w="136" w:type="dxa"/>
            <w:vAlign w:val="bottom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901E79" w:rsidRPr="003D3672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12,566</w:t>
            </w:r>
          </w:p>
        </w:tc>
        <w:tc>
          <w:tcPr>
            <w:tcW w:w="136" w:type="dxa"/>
            <w:vAlign w:val="bottom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901E79" w:rsidRPr="0004498D" w:rsidRDefault="00D8109C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16,784</w:t>
            </w:r>
          </w:p>
        </w:tc>
        <w:tc>
          <w:tcPr>
            <w:tcW w:w="136" w:type="dxa"/>
            <w:vAlign w:val="bottom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:rsidR="00901E79" w:rsidRPr="0004498D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30,170</w:t>
            </w:r>
          </w:p>
        </w:tc>
      </w:tr>
      <w:tr w:rsidR="00901E79" w:rsidRPr="0000551A" w:rsidTr="00901E79">
        <w:trPr>
          <w:cantSplit/>
        </w:trPr>
        <w:tc>
          <w:tcPr>
            <w:tcW w:w="3827" w:type="dxa"/>
          </w:tcPr>
          <w:p w:rsidR="00901E79" w:rsidRPr="003D3672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3D367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  <w:gridSpan w:val="2"/>
          </w:tcPr>
          <w:p w:rsidR="00901E79" w:rsidRPr="00392194" w:rsidRDefault="00D8109C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901E79" w:rsidRPr="0000551A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01E79" w:rsidRPr="00392194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901E79" w:rsidRPr="0000551A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01E79" w:rsidRPr="00392194" w:rsidRDefault="00D8109C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901E79" w:rsidRPr="0000551A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:rsidR="00901E79" w:rsidRPr="00392194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901E79" w:rsidRPr="0004498D" w:rsidTr="00901E79">
        <w:trPr>
          <w:cantSplit/>
          <w:trHeight w:val="63"/>
        </w:trPr>
        <w:tc>
          <w:tcPr>
            <w:tcW w:w="3827" w:type="dxa"/>
          </w:tcPr>
          <w:p w:rsidR="00901E79" w:rsidRPr="003D3672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</w:tcPr>
          <w:p w:rsidR="00901E79" w:rsidRPr="0004498D" w:rsidRDefault="00D8109C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0.0032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901E79" w:rsidRPr="0004498D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0.0298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01E79" w:rsidRPr="0004498D" w:rsidRDefault="00D8109C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0.0398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901E79" w:rsidRPr="0004498D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0.0715</w:t>
            </w:r>
          </w:p>
        </w:tc>
      </w:tr>
    </w:tbl>
    <w:p w:rsidR="00901E79" w:rsidRDefault="00901E79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204"/>
        <w:gridCol w:w="903"/>
        <w:gridCol w:w="136"/>
        <w:gridCol w:w="1191"/>
        <w:gridCol w:w="136"/>
        <w:gridCol w:w="1191"/>
        <w:gridCol w:w="136"/>
        <w:gridCol w:w="1197"/>
      </w:tblGrid>
      <w:tr w:rsidR="00901E79" w:rsidRPr="0004498D" w:rsidTr="00901E79">
        <w:trPr>
          <w:cantSplit/>
        </w:trPr>
        <w:tc>
          <w:tcPr>
            <w:tcW w:w="3827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8"/>
            <w:tcBorders>
              <w:bottom w:val="single" w:sz="6" w:space="0" w:color="auto"/>
            </w:tcBorders>
          </w:tcPr>
          <w:p w:rsidR="00901E79" w:rsidRPr="003D3672" w:rsidRDefault="00901E79" w:rsidP="00901E79">
            <w:pPr>
              <w:pStyle w:val="a0"/>
              <w:tabs>
                <w:tab w:val="left" w:pos="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01E79" w:rsidRPr="0004498D" w:rsidTr="00901E79">
        <w:trPr>
          <w:cantSplit/>
        </w:trPr>
        <w:tc>
          <w:tcPr>
            <w:tcW w:w="3827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4"/>
            <w:tcBorders>
              <w:bottom w:val="single" w:sz="6" w:space="0" w:color="auto"/>
            </w:tcBorders>
          </w:tcPr>
          <w:p w:rsidR="00901E79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AE30B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:rsidR="00901E79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</w:t>
            </w:r>
            <w:r w:rsidR="00AE30B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เก้าเดือน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สิ้นสุด</w:t>
            </w:r>
          </w:p>
          <w:p w:rsidR="00901E79" w:rsidRPr="003D3672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AE30B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901E79" w:rsidRPr="0004498D" w:rsidTr="00901E79">
        <w:trPr>
          <w:cantSplit/>
        </w:trPr>
        <w:tc>
          <w:tcPr>
            <w:tcW w:w="3827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6" w:type="dxa"/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901E79" w:rsidRPr="00600EF0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2561</w:t>
            </w:r>
          </w:p>
        </w:tc>
      </w:tr>
      <w:tr w:rsidR="00901E79" w:rsidRPr="0004498D" w:rsidTr="00901E79">
        <w:trPr>
          <w:cantSplit/>
        </w:trPr>
        <w:tc>
          <w:tcPr>
            <w:tcW w:w="4031" w:type="dxa"/>
            <w:gridSpan w:val="2"/>
          </w:tcPr>
          <w:p w:rsidR="00901E79" w:rsidRPr="003D3672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 w:hanging="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 (พันบาท)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3" w:type="dxa"/>
            <w:tcBorders>
              <w:top w:val="single" w:sz="6" w:space="0" w:color="auto"/>
            </w:tcBorders>
          </w:tcPr>
          <w:p w:rsidR="00901E79" w:rsidRPr="006F0C91" w:rsidRDefault="00D8109C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9,156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01E79" w:rsidRPr="003D3672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12,160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01E79" w:rsidRPr="0004498D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28,720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901E79" w:rsidRPr="0004498D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36,203</w:t>
            </w:r>
          </w:p>
        </w:tc>
      </w:tr>
      <w:tr w:rsidR="00901E79" w:rsidRPr="0000551A" w:rsidTr="00901E79">
        <w:trPr>
          <w:cantSplit/>
        </w:trPr>
        <w:tc>
          <w:tcPr>
            <w:tcW w:w="3827" w:type="dxa"/>
          </w:tcPr>
          <w:p w:rsidR="00901E79" w:rsidRPr="003D3672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3D367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  <w:gridSpan w:val="2"/>
          </w:tcPr>
          <w:p w:rsidR="00901E79" w:rsidRPr="00392194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901E79" w:rsidRPr="0000551A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01E79" w:rsidRPr="00392194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901E79" w:rsidRPr="0000551A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01E79" w:rsidRPr="00392194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901E79" w:rsidRPr="0000551A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:rsidR="00901E79" w:rsidRPr="00392194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901E79" w:rsidRPr="0004498D" w:rsidTr="00901E79">
        <w:trPr>
          <w:cantSplit/>
          <w:trHeight w:val="63"/>
        </w:trPr>
        <w:tc>
          <w:tcPr>
            <w:tcW w:w="3827" w:type="dxa"/>
          </w:tcPr>
          <w:p w:rsidR="00901E79" w:rsidRPr="003D3672" w:rsidRDefault="00901E79" w:rsidP="0090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</w:tcPr>
          <w:p w:rsidR="00901E79" w:rsidRPr="0004498D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</w:t>
            </w:r>
            <w:r w:rsidR="00D810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0217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901E79" w:rsidRPr="0004498D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0.0288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901E79" w:rsidRPr="0004498D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0.068</w:t>
            </w:r>
            <w:r w:rsidR="00D810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36" w:type="dxa"/>
          </w:tcPr>
          <w:p w:rsidR="00901E79" w:rsidRPr="0004498D" w:rsidRDefault="00901E79" w:rsidP="00901E79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901E79" w:rsidRPr="0004498D" w:rsidRDefault="00070459" w:rsidP="00901E7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0.0858</w:t>
            </w:r>
          </w:p>
        </w:tc>
      </w:tr>
    </w:tbl>
    <w:p w:rsidR="00901E79" w:rsidRDefault="00901E79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901E79" w:rsidRPr="00962C69" w:rsidRDefault="00901E79" w:rsidP="00070459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Pr="00962C69">
        <w:rPr>
          <w:rFonts w:ascii="Angsana New" w:hAnsi="Angsana New"/>
          <w:b/>
          <w:bCs/>
          <w:sz w:val="32"/>
          <w:szCs w:val="32"/>
        </w:rPr>
        <w:t>.</w:t>
      </w:r>
      <w:r w:rsidRPr="00962C69">
        <w:rPr>
          <w:rFonts w:ascii="Angsana New" w:hAnsi="Angsana New"/>
          <w:b/>
          <w:bCs/>
          <w:sz w:val="32"/>
          <w:szCs w:val="32"/>
        </w:rPr>
        <w:tab/>
      </w:r>
      <w:r w:rsidRPr="003D367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:rsidR="007A7879" w:rsidRDefault="007A7879" w:rsidP="00070459">
      <w:pPr>
        <w:tabs>
          <w:tab w:val="clear" w:pos="227"/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สำหรับปี </w:t>
      </w:r>
      <w:r>
        <w:rPr>
          <w:rFonts w:asciiTheme="majorBidi" w:hAnsiTheme="majorBidi" w:cstheme="majorBidi"/>
          <w:color w:val="000000"/>
          <w:sz w:val="32"/>
          <w:szCs w:val="32"/>
          <w:u w:val="single"/>
        </w:rPr>
        <w:t>256</w:t>
      </w:r>
      <w:r>
        <w:rPr>
          <w:rFonts w:asciiTheme="majorBidi" w:hAnsiTheme="majorBidi" w:cstheme="majorBidi" w:hint="cs"/>
          <w:color w:val="000000"/>
          <w:sz w:val="32"/>
          <w:szCs w:val="32"/>
          <w:u w:val="single"/>
          <w:cs/>
        </w:rPr>
        <w:t>2</w:t>
      </w:r>
    </w:p>
    <w:p w:rsidR="007A7879" w:rsidRPr="00D06833" w:rsidRDefault="007A7879" w:rsidP="00070459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ในการประชุมสามัญผู้ถือหุ้นประจำปี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7F57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9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ผู้ถือหุ้นมีมติ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Pr="003D3672">
        <w:rPr>
          <w:rFonts w:asciiTheme="majorBidi" w:hAnsiTheme="majorBidi" w:cstheme="majorBidi"/>
          <w:sz w:val="32"/>
          <w:szCs w:val="32"/>
          <w:cs/>
        </w:rPr>
        <w:t>จัดสรร</w:t>
      </w:r>
      <w:r w:rsidRPr="00D06833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กำไรสุทธิสำหรับปี </w:t>
      </w:r>
      <w:r w:rsidRPr="00D06833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D0683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อนุมัติให้จ่ายเงินปันผลให้แก่ผู้ถือหุ้นสามัญจำนวน </w:t>
      </w:r>
      <w:r w:rsidRPr="00D06833">
        <w:rPr>
          <w:rFonts w:asciiTheme="majorBidi" w:hAnsiTheme="majorBidi" w:cstheme="majorBidi"/>
          <w:spacing w:val="-6"/>
          <w:sz w:val="32"/>
          <w:szCs w:val="32"/>
        </w:rPr>
        <w:t xml:space="preserve">422,000,100 </w:t>
      </w:r>
      <w:r w:rsidRPr="00D06833">
        <w:rPr>
          <w:rFonts w:asciiTheme="majorBidi" w:hAnsiTheme="majorBidi" w:cstheme="majorBidi" w:hint="cs"/>
          <w:spacing w:val="-6"/>
          <w:sz w:val="32"/>
          <w:szCs w:val="32"/>
          <w:cs/>
        </w:rPr>
        <w:t>หุ้น 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0.033 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รวมเป็นจำนวนเงินปันผลจ่าย </w:t>
      </w:r>
      <w:r>
        <w:rPr>
          <w:rFonts w:asciiTheme="majorBidi" w:hAnsiTheme="majorBidi" w:cstheme="majorBidi"/>
          <w:sz w:val="32"/>
          <w:szCs w:val="32"/>
        </w:rPr>
        <w:t xml:space="preserve">13.93 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</w:t>
      </w:r>
      <w:r w:rsidRPr="00D068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ปรากฏอยู่ในสมุดทะเบียนผู้ถือหุ้นของบริษัท ณ วันที่ </w:t>
      </w:r>
      <w:r w:rsidRPr="00D06833">
        <w:rPr>
          <w:rFonts w:asciiTheme="majorBidi" w:hAnsiTheme="majorBidi" w:cstheme="majorBidi"/>
          <w:spacing w:val="-4"/>
          <w:sz w:val="32"/>
          <w:szCs w:val="32"/>
        </w:rPr>
        <w:t xml:space="preserve">7 </w:t>
      </w:r>
      <w:r w:rsidRPr="00D068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Pr="00D06833">
        <w:rPr>
          <w:rFonts w:asciiTheme="majorBidi" w:hAnsiTheme="majorBidi" w:cstheme="majorBidi"/>
          <w:spacing w:val="-4"/>
          <w:sz w:val="32"/>
          <w:szCs w:val="32"/>
        </w:rPr>
        <w:t xml:space="preserve">2562 (Record Date) </w:t>
      </w:r>
      <w:r w:rsidRPr="00D068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และได้จ่ายเงินปันผลแล้วในวันที่ </w:t>
      </w:r>
      <w:r w:rsidRPr="00D06833">
        <w:rPr>
          <w:rFonts w:asciiTheme="majorBidi" w:hAnsiTheme="majorBidi" w:cstheme="majorBidi"/>
          <w:spacing w:val="-4"/>
          <w:sz w:val="32"/>
          <w:szCs w:val="32"/>
        </w:rPr>
        <w:t>29</w:t>
      </w:r>
      <w:r w:rsidRPr="00D068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พฤษภาคม </w:t>
      </w:r>
      <w:r w:rsidRPr="00D06833">
        <w:rPr>
          <w:rFonts w:asciiTheme="majorBidi" w:hAnsiTheme="majorBidi" w:cstheme="majorBidi"/>
          <w:spacing w:val="-4"/>
          <w:sz w:val="32"/>
          <w:szCs w:val="32"/>
        </w:rPr>
        <w:t>2562</w:t>
      </w:r>
    </w:p>
    <w:p w:rsidR="007A7879" w:rsidRDefault="007A7879" w:rsidP="00070459">
      <w:pPr>
        <w:tabs>
          <w:tab w:val="clear" w:pos="227"/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สำหรับปี </w:t>
      </w:r>
      <w:r>
        <w:rPr>
          <w:rFonts w:asciiTheme="majorBidi" w:hAnsiTheme="majorBidi" w:cstheme="majorBidi"/>
          <w:color w:val="000000"/>
          <w:sz w:val="32"/>
          <w:szCs w:val="32"/>
          <w:u w:val="single"/>
        </w:rPr>
        <w:t>2561</w:t>
      </w:r>
    </w:p>
    <w:p w:rsidR="007A7879" w:rsidRPr="00D06833" w:rsidRDefault="007A7879" w:rsidP="00070459">
      <w:pPr>
        <w:pStyle w:val="BodyText"/>
        <w:tabs>
          <w:tab w:val="clear" w:pos="227"/>
          <w:tab w:val="left" w:pos="851"/>
          <w:tab w:val="left" w:pos="1418"/>
          <w:tab w:val="left" w:pos="1985"/>
        </w:tabs>
        <w:spacing w:after="0" w:line="380" w:lineRule="exact"/>
        <w:ind w:left="288" w:right="29" w:firstLine="563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ในการประชุมสามัญผู้ถือหุ้นประจำปี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ผู้ถือหุ้นมีมติอนุมัติจัดสรรกำไรสุทธิสำหรับปี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 xml:space="preserve">เป็นทุนสำรองตามกฎหมายจำนวนเงิน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และอนุมัติให้จ่ายเงินปันผลให้แก่ผู้ถือหุ้นสามัญจำนวน </w:t>
      </w:r>
      <w:r>
        <w:rPr>
          <w:rFonts w:ascii="Angsana New" w:hAnsi="Angsana New"/>
          <w:sz w:val="32"/>
          <w:szCs w:val="32"/>
        </w:rPr>
        <w:t xml:space="preserve">422,000,100 </w:t>
      </w:r>
      <w:r>
        <w:rPr>
          <w:rFonts w:ascii="Angsana New" w:hAnsi="Angsana New" w:hint="cs"/>
          <w:sz w:val="32"/>
          <w:szCs w:val="32"/>
          <w:cs/>
        </w:rPr>
        <w:t>หุ้น ในอัตราหุ้นละ</w:t>
      </w:r>
      <w:r>
        <w:rPr>
          <w:rFonts w:ascii="Angsana New" w:hAnsi="Angsana New"/>
          <w:sz w:val="32"/>
          <w:szCs w:val="32"/>
        </w:rPr>
        <w:t xml:space="preserve"> 0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035 </w:t>
      </w:r>
      <w:r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รวมเป็นจำนวนเงินปันผลจ่าย 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t xml:space="preserve">จำนวนเงิน </w:t>
      </w:r>
      <w:r w:rsidRPr="00D06833">
        <w:rPr>
          <w:rFonts w:ascii="Angsana New" w:hAnsi="Angsana New"/>
          <w:spacing w:val="-4"/>
          <w:sz w:val="32"/>
          <w:szCs w:val="32"/>
        </w:rPr>
        <w:t>14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t>.</w:t>
      </w:r>
      <w:r w:rsidRPr="00D06833">
        <w:rPr>
          <w:rFonts w:ascii="Angsana New" w:hAnsi="Angsana New"/>
          <w:spacing w:val="-4"/>
          <w:sz w:val="32"/>
          <w:szCs w:val="32"/>
        </w:rPr>
        <w:t xml:space="preserve">77 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การจ่ายเงินปันผลจะจ่ายให้แก่ผู้ถือหุ้นที่มีรายชื่อปรากฏอยู่ในสมุดทะเบียน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br/>
        <w:t xml:space="preserve">ผู้ถือหุ้นของบริษัท ณ วันที่ </w:t>
      </w:r>
      <w:r w:rsidRPr="00D06833">
        <w:rPr>
          <w:rFonts w:ascii="Angsana New" w:hAnsi="Angsana New"/>
          <w:spacing w:val="-4"/>
          <w:sz w:val="32"/>
          <w:szCs w:val="32"/>
        </w:rPr>
        <w:t xml:space="preserve">7 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D06833">
        <w:rPr>
          <w:rFonts w:ascii="Angsana New" w:hAnsi="Angsana New"/>
          <w:spacing w:val="-4"/>
          <w:sz w:val="32"/>
          <w:szCs w:val="32"/>
        </w:rPr>
        <w:t xml:space="preserve">2561 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t>(</w:t>
      </w:r>
      <w:r w:rsidRPr="00D06833">
        <w:rPr>
          <w:rFonts w:ascii="Angsana New" w:hAnsi="Angsana New"/>
          <w:spacing w:val="-4"/>
          <w:sz w:val="32"/>
          <w:szCs w:val="32"/>
        </w:rPr>
        <w:t>Record Date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t xml:space="preserve">) และได้จ่ายเงินปันผลแล้วในวันที่ 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br/>
      </w:r>
      <w:r w:rsidRPr="00D06833">
        <w:rPr>
          <w:rFonts w:ascii="Angsana New" w:hAnsi="Angsana New"/>
          <w:spacing w:val="-4"/>
          <w:sz w:val="32"/>
          <w:szCs w:val="32"/>
        </w:rPr>
        <w:t>25</w:t>
      </w:r>
      <w:r w:rsidRPr="00D06833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 </w:t>
      </w:r>
      <w:r w:rsidRPr="00D06833">
        <w:rPr>
          <w:rFonts w:ascii="Angsana New" w:hAnsi="Angsana New"/>
          <w:spacing w:val="-4"/>
          <w:sz w:val="32"/>
          <w:szCs w:val="32"/>
        </w:rPr>
        <w:t>2561</w:t>
      </w:r>
    </w:p>
    <w:p w:rsidR="007A7879" w:rsidRDefault="007A7879" w:rsidP="00901E79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6C4A62" w:rsidRDefault="006C4A62" w:rsidP="00901E79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6C4A62" w:rsidRDefault="006C4A62" w:rsidP="00901E79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2E7912" w:rsidRPr="00E91834" w:rsidRDefault="001B1578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22</w:t>
      </w:r>
      <w:r w:rsidR="002E7912" w:rsidRPr="003D3672">
        <w:rPr>
          <w:rFonts w:asciiTheme="majorBidi" w:hAnsiTheme="majorBidi"/>
          <w:b/>
          <w:bCs/>
          <w:color w:val="000000"/>
          <w:sz w:val="32"/>
          <w:szCs w:val="32"/>
        </w:rPr>
        <w:t>.</w:t>
      </w:r>
      <w:r w:rsidR="002E7912" w:rsidRPr="00E9183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7912" w:rsidRPr="003D36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:rsidR="002E7912" w:rsidRDefault="002E7912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2E7912" w:rsidRPr="00E24BC7" w:rsidRDefault="002E7912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:rsidR="002E7912" w:rsidRPr="006478AF" w:rsidRDefault="002E7912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3D3672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3064B9">
        <w:rPr>
          <w:rFonts w:asciiTheme="majorBidi" w:hAnsiTheme="majorBidi"/>
          <w:spacing w:val="-2"/>
          <w:sz w:val="32"/>
          <w:szCs w:val="32"/>
        </w:rPr>
        <w:tab/>
      </w:r>
      <w:r w:rsidRPr="003D3672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ผลิตและจำหน่ายบรรจุภัณฑ์ชนิดอ่อนตัวและให้บริการออกแบบจัดหาและติดตั้งอุปกรณ์ผลิตกระแสไฟฟ้าโดย</w:t>
      </w:r>
      <w:r w:rsidRPr="003D3672">
        <w:rPr>
          <w:rFonts w:asciiTheme="majorBidi" w:hAnsiTheme="majorBidi"/>
          <w:sz w:val="32"/>
          <w:szCs w:val="32"/>
          <w:cs/>
        </w:rPr>
        <w:t>ใช้พลังงานทางเลือก และประกอบแผงโซลาร์เซลล์เพื่อการส่งออก</w:t>
      </w:r>
    </w:p>
    <w:p w:rsidR="002E7912" w:rsidRDefault="002E7912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187555">
        <w:rPr>
          <w:rFonts w:asciiTheme="majorBidi" w:hAnsiTheme="majorBidi"/>
          <w:spacing w:val="-2"/>
          <w:sz w:val="32"/>
          <w:szCs w:val="32"/>
        </w:rPr>
        <w:t>2</w:t>
      </w:r>
      <w:r w:rsidRPr="003D3672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3064B9">
        <w:rPr>
          <w:rFonts w:asciiTheme="majorBidi" w:hAnsiTheme="majorBidi"/>
          <w:spacing w:val="-2"/>
          <w:sz w:val="32"/>
          <w:szCs w:val="32"/>
        </w:rPr>
        <w:tab/>
      </w:r>
      <w:r w:rsidRPr="003D3672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Pr="003D3672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:rsidR="002E7912" w:rsidRPr="00E24BC7" w:rsidRDefault="002E7912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:rsidR="00F11CE6" w:rsidRDefault="002E7912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3D3672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:rsidR="002E7912" w:rsidRPr="00E42260" w:rsidRDefault="002E7912" w:rsidP="0052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D3672">
        <w:rPr>
          <w:rFonts w:asciiTheme="majorBidi" w:hAnsi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="002550DE" w:rsidRPr="003D3672">
        <w:rPr>
          <w:rFonts w:asciiTheme="majorBidi" w:hAnsiTheme="majorBidi"/>
          <w:spacing w:val="-2"/>
          <w:sz w:val="32"/>
          <w:szCs w:val="32"/>
          <w:cs/>
        </w:rPr>
        <w:t>งวด</w:t>
      </w:r>
      <w:r w:rsidR="00AE30BE">
        <w:rPr>
          <w:rFonts w:asciiTheme="majorBidi" w:hAnsiTheme="majorBidi" w:hint="cs"/>
          <w:spacing w:val="-2"/>
          <w:sz w:val="32"/>
          <w:szCs w:val="32"/>
          <w:cs/>
        </w:rPr>
        <w:t>เก้าเดือน</w:t>
      </w:r>
      <w:r w:rsidR="002550DE" w:rsidRPr="003D3672">
        <w:rPr>
          <w:rFonts w:asciiTheme="majorBidi" w:hAnsiTheme="majorBidi"/>
          <w:spacing w:val="-2"/>
          <w:sz w:val="32"/>
          <w:szCs w:val="32"/>
          <w:cs/>
        </w:rPr>
        <w:t>สิ้นสุดวันที่</w:t>
      </w:r>
      <w:r w:rsidR="002550DE" w:rsidRPr="003D3672">
        <w:rPr>
          <w:rFonts w:asciiTheme="majorBidi" w:hAnsiTheme="majorBidi"/>
          <w:spacing w:val="-2"/>
          <w:sz w:val="32"/>
          <w:szCs w:val="32"/>
        </w:rPr>
        <w:t xml:space="preserve"> </w:t>
      </w:r>
      <w:r w:rsidR="002550DE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2550DE" w:rsidRPr="00E24BC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E30BE">
        <w:rPr>
          <w:rFonts w:asciiTheme="majorBidi" w:hAnsiTheme="majorBidi" w:hint="cs"/>
          <w:spacing w:val="-2"/>
          <w:sz w:val="32"/>
          <w:szCs w:val="32"/>
          <w:cs/>
        </w:rPr>
        <w:t>กันยายน</w:t>
      </w:r>
      <w:r w:rsidR="002550DE" w:rsidRPr="003D3672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>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794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6478AF" w:rsidRPr="002B3BE0" w:rsidTr="00997A4D">
        <w:tc>
          <w:tcPr>
            <w:tcW w:w="1644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bottom w:val="single" w:sz="6" w:space="0" w:color="auto"/>
            </w:tcBorders>
          </w:tcPr>
          <w:p w:rsidR="006478AF" w:rsidRPr="003D3672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478AF" w:rsidRPr="002B3BE0" w:rsidTr="00997A4D">
        <w:tc>
          <w:tcPr>
            <w:tcW w:w="1644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:rsidR="006478AF" w:rsidRPr="003D3672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478AF" w:rsidRPr="002B3BE0" w:rsidTr="00997A4D">
        <w:tc>
          <w:tcPr>
            <w:tcW w:w="1644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478AF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478AF" w:rsidRPr="003D3672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478AF" w:rsidRPr="003D3672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478AF" w:rsidRPr="002B3BE0" w:rsidTr="00997A4D">
        <w:tc>
          <w:tcPr>
            <w:tcW w:w="1644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142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142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3D3672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62</w:t>
            </w:r>
          </w:p>
        </w:tc>
        <w:tc>
          <w:tcPr>
            <w:tcW w:w="139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3D3672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1</w:t>
            </w:r>
          </w:p>
        </w:tc>
      </w:tr>
      <w:tr w:rsidR="006478AF" w:rsidRPr="002B3BE0" w:rsidTr="00997A4D">
        <w:tc>
          <w:tcPr>
            <w:tcW w:w="1644" w:type="dxa"/>
            <w:vAlign w:val="bottom"/>
          </w:tcPr>
          <w:p w:rsidR="006478AF" w:rsidRPr="003D3672" w:rsidRDefault="006478AF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6478AF" w:rsidRPr="002B3BE0" w:rsidRDefault="00D320C0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845,104</w:t>
            </w:r>
          </w:p>
        </w:tc>
        <w:tc>
          <w:tcPr>
            <w:tcW w:w="134" w:type="dxa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:rsidR="006478AF" w:rsidRPr="002B3BE0" w:rsidRDefault="00D320C0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827,333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6478AF" w:rsidRPr="002B3BE0" w:rsidRDefault="006478AF" w:rsidP="006478AF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6478AF" w:rsidRPr="002B3BE0" w:rsidRDefault="00D320C0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369,897</w:t>
            </w:r>
          </w:p>
        </w:tc>
        <w:tc>
          <w:tcPr>
            <w:tcW w:w="142" w:type="dxa"/>
          </w:tcPr>
          <w:p w:rsidR="006478AF" w:rsidRPr="002B3BE0" w:rsidRDefault="006478AF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6478AF" w:rsidRPr="002B3BE0" w:rsidRDefault="00D320C0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348,297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6478AF" w:rsidRPr="002B3BE0" w:rsidRDefault="006478AF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6478AF" w:rsidRPr="002B3BE0" w:rsidRDefault="00D8109C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42,227</w:t>
            </w:r>
          </w:p>
        </w:tc>
        <w:tc>
          <w:tcPr>
            <w:tcW w:w="142" w:type="dxa"/>
          </w:tcPr>
          <w:p w:rsidR="006478AF" w:rsidRPr="002B3BE0" w:rsidRDefault="006478AF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:rsidR="006478AF" w:rsidRPr="002B3BE0" w:rsidRDefault="00D8109C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65,924</w:t>
            </w:r>
          </w:p>
        </w:tc>
        <w:tc>
          <w:tcPr>
            <w:tcW w:w="142" w:type="dxa"/>
            <w:vAlign w:val="bottom"/>
          </w:tcPr>
          <w:p w:rsidR="006478AF" w:rsidRPr="002B3BE0" w:rsidRDefault="006478AF" w:rsidP="006478AF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6478AF" w:rsidRPr="002B3BE0" w:rsidRDefault="00D8109C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1,257,228</w:t>
            </w:r>
          </w:p>
        </w:tc>
        <w:tc>
          <w:tcPr>
            <w:tcW w:w="139" w:type="dxa"/>
          </w:tcPr>
          <w:p w:rsidR="006478AF" w:rsidRPr="002B3BE0" w:rsidRDefault="006478AF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6478AF" w:rsidRPr="002B3BE0" w:rsidRDefault="00D8109C" w:rsidP="006478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1,241,554</w:t>
            </w:r>
          </w:p>
        </w:tc>
      </w:tr>
      <w:tr w:rsidR="0004776E" w:rsidRPr="002B3BE0" w:rsidTr="00997A4D">
        <w:tc>
          <w:tcPr>
            <w:tcW w:w="1644" w:type="dxa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3D3672" w:rsidRDefault="00D320C0" w:rsidP="0004776E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(774,557)</w:t>
            </w:r>
          </w:p>
        </w:tc>
        <w:tc>
          <w:tcPr>
            <w:tcW w:w="134" w:type="dxa"/>
          </w:tcPr>
          <w:p w:rsidR="0004776E" w:rsidRPr="0004776E" w:rsidRDefault="0004776E" w:rsidP="0004776E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04776E" w:rsidRPr="003D3672" w:rsidRDefault="00D320C0" w:rsidP="0004776E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(752,128)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04776E" w:rsidRDefault="0004776E" w:rsidP="0004776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04776E" w:rsidRDefault="00D320C0" w:rsidP="0004776E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(287,229)</w:t>
            </w:r>
          </w:p>
        </w:tc>
        <w:tc>
          <w:tcPr>
            <w:tcW w:w="142" w:type="dxa"/>
          </w:tcPr>
          <w:p w:rsidR="0004776E" w:rsidRPr="0004776E" w:rsidRDefault="0004776E" w:rsidP="0004776E">
            <w:pPr>
              <w:tabs>
                <w:tab w:val="clear" w:pos="90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04776E" w:rsidRPr="0004776E" w:rsidRDefault="00D320C0" w:rsidP="0004776E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(276,714)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:rsidR="0004776E" w:rsidRPr="002B3BE0" w:rsidRDefault="00D320C0" w:rsidP="0004776E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(44,566)</w:t>
            </w: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:rsidR="0004776E" w:rsidRPr="003D3672" w:rsidRDefault="00D320C0" w:rsidP="0004776E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(59,262)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D8109C" w:rsidP="0004776E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(1,106,</w:t>
            </w:r>
            <w:r w:rsidR="00D320C0">
              <w:rPr>
                <w:rFonts w:asciiTheme="majorBidi" w:hAnsiTheme="majorBidi" w:cstheme="majorBidi"/>
                <w:sz w:val="22"/>
                <w:szCs w:val="22"/>
              </w:rPr>
              <w:t>352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:rsidR="0004776E" w:rsidRPr="002B3BE0" w:rsidRDefault="0004776E" w:rsidP="0004776E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:rsidR="0004776E" w:rsidRPr="003D3672" w:rsidRDefault="00D8109C" w:rsidP="0004776E">
            <w:pPr>
              <w:tabs>
                <w:tab w:val="clear" w:pos="907"/>
                <w:tab w:val="left" w:pos="196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(1,088,104)</w:t>
            </w:r>
          </w:p>
        </w:tc>
      </w:tr>
      <w:tr w:rsidR="0004776E" w:rsidRPr="002B3BE0" w:rsidTr="0004776E">
        <w:tc>
          <w:tcPr>
            <w:tcW w:w="1644" w:type="dxa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</w:t>
            </w: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04776E" w:rsidRPr="0004776E" w:rsidRDefault="00D320C0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70,547</w:t>
            </w:r>
          </w:p>
        </w:tc>
        <w:tc>
          <w:tcPr>
            <w:tcW w:w="134" w:type="dxa"/>
          </w:tcPr>
          <w:p w:rsidR="0004776E" w:rsidRPr="0004776E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4776E" w:rsidRPr="0004776E" w:rsidRDefault="00D320C0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75,205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04776E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04776E" w:rsidRPr="0004776E" w:rsidRDefault="00D320C0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82,668</w:t>
            </w:r>
          </w:p>
        </w:tc>
        <w:tc>
          <w:tcPr>
            <w:tcW w:w="142" w:type="dxa"/>
          </w:tcPr>
          <w:p w:rsidR="0004776E" w:rsidRPr="0004776E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4776E" w:rsidRPr="0004776E" w:rsidRDefault="00D320C0" w:rsidP="0004776E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71,583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4776E" w:rsidRPr="002B3BE0" w:rsidRDefault="00D320C0" w:rsidP="00D320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(2,339)</w:t>
            </w: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4776E" w:rsidRPr="002B3BE0" w:rsidRDefault="00D320C0" w:rsidP="00D320C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6,662</w:t>
            </w:r>
          </w:p>
        </w:tc>
        <w:tc>
          <w:tcPr>
            <w:tcW w:w="142" w:type="dxa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4776E" w:rsidRPr="002B3BE0" w:rsidRDefault="00D8109C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150,8</w:t>
            </w:r>
            <w:r w:rsidR="00D320C0">
              <w:rPr>
                <w:rFonts w:asciiTheme="majorBidi" w:hAnsiTheme="majorBidi" w:cstheme="majorBidi"/>
                <w:sz w:val="22"/>
                <w:szCs w:val="22"/>
              </w:rPr>
              <w:t>76</w:t>
            </w:r>
          </w:p>
        </w:tc>
        <w:tc>
          <w:tcPr>
            <w:tcW w:w="139" w:type="dxa"/>
          </w:tcPr>
          <w:p w:rsidR="0004776E" w:rsidRPr="002B3BE0" w:rsidRDefault="0004776E" w:rsidP="0004776E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4776E" w:rsidRPr="002B3BE0" w:rsidRDefault="00D8109C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153,450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3D3672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04776E" w:rsidRPr="002B3BE0" w:rsidRDefault="00D8109C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21,493</w:t>
            </w:r>
          </w:p>
        </w:tc>
        <w:tc>
          <w:tcPr>
            <w:tcW w:w="139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D8109C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23,949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3D3672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D8109C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38,074</w:t>
            </w:r>
          </w:p>
        </w:tc>
        <w:tc>
          <w:tcPr>
            <w:tcW w:w="139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D8109C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35,225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3D3672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D320C0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102,775</w:t>
            </w:r>
          </w:p>
        </w:tc>
        <w:tc>
          <w:tcPr>
            <w:tcW w:w="139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D8109C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96,757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3D3672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D8109C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15,755</w:t>
            </w:r>
          </w:p>
        </w:tc>
        <w:tc>
          <w:tcPr>
            <w:tcW w:w="139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D8109C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12,654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3D3672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</w:t>
            </w: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04776E" w:rsidRPr="002B3BE0" w:rsidRDefault="00D8109C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6,474</w:t>
            </w:r>
          </w:p>
        </w:tc>
        <w:tc>
          <w:tcPr>
            <w:tcW w:w="139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04776E" w:rsidRPr="002B3BE0" w:rsidRDefault="00D8109C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7,999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3D3672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D367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กำไรสำหรับ</w:t>
            </w:r>
            <w:r w:rsidRPr="003D367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04776E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4776E" w:rsidRPr="002B3BE0" w:rsidRDefault="00D8109C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9,291</w:t>
            </w:r>
          </w:p>
        </w:tc>
        <w:tc>
          <w:tcPr>
            <w:tcW w:w="139" w:type="dxa"/>
          </w:tcPr>
          <w:p w:rsidR="0004776E" w:rsidRPr="002B3BE0" w:rsidRDefault="0004776E" w:rsidP="0004776E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4776E" w:rsidRPr="002B3BE0" w:rsidRDefault="00D8109C" w:rsidP="0004776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24,764</w:t>
            </w:r>
          </w:p>
        </w:tc>
      </w:tr>
    </w:tbl>
    <w:p w:rsidR="00446C20" w:rsidRDefault="00446C20" w:rsidP="00ED5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E86BF9" w:rsidRPr="003D3672" w:rsidRDefault="001B1578" w:rsidP="00ED5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E86BF9" w:rsidRPr="003D3672">
        <w:rPr>
          <w:rFonts w:asciiTheme="majorBidi" w:hAnsiTheme="majorBidi"/>
          <w:b/>
          <w:bCs/>
          <w:sz w:val="32"/>
          <w:szCs w:val="32"/>
        </w:rPr>
        <w:t>.</w:t>
      </w:r>
      <w:r w:rsidR="00E86BF9" w:rsidRPr="001E18D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6BF9" w:rsidRPr="003D367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:rsidR="00E86BF9" w:rsidRPr="003D3672" w:rsidRDefault="00E86BF9" w:rsidP="00ED5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46C20">
        <w:rPr>
          <w:rFonts w:asciiTheme="majorBidi" w:hAnsiTheme="majorBidi" w:cstheme="majorBidi"/>
          <w:sz w:val="32"/>
          <w:szCs w:val="32"/>
        </w:rPr>
        <w:t>30</w:t>
      </w:r>
      <w:r w:rsidR="00446C20" w:rsidRPr="001E18DA">
        <w:rPr>
          <w:rFonts w:asciiTheme="majorBidi" w:hAnsiTheme="majorBidi" w:cstheme="majorBidi"/>
          <w:sz w:val="32"/>
          <w:szCs w:val="32"/>
        </w:rPr>
        <w:t xml:space="preserve"> </w:t>
      </w:r>
      <w:r w:rsidR="00AE30B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46C20" w:rsidRPr="003D36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E18D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:rsidR="00E86BF9" w:rsidRDefault="001B1578" w:rsidP="00ED5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E86BF9" w:rsidRPr="003D3672">
        <w:rPr>
          <w:rFonts w:asciiTheme="majorBidi" w:hAnsiTheme="majorBidi"/>
          <w:sz w:val="32"/>
          <w:szCs w:val="32"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>1</w:t>
      </w:r>
      <w:r w:rsidR="00E86BF9" w:rsidRPr="003064B9">
        <w:rPr>
          <w:rFonts w:asciiTheme="majorBidi" w:hAnsiTheme="majorBidi" w:cstheme="majorBidi"/>
          <w:sz w:val="32"/>
          <w:szCs w:val="32"/>
        </w:rPr>
        <w:tab/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86BF9" w:rsidRPr="003D367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>มีสัญญาเช่าที่ดิน อาคารโรงเรือน คลังสินค้า และบ้านพักพนักงานหลายฉบับ</w:t>
      </w:r>
      <w:r w:rsidR="00E86BF9" w:rsidRPr="003D3672">
        <w:rPr>
          <w:rFonts w:asciiTheme="majorBidi" w:hAnsiTheme="majorBidi" w:cstheme="majorBidi"/>
          <w:spacing w:val="-4"/>
          <w:sz w:val="32"/>
          <w:szCs w:val="32"/>
          <w:cs/>
        </w:rPr>
        <w:t>กับสำนักงานทรัพย์สินส่วนพระมหากษัตริย์และบุคคลที่ไม่เกี่ยวข้องกันหลายท่าน สัญญาดังกล่าวมีกำหนดเวลา</w:t>
      </w:r>
      <w:r w:rsidR="00E86BF9" w:rsidRPr="001F6214">
        <w:rPr>
          <w:rFonts w:asciiTheme="majorBidi" w:hAnsiTheme="majorBidi" w:cstheme="majorBidi"/>
          <w:spacing w:val="-4"/>
          <w:sz w:val="32"/>
          <w:szCs w:val="32"/>
        </w:rPr>
        <w:t xml:space="preserve"> 3</w:t>
      </w:r>
      <w:r w:rsidR="00E86BF9" w:rsidRPr="003D36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ถึง </w:t>
      </w:r>
      <w:r w:rsidR="00E86BF9" w:rsidRPr="001F6214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="00E86BF9" w:rsidRPr="003D36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สิ้นสุดวันที่ </w:t>
      </w:r>
      <w:r w:rsidR="00E86BF9" w:rsidRPr="001F6214">
        <w:rPr>
          <w:rFonts w:asciiTheme="majorBidi" w:hAnsiTheme="majorBidi" w:cstheme="majorBidi"/>
          <w:spacing w:val="-4"/>
          <w:sz w:val="32"/>
          <w:szCs w:val="32"/>
        </w:rPr>
        <w:t xml:space="preserve">28 </w:t>
      </w:r>
      <w:r w:rsidR="00E86BF9" w:rsidRPr="003D36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="00E86BF9" w:rsidRPr="001F6214">
        <w:rPr>
          <w:rFonts w:asciiTheme="majorBidi" w:hAnsiTheme="majorBidi" w:cstheme="majorBidi"/>
          <w:spacing w:val="-4"/>
          <w:sz w:val="32"/>
          <w:szCs w:val="32"/>
        </w:rPr>
        <w:t>2582</w:t>
      </w:r>
      <w:r w:rsidR="00E86BF9" w:rsidRPr="003D36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86BF9" w:rsidRPr="003D3672">
        <w:rPr>
          <w:rFonts w:asciiTheme="majorBidi" w:hAnsiTheme="majorBidi" w:hint="cs"/>
          <w:sz w:val="32"/>
          <w:szCs w:val="32"/>
          <w:cs/>
        </w:rPr>
        <w:t>และสัญญาบริการอื่น</w:t>
      </w:r>
      <w:r w:rsidR="00E86BF9" w:rsidRPr="003D3672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E86BF9" w:rsidRPr="003D3672">
        <w:rPr>
          <w:rFonts w:asciiTheme="majorBidi" w:hAnsiTheme="majorBidi" w:hint="cs"/>
          <w:sz w:val="32"/>
          <w:szCs w:val="32"/>
          <w:cs/>
        </w:rPr>
        <w:t>และบริษัทย่อยมีภาระ</w:t>
      </w:r>
      <w:r w:rsidR="00E86BF9" w:rsidRPr="003D3672">
        <w:rPr>
          <w:rFonts w:asciiTheme="majorBidi" w:hAnsiTheme="majorBidi"/>
          <w:sz w:val="32"/>
          <w:szCs w:val="32"/>
          <w:cs/>
        </w:rPr>
        <w:t>ผูกพันที่จะต้องจ่ายค่าเช่า</w:t>
      </w:r>
      <w:r w:rsidR="00E86BF9" w:rsidRPr="003D3672">
        <w:rPr>
          <w:rFonts w:asciiTheme="majorBidi" w:hAnsiTheme="majorBidi" w:hint="cs"/>
          <w:sz w:val="32"/>
          <w:szCs w:val="32"/>
          <w:cs/>
        </w:rPr>
        <w:t>และบริการ</w:t>
      </w:r>
      <w:r w:rsidR="00E86BF9" w:rsidRPr="003D3672">
        <w:rPr>
          <w:rFonts w:asciiTheme="majorBidi" w:hAnsiTheme="majorBidi"/>
          <w:sz w:val="32"/>
          <w:szCs w:val="32"/>
          <w:cs/>
        </w:rPr>
        <w:t>ดังกล่าว ดังนี้</w:t>
      </w:r>
    </w:p>
    <w:p w:rsidR="001E335D" w:rsidRDefault="001E335D" w:rsidP="00ED5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</w:p>
    <w:tbl>
      <w:tblPr>
        <w:tblW w:w="7580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719"/>
        <w:gridCol w:w="1734"/>
        <w:gridCol w:w="236"/>
        <w:gridCol w:w="1891"/>
      </w:tblGrid>
      <w:tr w:rsidR="00E86BF9" w:rsidRPr="006478AF" w:rsidTr="00221132">
        <w:trPr>
          <w:cantSplit/>
        </w:trPr>
        <w:tc>
          <w:tcPr>
            <w:tcW w:w="3719" w:type="dxa"/>
          </w:tcPr>
          <w:p w:rsidR="00E86BF9" w:rsidRPr="006478AF" w:rsidRDefault="00E86BF9" w:rsidP="005843AD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61" w:type="dxa"/>
            <w:gridSpan w:val="3"/>
            <w:tcBorders>
              <w:bottom w:val="single" w:sz="6" w:space="0" w:color="auto"/>
            </w:tcBorders>
          </w:tcPr>
          <w:p w:rsidR="00E86BF9" w:rsidRPr="006478AF" w:rsidRDefault="00E86BF9" w:rsidP="00584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spacing w:line="360" w:lineRule="exact"/>
              <w:ind w:left="-94" w:right="-108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3D3672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พัน</w:t>
            </w:r>
            <w:r w:rsidRPr="003D367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E86BF9" w:rsidRPr="006478AF" w:rsidTr="006478AF">
        <w:trPr>
          <w:cantSplit/>
        </w:trPr>
        <w:tc>
          <w:tcPr>
            <w:tcW w:w="3719" w:type="dxa"/>
          </w:tcPr>
          <w:p w:rsidR="00E86BF9" w:rsidRPr="006478AF" w:rsidRDefault="00E86BF9" w:rsidP="005843AD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4" w:type="dxa"/>
            <w:tcBorders>
              <w:top w:val="single" w:sz="6" w:space="0" w:color="auto"/>
              <w:bottom w:val="single" w:sz="6" w:space="0" w:color="auto"/>
            </w:tcBorders>
          </w:tcPr>
          <w:p w:rsidR="00E86BF9" w:rsidRPr="006478AF" w:rsidRDefault="00E86BF9" w:rsidP="005843AD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  <w:r w:rsidRPr="003D3672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E86BF9" w:rsidRPr="006478AF" w:rsidRDefault="00E86BF9" w:rsidP="005843AD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:rsidR="00E86BF9" w:rsidRPr="003D3672" w:rsidRDefault="00E86BF9" w:rsidP="00584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6BF9" w:rsidRPr="006478AF" w:rsidTr="006478AF">
        <w:trPr>
          <w:cantSplit/>
        </w:trPr>
        <w:tc>
          <w:tcPr>
            <w:tcW w:w="3719" w:type="dxa"/>
          </w:tcPr>
          <w:p w:rsidR="00E86BF9" w:rsidRPr="003D3672" w:rsidRDefault="00E86BF9" w:rsidP="005843AD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34" w:type="dxa"/>
            <w:tcBorders>
              <w:top w:val="single" w:sz="6" w:space="0" w:color="auto"/>
            </w:tcBorders>
            <w:shd w:val="clear" w:color="auto" w:fill="auto"/>
          </w:tcPr>
          <w:p w:rsidR="00E86BF9" w:rsidRPr="006478AF" w:rsidRDefault="00D8109C" w:rsidP="001A3D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18,806</w:t>
            </w:r>
          </w:p>
        </w:tc>
        <w:tc>
          <w:tcPr>
            <w:tcW w:w="236" w:type="dxa"/>
          </w:tcPr>
          <w:p w:rsidR="00E86BF9" w:rsidRPr="003D3672" w:rsidRDefault="00E86BF9" w:rsidP="005843AD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:rsidR="00E86BF9" w:rsidRPr="006478AF" w:rsidRDefault="00070459" w:rsidP="001A3D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15,606</w:t>
            </w:r>
          </w:p>
        </w:tc>
      </w:tr>
      <w:tr w:rsidR="00E86BF9" w:rsidRPr="006478AF" w:rsidTr="006478AF">
        <w:trPr>
          <w:cantSplit/>
        </w:trPr>
        <w:tc>
          <w:tcPr>
            <w:tcW w:w="3719" w:type="dxa"/>
          </w:tcPr>
          <w:p w:rsidR="00E86BF9" w:rsidRPr="003D3672" w:rsidRDefault="00E86BF9" w:rsidP="005843AD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734" w:type="dxa"/>
            <w:shd w:val="clear" w:color="auto" w:fill="auto"/>
          </w:tcPr>
          <w:p w:rsidR="00E86BF9" w:rsidRPr="006478AF" w:rsidRDefault="00D8109C" w:rsidP="001A3D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3,627</w:t>
            </w:r>
          </w:p>
        </w:tc>
        <w:tc>
          <w:tcPr>
            <w:tcW w:w="236" w:type="dxa"/>
          </w:tcPr>
          <w:p w:rsidR="00E86BF9" w:rsidRPr="003D3672" w:rsidRDefault="00E86BF9" w:rsidP="005843AD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:rsidR="00E86BF9" w:rsidRPr="006478AF" w:rsidRDefault="00070459" w:rsidP="001A3D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3,627</w:t>
            </w:r>
          </w:p>
        </w:tc>
      </w:tr>
      <w:tr w:rsidR="00E86BF9" w:rsidRPr="006478AF" w:rsidTr="006478AF">
        <w:trPr>
          <w:cantSplit/>
        </w:trPr>
        <w:tc>
          <w:tcPr>
            <w:tcW w:w="3719" w:type="dxa"/>
          </w:tcPr>
          <w:p w:rsidR="00E86BF9" w:rsidRPr="003D3672" w:rsidRDefault="00E86BF9" w:rsidP="005843AD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ห้าปีขึ้นไป</w:t>
            </w:r>
          </w:p>
        </w:tc>
        <w:tc>
          <w:tcPr>
            <w:tcW w:w="1734" w:type="dxa"/>
            <w:tcBorders>
              <w:bottom w:val="single" w:sz="6" w:space="0" w:color="auto"/>
            </w:tcBorders>
            <w:shd w:val="clear" w:color="auto" w:fill="auto"/>
          </w:tcPr>
          <w:p w:rsidR="00E86BF9" w:rsidRPr="006478AF" w:rsidRDefault="00D8109C" w:rsidP="001A3D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26,303</w:t>
            </w:r>
          </w:p>
        </w:tc>
        <w:tc>
          <w:tcPr>
            <w:tcW w:w="236" w:type="dxa"/>
          </w:tcPr>
          <w:p w:rsidR="00E86BF9" w:rsidRPr="003D3672" w:rsidRDefault="00E86BF9" w:rsidP="005843AD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shd w:val="clear" w:color="auto" w:fill="auto"/>
          </w:tcPr>
          <w:p w:rsidR="00E86BF9" w:rsidRPr="006478AF" w:rsidRDefault="00070459" w:rsidP="001A3D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26,303</w:t>
            </w:r>
          </w:p>
        </w:tc>
      </w:tr>
      <w:tr w:rsidR="00E86BF9" w:rsidRPr="006478AF" w:rsidTr="006478AF">
        <w:trPr>
          <w:cantSplit/>
        </w:trPr>
        <w:tc>
          <w:tcPr>
            <w:tcW w:w="3719" w:type="dxa"/>
          </w:tcPr>
          <w:p w:rsidR="00E86BF9" w:rsidRPr="006478AF" w:rsidRDefault="00E86BF9" w:rsidP="00584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478A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D367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86BF9" w:rsidRPr="006478AF" w:rsidRDefault="00D8109C" w:rsidP="001A3D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48,736</w:t>
            </w:r>
          </w:p>
        </w:tc>
        <w:tc>
          <w:tcPr>
            <w:tcW w:w="236" w:type="dxa"/>
          </w:tcPr>
          <w:p w:rsidR="00E86BF9" w:rsidRPr="003D3672" w:rsidRDefault="00E86BF9" w:rsidP="005843AD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86BF9" w:rsidRPr="006478AF" w:rsidRDefault="00070459" w:rsidP="001A3D2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45,536</w:t>
            </w:r>
          </w:p>
        </w:tc>
      </w:tr>
    </w:tbl>
    <w:p w:rsidR="005262FB" w:rsidRDefault="005262FB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86BF9" w:rsidRDefault="001B1578" w:rsidP="0058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E86BF9" w:rsidRPr="003D3672">
        <w:rPr>
          <w:rFonts w:asciiTheme="majorBidi" w:hAnsiTheme="majorBidi"/>
          <w:spacing w:val="-4"/>
          <w:sz w:val="32"/>
          <w:szCs w:val="32"/>
        </w:rPr>
        <w:t>.</w:t>
      </w:r>
      <w:r w:rsidR="00E86BF9" w:rsidRPr="009C0DF0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86BF9" w:rsidRPr="003064B9">
        <w:rPr>
          <w:rFonts w:asciiTheme="majorBidi" w:hAnsiTheme="majorBidi" w:cstheme="majorBidi"/>
          <w:spacing w:val="-4"/>
          <w:sz w:val="32"/>
          <w:szCs w:val="32"/>
        </w:rPr>
        <w:tab/>
      </w:r>
      <w:r w:rsidR="00E86BF9" w:rsidRPr="003D3672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บริษัทมีภาระผูกพันคงเหลือจากสัญญาก่อสร้างทรัพย์สิน</w:t>
      </w:r>
      <w:r w:rsidR="00E86BF9" w:rsidRPr="003D3672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จำนวนเงิน</w:t>
      </w:r>
      <w:r w:rsidR="001A3D2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109C">
        <w:rPr>
          <w:rFonts w:asciiTheme="majorBidi" w:hAnsiTheme="majorBidi" w:cstheme="majorBidi"/>
          <w:spacing w:val="-6"/>
          <w:sz w:val="32"/>
          <w:szCs w:val="32"/>
        </w:rPr>
        <w:t>1.47</w:t>
      </w:r>
      <w:r w:rsidR="001A3D2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86BF9" w:rsidRPr="003D3672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="00E86BF9" w:rsidRPr="003D36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(รวมภาษีมูลค่าเพิ่ม) 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>และ</w:t>
      </w:r>
      <w:r w:rsidR="00E86BF9" w:rsidRPr="003D3672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บริษัทย่อยมีภาระผูกพันคงเหลือจากสัญญาติดตั้งโปรแกรมคอมพิวเตอร์ใหม่ 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1A3D29">
        <w:rPr>
          <w:rFonts w:asciiTheme="majorBidi" w:hAnsiTheme="majorBidi" w:cstheme="majorBidi"/>
          <w:sz w:val="32"/>
          <w:szCs w:val="32"/>
        </w:rPr>
        <w:t>0.11</w:t>
      </w:r>
      <w:r w:rsidR="00E86BF9" w:rsidRPr="003D3672">
        <w:rPr>
          <w:rFonts w:asciiTheme="majorBidi" w:hAnsiTheme="majorBidi"/>
          <w:sz w:val="32"/>
          <w:szCs w:val="32"/>
          <w:cs/>
        </w:rPr>
        <w:t xml:space="preserve"> ล้าน</w:t>
      </w:r>
      <w:r w:rsidR="00E86BF9" w:rsidRPr="003D3672">
        <w:rPr>
          <w:rFonts w:asciiTheme="majorBidi" w:hAnsiTheme="majorBidi" w:hint="cs"/>
          <w:sz w:val="32"/>
          <w:szCs w:val="32"/>
          <w:cs/>
        </w:rPr>
        <w:t>บาท (รวมภาษีมูลค่าเพิ่ม)</w:t>
      </w:r>
      <w:r w:rsidR="00E86BF9" w:rsidRPr="003D3672">
        <w:rPr>
          <w:rFonts w:asciiTheme="majorBidi" w:hAnsiTheme="majorBidi"/>
          <w:sz w:val="32"/>
          <w:szCs w:val="32"/>
          <w:cs/>
        </w:rPr>
        <w:t xml:space="preserve"> </w:t>
      </w:r>
      <w:r w:rsidR="00E86BF9" w:rsidRPr="003D3672">
        <w:rPr>
          <w:rFonts w:asciiTheme="majorBidi" w:hAnsi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D8109C">
        <w:rPr>
          <w:rFonts w:asciiTheme="majorBidi" w:hAnsiTheme="majorBidi" w:cstheme="majorBidi"/>
          <w:sz w:val="32"/>
          <w:szCs w:val="32"/>
        </w:rPr>
        <w:t>1.58</w:t>
      </w:r>
      <w:r w:rsidR="00E86BF9" w:rsidRPr="003D3672">
        <w:rPr>
          <w:rFonts w:asciiTheme="majorBidi" w:hAnsiTheme="majorBidi"/>
          <w:sz w:val="32"/>
          <w:szCs w:val="32"/>
          <w:cs/>
        </w:rPr>
        <w:t xml:space="preserve"> </w:t>
      </w:r>
      <w:r w:rsidR="00E86BF9" w:rsidRPr="003D3672">
        <w:rPr>
          <w:rFonts w:asciiTheme="majorBidi" w:hAnsiTheme="majorBidi" w:hint="cs"/>
          <w:sz w:val="32"/>
          <w:szCs w:val="32"/>
          <w:cs/>
        </w:rPr>
        <w:t>ล้านบาท (รวมภาษีมูลค่าเพิ่ม)</w:t>
      </w:r>
      <w:r w:rsidR="006478AF">
        <w:rPr>
          <w:rFonts w:asciiTheme="majorBidi" w:hAnsiTheme="majorBidi" w:cstheme="majorBidi"/>
          <w:sz w:val="32"/>
          <w:szCs w:val="32"/>
        </w:rPr>
        <w:t xml:space="preserve"> </w:t>
      </w:r>
    </w:p>
    <w:p w:rsidR="00CA2D2A" w:rsidRDefault="00CA2D2A" w:rsidP="00CA2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86BF9" w:rsidRDefault="001B1578" w:rsidP="0058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E86BF9" w:rsidRPr="003D3672">
        <w:rPr>
          <w:rFonts w:asciiTheme="majorBidi" w:hAnsiTheme="majorBidi"/>
          <w:sz w:val="32"/>
          <w:szCs w:val="32"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 xml:space="preserve">3 </w:t>
      </w:r>
      <w:r w:rsidR="00E86BF9">
        <w:rPr>
          <w:rFonts w:asciiTheme="majorBidi" w:hAnsiTheme="majorBidi" w:cstheme="majorBidi"/>
          <w:sz w:val="32"/>
          <w:szCs w:val="32"/>
        </w:rPr>
        <w:tab/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 xml:space="preserve">บริษัทมีเลตเตอร์ออฟเครดิตสำหรับซื้อสินค้าที่ยังไม่ได้ใช้จำนวนเงินรวม </w:t>
      </w:r>
      <w:r w:rsidR="00070459">
        <w:rPr>
          <w:rFonts w:asciiTheme="majorBidi" w:hAnsiTheme="majorBidi" w:cstheme="majorBidi"/>
          <w:sz w:val="32"/>
          <w:szCs w:val="32"/>
        </w:rPr>
        <w:t>2.52</w:t>
      </w:r>
      <w:r w:rsidR="006478AF">
        <w:rPr>
          <w:rFonts w:asciiTheme="majorBidi" w:hAnsiTheme="majorBidi" w:cstheme="majorBidi"/>
          <w:sz w:val="32"/>
          <w:szCs w:val="32"/>
        </w:rPr>
        <w:t xml:space="preserve"> 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>ล้าน</w:t>
      </w:r>
      <w:r w:rsidR="00E86BF9" w:rsidRPr="003D3672">
        <w:rPr>
          <w:rFonts w:asciiTheme="majorBidi" w:hAnsiTheme="majorBidi" w:cstheme="majorBidi" w:hint="cs"/>
          <w:sz w:val="32"/>
          <w:szCs w:val="32"/>
          <w:cs/>
        </w:rPr>
        <w:t xml:space="preserve">ดอลลาร์สหรัฐอเมริกา </w:t>
      </w:r>
    </w:p>
    <w:p w:rsidR="00CA2D2A" w:rsidRDefault="00CA2D2A" w:rsidP="00CA2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86BF9" w:rsidRDefault="001B1578" w:rsidP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E86BF9" w:rsidRPr="003D3672">
        <w:rPr>
          <w:rFonts w:asciiTheme="majorBidi" w:hAnsiTheme="majorBidi"/>
          <w:sz w:val="32"/>
          <w:szCs w:val="32"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>4</w:t>
      </w:r>
      <w:r w:rsidR="00E86BF9">
        <w:rPr>
          <w:rFonts w:asciiTheme="majorBidi" w:hAnsiTheme="majorBidi" w:cstheme="majorBidi"/>
          <w:sz w:val="32"/>
          <w:szCs w:val="32"/>
        </w:rPr>
        <w:tab/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A3D29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>สัญญาซื้อเงินตราต่างประเทศล่วงหน้าหลายฉบับกับธนาคารในประเทศแห่ง</w:t>
      </w:r>
      <w:r w:rsidR="009B639E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>เป็น</w:t>
      </w:r>
      <w:r w:rsidR="00E86BF9" w:rsidRPr="003D367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070459">
        <w:rPr>
          <w:rFonts w:asciiTheme="majorBidi" w:hAnsiTheme="majorBidi" w:cstheme="majorBidi"/>
          <w:sz w:val="32"/>
          <w:szCs w:val="32"/>
        </w:rPr>
        <w:t>1.11</w:t>
      </w:r>
      <w:r w:rsidR="003C406D">
        <w:rPr>
          <w:rFonts w:asciiTheme="majorBidi" w:hAnsiTheme="majorBidi" w:cstheme="majorBidi"/>
          <w:sz w:val="32"/>
          <w:szCs w:val="32"/>
        </w:rPr>
        <w:t xml:space="preserve"> 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>ล้าน</w:t>
      </w:r>
      <w:r w:rsidR="00E86BF9" w:rsidRPr="003D3672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 คิดเป็นจำนวนเงิน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459">
        <w:rPr>
          <w:rFonts w:asciiTheme="majorBidi" w:hAnsiTheme="majorBidi" w:cstheme="majorBidi"/>
          <w:sz w:val="32"/>
          <w:szCs w:val="32"/>
        </w:rPr>
        <w:t>33.93</w:t>
      </w:r>
      <w:r w:rsidR="003C406D">
        <w:rPr>
          <w:rFonts w:asciiTheme="majorBidi" w:hAnsiTheme="majorBidi" w:cstheme="majorBidi"/>
          <w:sz w:val="32"/>
          <w:szCs w:val="32"/>
        </w:rPr>
        <w:t xml:space="preserve"> </w:t>
      </w:r>
      <w:r w:rsidR="00E86BF9" w:rsidRPr="003D367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86BF9" w:rsidRPr="003D3672">
        <w:rPr>
          <w:rFonts w:asciiTheme="majorBidi" w:hAnsiTheme="majorBidi" w:cstheme="majorBidi" w:hint="cs"/>
          <w:sz w:val="32"/>
          <w:szCs w:val="32"/>
          <w:cs/>
        </w:rPr>
        <w:t xml:space="preserve">มีมูลค่ายุติธรรมของสัญญา จำนวนเงิน </w:t>
      </w:r>
      <w:r w:rsidR="00D8109C">
        <w:rPr>
          <w:rFonts w:asciiTheme="majorBidi" w:hAnsiTheme="majorBidi" w:cstheme="majorBidi"/>
          <w:sz w:val="32"/>
          <w:szCs w:val="32"/>
        </w:rPr>
        <w:t>33.92</w:t>
      </w:r>
      <w:r w:rsidR="003C406D">
        <w:rPr>
          <w:rFonts w:asciiTheme="majorBidi" w:hAnsiTheme="majorBidi" w:cstheme="majorBidi"/>
          <w:sz w:val="32"/>
          <w:szCs w:val="32"/>
        </w:rPr>
        <w:t xml:space="preserve"> </w:t>
      </w:r>
      <w:r w:rsidR="00E86BF9" w:rsidRPr="003D3672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1B1578" w:rsidRPr="003D3672" w:rsidRDefault="001B1578" w:rsidP="00CA2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2134FF" w:rsidRPr="00727F57" w:rsidRDefault="001B1578" w:rsidP="0058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2134FF" w:rsidRPr="003D3672">
        <w:rPr>
          <w:rFonts w:asciiTheme="majorBidi" w:hAnsiTheme="majorBidi"/>
          <w:b/>
          <w:bCs/>
          <w:sz w:val="32"/>
          <w:szCs w:val="32"/>
        </w:rPr>
        <w:t xml:space="preserve">.   </w:t>
      </w:r>
      <w:r w:rsidR="002134FF" w:rsidRPr="003D3672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:rsidR="002134FF" w:rsidRDefault="002134FF" w:rsidP="0058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5024">
        <w:rPr>
          <w:rFonts w:asciiTheme="majorBidi" w:hAnsiTheme="majorBidi" w:cstheme="majorBidi"/>
          <w:sz w:val="32"/>
          <w:szCs w:val="32"/>
        </w:rPr>
        <w:t>30</w:t>
      </w:r>
      <w:r w:rsidR="00E15024" w:rsidRPr="001E18DA">
        <w:rPr>
          <w:rFonts w:asciiTheme="majorBidi" w:hAnsiTheme="majorBidi" w:cstheme="majorBidi"/>
          <w:sz w:val="32"/>
          <w:szCs w:val="32"/>
        </w:rPr>
        <w:t xml:space="preserve"> </w:t>
      </w:r>
      <w:r w:rsidR="00AE30B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15024" w:rsidRPr="003D36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180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971804">
        <w:rPr>
          <w:rFonts w:asciiTheme="majorBidi" w:hAnsiTheme="majorBidi" w:cstheme="majorBidi"/>
          <w:sz w:val="32"/>
          <w:szCs w:val="32"/>
        </w:rPr>
        <w:t xml:space="preserve"> </w:t>
      </w:r>
      <w:r w:rsidRPr="003D3672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Pr="003D3672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3672">
        <w:rPr>
          <w:rFonts w:asciiTheme="majorBidi" w:hAnsiTheme="majorBidi" w:cstheme="majorBidi" w:hint="cs"/>
          <w:spacing w:val="-2"/>
          <w:sz w:val="32"/>
          <w:szCs w:val="32"/>
          <w:cs/>
        </w:rPr>
        <w:t>หนี้สินที่อาจจะเกิดขึ้น</w:t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>จากการที่ธนาคาร</w:t>
      </w:r>
      <w:r w:rsidR="005C1ED0" w:rsidRPr="003D3672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3D3672">
        <w:rPr>
          <w:rFonts w:asciiTheme="majorBidi" w:hAnsiTheme="majorBidi" w:cstheme="majorBidi"/>
          <w:spacing w:val="-2"/>
          <w:sz w:val="32"/>
          <w:szCs w:val="32"/>
          <w:cs/>
        </w:rPr>
        <w:t>ในประเทศหลายแห่งออกหนังสือค้ำประกันบริษัทและ</w:t>
      </w:r>
      <w:r w:rsidRPr="003D3672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บริษัทย่อยให้กับหน่วยงานรัฐบาลหลายแห่ง</w:t>
      </w:r>
      <w:r w:rsidR="005C1ED0" w:rsidRPr="003D367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3D36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D320C0">
        <w:rPr>
          <w:rFonts w:asciiTheme="majorBidi" w:hAnsiTheme="majorBidi" w:cstheme="majorBidi"/>
          <w:spacing w:val="-4"/>
          <w:sz w:val="32"/>
          <w:szCs w:val="32"/>
        </w:rPr>
        <w:t>4.46</w:t>
      </w:r>
      <w:r w:rsidRPr="003D3672">
        <w:rPr>
          <w:rFonts w:asciiTheme="majorBidi" w:hAnsiTheme="majorBidi"/>
          <w:spacing w:val="-4"/>
          <w:sz w:val="32"/>
          <w:szCs w:val="32"/>
          <w:cs/>
        </w:rPr>
        <w:t xml:space="preserve"> ล้านบาท</w:t>
      </w:r>
    </w:p>
    <w:p w:rsidR="005262FB" w:rsidRDefault="005262FB" w:rsidP="00CA2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1B1578" w:rsidRPr="00F15A82" w:rsidRDefault="001B1578" w:rsidP="00CA2D2A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25</w:t>
      </w:r>
      <w:r w:rsidRPr="004257B4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Pr="004257B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F15A8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:rsidR="001B1578" w:rsidRPr="004257B4" w:rsidRDefault="001B1578" w:rsidP="00CA2D2A">
      <w:pPr>
        <w:tabs>
          <w:tab w:val="left" w:pos="540"/>
          <w:tab w:val="left" w:pos="851"/>
        </w:tabs>
        <w:spacing w:line="36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ความเสี่ยงจากอัตราแลกเปลี่ยนเงินตราต่างประเทศ</w:t>
      </w:r>
    </w:p>
    <w:p w:rsidR="001B1578" w:rsidRPr="00E0258F" w:rsidRDefault="001B1578" w:rsidP="00CA2D2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0258F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E0258F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E0258F">
        <w:rPr>
          <w:rFonts w:asciiTheme="majorBidi" w:hAnsiTheme="majorBidi" w:cstheme="majorBidi"/>
          <w:color w:val="000000"/>
          <w:sz w:val="32"/>
          <w:szCs w:val="32"/>
          <w:cs/>
        </w:rPr>
        <w:t>มีลูกหนี้การค้า เจ้าหนี้การค้า เจ้าหนี้อื่น และหนี้สินภายใต้สัญญาทรัสต์รีซีทที่เป็นเงินตราต่างประเทศ ซึ่งก่อให้เกิดความเสี่ยงจากการเปลี่ยนแปลงของอัตราแลกเปลี่ยนเงินตราต่างประเทศ ในการบริหารความเสี่ยงจากอัตราแลกเปลี่ยน บริษัท</w:t>
      </w:r>
      <w:r w:rsidRPr="00E0258F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E0258F">
        <w:rPr>
          <w:rFonts w:asciiTheme="majorBidi" w:hAnsiTheme="majorBidi" w:cstheme="majorBidi"/>
          <w:color w:val="000000"/>
          <w:sz w:val="32"/>
          <w:szCs w:val="32"/>
          <w:cs/>
        </w:rPr>
        <w:t>ได้ทำสัญญาซื้อขายเงินตราต่างประเทศล่วงหน้าส่วนหนึ่ง อย่างไรก็ดี บริษัท</w:t>
      </w:r>
      <w:r w:rsidRPr="00E0258F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E0258F">
        <w:rPr>
          <w:rFonts w:asciiTheme="majorBidi" w:hAnsiTheme="majorBidi" w:cstheme="majorBidi"/>
          <w:color w:val="000000"/>
          <w:sz w:val="32"/>
          <w:szCs w:val="32"/>
          <w:cs/>
        </w:rPr>
        <w:t>ยังคงมีความเสี่ยงจากอัตราแลกเปลี่ยนสำหรับสินทรัพย์และหนี้สินทางการเงินที่ไม่ได้ทำสัญญาซื้อขายเงินตราต่างประเทศล่วงหน้าครอบคลุมไว้</w:t>
      </w:r>
    </w:p>
    <w:p w:rsidR="001B1578" w:rsidRPr="00E0258F" w:rsidRDefault="001B1578" w:rsidP="00CA2D2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025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AE30BE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E025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</w:t>
      </w:r>
      <w:r w:rsidRPr="00E0258F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E0258F">
        <w:rPr>
          <w:rFonts w:asciiTheme="majorBidi" w:hAnsiTheme="majorBidi" w:cstheme="majorBidi"/>
          <w:color w:val="000000"/>
          <w:sz w:val="32"/>
          <w:szCs w:val="32"/>
          <w:cs/>
        </w:rPr>
        <w:t>มีสินทรัพย์และหนี้สินทางการเงินซึ่งเป็นเงินตราต่างประเทศที่สำคัญ</w:t>
      </w:r>
      <w:r w:rsidRPr="00E0258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E025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ดังนี้ </w:t>
      </w:r>
    </w:p>
    <w:tbl>
      <w:tblPr>
        <w:tblW w:w="895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1"/>
        <w:gridCol w:w="137"/>
        <w:gridCol w:w="1020"/>
        <w:gridCol w:w="142"/>
        <w:gridCol w:w="1020"/>
        <w:gridCol w:w="138"/>
        <w:gridCol w:w="1020"/>
        <w:gridCol w:w="142"/>
        <w:gridCol w:w="1020"/>
        <w:gridCol w:w="136"/>
        <w:gridCol w:w="1288"/>
        <w:gridCol w:w="142"/>
        <w:gridCol w:w="1275"/>
      </w:tblGrid>
      <w:tr w:rsidR="001B1578" w:rsidRPr="00CC5484" w:rsidTr="00AE30BE">
        <w:trPr>
          <w:cantSplit/>
        </w:trPr>
        <w:tc>
          <w:tcPr>
            <w:tcW w:w="1471" w:type="dxa"/>
          </w:tcPr>
          <w:p w:rsidR="001B1578" w:rsidRDefault="001B1578" w:rsidP="00CA2D2A">
            <w:pPr>
              <w:spacing w:line="280" w:lineRule="exact"/>
              <w:ind w:hanging="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:rsidR="001B1578" w:rsidRPr="00CC5484" w:rsidRDefault="001B1578" w:rsidP="00CA2D2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182" w:type="dxa"/>
            <w:gridSpan w:val="3"/>
            <w:tcBorders>
              <w:bottom w:val="single" w:sz="6" w:space="0" w:color="auto"/>
            </w:tcBorders>
          </w:tcPr>
          <w:p w:rsidR="001B1578" w:rsidRPr="00CC5484" w:rsidRDefault="001B1578" w:rsidP="00CA2D2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:rsidR="001B1578" w:rsidRPr="00CC5484" w:rsidRDefault="001B1578" w:rsidP="00CA2D2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82" w:type="dxa"/>
            <w:gridSpan w:val="3"/>
            <w:tcBorders>
              <w:bottom w:val="single" w:sz="6" w:space="0" w:color="auto"/>
            </w:tcBorders>
          </w:tcPr>
          <w:p w:rsidR="001B1578" w:rsidRPr="00CC5484" w:rsidRDefault="001B1578" w:rsidP="00CA2D2A">
            <w:pPr>
              <w:pStyle w:val="a0"/>
              <w:tabs>
                <w:tab w:val="left" w:pos="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36" w:type="dxa"/>
          </w:tcPr>
          <w:p w:rsidR="001B1578" w:rsidRPr="00CC5484" w:rsidRDefault="001B1578" w:rsidP="00CA2D2A">
            <w:pPr>
              <w:spacing w:line="28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5" w:type="dxa"/>
            <w:gridSpan w:val="3"/>
          </w:tcPr>
          <w:p w:rsidR="001B1578" w:rsidRDefault="001B1578" w:rsidP="00CA2D2A">
            <w:pPr>
              <w:spacing w:line="28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1578" w:rsidRPr="00CC5484" w:rsidTr="00AE30BE">
        <w:trPr>
          <w:cantSplit/>
        </w:trPr>
        <w:tc>
          <w:tcPr>
            <w:tcW w:w="1471" w:type="dxa"/>
            <w:vMerge w:val="restart"/>
            <w:tcBorders>
              <w:bottom w:val="single" w:sz="6" w:space="0" w:color="auto"/>
            </w:tcBorders>
            <w:vAlign w:val="bottom"/>
          </w:tcPr>
          <w:p w:rsidR="001B1578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7" w:type="dxa"/>
            <w:vMerge w:val="restart"/>
          </w:tcPr>
          <w:p w:rsidR="001B1578" w:rsidRPr="00CC5484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1B1578" w:rsidRPr="00CC5484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2" w:type="dxa"/>
            <w:vMerge w:val="restart"/>
            <w:vAlign w:val="bottom"/>
          </w:tcPr>
          <w:p w:rsidR="001B1578" w:rsidRPr="00CC5484" w:rsidRDefault="001B1578" w:rsidP="00CA2D2A">
            <w:pPr>
              <w:tabs>
                <w:tab w:val="left" w:pos="0"/>
              </w:tabs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1B1578" w:rsidRPr="00CC5484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8" w:type="dxa"/>
            <w:vMerge w:val="restart"/>
          </w:tcPr>
          <w:p w:rsidR="001B1578" w:rsidRPr="00CC5484" w:rsidRDefault="001B1578" w:rsidP="00CA2D2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auto"/>
            </w:tcBorders>
            <w:vAlign w:val="bottom"/>
          </w:tcPr>
          <w:p w:rsidR="001B1578" w:rsidRPr="00CC5484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vAlign w:val="bottom"/>
          </w:tcPr>
          <w:p w:rsidR="001B1578" w:rsidRPr="00CC5484" w:rsidRDefault="001B1578" w:rsidP="00CA2D2A">
            <w:pPr>
              <w:tabs>
                <w:tab w:val="left" w:pos="0"/>
              </w:tabs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auto"/>
            </w:tcBorders>
            <w:vAlign w:val="bottom"/>
          </w:tcPr>
          <w:p w:rsidR="001B1578" w:rsidRPr="00CC5484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4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" w:type="dxa"/>
            <w:vMerge w:val="restart"/>
          </w:tcPr>
          <w:p w:rsidR="001B1578" w:rsidRPr="00CC5484" w:rsidRDefault="001B1578" w:rsidP="00CA2D2A">
            <w:pPr>
              <w:spacing w:line="28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5" w:type="dxa"/>
            <w:gridSpan w:val="3"/>
            <w:tcBorders>
              <w:bottom w:val="single" w:sz="6" w:space="0" w:color="auto"/>
            </w:tcBorders>
            <w:vAlign w:val="bottom"/>
          </w:tcPr>
          <w:p w:rsidR="001B1578" w:rsidRDefault="001B1578" w:rsidP="00CA2D2A">
            <w:pPr>
              <w:spacing w:line="28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อัตราแลกเปลี่ยน</w:t>
            </w:r>
          </w:p>
        </w:tc>
      </w:tr>
      <w:tr w:rsidR="001B1578" w:rsidRPr="00CC5484" w:rsidTr="00AE30BE">
        <w:trPr>
          <w:cantSplit/>
        </w:trPr>
        <w:tc>
          <w:tcPr>
            <w:tcW w:w="1471" w:type="dxa"/>
            <w:vMerge/>
            <w:tcBorders>
              <w:bottom w:val="single" w:sz="6" w:space="0" w:color="auto"/>
            </w:tcBorders>
            <w:vAlign w:val="bottom"/>
          </w:tcPr>
          <w:p w:rsidR="001B1578" w:rsidRPr="00CC5484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" w:type="dxa"/>
            <w:vMerge/>
          </w:tcPr>
          <w:p w:rsidR="001B1578" w:rsidRPr="00CC5484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Merge/>
            <w:tcBorders>
              <w:bottom w:val="single" w:sz="6" w:space="0" w:color="auto"/>
            </w:tcBorders>
            <w:vAlign w:val="bottom"/>
          </w:tcPr>
          <w:p w:rsidR="001B1578" w:rsidRPr="00CC5484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vMerge/>
            <w:vAlign w:val="bottom"/>
          </w:tcPr>
          <w:p w:rsidR="001B1578" w:rsidRPr="00CC5484" w:rsidRDefault="001B1578" w:rsidP="00CA2D2A">
            <w:pPr>
              <w:tabs>
                <w:tab w:val="left" w:pos="0"/>
              </w:tabs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Merge/>
            <w:vAlign w:val="bottom"/>
          </w:tcPr>
          <w:p w:rsidR="001B1578" w:rsidRPr="00CC5484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vMerge/>
          </w:tcPr>
          <w:p w:rsidR="001B1578" w:rsidRPr="00CC5484" w:rsidRDefault="001B1578" w:rsidP="00CA2D2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Merge/>
            <w:tcBorders>
              <w:top w:val="single" w:sz="6" w:space="0" w:color="auto"/>
            </w:tcBorders>
            <w:vAlign w:val="bottom"/>
          </w:tcPr>
          <w:p w:rsidR="001B1578" w:rsidRPr="00CC5484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vMerge/>
            <w:tcBorders>
              <w:top w:val="single" w:sz="6" w:space="0" w:color="auto"/>
            </w:tcBorders>
            <w:vAlign w:val="bottom"/>
          </w:tcPr>
          <w:p w:rsidR="001B1578" w:rsidRPr="00CC5484" w:rsidRDefault="001B1578" w:rsidP="00CA2D2A">
            <w:pPr>
              <w:tabs>
                <w:tab w:val="left" w:pos="0"/>
              </w:tabs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Merge/>
            <w:tcBorders>
              <w:top w:val="single" w:sz="6" w:space="0" w:color="auto"/>
            </w:tcBorders>
            <w:vAlign w:val="bottom"/>
          </w:tcPr>
          <w:p w:rsidR="001B1578" w:rsidRPr="00CC5484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vMerge/>
            <w:tcBorders>
              <w:top w:val="single" w:sz="6" w:space="0" w:color="auto"/>
            </w:tcBorders>
          </w:tcPr>
          <w:p w:rsidR="001B1578" w:rsidRPr="00CC5484" w:rsidRDefault="001B1578" w:rsidP="00CA2D2A">
            <w:pPr>
              <w:spacing w:line="28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B1578" w:rsidRPr="00CC5484" w:rsidRDefault="001B1578" w:rsidP="00CA2D2A">
            <w:pPr>
              <w:spacing w:line="28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อัตราซื้อ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:rsidR="001B1578" w:rsidRPr="00CC5484" w:rsidRDefault="001B1578" w:rsidP="00CA2D2A">
            <w:pPr>
              <w:spacing w:line="28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B1578" w:rsidRPr="00CC5484" w:rsidRDefault="001B1578" w:rsidP="00CA2D2A">
            <w:pPr>
              <w:spacing w:line="280" w:lineRule="exact"/>
              <w:ind w:left="-123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อัตราขาย</w:t>
            </w:r>
          </w:p>
        </w:tc>
      </w:tr>
      <w:tr w:rsidR="001B1578" w:rsidRPr="00CC5484" w:rsidTr="00AE30BE">
        <w:trPr>
          <w:cantSplit/>
          <w:trHeight w:val="179"/>
        </w:trPr>
        <w:tc>
          <w:tcPr>
            <w:tcW w:w="1471" w:type="dxa"/>
            <w:tcBorders>
              <w:top w:val="single" w:sz="6" w:space="0" w:color="auto"/>
            </w:tcBorders>
          </w:tcPr>
          <w:p w:rsidR="001B1578" w:rsidRPr="00CC5484" w:rsidRDefault="001B1578" w:rsidP="00CA2D2A">
            <w:pPr>
              <w:spacing w:line="280" w:lineRule="exact"/>
              <w:ind w:hanging="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:rsidR="001B1578" w:rsidRPr="005C7EA4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:rsidR="001B1578" w:rsidRPr="005C7EA4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EA4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(หลักพัน)</w:t>
            </w:r>
          </w:p>
        </w:tc>
        <w:tc>
          <w:tcPr>
            <w:tcW w:w="142" w:type="dxa"/>
          </w:tcPr>
          <w:p w:rsidR="001B1578" w:rsidRPr="00CC5484" w:rsidRDefault="001B1578" w:rsidP="00CA2D2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:rsidR="001B1578" w:rsidRPr="005C7EA4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EA4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(หลักพัน)</w:t>
            </w:r>
          </w:p>
        </w:tc>
        <w:tc>
          <w:tcPr>
            <w:tcW w:w="138" w:type="dxa"/>
          </w:tcPr>
          <w:p w:rsidR="001B1578" w:rsidRPr="00CC5484" w:rsidRDefault="001B1578" w:rsidP="00CA2D2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:rsidR="001B1578" w:rsidRPr="005C7EA4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EA4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(หลักพัน)</w:t>
            </w:r>
          </w:p>
        </w:tc>
        <w:tc>
          <w:tcPr>
            <w:tcW w:w="142" w:type="dxa"/>
          </w:tcPr>
          <w:p w:rsidR="001B1578" w:rsidRPr="00CC5484" w:rsidRDefault="001B1578" w:rsidP="00CA2D2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</w:tcBorders>
          </w:tcPr>
          <w:p w:rsidR="001B1578" w:rsidRPr="005C7EA4" w:rsidRDefault="001B1578" w:rsidP="00CA2D2A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7EA4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(หลักพัน)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:rsidR="001B1578" w:rsidRPr="00CC5484" w:rsidRDefault="001B1578" w:rsidP="00CA2D2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05" w:type="dxa"/>
            <w:gridSpan w:val="3"/>
            <w:tcBorders>
              <w:left w:val="nil"/>
            </w:tcBorders>
          </w:tcPr>
          <w:p w:rsidR="001B1578" w:rsidRPr="005C7EA4" w:rsidRDefault="001B1578" w:rsidP="00CA2D2A">
            <w:pPr>
              <w:spacing w:line="280" w:lineRule="exact"/>
              <w:ind w:right="-57" w:hanging="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C7EA4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(บาทต่อหนึ่งหน่วยเงินตราต่างประเทศ)</w:t>
            </w:r>
          </w:p>
        </w:tc>
      </w:tr>
      <w:tr w:rsidR="001B1578" w:rsidRPr="00CC5484" w:rsidTr="00AE30BE">
        <w:trPr>
          <w:cantSplit/>
          <w:trHeight w:val="179"/>
        </w:trPr>
        <w:tc>
          <w:tcPr>
            <w:tcW w:w="1471" w:type="dxa"/>
          </w:tcPr>
          <w:p w:rsidR="001B1578" w:rsidRPr="00410211" w:rsidRDefault="001B1578" w:rsidP="00CA2D2A">
            <w:pPr>
              <w:spacing w:line="280" w:lineRule="exact"/>
              <w:ind w:right="-145" w:hanging="55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1021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ดอลลาร์</w:t>
            </w:r>
            <w:r w:rsidRPr="0041021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37" w:type="dxa"/>
          </w:tcPr>
          <w:p w:rsidR="001B1578" w:rsidRPr="00CC5484" w:rsidRDefault="001B1578" w:rsidP="00CA2D2A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:rsidR="001B1578" w:rsidRPr="00CC5484" w:rsidRDefault="00D8109C" w:rsidP="00CA2D2A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326</w:t>
            </w:r>
          </w:p>
        </w:tc>
        <w:tc>
          <w:tcPr>
            <w:tcW w:w="142" w:type="dxa"/>
          </w:tcPr>
          <w:p w:rsidR="001B1578" w:rsidRPr="00CC5484" w:rsidRDefault="001B1578" w:rsidP="00CA2D2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:rsidR="001B1578" w:rsidRPr="00CC5484" w:rsidRDefault="0008500D" w:rsidP="00CA2D2A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138" w:type="dxa"/>
          </w:tcPr>
          <w:p w:rsidR="001B1578" w:rsidRPr="00CC5484" w:rsidRDefault="001B1578" w:rsidP="00CA2D2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:rsidR="001B1578" w:rsidRPr="00CC5484" w:rsidRDefault="00D8109C" w:rsidP="00CA2D2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1B1578" w:rsidRPr="00CC5484" w:rsidRDefault="001B1578" w:rsidP="00CA2D2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</w:tcBorders>
          </w:tcPr>
          <w:p w:rsidR="001B1578" w:rsidRPr="00CC5484" w:rsidRDefault="0008500D" w:rsidP="00CA2D2A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:rsidR="001B1578" w:rsidRPr="00CC5484" w:rsidRDefault="001B1578" w:rsidP="00CA2D2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left w:val="nil"/>
            </w:tcBorders>
          </w:tcPr>
          <w:p w:rsidR="001B1578" w:rsidRPr="00CC5484" w:rsidRDefault="00D8109C" w:rsidP="002F4C9A">
            <w:pPr>
              <w:tabs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30.4176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1B1578" w:rsidRPr="00CC5484" w:rsidRDefault="001B1578" w:rsidP="00CA2D2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1B1578" w:rsidRPr="00CC5484" w:rsidRDefault="00D8109C" w:rsidP="00CA2D2A">
            <w:pPr>
              <w:tabs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30.7661</w:t>
            </w:r>
          </w:p>
        </w:tc>
      </w:tr>
      <w:tr w:rsidR="001B1578" w:rsidRPr="00CC5484" w:rsidTr="00AE30BE">
        <w:trPr>
          <w:cantSplit/>
          <w:trHeight w:val="66"/>
        </w:trPr>
        <w:tc>
          <w:tcPr>
            <w:tcW w:w="1471" w:type="dxa"/>
          </w:tcPr>
          <w:p w:rsidR="001B1578" w:rsidRPr="00410211" w:rsidRDefault="001B1578" w:rsidP="00CA2D2A">
            <w:pPr>
              <w:spacing w:line="280" w:lineRule="exact"/>
              <w:ind w:hanging="55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1021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ยูโร</w:t>
            </w:r>
          </w:p>
        </w:tc>
        <w:tc>
          <w:tcPr>
            <w:tcW w:w="137" w:type="dxa"/>
          </w:tcPr>
          <w:p w:rsidR="001B1578" w:rsidRPr="00CC5484" w:rsidRDefault="001B1578" w:rsidP="00CA2D2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:rsidR="001B1578" w:rsidRPr="00CC5484" w:rsidRDefault="00D8109C" w:rsidP="00CA2D2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1B1578" w:rsidRPr="00CC5484" w:rsidRDefault="001B1578" w:rsidP="00CA2D2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:rsidR="001B1578" w:rsidRPr="00CC5484" w:rsidRDefault="00D8109C" w:rsidP="00CA2D2A">
            <w:pPr>
              <w:spacing w:line="280" w:lineRule="exact"/>
              <w:ind w:right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38" w:type="dxa"/>
          </w:tcPr>
          <w:p w:rsidR="001B1578" w:rsidRPr="00CC5484" w:rsidRDefault="001B1578" w:rsidP="00CA2D2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:rsidR="001B1578" w:rsidRPr="00CC5484" w:rsidRDefault="00D8109C" w:rsidP="00CA2D2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1B1578" w:rsidRPr="00CC5484" w:rsidRDefault="001B1578" w:rsidP="00CA2D2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</w:tcBorders>
          </w:tcPr>
          <w:p w:rsidR="001B1578" w:rsidRPr="00CC5484" w:rsidRDefault="00D8109C" w:rsidP="00CA2D2A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:rsidR="001B1578" w:rsidRDefault="001B1578" w:rsidP="00CA2D2A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tcBorders>
              <w:left w:val="nil"/>
            </w:tcBorders>
          </w:tcPr>
          <w:p w:rsidR="001B1578" w:rsidRPr="00CC5484" w:rsidRDefault="00D8109C" w:rsidP="002F4C9A">
            <w:pPr>
              <w:tabs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right="351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1B1578" w:rsidRDefault="001B1578" w:rsidP="00CA2D2A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1B1578" w:rsidRDefault="00D8109C" w:rsidP="00CA2D2A">
            <w:pPr>
              <w:tabs>
                <w:tab w:val="clear" w:pos="680"/>
                <w:tab w:val="clear" w:pos="90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33.7905</w:t>
            </w:r>
          </w:p>
        </w:tc>
      </w:tr>
    </w:tbl>
    <w:p w:rsidR="00F27E84" w:rsidRPr="008B5059" w:rsidRDefault="00F11CE6" w:rsidP="0058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F27E84" w:rsidRPr="003D3672">
        <w:rPr>
          <w:rFonts w:asciiTheme="majorBidi" w:hAnsiTheme="majorBidi"/>
          <w:b/>
          <w:bCs/>
          <w:sz w:val="32"/>
          <w:szCs w:val="32"/>
        </w:rPr>
        <w:t>.</w:t>
      </w:r>
      <w:r w:rsidR="00F27E84" w:rsidRPr="008B505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7E84"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 ๆ</w:t>
      </w:r>
    </w:p>
    <w:p w:rsidR="002134FF" w:rsidRPr="003D3672" w:rsidRDefault="00F11CE6" w:rsidP="0058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26</w:t>
      </w:r>
      <w:r w:rsidR="00F27E84">
        <w:rPr>
          <w:rFonts w:ascii="Angsana New" w:hAnsi="Angsana New"/>
          <w:sz w:val="32"/>
          <w:szCs w:val="32"/>
        </w:rPr>
        <w:t>.1</w:t>
      </w:r>
      <w:r w:rsidR="00F27E84" w:rsidRPr="003D3672">
        <w:rPr>
          <w:rFonts w:ascii="Angsana New" w:hAnsi="Angsana New" w:hint="cs"/>
          <w:sz w:val="32"/>
          <w:szCs w:val="32"/>
        </w:rPr>
        <w:tab/>
      </w:r>
      <w:r w:rsidR="00F27E84" w:rsidRPr="003D367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27E84" w:rsidRPr="008B5059">
        <w:rPr>
          <w:rFonts w:ascii="Angsana New" w:hAnsi="Angsana New"/>
          <w:sz w:val="32"/>
          <w:szCs w:val="32"/>
        </w:rPr>
        <w:t>1</w:t>
      </w:r>
      <w:r w:rsidR="00F27E84" w:rsidRPr="003D3672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F27E84" w:rsidRPr="008B5059">
        <w:rPr>
          <w:rFonts w:ascii="Angsana New" w:hAnsi="Angsana New"/>
          <w:sz w:val="32"/>
          <w:szCs w:val="32"/>
        </w:rPr>
        <w:t>2556</w:t>
      </w:r>
      <w:r w:rsidR="00F27E84" w:rsidRPr="003D3672">
        <w:rPr>
          <w:rFonts w:ascii="Angsana New" w:hAnsi="Angsana New" w:hint="cs"/>
          <w:sz w:val="32"/>
          <w:szCs w:val="32"/>
          <w:cs/>
        </w:rPr>
        <w:t xml:space="preserve"> บริษัท (ผู้ว่าจ้าง) ทำสัญญาจ้างบริษัทในประเทศแห่งหนึ่ง (ผู้รับจ้าง) เป็นที่ปรึกษาทางการเงินในการตรวจสอบฐานะทางการเงินและวางแผนซื้อกิจการบริษัทในประเทศแห่งหนึ่งจำนวนเงิน </w:t>
      </w:r>
      <w:r w:rsidR="00F27E84" w:rsidRPr="008B5059">
        <w:rPr>
          <w:rFonts w:ascii="Angsana New" w:hAnsi="Angsana New"/>
          <w:sz w:val="32"/>
          <w:szCs w:val="32"/>
        </w:rPr>
        <w:t>1</w:t>
      </w:r>
      <w:r w:rsidR="00F27E84" w:rsidRPr="003D3672">
        <w:rPr>
          <w:rFonts w:ascii="Angsana New" w:hAnsi="Angsana New"/>
          <w:sz w:val="32"/>
          <w:szCs w:val="32"/>
        </w:rPr>
        <w:t>.</w:t>
      </w:r>
      <w:r w:rsidR="00F27E84" w:rsidRPr="008B5059">
        <w:rPr>
          <w:rFonts w:ascii="Angsana New" w:hAnsi="Angsana New"/>
          <w:sz w:val="32"/>
          <w:szCs w:val="32"/>
        </w:rPr>
        <w:t>5</w:t>
      </w:r>
      <w:r w:rsidR="00F27E84">
        <w:rPr>
          <w:rFonts w:ascii="Angsana New" w:hAnsi="Angsana New"/>
          <w:sz w:val="32"/>
          <w:szCs w:val="32"/>
        </w:rPr>
        <w:t>0</w:t>
      </w:r>
      <w:r w:rsidR="00F27E84" w:rsidRPr="003D367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27E84" w:rsidRPr="003D3672">
        <w:rPr>
          <w:rFonts w:ascii="Angsana New" w:hAnsi="Angsana New"/>
          <w:sz w:val="32"/>
          <w:szCs w:val="32"/>
          <w:cs/>
        </w:rPr>
        <w:t xml:space="preserve"> </w:t>
      </w:r>
      <w:r w:rsidR="00F27E84" w:rsidRPr="003D3672">
        <w:rPr>
          <w:rFonts w:ascii="Angsana New" w:hAnsi="Angsana New" w:hint="cs"/>
          <w:sz w:val="32"/>
          <w:szCs w:val="32"/>
          <w:cs/>
        </w:rPr>
        <w:t xml:space="preserve">โดยบริษัทจ่ายชำระแล้วจำนวนเงิน </w:t>
      </w:r>
      <w:r w:rsidR="00F27E84" w:rsidRPr="008B5059">
        <w:rPr>
          <w:rFonts w:ascii="Angsana New" w:hAnsi="Angsana New"/>
          <w:sz w:val="32"/>
          <w:szCs w:val="32"/>
        </w:rPr>
        <w:t>1</w:t>
      </w:r>
      <w:r w:rsidR="00F27E84" w:rsidRPr="003D3672">
        <w:rPr>
          <w:rFonts w:ascii="Angsana New" w:hAnsi="Angsana New"/>
          <w:sz w:val="32"/>
          <w:szCs w:val="32"/>
        </w:rPr>
        <w:t>.</w:t>
      </w:r>
      <w:r w:rsidR="00F27E84" w:rsidRPr="008B5059">
        <w:rPr>
          <w:rFonts w:ascii="Angsana New" w:hAnsi="Angsana New"/>
          <w:sz w:val="32"/>
          <w:szCs w:val="32"/>
        </w:rPr>
        <w:t>0</w:t>
      </w:r>
      <w:r w:rsidR="00F27E84">
        <w:rPr>
          <w:rFonts w:ascii="Angsana New" w:hAnsi="Angsana New"/>
          <w:sz w:val="32"/>
          <w:szCs w:val="32"/>
        </w:rPr>
        <w:t>0</w:t>
      </w:r>
      <w:r w:rsidR="00F27E84" w:rsidRPr="003D3672">
        <w:rPr>
          <w:rFonts w:ascii="Angsana New" w:hAnsi="Angsana New" w:hint="cs"/>
          <w:sz w:val="32"/>
          <w:szCs w:val="32"/>
          <w:cs/>
        </w:rPr>
        <w:t xml:space="preserve"> ล้านบาท และยังไม่ได้จ่ายชำระงวดสุดท้ายเนื่องจากผู้รับจ้างยังให้บริการไม่ครบตามเงื่อนไขที่ระบุไว้ในสัญญาทำให้บริษัทต้องจ้างที่ปรึกษาอีกบริษัทหนึ่งดำเนินการต่อให้แล้วเสร็จ</w:t>
      </w:r>
    </w:p>
    <w:p w:rsidR="00FA0AB5" w:rsidRDefault="002134FF" w:rsidP="00FA0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1"/>
        <w:jc w:val="thaiDistribute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29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Pr="00E923B0">
        <w:rPr>
          <w:rFonts w:ascii="Angsana New" w:hAnsi="Angsana New"/>
          <w:spacing w:val="-4"/>
          <w:sz w:val="32"/>
          <w:szCs w:val="32"/>
        </w:rPr>
        <w:t>2558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 ผู้รับจ้างฟ้องบริษัทในคดีแพ่งให้ชำระค่าบริการงวดสุดท้ายจำนวน </w:t>
      </w:r>
      <w:r w:rsidRPr="00E923B0">
        <w:rPr>
          <w:rFonts w:ascii="Angsana New" w:hAnsi="Angsana New"/>
          <w:spacing w:val="-8"/>
          <w:sz w:val="32"/>
          <w:szCs w:val="32"/>
        </w:rPr>
        <w:t>0</w:t>
      </w:r>
      <w:r w:rsidRPr="003D3672">
        <w:rPr>
          <w:rFonts w:ascii="Angsana New" w:hAnsi="Angsana New"/>
          <w:spacing w:val="-8"/>
          <w:sz w:val="32"/>
          <w:szCs w:val="32"/>
        </w:rPr>
        <w:t>.</w:t>
      </w:r>
      <w:r w:rsidRPr="00E923B0">
        <w:rPr>
          <w:rFonts w:ascii="Angsana New" w:hAnsi="Angsana New"/>
          <w:spacing w:val="-8"/>
          <w:sz w:val="32"/>
          <w:szCs w:val="32"/>
        </w:rPr>
        <w:t>5</w:t>
      </w:r>
      <w:r w:rsidR="003A2439">
        <w:rPr>
          <w:rFonts w:ascii="Angsana New" w:hAnsi="Angsana New"/>
          <w:spacing w:val="-8"/>
          <w:sz w:val="32"/>
          <w:szCs w:val="32"/>
        </w:rPr>
        <w:t>0</w:t>
      </w:r>
      <w:r w:rsidRPr="003D3672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และค่าบริการส่วนเพิ่ม (ไม่มีสัญญา) จำนวนเงิน </w:t>
      </w:r>
      <w:r w:rsidRPr="00E923B0">
        <w:rPr>
          <w:rFonts w:ascii="Angsana New" w:hAnsi="Angsana New"/>
          <w:spacing w:val="-8"/>
          <w:sz w:val="32"/>
          <w:szCs w:val="32"/>
        </w:rPr>
        <w:t>3</w:t>
      </w:r>
      <w:r w:rsidRPr="003D3672">
        <w:rPr>
          <w:rFonts w:ascii="Angsana New" w:hAnsi="Angsana New"/>
          <w:spacing w:val="-8"/>
          <w:sz w:val="32"/>
          <w:szCs w:val="32"/>
        </w:rPr>
        <w:t>.</w:t>
      </w:r>
      <w:r w:rsidRPr="00E923B0">
        <w:rPr>
          <w:rFonts w:ascii="Angsana New" w:hAnsi="Angsana New"/>
          <w:spacing w:val="-8"/>
          <w:sz w:val="32"/>
          <w:szCs w:val="32"/>
        </w:rPr>
        <w:t>0</w:t>
      </w:r>
      <w:r>
        <w:rPr>
          <w:rFonts w:ascii="Angsana New" w:hAnsi="Angsana New"/>
          <w:spacing w:val="-8"/>
          <w:sz w:val="32"/>
          <w:szCs w:val="32"/>
        </w:rPr>
        <w:t>0</w:t>
      </w:r>
      <w:r w:rsidRPr="003D3672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รวมเป็นเงินทั้งสิ้น </w:t>
      </w:r>
      <w:r w:rsidRPr="00E923B0">
        <w:rPr>
          <w:rFonts w:ascii="Angsana New" w:hAnsi="Angsana New"/>
          <w:spacing w:val="-8"/>
          <w:sz w:val="32"/>
          <w:szCs w:val="32"/>
        </w:rPr>
        <w:t>3</w:t>
      </w:r>
      <w:r w:rsidRPr="003D3672">
        <w:rPr>
          <w:rFonts w:ascii="Angsana New" w:hAnsi="Angsana New"/>
          <w:spacing w:val="-8"/>
          <w:sz w:val="32"/>
          <w:szCs w:val="32"/>
        </w:rPr>
        <w:t>.</w:t>
      </w:r>
      <w:r w:rsidRPr="00E923B0">
        <w:rPr>
          <w:rFonts w:ascii="Angsana New" w:hAnsi="Angsana New"/>
          <w:spacing w:val="-8"/>
          <w:sz w:val="32"/>
          <w:szCs w:val="32"/>
        </w:rPr>
        <w:t>5</w:t>
      </w:r>
      <w:r>
        <w:rPr>
          <w:rFonts w:ascii="Angsana New" w:hAnsi="Angsana New"/>
          <w:spacing w:val="-8"/>
          <w:sz w:val="32"/>
          <w:szCs w:val="32"/>
        </w:rPr>
        <w:t>0</w:t>
      </w:r>
      <w:r>
        <w:rPr>
          <w:rFonts w:ascii="Angsana New" w:hAnsi="Angsana New"/>
          <w:spacing w:val="-8"/>
          <w:sz w:val="32"/>
          <w:szCs w:val="32"/>
        </w:rPr>
        <w:br/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3A2439" w:rsidRPr="003D367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 xml:space="preserve">และเมื่อวันที่ </w:t>
      </w:r>
      <w:r w:rsidRPr="003A2439">
        <w:rPr>
          <w:rFonts w:ascii="Angsana New" w:hAnsi="Angsana New"/>
          <w:spacing w:val="-6"/>
          <w:sz w:val="32"/>
          <w:szCs w:val="32"/>
        </w:rPr>
        <w:t>6</w:t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 xml:space="preserve"> กรกฎาคม </w:t>
      </w:r>
      <w:r w:rsidRPr="003A2439">
        <w:rPr>
          <w:rFonts w:ascii="Angsana New" w:hAnsi="Angsana New"/>
          <w:spacing w:val="-6"/>
          <w:sz w:val="32"/>
          <w:szCs w:val="32"/>
        </w:rPr>
        <w:t>2559</w:t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 xml:space="preserve"> ศาลชั้นต้นมีคำพิพากษาให้บริษัทชำระค่าบริการจำนวนเงิน </w:t>
      </w:r>
      <w:r w:rsidRPr="003A2439">
        <w:rPr>
          <w:rFonts w:ascii="Angsana New" w:hAnsi="Angsana New"/>
          <w:spacing w:val="-6"/>
          <w:sz w:val="32"/>
          <w:szCs w:val="32"/>
        </w:rPr>
        <w:t>0</w:t>
      </w:r>
      <w:r w:rsidRPr="003D3672">
        <w:rPr>
          <w:rFonts w:ascii="Angsana New" w:hAnsi="Angsana New"/>
          <w:spacing w:val="-6"/>
          <w:sz w:val="32"/>
          <w:szCs w:val="32"/>
        </w:rPr>
        <w:t>.</w:t>
      </w:r>
      <w:r w:rsidRPr="003A2439">
        <w:rPr>
          <w:rFonts w:ascii="Angsana New" w:hAnsi="Angsana New"/>
          <w:spacing w:val="-6"/>
          <w:sz w:val="32"/>
          <w:szCs w:val="32"/>
        </w:rPr>
        <w:t>77</w:t>
      </w:r>
      <w:r w:rsidRPr="003D3672">
        <w:rPr>
          <w:rFonts w:ascii="Angsana New" w:hAnsi="Angsana New" w:hint="cs"/>
          <w:spacing w:val="-8"/>
          <w:sz w:val="32"/>
          <w:szCs w:val="32"/>
          <w:cs/>
        </w:rPr>
        <w:t xml:space="preserve"> ล้าน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บาท บริษัทยื่นอุทธรณ์เมื่อวันที่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30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Pr="00E923B0">
        <w:rPr>
          <w:rFonts w:ascii="Angsana New" w:hAnsi="Angsana New"/>
          <w:spacing w:val="-4"/>
          <w:sz w:val="32"/>
          <w:szCs w:val="32"/>
        </w:rPr>
        <w:t xml:space="preserve">2559 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และเมื่อวันที่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19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Pr="00E923B0">
        <w:rPr>
          <w:rFonts w:ascii="Angsana New" w:hAnsi="Angsana New"/>
          <w:spacing w:val="-4"/>
          <w:sz w:val="32"/>
          <w:szCs w:val="32"/>
        </w:rPr>
        <w:t>2560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 ศาลอุทธรณ์</w:t>
      </w:r>
      <w:r w:rsidRPr="003D3672">
        <w:rPr>
          <w:rFonts w:ascii="Angsana New" w:hAnsi="Angsana New" w:hint="cs"/>
          <w:spacing w:val="-8"/>
          <w:sz w:val="32"/>
          <w:szCs w:val="32"/>
          <w:cs/>
        </w:rPr>
        <w:t>มีคำพิพากษาแก้คำพิพากษาของศาลชั้นต้นเป็นให้บริษัทชำระค่าบริการ</w:t>
      </w:r>
      <w:r w:rsidR="00FA0AB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pacing w:val="-8"/>
          <w:sz w:val="32"/>
          <w:szCs w:val="32"/>
          <w:cs/>
        </w:rPr>
        <w:t xml:space="preserve">จำนวนเงิน </w:t>
      </w:r>
      <w:r w:rsidRPr="003A2439">
        <w:rPr>
          <w:rFonts w:ascii="Angsana New" w:hAnsi="Angsana New"/>
          <w:spacing w:val="-8"/>
          <w:sz w:val="32"/>
          <w:szCs w:val="32"/>
        </w:rPr>
        <w:t>0</w:t>
      </w:r>
      <w:r w:rsidRPr="003D3672">
        <w:rPr>
          <w:rFonts w:ascii="Angsana New" w:hAnsi="Angsana New"/>
          <w:spacing w:val="-8"/>
          <w:sz w:val="32"/>
          <w:szCs w:val="32"/>
        </w:rPr>
        <w:t>.</w:t>
      </w:r>
      <w:r w:rsidRPr="003A2439">
        <w:rPr>
          <w:rFonts w:ascii="Angsana New" w:hAnsi="Angsana New"/>
          <w:spacing w:val="-8"/>
          <w:sz w:val="32"/>
          <w:szCs w:val="32"/>
        </w:rPr>
        <w:t>49</w:t>
      </w:r>
      <w:r w:rsidRPr="003D3672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</w:t>
      </w:r>
      <w:r w:rsidR="00FA0AB5">
        <w:rPr>
          <w:rFonts w:ascii="Angsana New" w:hAnsi="Angsana New"/>
          <w:spacing w:val="-4"/>
          <w:sz w:val="32"/>
          <w:szCs w:val="32"/>
        </w:rPr>
        <w:t xml:space="preserve"> </w:t>
      </w:r>
      <w:r w:rsidR="007703C4">
        <w:rPr>
          <w:rFonts w:ascii="Angsana New" w:hAnsi="Angsana New"/>
          <w:spacing w:val="-4"/>
          <w:sz w:val="32"/>
          <w:szCs w:val="32"/>
          <w:cs/>
        </w:rPr>
        <w:br/>
      </w:r>
      <w:r w:rsidR="00FA0AB5">
        <w:rPr>
          <w:rFonts w:ascii="Angsana New" w:hAnsi="Angsana New" w:hint="cs"/>
          <w:spacing w:val="-4"/>
          <w:sz w:val="32"/>
          <w:szCs w:val="32"/>
          <w:cs/>
        </w:rPr>
        <w:t>โดยบริษัทได้บันทึกประมาณหนี้สินดังกล่าวแล้ว</w:t>
      </w:r>
      <w:r w:rsidR="0072108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>แต่โจทก์ยังไม่ยินยอมจึงได้ยื่นฎีกาต่อ</w:t>
      </w:r>
      <w:r w:rsidR="00FE3AF5">
        <w:rPr>
          <w:rFonts w:ascii="Angsana New" w:hAnsi="Angsana New"/>
          <w:sz w:val="32"/>
          <w:szCs w:val="32"/>
        </w:rPr>
        <w:t xml:space="preserve"> </w:t>
      </w:r>
    </w:p>
    <w:p w:rsidR="00383078" w:rsidRPr="00B038C2" w:rsidRDefault="00383078" w:rsidP="00FA0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ศาลฎีกาพิพากษาให้บริษัทชำระเงินต้น</w:t>
      </w:r>
      <w:r w:rsidR="00FA0AB5">
        <w:rPr>
          <w:rFonts w:ascii="Angsana New" w:hAnsi="Angsana New" w:hint="cs"/>
          <w:sz w:val="32"/>
          <w:szCs w:val="32"/>
          <w:cs/>
        </w:rPr>
        <w:t>เป็น</w:t>
      </w:r>
      <w:r w:rsidR="00D95997">
        <w:rPr>
          <w:rFonts w:ascii="Angsana New" w:hAnsi="Angsana New" w:hint="cs"/>
          <w:sz w:val="32"/>
          <w:szCs w:val="32"/>
          <w:cs/>
        </w:rPr>
        <w:t>จำนวน</w:t>
      </w:r>
      <w:r w:rsidR="00FA0AB5">
        <w:rPr>
          <w:rFonts w:ascii="Angsana New" w:hAnsi="Angsana New" w:hint="cs"/>
          <w:sz w:val="32"/>
          <w:szCs w:val="32"/>
          <w:cs/>
        </w:rPr>
        <w:t>เงิน</w:t>
      </w:r>
      <w:r w:rsidR="00D95997">
        <w:rPr>
          <w:rFonts w:ascii="Angsana New" w:hAnsi="Angsana New" w:hint="cs"/>
          <w:sz w:val="32"/>
          <w:szCs w:val="32"/>
          <w:cs/>
        </w:rPr>
        <w:t xml:space="preserve"> </w:t>
      </w:r>
      <w:r w:rsidR="00D95997">
        <w:rPr>
          <w:rFonts w:ascii="Angsana New" w:hAnsi="Angsana New"/>
          <w:sz w:val="32"/>
          <w:szCs w:val="32"/>
        </w:rPr>
        <w:t xml:space="preserve">0.59 </w:t>
      </w:r>
      <w:r w:rsidR="00FA0AB5">
        <w:rPr>
          <w:rFonts w:ascii="Angsana New" w:hAnsi="Angsana New"/>
          <w:sz w:val="32"/>
          <w:szCs w:val="32"/>
        </w:rPr>
        <w:br/>
      </w:r>
      <w:r w:rsidR="00D95997">
        <w:rPr>
          <w:rFonts w:ascii="Angsana New" w:hAnsi="Angsana New" w:hint="cs"/>
          <w:sz w:val="32"/>
          <w:szCs w:val="32"/>
          <w:cs/>
        </w:rPr>
        <w:t>ล้านบาทและดอกเบี้ยต่อศาลแพ่ง</w:t>
      </w:r>
      <w:r w:rsidR="00FA0AB5">
        <w:rPr>
          <w:rFonts w:ascii="Angsana New" w:hAnsi="Angsana New" w:hint="cs"/>
          <w:sz w:val="32"/>
          <w:szCs w:val="32"/>
          <w:cs/>
        </w:rPr>
        <w:t xml:space="preserve"> โดย</w:t>
      </w:r>
      <w:r w:rsidR="00D9599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95997">
        <w:rPr>
          <w:rFonts w:ascii="Angsana New" w:hAnsi="Angsana New"/>
          <w:sz w:val="32"/>
          <w:szCs w:val="32"/>
        </w:rPr>
        <w:t xml:space="preserve">5 </w:t>
      </w:r>
      <w:r w:rsidR="00D9599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95997">
        <w:rPr>
          <w:rFonts w:ascii="Angsana New" w:hAnsi="Angsana New"/>
          <w:sz w:val="32"/>
          <w:szCs w:val="32"/>
        </w:rPr>
        <w:t xml:space="preserve">2562 </w:t>
      </w:r>
      <w:r w:rsidR="00D95997">
        <w:rPr>
          <w:rFonts w:ascii="Angsana New" w:hAnsi="Angsana New" w:hint="cs"/>
          <w:sz w:val="32"/>
          <w:szCs w:val="32"/>
          <w:cs/>
        </w:rPr>
        <w:t>บริษัทได้ชำระเงิน</w:t>
      </w:r>
      <w:r w:rsidR="0072108E">
        <w:rPr>
          <w:rFonts w:ascii="Angsana New" w:hAnsi="Angsana New" w:hint="cs"/>
          <w:sz w:val="32"/>
          <w:szCs w:val="32"/>
          <w:cs/>
        </w:rPr>
        <w:t>ต้นและดอกเบี้ยรวม</w:t>
      </w:r>
      <w:r w:rsidR="00D95997">
        <w:rPr>
          <w:rFonts w:ascii="Angsana New" w:hAnsi="Angsana New" w:hint="cs"/>
          <w:sz w:val="32"/>
          <w:szCs w:val="32"/>
          <w:cs/>
        </w:rPr>
        <w:t>ทั้งสิ้น</w:t>
      </w:r>
      <w:r w:rsidR="0072108E">
        <w:rPr>
          <w:rFonts w:ascii="Angsana New" w:hAnsi="Angsana New" w:hint="cs"/>
          <w:sz w:val="32"/>
          <w:szCs w:val="32"/>
          <w:cs/>
        </w:rPr>
        <w:t>เป็น</w:t>
      </w:r>
      <w:r w:rsidR="00D95997">
        <w:rPr>
          <w:rFonts w:ascii="Angsana New" w:hAnsi="Angsana New" w:hint="cs"/>
          <w:sz w:val="32"/>
          <w:szCs w:val="32"/>
          <w:cs/>
        </w:rPr>
        <w:t>จำนวน</w:t>
      </w:r>
      <w:r w:rsidR="004868ED">
        <w:rPr>
          <w:rFonts w:ascii="Angsana New" w:hAnsi="Angsana New" w:hint="cs"/>
          <w:sz w:val="32"/>
          <w:szCs w:val="32"/>
          <w:cs/>
        </w:rPr>
        <w:t>เงิน</w:t>
      </w:r>
      <w:r w:rsidR="00D95997">
        <w:rPr>
          <w:rFonts w:ascii="Angsana New" w:hAnsi="Angsana New" w:hint="cs"/>
          <w:sz w:val="32"/>
          <w:szCs w:val="32"/>
          <w:cs/>
        </w:rPr>
        <w:t xml:space="preserve"> </w:t>
      </w:r>
      <w:r w:rsidR="00D95997">
        <w:rPr>
          <w:rFonts w:ascii="Angsana New" w:hAnsi="Angsana New"/>
          <w:sz w:val="32"/>
          <w:szCs w:val="32"/>
        </w:rPr>
        <w:t xml:space="preserve">0.79 </w:t>
      </w:r>
      <w:r w:rsidR="00D95997">
        <w:rPr>
          <w:rFonts w:ascii="Angsana New" w:hAnsi="Angsana New" w:hint="cs"/>
          <w:sz w:val="32"/>
          <w:szCs w:val="32"/>
          <w:cs/>
        </w:rPr>
        <w:t>ล้านบาทเรียบร้อยแล้ว</w:t>
      </w:r>
    </w:p>
    <w:p w:rsidR="002134FF" w:rsidRPr="003D3672" w:rsidRDefault="002134FF" w:rsidP="002A1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</w:p>
    <w:p w:rsidR="002134FF" w:rsidRPr="00B038C2" w:rsidRDefault="00F11CE6" w:rsidP="00ED5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2134FF">
        <w:rPr>
          <w:rFonts w:ascii="Angsana New" w:hAnsi="Angsana New"/>
          <w:sz w:val="32"/>
          <w:szCs w:val="32"/>
        </w:rPr>
        <w:t>.2</w:t>
      </w:r>
      <w:r w:rsidR="002134FF" w:rsidRPr="003D3672">
        <w:rPr>
          <w:rFonts w:ascii="Angsana New" w:hAnsi="Angsana New" w:hint="cs"/>
          <w:sz w:val="32"/>
          <w:szCs w:val="32"/>
        </w:rPr>
        <w:tab/>
      </w:r>
      <w:r w:rsidR="002134FF" w:rsidRPr="003D3672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2134FF" w:rsidRPr="00B038C2">
        <w:rPr>
          <w:rFonts w:ascii="Angsana New" w:hAnsi="Angsana New"/>
          <w:sz w:val="32"/>
          <w:szCs w:val="32"/>
        </w:rPr>
        <w:t xml:space="preserve">2556 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บริษัท พรีเมี่ยม เฟล็กซิเบิ้ล แพคเกจจิ้ง จำกัด (บริษัทย่อย) ได้ซื้อเครื่องจักรจำนวน </w:t>
      </w:r>
      <w:r w:rsidR="002134FF" w:rsidRPr="00B038C2">
        <w:rPr>
          <w:rFonts w:ascii="Angsana New" w:hAnsi="Angsana New"/>
          <w:sz w:val="32"/>
          <w:szCs w:val="32"/>
        </w:rPr>
        <w:t>3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 สัญญา จากบริษัท มติมิตร คอร์ปอเรชั่น จำกัด และได้ชดใช้ราคาเป็นเงิน </w:t>
      </w:r>
      <w:r w:rsidR="002134FF" w:rsidRPr="00B038C2">
        <w:rPr>
          <w:rFonts w:ascii="Angsana New" w:hAnsi="Angsana New"/>
          <w:sz w:val="32"/>
          <w:szCs w:val="32"/>
        </w:rPr>
        <w:t>14</w:t>
      </w:r>
      <w:r w:rsidR="002134FF" w:rsidRPr="003D3672">
        <w:rPr>
          <w:rFonts w:ascii="Angsana New" w:hAnsi="Angsana New"/>
          <w:sz w:val="32"/>
          <w:szCs w:val="32"/>
        </w:rPr>
        <w:t>.</w:t>
      </w:r>
      <w:r w:rsidR="002134FF" w:rsidRPr="00B038C2">
        <w:rPr>
          <w:rFonts w:ascii="Angsana New" w:hAnsi="Angsana New"/>
          <w:sz w:val="32"/>
          <w:szCs w:val="32"/>
        </w:rPr>
        <w:t>60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 ล้านบาท โดยมีหลักฐานครบถ้วน เมื่อ</w:t>
      </w:r>
      <w:r w:rsidR="002134FF" w:rsidRPr="003D3672">
        <w:rPr>
          <w:rFonts w:ascii="Angsana New" w:hAnsi="Angsana New" w:hint="cs"/>
          <w:sz w:val="32"/>
          <w:szCs w:val="32"/>
          <w:cs/>
        </w:rPr>
        <w:t>วันที่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 </w:t>
      </w:r>
      <w:r w:rsidR="002134FF" w:rsidRPr="00B038C2">
        <w:rPr>
          <w:rFonts w:ascii="Angsana New" w:hAnsi="Angsana New"/>
          <w:sz w:val="32"/>
          <w:szCs w:val="32"/>
        </w:rPr>
        <w:t>25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 พฤษภาคม </w:t>
      </w:r>
      <w:r w:rsidR="002134FF" w:rsidRPr="00B038C2">
        <w:rPr>
          <w:rFonts w:ascii="Angsana New" w:hAnsi="Angsana New"/>
          <w:sz w:val="32"/>
          <w:szCs w:val="32"/>
        </w:rPr>
        <w:t>2560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 อดีตกรรมการของ บริษัท มติมิตร </w:t>
      </w:r>
      <w:r w:rsidR="002134FF" w:rsidRPr="003D3672">
        <w:rPr>
          <w:rFonts w:ascii="Angsana New" w:hAnsi="Angsana New"/>
          <w:sz w:val="32"/>
          <w:szCs w:val="32"/>
          <w:cs/>
        </w:rPr>
        <w:br/>
        <w:t xml:space="preserve">คอร์ปอเรชั่น จำกัด ท่านหนึ่งกับพวกรวม </w:t>
      </w:r>
      <w:r w:rsidR="002134FF" w:rsidRPr="00B038C2">
        <w:rPr>
          <w:rFonts w:ascii="Angsana New" w:hAnsi="Angsana New"/>
          <w:sz w:val="32"/>
          <w:szCs w:val="32"/>
        </w:rPr>
        <w:t>17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 คน (ซึ่งได้แก่ อดีตผู้ถือหุ้นของบริษัท มติมิตร </w:t>
      </w:r>
      <w:r w:rsidR="002134FF" w:rsidRPr="003D3672">
        <w:rPr>
          <w:rFonts w:ascii="Angsana New" w:hAnsi="Angsana New"/>
          <w:sz w:val="32"/>
          <w:szCs w:val="32"/>
          <w:cs/>
        </w:rPr>
        <w:br/>
        <w:t>คอร์ปอเรชั่น จำกัด) (</w:t>
      </w:r>
      <w:r w:rsidR="002134FF" w:rsidRPr="003D3672">
        <w:rPr>
          <w:rFonts w:ascii="Angsana New" w:hAnsi="Angsana New" w:hint="cs"/>
          <w:sz w:val="32"/>
          <w:szCs w:val="32"/>
          <w:cs/>
        </w:rPr>
        <w:t>“</w:t>
      </w:r>
      <w:r w:rsidR="002134FF" w:rsidRPr="003D3672">
        <w:rPr>
          <w:rFonts w:ascii="Angsana New" w:hAnsi="Angsana New"/>
          <w:sz w:val="32"/>
          <w:szCs w:val="32"/>
          <w:cs/>
        </w:rPr>
        <w:t>โจทก์</w:t>
      </w:r>
      <w:r w:rsidR="002134FF" w:rsidRPr="003D3672">
        <w:rPr>
          <w:rFonts w:ascii="Angsana New" w:hAnsi="Angsana New" w:hint="cs"/>
          <w:sz w:val="32"/>
          <w:szCs w:val="32"/>
          <w:cs/>
        </w:rPr>
        <w:t>”</w:t>
      </w:r>
      <w:r w:rsidR="002134FF" w:rsidRPr="003D3672">
        <w:rPr>
          <w:rFonts w:ascii="Angsana New" w:hAnsi="Angsana New"/>
          <w:sz w:val="32"/>
          <w:szCs w:val="32"/>
          <w:cs/>
        </w:rPr>
        <w:t>) ได้ฟ้องบริษัท</w:t>
      </w:r>
      <w:r w:rsidR="002134FF" w:rsidRPr="003D3672">
        <w:rPr>
          <w:rFonts w:ascii="Angsana New" w:hAnsi="Angsana New" w:hint="cs"/>
          <w:sz w:val="32"/>
          <w:szCs w:val="32"/>
          <w:cs/>
        </w:rPr>
        <w:t>และ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บริษัทย่อยกับพวกรวม </w:t>
      </w:r>
      <w:r w:rsidR="002134FF" w:rsidRPr="00B038C2">
        <w:rPr>
          <w:rFonts w:ascii="Angsana New" w:hAnsi="Angsana New"/>
          <w:sz w:val="32"/>
          <w:szCs w:val="32"/>
        </w:rPr>
        <w:t xml:space="preserve">8 </w:t>
      </w:r>
      <w:r w:rsidR="002134FF" w:rsidRPr="003D3672">
        <w:rPr>
          <w:rFonts w:ascii="Angsana New" w:hAnsi="Angsana New"/>
          <w:sz w:val="32"/>
          <w:szCs w:val="32"/>
          <w:cs/>
        </w:rPr>
        <w:t>คน (รวมผู้ถือหุ้นรายใหม่ของบริษัท มติมิตร คอร์ปอเรชั่น จำกัด) (</w:t>
      </w:r>
      <w:r w:rsidR="002134FF" w:rsidRPr="003D3672">
        <w:rPr>
          <w:rFonts w:ascii="Angsana New" w:hAnsi="Angsana New" w:hint="cs"/>
          <w:sz w:val="32"/>
          <w:szCs w:val="32"/>
          <w:cs/>
        </w:rPr>
        <w:t>“</w:t>
      </w:r>
      <w:r w:rsidR="002134FF" w:rsidRPr="003D3672">
        <w:rPr>
          <w:rFonts w:ascii="Angsana New" w:hAnsi="Angsana New"/>
          <w:sz w:val="32"/>
          <w:szCs w:val="32"/>
          <w:cs/>
        </w:rPr>
        <w:t>จำเลย</w:t>
      </w:r>
      <w:r w:rsidR="002134FF" w:rsidRPr="003D3672">
        <w:rPr>
          <w:rFonts w:ascii="Angsana New" w:hAnsi="Angsana New" w:hint="cs"/>
          <w:sz w:val="32"/>
          <w:szCs w:val="32"/>
          <w:cs/>
        </w:rPr>
        <w:t>”</w:t>
      </w:r>
      <w:r w:rsidR="002134FF" w:rsidRPr="003D3672">
        <w:rPr>
          <w:rFonts w:ascii="Angsana New" w:hAnsi="Angsana New"/>
          <w:sz w:val="32"/>
          <w:szCs w:val="32"/>
          <w:cs/>
        </w:rPr>
        <w:t>) ว่าโจทก์ยังไม่ได้รับชำระค่าเครื่องจักรและ</w:t>
      </w:r>
      <w:r w:rsidR="002134FF" w:rsidRPr="003D3672">
        <w:rPr>
          <w:rFonts w:ascii="Angsana New" w:hAnsi="Angsana New"/>
          <w:sz w:val="32"/>
          <w:szCs w:val="32"/>
          <w:cs/>
        </w:rPr>
        <w:br/>
        <w:t xml:space="preserve">ค่าหุ้นสามัญจึงขอเรียกคืนเครื่องจักรและหุ้นสามัญจำนวน </w:t>
      </w:r>
      <w:r w:rsidR="002134FF" w:rsidRPr="00B038C2">
        <w:rPr>
          <w:rFonts w:ascii="Angsana New" w:hAnsi="Angsana New"/>
          <w:sz w:val="32"/>
          <w:szCs w:val="32"/>
        </w:rPr>
        <w:t xml:space="preserve">173,249 </w:t>
      </w:r>
      <w:r w:rsidR="002134FF" w:rsidRPr="003D3672">
        <w:rPr>
          <w:rFonts w:ascii="Angsana New" w:hAnsi="Angsana New"/>
          <w:sz w:val="32"/>
          <w:szCs w:val="32"/>
          <w:cs/>
        </w:rPr>
        <w:t>หุ้น</w:t>
      </w:r>
      <w:r w:rsidR="002134FF" w:rsidRPr="003D3672">
        <w:rPr>
          <w:rFonts w:ascii="Angsana New" w:hAnsi="Angsana New" w:hint="cs"/>
          <w:sz w:val="32"/>
          <w:szCs w:val="32"/>
          <w:cs/>
        </w:rPr>
        <w:t xml:space="preserve">ของบริษัท มติมิตร </w:t>
      </w:r>
      <w:r w:rsidR="002134FF" w:rsidRPr="003D3672">
        <w:rPr>
          <w:rFonts w:ascii="Angsana New" w:hAnsi="Angsana New"/>
          <w:sz w:val="32"/>
          <w:szCs w:val="32"/>
          <w:cs/>
        </w:rPr>
        <w:br/>
      </w:r>
      <w:r w:rsidR="002134FF" w:rsidRPr="003D3672">
        <w:rPr>
          <w:rFonts w:ascii="Angsana New" w:hAnsi="Angsana New" w:hint="cs"/>
          <w:sz w:val="32"/>
          <w:szCs w:val="32"/>
          <w:cs/>
        </w:rPr>
        <w:t xml:space="preserve">คอร์ปอเรชั่น จำกัด 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หรือให้ใช้ราคาเป็นเงิน </w:t>
      </w:r>
      <w:r w:rsidR="002134FF" w:rsidRPr="00B038C2">
        <w:rPr>
          <w:rFonts w:ascii="Angsana New" w:hAnsi="Angsana New"/>
          <w:sz w:val="32"/>
          <w:szCs w:val="32"/>
        </w:rPr>
        <w:t>19</w:t>
      </w:r>
      <w:r w:rsidR="002134FF" w:rsidRPr="003D3672">
        <w:rPr>
          <w:rFonts w:ascii="Angsana New" w:hAnsi="Angsana New"/>
          <w:sz w:val="32"/>
          <w:szCs w:val="32"/>
        </w:rPr>
        <w:t>.</w:t>
      </w:r>
      <w:r w:rsidR="002134FF" w:rsidRPr="00B038C2">
        <w:rPr>
          <w:rFonts w:ascii="Angsana New" w:hAnsi="Angsana New"/>
          <w:sz w:val="32"/>
          <w:szCs w:val="32"/>
        </w:rPr>
        <w:t>10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2134FF" w:rsidRPr="00B038C2">
        <w:rPr>
          <w:rFonts w:ascii="Angsana New" w:hAnsi="Angsana New"/>
          <w:sz w:val="32"/>
          <w:szCs w:val="32"/>
        </w:rPr>
        <w:t>1</w:t>
      </w:r>
      <w:r w:rsidR="002134FF" w:rsidRPr="003D3672">
        <w:rPr>
          <w:rFonts w:ascii="Angsana New" w:hAnsi="Angsana New"/>
          <w:sz w:val="32"/>
          <w:szCs w:val="32"/>
        </w:rPr>
        <w:t>.</w:t>
      </w:r>
      <w:r w:rsidR="002134FF" w:rsidRPr="00B038C2">
        <w:rPr>
          <w:rFonts w:ascii="Angsana New" w:hAnsi="Angsana New"/>
          <w:sz w:val="32"/>
          <w:szCs w:val="32"/>
        </w:rPr>
        <w:t>73</w:t>
      </w:r>
      <w:r w:rsidR="002134FF" w:rsidRPr="003D3672">
        <w:rPr>
          <w:rFonts w:ascii="Angsana New" w:hAnsi="Angsana New"/>
          <w:sz w:val="32"/>
          <w:szCs w:val="32"/>
          <w:cs/>
        </w:rPr>
        <w:t xml:space="preserve"> ล้านบาท ตามลำดับให้โจทก์ </w:t>
      </w:r>
    </w:p>
    <w:p w:rsidR="00146BFB" w:rsidRDefault="002134FF" w:rsidP="00C2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1"/>
        <w:jc w:val="thaiDistribute"/>
        <w:rPr>
          <w:rFonts w:ascii="Angsana New" w:hAnsi="Angsana New"/>
          <w:sz w:val="32"/>
          <w:szCs w:val="32"/>
        </w:rPr>
      </w:pPr>
      <w:r w:rsidRPr="00CC09B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C09B5">
        <w:rPr>
          <w:rFonts w:ascii="Angsana New" w:hAnsi="Angsana New"/>
          <w:sz w:val="32"/>
          <w:szCs w:val="32"/>
        </w:rPr>
        <w:t>26</w:t>
      </w:r>
      <w:r w:rsidRPr="00CC09B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CC09B5">
        <w:rPr>
          <w:rFonts w:ascii="Angsana New" w:hAnsi="Angsana New"/>
          <w:sz w:val="32"/>
          <w:szCs w:val="32"/>
        </w:rPr>
        <w:t>2561</w:t>
      </w:r>
      <w:r w:rsidRPr="00CC09B5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ศาลชั้นต้นได้พิพากษาให้จำเลยทั้ง </w:t>
      </w:r>
      <w:r w:rsidRPr="00CC09B5">
        <w:rPr>
          <w:rFonts w:ascii="Angsana New" w:hAnsi="Angsana New"/>
          <w:sz w:val="32"/>
          <w:szCs w:val="32"/>
        </w:rPr>
        <w:t>8</w:t>
      </w:r>
      <w:r w:rsidRPr="00CC09B5">
        <w:rPr>
          <w:rFonts w:ascii="Angsana New" w:hAnsi="Angsana New" w:hint="cs"/>
          <w:sz w:val="32"/>
          <w:szCs w:val="32"/>
          <w:cs/>
        </w:rPr>
        <w:t xml:space="preserve"> ร่วมกันชำระเงิน </w:t>
      </w:r>
      <w:r w:rsidRPr="00CC09B5">
        <w:rPr>
          <w:rFonts w:ascii="Angsana New" w:hAnsi="Angsana New"/>
          <w:sz w:val="32"/>
          <w:szCs w:val="32"/>
        </w:rPr>
        <w:t>24.19</w:t>
      </w:r>
      <w:r w:rsidRPr="00CC09B5">
        <w:rPr>
          <w:rFonts w:ascii="Angsana New" w:hAnsi="Angsana New" w:hint="cs"/>
          <w:sz w:val="32"/>
          <w:szCs w:val="32"/>
          <w:cs/>
        </w:rPr>
        <w:t xml:space="preserve"> </w:t>
      </w:r>
      <w:r w:rsidR="00F92432">
        <w:rPr>
          <w:rFonts w:ascii="Angsana New" w:hAnsi="Angsana New"/>
          <w:sz w:val="32"/>
          <w:szCs w:val="32"/>
          <w:cs/>
        </w:rPr>
        <w:br/>
      </w:r>
      <w:r w:rsidRPr="00CC09B5">
        <w:rPr>
          <w:rFonts w:ascii="Angsana New" w:hAnsi="Angsana New" w:hint="cs"/>
          <w:sz w:val="32"/>
          <w:szCs w:val="32"/>
          <w:cs/>
        </w:rPr>
        <w:t>ล้</w:t>
      </w:r>
      <w:r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านบาท พร้อมดอกเบี้ยร้อยละ </w:t>
      </w:r>
      <w:r w:rsidRPr="00A95543">
        <w:rPr>
          <w:rFonts w:ascii="Angsana New" w:hAnsi="Angsana New"/>
          <w:spacing w:val="-2"/>
          <w:sz w:val="32"/>
          <w:szCs w:val="32"/>
        </w:rPr>
        <w:t>7.5</w:t>
      </w:r>
      <w:r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 ต่อปีของเงินต้นนับแต่วันถัดจากวันฟ้อง (ฟ้องวันที่ </w:t>
      </w:r>
      <w:r w:rsidRPr="00A95543">
        <w:rPr>
          <w:rFonts w:ascii="Angsana New" w:hAnsi="Angsana New"/>
          <w:spacing w:val="-2"/>
          <w:sz w:val="32"/>
          <w:szCs w:val="32"/>
        </w:rPr>
        <w:t>25</w:t>
      </w:r>
      <w:r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</w:t>
      </w:r>
      <w:r w:rsidRPr="00CC09B5">
        <w:rPr>
          <w:rFonts w:ascii="Angsana New" w:hAnsi="Angsana New" w:hint="cs"/>
          <w:sz w:val="32"/>
          <w:szCs w:val="32"/>
          <w:cs/>
        </w:rPr>
        <w:t xml:space="preserve"> </w:t>
      </w:r>
      <w:r w:rsidRPr="00CC09B5">
        <w:rPr>
          <w:rFonts w:ascii="Angsana New" w:hAnsi="Angsana New"/>
          <w:sz w:val="32"/>
          <w:szCs w:val="32"/>
        </w:rPr>
        <w:t>2560</w:t>
      </w:r>
      <w:r w:rsidRPr="00CC09B5">
        <w:rPr>
          <w:rFonts w:ascii="Angsana New" w:hAnsi="Angsana New" w:hint="cs"/>
          <w:sz w:val="32"/>
          <w:szCs w:val="32"/>
        </w:rPr>
        <w:t xml:space="preserve">) </w:t>
      </w:r>
      <w:r w:rsidRPr="00CC09B5">
        <w:rPr>
          <w:rFonts w:ascii="Angsana New" w:hAnsi="Angsana New" w:hint="cs"/>
          <w:sz w:val="32"/>
          <w:szCs w:val="32"/>
          <w:cs/>
        </w:rPr>
        <w:t xml:space="preserve">เป็นต้นไปจนกว่าจะชำระเสร็จแก่โจทก์ทั้ง </w:t>
      </w:r>
      <w:r w:rsidRPr="00CC09B5">
        <w:rPr>
          <w:rFonts w:ascii="Angsana New" w:hAnsi="Angsana New"/>
          <w:sz w:val="32"/>
          <w:szCs w:val="32"/>
        </w:rPr>
        <w:t xml:space="preserve">17 </w:t>
      </w:r>
      <w:r w:rsidRPr="00CC09B5">
        <w:rPr>
          <w:rFonts w:ascii="Angsana New" w:hAnsi="Angsana New" w:hint="cs"/>
          <w:sz w:val="32"/>
          <w:szCs w:val="32"/>
          <w:cs/>
        </w:rPr>
        <w:t xml:space="preserve">กับให้จำเลยทั้ง </w:t>
      </w:r>
      <w:r w:rsidRPr="00CC09B5">
        <w:rPr>
          <w:rFonts w:ascii="Angsana New" w:hAnsi="Angsana New"/>
          <w:sz w:val="32"/>
          <w:szCs w:val="32"/>
        </w:rPr>
        <w:t>8</w:t>
      </w:r>
      <w:r w:rsidRPr="00CC09B5">
        <w:rPr>
          <w:rFonts w:ascii="Angsana New" w:hAnsi="Angsana New" w:hint="cs"/>
          <w:sz w:val="32"/>
          <w:szCs w:val="32"/>
          <w:cs/>
        </w:rPr>
        <w:t xml:space="preserve"> ร่วมกันใช้ค่าฤชาธรรมเนียม</w:t>
      </w:r>
      <w:r w:rsidRPr="00A95543">
        <w:rPr>
          <w:rFonts w:ascii="Angsana New" w:hAnsi="Angsana New" w:hint="cs"/>
          <w:spacing w:val="-2"/>
          <w:sz w:val="32"/>
          <w:szCs w:val="32"/>
          <w:cs/>
        </w:rPr>
        <w:t>แทนโจทก์ โดยกำหนดค่าทนายความ</w:t>
      </w:r>
      <w:r w:rsidR="003E6F98"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 จำนวนเงิน</w:t>
      </w:r>
      <w:r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95543">
        <w:rPr>
          <w:rFonts w:ascii="Angsana New" w:hAnsi="Angsana New"/>
          <w:spacing w:val="-2"/>
          <w:sz w:val="32"/>
          <w:szCs w:val="32"/>
        </w:rPr>
        <w:t>50,000</w:t>
      </w:r>
      <w:r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 บาท บริษัทยื่นอุทธรณ์เมื่อวันที่ </w:t>
      </w:r>
      <w:r w:rsidRPr="00A95543">
        <w:rPr>
          <w:rFonts w:ascii="Angsana New" w:hAnsi="Angsana New"/>
          <w:spacing w:val="-2"/>
          <w:sz w:val="32"/>
          <w:szCs w:val="32"/>
        </w:rPr>
        <w:t>9</w:t>
      </w:r>
      <w:r w:rsidRPr="00A95543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AC224D">
        <w:rPr>
          <w:rFonts w:ascii="Angsana New" w:hAnsi="Angsana New"/>
          <w:spacing w:val="-2"/>
          <w:sz w:val="32"/>
          <w:szCs w:val="32"/>
        </w:rPr>
        <w:t xml:space="preserve">2561 </w:t>
      </w:r>
      <w:r w:rsidR="003E6F98" w:rsidRPr="00AC224D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322C8D" w:rsidRPr="00AC224D">
        <w:rPr>
          <w:rFonts w:ascii="Angsana New" w:hAnsi="Angsana New" w:hint="cs"/>
          <w:spacing w:val="-2"/>
          <w:sz w:val="32"/>
          <w:szCs w:val="32"/>
          <w:cs/>
        </w:rPr>
        <w:t>วางเงินประกัน</w:t>
      </w:r>
      <w:r w:rsidR="003E6F98" w:rsidRPr="00AC224D">
        <w:rPr>
          <w:rFonts w:ascii="Angsana New" w:hAnsi="Angsana New" w:hint="cs"/>
          <w:spacing w:val="-2"/>
          <w:sz w:val="32"/>
          <w:szCs w:val="32"/>
          <w:cs/>
        </w:rPr>
        <w:t>ต่อ</w:t>
      </w:r>
      <w:r w:rsidR="00322C8D" w:rsidRPr="00AC224D">
        <w:rPr>
          <w:rFonts w:ascii="Angsana New" w:hAnsi="Angsana New" w:hint="cs"/>
          <w:spacing w:val="-2"/>
          <w:sz w:val="32"/>
          <w:szCs w:val="32"/>
          <w:cs/>
        </w:rPr>
        <w:t>ศาล จำนวน</w:t>
      </w:r>
      <w:r w:rsidR="003E6F98" w:rsidRPr="00AC224D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322C8D" w:rsidRPr="00AC224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22C8D" w:rsidRPr="00AC224D">
        <w:rPr>
          <w:rFonts w:ascii="Angsana New" w:hAnsi="Angsana New"/>
          <w:spacing w:val="-2"/>
          <w:sz w:val="32"/>
          <w:szCs w:val="32"/>
        </w:rPr>
        <w:t xml:space="preserve">0.45 </w:t>
      </w:r>
      <w:r w:rsidR="00322C8D" w:rsidRPr="00AC224D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C23D66" w:rsidRPr="00AC224D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9B639E" w:rsidRPr="00AC224D">
        <w:rPr>
          <w:rFonts w:ascii="Angsana New" w:hAnsi="Angsana New"/>
          <w:spacing w:val="-2"/>
          <w:sz w:val="32"/>
          <w:szCs w:val="32"/>
        </w:rPr>
        <w:t>29</w:t>
      </w:r>
      <w:r w:rsidR="00C23D66" w:rsidRPr="00AC224D">
        <w:rPr>
          <w:rFonts w:ascii="Angsana New" w:hAnsi="Angsana New"/>
          <w:spacing w:val="-2"/>
          <w:sz w:val="32"/>
          <w:szCs w:val="32"/>
        </w:rPr>
        <w:t xml:space="preserve"> </w:t>
      </w:r>
      <w:r w:rsidR="00C23D66" w:rsidRPr="00AC224D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="00C23D66" w:rsidRPr="00AC224D">
        <w:rPr>
          <w:rFonts w:ascii="Angsana New" w:hAnsi="Angsana New"/>
          <w:spacing w:val="-2"/>
          <w:sz w:val="32"/>
          <w:szCs w:val="32"/>
        </w:rPr>
        <w:t>2562</w:t>
      </w:r>
      <w:r w:rsidR="00A95543" w:rsidRPr="00AC224D">
        <w:rPr>
          <w:rFonts w:ascii="Angsana New" w:hAnsi="Angsana New"/>
          <w:sz w:val="32"/>
          <w:szCs w:val="32"/>
        </w:rPr>
        <w:t xml:space="preserve"> </w:t>
      </w:r>
      <w:r w:rsidR="00C23D66" w:rsidRPr="00AC224D">
        <w:rPr>
          <w:rFonts w:ascii="Angsana New" w:hAnsi="Angsana New" w:hint="cs"/>
          <w:sz w:val="32"/>
          <w:szCs w:val="32"/>
          <w:cs/>
        </w:rPr>
        <w:t>ศาลอุทธรณ์</w:t>
      </w:r>
      <w:r w:rsidR="003F6E5F" w:rsidRPr="00AC224D">
        <w:rPr>
          <w:rFonts w:ascii="Angsana New" w:hAnsi="Angsana New" w:hint="cs"/>
          <w:sz w:val="32"/>
          <w:szCs w:val="32"/>
          <w:cs/>
        </w:rPr>
        <w:t>มี</w:t>
      </w:r>
      <w:r w:rsidR="009B639E" w:rsidRPr="00AC224D">
        <w:rPr>
          <w:rFonts w:ascii="Angsana New" w:hAnsi="Angsana New" w:hint="cs"/>
          <w:sz w:val="32"/>
          <w:szCs w:val="32"/>
          <w:cs/>
        </w:rPr>
        <w:t>พิพากษา</w:t>
      </w:r>
      <w:r w:rsidR="00C23D66" w:rsidRPr="00AC224D">
        <w:rPr>
          <w:rFonts w:ascii="Angsana New" w:hAnsi="Angsana New" w:hint="cs"/>
          <w:sz w:val="32"/>
          <w:szCs w:val="32"/>
          <w:cs/>
        </w:rPr>
        <w:t>ยกฟ้อง</w:t>
      </w:r>
      <w:r w:rsidR="009B639E" w:rsidRPr="00AC224D">
        <w:rPr>
          <w:rFonts w:ascii="Angsana New" w:hAnsi="Angsana New" w:hint="cs"/>
          <w:sz w:val="32"/>
          <w:szCs w:val="32"/>
          <w:cs/>
        </w:rPr>
        <w:t xml:space="preserve"> </w:t>
      </w:r>
      <w:r w:rsidR="00C23D66" w:rsidRPr="00AC224D">
        <w:rPr>
          <w:rFonts w:ascii="Angsana New" w:hAnsi="Angsana New" w:hint="cs"/>
          <w:sz w:val="32"/>
          <w:szCs w:val="32"/>
          <w:cs/>
        </w:rPr>
        <w:t>ค่าฤชาธรรมเนียมทั้งสองศาลให้เป็นพับ</w:t>
      </w:r>
      <w:r w:rsidR="003F6E5F" w:rsidRPr="00AC224D">
        <w:rPr>
          <w:rFonts w:ascii="Angsana New" w:hAnsi="Angsana New"/>
          <w:sz w:val="32"/>
          <w:szCs w:val="32"/>
        </w:rPr>
        <w:t xml:space="preserve"> </w:t>
      </w:r>
    </w:p>
    <w:p w:rsidR="002134FF" w:rsidRPr="00AC224D" w:rsidRDefault="00AC224D" w:rsidP="00C2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1"/>
        <w:jc w:val="thaiDistribute"/>
        <w:rPr>
          <w:rFonts w:ascii="Angsana New" w:hAnsi="Angsana New"/>
          <w:sz w:val="32"/>
          <w:szCs w:val="32"/>
          <w:cs/>
        </w:rPr>
      </w:pPr>
      <w:r w:rsidRPr="00AC224D">
        <w:rPr>
          <w:rFonts w:ascii="Angsana New" w:hAnsi="Angsana New" w:hint="cs"/>
          <w:sz w:val="32"/>
          <w:szCs w:val="32"/>
          <w:cs/>
        </w:rPr>
        <w:t>เมื่อ</w:t>
      </w:r>
      <w:r w:rsidR="003F6E5F" w:rsidRPr="00AC224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AC224D">
        <w:rPr>
          <w:rFonts w:ascii="Angsana New" w:hAnsi="Angsana New"/>
          <w:sz w:val="32"/>
          <w:szCs w:val="32"/>
        </w:rPr>
        <w:t>22</w:t>
      </w:r>
      <w:r w:rsidR="003F6E5F" w:rsidRPr="00AC224D">
        <w:rPr>
          <w:rFonts w:ascii="Angsana New" w:hAnsi="Angsana New"/>
          <w:sz w:val="32"/>
          <w:szCs w:val="32"/>
        </w:rPr>
        <w:t xml:space="preserve"> </w:t>
      </w:r>
      <w:r w:rsidR="00AE30BE" w:rsidRPr="00AC224D">
        <w:rPr>
          <w:rFonts w:ascii="Angsana New" w:hAnsi="Angsana New" w:hint="cs"/>
          <w:sz w:val="32"/>
          <w:szCs w:val="32"/>
          <w:cs/>
        </w:rPr>
        <w:t>กันยายน</w:t>
      </w:r>
      <w:r w:rsidR="003F6E5F" w:rsidRPr="00AC224D">
        <w:rPr>
          <w:rFonts w:ascii="Angsana New" w:hAnsi="Angsana New" w:hint="cs"/>
          <w:sz w:val="32"/>
          <w:szCs w:val="32"/>
          <w:cs/>
        </w:rPr>
        <w:t xml:space="preserve"> </w:t>
      </w:r>
      <w:r w:rsidR="003F6E5F" w:rsidRPr="00AC224D">
        <w:rPr>
          <w:rFonts w:ascii="Angsana New" w:hAnsi="Angsana New"/>
          <w:sz w:val="32"/>
          <w:szCs w:val="32"/>
        </w:rPr>
        <w:t xml:space="preserve">2562 </w:t>
      </w:r>
      <w:r w:rsidRPr="00AC224D">
        <w:rPr>
          <w:rFonts w:ascii="Angsana New" w:hAnsi="Angsana New" w:hint="cs"/>
          <w:sz w:val="32"/>
          <w:szCs w:val="32"/>
          <w:cs/>
        </w:rPr>
        <w:t>ศาลแพ่งส่งคำขอ</w:t>
      </w:r>
      <w:r>
        <w:rPr>
          <w:rFonts w:ascii="Angsana New" w:hAnsi="Angsana New" w:hint="cs"/>
          <w:sz w:val="32"/>
          <w:szCs w:val="32"/>
          <w:cs/>
        </w:rPr>
        <w:t xml:space="preserve">ฎีกาของโจทก์ทั้ง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และคำคัดค้านของจำเลยทั้ง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ไปยังศาลฎีกา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คดีอยู่ระหว่างรอศาลฎีกาว่าจะมี</w:t>
      </w:r>
      <w:r w:rsidR="00146BFB">
        <w:rPr>
          <w:rFonts w:ascii="Angsana New" w:hAnsi="Angsana New" w:hint="cs"/>
          <w:sz w:val="32"/>
          <w:szCs w:val="32"/>
          <w:cs/>
        </w:rPr>
        <w:t>คำสั่ง</w:t>
      </w:r>
      <w:r>
        <w:rPr>
          <w:rFonts w:ascii="Angsana New" w:hAnsi="Angsana New" w:hint="cs"/>
          <w:sz w:val="32"/>
          <w:szCs w:val="32"/>
          <w:cs/>
        </w:rPr>
        <w:t>รับคดีนี้หรือไม่</w:t>
      </w:r>
      <w:r w:rsidR="00146BFB">
        <w:rPr>
          <w:rFonts w:ascii="Angsana New" w:hAnsi="Angsana New" w:hint="cs"/>
          <w:sz w:val="32"/>
          <w:szCs w:val="32"/>
          <w:cs/>
        </w:rPr>
        <w:t xml:space="preserve"> </w:t>
      </w:r>
      <w:r w:rsidR="003F287F">
        <w:rPr>
          <w:rFonts w:ascii="Angsana New" w:hAnsi="Angsana New" w:hint="cs"/>
          <w:sz w:val="32"/>
          <w:szCs w:val="32"/>
          <w:cs/>
        </w:rPr>
        <w:t>หากศาลฎีกามีคำสั่งไม่รับคดีนี้</w:t>
      </w:r>
      <w:r w:rsidR="00146BFB">
        <w:rPr>
          <w:rFonts w:ascii="Angsana New" w:hAnsi="Angsana New" w:hint="cs"/>
          <w:sz w:val="32"/>
          <w:szCs w:val="32"/>
          <w:cs/>
        </w:rPr>
        <w:t>ถือว่าคดี</w:t>
      </w:r>
      <w:r w:rsidR="003F287F">
        <w:rPr>
          <w:rFonts w:ascii="Angsana New" w:hAnsi="Angsana New" w:hint="cs"/>
          <w:sz w:val="32"/>
          <w:szCs w:val="32"/>
          <w:cs/>
        </w:rPr>
        <w:t>ยุติและถึงที่สุดแล้ว</w:t>
      </w:r>
    </w:p>
    <w:p w:rsidR="00F11CE6" w:rsidRDefault="00F1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8D589B" w:rsidRDefault="00F11CE6" w:rsidP="008D589B">
      <w:pPr>
        <w:tabs>
          <w:tab w:val="clear" w:pos="227"/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8D589B" w:rsidRPr="003D3672">
        <w:rPr>
          <w:rFonts w:asciiTheme="majorBidi" w:hAnsiTheme="majorBidi"/>
          <w:b/>
          <w:bCs/>
          <w:sz w:val="32"/>
          <w:szCs w:val="32"/>
        </w:rPr>
        <w:t>.</w:t>
      </w:r>
      <w:r w:rsidR="008D589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589B"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:rsidR="008D589B" w:rsidRDefault="008D589B" w:rsidP="008D589B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D367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บริษัทและบริษัทย่อยได้จัดประเภทรายการใหม่ของรายการในงบการเงินปี</w:t>
      </w:r>
      <w:r w:rsidRPr="003D3672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เพื่อให้สอดคล้องกับการจัดประเภทรายการบัญชีใน</w:t>
      </w:r>
      <w:r w:rsidR="009B639E">
        <w:rPr>
          <w:rFonts w:asciiTheme="majorBidi" w:hAnsiTheme="majorBidi" w:cstheme="majorBidi" w:hint="cs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sz w:val="32"/>
          <w:szCs w:val="32"/>
          <w:cs/>
        </w:rPr>
        <w:t>ปัจจุบัน โดยไม่มีผลกระทบต่อกำไร (ขาดทุน) หรือส่วนของผู้ถือหุ้นตามที่ได้รายงานไว้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54" w:type="dxa"/>
        <w:tblInd w:w="31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18"/>
        <w:gridCol w:w="876"/>
        <w:gridCol w:w="85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</w:tblGrid>
      <w:tr w:rsidR="004E0ED9" w:rsidRPr="006A6D16" w:rsidTr="00070459">
        <w:tc>
          <w:tcPr>
            <w:tcW w:w="3118" w:type="dxa"/>
            <w:shd w:val="clear" w:color="auto" w:fill="auto"/>
          </w:tcPr>
          <w:p w:rsidR="004E0ED9" w:rsidRPr="006A6D16" w:rsidRDefault="004E0ED9" w:rsidP="009E56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6" w:type="dxa"/>
            <w:gridSpan w:val="11"/>
            <w:tcBorders>
              <w:bottom w:val="single" w:sz="6" w:space="0" w:color="auto"/>
            </w:tcBorders>
          </w:tcPr>
          <w:p w:rsidR="004E0ED9" w:rsidRPr="006A6D16" w:rsidRDefault="004E0ED9" w:rsidP="009E56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6D1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4E0ED9" w:rsidRPr="006A6D16" w:rsidTr="00070459">
        <w:tc>
          <w:tcPr>
            <w:tcW w:w="3118" w:type="dxa"/>
            <w:shd w:val="clear" w:color="auto" w:fill="auto"/>
          </w:tcPr>
          <w:p w:rsidR="004E0ED9" w:rsidRPr="006A6D16" w:rsidRDefault="004E0ED9" w:rsidP="009E56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4E0ED9" w:rsidRPr="006A6D16" w:rsidRDefault="004E0ED9" w:rsidP="009E56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6D16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4E0ED9" w:rsidRPr="006A6D16" w:rsidRDefault="004E0ED9" w:rsidP="009E561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4E0ED9" w:rsidRPr="006A6D16" w:rsidRDefault="004E0ED9" w:rsidP="009E56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6D16">
              <w:rPr>
                <w:rFonts w:asciiTheme="majorBidi" w:hAnsiTheme="majorBidi" w:cstheme="majorBidi"/>
                <w:b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A6D16" w:rsidRPr="006A6D16" w:rsidTr="00070459">
        <w:tc>
          <w:tcPr>
            <w:tcW w:w="3118" w:type="dxa"/>
            <w:shd w:val="clear" w:color="auto" w:fill="auto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6" w:space="0" w:color="auto"/>
              <w:bottom w:val="single" w:sz="6" w:space="0" w:color="auto"/>
            </w:tcBorders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6D16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จัดประเภทใหม่</w:t>
            </w:r>
          </w:p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6A6D16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หลังจัด</w:t>
            </w:r>
          </w:p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6D16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จัดประเภทใหม่</w:t>
            </w:r>
          </w:p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6A6D16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หลังจัด</w:t>
            </w:r>
          </w:p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A6D1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ประเภทใหม่</w:t>
            </w:r>
          </w:p>
        </w:tc>
      </w:tr>
      <w:tr w:rsidR="006A6D16" w:rsidRPr="006A6D16" w:rsidTr="00070459">
        <w:tc>
          <w:tcPr>
            <w:tcW w:w="3118" w:type="dxa"/>
            <w:shd w:val="clear" w:color="auto" w:fill="auto"/>
            <w:hideMark/>
          </w:tcPr>
          <w:p w:rsidR="006A6D16" w:rsidRPr="006A6D16" w:rsidRDefault="006A6D16" w:rsidP="006A6D1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6A6D16">
              <w:rPr>
                <w:rFonts w:asciiTheme="majorBidi" w:hAnsiTheme="majorBidi"/>
                <w:b/>
                <w:bCs/>
                <w:sz w:val="22"/>
                <w:szCs w:val="22"/>
                <w:u w:val="single"/>
                <w:cs/>
              </w:rPr>
              <w:t>งบ</w:t>
            </w:r>
            <w:r w:rsidRPr="006A6D16">
              <w:rPr>
                <w:rFonts w:asciiTheme="majorBidi" w:hAnsiTheme="majorBidi" w:hint="cs"/>
                <w:b/>
                <w:bCs/>
                <w:sz w:val="22"/>
                <w:szCs w:val="22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876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A6D16" w:rsidRPr="006A6D16" w:rsidRDefault="006A6D16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6A6D16" w:rsidRPr="006A6D16" w:rsidRDefault="006A6D16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70459" w:rsidRPr="006A6D16" w:rsidTr="00070459">
        <w:tc>
          <w:tcPr>
            <w:tcW w:w="3118" w:type="dxa"/>
            <w:shd w:val="clear" w:color="auto" w:fill="auto"/>
            <w:hideMark/>
          </w:tcPr>
          <w:p w:rsidR="00070459" w:rsidRPr="006A6D16" w:rsidRDefault="0007045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A6D1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A6D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6A6D1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6A6D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76" w:type="dxa"/>
            <w:shd w:val="clear" w:color="auto" w:fill="auto"/>
          </w:tcPr>
          <w:p w:rsidR="00070459" w:rsidRPr="006A6D16" w:rsidRDefault="0007045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</w:tcPr>
          <w:p w:rsidR="00070459" w:rsidRPr="006A6D16" w:rsidRDefault="0007045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070459" w:rsidRPr="006A6D16" w:rsidRDefault="0007045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</w:tcPr>
          <w:p w:rsidR="00070459" w:rsidRPr="006A6D16" w:rsidRDefault="0007045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070459" w:rsidRPr="006A6D16" w:rsidRDefault="00070459" w:rsidP="006A6D16">
            <w:pPr>
              <w:widowControl w:val="0"/>
              <w:tabs>
                <w:tab w:val="clear" w:pos="454"/>
                <w:tab w:val="clear" w:pos="680"/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</w:tcPr>
          <w:p w:rsidR="00070459" w:rsidRPr="006A6D16" w:rsidRDefault="0007045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:rsidR="00070459" w:rsidRPr="006A6D16" w:rsidRDefault="00070459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070459" w:rsidRPr="006A6D16" w:rsidRDefault="0007045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070459" w:rsidRPr="006A6D16" w:rsidRDefault="00070459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070459" w:rsidRPr="006A6D16" w:rsidRDefault="00070459" w:rsidP="006A6D1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070459" w:rsidRPr="006A6D16" w:rsidRDefault="00070459" w:rsidP="006A6D1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65F5C" w:rsidRPr="006A6D16" w:rsidTr="00070459">
        <w:tc>
          <w:tcPr>
            <w:tcW w:w="3118" w:type="dxa"/>
            <w:hideMark/>
          </w:tcPr>
          <w:p w:rsidR="00465F5C" w:rsidRPr="006A6D16" w:rsidRDefault="00465F5C" w:rsidP="00465F5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6D16">
              <w:rPr>
                <w:rFonts w:asciiTheme="majorBidi" w:hAnsiTheme="majorBidi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876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368,196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368,825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322,301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322,930</w:t>
            </w:r>
          </w:p>
        </w:tc>
      </w:tr>
      <w:tr w:rsidR="00465F5C" w:rsidRPr="006A6D16" w:rsidTr="00070459">
        <w:tc>
          <w:tcPr>
            <w:tcW w:w="3118" w:type="dxa"/>
            <w:hideMark/>
          </w:tcPr>
          <w:p w:rsidR="00465F5C" w:rsidRPr="006A6D16" w:rsidRDefault="00465F5C" w:rsidP="00465F5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6A6D1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876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13,954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(629)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13,325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10,967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(629)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10,338</w:t>
            </w:r>
          </w:p>
        </w:tc>
      </w:tr>
      <w:tr w:rsidR="00465F5C" w:rsidRPr="006A6D16" w:rsidTr="00070459">
        <w:tc>
          <w:tcPr>
            <w:tcW w:w="3118" w:type="dxa"/>
            <w:shd w:val="clear" w:color="auto" w:fill="auto"/>
            <w:hideMark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A6D1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เก้าเดือน</w:t>
            </w:r>
            <w:r w:rsidRPr="006A6D1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Pr="006A6D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6A6D1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6A6D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76" w:type="dxa"/>
            <w:shd w:val="clear" w:color="auto" w:fill="auto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465F5C" w:rsidRPr="001A3D29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clear" w:pos="454"/>
                <w:tab w:val="clear" w:pos="680"/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465F5C" w:rsidRPr="001A3D29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65F5C" w:rsidRPr="006A6D16" w:rsidTr="00070459">
        <w:tc>
          <w:tcPr>
            <w:tcW w:w="3118" w:type="dxa"/>
          </w:tcPr>
          <w:p w:rsidR="00465F5C" w:rsidRPr="006A6D16" w:rsidRDefault="00465F5C" w:rsidP="00465F5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6A6D16">
              <w:rPr>
                <w:rFonts w:asciiTheme="majorBidi" w:hAnsiTheme="majorBidi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876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1,027,542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1,300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1,028,842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908,978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1,300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910,278</w:t>
            </w:r>
          </w:p>
        </w:tc>
      </w:tr>
      <w:tr w:rsidR="00465F5C" w:rsidRPr="006A6D16" w:rsidTr="00070459">
        <w:tc>
          <w:tcPr>
            <w:tcW w:w="3118" w:type="dxa"/>
          </w:tcPr>
          <w:p w:rsidR="00465F5C" w:rsidRPr="006A6D16" w:rsidRDefault="00465F5C" w:rsidP="00465F5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6A6D1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876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36,525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(1,300)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5,225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28,652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(1,300)</w:t>
            </w:r>
          </w:p>
        </w:tc>
        <w:tc>
          <w:tcPr>
            <w:tcW w:w="85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465F5C" w:rsidRPr="006A6D16" w:rsidRDefault="00465F5C" w:rsidP="00465F5C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27,352</w:t>
            </w:r>
          </w:p>
        </w:tc>
      </w:tr>
    </w:tbl>
    <w:p w:rsidR="00852A98" w:rsidRPr="00727F57" w:rsidRDefault="00852A98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10C20" w:rsidRPr="00727F57" w:rsidRDefault="00F11CE6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A10C20" w:rsidRPr="00727F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727F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3D367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 w:rsidRPr="003D3672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3D3672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:rsidR="00A10C20" w:rsidRDefault="00A10C20" w:rsidP="00AF76E4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D3672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3D3672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>
        <w:rPr>
          <w:rFonts w:asciiTheme="majorBidi" w:hAnsiTheme="majorBidi" w:cstheme="majorBidi"/>
          <w:sz w:val="32"/>
          <w:szCs w:val="32"/>
        </w:rPr>
        <w:br/>
      </w:r>
      <w:r w:rsidR="00B34DD3">
        <w:rPr>
          <w:rFonts w:asciiTheme="majorBidi" w:hAnsiTheme="majorBidi" w:cstheme="majorBidi"/>
          <w:sz w:val="32"/>
          <w:szCs w:val="32"/>
        </w:rPr>
        <w:t xml:space="preserve">12 </w:t>
      </w:r>
      <w:r w:rsidR="00B34DD3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B34DD3">
        <w:rPr>
          <w:rFonts w:asciiTheme="majorBidi" w:hAnsiTheme="majorBidi" w:cstheme="majorBidi"/>
          <w:sz w:val="32"/>
          <w:szCs w:val="32"/>
        </w:rPr>
        <w:t>2562</w:t>
      </w:r>
    </w:p>
    <w:sectPr w:rsidR="00A10C20" w:rsidSect="00A17E52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134" w:left="1814" w:header="851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05EC" w:rsidRDefault="006405EC">
      <w:r>
        <w:separator/>
      </w:r>
    </w:p>
  </w:endnote>
  <w:endnote w:type="continuationSeparator" w:id="0">
    <w:p w:rsidR="006405EC" w:rsidRDefault="00640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05EC" w:rsidRPr="006342B8" w:rsidRDefault="006405EC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6405EC" w:rsidRDefault="006405EC"/>
  <w:p w:rsidR="006405EC" w:rsidRDefault="006405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05EC" w:rsidRDefault="006405EC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05EC" w:rsidRPr="006342B8" w:rsidRDefault="006405EC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6405EC" w:rsidRDefault="006405EC"/>
  <w:p w:rsidR="006405EC" w:rsidRDefault="006405E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05EC" w:rsidRDefault="006405EC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05EC" w:rsidRDefault="006405EC">
      <w:r>
        <w:separator/>
      </w:r>
    </w:p>
  </w:footnote>
  <w:footnote w:type="continuationSeparator" w:id="0">
    <w:p w:rsidR="006405EC" w:rsidRDefault="00640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6405EC" w:rsidRDefault="006405EC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6405EC" w:rsidRPr="0020624A" w:rsidRDefault="006405EC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6405EC" w:rsidRDefault="006405EC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6405EC" w:rsidRPr="00126CCB" w:rsidRDefault="00644BBB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6405EC" w:rsidRDefault="006405EC" w:rsidP="00F27E84">
        <w:pPr>
          <w:pStyle w:val="Header"/>
          <w:spacing w:line="38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6405EC" w:rsidRPr="0020624A" w:rsidRDefault="006405EC" w:rsidP="00F27E84">
        <w:pPr>
          <w:pStyle w:val="Header"/>
          <w:spacing w:line="38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6405EC" w:rsidRPr="00005122" w:rsidRDefault="006405EC" w:rsidP="00F27E84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- 11 -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6405EC" w:rsidRDefault="006405EC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6405EC" w:rsidRPr="0020624A" w:rsidRDefault="006405EC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6405EC" w:rsidRDefault="006405EC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6405EC" w:rsidRPr="00126CCB" w:rsidRDefault="00644BBB" w:rsidP="003C0AC6">
        <w:pPr>
          <w:pStyle w:val="Header"/>
          <w:spacing w:line="20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6405EC" w:rsidRDefault="006405EC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6405EC" w:rsidRPr="0020624A" w:rsidRDefault="006405EC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6405EC" w:rsidRDefault="006405EC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6405EC" w:rsidRPr="00005122" w:rsidRDefault="00644BBB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C46F7E"/>
    <w:multiLevelType w:val="hybridMultilevel"/>
    <w:tmpl w:val="77068E02"/>
    <w:lvl w:ilvl="0" w:tplc="90521CD4">
      <w:start w:val="342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18"/>
  </w:num>
  <w:num w:numId="14">
    <w:abstractNumId w:val="13"/>
  </w:num>
  <w:num w:numId="15">
    <w:abstractNumId w:val="15"/>
  </w:num>
  <w:num w:numId="16">
    <w:abstractNumId w:val="17"/>
  </w:num>
  <w:num w:numId="17">
    <w:abstractNumId w:val="16"/>
  </w:num>
  <w:num w:numId="18">
    <w:abstractNumId w:val="12"/>
  </w:num>
  <w:num w:numId="19">
    <w:abstractNumId w:val="10"/>
  </w:num>
  <w:num w:numId="20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300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587"/>
    <w:rsid w:val="00000C05"/>
    <w:rsid w:val="00000F97"/>
    <w:rsid w:val="00001038"/>
    <w:rsid w:val="00001207"/>
    <w:rsid w:val="000012A8"/>
    <w:rsid w:val="000019A9"/>
    <w:rsid w:val="00001C3D"/>
    <w:rsid w:val="00003109"/>
    <w:rsid w:val="0000340B"/>
    <w:rsid w:val="00003F5F"/>
    <w:rsid w:val="00005122"/>
    <w:rsid w:val="0000519D"/>
    <w:rsid w:val="0000551A"/>
    <w:rsid w:val="00005631"/>
    <w:rsid w:val="0000615A"/>
    <w:rsid w:val="000061C1"/>
    <w:rsid w:val="000063C3"/>
    <w:rsid w:val="00006972"/>
    <w:rsid w:val="00007F9D"/>
    <w:rsid w:val="00011239"/>
    <w:rsid w:val="00011974"/>
    <w:rsid w:val="00012373"/>
    <w:rsid w:val="0001326F"/>
    <w:rsid w:val="00013A3C"/>
    <w:rsid w:val="00013A3F"/>
    <w:rsid w:val="00013B7F"/>
    <w:rsid w:val="00013CFF"/>
    <w:rsid w:val="00013DBC"/>
    <w:rsid w:val="00013F61"/>
    <w:rsid w:val="000140A5"/>
    <w:rsid w:val="0001424B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6659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479"/>
    <w:rsid w:val="000358BC"/>
    <w:rsid w:val="00035A6E"/>
    <w:rsid w:val="00035B54"/>
    <w:rsid w:val="00036507"/>
    <w:rsid w:val="0003688F"/>
    <w:rsid w:val="00037433"/>
    <w:rsid w:val="00037875"/>
    <w:rsid w:val="0004090D"/>
    <w:rsid w:val="00042576"/>
    <w:rsid w:val="000425B8"/>
    <w:rsid w:val="000427A8"/>
    <w:rsid w:val="00042E0B"/>
    <w:rsid w:val="00043478"/>
    <w:rsid w:val="00043498"/>
    <w:rsid w:val="000438C1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70E1"/>
    <w:rsid w:val="00047627"/>
    <w:rsid w:val="0004776E"/>
    <w:rsid w:val="00047F96"/>
    <w:rsid w:val="000509E9"/>
    <w:rsid w:val="00050B82"/>
    <w:rsid w:val="00050B9E"/>
    <w:rsid w:val="000513D3"/>
    <w:rsid w:val="0005170C"/>
    <w:rsid w:val="000525DE"/>
    <w:rsid w:val="0005285D"/>
    <w:rsid w:val="00052A32"/>
    <w:rsid w:val="0005334C"/>
    <w:rsid w:val="00053C14"/>
    <w:rsid w:val="00054ED0"/>
    <w:rsid w:val="00054F8D"/>
    <w:rsid w:val="00055827"/>
    <w:rsid w:val="00055EE0"/>
    <w:rsid w:val="00056558"/>
    <w:rsid w:val="00056A58"/>
    <w:rsid w:val="0005709B"/>
    <w:rsid w:val="0005780D"/>
    <w:rsid w:val="00057E7A"/>
    <w:rsid w:val="000601AB"/>
    <w:rsid w:val="00060EC1"/>
    <w:rsid w:val="00062847"/>
    <w:rsid w:val="00062DA9"/>
    <w:rsid w:val="00063F91"/>
    <w:rsid w:val="000640E5"/>
    <w:rsid w:val="000648E3"/>
    <w:rsid w:val="00064BE6"/>
    <w:rsid w:val="0006521C"/>
    <w:rsid w:val="00066173"/>
    <w:rsid w:val="000666B2"/>
    <w:rsid w:val="00066DA3"/>
    <w:rsid w:val="00067A69"/>
    <w:rsid w:val="000701BF"/>
    <w:rsid w:val="00070399"/>
    <w:rsid w:val="00070459"/>
    <w:rsid w:val="00070461"/>
    <w:rsid w:val="000704CD"/>
    <w:rsid w:val="0007067A"/>
    <w:rsid w:val="000709A2"/>
    <w:rsid w:val="00071484"/>
    <w:rsid w:val="000714EF"/>
    <w:rsid w:val="00071811"/>
    <w:rsid w:val="000725B4"/>
    <w:rsid w:val="00072DDE"/>
    <w:rsid w:val="0007382E"/>
    <w:rsid w:val="00073E7E"/>
    <w:rsid w:val="00073EFD"/>
    <w:rsid w:val="00074783"/>
    <w:rsid w:val="00074DBE"/>
    <w:rsid w:val="0007555E"/>
    <w:rsid w:val="00075767"/>
    <w:rsid w:val="00075910"/>
    <w:rsid w:val="000765E0"/>
    <w:rsid w:val="00076764"/>
    <w:rsid w:val="00076E03"/>
    <w:rsid w:val="00077516"/>
    <w:rsid w:val="00077570"/>
    <w:rsid w:val="000805B5"/>
    <w:rsid w:val="00080D7F"/>
    <w:rsid w:val="00080E04"/>
    <w:rsid w:val="000813DE"/>
    <w:rsid w:val="0008221C"/>
    <w:rsid w:val="000828A2"/>
    <w:rsid w:val="000828C8"/>
    <w:rsid w:val="00083221"/>
    <w:rsid w:val="00084B0E"/>
    <w:rsid w:val="00084C6C"/>
    <w:rsid w:val="0008500D"/>
    <w:rsid w:val="0008513D"/>
    <w:rsid w:val="00085E2C"/>
    <w:rsid w:val="00086397"/>
    <w:rsid w:val="0008685F"/>
    <w:rsid w:val="00086F8F"/>
    <w:rsid w:val="00087E26"/>
    <w:rsid w:val="00090294"/>
    <w:rsid w:val="00090AB8"/>
    <w:rsid w:val="00090E5C"/>
    <w:rsid w:val="00091DA5"/>
    <w:rsid w:val="0009232C"/>
    <w:rsid w:val="00092354"/>
    <w:rsid w:val="00092655"/>
    <w:rsid w:val="00092E0B"/>
    <w:rsid w:val="0009335F"/>
    <w:rsid w:val="00093F84"/>
    <w:rsid w:val="00094381"/>
    <w:rsid w:val="0009644E"/>
    <w:rsid w:val="00096739"/>
    <w:rsid w:val="00096B82"/>
    <w:rsid w:val="00096CCF"/>
    <w:rsid w:val="00097218"/>
    <w:rsid w:val="00097815"/>
    <w:rsid w:val="000A0454"/>
    <w:rsid w:val="000A0ACC"/>
    <w:rsid w:val="000A0D21"/>
    <w:rsid w:val="000A1797"/>
    <w:rsid w:val="000A21D8"/>
    <w:rsid w:val="000A2581"/>
    <w:rsid w:val="000A3605"/>
    <w:rsid w:val="000A367D"/>
    <w:rsid w:val="000A39AE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C002C"/>
    <w:rsid w:val="000C0183"/>
    <w:rsid w:val="000C03EF"/>
    <w:rsid w:val="000C0D43"/>
    <w:rsid w:val="000C1C3C"/>
    <w:rsid w:val="000C2A17"/>
    <w:rsid w:val="000C30B5"/>
    <w:rsid w:val="000C31AE"/>
    <w:rsid w:val="000C34A5"/>
    <w:rsid w:val="000C36A9"/>
    <w:rsid w:val="000C388B"/>
    <w:rsid w:val="000C4804"/>
    <w:rsid w:val="000C4A2B"/>
    <w:rsid w:val="000C5A1B"/>
    <w:rsid w:val="000C601B"/>
    <w:rsid w:val="000C6342"/>
    <w:rsid w:val="000C674F"/>
    <w:rsid w:val="000C6A6E"/>
    <w:rsid w:val="000C7481"/>
    <w:rsid w:val="000C7FE8"/>
    <w:rsid w:val="000D0211"/>
    <w:rsid w:val="000D0732"/>
    <w:rsid w:val="000D09B9"/>
    <w:rsid w:val="000D1B42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EA2"/>
    <w:rsid w:val="000E41E9"/>
    <w:rsid w:val="000E4DD6"/>
    <w:rsid w:val="000E565F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0E5"/>
    <w:rsid w:val="000F42B8"/>
    <w:rsid w:val="000F42BC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1993"/>
    <w:rsid w:val="00101B49"/>
    <w:rsid w:val="00101C49"/>
    <w:rsid w:val="00102EC4"/>
    <w:rsid w:val="00103B7A"/>
    <w:rsid w:val="001048A1"/>
    <w:rsid w:val="00104E81"/>
    <w:rsid w:val="00105500"/>
    <w:rsid w:val="001058CC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39A"/>
    <w:rsid w:val="001177A5"/>
    <w:rsid w:val="00120373"/>
    <w:rsid w:val="00120F85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7D6"/>
    <w:rsid w:val="00126B67"/>
    <w:rsid w:val="00126CCB"/>
    <w:rsid w:val="0012710E"/>
    <w:rsid w:val="001273A0"/>
    <w:rsid w:val="00130531"/>
    <w:rsid w:val="00130CC2"/>
    <w:rsid w:val="00130F38"/>
    <w:rsid w:val="00131688"/>
    <w:rsid w:val="00131937"/>
    <w:rsid w:val="00131CEE"/>
    <w:rsid w:val="001326F8"/>
    <w:rsid w:val="001327A1"/>
    <w:rsid w:val="00132AC7"/>
    <w:rsid w:val="00133D29"/>
    <w:rsid w:val="00134C21"/>
    <w:rsid w:val="001352C2"/>
    <w:rsid w:val="001359A7"/>
    <w:rsid w:val="00135A3D"/>
    <w:rsid w:val="001366C7"/>
    <w:rsid w:val="001368A5"/>
    <w:rsid w:val="00136AFE"/>
    <w:rsid w:val="001372F2"/>
    <w:rsid w:val="001374DC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C8F"/>
    <w:rsid w:val="00144D6C"/>
    <w:rsid w:val="00144D78"/>
    <w:rsid w:val="00144DC9"/>
    <w:rsid w:val="0014576E"/>
    <w:rsid w:val="00145CD6"/>
    <w:rsid w:val="0014647D"/>
    <w:rsid w:val="00146BFB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1016"/>
    <w:rsid w:val="00171DDE"/>
    <w:rsid w:val="00172BC3"/>
    <w:rsid w:val="00172C4F"/>
    <w:rsid w:val="00172CE2"/>
    <w:rsid w:val="001730BF"/>
    <w:rsid w:val="00173FB2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BAD"/>
    <w:rsid w:val="00185801"/>
    <w:rsid w:val="00185D4A"/>
    <w:rsid w:val="001864E4"/>
    <w:rsid w:val="001874C4"/>
    <w:rsid w:val="00187555"/>
    <w:rsid w:val="0019104F"/>
    <w:rsid w:val="0019143D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3D29"/>
    <w:rsid w:val="001A40B6"/>
    <w:rsid w:val="001A42DC"/>
    <w:rsid w:val="001A454E"/>
    <w:rsid w:val="001A49D5"/>
    <w:rsid w:val="001A62FA"/>
    <w:rsid w:val="001A65E9"/>
    <w:rsid w:val="001A660A"/>
    <w:rsid w:val="001A7B6D"/>
    <w:rsid w:val="001B0AFA"/>
    <w:rsid w:val="001B1432"/>
    <w:rsid w:val="001B1578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6F6"/>
    <w:rsid w:val="001C3AF7"/>
    <w:rsid w:val="001C40FD"/>
    <w:rsid w:val="001C48E6"/>
    <w:rsid w:val="001C50AA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E56"/>
    <w:rsid w:val="001D1EF5"/>
    <w:rsid w:val="001D1F11"/>
    <w:rsid w:val="001D260D"/>
    <w:rsid w:val="001D2B04"/>
    <w:rsid w:val="001D2D94"/>
    <w:rsid w:val="001D3C5B"/>
    <w:rsid w:val="001D499A"/>
    <w:rsid w:val="001D4D5B"/>
    <w:rsid w:val="001D4DA9"/>
    <w:rsid w:val="001D53CA"/>
    <w:rsid w:val="001D55B3"/>
    <w:rsid w:val="001D5D67"/>
    <w:rsid w:val="001D6698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335D"/>
    <w:rsid w:val="001E52A3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59"/>
    <w:rsid w:val="001F67FB"/>
    <w:rsid w:val="00200073"/>
    <w:rsid w:val="00200329"/>
    <w:rsid w:val="00200C50"/>
    <w:rsid w:val="002014BE"/>
    <w:rsid w:val="00201F43"/>
    <w:rsid w:val="0020240D"/>
    <w:rsid w:val="0020251F"/>
    <w:rsid w:val="00202554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78B"/>
    <w:rsid w:val="00216F15"/>
    <w:rsid w:val="00217124"/>
    <w:rsid w:val="002171EE"/>
    <w:rsid w:val="00217EE5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5B64"/>
    <w:rsid w:val="00225E66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24E9"/>
    <w:rsid w:val="00233437"/>
    <w:rsid w:val="0023413D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8E0"/>
    <w:rsid w:val="00246056"/>
    <w:rsid w:val="002463FE"/>
    <w:rsid w:val="002466BC"/>
    <w:rsid w:val="00246B6C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0DE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5C8"/>
    <w:rsid w:val="00263895"/>
    <w:rsid w:val="00263AD0"/>
    <w:rsid w:val="0026465A"/>
    <w:rsid w:val="00264D16"/>
    <w:rsid w:val="00264F88"/>
    <w:rsid w:val="002652C8"/>
    <w:rsid w:val="0026546F"/>
    <w:rsid w:val="00265E1D"/>
    <w:rsid w:val="00266339"/>
    <w:rsid w:val="00266590"/>
    <w:rsid w:val="002676C0"/>
    <w:rsid w:val="00270269"/>
    <w:rsid w:val="002709A1"/>
    <w:rsid w:val="00271D77"/>
    <w:rsid w:val="00272819"/>
    <w:rsid w:val="00273580"/>
    <w:rsid w:val="0027362B"/>
    <w:rsid w:val="00274E12"/>
    <w:rsid w:val="0027591C"/>
    <w:rsid w:val="00275AAB"/>
    <w:rsid w:val="002762C9"/>
    <w:rsid w:val="002777BC"/>
    <w:rsid w:val="00277DE9"/>
    <w:rsid w:val="00277EAD"/>
    <w:rsid w:val="002802D7"/>
    <w:rsid w:val="0028074B"/>
    <w:rsid w:val="0028128F"/>
    <w:rsid w:val="002820C4"/>
    <w:rsid w:val="002823C4"/>
    <w:rsid w:val="0028298D"/>
    <w:rsid w:val="00283D2E"/>
    <w:rsid w:val="002845DA"/>
    <w:rsid w:val="00284BDF"/>
    <w:rsid w:val="00285684"/>
    <w:rsid w:val="0028575C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494B"/>
    <w:rsid w:val="00295621"/>
    <w:rsid w:val="00296665"/>
    <w:rsid w:val="00296EAE"/>
    <w:rsid w:val="00297124"/>
    <w:rsid w:val="0029731C"/>
    <w:rsid w:val="002A0029"/>
    <w:rsid w:val="002A074F"/>
    <w:rsid w:val="002A1897"/>
    <w:rsid w:val="002A1A06"/>
    <w:rsid w:val="002A1CD3"/>
    <w:rsid w:val="002A2B1D"/>
    <w:rsid w:val="002A2CF9"/>
    <w:rsid w:val="002A30A7"/>
    <w:rsid w:val="002A324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17D"/>
    <w:rsid w:val="002B0757"/>
    <w:rsid w:val="002B0A04"/>
    <w:rsid w:val="002B0B31"/>
    <w:rsid w:val="002B1303"/>
    <w:rsid w:val="002B1CE3"/>
    <w:rsid w:val="002B24A2"/>
    <w:rsid w:val="002B26F2"/>
    <w:rsid w:val="002B2E7F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07A5"/>
    <w:rsid w:val="002C1197"/>
    <w:rsid w:val="002C163B"/>
    <w:rsid w:val="002C1A0B"/>
    <w:rsid w:val="002C21B7"/>
    <w:rsid w:val="002C2D03"/>
    <w:rsid w:val="002C3375"/>
    <w:rsid w:val="002C3B0A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A66"/>
    <w:rsid w:val="002C7B26"/>
    <w:rsid w:val="002D0BC6"/>
    <w:rsid w:val="002D127D"/>
    <w:rsid w:val="002D13C9"/>
    <w:rsid w:val="002D1A53"/>
    <w:rsid w:val="002D21D7"/>
    <w:rsid w:val="002D2204"/>
    <w:rsid w:val="002D3342"/>
    <w:rsid w:val="002D48F0"/>
    <w:rsid w:val="002D5A3E"/>
    <w:rsid w:val="002D5B72"/>
    <w:rsid w:val="002D5CD8"/>
    <w:rsid w:val="002D5FFD"/>
    <w:rsid w:val="002D6339"/>
    <w:rsid w:val="002D6346"/>
    <w:rsid w:val="002D6C96"/>
    <w:rsid w:val="002D7071"/>
    <w:rsid w:val="002E0AD3"/>
    <w:rsid w:val="002E11F6"/>
    <w:rsid w:val="002E16B1"/>
    <w:rsid w:val="002E21F2"/>
    <w:rsid w:val="002E2763"/>
    <w:rsid w:val="002E28EA"/>
    <w:rsid w:val="002E351B"/>
    <w:rsid w:val="002E44C6"/>
    <w:rsid w:val="002E5B01"/>
    <w:rsid w:val="002E5F9A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28C"/>
    <w:rsid w:val="002F35E2"/>
    <w:rsid w:val="002F45C4"/>
    <w:rsid w:val="002F472B"/>
    <w:rsid w:val="002F4C9A"/>
    <w:rsid w:val="002F519F"/>
    <w:rsid w:val="002F575B"/>
    <w:rsid w:val="002F61AB"/>
    <w:rsid w:val="002F68A3"/>
    <w:rsid w:val="002F696C"/>
    <w:rsid w:val="002F70B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2F9"/>
    <w:rsid w:val="00305A21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4AB"/>
    <w:rsid w:val="00311710"/>
    <w:rsid w:val="003119D7"/>
    <w:rsid w:val="00311E98"/>
    <w:rsid w:val="0031245E"/>
    <w:rsid w:val="00312F39"/>
    <w:rsid w:val="00313850"/>
    <w:rsid w:val="00313D12"/>
    <w:rsid w:val="003140BB"/>
    <w:rsid w:val="00314523"/>
    <w:rsid w:val="00315EE0"/>
    <w:rsid w:val="00316389"/>
    <w:rsid w:val="00316490"/>
    <w:rsid w:val="00317811"/>
    <w:rsid w:val="00317A1D"/>
    <w:rsid w:val="0032010B"/>
    <w:rsid w:val="00320CFD"/>
    <w:rsid w:val="003217AA"/>
    <w:rsid w:val="00321C75"/>
    <w:rsid w:val="003220A1"/>
    <w:rsid w:val="00322214"/>
    <w:rsid w:val="00322C89"/>
    <w:rsid w:val="00322C8D"/>
    <w:rsid w:val="00323D53"/>
    <w:rsid w:val="0032461F"/>
    <w:rsid w:val="00324D89"/>
    <w:rsid w:val="003251FC"/>
    <w:rsid w:val="00325422"/>
    <w:rsid w:val="003255DA"/>
    <w:rsid w:val="00325777"/>
    <w:rsid w:val="00325EA1"/>
    <w:rsid w:val="00326364"/>
    <w:rsid w:val="00326D0C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C55"/>
    <w:rsid w:val="0034400E"/>
    <w:rsid w:val="0034404F"/>
    <w:rsid w:val="003442FF"/>
    <w:rsid w:val="003444D2"/>
    <w:rsid w:val="00344E92"/>
    <w:rsid w:val="003452A1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3DB6"/>
    <w:rsid w:val="003540F0"/>
    <w:rsid w:val="003540F9"/>
    <w:rsid w:val="003542C1"/>
    <w:rsid w:val="00354437"/>
    <w:rsid w:val="0035585D"/>
    <w:rsid w:val="00357230"/>
    <w:rsid w:val="00357342"/>
    <w:rsid w:val="00360542"/>
    <w:rsid w:val="003609D5"/>
    <w:rsid w:val="00361246"/>
    <w:rsid w:val="003612E0"/>
    <w:rsid w:val="003614DF"/>
    <w:rsid w:val="003617AE"/>
    <w:rsid w:val="00361DF2"/>
    <w:rsid w:val="00363D04"/>
    <w:rsid w:val="003644E6"/>
    <w:rsid w:val="003661B5"/>
    <w:rsid w:val="0036651A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5177"/>
    <w:rsid w:val="00375496"/>
    <w:rsid w:val="00375740"/>
    <w:rsid w:val="00375FE9"/>
    <w:rsid w:val="0037683E"/>
    <w:rsid w:val="00377A3C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078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8E5"/>
    <w:rsid w:val="00390A4B"/>
    <w:rsid w:val="00391164"/>
    <w:rsid w:val="003913EC"/>
    <w:rsid w:val="0039146D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442A"/>
    <w:rsid w:val="003A46A8"/>
    <w:rsid w:val="003A4822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966"/>
    <w:rsid w:val="003B3FC1"/>
    <w:rsid w:val="003B4880"/>
    <w:rsid w:val="003B4951"/>
    <w:rsid w:val="003B4B86"/>
    <w:rsid w:val="003B4BBE"/>
    <w:rsid w:val="003B6AD3"/>
    <w:rsid w:val="003B6DF5"/>
    <w:rsid w:val="003B6F88"/>
    <w:rsid w:val="003B787B"/>
    <w:rsid w:val="003B7BBF"/>
    <w:rsid w:val="003C0AC6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06D"/>
    <w:rsid w:val="003C41F7"/>
    <w:rsid w:val="003C5234"/>
    <w:rsid w:val="003C6252"/>
    <w:rsid w:val="003C6467"/>
    <w:rsid w:val="003D1493"/>
    <w:rsid w:val="003D20A3"/>
    <w:rsid w:val="003D2455"/>
    <w:rsid w:val="003D282A"/>
    <w:rsid w:val="003D3672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E0E"/>
    <w:rsid w:val="003D7FBC"/>
    <w:rsid w:val="003E0865"/>
    <w:rsid w:val="003E0AA4"/>
    <w:rsid w:val="003E0C44"/>
    <w:rsid w:val="003E10E2"/>
    <w:rsid w:val="003E1326"/>
    <w:rsid w:val="003E16B1"/>
    <w:rsid w:val="003E2AEF"/>
    <w:rsid w:val="003E36BE"/>
    <w:rsid w:val="003E3EBE"/>
    <w:rsid w:val="003E3EE0"/>
    <w:rsid w:val="003E4057"/>
    <w:rsid w:val="003E4D87"/>
    <w:rsid w:val="003E53E5"/>
    <w:rsid w:val="003E5813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D0D"/>
    <w:rsid w:val="003E7FE1"/>
    <w:rsid w:val="003F0152"/>
    <w:rsid w:val="003F088E"/>
    <w:rsid w:val="003F0C3B"/>
    <w:rsid w:val="003F1006"/>
    <w:rsid w:val="003F24A1"/>
    <w:rsid w:val="003F259C"/>
    <w:rsid w:val="003F2650"/>
    <w:rsid w:val="003F287F"/>
    <w:rsid w:val="003F3780"/>
    <w:rsid w:val="003F4136"/>
    <w:rsid w:val="003F4BCE"/>
    <w:rsid w:val="003F5451"/>
    <w:rsid w:val="003F5A38"/>
    <w:rsid w:val="003F6214"/>
    <w:rsid w:val="003F6422"/>
    <w:rsid w:val="003F6518"/>
    <w:rsid w:val="003F688A"/>
    <w:rsid w:val="003F6BBF"/>
    <w:rsid w:val="003F6DFA"/>
    <w:rsid w:val="003F6E5F"/>
    <w:rsid w:val="0040059B"/>
    <w:rsid w:val="004007DA"/>
    <w:rsid w:val="00400F2C"/>
    <w:rsid w:val="0040186F"/>
    <w:rsid w:val="00402509"/>
    <w:rsid w:val="004029AD"/>
    <w:rsid w:val="004035A8"/>
    <w:rsid w:val="0040382F"/>
    <w:rsid w:val="004043D1"/>
    <w:rsid w:val="00404CA8"/>
    <w:rsid w:val="004050B1"/>
    <w:rsid w:val="004052CA"/>
    <w:rsid w:val="004057A5"/>
    <w:rsid w:val="00405866"/>
    <w:rsid w:val="00406AC6"/>
    <w:rsid w:val="00406D84"/>
    <w:rsid w:val="00407A3D"/>
    <w:rsid w:val="00407A4A"/>
    <w:rsid w:val="00407CCD"/>
    <w:rsid w:val="00410211"/>
    <w:rsid w:val="00410E44"/>
    <w:rsid w:val="00410F47"/>
    <w:rsid w:val="00410F50"/>
    <w:rsid w:val="00411439"/>
    <w:rsid w:val="00411A80"/>
    <w:rsid w:val="00412DC5"/>
    <w:rsid w:val="004138FE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680"/>
    <w:rsid w:val="0042093E"/>
    <w:rsid w:val="00420A9E"/>
    <w:rsid w:val="00420DC2"/>
    <w:rsid w:val="00420EFA"/>
    <w:rsid w:val="00420FCD"/>
    <w:rsid w:val="0042137B"/>
    <w:rsid w:val="00421DD7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DAD"/>
    <w:rsid w:val="0042605F"/>
    <w:rsid w:val="00426BD1"/>
    <w:rsid w:val="00426E9F"/>
    <w:rsid w:val="00427101"/>
    <w:rsid w:val="004274E9"/>
    <w:rsid w:val="00427E3E"/>
    <w:rsid w:val="0043034C"/>
    <w:rsid w:val="004306FC"/>
    <w:rsid w:val="00430DA9"/>
    <w:rsid w:val="00431588"/>
    <w:rsid w:val="00431625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C20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5E99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5F5C"/>
    <w:rsid w:val="00466F80"/>
    <w:rsid w:val="0046713F"/>
    <w:rsid w:val="0046734B"/>
    <w:rsid w:val="00467A06"/>
    <w:rsid w:val="00470712"/>
    <w:rsid w:val="00470AF4"/>
    <w:rsid w:val="00470CEE"/>
    <w:rsid w:val="00470E47"/>
    <w:rsid w:val="0047149E"/>
    <w:rsid w:val="0047296D"/>
    <w:rsid w:val="00472DAE"/>
    <w:rsid w:val="004730AF"/>
    <w:rsid w:val="004734F1"/>
    <w:rsid w:val="004739EF"/>
    <w:rsid w:val="00474423"/>
    <w:rsid w:val="00474D85"/>
    <w:rsid w:val="004750AF"/>
    <w:rsid w:val="00475128"/>
    <w:rsid w:val="0047543B"/>
    <w:rsid w:val="00475AD0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F39"/>
    <w:rsid w:val="00485151"/>
    <w:rsid w:val="0048564C"/>
    <w:rsid w:val="00485D19"/>
    <w:rsid w:val="00485F68"/>
    <w:rsid w:val="004861BE"/>
    <w:rsid w:val="004861FA"/>
    <w:rsid w:val="00486488"/>
    <w:rsid w:val="00486697"/>
    <w:rsid w:val="004868ED"/>
    <w:rsid w:val="00486A7A"/>
    <w:rsid w:val="0048734B"/>
    <w:rsid w:val="004873A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9D4"/>
    <w:rsid w:val="00494E69"/>
    <w:rsid w:val="00494FB7"/>
    <w:rsid w:val="00495E2A"/>
    <w:rsid w:val="004960DA"/>
    <w:rsid w:val="00496635"/>
    <w:rsid w:val="0049668F"/>
    <w:rsid w:val="004968E2"/>
    <w:rsid w:val="00496987"/>
    <w:rsid w:val="004973FC"/>
    <w:rsid w:val="00497937"/>
    <w:rsid w:val="004A0F44"/>
    <w:rsid w:val="004A138D"/>
    <w:rsid w:val="004A1F48"/>
    <w:rsid w:val="004A3A68"/>
    <w:rsid w:val="004A3DF5"/>
    <w:rsid w:val="004A45AB"/>
    <w:rsid w:val="004A47B1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764"/>
    <w:rsid w:val="004B0C25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757D"/>
    <w:rsid w:val="004B7912"/>
    <w:rsid w:val="004B7F0A"/>
    <w:rsid w:val="004C01E1"/>
    <w:rsid w:val="004C0BEA"/>
    <w:rsid w:val="004C0F89"/>
    <w:rsid w:val="004C1D01"/>
    <w:rsid w:val="004C2094"/>
    <w:rsid w:val="004C3090"/>
    <w:rsid w:val="004C31C5"/>
    <w:rsid w:val="004C385C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61D5"/>
    <w:rsid w:val="004D6502"/>
    <w:rsid w:val="004D6846"/>
    <w:rsid w:val="004D767F"/>
    <w:rsid w:val="004D78A6"/>
    <w:rsid w:val="004D7CB3"/>
    <w:rsid w:val="004E0018"/>
    <w:rsid w:val="004E0587"/>
    <w:rsid w:val="004E0ED9"/>
    <w:rsid w:val="004E1C4E"/>
    <w:rsid w:val="004E2450"/>
    <w:rsid w:val="004E2737"/>
    <w:rsid w:val="004E29A2"/>
    <w:rsid w:val="004E2EF4"/>
    <w:rsid w:val="004E39B8"/>
    <w:rsid w:val="004E3DE9"/>
    <w:rsid w:val="004E490D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5057"/>
    <w:rsid w:val="004F538E"/>
    <w:rsid w:val="004F54E5"/>
    <w:rsid w:val="004F554C"/>
    <w:rsid w:val="004F5FE4"/>
    <w:rsid w:val="004F6C59"/>
    <w:rsid w:val="004F72DF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1B7"/>
    <w:rsid w:val="00511F1A"/>
    <w:rsid w:val="00512938"/>
    <w:rsid w:val="00512B6A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4F88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160"/>
    <w:rsid w:val="00531489"/>
    <w:rsid w:val="00531647"/>
    <w:rsid w:val="00531741"/>
    <w:rsid w:val="005317F1"/>
    <w:rsid w:val="0053198B"/>
    <w:rsid w:val="00532002"/>
    <w:rsid w:val="00532301"/>
    <w:rsid w:val="005328F0"/>
    <w:rsid w:val="005348FC"/>
    <w:rsid w:val="00535330"/>
    <w:rsid w:val="00537510"/>
    <w:rsid w:val="00541698"/>
    <w:rsid w:val="00541CBE"/>
    <w:rsid w:val="00542FDD"/>
    <w:rsid w:val="00543264"/>
    <w:rsid w:val="00543673"/>
    <w:rsid w:val="00543CB5"/>
    <w:rsid w:val="005448AD"/>
    <w:rsid w:val="005452C8"/>
    <w:rsid w:val="0054530C"/>
    <w:rsid w:val="005466A9"/>
    <w:rsid w:val="005474E7"/>
    <w:rsid w:val="00547D26"/>
    <w:rsid w:val="00547EBB"/>
    <w:rsid w:val="0055042E"/>
    <w:rsid w:val="005509D6"/>
    <w:rsid w:val="005509EE"/>
    <w:rsid w:val="00550DC7"/>
    <w:rsid w:val="005512AC"/>
    <w:rsid w:val="00551F87"/>
    <w:rsid w:val="005522A4"/>
    <w:rsid w:val="005522D6"/>
    <w:rsid w:val="00553A56"/>
    <w:rsid w:val="00553FF0"/>
    <w:rsid w:val="0055468C"/>
    <w:rsid w:val="005546FD"/>
    <w:rsid w:val="00554A4C"/>
    <w:rsid w:val="00554A86"/>
    <w:rsid w:val="00554EEF"/>
    <w:rsid w:val="0055581C"/>
    <w:rsid w:val="00555B82"/>
    <w:rsid w:val="00555F96"/>
    <w:rsid w:val="00556132"/>
    <w:rsid w:val="00556467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0BE"/>
    <w:rsid w:val="0056689A"/>
    <w:rsid w:val="005673EE"/>
    <w:rsid w:val="00567ADE"/>
    <w:rsid w:val="00567B96"/>
    <w:rsid w:val="005706FC"/>
    <w:rsid w:val="00570822"/>
    <w:rsid w:val="00571193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6D2B"/>
    <w:rsid w:val="0057716A"/>
    <w:rsid w:val="00577C38"/>
    <w:rsid w:val="00577E06"/>
    <w:rsid w:val="00580530"/>
    <w:rsid w:val="00581E67"/>
    <w:rsid w:val="0058268A"/>
    <w:rsid w:val="0058314A"/>
    <w:rsid w:val="00583612"/>
    <w:rsid w:val="005843AD"/>
    <w:rsid w:val="00584634"/>
    <w:rsid w:val="005855AC"/>
    <w:rsid w:val="00585604"/>
    <w:rsid w:val="00585770"/>
    <w:rsid w:val="005858C7"/>
    <w:rsid w:val="00586031"/>
    <w:rsid w:val="0058613D"/>
    <w:rsid w:val="00586915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D3"/>
    <w:rsid w:val="00592688"/>
    <w:rsid w:val="00594E00"/>
    <w:rsid w:val="00594F8B"/>
    <w:rsid w:val="0059563B"/>
    <w:rsid w:val="005966E0"/>
    <w:rsid w:val="00596AF0"/>
    <w:rsid w:val="00596DF3"/>
    <w:rsid w:val="005973D3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11E0"/>
    <w:rsid w:val="005B181C"/>
    <w:rsid w:val="005B29BF"/>
    <w:rsid w:val="005B40EC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10C4"/>
    <w:rsid w:val="005C12FD"/>
    <w:rsid w:val="005C138A"/>
    <w:rsid w:val="005C1771"/>
    <w:rsid w:val="005C1CC3"/>
    <w:rsid w:val="005C1ED0"/>
    <w:rsid w:val="005C2C4F"/>
    <w:rsid w:val="005C3729"/>
    <w:rsid w:val="005C4706"/>
    <w:rsid w:val="005C4B1B"/>
    <w:rsid w:val="005C5567"/>
    <w:rsid w:val="005C5E1B"/>
    <w:rsid w:val="005C6367"/>
    <w:rsid w:val="005C713C"/>
    <w:rsid w:val="005C77C8"/>
    <w:rsid w:val="005C7EA4"/>
    <w:rsid w:val="005C7EA7"/>
    <w:rsid w:val="005D0868"/>
    <w:rsid w:val="005D09FF"/>
    <w:rsid w:val="005D11F8"/>
    <w:rsid w:val="005D133A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CD"/>
    <w:rsid w:val="005E102E"/>
    <w:rsid w:val="005E112E"/>
    <w:rsid w:val="005E1351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75A5"/>
    <w:rsid w:val="005E77B8"/>
    <w:rsid w:val="005F09CC"/>
    <w:rsid w:val="005F0C60"/>
    <w:rsid w:val="005F142B"/>
    <w:rsid w:val="005F1B6C"/>
    <w:rsid w:val="005F1BFC"/>
    <w:rsid w:val="005F20FC"/>
    <w:rsid w:val="005F250D"/>
    <w:rsid w:val="005F3454"/>
    <w:rsid w:val="005F39F5"/>
    <w:rsid w:val="005F3A54"/>
    <w:rsid w:val="005F3C8B"/>
    <w:rsid w:val="005F418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77"/>
    <w:rsid w:val="006003DD"/>
    <w:rsid w:val="00600610"/>
    <w:rsid w:val="00600D66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EC2"/>
    <w:rsid w:val="0060541E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413F"/>
    <w:rsid w:val="00614C50"/>
    <w:rsid w:val="006152AB"/>
    <w:rsid w:val="00615523"/>
    <w:rsid w:val="006156FB"/>
    <w:rsid w:val="00615750"/>
    <w:rsid w:val="00615D60"/>
    <w:rsid w:val="006168F0"/>
    <w:rsid w:val="00616959"/>
    <w:rsid w:val="00616AA6"/>
    <w:rsid w:val="00616F32"/>
    <w:rsid w:val="0061727B"/>
    <w:rsid w:val="0061771D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6280"/>
    <w:rsid w:val="00626829"/>
    <w:rsid w:val="006276AF"/>
    <w:rsid w:val="00627E25"/>
    <w:rsid w:val="006303A5"/>
    <w:rsid w:val="00633055"/>
    <w:rsid w:val="006331BB"/>
    <w:rsid w:val="006333AC"/>
    <w:rsid w:val="00633516"/>
    <w:rsid w:val="00633F18"/>
    <w:rsid w:val="006342B8"/>
    <w:rsid w:val="00634331"/>
    <w:rsid w:val="0063520F"/>
    <w:rsid w:val="006365A3"/>
    <w:rsid w:val="006369DA"/>
    <w:rsid w:val="006400A6"/>
    <w:rsid w:val="006402F3"/>
    <w:rsid w:val="00640507"/>
    <w:rsid w:val="00640578"/>
    <w:rsid w:val="006405EC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BDD"/>
    <w:rsid w:val="00643FB7"/>
    <w:rsid w:val="00644614"/>
    <w:rsid w:val="00644975"/>
    <w:rsid w:val="00644BBB"/>
    <w:rsid w:val="00645921"/>
    <w:rsid w:val="0064598F"/>
    <w:rsid w:val="00646F85"/>
    <w:rsid w:val="006477F2"/>
    <w:rsid w:val="006478AF"/>
    <w:rsid w:val="00647ABF"/>
    <w:rsid w:val="00651390"/>
    <w:rsid w:val="006516D1"/>
    <w:rsid w:val="0065195F"/>
    <w:rsid w:val="00651D3C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43B"/>
    <w:rsid w:val="00655847"/>
    <w:rsid w:val="00655AFE"/>
    <w:rsid w:val="00656124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4A8"/>
    <w:rsid w:val="00662B26"/>
    <w:rsid w:val="00662D54"/>
    <w:rsid w:val="0066339B"/>
    <w:rsid w:val="006644A9"/>
    <w:rsid w:val="00664D88"/>
    <w:rsid w:val="00665456"/>
    <w:rsid w:val="00665E0B"/>
    <w:rsid w:val="006661FF"/>
    <w:rsid w:val="00666AB7"/>
    <w:rsid w:val="00666F45"/>
    <w:rsid w:val="0066720A"/>
    <w:rsid w:val="00667935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C9D"/>
    <w:rsid w:val="00675E24"/>
    <w:rsid w:val="00676009"/>
    <w:rsid w:val="0067607B"/>
    <w:rsid w:val="0067621E"/>
    <w:rsid w:val="00677AF2"/>
    <w:rsid w:val="006804CC"/>
    <w:rsid w:val="0068071F"/>
    <w:rsid w:val="00680A87"/>
    <w:rsid w:val="006812B2"/>
    <w:rsid w:val="0068145D"/>
    <w:rsid w:val="00681AB2"/>
    <w:rsid w:val="00681F1E"/>
    <w:rsid w:val="006824E5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59D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12BE"/>
    <w:rsid w:val="006A15EC"/>
    <w:rsid w:val="006A1687"/>
    <w:rsid w:val="006A1B57"/>
    <w:rsid w:val="006A2BC6"/>
    <w:rsid w:val="006A3554"/>
    <w:rsid w:val="006A3A64"/>
    <w:rsid w:val="006A3EE1"/>
    <w:rsid w:val="006A4FE7"/>
    <w:rsid w:val="006A5726"/>
    <w:rsid w:val="006A6617"/>
    <w:rsid w:val="006A6BA0"/>
    <w:rsid w:val="006A6D16"/>
    <w:rsid w:val="006A78C1"/>
    <w:rsid w:val="006B0694"/>
    <w:rsid w:val="006B0827"/>
    <w:rsid w:val="006B1425"/>
    <w:rsid w:val="006B1E2A"/>
    <w:rsid w:val="006B2603"/>
    <w:rsid w:val="006B2C07"/>
    <w:rsid w:val="006B2CD9"/>
    <w:rsid w:val="006B2ED4"/>
    <w:rsid w:val="006B307A"/>
    <w:rsid w:val="006B346E"/>
    <w:rsid w:val="006B3520"/>
    <w:rsid w:val="006B366D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653"/>
    <w:rsid w:val="006B7C4A"/>
    <w:rsid w:val="006B7E1B"/>
    <w:rsid w:val="006C1CC4"/>
    <w:rsid w:val="006C222B"/>
    <w:rsid w:val="006C2ADA"/>
    <w:rsid w:val="006C2D38"/>
    <w:rsid w:val="006C2E93"/>
    <w:rsid w:val="006C4A62"/>
    <w:rsid w:val="006C5774"/>
    <w:rsid w:val="006C59B9"/>
    <w:rsid w:val="006C6020"/>
    <w:rsid w:val="006C603C"/>
    <w:rsid w:val="006C6206"/>
    <w:rsid w:val="006C637C"/>
    <w:rsid w:val="006C7847"/>
    <w:rsid w:val="006C78AD"/>
    <w:rsid w:val="006C7A51"/>
    <w:rsid w:val="006C7DA8"/>
    <w:rsid w:val="006D0059"/>
    <w:rsid w:val="006D07C5"/>
    <w:rsid w:val="006D097F"/>
    <w:rsid w:val="006D0CBC"/>
    <w:rsid w:val="006D0DD1"/>
    <w:rsid w:val="006D10D8"/>
    <w:rsid w:val="006D21B3"/>
    <w:rsid w:val="006D22D0"/>
    <w:rsid w:val="006D3785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783"/>
    <w:rsid w:val="006E4C74"/>
    <w:rsid w:val="006E575D"/>
    <w:rsid w:val="006E59D2"/>
    <w:rsid w:val="006E5A98"/>
    <w:rsid w:val="006E5CBC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700661"/>
    <w:rsid w:val="007012E0"/>
    <w:rsid w:val="0070191C"/>
    <w:rsid w:val="0070246E"/>
    <w:rsid w:val="007025E7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53F"/>
    <w:rsid w:val="00716FF2"/>
    <w:rsid w:val="007176A1"/>
    <w:rsid w:val="00717A5C"/>
    <w:rsid w:val="00717EF2"/>
    <w:rsid w:val="00720450"/>
    <w:rsid w:val="007207CA"/>
    <w:rsid w:val="00720A0B"/>
    <w:rsid w:val="0072108E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5C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1820"/>
    <w:rsid w:val="00741A58"/>
    <w:rsid w:val="00741AC5"/>
    <w:rsid w:val="00742039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48"/>
    <w:rsid w:val="007456C5"/>
    <w:rsid w:val="0074575C"/>
    <w:rsid w:val="00745AD7"/>
    <w:rsid w:val="00746096"/>
    <w:rsid w:val="007460DF"/>
    <w:rsid w:val="00746C46"/>
    <w:rsid w:val="00746D0F"/>
    <w:rsid w:val="00746D21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2C5A"/>
    <w:rsid w:val="007537A8"/>
    <w:rsid w:val="00753A64"/>
    <w:rsid w:val="00753A82"/>
    <w:rsid w:val="00755CFB"/>
    <w:rsid w:val="00755D92"/>
    <w:rsid w:val="00755F93"/>
    <w:rsid w:val="007563A5"/>
    <w:rsid w:val="007567DB"/>
    <w:rsid w:val="00756ED9"/>
    <w:rsid w:val="00757D1D"/>
    <w:rsid w:val="00761677"/>
    <w:rsid w:val="00761DD2"/>
    <w:rsid w:val="00761EF7"/>
    <w:rsid w:val="0076264A"/>
    <w:rsid w:val="00762AC1"/>
    <w:rsid w:val="00763751"/>
    <w:rsid w:val="00763E1B"/>
    <w:rsid w:val="0076411B"/>
    <w:rsid w:val="00764218"/>
    <w:rsid w:val="00765F62"/>
    <w:rsid w:val="0076683A"/>
    <w:rsid w:val="00766D56"/>
    <w:rsid w:val="007679CE"/>
    <w:rsid w:val="00767E2F"/>
    <w:rsid w:val="00767EAA"/>
    <w:rsid w:val="007700D6"/>
    <w:rsid w:val="007703C4"/>
    <w:rsid w:val="00770453"/>
    <w:rsid w:val="00770507"/>
    <w:rsid w:val="007708E8"/>
    <w:rsid w:val="0077119E"/>
    <w:rsid w:val="007719BA"/>
    <w:rsid w:val="00772185"/>
    <w:rsid w:val="007722B6"/>
    <w:rsid w:val="00772403"/>
    <w:rsid w:val="007728B8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EFD"/>
    <w:rsid w:val="00785B82"/>
    <w:rsid w:val="00785BE5"/>
    <w:rsid w:val="00786147"/>
    <w:rsid w:val="0078734C"/>
    <w:rsid w:val="007875C7"/>
    <w:rsid w:val="00787832"/>
    <w:rsid w:val="00787844"/>
    <w:rsid w:val="00790C67"/>
    <w:rsid w:val="00791739"/>
    <w:rsid w:val="00791988"/>
    <w:rsid w:val="00791A41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748"/>
    <w:rsid w:val="007A48ED"/>
    <w:rsid w:val="007A4F46"/>
    <w:rsid w:val="007A5221"/>
    <w:rsid w:val="007A555E"/>
    <w:rsid w:val="007A5AFE"/>
    <w:rsid w:val="007A6919"/>
    <w:rsid w:val="007A704C"/>
    <w:rsid w:val="007A70AD"/>
    <w:rsid w:val="007A73B1"/>
    <w:rsid w:val="007A7879"/>
    <w:rsid w:val="007B0E3A"/>
    <w:rsid w:val="007B1442"/>
    <w:rsid w:val="007B16B7"/>
    <w:rsid w:val="007B1B6A"/>
    <w:rsid w:val="007B2052"/>
    <w:rsid w:val="007B2DCA"/>
    <w:rsid w:val="007B2E86"/>
    <w:rsid w:val="007B32A9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C5F"/>
    <w:rsid w:val="007C43CB"/>
    <w:rsid w:val="007C4418"/>
    <w:rsid w:val="007C4652"/>
    <w:rsid w:val="007C4BA7"/>
    <w:rsid w:val="007C4DF6"/>
    <w:rsid w:val="007C5E1D"/>
    <w:rsid w:val="007C686E"/>
    <w:rsid w:val="007C6E63"/>
    <w:rsid w:val="007C72E6"/>
    <w:rsid w:val="007C763F"/>
    <w:rsid w:val="007D0066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F"/>
    <w:rsid w:val="007D472D"/>
    <w:rsid w:val="007D4BD9"/>
    <w:rsid w:val="007D4C3C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54BA"/>
    <w:rsid w:val="007E54CE"/>
    <w:rsid w:val="007E58E1"/>
    <w:rsid w:val="007E5E93"/>
    <w:rsid w:val="007E63E8"/>
    <w:rsid w:val="007E6A92"/>
    <w:rsid w:val="007E6D04"/>
    <w:rsid w:val="007E6F69"/>
    <w:rsid w:val="007E709D"/>
    <w:rsid w:val="007E7903"/>
    <w:rsid w:val="007F0D12"/>
    <w:rsid w:val="007F1DF3"/>
    <w:rsid w:val="007F2019"/>
    <w:rsid w:val="007F2FB3"/>
    <w:rsid w:val="007F3A4F"/>
    <w:rsid w:val="007F425F"/>
    <w:rsid w:val="007F4479"/>
    <w:rsid w:val="007F4DC0"/>
    <w:rsid w:val="007F59DF"/>
    <w:rsid w:val="007F5C63"/>
    <w:rsid w:val="007F5FDE"/>
    <w:rsid w:val="007F7B67"/>
    <w:rsid w:val="00800919"/>
    <w:rsid w:val="00800B75"/>
    <w:rsid w:val="00801008"/>
    <w:rsid w:val="00801C04"/>
    <w:rsid w:val="0080215A"/>
    <w:rsid w:val="00802C10"/>
    <w:rsid w:val="00802D29"/>
    <w:rsid w:val="008046A9"/>
    <w:rsid w:val="00804E69"/>
    <w:rsid w:val="00806126"/>
    <w:rsid w:val="0080625E"/>
    <w:rsid w:val="00806B52"/>
    <w:rsid w:val="00806C79"/>
    <w:rsid w:val="00806DF9"/>
    <w:rsid w:val="0080729D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DC4"/>
    <w:rsid w:val="00814E8D"/>
    <w:rsid w:val="008153ED"/>
    <w:rsid w:val="008156A4"/>
    <w:rsid w:val="00815DB0"/>
    <w:rsid w:val="008160B4"/>
    <w:rsid w:val="0081646D"/>
    <w:rsid w:val="00816809"/>
    <w:rsid w:val="0081698E"/>
    <w:rsid w:val="00817B2C"/>
    <w:rsid w:val="00817FD7"/>
    <w:rsid w:val="00820D06"/>
    <w:rsid w:val="00820E69"/>
    <w:rsid w:val="00821BA9"/>
    <w:rsid w:val="00821BB6"/>
    <w:rsid w:val="00822C27"/>
    <w:rsid w:val="00823ACE"/>
    <w:rsid w:val="00823D44"/>
    <w:rsid w:val="00823F51"/>
    <w:rsid w:val="0082485F"/>
    <w:rsid w:val="00824CEB"/>
    <w:rsid w:val="008255A5"/>
    <w:rsid w:val="00825F48"/>
    <w:rsid w:val="00826EE8"/>
    <w:rsid w:val="0083012C"/>
    <w:rsid w:val="00830615"/>
    <w:rsid w:val="00830E40"/>
    <w:rsid w:val="00831A98"/>
    <w:rsid w:val="00831E21"/>
    <w:rsid w:val="00832B87"/>
    <w:rsid w:val="00833065"/>
    <w:rsid w:val="008338E5"/>
    <w:rsid w:val="00833C7D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5663"/>
    <w:rsid w:val="008456C9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A94"/>
    <w:rsid w:val="00855696"/>
    <w:rsid w:val="00855AFB"/>
    <w:rsid w:val="00855D84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72A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4C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574"/>
    <w:rsid w:val="00872714"/>
    <w:rsid w:val="00872883"/>
    <w:rsid w:val="008729DF"/>
    <w:rsid w:val="008734F1"/>
    <w:rsid w:val="008739DE"/>
    <w:rsid w:val="008740EB"/>
    <w:rsid w:val="0087489D"/>
    <w:rsid w:val="00874A10"/>
    <w:rsid w:val="00874D22"/>
    <w:rsid w:val="00876468"/>
    <w:rsid w:val="008808AD"/>
    <w:rsid w:val="00880E34"/>
    <w:rsid w:val="00881EDE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90594"/>
    <w:rsid w:val="0089080A"/>
    <w:rsid w:val="00890A16"/>
    <w:rsid w:val="00890F4E"/>
    <w:rsid w:val="00891A01"/>
    <w:rsid w:val="008928FB"/>
    <w:rsid w:val="00892F1F"/>
    <w:rsid w:val="00893412"/>
    <w:rsid w:val="00893576"/>
    <w:rsid w:val="00893756"/>
    <w:rsid w:val="008937F1"/>
    <w:rsid w:val="008941C6"/>
    <w:rsid w:val="00894254"/>
    <w:rsid w:val="00894261"/>
    <w:rsid w:val="0089435F"/>
    <w:rsid w:val="00894911"/>
    <w:rsid w:val="00894948"/>
    <w:rsid w:val="00894EEB"/>
    <w:rsid w:val="00895125"/>
    <w:rsid w:val="0089534B"/>
    <w:rsid w:val="00895701"/>
    <w:rsid w:val="00895DD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527D"/>
    <w:rsid w:val="008A64DA"/>
    <w:rsid w:val="008A6D25"/>
    <w:rsid w:val="008B0F7F"/>
    <w:rsid w:val="008B182C"/>
    <w:rsid w:val="008B1C61"/>
    <w:rsid w:val="008B2B13"/>
    <w:rsid w:val="008B36F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6D13"/>
    <w:rsid w:val="008B7270"/>
    <w:rsid w:val="008B7475"/>
    <w:rsid w:val="008C007C"/>
    <w:rsid w:val="008C017E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F15"/>
    <w:rsid w:val="008D00DE"/>
    <w:rsid w:val="008D0222"/>
    <w:rsid w:val="008D06A0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5D"/>
    <w:rsid w:val="008D617C"/>
    <w:rsid w:val="008D67FC"/>
    <w:rsid w:val="008D6BE4"/>
    <w:rsid w:val="008D6CAD"/>
    <w:rsid w:val="008D6F83"/>
    <w:rsid w:val="008D7B63"/>
    <w:rsid w:val="008E13CF"/>
    <w:rsid w:val="008E191D"/>
    <w:rsid w:val="008E36A8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1E79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E32"/>
    <w:rsid w:val="00907739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F4E"/>
    <w:rsid w:val="009158F6"/>
    <w:rsid w:val="00916423"/>
    <w:rsid w:val="00916AC3"/>
    <w:rsid w:val="00916D58"/>
    <w:rsid w:val="0091790D"/>
    <w:rsid w:val="00917FFE"/>
    <w:rsid w:val="00920002"/>
    <w:rsid w:val="009205C5"/>
    <w:rsid w:val="0092258E"/>
    <w:rsid w:val="00922831"/>
    <w:rsid w:val="00922954"/>
    <w:rsid w:val="009248E4"/>
    <w:rsid w:val="00924928"/>
    <w:rsid w:val="00925D86"/>
    <w:rsid w:val="009265B3"/>
    <w:rsid w:val="009269D2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1D53"/>
    <w:rsid w:val="00942E3E"/>
    <w:rsid w:val="00943021"/>
    <w:rsid w:val="009440DD"/>
    <w:rsid w:val="009456DF"/>
    <w:rsid w:val="0094745D"/>
    <w:rsid w:val="009479FA"/>
    <w:rsid w:val="009504AC"/>
    <w:rsid w:val="009516C8"/>
    <w:rsid w:val="00952979"/>
    <w:rsid w:val="00952B4B"/>
    <w:rsid w:val="00953784"/>
    <w:rsid w:val="00954A77"/>
    <w:rsid w:val="00954C4C"/>
    <w:rsid w:val="00954C6A"/>
    <w:rsid w:val="00955A4E"/>
    <w:rsid w:val="00955F92"/>
    <w:rsid w:val="00956738"/>
    <w:rsid w:val="00956AA6"/>
    <w:rsid w:val="009573A0"/>
    <w:rsid w:val="009576A9"/>
    <w:rsid w:val="0096024C"/>
    <w:rsid w:val="00960F84"/>
    <w:rsid w:val="00961A89"/>
    <w:rsid w:val="009630DD"/>
    <w:rsid w:val="00963789"/>
    <w:rsid w:val="0096391A"/>
    <w:rsid w:val="0096395A"/>
    <w:rsid w:val="00964417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701"/>
    <w:rsid w:val="00972BDA"/>
    <w:rsid w:val="00972DA0"/>
    <w:rsid w:val="00972FC3"/>
    <w:rsid w:val="00973A8E"/>
    <w:rsid w:val="00974BD4"/>
    <w:rsid w:val="00975087"/>
    <w:rsid w:val="00975146"/>
    <w:rsid w:val="00975365"/>
    <w:rsid w:val="0097566D"/>
    <w:rsid w:val="00976155"/>
    <w:rsid w:val="009762E3"/>
    <w:rsid w:val="00976DDD"/>
    <w:rsid w:val="00977714"/>
    <w:rsid w:val="00977AFC"/>
    <w:rsid w:val="009809B3"/>
    <w:rsid w:val="00980C71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216C"/>
    <w:rsid w:val="00992D11"/>
    <w:rsid w:val="009939E0"/>
    <w:rsid w:val="00994030"/>
    <w:rsid w:val="009942D3"/>
    <w:rsid w:val="0099460F"/>
    <w:rsid w:val="00994A58"/>
    <w:rsid w:val="00994BED"/>
    <w:rsid w:val="009951D9"/>
    <w:rsid w:val="00995263"/>
    <w:rsid w:val="009956AC"/>
    <w:rsid w:val="00995D30"/>
    <w:rsid w:val="0099769A"/>
    <w:rsid w:val="00997A4D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323"/>
    <w:rsid w:val="009A478C"/>
    <w:rsid w:val="009A5907"/>
    <w:rsid w:val="009A5C42"/>
    <w:rsid w:val="009A61F3"/>
    <w:rsid w:val="009A705B"/>
    <w:rsid w:val="009A71A8"/>
    <w:rsid w:val="009A7584"/>
    <w:rsid w:val="009B020F"/>
    <w:rsid w:val="009B0471"/>
    <w:rsid w:val="009B07AD"/>
    <w:rsid w:val="009B0F5C"/>
    <w:rsid w:val="009B1E86"/>
    <w:rsid w:val="009B2054"/>
    <w:rsid w:val="009B2E9B"/>
    <w:rsid w:val="009B3B1E"/>
    <w:rsid w:val="009B4827"/>
    <w:rsid w:val="009B49F0"/>
    <w:rsid w:val="009B4AA3"/>
    <w:rsid w:val="009B639E"/>
    <w:rsid w:val="009B6F77"/>
    <w:rsid w:val="009B7AA3"/>
    <w:rsid w:val="009C02AD"/>
    <w:rsid w:val="009C0E23"/>
    <w:rsid w:val="009C113E"/>
    <w:rsid w:val="009C1147"/>
    <w:rsid w:val="009C1C66"/>
    <w:rsid w:val="009C4056"/>
    <w:rsid w:val="009C4277"/>
    <w:rsid w:val="009C452C"/>
    <w:rsid w:val="009C4791"/>
    <w:rsid w:val="009C5FEB"/>
    <w:rsid w:val="009C6AB8"/>
    <w:rsid w:val="009C728D"/>
    <w:rsid w:val="009C757C"/>
    <w:rsid w:val="009D0BC8"/>
    <w:rsid w:val="009D16A8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D7D54"/>
    <w:rsid w:val="009E04A6"/>
    <w:rsid w:val="009E0A1A"/>
    <w:rsid w:val="009E0A38"/>
    <w:rsid w:val="009E3327"/>
    <w:rsid w:val="009E421A"/>
    <w:rsid w:val="009E480D"/>
    <w:rsid w:val="009E5096"/>
    <w:rsid w:val="009E561E"/>
    <w:rsid w:val="009E5CA0"/>
    <w:rsid w:val="009E5F6B"/>
    <w:rsid w:val="009E6ED1"/>
    <w:rsid w:val="009E73B5"/>
    <w:rsid w:val="009F010C"/>
    <w:rsid w:val="009F0339"/>
    <w:rsid w:val="009F10C3"/>
    <w:rsid w:val="009F12B8"/>
    <w:rsid w:val="009F1E5E"/>
    <w:rsid w:val="009F22B2"/>
    <w:rsid w:val="009F240B"/>
    <w:rsid w:val="009F35E6"/>
    <w:rsid w:val="009F3A73"/>
    <w:rsid w:val="009F51D3"/>
    <w:rsid w:val="009F61A3"/>
    <w:rsid w:val="009F67E9"/>
    <w:rsid w:val="009F6C2F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920"/>
    <w:rsid w:val="00A034A0"/>
    <w:rsid w:val="00A03CA9"/>
    <w:rsid w:val="00A03F2E"/>
    <w:rsid w:val="00A04E55"/>
    <w:rsid w:val="00A059AE"/>
    <w:rsid w:val="00A066BF"/>
    <w:rsid w:val="00A06DDF"/>
    <w:rsid w:val="00A07298"/>
    <w:rsid w:val="00A077B4"/>
    <w:rsid w:val="00A102F2"/>
    <w:rsid w:val="00A108BC"/>
    <w:rsid w:val="00A10C20"/>
    <w:rsid w:val="00A10E7A"/>
    <w:rsid w:val="00A11D0E"/>
    <w:rsid w:val="00A11DE1"/>
    <w:rsid w:val="00A12C96"/>
    <w:rsid w:val="00A1324D"/>
    <w:rsid w:val="00A13417"/>
    <w:rsid w:val="00A138E0"/>
    <w:rsid w:val="00A13EC9"/>
    <w:rsid w:val="00A14165"/>
    <w:rsid w:val="00A145DF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17E52"/>
    <w:rsid w:val="00A20A31"/>
    <w:rsid w:val="00A20C83"/>
    <w:rsid w:val="00A210A6"/>
    <w:rsid w:val="00A21357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48F"/>
    <w:rsid w:val="00A27D75"/>
    <w:rsid w:val="00A301CD"/>
    <w:rsid w:val="00A3077D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86B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292"/>
    <w:rsid w:val="00A43C81"/>
    <w:rsid w:val="00A44C87"/>
    <w:rsid w:val="00A44D07"/>
    <w:rsid w:val="00A44DCE"/>
    <w:rsid w:val="00A44F45"/>
    <w:rsid w:val="00A458C8"/>
    <w:rsid w:val="00A45FA9"/>
    <w:rsid w:val="00A47174"/>
    <w:rsid w:val="00A471AA"/>
    <w:rsid w:val="00A50A52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38FC"/>
    <w:rsid w:val="00A5413F"/>
    <w:rsid w:val="00A55BB8"/>
    <w:rsid w:val="00A5765B"/>
    <w:rsid w:val="00A579D8"/>
    <w:rsid w:val="00A57A11"/>
    <w:rsid w:val="00A57C8E"/>
    <w:rsid w:val="00A604D9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5F9C"/>
    <w:rsid w:val="00A6632B"/>
    <w:rsid w:val="00A669A9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2100"/>
    <w:rsid w:val="00A82CC5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60AF"/>
    <w:rsid w:val="00A871F5"/>
    <w:rsid w:val="00A879B2"/>
    <w:rsid w:val="00A87E15"/>
    <w:rsid w:val="00A90A86"/>
    <w:rsid w:val="00A90AB5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543"/>
    <w:rsid w:val="00A959B3"/>
    <w:rsid w:val="00A95E97"/>
    <w:rsid w:val="00A96EA1"/>
    <w:rsid w:val="00A97290"/>
    <w:rsid w:val="00A97317"/>
    <w:rsid w:val="00AA1087"/>
    <w:rsid w:val="00AA1634"/>
    <w:rsid w:val="00AA19C3"/>
    <w:rsid w:val="00AA1F00"/>
    <w:rsid w:val="00AA2608"/>
    <w:rsid w:val="00AA263A"/>
    <w:rsid w:val="00AA361B"/>
    <w:rsid w:val="00AA3E92"/>
    <w:rsid w:val="00AA4FC4"/>
    <w:rsid w:val="00AA55CF"/>
    <w:rsid w:val="00AA5ACA"/>
    <w:rsid w:val="00AA5C64"/>
    <w:rsid w:val="00AA602E"/>
    <w:rsid w:val="00AA61C2"/>
    <w:rsid w:val="00AA66C7"/>
    <w:rsid w:val="00AA716F"/>
    <w:rsid w:val="00AA73A0"/>
    <w:rsid w:val="00AA7C89"/>
    <w:rsid w:val="00AA7E47"/>
    <w:rsid w:val="00AA7F21"/>
    <w:rsid w:val="00AB02A9"/>
    <w:rsid w:val="00AB0D15"/>
    <w:rsid w:val="00AB1634"/>
    <w:rsid w:val="00AB18C3"/>
    <w:rsid w:val="00AB1AB0"/>
    <w:rsid w:val="00AB357A"/>
    <w:rsid w:val="00AB44A5"/>
    <w:rsid w:val="00AB5A60"/>
    <w:rsid w:val="00AB5E09"/>
    <w:rsid w:val="00AB6125"/>
    <w:rsid w:val="00AB640A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4D"/>
    <w:rsid w:val="00AC227B"/>
    <w:rsid w:val="00AC3096"/>
    <w:rsid w:val="00AC35A9"/>
    <w:rsid w:val="00AC3BBB"/>
    <w:rsid w:val="00AC3CC5"/>
    <w:rsid w:val="00AC49C6"/>
    <w:rsid w:val="00AC588C"/>
    <w:rsid w:val="00AC5F42"/>
    <w:rsid w:val="00AC6A14"/>
    <w:rsid w:val="00AC6B61"/>
    <w:rsid w:val="00AC6C1A"/>
    <w:rsid w:val="00AC7502"/>
    <w:rsid w:val="00AC76A1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D75DD"/>
    <w:rsid w:val="00AE12E1"/>
    <w:rsid w:val="00AE15DF"/>
    <w:rsid w:val="00AE273C"/>
    <w:rsid w:val="00AE2906"/>
    <w:rsid w:val="00AE30BE"/>
    <w:rsid w:val="00AE3A07"/>
    <w:rsid w:val="00AE3C93"/>
    <w:rsid w:val="00AE3CB8"/>
    <w:rsid w:val="00AE428D"/>
    <w:rsid w:val="00AE503D"/>
    <w:rsid w:val="00AE5607"/>
    <w:rsid w:val="00AE5696"/>
    <w:rsid w:val="00AE6BB5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267F"/>
    <w:rsid w:val="00AF376C"/>
    <w:rsid w:val="00AF3C00"/>
    <w:rsid w:val="00AF4438"/>
    <w:rsid w:val="00AF4798"/>
    <w:rsid w:val="00AF6C51"/>
    <w:rsid w:val="00AF6E80"/>
    <w:rsid w:val="00AF728E"/>
    <w:rsid w:val="00AF76E4"/>
    <w:rsid w:val="00B00230"/>
    <w:rsid w:val="00B007A3"/>
    <w:rsid w:val="00B00CA8"/>
    <w:rsid w:val="00B00E9F"/>
    <w:rsid w:val="00B00FB4"/>
    <w:rsid w:val="00B014CB"/>
    <w:rsid w:val="00B01A3A"/>
    <w:rsid w:val="00B0264B"/>
    <w:rsid w:val="00B02B96"/>
    <w:rsid w:val="00B02CEF"/>
    <w:rsid w:val="00B03834"/>
    <w:rsid w:val="00B03D9E"/>
    <w:rsid w:val="00B03F09"/>
    <w:rsid w:val="00B045F4"/>
    <w:rsid w:val="00B049B9"/>
    <w:rsid w:val="00B05A67"/>
    <w:rsid w:val="00B06439"/>
    <w:rsid w:val="00B06DF3"/>
    <w:rsid w:val="00B100F6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932"/>
    <w:rsid w:val="00B27E65"/>
    <w:rsid w:val="00B30104"/>
    <w:rsid w:val="00B31047"/>
    <w:rsid w:val="00B320F9"/>
    <w:rsid w:val="00B33848"/>
    <w:rsid w:val="00B33B31"/>
    <w:rsid w:val="00B33F47"/>
    <w:rsid w:val="00B34281"/>
    <w:rsid w:val="00B34455"/>
    <w:rsid w:val="00B34B1A"/>
    <w:rsid w:val="00B34DD3"/>
    <w:rsid w:val="00B35CBE"/>
    <w:rsid w:val="00B35F26"/>
    <w:rsid w:val="00B364F0"/>
    <w:rsid w:val="00B366CB"/>
    <w:rsid w:val="00B3703E"/>
    <w:rsid w:val="00B40EA9"/>
    <w:rsid w:val="00B415F2"/>
    <w:rsid w:val="00B41D57"/>
    <w:rsid w:val="00B41F16"/>
    <w:rsid w:val="00B4239C"/>
    <w:rsid w:val="00B4290E"/>
    <w:rsid w:val="00B42F42"/>
    <w:rsid w:val="00B4341F"/>
    <w:rsid w:val="00B43E5F"/>
    <w:rsid w:val="00B43E6D"/>
    <w:rsid w:val="00B44028"/>
    <w:rsid w:val="00B442B6"/>
    <w:rsid w:val="00B455AF"/>
    <w:rsid w:val="00B459D8"/>
    <w:rsid w:val="00B45AFA"/>
    <w:rsid w:val="00B45AFC"/>
    <w:rsid w:val="00B46E08"/>
    <w:rsid w:val="00B47719"/>
    <w:rsid w:val="00B478C6"/>
    <w:rsid w:val="00B478C9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D3"/>
    <w:rsid w:val="00B54254"/>
    <w:rsid w:val="00B54263"/>
    <w:rsid w:val="00B5434C"/>
    <w:rsid w:val="00B550ED"/>
    <w:rsid w:val="00B552CD"/>
    <w:rsid w:val="00B55ADB"/>
    <w:rsid w:val="00B55C1C"/>
    <w:rsid w:val="00B55E41"/>
    <w:rsid w:val="00B561CE"/>
    <w:rsid w:val="00B56267"/>
    <w:rsid w:val="00B56FA5"/>
    <w:rsid w:val="00B616C6"/>
    <w:rsid w:val="00B6212F"/>
    <w:rsid w:val="00B62AA3"/>
    <w:rsid w:val="00B63141"/>
    <w:rsid w:val="00B63A28"/>
    <w:rsid w:val="00B63A96"/>
    <w:rsid w:val="00B63CA3"/>
    <w:rsid w:val="00B6461A"/>
    <w:rsid w:val="00B64E7A"/>
    <w:rsid w:val="00B64F1D"/>
    <w:rsid w:val="00B65126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0FD5"/>
    <w:rsid w:val="00B717F4"/>
    <w:rsid w:val="00B718C7"/>
    <w:rsid w:val="00B718E0"/>
    <w:rsid w:val="00B73829"/>
    <w:rsid w:val="00B7387B"/>
    <w:rsid w:val="00B73E9D"/>
    <w:rsid w:val="00B76055"/>
    <w:rsid w:val="00B7629C"/>
    <w:rsid w:val="00B76E0F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90CBD"/>
    <w:rsid w:val="00B91194"/>
    <w:rsid w:val="00B9120C"/>
    <w:rsid w:val="00B930E1"/>
    <w:rsid w:val="00B93177"/>
    <w:rsid w:val="00B931FE"/>
    <w:rsid w:val="00B9390A"/>
    <w:rsid w:val="00B94A8F"/>
    <w:rsid w:val="00B962CB"/>
    <w:rsid w:val="00B967A4"/>
    <w:rsid w:val="00B96BA6"/>
    <w:rsid w:val="00B96BFD"/>
    <w:rsid w:val="00B97806"/>
    <w:rsid w:val="00B97AD0"/>
    <w:rsid w:val="00B97ADD"/>
    <w:rsid w:val="00BA00D2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701"/>
    <w:rsid w:val="00BB6B85"/>
    <w:rsid w:val="00BB6FEE"/>
    <w:rsid w:val="00BB7A1F"/>
    <w:rsid w:val="00BB7A22"/>
    <w:rsid w:val="00BB7F04"/>
    <w:rsid w:val="00BC02EE"/>
    <w:rsid w:val="00BC0BA5"/>
    <w:rsid w:val="00BC0E77"/>
    <w:rsid w:val="00BC1BA0"/>
    <w:rsid w:val="00BC2474"/>
    <w:rsid w:val="00BC3CD6"/>
    <w:rsid w:val="00BC49A0"/>
    <w:rsid w:val="00BC4B97"/>
    <w:rsid w:val="00BC4D2F"/>
    <w:rsid w:val="00BC521F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8A2"/>
    <w:rsid w:val="00BE2BF7"/>
    <w:rsid w:val="00BE2CA1"/>
    <w:rsid w:val="00BE3864"/>
    <w:rsid w:val="00BE38C8"/>
    <w:rsid w:val="00BE40B2"/>
    <w:rsid w:val="00BE4242"/>
    <w:rsid w:val="00BE4377"/>
    <w:rsid w:val="00BE4857"/>
    <w:rsid w:val="00BE602A"/>
    <w:rsid w:val="00BE74D4"/>
    <w:rsid w:val="00BE7DA2"/>
    <w:rsid w:val="00BF062A"/>
    <w:rsid w:val="00BF06EF"/>
    <w:rsid w:val="00BF0858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2327"/>
    <w:rsid w:val="00C03237"/>
    <w:rsid w:val="00C03D90"/>
    <w:rsid w:val="00C04655"/>
    <w:rsid w:val="00C04744"/>
    <w:rsid w:val="00C04DFD"/>
    <w:rsid w:val="00C05593"/>
    <w:rsid w:val="00C055BB"/>
    <w:rsid w:val="00C05C64"/>
    <w:rsid w:val="00C06137"/>
    <w:rsid w:val="00C06690"/>
    <w:rsid w:val="00C06796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523"/>
    <w:rsid w:val="00C1685F"/>
    <w:rsid w:val="00C16F1A"/>
    <w:rsid w:val="00C17984"/>
    <w:rsid w:val="00C17AFF"/>
    <w:rsid w:val="00C17E66"/>
    <w:rsid w:val="00C20665"/>
    <w:rsid w:val="00C20836"/>
    <w:rsid w:val="00C22176"/>
    <w:rsid w:val="00C22380"/>
    <w:rsid w:val="00C22877"/>
    <w:rsid w:val="00C23376"/>
    <w:rsid w:val="00C233F4"/>
    <w:rsid w:val="00C23604"/>
    <w:rsid w:val="00C23D66"/>
    <w:rsid w:val="00C2408C"/>
    <w:rsid w:val="00C254C2"/>
    <w:rsid w:val="00C25C24"/>
    <w:rsid w:val="00C25F01"/>
    <w:rsid w:val="00C25F96"/>
    <w:rsid w:val="00C26527"/>
    <w:rsid w:val="00C26D1A"/>
    <w:rsid w:val="00C306B8"/>
    <w:rsid w:val="00C30973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CA3"/>
    <w:rsid w:val="00C35867"/>
    <w:rsid w:val="00C36027"/>
    <w:rsid w:val="00C36410"/>
    <w:rsid w:val="00C37155"/>
    <w:rsid w:val="00C371E5"/>
    <w:rsid w:val="00C3774D"/>
    <w:rsid w:val="00C40860"/>
    <w:rsid w:val="00C40CCC"/>
    <w:rsid w:val="00C41253"/>
    <w:rsid w:val="00C41ABA"/>
    <w:rsid w:val="00C426D8"/>
    <w:rsid w:val="00C440A9"/>
    <w:rsid w:val="00C4440D"/>
    <w:rsid w:val="00C44508"/>
    <w:rsid w:val="00C454B4"/>
    <w:rsid w:val="00C4552E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3C0"/>
    <w:rsid w:val="00C55510"/>
    <w:rsid w:val="00C56A1D"/>
    <w:rsid w:val="00C573B9"/>
    <w:rsid w:val="00C574C8"/>
    <w:rsid w:val="00C57DCD"/>
    <w:rsid w:val="00C605D2"/>
    <w:rsid w:val="00C609C7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7290"/>
    <w:rsid w:val="00C677A9"/>
    <w:rsid w:val="00C67FF6"/>
    <w:rsid w:val="00C705EE"/>
    <w:rsid w:val="00C71514"/>
    <w:rsid w:val="00C71E2E"/>
    <w:rsid w:val="00C73048"/>
    <w:rsid w:val="00C73D9D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36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1569"/>
    <w:rsid w:val="00CA19EF"/>
    <w:rsid w:val="00CA239F"/>
    <w:rsid w:val="00CA2A28"/>
    <w:rsid w:val="00CA2D2A"/>
    <w:rsid w:val="00CA2F9A"/>
    <w:rsid w:val="00CA2FF2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C6B"/>
    <w:rsid w:val="00CB4D1F"/>
    <w:rsid w:val="00CB5403"/>
    <w:rsid w:val="00CB694E"/>
    <w:rsid w:val="00CB71F8"/>
    <w:rsid w:val="00CB742E"/>
    <w:rsid w:val="00CB78E7"/>
    <w:rsid w:val="00CB7E75"/>
    <w:rsid w:val="00CC0382"/>
    <w:rsid w:val="00CC09B5"/>
    <w:rsid w:val="00CC145F"/>
    <w:rsid w:val="00CC14CA"/>
    <w:rsid w:val="00CC1560"/>
    <w:rsid w:val="00CC2118"/>
    <w:rsid w:val="00CC2484"/>
    <w:rsid w:val="00CC3140"/>
    <w:rsid w:val="00CC34F7"/>
    <w:rsid w:val="00CC3714"/>
    <w:rsid w:val="00CC3801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6D7"/>
    <w:rsid w:val="00CE39B7"/>
    <w:rsid w:val="00CE3A4A"/>
    <w:rsid w:val="00CE3C0E"/>
    <w:rsid w:val="00CE3CCD"/>
    <w:rsid w:val="00CE3DEA"/>
    <w:rsid w:val="00CE529E"/>
    <w:rsid w:val="00CE54B2"/>
    <w:rsid w:val="00CE78A7"/>
    <w:rsid w:val="00CE7A4D"/>
    <w:rsid w:val="00CE7C4D"/>
    <w:rsid w:val="00CE7DFC"/>
    <w:rsid w:val="00CF0347"/>
    <w:rsid w:val="00CF1141"/>
    <w:rsid w:val="00CF1174"/>
    <w:rsid w:val="00CF1249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112E"/>
    <w:rsid w:val="00D01717"/>
    <w:rsid w:val="00D01B68"/>
    <w:rsid w:val="00D026E6"/>
    <w:rsid w:val="00D03BE2"/>
    <w:rsid w:val="00D03FC0"/>
    <w:rsid w:val="00D04843"/>
    <w:rsid w:val="00D04A31"/>
    <w:rsid w:val="00D06652"/>
    <w:rsid w:val="00D0679B"/>
    <w:rsid w:val="00D06833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937"/>
    <w:rsid w:val="00D15328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4C3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086D"/>
    <w:rsid w:val="00D313D3"/>
    <w:rsid w:val="00D316A4"/>
    <w:rsid w:val="00D3178E"/>
    <w:rsid w:val="00D31F0B"/>
    <w:rsid w:val="00D31F70"/>
    <w:rsid w:val="00D320C0"/>
    <w:rsid w:val="00D32693"/>
    <w:rsid w:val="00D32D40"/>
    <w:rsid w:val="00D3343A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07E7"/>
    <w:rsid w:val="00D4149E"/>
    <w:rsid w:val="00D414ED"/>
    <w:rsid w:val="00D415AD"/>
    <w:rsid w:val="00D42254"/>
    <w:rsid w:val="00D42303"/>
    <w:rsid w:val="00D425B9"/>
    <w:rsid w:val="00D42CC5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1D3"/>
    <w:rsid w:val="00D466B7"/>
    <w:rsid w:val="00D46745"/>
    <w:rsid w:val="00D47370"/>
    <w:rsid w:val="00D47E86"/>
    <w:rsid w:val="00D47FB3"/>
    <w:rsid w:val="00D50037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EB"/>
    <w:rsid w:val="00D566B9"/>
    <w:rsid w:val="00D5699B"/>
    <w:rsid w:val="00D56A3F"/>
    <w:rsid w:val="00D575D6"/>
    <w:rsid w:val="00D600B5"/>
    <w:rsid w:val="00D60888"/>
    <w:rsid w:val="00D617B1"/>
    <w:rsid w:val="00D61FFC"/>
    <w:rsid w:val="00D62E88"/>
    <w:rsid w:val="00D651AA"/>
    <w:rsid w:val="00D652BD"/>
    <w:rsid w:val="00D6563F"/>
    <w:rsid w:val="00D6591F"/>
    <w:rsid w:val="00D65AC5"/>
    <w:rsid w:val="00D65B35"/>
    <w:rsid w:val="00D65EB8"/>
    <w:rsid w:val="00D66224"/>
    <w:rsid w:val="00D67587"/>
    <w:rsid w:val="00D67BAE"/>
    <w:rsid w:val="00D70A37"/>
    <w:rsid w:val="00D71072"/>
    <w:rsid w:val="00D71A16"/>
    <w:rsid w:val="00D71F1E"/>
    <w:rsid w:val="00D722A3"/>
    <w:rsid w:val="00D728D2"/>
    <w:rsid w:val="00D72BC2"/>
    <w:rsid w:val="00D7337D"/>
    <w:rsid w:val="00D73FA6"/>
    <w:rsid w:val="00D744F6"/>
    <w:rsid w:val="00D7457F"/>
    <w:rsid w:val="00D746AE"/>
    <w:rsid w:val="00D74F42"/>
    <w:rsid w:val="00D75559"/>
    <w:rsid w:val="00D75813"/>
    <w:rsid w:val="00D75EE7"/>
    <w:rsid w:val="00D76C1C"/>
    <w:rsid w:val="00D801F5"/>
    <w:rsid w:val="00D8051B"/>
    <w:rsid w:val="00D80FAF"/>
    <w:rsid w:val="00D8109C"/>
    <w:rsid w:val="00D814FF"/>
    <w:rsid w:val="00D815FC"/>
    <w:rsid w:val="00D81BF6"/>
    <w:rsid w:val="00D81C58"/>
    <w:rsid w:val="00D81C66"/>
    <w:rsid w:val="00D82471"/>
    <w:rsid w:val="00D82662"/>
    <w:rsid w:val="00D83F39"/>
    <w:rsid w:val="00D840C5"/>
    <w:rsid w:val="00D84923"/>
    <w:rsid w:val="00D854FD"/>
    <w:rsid w:val="00D859EA"/>
    <w:rsid w:val="00D85BD9"/>
    <w:rsid w:val="00D85F7D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997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D61"/>
    <w:rsid w:val="00DA2D6D"/>
    <w:rsid w:val="00DA322D"/>
    <w:rsid w:val="00DA3378"/>
    <w:rsid w:val="00DA387D"/>
    <w:rsid w:val="00DA4D32"/>
    <w:rsid w:val="00DA4EDB"/>
    <w:rsid w:val="00DA53E0"/>
    <w:rsid w:val="00DA5793"/>
    <w:rsid w:val="00DA5D84"/>
    <w:rsid w:val="00DA69A2"/>
    <w:rsid w:val="00DA6B0E"/>
    <w:rsid w:val="00DA710E"/>
    <w:rsid w:val="00DA7215"/>
    <w:rsid w:val="00DA7C0E"/>
    <w:rsid w:val="00DA7D6B"/>
    <w:rsid w:val="00DB121F"/>
    <w:rsid w:val="00DB2C56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2384"/>
    <w:rsid w:val="00DC399A"/>
    <w:rsid w:val="00DC40E5"/>
    <w:rsid w:val="00DC5210"/>
    <w:rsid w:val="00DC645B"/>
    <w:rsid w:val="00DC65E3"/>
    <w:rsid w:val="00DC6AA2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C59"/>
    <w:rsid w:val="00DD2C77"/>
    <w:rsid w:val="00DD30F9"/>
    <w:rsid w:val="00DD3180"/>
    <w:rsid w:val="00DD325A"/>
    <w:rsid w:val="00DD33EB"/>
    <w:rsid w:val="00DD35B6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39C"/>
    <w:rsid w:val="00DE1B0E"/>
    <w:rsid w:val="00DE2977"/>
    <w:rsid w:val="00DE2A6A"/>
    <w:rsid w:val="00DE3C32"/>
    <w:rsid w:val="00DE409A"/>
    <w:rsid w:val="00DE4151"/>
    <w:rsid w:val="00DE47D9"/>
    <w:rsid w:val="00DE5269"/>
    <w:rsid w:val="00DE5AB1"/>
    <w:rsid w:val="00DE5B20"/>
    <w:rsid w:val="00DE6907"/>
    <w:rsid w:val="00DF0172"/>
    <w:rsid w:val="00DF0A29"/>
    <w:rsid w:val="00DF0AE5"/>
    <w:rsid w:val="00DF164C"/>
    <w:rsid w:val="00DF1A17"/>
    <w:rsid w:val="00DF20E2"/>
    <w:rsid w:val="00DF2C44"/>
    <w:rsid w:val="00DF2E7F"/>
    <w:rsid w:val="00DF4F04"/>
    <w:rsid w:val="00DF53EC"/>
    <w:rsid w:val="00DF5E28"/>
    <w:rsid w:val="00DF66C3"/>
    <w:rsid w:val="00DF68B5"/>
    <w:rsid w:val="00E00008"/>
    <w:rsid w:val="00E0015B"/>
    <w:rsid w:val="00E00180"/>
    <w:rsid w:val="00E0283D"/>
    <w:rsid w:val="00E02F92"/>
    <w:rsid w:val="00E0391C"/>
    <w:rsid w:val="00E040B5"/>
    <w:rsid w:val="00E04BF2"/>
    <w:rsid w:val="00E04EB7"/>
    <w:rsid w:val="00E05736"/>
    <w:rsid w:val="00E06005"/>
    <w:rsid w:val="00E06378"/>
    <w:rsid w:val="00E06529"/>
    <w:rsid w:val="00E06B19"/>
    <w:rsid w:val="00E06B1D"/>
    <w:rsid w:val="00E06B59"/>
    <w:rsid w:val="00E07A68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2F33"/>
    <w:rsid w:val="00E1448C"/>
    <w:rsid w:val="00E145CF"/>
    <w:rsid w:val="00E14823"/>
    <w:rsid w:val="00E15024"/>
    <w:rsid w:val="00E154E6"/>
    <w:rsid w:val="00E16260"/>
    <w:rsid w:val="00E166BE"/>
    <w:rsid w:val="00E205CF"/>
    <w:rsid w:val="00E211EF"/>
    <w:rsid w:val="00E215A2"/>
    <w:rsid w:val="00E21FC2"/>
    <w:rsid w:val="00E227FE"/>
    <w:rsid w:val="00E22942"/>
    <w:rsid w:val="00E22F9F"/>
    <w:rsid w:val="00E230B7"/>
    <w:rsid w:val="00E2315D"/>
    <w:rsid w:val="00E23E7E"/>
    <w:rsid w:val="00E24284"/>
    <w:rsid w:val="00E24BC7"/>
    <w:rsid w:val="00E24F5B"/>
    <w:rsid w:val="00E25A60"/>
    <w:rsid w:val="00E25AF0"/>
    <w:rsid w:val="00E2715E"/>
    <w:rsid w:val="00E27881"/>
    <w:rsid w:val="00E317B0"/>
    <w:rsid w:val="00E31DD4"/>
    <w:rsid w:val="00E32C8E"/>
    <w:rsid w:val="00E3314C"/>
    <w:rsid w:val="00E34E5E"/>
    <w:rsid w:val="00E35AAE"/>
    <w:rsid w:val="00E35DCA"/>
    <w:rsid w:val="00E361BB"/>
    <w:rsid w:val="00E36843"/>
    <w:rsid w:val="00E370E8"/>
    <w:rsid w:val="00E371C7"/>
    <w:rsid w:val="00E37EDF"/>
    <w:rsid w:val="00E37EFB"/>
    <w:rsid w:val="00E40F07"/>
    <w:rsid w:val="00E418F1"/>
    <w:rsid w:val="00E4214A"/>
    <w:rsid w:val="00E42260"/>
    <w:rsid w:val="00E42787"/>
    <w:rsid w:val="00E43453"/>
    <w:rsid w:val="00E43C14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F9"/>
    <w:rsid w:val="00E54A0A"/>
    <w:rsid w:val="00E54AE3"/>
    <w:rsid w:val="00E55AEA"/>
    <w:rsid w:val="00E55DAC"/>
    <w:rsid w:val="00E55E9D"/>
    <w:rsid w:val="00E56B03"/>
    <w:rsid w:val="00E60426"/>
    <w:rsid w:val="00E6212E"/>
    <w:rsid w:val="00E62609"/>
    <w:rsid w:val="00E62F14"/>
    <w:rsid w:val="00E632A4"/>
    <w:rsid w:val="00E63D8B"/>
    <w:rsid w:val="00E64366"/>
    <w:rsid w:val="00E648CE"/>
    <w:rsid w:val="00E65698"/>
    <w:rsid w:val="00E657E6"/>
    <w:rsid w:val="00E65B04"/>
    <w:rsid w:val="00E65BFB"/>
    <w:rsid w:val="00E65EEB"/>
    <w:rsid w:val="00E65F00"/>
    <w:rsid w:val="00E66923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73F"/>
    <w:rsid w:val="00E72DD0"/>
    <w:rsid w:val="00E72EFC"/>
    <w:rsid w:val="00E73298"/>
    <w:rsid w:val="00E73F71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1366"/>
    <w:rsid w:val="00E8165F"/>
    <w:rsid w:val="00E83860"/>
    <w:rsid w:val="00E848FB"/>
    <w:rsid w:val="00E84BA3"/>
    <w:rsid w:val="00E84CC1"/>
    <w:rsid w:val="00E84F26"/>
    <w:rsid w:val="00E84F41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70B7"/>
    <w:rsid w:val="00E9028C"/>
    <w:rsid w:val="00E90F84"/>
    <w:rsid w:val="00E91097"/>
    <w:rsid w:val="00E91834"/>
    <w:rsid w:val="00E91C91"/>
    <w:rsid w:val="00E91DAD"/>
    <w:rsid w:val="00E927B2"/>
    <w:rsid w:val="00E92CF9"/>
    <w:rsid w:val="00E92ED6"/>
    <w:rsid w:val="00E931A3"/>
    <w:rsid w:val="00E93573"/>
    <w:rsid w:val="00E9476A"/>
    <w:rsid w:val="00E949FF"/>
    <w:rsid w:val="00E94DA4"/>
    <w:rsid w:val="00E94E9C"/>
    <w:rsid w:val="00E952A4"/>
    <w:rsid w:val="00E95DC6"/>
    <w:rsid w:val="00E9601C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8F"/>
    <w:rsid w:val="00EB35DB"/>
    <w:rsid w:val="00EB3693"/>
    <w:rsid w:val="00EB3888"/>
    <w:rsid w:val="00EB4A37"/>
    <w:rsid w:val="00EB4BDC"/>
    <w:rsid w:val="00EB4C39"/>
    <w:rsid w:val="00EB4F6F"/>
    <w:rsid w:val="00EB5094"/>
    <w:rsid w:val="00EB574D"/>
    <w:rsid w:val="00EB58CE"/>
    <w:rsid w:val="00EB6474"/>
    <w:rsid w:val="00EC151C"/>
    <w:rsid w:val="00EC1C8E"/>
    <w:rsid w:val="00EC1FC5"/>
    <w:rsid w:val="00EC3675"/>
    <w:rsid w:val="00EC5531"/>
    <w:rsid w:val="00EC58F2"/>
    <w:rsid w:val="00EC593D"/>
    <w:rsid w:val="00EC5A9D"/>
    <w:rsid w:val="00EC5BD6"/>
    <w:rsid w:val="00EC6D18"/>
    <w:rsid w:val="00EC7066"/>
    <w:rsid w:val="00EC71EC"/>
    <w:rsid w:val="00EC7C8A"/>
    <w:rsid w:val="00ED04E9"/>
    <w:rsid w:val="00ED0CEC"/>
    <w:rsid w:val="00ED0DCC"/>
    <w:rsid w:val="00ED0DEE"/>
    <w:rsid w:val="00ED0F67"/>
    <w:rsid w:val="00ED17A8"/>
    <w:rsid w:val="00ED1E6F"/>
    <w:rsid w:val="00ED2945"/>
    <w:rsid w:val="00ED354D"/>
    <w:rsid w:val="00ED4676"/>
    <w:rsid w:val="00ED4CC4"/>
    <w:rsid w:val="00ED5603"/>
    <w:rsid w:val="00ED5C6C"/>
    <w:rsid w:val="00ED6C64"/>
    <w:rsid w:val="00ED7312"/>
    <w:rsid w:val="00ED77E9"/>
    <w:rsid w:val="00ED7D78"/>
    <w:rsid w:val="00EE0408"/>
    <w:rsid w:val="00EE15BA"/>
    <w:rsid w:val="00EE172E"/>
    <w:rsid w:val="00EE1D74"/>
    <w:rsid w:val="00EE2205"/>
    <w:rsid w:val="00EE2524"/>
    <w:rsid w:val="00EE31E6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1276"/>
    <w:rsid w:val="00EF1B82"/>
    <w:rsid w:val="00EF1E0B"/>
    <w:rsid w:val="00EF1F20"/>
    <w:rsid w:val="00EF1FFE"/>
    <w:rsid w:val="00EF20BF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F004E8"/>
    <w:rsid w:val="00F009FB"/>
    <w:rsid w:val="00F027E7"/>
    <w:rsid w:val="00F02BCD"/>
    <w:rsid w:val="00F03A7F"/>
    <w:rsid w:val="00F04931"/>
    <w:rsid w:val="00F04F87"/>
    <w:rsid w:val="00F05A0D"/>
    <w:rsid w:val="00F05C5C"/>
    <w:rsid w:val="00F05E86"/>
    <w:rsid w:val="00F060CC"/>
    <w:rsid w:val="00F061E0"/>
    <w:rsid w:val="00F06B83"/>
    <w:rsid w:val="00F078FA"/>
    <w:rsid w:val="00F07CDC"/>
    <w:rsid w:val="00F102E5"/>
    <w:rsid w:val="00F11CE6"/>
    <w:rsid w:val="00F11F9F"/>
    <w:rsid w:val="00F127D1"/>
    <w:rsid w:val="00F128A4"/>
    <w:rsid w:val="00F12D00"/>
    <w:rsid w:val="00F13423"/>
    <w:rsid w:val="00F13C30"/>
    <w:rsid w:val="00F13FC2"/>
    <w:rsid w:val="00F1415B"/>
    <w:rsid w:val="00F1431F"/>
    <w:rsid w:val="00F14B6B"/>
    <w:rsid w:val="00F15B24"/>
    <w:rsid w:val="00F16538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2D47"/>
    <w:rsid w:val="00F23258"/>
    <w:rsid w:val="00F23D37"/>
    <w:rsid w:val="00F2452A"/>
    <w:rsid w:val="00F2478E"/>
    <w:rsid w:val="00F2490D"/>
    <w:rsid w:val="00F24C14"/>
    <w:rsid w:val="00F24C99"/>
    <w:rsid w:val="00F24D04"/>
    <w:rsid w:val="00F25574"/>
    <w:rsid w:val="00F260BD"/>
    <w:rsid w:val="00F26510"/>
    <w:rsid w:val="00F27102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3A2E"/>
    <w:rsid w:val="00F344CF"/>
    <w:rsid w:val="00F35A03"/>
    <w:rsid w:val="00F35A05"/>
    <w:rsid w:val="00F35FC3"/>
    <w:rsid w:val="00F36919"/>
    <w:rsid w:val="00F36A71"/>
    <w:rsid w:val="00F3737F"/>
    <w:rsid w:val="00F376DA"/>
    <w:rsid w:val="00F408C6"/>
    <w:rsid w:val="00F409A2"/>
    <w:rsid w:val="00F40BB7"/>
    <w:rsid w:val="00F413D3"/>
    <w:rsid w:val="00F42046"/>
    <w:rsid w:val="00F42AFA"/>
    <w:rsid w:val="00F42B31"/>
    <w:rsid w:val="00F42CFA"/>
    <w:rsid w:val="00F449DB"/>
    <w:rsid w:val="00F44A89"/>
    <w:rsid w:val="00F466D6"/>
    <w:rsid w:val="00F466E0"/>
    <w:rsid w:val="00F46A91"/>
    <w:rsid w:val="00F46E7D"/>
    <w:rsid w:val="00F46FAB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CB3"/>
    <w:rsid w:val="00F55F34"/>
    <w:rsid w:val="00F560A9"/>
    <w:rsid w:val="00F572B1"/>
    <w:rsid w:val="00F579FC"/>
    <w:rsid w:val="00F57E06"/>
    <w:rsid w:val="00F60901"/>
    <w:rsid w:val="00F612CC"/>
    <w:rsid w:val="00F61797"/>
    <w:rsid w:val="00F62EB2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116B"/>
    <w:rsid w:val="00F71856"/>
    <w:rsid w:val="00F72B20"/>
    <w:rsid w:val="00F72BB8"/>
    <w:rsid w:val="00F72BEE"/>
    <w:rsid w:val="00F731F4"/>
    <w:rsid w:val="00F73E8D"/>
    <w:rsid w:val="00F740B1"/>
    <w:rsid w:val="00F74D22"/>
    <w:rsid w:val="00F76562"/>
    <w:rsid w:val="00F76809"/>
    <w:rsid w:val="00F77565"/>
    <w:rsid w:val="00F77BE6"/>
    <w:rsid w:val="00F77F63"/>
    <w:rsid w:val="00F77FF1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900E6"/>
    <w:rsid w:val="00F901F2"/>
    <w:rsid w:val="00F90EB5"/>
    <w:rsid w:val="00F91812"/>
    <w:rsid w:val="00F91D00"/>
    <w:rsid w:val="00F92085"/>
    <w:rsid w:val="00F92432"/>
    <w:rsid w:val="00F93054"/>
    <w:rsid w:val="00F935E4"/>
    <w:rsid w:val="00F93948"/>
    <w:rsid w:val="00F95107"/>
    <w:rsid w:val="00F9512C"/>
    <w:rsid w:val="00F951D6"/>
    <w:rsid w:val="00F95D00"/>
    <w:rsid w:val="00F96037"/>
    <w:rsid w:val="00F965D7"/>
    <w:rsid w:val="00F968F6"/>
    <w:rsid w:val="00F971A8"/>
    <w:rsid w:val="00F97C3C"/>
    <w:rsid w:val="00F97C8E"/>
    <w:rsid w:val="00FA0831"/>
    <w:rsid w:val="00FA09F0"/>
    <w:rsid w:val="00FA0AB5"/>
    <w:rsid w:val="00FA0D4A"/>
    <w:rsid w:val="00FA0E1F"/>
    <w:rsid w:val="00FA0F50"/>
    <w:rsid w:val="00FA1C78"/>
    <w:rsid w:val="00FA1E5B"/>
    <w:rsid w:val="00FA3B93"/>
    <w:rsid w:val="00FA4701"/>
    <w:rsid w:val="00FA4E6B"/>
    <w:rsid w:val="00FA619D"/>
    <w:rsid w:val="00FA63D9"/>
    <w:rsid w:val="00FA692D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113"/>
    <w:rsid w:val="00FC0C8B"/>
    <w:rsid w:val="00FC0CD3"/>
    <w:rsid w:val="00FC1607"/>
    <w:rsid w:val="00FC1832"/>
    <w:rsid w:val="00FC1AB1"/>
    <w:rsid w:val="00FC1E94"/>
    <w:rsid w:val="00FC2AAA"/>
    <w:rsid w:val="00FC3234"/>
    <w:rsid w:val="00FC348D"/>
    <w:rsid w:val="00FC3D89"/>
    <w:rsid w:val="00FC464B"/>
    <w:rsid w:val="00FC4BEF"/>
    <w:rsid w:val="00FC55E7"/>
    <w:rsid w:val="00FC5BA7"/>
    <w:rsid w:val="00FC640C"/>
    <w:rsid w:val="00FC6FE2"/>
    <w:rsid w:val="00FC7C4D"/>
    <w:rsid w:val="00FC7F31"/>
    <w:rsid w:val="00FD0060"/>
    <w:rsid w:val="00FD007B"/>
    <w:rsid w:val="00FD08D4"/>
    <w:rsid w:val="00FD104F"/>
    <w:rsid w:val="00FD1FBA"/>
    <w:rsid w:val="00FD233B"/>
    <w:rsid w:val="00FD24FD"/>
    <w:rsid w:val="00FD2B3C"/>
    <w:rsid w:val="00FD3B83"/>
    <w:rsid w:val="00FD3E4E"/>
    <w:rsid w:val="00FD3EFC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AD0"/>
    <w:rsid w:val="00FE1980"/>
    <w:rsid w:val="00FE1A53"/>
    <w:rsid w:val="00FE1D79"/>
    <w:rsid w:val="00FE2812"/>
    <w:rsid w:val="00FE29CA"/>
    <w:rsid w:val="00FE3161"/>
    <w:rsid w:val="00FE33EE"/>
    <w:rsid w:val="00FE3AF5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C17"/>
    <w:rsid w:val="00FE7EED"/>
    <w:rsid w:val="00FE7FE5"/>
    <w:rsid w:val="00FF100F"/>
    <w:rsid w:val="00FF1488"/>
    <w:rsid w:val="00FF1A03"/>
    <w:rsid w:val="00FF26B5"/>
    <w:rsid w:val="00FF2C07"/>
    <w:rsid w:val="00FF2FB3"/>
    <w:rsid w:val="00FF3AB0"/>
    <w:rsid w:val="00FF3F77"/>
    <w:rsid w:val="00FF4143"/>
    <w:rsid w:val="00FF6116"/>
    <w:rsid w:val="00FF6580"/>
    <w:rsid w:val="00FF6B90"/>
    <w:rsid w:val="00FF6D62"/>
    <w:rsid w:val="00FF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74BD4"/>
    <w:rPr>
      <w:rFonts w:ascii="Tms Rmn" w:hAnsi="Tms Rm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B2382-39FE-4F4E-ABA0-A8C2BF96D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2579</TotalTime>
  <Pages>21</Pages>
  <Words>6155</Words>
  <Characters>35088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41161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905</cp:revision>
  <cp:lastPrinted>2019-11-11T10:37:00Z</cp:lastPrinted>
  <dcterms:created xsi:type="dcterms:W3CDTF">2018-04-25T16:33:00Z</dcterms:created>
  <dcterms:modified xsi:type="dcterms:W3CDTF">2019-11-12T07:56:00Z</dcterms:modified>
</cp:coreProperties>
</file>