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CA5" w:rsidRDefault="00844CA5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  <w:lang w:eastAsia="ja-JP"/>
        </w:rPr>
      </w:pPr>
    </w:p>
    <w:p w:rsidR="002D25A4" w:rsidRPr="004C4A95" w:rsidRDefault="006B064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  <w:lang w:eastAsia="ja-JP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lang w:eastAsia="ja-JP"/>
        </w:rPr>
        <w:t xml:space="preserve">  </w:t>
      </w:r>
    </w:p>
    <w:p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4D2626" w:rsidRPr="004C4A95" w:rsidRDefault="004D2626" w:rsidP="0061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5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2D25A4" w:rsidRPr="004C4A95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320AF8" w:rsidRPr="004C4A95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</w:rPr>
        <w:tab/>
      </w:r>
    </w:p>
    <w:p w:rsidR="005455AA" w:rsidRPr="004C4A9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C4A95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:rsidR="005455AA" w:rsidRPr="004C4A9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6E45DE"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8C7BF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C7BF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732CF8" w:rsidRPr="004C4A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B7840" w:rsidRPr="004C4A95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</w:p>
    <w:p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531252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3508C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:rsidR="006F59B5" w:rsidRPr="004C4A95" w:rsidRDefault="006F59B5" w:rsidP="00B86AB5">
      <w:pPr>
        <w:pStyle w:val="Heading6"/>
        <w:jc w:val="thaiDistribute"/>
        <w:rPr>
          <w:rFonts w:asciiTheme="majorBidi" w:hAnsiTheme="majorBidi" w:cstheme="majorBidi"/>
          <w:u w:val="none"/>
          <w:cs/>
        </w:rPr>
        <w:sectPr w:rsidR="006F59B5" w:rsidRPr="004C4A95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Pr="004C4A95" w:rsidRDefault="00320AF8" w:rsidP="0029306C">
      <w:pPr>
        <w:rPr>
          <w:rFonts w:asciiTheme="majorBidi" w:hAnsiTheme="majorBidi" w:cstheme="majorBidi"/>
          <w:sz w:val="30"/>
          <w:szCs w:val="30"/>
        </w:rPr>
      </w:pPr>
    </w:p>
    <w:p w:rsidR="002E21AE" w:rsidRPr="004C4A95" w:rsidRDefault="002E21AE" w:rsidP="002E21AE">
      <w:pPr>
        <w:rPr>
          <w:rFonts w:asciiTheme="majorBidi" w:hAnsiTheme="majorBidi" w:cstheme="majorBidi"/>
          <w:sz w:val="30"/>
          <w:szCs w:val="30"/>
        </w:rPr>
      </w:pPr>
    </w:p>
    <w:p w:rsidR="009839E6" w:rsidRPr="004C4A95" w:rsidRDefault="009839E6" w:rsidP="0029306C">
      <w:pPr>
        <w:rPr>
          <w:rFonts w:asciiTheme="majorBidi" w:hAnsiTheme="majorBidi" w:cstheme="majorBidi"/>
          <w:sz w:val="30"/>
          <w:szCs w:val="30"/>
        </w:rPr>
      </w:pPr>
    </w:p>
    <w:p w:rsidR="001B36E9" w:rsidRPr="004C4A95" w:rsidRDefault="001B36E9" w:rsidP="0029306C">
      <w:pPr>
        <w:rPr>
          <w:rFonts w:asciiTheme="majorBidi" w:hAnsiTheme="majorBidi" w:cstheme="majorBidi"/>
          <w:sz w:val="30"/>
          <w:szCs w:val="30"/>
        </w:rPr>
      </w:pPr>
    </w:p>
    <w:p w:rsidR="0029306C" w:rsidRPr="004C4A95" w:rsidRDefault="0029306C" w:rsidP="0029306C">
      <w:pPr>
        <w:rPr>
          <w:rFonts w:asciiTheme="majorBidi" w:hAnsiTheme="majorBidi" w:cstheme="majorBidi"/>
          <w:sz w:val="30"/>
          <w:szCs w:val="30"/>
        </w:rPr>
      </w:pPr>
    </w:p>
    <w:p w:rsidR="00B81775" w:rsidRDefault="00B81775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B3B1E" w:rsidRPr="004C4A95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A9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F5FE6" w:rsidRPr="004C4A95" w:rsidRDefault="007F5FE6" w:rsidP="006B3B1E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:rsidR="006B3B1E" w:rsidRPr="004C4A95" w:rsidRDefault="006B3B1E" w:rsidP="006B3B1E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4C4A95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4C4A9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4C4A9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:rsidR="00B86AB5" w:rsidRPr="004C4A95" w:rsidRDefault="00B86AB5" w:rsidP="00B86AB5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:rsidR="004A6D64" w:rsidRPr="004C4A95" w:rsidRDefault="004A6D64" w:rsidP="002E21A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4C4A95">
        <w:rPr>
          <w:rFonts w:asciiTheme="majorBidi" w:hAnsiTheme="majorBidi" w:cstheme="majorBidi"/>
          <w:spacing w:val="-2"/>
          <w:cs/>
        </w:rPr>
        <w:t>ข้าพเจ้า</w:t>
      </w:r>
      <w:r w:rsidRPr="004C4A95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4C4A95">
        <w:rPr>
          <w:rFonts w:asciiTheme="majorBidi" w:hAnsiTheme="majorBidi" w:cstheme="majorBidi"/>
          <w:spacing w:val="-2"/>
          <w:cs/>
        </w:rPr>
        <w:t>ร</w:t>
      </w:r>
      <w:r w:rsidR="002E21AE" w:rsidRPr="004C4A95">
        <w:rPr>
          <w:rFonts w:asciiTheme="majorBidi" w:hAnsiTheme="majorBidi" w:cstheme="majorBidi"/>
          <w:spacing w:val="-10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ณ</w:t>
      </w:r>
      <w:r w:rsidR="002E21AE" w:rsidRPr="004C4A95">
        <w:rPr>
          <w:rFonts w:asciiTheme="majorBidi" w:hAnsiTheme="majorBidi" w:cstheme="majorBidi"/>
          <w:spacing w:val="-8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วันที่</w:t>
      </w:r>
      <w:r w:rsidR="002E21AE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="002320F9" w:rsidRPr="004C4A95">
        <w:rPr>
          <w:rFonts w:asciiTheme="majorBidi" w:hAnsiTheme="majorBidi" w:cstheme="majorBidi"/>
          <w:spacing w:val="-2"/>
          <w:lang w:val="en-US"/>
        </w:rPr>
        <w:t>30</w:t>
      </w:r>
      <w:r w:rsidR="002B7D0A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DD3289">
        <w:rPr>
          <w:rFonts w:asciiTheme="majorBidi" w:hAnsiTheme="majorBidi" w:cstheme="majorBidi" w:hint="cs"/>
          <w:spacing w:val="-2"/>
          <w:cs/>
        </w:rPr>
        <w:t>กันยายน</w:t>
      </w:r>
      <w:r w:rsidR="002B7D0A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FB7840" w:rsidRPr="004C4A95">
        <w:rPr>
          <w:rFonts w:asciiTheme="majorBidi" w:hAnsiTheme="majorBidi" w:cstheme="majorBidi"/>
          <w:spacing w:val="-2"/>
          <w:lang w:val="en-US"/>
        </w:rPr>
        <w:t>2</w:t>
      </w:r>
      <w:r w:rsidR="00523608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="002E21AE" w:rsidRPr="004C4A95">
        <w:rPr>
          <w:rFonts w:asciiTheme="majorBidi" w:hAnsiTheme="majorBidi" w:cstheme="majorBidi"/>
          <w:spacing w:val="-2"/>
          <w:lang w:val="en-US"/>
        </w:rPr>
        <w:t xml:space="preserve">                  </w:t>
      </w:r>
      <w:r w:rsidRPr="004C4A95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B0941" w:rsidRPr="004C4A95">
        <w:rPr>
          <w:rFonts w:asciiTheme="majorBidi" w:hAnsiTheme="majorBidi" w:cstheme="majorBidi"/>
          <w:spacing w:val="-2"/>
          <w:cs/>
        </w:rPr>
        <w:t>สำหรับงวดสามเดือนและ</w:t>
      </w:r>
      <w:r w:rsidR="007A3BD2">
        <w:rPr>
          <w:rFonts w:asciiTheme="majorBidi" w:hAnsiTheme="majorBidi" w:cstheme="majorBidi" w:hint="cs"/>
          <w:spacing w:val="-2"/>
          <w:cs/>
        </w:rPr>
        <w:t>เก้า</w:t>
      </w:r>
      <w:r w:rsidR="00BB0941" w:rsidRPr="004C4A95">
        <w:rPr>
          <w:rFonts w:asciiTheme="majorBidi" w:hAnsiTheme="majorBidi" w:cstheme="majorBidi"/>
          <w:spacing w:val="-2"/>
          <w:cs/>
        </w:rPr>
        <w:t>เดือนสิ้นสุดวันที่</w:t>
      </w:r>
      <w:r w:rsidR="00535DC0">
        <w:rPr>
          <w:rFonts w:asciiTheme="majorBidi" w:hAnsiTheme="majorBidi" w:cstheme="majorBidi"/>
          <w:spacing w:val="-2"/>
          <w:cs/>
        </w:rPr>
        <w:br/>
      </w:r>
      <w:r w:rsidR="00110023" w:rsidRPr="004C4A95">
        <w:rPr>
          <w:rFonts w:asciiTheme="majorBidi" w:hAnsiTheme="majorBidi" w:cstheme="majorBidi"/>
          <w:spacing w:val="-2"/>
          <w:lang w:val="en-US"/>
        </w:rPr>
        <w:t>30</w:t>
      </w:r>
      <w:r w:rsidR="00110023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110023">
        <w:rPr>
          <w:rFonts w:asciiTheme="majorBidi" w:hAnsiTheme="majorBidi" w:cstheme="majorBidi" w:hint="cs"/>
          <w:spacing w:val="-2"/>
          <w:cs/>
        </w:rPr>
        <w:t>กันยายน</w:t>
      </w:r>
      <w:r w:rsidR="00110023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FB7840" w:rsidRPr="004C4A95">
        <w:rPr>
          <w:rFonts w:asciiTheme="majorBidi" w:hAnsiTheme="majorBidi" w:cstheme="majorBidi"/>
          <w:spacing w:val="-2"/>
          <w:lang w:val="en-US"/>
        </w:rPr>
        <w:t>2</w:t>
      </w:r>
      <w:r w:rsidR="006B3B1E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05C98" w:rsidRPr="004C4A95">
        <w:rPr>
          <w:rFonts w:asciiTheme="majorBidi" w:hAnsiTheme="majorBidi" w:cstheme="majorBidi"/>
          <w:spacing w:val="-2"/>
          <w:cs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และงบกระแสเงินสด</w:t>
      </w:r>
      <w:r w:rsidR="00505C98" w:rsidRPr="004C4A95">
        <w:rPr>
          <w:rFonts w:asciiTheme="majorBidi" w:hAnsiTheme="majorBidi" w:cstheme="majorBidi"/>
          <w:spacing w:val="-2"/>
          <w:cs/>
        </w:rPr>
        <w:t>รวมและงบกระแสเงินสดเฉพาะกิจการ</w:t>
      </w:r>
      <w:r w:rsidRPr="004C4A95">
        <w:rPr>
          <w:rFonts w:asciiTheme="majorBidi" w:hAnsiTheme="majorBidi" w:cstheme="majorBidi"/>
          <w:spacing w:val="-2"/>
          <w:cs/>
        </w:rPr>
        <w:t>สำหรับงวด</w:t>
      </w:r>
      <w:r w:rsidR="000160A8">
        <w:rPr>
          <w:rFonts w:asciiTheme="majorBidi" w:hAnsiTheme="majorBidi" w:cstheme="majorBidi" w:hint="cs"/>
          <w:spacing w:val="-2"/>
          <w:cs/>
        </w:rPr>
        <w:t>เก้า</w:t>
      </w:r>
      <w:r w:rsidR="002B7D0A" w:rsidRPr="004C4A95">
        <w:rPr>
          <w:rFonts w:asciiTheme="majorBidi" w:hAnsiTheme="majorBidi" w:cstheme="majorBidi"/>
          <w:spacing w:val="-2"/>
          <w:cs/>
        </w:rPr>
        <w:t>เดือน</w:t>
      </w:r>
      <w:r w:rsidRPr="004C4A95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="00110023" w:rsidRPr="004C4A95">
        <w:rPr>
          <w:rFonts w:asciiTheme="majorBidi" w:hAnsiTheme="majorBidi" w:cstheme="majorBidi"/>
          <w:spacing w:val="-2"/>
          <w:lang w:val="en-US"/>
        </w:rPr>
        <w:t>30</w:t>
      </w:r>
      <w:r w:rsidR="00110023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110023">
        <w:rPr>
          <w:rFonts w:asciiTheme="majorBidi" w:hAnsiTheme="majorBidi" w:cstheme="majorBidi" w:hint="cs"/>
          <w:spacing w:val="-2"/>
          <w:cs/>
        </w:rPr>
        <w:t>กันยายน</w:t>
      </w:r>
      <w:r w:rsidR="00110023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FB7840" w:rsidRPr="004C4A95">
        <w:rPr>
          <w:rFonts w:asciiTheme="majorBidi" w:hAnsiTheme="majorBidi" w:cstheme="majorBidi"/>
          <w:spacing w:val="-2"/>
          <w:lang w:val="en-US"/>
        </w:rPr>
        <w:t>2</w:t>
      </w:r>
      <w:r w:rsidRPr="004C4A95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สุรพลฟู้ดส์ จำกัด (มหาชน) และบริษัทย่อย และของเฉพาะบริษัท สุรพลฟู้ดส์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332F2C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32F2C" w:rsidRPr="004C4A95">
        <w:rPr>
          <w:rFonts w:asciiTheme="majorBidi" w:hAnsiTheme="majorBidi" w:cstheme="majorBidi"/>
          <w:spacing w:val="-2"/>
          <w:lang w:val="en-US"/>
        </w:rPr>
        <w:t>34</w:t>
      </w:r>
      <w:r w:rsidR="00332F2C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 xml:space="preserve">เรื่อง </w:t>
      </w:r>
      <w:r w:rsidR="009725EF" w:rsidRPr="004C4A95">
        <w:rPr>
          <w:rFonts w:asciiTheme="majorBidi" w:hAnsiTheme="majorBidi" w:cstheme="majorBidi"/>
          <w:spacing w:val="-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B36E9" w:rsidRPr="004C4A95" w:rsidRDefault="001B36E9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4A6D64" w:rsidRPr="004C4A95" w:rsidRDefault="004A6D64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4A6D64" w:rsidRPr="004C4A95" w:rsidRDefault="004A6D64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34439E" w:rsidRPr="004C4A95" w:rsidRDefault="0034439E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รหัส</w:t>
      </w:r>
      <w:r w:rsidRPr="004C4A95">
        <w:rPr>
          <w:rFonts w:asciiTheme="majorBidi" w:hAnsiTheme="majorBidi" w:cstheme="majorBidi"/>
          <w:sz w:val="30"/>
          <w:szCs w:val="30"/>
        </w:rPr>
        <w:t xml:space="preserve"> 2410 “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4A95">
        <w:rPr>
          <w:rFonts w:asciiTheme="majorBidi" w:hAnsiTheme="majorBidi" w:cstheme="majorBidi"/>
          <w:sz w:val="30"/>
          <w:szCs w:val="30"/>
        </w:rPr>
        <w:t>”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</w:t>
      </w:r>
      <w:r w:rsidRPr="004C4A95">
        <w:rPr>
          <w:rFonts w:asciiTheme="majorBidi" w:hAnsiTheme="majorBidi" w:cstheme="majorBidi"/>
          <w:sz w:val="30"/>
          <w:szCs w:val="30"/>
        </w:rPr>
        <w:t xml:space="preserve">   </w:t>
      </w:r>
      <w:r w:rsidR="008F65B5" w:rsidRPr="004C4A95">
        <w:rPr>
          <w:rFonts w:asciiTheme="majorBidi" w:hAnsiTheme="majorBidi" w:cstheme="majorBidi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z w:val="30"/>
          <w:szCs w:val="30"/>
          <w:cs/>
        </w:rPr>
        <w:t>ที่มีนัยสำคัญทั้งหมดซึ่งอาจพบได้จากการตรวจสอบ</w:t>
      </w:r>
      <w:r w:rsidR="00230E6F" w:rsidRPr="004C4A95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Pr="004C4A95">
        <w:rPr>
          <w:rFonts w:asciiTheme="majorBidi" w:hAnsiTheme="majorBidi" w:cstheme="majorBidi"/>
          <w:sz w:val="30"/>
          <w:szCs w:val="30"/>
        </w:rPr>
        <w:t xml:space="preserve">   </w:t>
      </w:r>
      <w:r w:rsidRPr="004C4A95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:rsidR="004A6D64" w:rsidRDefault="004A6D64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:rsidR="003E4741" w:rsidRDefault="003E4741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  <w:sectPr w:rsidR="003E4741" w:rsidSect="003E4741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cols w:space="720"/>
          <w:titlePg/>
        </w:sectPr>
      </w:pPr>
      <w:bookmarkStart w:id="0" w:name="_GoBack"/>
      <w:bookmarkEnd w:id="0"/>
    </w:p>
    <w:p w:rsidR="005C4386" w:rsidRPr="003E4741" w:rsidRDefault="005C4386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:rsidR="005C4386" w:rsidRPr="003E4741" w:rsidRDefault="005C4386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:rsidR="0034439E" w:rsidRPr="004C4A95" w:rsidRDefault="004A6D64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34439E" w:rsidRPr="004C4A95" w:rsidRDefault="0034439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34439E" w:rsidRPr="004C4A95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="00523608" w:rsidRPr="004C4A95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="005E21D9" w:rsidRPr="004C4A95">
        <w:rPr>
          <w:rFonts w:asciiTheme="majorBidi" w:hAnsiTheme="majorBidi" w:cstheme="majorBidi"/>
          <w:sz w:val="30"/>
          <w:szCs w:val="30"/>
        </w:rPr>
        <w:t xml:space="preserve">        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4C4A95">
        <w:rPr>
          <w:rFonts w:asciiTheme="majorBidi" w:hAnsiTheme="majorBidi" w:cstheme="majorBidi"/>
          <w:sz w:val="30"/>
          <w:szCs w:val="30"/>
        </w:rPr>
        <w:t>34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F371CC" w:rsidRPr="004C4A9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39184C" w:rsidRPr="004C4A95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:rsidR="008230DC" w:rsidRPr="004C4A95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:rsidR="005A4491" w:rsidRPr="004C4A95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:rsidR="00E37282" w:rsidRPr="004C4A95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:rsidR="0039184C" w:rsidRPr="004C4A95" w:rsidRDefault="0039184C" w:rsidP="0089233C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</w:rPr>
        <w:t>(</w:t>
      </w:r>
      <w:r w:rsidR="00B45751" w:rsidRPr="004C4A95">
        <w:rPr>
          <w:rFonts w:asciiTheme="majorBidi" w:hAnsiTheme="majorBidi" w:cstheme="majorBidi"/>
          <w:cs/>
        </w:rPr>
        <w:t>อรวรรณ ศิริรัตนวงศ์</w:t>
      </w:r>
      <w:r w:rsidRPr="004C4A95">
        <w:rPr>
          <w:rFonts w:asciiTheme="majorBidi" w:hAnsiTheme="majorBidi" w:cstheme="majorBidi"/>
          <w:lang w:val="en-US"/>
        </w:rPr>
        <w:t>)</w:t>
      </w:r>
    </w:p>
    <w:p w:rsidR="0039184C" w:rsidRPr="004C4A95" w:rsidRDefault="0039184C" w:rsidP="0039184C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4C4A95">
        <w:rPr>
          <w:rFonts w:asciiTheme="majorBidi" w:hAnsiTheme="majorBidi" w:cstheme="majorBidi"/>
          <w:cs/>
        </w:rPr>
        <w:t>ผู้สอบบัญชีรับอนุญาต</w:t>
      </w:r>
    </w:p>
    <w:p w:rsidR="0039184C" w:rsidRPr="004C4A95" w:rsidRDefault="0039184C" w:rsidP="0089233C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</w:rPr>
        <w:t xml:space="preserve">เลขทะเบียน </w:t>
      </w:r>
      <w:r w:rsidRPr="004C4A95">
        <w:rPr>
          <w:rFonts w:asciiTheme="majorBidi" w:hAnsiTheme="majorBidi" w:cstheme="majorBidi"/>
          <w:lang w:val="en-US"/>
        </w:rPr>
        <w:t>3</w:t>
      </w:r>
      <w:r w:rsidR="00B45751" w:rsidRPr="004C4A95">
        <w:rPr>
          <w:rFonts w:asciiTheme="majorBidi" w:hAnsiTheme="majorBidi" w:cstheme="majorBidi"/>
          <w:lang w:val="en-US"/>
        </w:rPr>
        <w:t>757</w:t>
      </w:r>
    </w:p>
    <w:p w:rsidR="0039184C" w:rsidRPr="004C4A95" w:rsidRDefault="0039184C" w:rsidP="0039184C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:rsidR="0039184C" w:rsidRPr="004C4A95" w:rsidRDefault="0039184C" w:rsidP="0039184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4C4A95" w:rsidRDefault="0039184C" w:rsidP="0029306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236606" w:rsidRDefault="00556A8D" w:rsidP="0023660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56A8D">
        <w:rPr>
          <w:rFonts w:asciiTheme="majorBidi" w:hAnsiTheme="majorBidi" w:cstheme="majorBidi"/>
          <w:sz w:val="30"/>
          <w:szCs w:val="30"/>
        </w:rPr>
        <w:t>12</w:t>
      </w:r>
      <w:r w:rsidR="00184CF7" w:rsidRPr="00556A8D">
        <w:rPr>
          <w:rFonts w:asciiTheme="majorBidi" w:hAnsiTheme="majorBidi" w:cstheme="majorBidi"/>
          <w:sz w:val="30"/>
          <w:szCs w:val="30"/>
        </w:rPr>
        <w:t xml:space="preserve"> </w:t>
      </w:r>
      <w:r w:rsidR="00184CF7" w:rsidRPr="00556A8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C25349" w:rsidRPr="00556A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1D73" w:rsidRPr="00556A8D">
        <w:rPr>
          <w:rFonts w:asciiTheme="majorBidi" w:hAnsiTheme="majorBidi" w:cstheme="majorBidi"/>
          <w:sz w:val="30"/>
          <w:szCs w:val="30"/>
        </w:rPr>
        <w:t>25</w:t>
      </w:r>
      <w:r w:rsidR="00405F00" w:rsidRPr="00556A8D">
        <w:rPr>
          <w:rFonts w:asciiTheme="majorBidi" w:hAnsiTheme="majorBidi" w:cstheme="majorBidi"/>
          <w:sz w:val="30"/>
          <w:szCs w:val="30"/>
        </w:rPr>
        <w:t>6</w:t>
      </w:r>
      <w:r w:rsidR="00FB7840" w:rsidRPr="00556A8D">
        <w:rPr>
          <w:rFonts w:asciiTheme="majorBidi" w:hAnsiTheme="majorBidi" w:cstheme="majorBidi"/>
          <w:sz w:val="30"/>
          <w:szCs w:val="30"/>
        </w:rPr>
        <w:t>2</w:t>
      </w: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EA77A3" w:rsidRPr="004C4A95" w:rsidSect="003E4741">
      <w:footerReference w:type="default" r:id="rId16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A13" w:rsidRDefault="00905A13" w:rsidP="004956B4">
      <w:r>
        <w:separator/>
      </w:r>
    </w:p>
  </w:endnote>
  <w:endnote w:type="continuationSeparator" w:id="0">
    <w:p w:rsidR="00905A13" w:rsidRDefault="00905A1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A13" w:rsidRDefault="00905A13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905A13" w:rsidRDefault="00905A13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A13" w:rsidRPr="006F59B5" w:rsidRDefault="00905A1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05A13" w:rsidRPr="007661AC" w:rsidRDefault="00905A1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A13" w:rsidRPr="007661AC" w:rsidRDefault="00905A13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A13" w:rsidRPr="007661AC" w:rsidRDefault="00905A1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295211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:rsidR="00905A13" w:rsidRPr="003E4741" w:rsidRDefault="00905A13" w:rsidP="00791D16">
        <w:pPr>
          <w:pStyle w:val="Footer"/>
          <w:jc w:val="center"/>
          <w:rPr>
            <w:sz w:val="30"/>
            <w:szCs w:val="30"/>
          </w:rPr>
        </w:pPr>
        <w:r w:rsidRPr="003E47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47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47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47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47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A13" w:rsidRDefault="00905A13" w:rsidP="004956B4">
      <w:r>
        <w:separator/>
      </w:r>
    </w:p>
  </w:footnote>
  <w:footnote w:type="continuationSeparator" w:id="0">
    <w:p w:rsidR="00905A13" w:rsidRDefault="00905A1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A13" w:rsidRDefault="00905A13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05A13" w:rsidRDefault="00905A13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05A13" w:rsidRPr="006F59B5" w:rsidRDefault="00905A13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A13" w:rsidRDefault="00905A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A13" w:rsidRDefault="00905A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A13" w:rsidRDefault="00905A13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05A13" w:rsidRDefault="00905A13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05A13" w:rsidRPr="006F59B5" w:rsidRDefault="00905A13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5"/>
  </w:num>
  <w:num w:numId="14">
    <w:abstractNumId w:val="19"/>
  </w:num>
  <w:num w:numId="15">
    <w:abstractNumId w:val="22"/>
  </w:num>
  <w:num w:numId="16">
    <w:abstractNumId w:val="26"/>
  </w:num>
  <w:num w:numId="17">
    <w:abstractNumId w:val="27"/>
  </w:num>
  <w:num w:numId="18">
    <w:abstractNumId w:val="23"/>
  </w:num>
  <w:num w:numId="19">
    <w:abstractNumId w:val="13"/>
  </w:num>
  <w:num w:numId="20">
    <w:abstractNumId w:val="15"/>
  </w:num>
  <w:num w:numId="21">
    <w:abstractNumId w:val="21"/>
  </w:num>
  <w:num w:numId="22">
    <w:abstractNumId w:val="14"/>
  </w:num>
  <w:num w:numId="23">
    <w:abstractNumId w:val="16"/>
  </w:num>
  <w:num w:numId="24">
    <w:abstractNumId w:val="11"/>
  </w:num>
  <w:num w:numId="25">
    <w:abstractNumId w:val="10"/>
  </w:num>
  <w:num w:numId="26">
    <w:abstractNumId w:val="24"/>
  </w:num>
  <w:num w:numId="27">
    <w:abstractNumId w:val="12"/>
  </w:num>
  <w:num w:numId="28">
    <w:abstractNumId w:val="28"/>
  </w:num>
  <w:num w:numId="29">
    <w:abstractNumId w:val="5"/>
  </w:num>
  <w:num w:numId="30">
    <w:abstractNumId w:val="5"/>
  </w:num>
  <w:num w:numId="31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71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46B"/>
    <w:rsid w:val="00004904"/>
    <w:rsid w:val="00005A4B"/>
    <w:rsid w:val="00005CC9"/>
    <w:rsid w:val="0000627B"/>
    <w:rsid w:val="000065E8"/>
    <w:rsid w:val="00006B07"/>
    <w:rsid w:val="00007539"/>
    <w:rsid w:val="000077BF"/>
    <w:rsid w:val="00010C47"/>
    <w:rsid w:val="000111F3"/>
    <w:rsid w:val="000112FF"/>
    <w:rsid w:val="0001177B"/>
    <w:rsid w:val="00013277"/>
    <w:rsid w:val="000133E6"/>
    <w:rsid w:val="0001378E"/>
    <w:rsid w:val="00013F72"/>
    <w:rsid w:val="0001451A"/>
    <w:rsid w:val="000149CF"/>
    <w:rsid w:val="0001511F"/>
    <w:rsid w:val="00015137"/>
    <w:rsid w:val="00015305"/>
    <w:rsid w:val="0001566D"/>
    <w:rsid w:val="00015686"/>
    <w:rsid w:val="000160A8"/>
    <w:rsid w:val="000168A1"/>
    <w:rsid w:val="00016DAC"/>
    <w:rsid w:val="000171A7"/>
    <w:rsid w:val="00017704"/>
    <w:rsid w:val="000177D6"/>
    <w:rsid w:val="00017E07"/>
    <w:rsid w:val="0002034E"/>
    <w:rsid w:val="00020BC1"/>
    <w:rsid w:val="00020BDB"/>
    <w:rsid w:val="0002122B"/>
    <w:rsid w:val="000218DF"/>
    <w:rsid w:val="00021B08"/>
    <w:rsid w:val="00022969"/>
    <w:rsid w:val="00023E11"/>
    <w:rsid w:val="000243E1"/>
    <w:rsid w:val="00024E7C"/>
    <w:rsid w:val="00024F70"/>
    <w:rsid w:val="0002680D"/>
    <w:rsid w:val="00026D37"/>
    <w:rsid w:val="000271F2"/>
    <w:rsid w:val="00027483"/>
    <w:rsid w:val="000274D8"/>
    <w:rsid w:val="000278F4"/>
    <w:rsid w:val="00027AF3"/>
    <w:rsid w:val="000301ED"/>
    <w:rsid w:val="00030498"/>
    <w:rsid w:val="000304CF"/>
    <w:rsid w:val="000308C0"/>
    <w:rsid w:val="00030928"/>
    <w:rsid w:val="00030A79"/>
    <w:rsid w:val="00031890"/>
    <w:rsid w:val="00031A85"/>
    <w:rsid w:val="00031B2C"/>
    <w:rsid w:val="00032181"/>
    <w:rsid w:val="000325A4"/>
    <w:rsid w:val="000327A5"/>
    <w:rsid w:val="00033524"/>
    <w:rsid w:val="000339B8"/>
    <w:rsid w:val="00033EA1"/>
    <w:rsid w:val="00034D43"/>
    <w:rsid w:val="000352A1"/>
    <w:rsid w:val="00035AA5"/>
    <w:rsid w:val="000372BA"/>
    <w:rsid w:val="000372CE"/>
    <w:rsid w:val="0003733B"/>
    <w:rsid w:val="00037B03"/>
    <w:rsid w:val="00037B04"/>
    <w:rsid w:val="00037F55"/>
    <w:rsid w:val="00040183"/>
    <w:rsid w:val="00040382"/>
    <w:rsid w:val="00040A54"/>
    <w:rsid w:val="00040ACC"/>
    <w:rsid w:val="00041346"/>
    <w:rsid w:val="000417AA"/>
    <w:rsid w:val="00042008"/>
    <w:rsid w:val="00042173"/>
    <w:rsid w:val="00042F40"/>
    <w:rsid w:val="00043202"/>
    <w:rsid w:val="00043446"/>
    <w:rsid w:val="00043F38"/>
    <w:rsid w:val="000443D1"/>
    <w:rsid w:val="00044F10"/>
    <w:rsid w:val="00044F6A"/>
    <w:rsid w:val="000451CF"/>
    <w:rsid w:val="000455F1"/>
    <w:rsid w:val="00045C1D"/>
    <w:rsid w:val="00046946"/>
    <w:rsid w:val="00046BD1"/>
    <w:rsid w:val="00046C99"/>
    <w:rsid w:val="00047325"/>
    <w:rsid w:val="000473FE"/>
    <w:rsid w:val="000474AF"/>
    <w:rsid w:val="00050AD4"/>
    <w:rsid w:val="00051D7D"/>
    <w:rsid w:val="000521AD"/>
    <w:rsid w:val="000525BE"/>
    <w:rsid w:val="000527DB"/>
    <w:rsid w:val="000529B5"/>
    <w:rsid w:val="00052C29"/>
    <w:rsid w:val="000532E9"/>
    <w:rsid w:val="00055144"/>
    <w:rsid w:val="00055960"/>
    <w:rsid w:val="00055D63"/>
    <w:rsid w:val="000563AD"/>
    <w:rsid w:val="0005646C"/>
    <w:rsid w:val="00056687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1A46"/>
    <w:rsid w:val="0006210C"/>
    <w:rsid w:val="000622B0"/>
    <w:rsid w:val="00062ABE"/>
    <w:rsid w:val="00062B9C"/>
    <w:rsid w:val="0006337F"/>
    <w:rsid w:val="00063D9F"/>
    <w:rsid w:val="00063FFE"/>
    <w:rsid w:val="0006402D"/>
    <w:rsid w:val="00064692"/>
    <w:rsid w:val="000646A7"/>
    <w:rsid w:val="000654CE"/>
    <w:rsid w:val="000656E1"/>
    <w:rsid w:val="00065A19"/>
    <w:rsid w:val="00065C80"/>
    <w:rsid w:val="000662D8"/>
    <w:rsid w:val="0006692E"/>
    <w:rsid w:val="00066A1A"/>
    <w:rsid w:val="00066C9C"/>
    <w:rsid w:val="00066E4F"/>
    <w:rsid w:val="000671D5"/>
    <w:rsid w:val="000674B3"/>
    <w:rsid w:val="00067940"/>
    <w:rsid w:val="00067C6E"/>
    <w:rsid w:val="00067D22"/>
    <w:rsid w:val="00067EF7"/>
    <w:rsid w:val="00070E60"/>
    <w:rsid w:val="00071735"/>
    <w:rsid w:val="00071D73"/>
    <w:rsid w:val="00073068"/>
    <w:rsid w:val="000730CF"/>
    <w:rsid w:val="000730F4"/>
    <w:rsid w:val="00073179"/>
    <w:rsid w:val="0007324F"/>
    <w:rsid w:val="00073B26"/>
    <w:rsid w:val="0007423B"/>
    <w:rsid w:val="000743A6"/>
    <w:rsid w:val="00074408"/>
    <w:rsid w:val="000744FA"/>
    <w:rsid w:val="000747C5"/>
    <w:rsid w:val="0007509B"/>
    <w:rsid w:val="000751B4"/>
    <w:rsid w:val="000754D3"/>
    <w:rsid w:val="000758BF"/>
    <w:rsid w:val="00075E8B"/>
    <w:rsid w:val="00076DEE"/>
    <w:rsid w:val="00077105"/>
    <w:rsid w:val="0007719F"/>
    <w:rsid w:val="00077ACB"/>
    <w:rsid w:val="000800A1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D1E"/>
    <w:rsid w:val="000858C9"/>
    <w:rsid w:val="00086BB2"/>
    <w:rsid w:val="00086FF5"/>
    <w:rsid w:val="0008733F"/>
    <w:rsid w:val="00087347"/>
    <w:rsid w:val="00087773"/>
    <w:rsid w:val="00087C9A"/>
    <w:rsid w:val="00087D5D"/>
    <w:rsid w:val="00087EB3"/>
    <w:rsid w:val="00087FBB"/>
    <w:rsid w:val="00090486"/>
    <w:rsid w:val="00090D18"/>
    <w:rsid w:val="00090F49"/>
    <w:rsid w:val="000910D7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3E45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26E3"/>
    <w:rsid w:val="000B37D0"/>
    <w:rsid w:val="000B4AF4"/>
    <w:rsid w:val="000B511D"/>
    <w:rsid w:val="000B53B9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1D1D"/>
    <w:rsid w:val="000C2E69"/>
    <w:rsid w:val="000C39D7"/>
    <w:rsid w:val="000C42A4"/>
    <w:rsid w:val="000C4728"/>
    <w:rsid w:val="000C4E08"/>
    <w:rsid w:val="000C5099"/>
    <w:rsid w:val="000C52FB"/>
    <w:rsid w:val="000C5373"/>
    <w:rsid w:val="000C656A"/>
    <w:rsid w:val="000C686A"/>
    <w:rsid w:val="000C69E9"/>
    <w:rsid w:val="000C6A92"/>
    <w:rsid w:val="000C6D34"/>
    <w:rsid w:val="000C6EEE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D7ED5"/>
    <w:rsid w:val="000E01AC"/>
    <w:rsid w:val="000E0B52"/>
    <w:rsid w:val="000E0CBF"/>
    <w:rsid w:val="000E1118"/>
    <w:rsid w:val="000E12FB"/>
    <w:rsid w:val="000E1365"/>
    <w:rsid w:val="000E1581"/>
    <w:rsid w:val="000E220D"/>
    <w:rsid w:val="000E22AF"/>
    <w:rsid w:val="000E248A"/>
    <w:rsid w:val="000E29A8"/>
    <w:rsid w:val="000E33FE"/>
    <w:rsid w:val="000E359F"/>
    <w:rsid w:val="000E3B96"/>
    <w:rsid w:val="000E3DD4"/>
    <w:rsid w:val="000E3E94"/>
    <w:rsid w:val="000E4369"/>
    <w:rsid w:val="000E4674"/>
    <w:rsid w:val="000E54CF"/>
    <w:rsid w:val="000E558A"/>
    <w:rsid w:val="000E560F"/>
    <w:rsid w:val="000E5B48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BA8"/>
    <w:rsid w:val="000F1C77"/>
    <w:rsid w:val="000F1D70"/>
    <w:rsid w:val="000F210A"/>
    <w:rsid w:val="000F2B8B"/>
    <w:rsid w:val="000F3711"/>
    <w:rsid w:val="000F3730"/>
    <w:rsid w:val="000F3736"/>
    <w:rsid w:val="000F395C"/>
    <w:rsid w:val="000F471A"/>
    <w:rsid w:val="000F5837"/>
    <w:rsid w:val="000F68CA"/>
    <w:rsid w:val="000F717A"/>
    <w:rsid w:val="000F7429"/>
    <w:rsid w:val="000F7944"/>
    <w:rsid w:val="000F7B70"/>
    <w:rsid w:val="000F7F4F"/>
    <w:rsid w:val="001004B6"/>
    <w:rsid w:val="00100B33"/>
    <w:rsid w:val="001012BC"/>
    <w:rsid w:val="00102467"/>
    <w:rsid w:val="001044D5"/>
    <w:rsid w:val="00104C86"/>
    <w:rsid w:val="00105CB6"/>
    <w:rsid w:val="00106179"/>
    <w:rsid w:val="0010634C"/>
    <w:rsid w:val="00106C05"/>
    <w:rsid w:val="001077C4"/>
    <w:rsid w:val="00107988"/>
    <w:rsid w:val="00107BFA"/>
    <w:rsid w:val="00110023"/>
    <w:rsid w:val="0011134B"/>
    <w:rsid w:val="00111729"/>
    <w:rsid w:val="00111AB8"/>
    <w:rsid w:val="001128D7"/>
    <w:rsid w:val="00112B10"/>
    <w:rsid w:val="00112FDA"/>
    <w:rsid w:val="00113267"/>
    <w:rsid w:val="00113510"/>
    <w:rsid w:val="00113BD6"/>
    <w:rsid w:val="00114521"/>
    <w:rsid w:val="0011462A"/>
    <w:rsid w:val="00114AB6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28BB"/>
    <w:rsid w:val="001229D0"/>
    <w:rsid w:val="00122EC2"/>
    <w:rsid w:val="00122ED0"/>
    <w:rsid w:val="00123655"/>
    <w:rsid w:val="001245DB"/>
    <w:rsid w:val="00124623"/>
    <w:rsid w:val="001246E7"/>
    <w:rsid w:val="00124E01"/>
    <w:rsid w:val="0012595A"/>
    <w:rsid w:val="00126240"/>
    <w:rsid w:val="00126412"/>
    <w:rsid w:val="00126C10"/>
    <w:rsid w:val="0012709A"/>
    <w:rsid w:val="00127299"/>
    <w:rsid w:val="001273AC"/>
    <w:rsid w:val="00130802"/>
    <w:rsid w:val="00130A0F"/>
    <w:rsid w:val="00130FA8"/>
    <w:rsid w:val="001318D9"/>
    <w:rsid w:val="00132190"/>
    <w:rsid w:val="00132E1B"/>
    <w:rsid w:val="00132E24"/>
    <w:rsid w:val="001330CE"/>
    <w:rsid w:val="001333E8"/>
    <w:rsid w:val="00133548"/>
    <w:rsid w:val="0013481D"/>
    <w:rsid w:val="00134DDE"/>
    <w:rsid w:val="0013514E"/>
    <w:rsid w:val="00135614"/>
    <w:rsid w:val="001358D7"/>
    <w:rsid w:val="00135B2A"/>
    <w:rsid w:val="00135F6D"/>
    <w:rsid w:val="00136698"/>
    <w:rsid w:val="00136C2E"/>
    <w:rsid w:val="0013735B"/>
    <w:rsid w:val="00137B61"/>
    <w:rsid w:val="00137B7B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4F18"/>
    <w:rsid w:val="0014519C"/>
    <w:rsid w:val="001452CC"/>
    <w:rsid w:val="001454F2"/>
    <w:rsid w:val="00146303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4EB5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3BB"/>
    <w:rsid w:val="001644A7"/>
    <w:rsid w:val="0016467C"/>
    <w:rsid w:val="00164B64"/>
    <w:rsid w:val="001651E9"/>
    <w:rsid w:val="00165451"/>
    <w:rsid w:val="00165A0F"/>
    <w:rsid w:val="00165AFF"/>
    <w:rsid w:val="0016668C"/>
    <w:rsid w:val="00166CC5"/>
    <w:rsid w:val="00166CD4"/>
    <w:rsid w:val="0016711F"/>
    <w:rsid w:val="0016722B"/>
    <w:rsid w:val="0016752C"/>
    <w:rsid w:val="0017053B"/>
    <w:rsid w:val="00171086"/>
    <w:rsid w:val="0017121D"/>
    <w:rsid w:val="00171278"/>
    <w:rsid w:val="00171D05"/>
    <w:rsid w:val="00172A69"/>
    <w:rsid w:val="00172B9D"/>
    <w:rsid w:val="00174C56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3CF9"/>
    <w:rsid w:val="0018484D"/>
    <w:rsid w:val="00184878"/>
    <w:rsid w:val="00184CF7"/>
    <w:rsid w:val="0018530E"/>
    <w:rsid w:val="001853F3"/>
    <w:rsid w:val="001856AA"/>
    <w:rsid w:val="00185D8F"/>
    <w:rsid w:val="001863FD"/>
    <w:rsid w:val="001866EC"/>
    <w:rsid w:val="00187060"/>
    <w:rsid w:val="00187A43"/>
    <w:rsid w:val="00187CE3"/>
    <w:rsid w:val="00191766"/>
    <w:rsid w:val="0019176C"/>
    <w:rsid w:val="00191B63"/>
    <w:rsid w:val="00192018"/>
    <w:rsid w:val="00192B65"/>
    <w:rsid w:val="00192E03"/>
    <w:rsid w:val="001930B4"/>
    <w:rsid w:val="00193298"/>
    <w:rsid w:val="0019330D"/>
    <w:rsid w:val="0019475A"/>
    <w:rsid w:val="00194BD3"/>
    <w:rsid w:val="00194CD7"/>
    <w:rsid w:val="00195445"/>
    <w:rsid w:val="00195AFA"/>
    <w:rsid w:val="001965F4"/>
    <w:rsid w:val="00196A5F"/>
    <w:rsid w:val="001976D7"/>
    <w:rsid w:val="00197EC9"/>
    <w:rsid w:val="001A0BCC"/>
    <w:rsid w:val="001A0BDA"/>
    <w:rsid w:val="001A17A2"/>
    <w:rsid w:val="001A197B"/>
    <w:rsid w:val="001A1C0F"/>
    <w:rsid w:val="001A22D8"/>
    <w:rsid w:val="001A2E5D"/>
    <w:rsid w:val="001A33DE"/>
    <w:rsid w:val="001A3577"/>
    <w:rsid w:val="001A3FBE"/>
    <w:rsid w:val="001A47DD"/>
    <w:rsid w:val="001A4CD5"/>
    <w:rsid w:val="001A5738"/>
    <w:rsid w:val="001A6298"/>
    <w:rsid w:val="001A6345"/>
    <w:rsid w:val="001A72D8"/>
    <w:rsid w:val="001A7D70"/>
    <w:rsid w:val="001A7E80"/>
    <w:rsid w:val="001B02B8"/>
    <w:rsid w:val="001B0E11"/>
    <w:rsid w:val="001B0F3C"/>
    <w:rsid w:val="001B1C98"/>
    <w:rsid w:val="001B20F7"/>
    <w:rsid w:val="001B2428"/>
    <w:rsid w:val="001B253E"/>
    <w:rsid w:val="001B2F02"/>
    <w:rsid w:val="001B3479"/>
    <w:rsid w:val="001B36E9"/>
    <w:rsid w:val="001B370B"/>
    <w:rsid w:val="001B389E"/>
    <w:rsid w:val="001B4B06"/>
    <w:rsid w:val="001B4E79"/>
    <w:rsid w:val="001B5B5C"/>
    <w:rsid w:val="001B60EA"/>
    <w:rsid w:val="001B6335"/>
    <w:rsid w:val="001B6361"/>
    <w:rsid w:val="001B66AD"/>
    <w:rsid w:val="001B68F1"/>
    <w:rsid w:val="001B7469"/>
    <w:rsid w:val="001B772E"/>
    <w:rsid w:val="001B7BF5"/>
    <w:rsid w:val="001B7C5F"/>
    <w:rsid w:val="001C0137"/>
    <w:rsid w:val="001C0442"/>
    <w:rsid w:val="001C04D8"/>
    <w:rsid w:val="001C060D"/>
    <w:rsid w:val="001C126B"/>
    <w:rsid w:val="001C13BB"/>
    <w:rsid w:val="001C16DA"/>
    <w:rsid w:val="001C16E5"/>
    <w:rsid w:val="001C1816"/>
    <w:rsid w:val="001C2233"/>
    <w:rsid w:val="001C3FC5"/>
    <w:rsid w:val="001C4208"/>
    <w:rsid w:val="001C43F3"/>
    <w:rsid w:val="001C4480"/>
    <w:rsid w:val="001C44A0"/>
    <w:rsid w:val="001C462D"/>
    <w:rsid w:val="001C5F69"/>
    <w:rsid w:val="001C644B"/>
    <w:rsid w:val="001C66BB"/>
    <w:rsid w:val="001C6B91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2887"/>
    <w:rsid w:val="001D30E6"/>
    <w:rsid w:val="001D3171"/>
    <w:rsid w:val="001D3A47"/>
    <w:rsid w:val="001D3C41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8B7"/>
    <w:rsid w:val="001E3981"/>
    <w:rsid w:val="001E4CE6"/>
    <w:rsid w:val="001E53CB"/>
    <w:rsid w:val="001E6E82"/>
    <w:rsid w:val="001E7716"/>
    <w:rsid w:val="001E789C"/>
    <w:rsid w:val="001F05C1"/>
    <w:rsid w:val="001F078B"/>
    <w:rsid w:val="001F10A5"/>
    <w:rsid w:val="001F14AA"/>
    <w:rsid w:val="001F16F8"/>
    <w:rsid w:val="001F1F28"/>
    <w:rsid w:val="001F2415"/>
    <w:rsid w:val="001F34B3"/>
    <w:rsid w:val="001F4204"/>
    <w:rsid w:val="001F4547"/>
    <w:rsid w:val="001F47A9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1FC"/>
    <w:rsid w:val="002006A9"/>
    <w:rsid w:val="00200A57"/>
    <w:rsid w:val="00200E49"/>
    <w:rsid w:val="0020178D"/>
    <w:rsid w:val="002021D9"/>
    <w:rsid w:val="002023D2"/>
    <w:rsid w:val="002023E2"/>
    <w:rsid w:val="00204382"/>
    <w:rsid w:val="00204B6D"/>
    <w:rsid w:val="00204CF7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313"/>
    <w:rsid w:val="00213B27"/>
    <w:rsid w:val="0021464B"/>
    <w:rsid w:val="002146F2"/>
    <w:rsid w:val="002148F1"/>
    <w:rsid w:val="00214F5D"/>
    <w:rsid w:val="002154EB"/>
    <w:rsid w:val="00215811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370B"/>
    <w:rsid w:val="00223D34"/>
    <w:rsid w:val="00224285"/>
    <w:rsid w:val="00224653"/>
    <w:rsid w:val="0022488A"/>
    <w:rsid w:val="00224AAB"/>
    <w:rsid w:val="00225069"/>
    <w:rsid w:val="00226549"/>
    <w:rsid w:val="0022669C"/>
    <w:rsid w:val="00226E42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DBA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53B"/>
    <w:rsid w:val="00243716"/>
    <w:rsid w:val="00243EBF"/>
    <w:rsid w:val="00243ED7"/>
    <w:rsid w:val="00243F54"/>
    <w:rsid w:val="00243FA7"/>
    <w:rsid w:val="002450FF"/>
    <w:rsid w:val="00245E98"/>
    <w:rsid w:val="00246086"/>
    <w:rsid w:val="002460B8"/>
    <w:rsid w:val="00246520"/>
    <w:rsid w:val="002465A1"/>
    <w:rsid w:val="0024696B"/>
    <w:rsid w:val="00246993"/>
    <w:rsid w:val="00246DCB"/>
    <w:rsid w:val="0024709D"/>
    <w:rsid w:val="00247B3C"/>
    <w:rsid w:val="00247C2E"/>
    <w:rsid w:val="00247F40"/>
    <w:rsid w:val="00250D8F"/>
    <w:rsid w:val="00251BAD"/>
    <w:rsid w:val="0025269E"/>
    <w:rsid w:val="00252E2C"/>
    <w:rsid w:val="0025337C"/>
    <w:rsid w:val="00253816"/>
    <w:rsid w:val="002541AC"/>
    <w:rsid w:val="0025492C"/>
    <w:rsid w:val="00254EC3"/>
    <w:rsid w:val="0025518D"/>
    <w:rsid w:val="00255439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0BD"/>
    <w:rsid w:val="00263237"/>
    <w:rsid w:val="00263314"/>
    <w:rsid w:val="0026354E"/>
    <w:rsid w:val="00264DCD"/>
    <w:rsid w:val="00265653"/>
    <w:rsid w:val="00265A63"/>
    <w:rsid w:val="00265C0F"/>
    <w:rsid w:val="00266862"/>
    <w:rsid w:val="00266BEF"/>
    <w:rsid w:val="002674BE"/>
    <w:rsid w:val="00270241"/>
    <w:rsid w:val="002703AE"/>
    <w:rsid w:val="002705A4"/>
    <w:rsid w:val="00270D01"/>
    <w:rsid w:val="00271124"/>
    <w:rsid w:val="0027140F"/>
    <w:rsid w:val="00271A89"/>
    <w:rsid w:val="00271E03"/>
    <w:rsid w:val="0027292B"/>
    <w:rsid w:val="00272CDB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630"/>
    <w:rsid w:val="0027593E"/>
    <w:rsid w:val="00275F65"/>
    <w:rsid w:val="002764C1"/>
    <w:rsid w:val="0027651D"/>
    <w:rsid w:val="002766EB"/>
    <w:rsid w:val="00276D96"/>
    <w:rsid w:val="00277087"/>
    <w:rsid w:val="002807AF"/>
    <w:rsid w:val="0028098B"/>
    <w:rsid w:val="00280EBB"/>
    <w:rsid w:val="00281D41"/>
    <w:rsid w:val="002823F0"/>
    <w:rsid w:val="00282FC0"/>
    <w:rsid w:val="002831DD"/>
    <w:rsid w:val="00283571"/>
    <w:rsid w:val="002837DD"/>
    <w:rsid w:val="00283F1F"/>
    <w:rsid w:val="00283FDD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1DDE"/>
    <w:rsid w:val="00291FE4"/>
    <w:rsid w:val="00292301"/>
    <w:rsid w:val="002925C4"/>
    <w:rsid w:val="0029306C"/>
    <w:rsid w:val="00293278"/>
    <w:rsid w:val="00293F11"/>
    <w:rsid w:val="002944DD"/>
    <w:rsid w:val="00294536"/>
    <w:rsid w:val="00294730"/>
    <w:rsid w:val="00294AC8"/>
    <w:rsid w:val="00294BB0"/>
    <w:rsid w:val="00294BB1"/>
    <w:rsid w:val="00296515"/>
    <w:rsid w:val="00296C58"/>
    <w:rsid w:val="00296F14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352"/>
    <w:rsid w:val="002A79FE"/>
    <w:rsid w:val="002A7D62"/>
    <w:rsid w:val="002A7E01"/>
    <w:rsid w:val="002B03CE"/>
    <w:rsid w:val="002B09AD"/>
    <w:rsid w:val="002B0FA3"/>
    <w:rsid w:val="002B1624"/>
    <w:rsid w:val="002B19E5"/>
    <w:rsid w:val="002B32BD"/>
    <w:rsid w:val="002B3DEF"/>
    <w:rsid w:val="002B440D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011"/>
    <w:rsid w:val="002C099F"/>
    <w:rsid w:val="002C09EE"/>
    <w:rsid w:val="002C13BE"/>
    <w:rsid w:val="002C1569"/>
    <w:rsid w:val="002C1750"/>
    <w:rsid w:val="002C1F80"/>
    <w:rsid w:val="002C1FD7"/>
    <w:rsid w:val="002C39BD"/>
    <w:rsid w:val="002C3CCD"/>
    <w:rsid w:val="002C40ED"/>
    <w:rsid w:val="002C4FE0"/>
    <w:rsid w:val="002C5077"/>
    <w:rsid w:val="002C5BE3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787"/>
    <w:rsid w:val="002D3DEF"/>
    <w:rsid w:val="002D4072"/>
    <w:rsid w:val="002D5582"/>
    <w:rsid w:val="002D5B2D"/>
    <w:rsid w:val="002D642B"/>
    <w:rsid w:val="002D6A2F"/>
    <w:rsid w:val="002D6DDA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B96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096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D67"/>
    <w:rsid w:val="00303E3A"/>
    <w:rsid w:val="003048A7"/>
    <w:rsid w:val="00304951"/>
    <w:rsid w:val="00304FFA"/>
    <w:rsid w:val="00305033"/>
    <w:rsid w:val="0030547E"/>
    <w:rsid w:val="003057D6"/>
    <w:rsid w:val="00305961"/>
    <w:rsid w:val="00305988"/>
    <w:rsid w:val="00305A09"/>
    <w:rsid w:val="003062F6"/>
    <w:rsid w:val="00306CFA"/>
    <w:rsid w:val="0030708B"/>
    <w:rsid w:val="00307988"/>
    <w:rsid w:val="00310212"/>
    <w:rsid w:val="00310820"/>
    <w:rsid w:val="00310E06"/>
    <w:rsid w:val="0031135A"/>
    <w:rsid w:val="00311D83"/>
    <w:rsid w:val="00312415"/>
    <w:rsid w:val="00312FE0"/>
    <w:rsid w:val="00313772"/>
    <w:rsid w:val="00313ACA"/>
    <w:rsid w:val="00313B7B"/>
    <w:rsid w:val="00314A0E"/>
    <w:rsid w:val="0031524C"/>
    <w:rsid w:val="0031529F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D0F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4B4"/>
    <w:rsid w:val="003276CE"/>
    <w:rsid w:val="003278EF"/>
    <w:rsid w:val="00327B17"/>
    <w:rsid w:val="00327B3C"/>
    <w:rsid w:val="00327DAA"/>
    <w:rsid w:val="00327F0F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32C5"/>
    <w:rsid w:val="003358BC"/>
    <w:rsid w:val="00335BC9"/>
    <w:rsid w:val="003363AE"/>
    <w:rsid w:val="00336519"/>
    <w:rsid w:val="00337971"/>
    <w:rsid w:val="00340277"/>
    <w:rsid w:val="003402E2"/>
    <w:rsid w:val="00340747"/>
    <w:rsid w:val="00340766"/>
    <w:rsid w:val="00340B3D"/>
    <w:rsid w:val="00341211"/>
    <w:rsid w:val="00341274"/>
    <w:rsid w:val="0034139F"/>
    <w:rsid w:val="00341927"/>
    <w:rsid w:val="003427D9"/>
    <w:rsid w:val="00342DF0"/>
    <w:rsid w:val="00343C0B"/>
    <w:rsid w:val="00343C1C"/>
    <w:rsid w:val="00343CE6"/>
    <w:rsid w:val="00344018"/>
    <w:rsid w:val="00344244"/>
    <w:rsid w:val="0034431D"/>
    <w:rsid w:val="0034439E"/>
    <w:rsid w:val="00344735"/>
    <w:rsid w:val="00345AC8"/>
    <w:rsid w:val="003461E0"/>
    <w:rsid w:val="0034647F"/>
    <w:rsid w:val="00346724"/>
    <w:rsid w:val="00346806"/>
    <w:rsid w:val="00347025"/>
    <w:rsid w:val="00347A31"/>
    <w:rsid w:val="00347A72"/>
    <w:rsid w:val="00347AAE"/>
    <w:rsid w:val="00347FB9"/>
    <w:rsid w:val="003508CF"/>
    <w:rsid w:val="00350FC3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43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5DCF"/>
    <w:rsid w:val="0036731F"/>
    <w:rsid w:val="00367730"/>
    <w:rsid w:val="003677B1"/>
    <w:rsid w:val="00367B81"/>
    <w:rsid w:val="003715F0"/>
    <w:rsid w:val="00371619"/>
    <w:rsid w:val="00371785"/>
    <w:rsid w:val="003724D8"/>
    <w:rsid w:val="00373820"/>
    <w:rsid w:val="0037484A"/>
    <w:rsid w:val="00374A9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2CB"/>
    <w:rsid w:val="0038030A"/>
    <w:rsid w:val="003805F9"/>
    <w:rsid w:val="003807B2"/>
    <w:rsid w:val="003812B3"/>
    <w:rsid w:val="00381ECD"/>
    <w:rsid w:val="003821BA"/>
    <w:rsid w:val="003822C8"/>
    <w:rsid w:val="00382987"/>
    <w:rsid w:val="00384C7A"/>
    <w:rsid w:val="00384D8B"/>
    <w:rsid w:val="00384FD2"/>
    <w:rsid w:val="00386314"/>
    <w:rsid w:val="00386FEC"/>
    <w:rsid w:val="00387680"/>
    <w:rsid w:val="00387E9E"/>
    <w:rsid w:val="003909A1"/>
    <w:rsid w:val="0039184C"/>
    <w:rsid w:val="00391D76"/>
    <w:rsid w:val="00391FA3"/>
    <w:rsid w:val="00392923"/>
    <w:rsid w:val="0039323E"/>
    <w:rsid w:val="0039325F"/>
    <w:rsid w:val="00393379"/>
    <w:rsid w:val="003942DC"/>
    <w:rsid w:val="00394F7A"/>
    <w:rsid w:val="003953AD"/>
    <w:rsid w:val="0039567C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1B64"/>
    <w:rsid w:val="003A2572"/>
    <w:rsid w:val="003A2935"/>
    <w:rsid w:val="003A2CBA"/>
    <w:rsid w:val="003A2FD1"/>
    <w:rsid w:val="003A36F8"/>
    <w:rsid w:val="003A3BA1"/>
    <w:rsid w:val="003A3F5C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048"/>
    <w:rsid w:val="003B7B1A"/>
    <w:rsid w:val="003C211C"/>
    <w:rsid w:val="003C2455"/>
    <w:rsid w:val="003C2D59"/>
    <w:rsid w:val="003C2FCF"/>
    <w:rsid w:val="003C3DCC"/>
    <w:rsid w:val="003C4CD3"/>
    <w:rsid w:val="003C50B0"/>
    <w:rsid w:val="003C61FE"/>
    <w:rsid w:val="003C62FF"/>
    <w:rsid w:val="003C68DF"/>
    <w:rsid w:val="003C7D3A"/>
    <w:rsid w:val="003D0220"/>
    <w:rsid w:val="003D046C"/>
    <w:rsid w:val="003D05D1"/>
    <w:rsid w:val="003D1428"/>
    <w:rsid w:val="003D2DB0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17F"/>
    <w:rsid w:val="003D682F"/>
    <w:rsid w:val="003D739B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4F5"/>
    <w:rsid w:val="003E3657"/>
    <w:rsid w:val="003E3AE7"/>
    <w:rsid w:val="003E3AF0"/>
    <w:rsid w:val="003E4697"/>
    <w:rsid w:val="003E46F4"/>
    <w:rsid w:val="003E4741"/>
    <w:rsid w:val="003E59B0"/>
    <w:rsid w:val="003E6BE0"/>
    <w:rsid w:val="003E74A6"/>
    <w:rsid w:val="003E7A35"/>
    <w:rsid w:val="003E7A91"/>
    <w:rsid w:val="003E7E6D"/>
    <w:rsid w:val="003F0088"/>
    <w:rsid w:val="003F02DA"/>
    <w:rsid w:val="003F030D"/>
    <w:rsid w:val="003F058F"/>
    <w:rsid w:val="003F06EA"/>
    <w:rsid w:val="003F0B68"/>
    <w:rsid w:val="003F0E9B"/>
    <w:rsid w:val="003F145A"/>
    <w:rsid w:val="003F19D6"/>
    <w:rsid w:val="003F1AAC"/>
    <w:rsid w:val="003F1CAE"/>
    <w:rsid w:val="003F1DDC"/>
    <w:rsid w:val="003F2381"/>
    <w:rsid w:val="003F248D"/>
    <w:rsid w:val="003F25DE"/>
    <w:rsid w:val="003F265D"/>
    <w:rsid w:val="003F288C"/>
    <w:rsid w:val="003F30AF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062A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44F3"/>
    <w:rsid w:val="00405381"/>
    <w:rsid w:val="00405F00"/>
    <w:rsid w:val="00406014"/>
    <w:rsid w:val="004064A0"/>
    <w:rsid w:val="004064F4"/>
    <w:rsid w:val="00406EC6"/>
    <w:rsid w:val="004071F4"/>
    <w:rsid w:val="0040771E"/>
    <w:rsid w:val="00407BA7"/>
    <w:rsid w:val="0041241B"/>
    <w:rsid w:val="00412BB4"/>
    <w:rsid w:val="004130C9"/>
    <w:rsid w:val="00413252"/>
    <w:rsid w:val="00413538"/>
    <w:rsid w:val="004135A6"/>
    <w:rsid w:val="004140F5"/>
    <w:rsid w:val="00414946"/>
    <w:rsid w:val="0041523E"/>
    <w:rsid w:val="00415258"/>
    <w:rsid w:val="00415589"/>
    <w:rsid w:val="00415B9E"/>
    <w:rsid w:val="00415F92"/>
    <w:rsid w:val="00416484"/>
    <w:rsid w:val="0041664B"/>
    <w:rsid w:val="00416828"/>
    <w:rsid w:val="00416B2F"/>
    <w:rsid w:val="00417481"/>
    <w:rsid w:val="00417575"/>
    <w:rsid w:val="0041784B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33F"/>
    <w:rsid w:val="00427FD2"/>
    <w:rsid w:val="00430B11"/>
    <w:rsid w:val="00430D77"/>
    <w:rsid w:val="0043124B"/>
    <w:rsid w:val="00431509"/>
    <w:rsid w:val="00431B4F"/>
    <w:rsid w:val="004321AC"/>
    <w:rsid w:val="00433075"/>
    <w:rsid w:val="00433089"/>
    <w:rsid w:val="00433467"/>
    <w:rsid w:val="004334CB"/>
    <w:rsid w:val="004335E7"/>
    <w:rsid w:val="00433834"/>
    <w:rsid w:val="00433B81"/>
    <w:rsid w:val="00433E12"/>
    <w:rsid w:val="00433E4A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2853"/>
    <w:rsid w:val="0044388F"/>
    <w:rsid w:val="00443F0F"/>
    <w:rsid w:val="00444068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841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5F56"/>
    <w:rsid w:val="00456109"/>
    <w:rsid w:val="00456458"/>
    <w:rsid w:val="0045649A"/>
    <w:rsid w:val="0045670F"/>
    <w:rsid w:val="004575C8"/>
    <w:rsid w:val="00457A17"/>
    <w:rsid w:val="0046138B"/>
    <w:rsid w:val="00461441"/>
    <w:rsid w:val="00461550"/>
    <w:rsid w:val="00462282"/>
    <w:rsid w:val="00463AAA"/>
    <w:rsid w:val="00464200"/>
    <w:rsid w:val="004642F9"/>
    <w:rsid w:val="00464F40"/>
    <w:rsid w:val="0046598C"/>
    <w:rsid w:val="00465C0E"/>
    <w:rsid w:val="00466A5B"/>
    <w:rsid w:val="00466C16"/>
    <w:rsid w:val="00467623"/>
    <w:rsid w:val="004677B8"/>
    <w:rsid w:val="00467843"/>
    <w:rsid w:val="00467FE7"/>
    <w:rsid w:val="004701ED"/>
    <w:rsid w:val="00470275"/>
    <w:rsid w:val="004705D9"/>
    <w:rsid w:val="00470873"/>
    <w:rsid w:val="004709B3"/>
    <w:rsid w:val="00470EA0"/>
    <w:rsid w:val="00471106"/>
    <w:rsid w:val="00471795"/>
    <w:rsid w:val="00471DA8"/>
    <w:rsid w:val="00472D05"/>
    <w:rsid w:val="00472D5B"/>
    <w:rsid w:val="004736A8"/>
    <w:rsid w:val="00473B1A"/>
    <w:rsid w:val="00474685"/>
    <w:rsid w:val="00474B36"/>
    <w:rsid w:val="00474C49"/>
    <w:rsid w:val="00475004"/>
    <w:rsid w:val="00475D67"/>
    <w:rsid w:val="004767C2"/>
    <w:rsid w:val="00476A92"/>
    <w:rsid w:val="00480E51"/>
    <w:rsid w:val="00482666"/>
    <w:rsid w:val="00482D28"/>
    <w:rsid w:val="00483483"/>
    <w:rsid w:val="0048375B"/>
    <w:rsid w:val="004844A5"/>
    <w:rsid w:val="00484F5F"/>
    <w:rsid w:val="004852D9"/>
    <w:rsid w:val="004855F7"/>
    <w:rsid w:val="00485FC7"/>
    <w:rsid w:val="004860A3"/>
    <w:rsid w:val="0048621B"/>
    <w:rsid w:val="004864AE"/>
    <w:rsid w:val="00486CCD"/>
    <w:rsid w:val="0048729D"/>
    <w:rsid w:val="0048739C"/>
    <w:rsid w:val="004900FD"/>
    <w:rsid w:val="00490105"/>
    <w:rsid w:val="004905FD"/>
    <w:rsid w:val="004906F0"/>
    <w:rsid w:val="0049131D"/>
    <w:rsid w:val="00491ADD"/>
    <w:rsid w:val="00491DCB"/>
    <w:rsid w:val="00492BF1"/>
    <w:rsid w:val="00492E7B"/>
    <w:rsid w:val="0049324F"/>
    <w:rsid w:val="00493526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97061"/>
    <w:rsid w:val="004975C8"/>
    <w:rsid w:val="004A07AE"/>
    <w:rsid w:val="004A15AD"/>
    <w:rsid w:val="004A1D70"/>
    <w:rsid w:val="004A1ECC"/>
    <w:rsid w:val="004A2988"/>
    <w:rsid w:val="004A2D79"/>
    <w:rsid w:val="004A2D8E"/>
    <w:rsid w:val="004A3504"/>
    <w:rsid w:val="004A3A02"/>
    <w:rsid w:val="004A3B8B"/>
    <w:rsid w:val="004A4334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1706"/>
    <w:rsid w:val="004B211D"/>
    <w:rsid w:val="004B26B0"/>
    <w:rsid w:val="004B32BB"/>
    <w:rsid w:val="004B3868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AF9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4A95"/>
    <w:rsid w:val="004C562B"/>
    <w:rsid w:val="004C7249"/>
    <w:rsid w:val="004C7424"/>
    <w:rsid w:val="004C7A47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B81"/>
    <w:rsid w:val="004D4C42"/>
    <w:rsid w:val="004D4EE5"/>
    <w:rsid w:val="004D5169"/>
    <w:rsid w:val="004D5E4A"/>
    <w:rsid w:val="004D609F"/>
    <w:rsid w:val="004D60FE"/>
    <w:rsid w:val="004D6522"/>
    <w:rsid w:val="004D6F95"/>
    <w:rsid w:val="004D707F"/>
    <w:rsid w:val="004D73C1"/>
    <w:rsid w:val="004D7FE1"/>
    <w:rsid w:val="004E03DC"/>
    <w:rsid w:val="004E0694"/>
    <w:rsid w:val="004E109C"/>
    <w:rsid w:val="004E16B7"/>
    <w:rsid w:val="004E1EE7"/>
    <w:rsid w:val="004E234E"/>
    <w:rsid w:val="004E26AC"/>
    <w:rsid w:val="004E27FA"/>
    <w:rsid w:val="004E2BD6"/>
    <w:rsid w:val="004E3569"/>
    <w:rsid w:val="004E35FA"/>
    <w:rsid w:val="004E392A"/>
    <w:rsid w:val="004E3D6A"/>
    <w:rsid w:val="004E3EBC"/>
    <w:rsid w:val="004E4254"/>
    <w:rsid w:val="004E4407"/>
    <w:rsid w:val="004E4AE8"/>
    <w:rsid w:val="004E533B"/>
    <w:rsid w:val="004E5950"/>
    <w:rsid w:val="004E6738"/>
    <w:rsid w:val="004E6754"/>
    <w:rsid w:val="004E74F6"/>
    <w:rsid w:val="004E7F4C"/>
    <w:rsid w:val="004F0195"/>
    <w:rsid w:val="004F05B2"/>
    <w:rsid w:val="004F126B"/>
    <w:rsid w:val="004F13A1"/>
    <w:rsid w:val="004F1C30"/>
    <w:rsid w:val="004F26F9"/>
    <w:rsid w:val="004F2B33"/>
    <w:rsid w:val="004F2EC2"/>
    <w:rsid w:val="004F3A98"/>
    <w:rsid w:val="004F4656"/>
    <w:rsid w:val="004F494B"/>
    <w:rsid w:val="004F4AB5"/>
    <w:rsid w:val="004F4C07"/>
    <w:rsid w:val="004F4E32"/>
    <w:rsid w:val="004F4FFF"/>
    <w:rsid w:val="004F5EC9"/>
    <w:rsid w:val="004F6704"/>
    <w:rsid w:val="004F6996"/>
    <w:rsid w:val="004F6EAB"/>
    <w:rsid w:val="004F6EF1"/>
    <w:rsid w:val="004F72C9"/>
    <w:rsid w:val="0050005D"/>
    <w:rsid w:val="00500454"/>
    <w:rsid w:val="00500597"/>
    <w:rsid w:val="00500793"/>
    <w:rsid w:val="00500FD5"/>
    <w:rsid w:val="005011F2"/>
    <w:rsid w:val="00501B06"/>
    <w:rsid w:val="00501B92"/>
    <w:rsid w:val="00502101"/>
    <w:rsid w:val="005026D7"/>
    <w:rsid w:val="00502863"/>
    <w:rsid w:val="00502EEC"/>
    <w:rsid w:val="00503661"/>
    <w:rsid w:val="00503C4D"/>
    <w:rsid w:val="0050427E"/>
    <w:rsid w:val="00504B67"/>
    <w:rsid w:val="00504C06"/>
    <w:rsid w:val="00504D4A"/>
    <w:rsid w:val="00505C98"/>
    <w:rsid w:val="00507D58"/>
    <w:rsid w:val="00507DD5"/>
    <w:rsid w:val="005109C7"/>
    <w:rsid w:val="005111CF"/>
    <w:rsid w:val="005116F8"/>
    <w:rsid w:val="005129E6"/>
    <w:rsid w:val="00513409"/>
    <w:rsid w:val="00513CCE"/>
    <w:rsid w:val="00513EE9"/>
    <w:rsid w:val="005144FE"/>
    <w:rsid w:val="00514776"/>
    <w:rsid w:val="00514FAB"/>
    <w:rsid w:val="0051525D"/>
    <w:rsid w:val="00515958"/>
    <w:rsid w:val="0051689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7F0"/>
    <w:rsid w:val="00526F25"/>
    <w:rsid w:val="00527A17"/>
    <w:rsid w:val="005302DC"/>
    <w:rsid w:val="00530343"/>
    <w:rsid w:val="00530FF4"/>
    <w:rsid w:val="00531237"/>
    <w:rsid w:val="00531252"/>
    <w:rsid w:val="00531E60"/>
    <w:rsid w:val="005329C5"/>
    <w:rsid w:val="00532B3D"/>
    <w:rsid w:val="00532C9B"/>
    <w:rsid w:val="0053343C"/>
    <w:rsid w:val="00533A13"/>
    <w:rsid w:val="00534766"/>
    <w:rsid w:val="00534839"/>
    <w:rsid w:val="00534AE3"/>
    <w:rsid w:val="00535DC0"/>
    <w:rsid w:val="005360CE"/>
    <w:rsid w:val="0053640B"/>
    <w:rsid w:val="0053657F"/>
    <w:rsid w:val="005367B1"/>
    <w:rsid w:val="00536ECA"/>
    <w:rsid w:val="0053735E"/>
    <w:rsid w:val="0053747E"/>
    <w:rsid w:val="00537769"/>
    <w:rsid w:val="00537F5F"/>
    <w:rsid w:val="00537F81"/>
    <w:rsid w:val="00540C14"/>
    <w:rsid w:val="00540F56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3BB7"/>
    <w:rsid w:val="00544196"/>
    <w:rsid w:val="0054457E"/>
    <w:rsid w:val="00544A58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0D1D"/>
    <w:rsid w:val="005518AB"/>
    <w:rsid w:val="0055196C"/>
    <w:rsid w:val="00552929"/>
    <w:rsid w:val="00552E98"/>
    <w:rsid w:val="00553A03"/>
    <w:rsid w:val="00553D54"/>
    <w:rsid w:val="00554998"/>
    <w:rsid w:val="0055507F"/>
    <w:rsid w:val="00555309"/>
    <w:rsid w:val="005558B8"/>
    <w:rsid w:val="00556A8D"/>
    <w:rsid w:val="00556B17"/>
    <w:rsid w:val="00556FFC"/>
    <w:rsid w:val="005579C6"/>
    <w:rsid w:val="005579D5"/>
    <w:rsid w:val="005579E0"/>
    <w:rsid w:val="00560865"/>
    <w:rsid w:val="00560BE0"/>
    <w:rsid w:val="00560CC6"/>
    <w:rsid w:val="00560F20"/>
    <w:rsid w:val="00561459"/>
    <w:rsid w:val="00561977"/>
    <w:rsid w:val="0056305F"/>
    <w:rsid w:val="00563086"/>
    <w:rsid w:val="0056392D"/>
    <w:rsid w:val="00563CC8"/>
    <w:rsid w:val="00563E25"/>
    <w:rsid w:val="00563E8B"/>
    <w:rsid w:val="005644D6"/>
    <w:rsid w:val="0056458B"/>
    <w:rsid w:val="00565069"/>
    <w:rsid w:val="005650BD"/>
    <w:rsid w:val="00565453"/>
    <w:rsid w:val="005656A8"/>
    <w:rsid w:val="00565D79"/>
    <w:rsid w:val="005662F6"/>
    <w:rsid w:val="005679E2"/>
    <w:rsid w:val="00567CEA"/>
    <w:rsid w:val="00570146"/>
    <w:rsid w:val="0057026D"/>
    <w:rsid w:val="00570743"/>
    <w:rsid w:val="00571324"/>
    <w:rsid w:val="00571B87"/>
    <w:rsid w:val="00571E51"/>
    <w:rsid w:val="0057219A"/>
    <w:rsid w:val="00572259"/>
    <w:rsid w:val="0057283F"/>
    <w:rsid w:val="00572A6A"/>
    <w:rsid w:val="00572FB9"/>
    <w:rsid w:val="00573D1C"/>
    <w:rsid w:val="0057435F"/>
    <w:rsid w:val="00574550"/>
    <w:rsid w:val="00574557"/>
    <w:rsid w:val="00574800"/>
    <w:rsid w:val="005750FF"/>
    <w:rsid w:val="00575317"/>
    <w:rsid w:val="00575385"/>
    <w:rsid w:val="005754C9"/>
    <w:rsid w:val="00575E17"/>
    <w:rsid w:val="005770F8"/>
    <w:rsid w:val="00577AF8"/>
    <w:rsid w:val="00577C9B"/>
    <w:rsid w:val="0058000D"/>
    <w:rsid w:val="00580505"/>
    <w:rsid w:val="00580575"/>
    <w:rsid w:val="00580F65"/>
    <w:rsid w:val="00581CE6"/>
    <w:rsid w:val="00581EAE"/>
    <w:rsid w:val="005820C7"/>
    <w:rsid w:val="00582290"/>
    <w:rsid w:val="00582365"/>
    <w:rsid w:val="005825BC"/>
    <w:rsid w:val="0058342C"/>
    <w:rsid w:val="00583D93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87AE3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63E"/>
    <w:rsid w:val="0059489F"/>
    <w:rsid w:val="005949BD"/>
    <w:rsid w:val="00596070"/>
    <w:rsid w:val="00597AD1"/>
    <w:rsid w:val="00597B6B"/>
    <w:rsid w:val="005A01BB"/>
    <w:rsid w:val="005A0CE1"/>
    <w:rsid w:val="005A0E21"/>
    <w:rsid w:val="005A0FE8"/>
    <w:rsid w:val="005A122A"/>
    <w:rsid w:val="005A1723"/>
    <w:rsid w:val="005A1A67"/>
    <w:rsid w:val="005A2526"/>
    <w:rsid w:val="005A2882"/>
    <w:rsid w:val="005A2A53"/>
    <w:rsid w:val="005A2D99"/>
    <w:rsid w:val="005A33AE"/>
    <w:rsid w:val="005A3963"/>
    <w:rsid w:val="005A3D7C"/>
    <w:rsid w:val="005A3EDF"/>
    <w:rsid w:val="005A410C"/>
    <w:rsid w:val="005A4172"/>
    <w:rsid w:val="005A4491"/>
    <w:rsid w:val="005A4E01"/>
    <w:rsid w:val="005A53AB"/>
    <w:rsid w:val="005A56E6"/>
    <w:rsid w:val="005A58DF"/>
    <w:rsid w:val="005A7317"/>
    <w:rsid w:val="005A73CF"/>
    <w:rsid w:val="005A747F"/>
    <w:rsid w:val="005A7487"/>
    <w:rsid w:val="005B01AF"/>
    <w:rsid w:val="005B096F"/>
    <w:rsid w:val="005B09D3"/>
    <w:rsid w:val="005B0FE6"/>
    <w:rsid w:val="005B1610"/>
    <w:rsid w:val="005B17E1"/>
    <w:rsid w:val="005B1A10"/>
    <w:rsid w:val="005B1B68"/>
    <w:rsid w:val="005B2745"/>
    <w:rsid w:val="005B2B45"/>
    <w:rsid w:val="005B2B5E"/>
    <w:rsid w:val="005B2FC2"/>
    <w:rsid w:val="005B3448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9F"/>
    <w:rsid w:val="005C30E1"/>
    <w:rsid w:val="005C31B6"/>
    <w:rsid w:val="005C4386"/>
    <w:rsid w:val="005C471F"/>
    <w:rsid w:val="005C4B7A"/>
    <w:rsid w:val="005C4EAC"/>
    <w:rsid w:val="005C54CF"/>
    <w:rsid w:val="005C5B77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99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6FD6"/>
    <w:rsid w:val="005D751A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516"/>
    <w:rsid w:val="005E7623"/>
    <w:rsid w:val="005E77C2"/>
    <w:rsid w:val="005E7ADE"/>
    <w:rsid w:val="005E7C1D"/>
    <w:rsid w:val="005F025E"/>
    <w:rsid w:val="005F0EBD"/>
    <w:rsid w:val="005F1B36"/>
    <w:rsid w:val="005F1B9F"/>
    <w:rsid w:val="005F1BA9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AFA"/>
    <w:rsid w:val="00610B8B"/>
    <w:rsid w:val="006112F6"/>
    <w:rsid w:val="006116F7"/>
    <w:rsid w:val="00611A69"/>
    <w:rsid w:val="00611CCE"/>
    <w:rsid w:val="00612235"/>
    <w:rsid w:val="00612275"/>
    <w:rsid w:val="0061232A"/>
    <w:rsid w:val="00612700"/>
    <w:rsid w:val="00612C57"/>
    <w:rsid w:val="0061319C"/>
    <w:rsid w:val="00613F39"/>
    <w:rsid w:val="006143B6"/>
    <w:rsid w:val="0061444D"/>
    <w:rsid w:val="006145EA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9C"/>
    <w:rsid w:val="006212F7"/>
    <w:rsid w:val="006218F3"/>
    <w:rsid w:val="00622149"/>
    <w:rsid w:val="00622B82"/>
    <w:rsid w:val="0062308A"/>
    <w:rsid w:val="006234CC"/>
    <w:rsid w:val="00623715"/>
    <w:rsid w:val="00623A3B"/>
    <w:rsid w:val="00623DE9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758"/>
    <w:rsid w:val="00631B9B"/>
    <w:rsid w:val="00633E27"/>
    <w:rsid w:val="00634768"/>
    <w:rsid w:val="00634D91"/>
    <w:rsid w:val="00634FEF"/>
    <w:rsid w:val="00635183"/>
    <w:rsid w:val="0063552E"/>
    <w:rsid w:val="0063556F"/>
    <w:rsid w:val="006355E4"/>
    <w:rsid w:val="00635ACB"/>
    <w:rsid w:val="00636911"/>
    <w:rsid w:val="0063711F"/>
    <w:rsid w:val="006372F1"/>
    <w:rsid w:val="006403F6"/>
    <w:rsid w:val="00640938"/>
    <w:rsid w:val="00640977"/>
    <w:rsid w:val="00640D03"/>
    <w:rsid w:val="00640D06"/>
    <w:rsid w:val="00641023"/>
    <w:rsid w:val="00641D33"/>
    <w:rsid w:val="00642154"/>
    <w:rsid w:val="00643127"/>
    <w:rsid w:val="00643AF5"/>
    <w:rsid w:val="00643F46"/>
    <w:rsid w:val="00644003"/>
    <w:rsid w:val="006442D0"/>
    <w:rsid w:val="00644D38"/>
    <w:rsid w:val="00645379"/>
    <w:rsid w:val="00645787"/>
    <w:rsid w:val="006458C7"/>
    <w:rsid w:val="00645F7C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685"/>
    <w:rsid w:val="00654A0E"/>
    <w:rsid w:val="00654FC5"/>
    <w:rsid w:val="0065577D"/>
    <w:rsid w:val="00655F9F"/>
    <w:rsid w:val="00656507"/>
    <w:rsid w:val="0065672B"/>
    <w:rsid w:val="00656754"/>
    <w:rsid w:val="006574FD"/>
    <w:rsid w:val="006578C6"/>
    <w:rsid w:val="00657982"/>
    <w:rsid w:val="00661133"/>
    <w:rsid w:val="006614C1"/>
    <w:rsid w:val="006623C1"/>
    <w:rsid w:val="00662990"/>
    <w:rsid w:val="006631D6"/>
    <w:rsid w:val="00664070"/>
    <w:rsid w:val="00664348"/>
    <w:rsid w:val="00664733"/>
    <w:rsid w:val="00664999"/>
    <w:rsid w:val="00664B7B"/>
    <w:rsid w:val="00665245"/>
    <w:rsid w:val="00665AF8"/>
    <w:rsid w:val="0066645E"/>
    <w:rsid w:val="00666D6B"/>
    <w:rsid w:val="00667C8B"/>
    <w:rsid w:val="00670258"/>
    <w:rsid w:val="006704E3"/>
    <w:rsid w:val="00671066"/>
    <w:rsid w:val="006716B8"/>
    <w:rsid w:val="00671BCB"/>
    <w:rsid w:val="00672561"/>
    <w:rsid w:val="00672C06"/>
    <w:rsid w:val="00673F4F"/>
    <w:rsid w:val="00673FD8"/>
    <w:rsid w:val="00674687"/>
    <w:rsid w:val="00675231"/>
    <w:rsid w:val="00675BEC"/>
    <w:rsid w:val="00675EAF"/>
    <w:rsid w:val="0067627D"/>
    <w:rsid w:val="00676624"/>
    <w:rsid w:val="0067773E"/>
    <w:rsid w:val="00681260"/>
    <w:rsid w:val="00681634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169A"/>
    <w:rsid w:val="00691BED"/>
    <w:rsid w:val="00691E30"/>
    <w:rsid w:val="00692240"/>
    <w:rsid w:val="006926DC"/>
    <w:rsid w:val="00692865"/>
    <w:rsid w:val="00692E67"/>
    <w:rsid w:val="00692EEF"/>
    <w:rsid w:val="006933B8"/>
    <w:rsid w:val="0069361E"/>
    <w:rsid w:val="00693906"/>
    <w:rsid w:val="0069398C"/>
    <w:rsid w:val="00693A85"/>
    <w:rsid w:val="00693C2C"/>
    <w:rsid w:val="00694076"/>
    <w:rsid w:val="006941FC"/>
    <w:rsid w:val="00694981"/>
    <w:rsid w:val="00694B20"/>
    <w:rsid w:val="00695335"/>
    <w:rsid w:val="00695CDF"/>
    <w:rsid w:val="00695CE2"/>
    <w:rsid w:val="006964A9"/>
    <w:rsid w:val="00696DFD"/>
    <w:rsid w:val="0069714B"/>
    <w:rsid w:val="006972CF"/>
    <w:rsid w:val="006A08E2"/>
    <w:rsid w:val="006A0905"/>
    <w:rsid w:val="006A0F5E"/>
    <w:rsid w:val="006A1720"/>
    <w:rsid w:val="006A1BB8"/>
    <w:rsid w:val="006A23A6"/>
    <w:rsid w:val="006A2498"/>
    <w:rsid w:val="006A2526"/>
    <w:rsid w:val="006A28CC"/>
    <w:rsid w:val="006A2E10"/>
    <w:rsid w:val="006A386F"/>
    <w:rsid w:val="006A3D12"/>
    <w:rsid w:val="006A3FA7"/>
    <w:rsid w:val="006A494D"/>
    <w:rsid w:val="006A4ED6"/>
    <w:rsid w:val="006A53CD"/>
    <w:rsid w:val="006A54AF"/>
    <w:rsid w:val="006A5E10"/>
    <w:rsid w:val="006A5E98"/>
    <w:rsid w:val="006A681F"/>
    <w:rsid w:val="006A7ADF"/>
    <w:rsid w:val="006A7D29"/>
    <w:rsid w:val="006A7E91"/>
    <w:rsid w:val="006A7EC4"/>
    <w:rsid w:val="006A7FE5"/>
    <w:rsid w:val="006B064C"/>
    <w:rsid w:val="006B0991"/>
    <w:rsid w:val="006B0DD4"/>
    <w:rsid w:val="006B0E6E"/>
    <w:rsid w:val="006B1211"/>
    <w:rsid w:val="006B19AB"/>
    <w:rsid w:val="006B2043"/>
    <w:rsid w:val="006B25D3"/>
    <w:rsid w:val="006B26C9"/>
    <w:rsid w:val="006B2B83"/>
    <w:rsid w:val="006B3058"/>
    <w:rsid w:val="006B3910"/>
    <w:rsid w:val="006B3B1E"/>
    <w:rsid w:val="006B3F29"/>
    <w:rsid w:val="006B509C"/>
    <w:rsid w:val="006B56B4"/>
    <w:rsid w:val="006B5970"/>
    <w:rsid w:val="006B76C8"/>
    <w:rsid w:val="006C154C"/>
    <w:rsid w:val="006C194E"/>
    <w:rsid w:val="006C24D9"/>
    <w:rsid w:val="006C253D"/>
    <w:rsid w:val="006C2861"/>
    <w:rsid w:val="006C3247"/>
    <w:rsid w:val="006C4245"/>
    <w:rsid w:val="006C52BB"/>
    <w:rsid w:val="006C545D"/>
    <w:rsid w:val="006C6AEA"/>
    <w:rsid w:val="006C7F05"/>
    <w:rsid w:val="006D10CE"/>
    <w:rsid w:val="006D15EA"/>
    <w:rsid w:val="006D194A"/>
    <w:rsid w:val="006D2488"/>
    <w:rsid w:val="006D2504"/>
    <w:rsid w:val="006D3CF7"/>
    <w:rsid w:val="006D455E"/>
    <w:rsid w:val="006D4D93"/>
    <w:rsid w:val="006D4E50"/>
    <w:rsid w:val="006D4ECE"/>
    <w:rsid w:val="006D5027"/>
    <w:rsid w:val="006D59C4"/>
    <w:rsid w:val="006D60BF"/>
    <w:rsid w:val="006D659B"/>
    <w:rsid w:val="006D7262"/>
    <w:rsid w:val="006D782B"/>
    <w:rsid w:val="006E0308"/>
    <w:rsid w:val="006E0D74"/>
    <w:rsid w:val="006E0D75"/>
    <w:rsid w:val="006E1309"/>
    <w:rsid w:val="006E17B5"/>
    <w:rsid w:val="006E1FE0"/>
    <w:rsid w:val="006E25E6"/>
    <w:rsid w:val="006E41D5"/>
    <w:rsid w:val="006E45DE"/>
    <w:rsid w:val="006E5CD1"/>
    <w:rsid w:val="006E6143"/>
    <w:rsid w:val="006E6A0A"/>
    <w:rsid w:val="006E6F8A"/>
    <w:rsid w:val="006E7A41"/>
    <w:rsid w:val="006E7DC6"/>
    <w:rsid w:val="006E7F03"/>
    <w:rsid w:val="006F03CB"/>
    <w:rsid w:val="006F057C"/>
    <w:rsid w:val="006F12CA"/>
    <w:rsid w:val="006F17DD"/>
    <w:rsid w:val="006F2AB0"/>
    <w:rsid w:val="006F2BA2"/>
    <w:rsid w:val="006F2FCF"/>
    <w:rsid w:val="006F474B"/>
    <w:rsid w:val="006F5433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10A2"/>
    <w:rsid w:val="007013E5"/>
    <w:rsid w:val="00702159"/>
    <w:rsid w:val="007024E1"/>
    <w:rsid w:val="007025BB"/>
    <w:rsid w:val="00702949"/>
    <w:rsid w:val="00702C42"/>
    <w:rsid w:val="00703180"/>
    <w:rsid w:val="0070328B"/>
    <w:rsid w:val="007034FD"/>
    <w:rsid w:val="00703D42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09"/>
    <w:rsid w:val="007142C7"/>
    <w:rsid w:val="0071474D"/>
    <w:rsid w:val="007157A4"/>
    <w:rsid w:val="007157B9"/>
    <w:rsid w:val="00715CA4"/>
    <w:rsid w:val="00716568"/>
    <w:rsid w:val="00716626"/>
    <w:rsid w:val="0071738F"/>
    <w:rsid w:val="00720915"/>
    <w:rsid w:val="00720EAF"/>
    <w:rsid w:val="00721965"/>
    <w:rsid w:val="00721C12"/>
    <w:rsid w:val="00722B71"/>
    <w:rsid w:val="00724834"/>
    <w:rsid w:val="00724D59"/>
    <w:rsid w:val="00724DF0"/>
    <w:rsid w:val="00724E68"/>
    <w:rsid w:val="00725133"/>
    <w:rsid w:val="00725D84"/>
    <w:rsid w:val="00726B2E"/>
    <w:rsid w:val="00726BBA"/>
    <w:rsid w:val="00726DB8"/>
    <w:rsid w:val="00726F7E"/>
    <w:rsid w:val="00727151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349"/>
    <w:rsid w:val="00733382"/>
    <w:rsid w:val="007339C7"/>
    <w:rsid w:val="00734468"/>
    <w:rsid w:val="0073456A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6A03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6A7"/>
    <w:rsid w:val="007458DC"/>
    <w:rsid w:val="00745CD8"/>
    <w:rsid w:val="00745D39"/>
    <w:rsid w:val="00746D4F"/>
    <w:rsid w:val="007475E8"/>
    <w:rsid w:val="0074790F"/>
    <w:rsid w:val="00747957"/>
    <w:rsid w:val="00750F5A"/>
    <w:rsid w:val="00752FFA"/>
    <w:rsid w:val="0075316F"/>
    <w:rsid w:val="007540DD"/>
    <w:rsid w:val="0075474E"/>
    <w:rsid w:val="00754785"/>
    <w:rsid w:val="00754D5A"/>
    <w:rsid w:val="007552B5"/>
    <w:rsid w:val="00755866"/>
    <w:rsid w:val="00756173"/>
    <w:rsid w:val="007561BA"/>
    <w:rsid w:val="00756286"/>
    <w:rsid w:val="00756D13"/>
    <w:rsid w:val="00756DFC"/>
    <w:rsid w:val="00756E51"/>
    <w:rsid w:val="00756E8A"/>
    <w:rsid w:val="00757285"/>
    <w:rsid w:val="0075741D"/>
    <w:rsid w:val="00757696"/>
    <w:rsid w:val="007576CA"/>
    <w:rsid w:val="00757F16"/>
    <w:rsid w:val="00760495"/>
    <w:rsid w:val="0076071B"/>
    <w:rsid w:val="00760967"/>
    <w:rsid w:val="007609A3"/>
    <w:rsid w:val="00760A78"/>
    <w:rsid w:val="00760AD6"/>
    <w:rsid w:val="0076121D"/>
    <w:rsid w:val="0076134D"/>
    <w:rsid w:val="007613A1"/>
    <w:rsid w:val="00761848"/>
    <w:rsid w:val="00761CBB"/>
    <w:rsid w:val="007624FE"/>
    <w:rsid w:val="00762AC9"/>
    <w:rsid w:val="00762AE6"/>
    <w:rsid w:val="00762F5B"/>
    <w:rsid w:val="0076376E"/>
    <w:rsid w:val="00763935"/>
    <w:rsid w:val="00764A21"/>
    <w:rsid w:val="00764CC1"/>
    <w:rsid w:val="00764F71"/>
    <w:rsid w:val="00764FDE"/>
    <w:rsid w:val="007653D7"/>
    <w:rsid w:val="007661AC"/>
    <w:rsid w:val="007662EB"/>
    <w:rsid w:val="00766570"/>
    <w:rsid w:val="00766766"/>
    <w:rsid w:val="00766B81"/>
    <w:rsid w:val="00766DDB"/>
    <w:rsid w:val="0076775D"/>
    <w:rsid w:val="00767E05"/>
    <w:rsid w:val="00770181"/>
    <w:rsid w:val="00771501"/>
    <w:rsid w:val="00771875"/>
    <w:rsid w:val="00771F0C"/>
    <w:rsid w:val="007726DC"/>
    <w:rsid w:val="0077282C"/>
    <w:rsid w:val="00773525"/>
    <w:rsid w:val="00773B36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77837"/>
    <w:rsid w:val="00780B67"/>
    <w:rsid w:val="00781BD8"/>
    <w:rsid w:val="007824F6"/>
    <w:rsid w:val="00782D40"/>
    <w:rsid w:val="00783108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1D16"/>
    <w:rsid w:val="00791FFF"/>
    <w:rsid w:val="00793A6B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3BD2"/>
    <w:rsid w:val="007A43EC"/>
    <w:rsid w:val="007A4B77"/>
    <w:rsid w:val="007A53AD"/>
    <w:rsid w:val="007A56D1"/>
    <w:rsid w:val="007A5DD2"/>
    <w:rsid w:val="007A63B1"/>
    <w:rsid w:val="007A6A9B"/>
    <w:rsid w:val="007A7902"/>
    <w:rsid w:val="007A7CA8"/>
    <w:rsid w:val="007A7DFE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5CCE"/>
    <w:rsid w:val="007B6258"/>
    <w:rsid w:val="007B6271"/>
    <w:rsid w:val="007B6348"/>
    <w:rsid w:val="007B658E"/>
    <w:rsid w:val="007B65B4"/>
    <w:rsid w:val="007B6840"/>
    <w:rsid w:val="007B696B"/>
    <w:rsid w:val="007B6F13"/>
    <w:rsid w:val="007B7085"/>
    <w:rsid w:val="007B726D"/>
    <w:rsid w:val="007B74FE"/>
    <w:rsid w:val="007B7BDC"/>
    <w:rsid w:val="007B7ECE"/>
    <w:rsid w:val="007B7FF7"/>
    <w:rsid w:val="007C089C"/>
    <w:rsid w:val="007C1537"/>
    <w:rsid w:val="007C1A6E"/>
    <w:rsid w:val="007C1C67"/>
    <w:rsid w:val="007C2792"/>
    <w:rsid w:val="007C2885"/>
    <w:rsid w:val="007C2B0B"/>
    <w:rsid w:val="007C3228"/>
    <w:rsid w:val="007C40F3"/>
    <w:rsid w:val="007C4818"/>
    <w:rsid w:val="007C4AF8"/>
    <w:rsid w:val="007C4BC7"/>
    <w:rsid w:val="007C4C62"/>
    <w:rsid w:val="007C4CF9"/>
    <w:rsid w:val="007C4FDE"/>
    <w:rsid w:val="007C536A"/>
    <w:rsid w:val="007C694E"/>
    <w:rsid w:val="007C6DBF"/>
    <w:rsid w:val="007C758E"/>
    <w:rsid w:val="007C78C1"/>
    <w:rsid w:val="007D00BB"/>
    <w:rsid w:val="007D00F0"/>
    <w:rsid w:val="007D34DF"/>
    <w:rsid w:val="007D3507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0B3"/>
    <w:rsid w:val="007E1C25"/>
    <w:rsid w:val="007E1CD0"/>
    <w:rsid w:val="007E2994"/>
    <w:rsid w:val="007E3BAF"/>
    <w:rsid w:val="007E4BB6"/>
    <w:rsid w:val="007E5226"/>
    <w:rsid w:val="007E5714"/>
    <w:rsid w:val="007E58CB"/>
    <w:rsid w:val="007E5EC4"/>
    <w:rsid w:val="007E61C0"/>
    <w:rsid w:val="007E693B"/>
    <w:rsid w:val="007E6AA7"/>
    <w:rsid w:val="007F08DB"/>
    <w:rsid w:val="007F1C67"/>
    <w:rsid w:val="007F20A4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D85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A09"/>
    <w:rsid w:val="00803B9C"/>
    <w:rsid w:val="00803F3C"/>
    <w:rsid w:val="00803F5B"/>
    <w:rsid w:val="00804CFE"/>
    <w:rsid w:val="0080522B"/>
    <w:rsid w:val="008056F9"/>
    <w:rsid w:val="00805774"/>
    <w:rsid w:val="00805E11"/>
    <w:rsid w:val="00806738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4C86"/>
    <w:rsid w:val="008154B9"/>
    <w:rsid w:val="00815B83"/>
    <w:rsid w:val="00815C6E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0F40"/>
    <w:rsid w:val="008212F0"/>
    <w:rsid w:val="00821C60"/>
    <w:rsid w:val="00822971"/>
    <w:rsid w:val="00822A99"/>
    <w:rsid w:val="008230DC"/>
    <w:rsid w:val="008235D2"/>
    <w:rsid w:val="00823DA0"/>
    <w:rsid w:val="00824351"/>
    <w:rsid w:val="00824809"/>
    <w:rsid w:val="00824822"/>
    <w:rsid w:val="008255DF"/>
    <w:rsid w:val="00825C47"/>
    <w:rsid w:val="00825CD2"/>
    <w:rsid w:val="008266F8"/>
    <w:rsid w:val="00826E40"/>
    <w:rsid w:val="00826ED3"/>
    <w:rsid w:val="0082710C"/>
    <w:rsid w:val="008279DF"/>
    <w:rsid w:val="008300A4"/>
    <w:rsid w:val="008301A0"/>
    <w:rsid w:val="008302CB"/>
    <w:rsid w:val="00830AD9"/>
    <w:rsid w:val="0083109C"/>
    <w:rsid w:val="00831187"/>
    <w:rsid w:val="00831C93"/>
    <w:rsid w:val="00831DC6"/>
    <w:rsid w:val="0083250D"/>
    <w:rsid w:val="0083251E"/>
    <w:rsid w:val="00833F81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AA4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2D93"/>
    <w:rsid w:val="00843724"/>
    <w:rsid w:val="008438A7"/>
    <w:rsid w:val="0084390D"/>
    <w:rsid w:val="008439FE"/>
    <w:rsid w:val="00843BA2"/>
    <w:rsid w:val="00843D40"/>
    <w:rsid w:val="00844452"/>
    <w:rsid w:val="0084483B"/>
    <w:rsid w:val="00844CA5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3F9B"/>
    <w:rsid w:val="00854543"/>
    <w:rsid w:val="0085460D"/>
    <w:rsid w:val="0085512B"/>
    <w:rsid w:val="008559AE"/>
    <w:rsid w:val="00855E6B"/>
    <w:rsid w:val="00856159"/>
    <w:rsid w:val="00856FA6"/>
    <w:rsid w:val="008570EA"/>
    <w:rsid w:val="00857BA5"/>
    <w:rsid w:val="00857EFD"/>
    <w:rsid w:val="008601D5"/>
    <w:rsid w:val="00860498"/>
    <w:rsid w:val="008612AD"/>
    <w:rsid w:val="00861553"/>
    <w:rsid w:val="008619AA"/>
    <w:rsid w:val="00861DD4"/>
    <w:rsid w:val="00862777"/>
    <w:rsid w:val="0086279F"/>
    <w:rsid w:val="00862840"/>
    <w:rsid w:val="00862DB7"/>
    <w:rsid w:val="00862F08"/>
    <w:rsid w:val="00862FDB"/>
    <w:rsid w:val="0086304D"/>
    <w:rsid w:val="008637D4"/>
    <w:rsid w:val="00863BA1"/>
    <w:rsid w:val="00863FFA"/>
    <w:rsid w:val="00864130"/>
    <w:rsid w:val="00864EB7"/>
    <w:rsid w:val="00864F7F"/>
    <w:rsid w:val="00865DF8"/>
    <w:rsid w:val="008660ED"/>
    <w:rsid w:val="00866305"/>
    <w:rsid w:val="0086646B"/>
    <w:rsid w:val="008664EA"/>
    <w:rsid w:val="008672B3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77C4B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364"/>
    <w:rsid w:val="00883703"/>
    <w:rsid w:val="00883720"/>
    <w:rsid w:val="00884852"/>
    <w:rsid w:val="00885514"/>
    <w:rsid w:val="0088593D"/>
    <w:rsid w:val="008859FF"/>
    <w:rsid w:val="00885AB9"/>
    <w:rsid w:val="00886131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23B0"/>
    <w:rsid w:val="00893134"/>
    <w:rsid w:val="00893227"/>
    <w:rsid w:val="00894731"/>
    <w:rsid w:val="0089549B"/>
    <w:rsid w:val="00895523"/>
    <w:rsid w:val="00895DBA"/>
    <w:rsid w:val="00895F72"/>
    <w:rsid w:val="00896379"/>
    <w:rsid w:val="00896DD1"/>
    <w:rsid w:val="008970B2"/>
    <w:rsid w:val="008979C6"/>
    <w:rsid w:val="00897C31"/>
    <w:rsid w:val="008A067D"/>
    <w:rsid w:val="008A06C6"/>
    <w:rsid w:val="008A09D4"/>
    <w:rsid w:val="008A0EB6"/>
    <w:rsid w:val="008A154D"/>
    <w:rsid w:val="008A1C56"/>
    <w:rsid w:val="008A1F8B"/>
    <w:rsid w:val="008A2ABD"/>
    <w:rsid w:val="008A31F4"/>
    <w:rsid w:val="008A4252"/>
    <w:rsid w:val="008A466C"/>
    <w:rsid w:val="008A50C8"/>
    <w:rsid w:val="008A538B"/>
    <w:rsid w:val="008A53EF"/>
    <w:rsid w:val="008A5465"/>
    <w:rsid w:val="008A5650"/>
    <w:rsid w:val="008A5A88"/>
    <w:rsid w:val="008A64B2"/>
    <w:rsid w:val="008A6C10"/>
    <w:rsid w:val="008A7C80"/>
    <w:rsid w:val="008A7EC5"/>
    <w:rsid w:val="008A7F9F"/>
    <w:rsid w:val="008B00C5"/>
    <w:rsid w:val="008B0560"/>
    <w:rsid w:val="008B0D5C"/>
    <w:rsid w:val="008B0DF7"/>
    <w:rsid w:val="008B1B0A"/>
    <w:rsid w:val="008B329D"/>
    <w:rsid w:val="008B3343"/>
    <w:rsid w:val="008B37CF"/>
    <w:rsid w:val="008B43FE"/>
    <w:rsid w:val="008B4469"/>
    <w:rsid w:val="008B4890"/>
    <w:rsid w:val="008B59AC"/>
    <w:rsid w:val="008B5C1F"/>
    <w:rsid w:val="008B5DE8"/>
    <w:rsid w:val="008B6121"/>
    <w:rsid w:val="008B6367"/>
    <w:rsid w:val="008B6E98"/>
    <w:rsid w:val="008C0417"/>
    <w:rsid w:val="008C0478"/>
    <w:rsid w:val="008C1040"/>
    <w:rsid w:val="008C106E"/>
    <w:rsid w:val="008C2AD6"/>
    <w:rsid w:val="008C30F3"/>
    <w:rsid w:val="008C46B4"/>
    <w:rsid w:val="008C4C9C"/>
    <w:rsid w:val="008C50C2"/>
    <w:rsid w:val="008C54C8"/>
    <w:rsid w:val="008C54C9"/>
    <w:rsid w:val="008C6184"/>
    <w:rsid w:val="008C6440"/>
    <w:rsid w:val="008C69AC"/>
    <w:rsid w:val="008C69C0"/>
    <w:rsid w:val="008C6B7A"/>
    <w:rsid w:val="008C700D"/>
    <w:rsid w:val="008C75A5"/>
    <w:rsid w:val="008C7990"/>
    <w:rsid w:val="008C7BFB"/>
    <w:rsid w:val="008D01DA"/>
    <w:rsid w:val="008D0F78"/>
    <w:rsid w:val="008D15AD"/>
    <w:rsid w:val="008D1874"/>
    <w:rsid w:val="008D1A96"/>
    <w:rsid w:val="008D1E28"/>
    <w:rsid w:val="008D2044"/>
    <w:rsid w:val="008D285F"/>
    <w:rsid w:val="008D29AE"/>
    <w:rsid w:val="008D3692"/>
    <w:rsid w:val="008D37D7"/>
    <w:rsid w:val="008D41FE"/>
    <w:rsid w:val="008D4442"/>
    <w:rsid w:val="008D47B6"/>
    <w:rsid w:val="008D49B0"/>
    <w:rsid w:val="008D4AC2"/>
    <w:rsid w:val="008D57D7"/>
    <w:rsid w:val="008D603B"/>
    <w:rsid w:val="008E0671"/>
    <w:rsid w:val="008E1026"/>
    <w:rsid w:val="008E12B1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6E90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4374"/>
    <w:rsid w:val="008F5352"/>
    <w:rsid w:val="008F616A"/>
    <w:rsid w:val="008F65B5"/>
    <w:rsid w:val="008F6A6C"/>
    <w:rsid w:val="008F731A"/>
    <w:rsid w:val="008F749E"/>
    <w:rsid w:val="008F7EC9"/>
    <w:rsid w:val="00900693"/>
    <w:rsid w:val="00901213"/>
    <w:rsid w:val="009017AC"/>
    <w:rsid w:val="009019BA"/>
    <w:rsid w:val="00901C07"/>
    <w:rsid w:val="0090235C"/>
    <w:rsid w:val="009023E2"/>
    <w:rsid w:val="0090269C"/>
    <w:rsid w:val="009028E0"/>
    <w:rsid w:val="00902BA1"/>
    <w:rsid w:val="009035DA"/>
    <w:rsid w:val="00903836"/>
    <w:rsid w:val="00903FD4"/>
    <w:rsid w:val="00904348"/>
    <w:rsid w:val="0090452D"/>
    <w:rsid w:val="00904F66"/>
    <w:rsid w:val="00905126"/>
    <w:rsid w:val="00905357"/>
    <w:rsid w:val="009054D1"/>
    <w:rsid w:val="00905A13"/>
    <w:rsid w:val="00905BFD"/>
    <w:rsid w:val="00905EE3"/>
    <w:rsid w:val="00907CD2"/>
    <w:rsid w:val="00907DD6"/>
    <w:rsid w:val="00910203"/>
    <w:rsid w:val="00910496"/>
    <w:rsid w:val="00911950"/>
    <w:rsid w:val="00911BA3"/>
    <w:rsid w:val="00912585"/>
    <w:rsid w:val="00912670"/>
    <w:rsid w:val="009135A1"/>
    <w:rsid w:val="0091530B"/>
    <w:rsid w:val="009153BC"/>
    <w:rsid w:val="00915770"/>
    <w:rsid w:val="00915E50"/>
    <w:rsid w:val="00916D7E"/>
    <w:rsid w:val="00916DAE"/>
    <w:rsid w:val="009170DD"/>
    <w:rsid w:val="00917160"/>
    <w:rsid w:val="0091741D"/>
    <w:rsid w:val="0091796D"/>
    <w:rsid w:val="00922044"/>
    <w:rsid w:val="00922F2C"/>
    <w:rsid w:val="00923452"/>
    <w:rsid w:val="009236F3"/>
    <w:rsid w:val="0092398D"/>
    <w:rsid w:val="00923AAC"/>
    <w:rsid w:val="00923E41"/>
    <w:rsid w:val="009247EC"/>
    <w:rsid w:val="0092491C"/>
    <w:rsid w:val="009249A5"/>
    <w:rsid w:val="00925707"/>
    <w:rsid w:val="0092611C"/>
    <w:rsid w:val="00927D1B"/>
    <w:rsid w:val="009301CB"/>
    <w:rsid w:val="00930F1C"/>
    <w:rsid w:val="00931106"/>
    <w:rsid w:val="009312EE"/>
    <w:rsid w:val="00932155"/>
    <w:rsid w:val="00932386"/>
    <w:rsid w:val="009327BF"/>
    <w:rsid w:val="009329C3"/>
    <w:rsid w:val="00932EFD"/>
    <w:rsid w:val="00932FEE"/>
    <w:rsid w:val="00933962"/>
    <w:rsid w:val="00933D6A"/>
    <w:rsid w:val="009343F1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3DA"/>
    <w:rsid w:val="00940A8F"/>
    <w:rsid w:val="00941156"/>
    <w:rsid w:val="00941948"/>
    <w:rsid w:val="00941A67"/>
    <w:rsid w:val="00942B32"/>
    <w:rsid w:val="00942BB5"/>
    <w:rsid w:val="00942D74"/>
    <w:rsid w:val="00942DC2"/>
    <w:rsid w:val="0094306B"/>
    <w:rsid w:val="00943230"/>
    <w:rsid w:val="0094406D"/>
    <w:rsid w:val="009446A4"/>
    <w:rsid w:val="00945118"/>
    <w:rsid w:val="009456FA"/>
    <w:rsid w:val="00945725"/>
    <w:rsid w:val="00945E34"/>
    <w:rsid w:val="009462E7"/>
    <w:rsid w:val="00946307"/>
    <w:rsid w:val="00947E57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2AD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5BF"/>
    <w:rsid w:val="0096393B"/>
    <w:rsid w:val="009644A5"/>
    <w:rsid w:val="00964CF9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66E"/>
    <w:rsid w:val="00972052"/>
    <w:rsid w:val="009725EF"/>
    <w:rsid w:val="00972ECA"/>
    <w:rsid w:val="0097316C"/>
    <w:rsid w:val="009739E7"/>
    <w:rsid w:val="00974B1F"/>
    <w:rsid w:val="00974FC5"/>
    <w:rsid w:val="009755FB"/>
    <w:rsid w:val="00976203"/>
    <w:rsid w:val="009762DD"/>
    <w:rsid w:val="00976810"/>
    <w:rsid w:val="009772A2"/>
    <w:rsid w:val="0097736B"/>
    <w:rsid w:val="0097774D"/>
    <w:rsid w:val="00977E53"/>
    <w:rsid w:val="00977E63"/>
    <w:rsid w:val="009800F6"/>
    <w:rsid w:val="00980958"/>
    <w:rsid w:val="00982193"/>
    <w:rsid w:val="0098260C"/>
    <w:rsid w:val="009839E6"/>
    <w:rsid w:val="0098419E"/>
    <w:rsid w:val="00984CB4"/>
    <w:rsid w:val="00985B11"/>
    <w:rsid w:val="00986667"/>
    <w:rsid w:val="009868FF"/>
    <w:rsid w:val="00986F3C"/>
    <w:rsid w:val="00990E8B"/>
    <w:rsid w:val="00990EA7"/>
    <w:rsid w:val="00991139"/>
    <w:rsid w:val="009924DB"/>
    <w:rsid w:val="0099397A"/>
    <w:rsid w:val="009949F3"/>
    <w:rsid w:val="00994DF8"/>
    <w:rsid w:val="00995ECD"/>
    <w:rsid w:val="009969B2"/>
    <w:rsid w:val="00997A1A"/>
    <w:rsid w:val="009A1ED0"/>
    <w:rsid w:val="009A27CC"/>
    <w:rsid w:val="009A28D1"/>
    <w:rsid w:val="009A2D53"/>
    <w:rsid w:val="009A31B5"/>
    <w:rsid w:val="009A32B2"/>
    <w:rsid w:val="009A3EB9"/>
    <w:rsid w:val="009A3F2A"/>
    <w:rsid w:val="009A4264"/>
    <w:rsid w:val="009A4465"/>
    <w:rsid w:val="009A4A7D"/>
    <w:rsid w:val="009A5CB0"/>
    <w:rsid w:val="009A5CC1"/>
    <w:rsid w:val="009A5D24"/>
    <w:rsid w:val="009A6916"/>
    <w:rsid w:val="009A6C20"/>
    <w:rsid w:val="009A7564"/>
    <w:rsid w:val="009A7BDE"/>
    <w:rsid w:val="009A7E86"/>
    <w:rsid w:val="009B02A7"/>
    <w:rsid w:val="009B07F6"/>
    <w:rsid w:val="009B0CFB"/>
    <w:rsid w:val="009B11CB"/>
    <w:rsid w:val="009B1640"/>
    <w:rsid w:val="009B1E02"/>
    <w:rsid w:val="009B2060"/>
    <w:rsid w:val="009B2F2D"/>
    <w:rsid w:val="009B31F8"/>
    <w:rsid w:val="009B464F"/>
    <w:rsid w:val="009B471B"/>
    <w:rsid w:val="009B4995"/>
    <w:rsid w:val="009B4C57"/>
    <w:rsid w:val="009B4E93"/>
    <w:rsid w:val="009B50A3"/>
    <w:rsid w:val="009B559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1BF3"/>
    <w:rsid w:val="009C226E"/>
    <w:rsid w:val="009C34AB"/>
    <w:rsid w:val="009C3598"/>
    <w:rsid w:val="009C3E8F"/>
    <w:rsid w:val="009C4021"/>
    <w:rsid w:val="009C43FD"/>
    <w:rsid w:val="009C445F"/>
    <w:rsid w:val="009C47C9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C7C03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B6D"/>
    <w:rsid w:val="009D77B0"/>
    <w:rsid w:val="009D795E"/>
    <w:rsid w:val="009E039B"/>
    <w:rsid w:val="009E1374"/>
    <w:rsid w:val="009E15DC"/>
    <w:rsid w:val="009E16AA"/>
    <w:rsid w:val="009E2076"/>
    <w:rsid w:val="009E3760"/>
    <w:rsid w:val="009E4B38"/>
    <w:rsid w:val="009E4C26"/>
    <w:rsid w:val="009E539C"/>
    <w:rsid w:val="009E542D"/>
    <w:rsid w:val="009E644F"/>
    <w:rsid w:val="009E66FE"/>
    <w:rsid w:val="009E7165"/>
    <w:rsid w:val="009F0149"/>
    <w:rsid w:val="009F0B7E"/>
    <w:rsid w:val="009F0DCF"/>
    <w:rsid w:val="009F290E"/>
    <w:rsid w:val="009F2BB1"/>
    <w:rsid w:val="009F3B28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9F76E2"/>
    <w:rsid w:val="00A003F2"/>
    <w:rsid w:val="00A00B2F"/>
    <w:rsid w:val="00A00D05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4A1B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5EFC"/>
    <w:rsid w:val="00A262B9"/>
    <w:rsid w:val="00A26332"/>
    <w:rsid w:val="00A2662A"/>
    <w:rsid w:val="00A26CD0"/>
    <w:rsid w:val="00A27218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84"/>
    <w:rsid w:val="00A33D92"/>
    <w:rsid w:val="00A34FC4"/>
    <w:rsid w:val="00A35379"/>
    <w:rsid w:val="00A35958"/>
    <w:rsid w:val="00A35CCE"/>
    <w:rsid w:val="00A362DA"/>
    <w:rsid w:val="00A36636"/>
    <w:rsid w:val="00A368AD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26C"/>
    <w:rsid w:val="00A464EE"/>
    <w:rsid w:val="00A479FD"/>
    <w:rsid w:val="00A5033E"/>
    <w:rsid w:val="00A5043F"/>
    <w:rsid w:val="00A5117C"/>
    <w:rsid w:val="00A51201"/>
    <w:rsid w:val="00A516F1"/>
    <w:rsid w:val="00A525A9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70AA"/>
    <w:rsid w:val="00A5748A"/>
    <w:rsid w:val="00A57922"/>
    <w:rsid w:val="00A57BB1"/>
    <w:rsid w:val="00A606DB"/>
    <w:rsid w:val="00A60D5E"/>
    <w:rsid w:val="00A614E7"/>
    <w:rsid w:val="00A61B95"/>
    <w:rsid w:val="00A61EE1"/>
    <w:rsid w:val="00A62671"/>
    <w:rsid w:val="00A62A33"/>
    <w:rsid w:val="00A630D8"/>
    <w:rsid w:val="00A6326F"/>
    <w:rsid w:val="00A6421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BB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282"/>
    <w:rsid w:val="00A75410"/>
    <w:rsid w:val="00A771F6"/>
    <w:rsid w:val="00A77534"/>
    <w:rsid w:val="00A776D2"/>
    <w:rsid w:val="00A777FB"/>
    <w:rsid w:val="00A8041F"/>
    <w:rsid w:val="00A80B9E"/>
    <w:rsid w:val="00A80F29"/>
    <w:rsid w:val="00A8155B"/>
    <w:rsid w:val="00A8171A"/>
    <w:rsid w:val="00A81AC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A3E"/>
    <w:rsid w:val="00A857B0"/>
    <w:rsid w:val="00A85A23"/>
    <w:rsid w:val="00A860C1"/>
    <w:rsid w:val="00A86526"/>
    <w:rsid w:val="00A86DE6"/>
    <w:rsid w:val="00A87275"/>
    <w:rsid w:val="00A875EE"/>
    <w:rsid w:val="00A87FB2"/>
    <w:rsid w:val="00A900BE"/>
    <w:rsid w:val="00A90145"/>
    <w:rsid w:val="00A90AD8"/>
    <w:rsid w:val="00A91664"/>
    <w:rsid w:val="00A916C6"/>
    <w:rsid w:val="00A919B5"/>
    <w:rsid w:val="00A92200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6FA9"/>
    <w:rsid w:val="00A970F6"/>
    <w:rsid w:val="00A971F1"/>
    <w:rsid w:val="00AA0087"/>
    <w:rsid w:val="00AA0334"/>
    <w:rsid w:val="00AA0897"/>
    <w:rsid w:val="00AA0B5F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9E2"/>
    <w:rsid w:val="00AB4A01"/>
    <w:rsid w:val="00AB4DBB"/>
    <w:rsid w:val="00AB5A57"/>
    <w:rsid w:val="00AB5C4F"/>
    <w:rsid w:val="00AB5E69"/>
    <w:rsid w:val="00AB62DC"/>
    <w:rsid w:val="00AB65FF"/>
    <w:rsid w:val="00AB6CAE"/>
    <w:rsid w:val="00AB707C"/>
    <w:rsid w:val="00AB713D"/>
    <w:rsid w:val="00AB774B"/>
    <w:rsid w:val="00AB7D66"/>
    <w:rsid w:val="00AC0B92"/>
    <w:rsid w:val="00AC245D"/>
    <w:rsid w:val="00AC253F"/>
    <w:rsid w:val="00AC27B6"/>
    <w:rsid w:val="00AC2F2E"/>
    <w:rsid w:val="00AC3730"/>
    <w:rsid w:val="00AC422D"/>
    <w:rsid w:val="00AC4ED8"/>
    <w:rsid w:val="00AC537F"/>
    <w:rsid w:val="00AC55CC"/>
    <w:rsid w:val="00AC55FD"/>
    <w:rsid w:val="00AC5A7F"/>
    <w:rsid w:val="00AC5FD1"/>
    <w:rsid w:val="00AC6779"/>
    <w:rsid w:val="00AC6A1B"/>
    <w:rsid w:val="00AC6BF7"/>
    <w:rsid w:val="00AC6F1B"/>
    <w:rsid w:val="00AC7171"/>
    <w:rsid w:val="00AC786E"/>
    <w:rsid w:val="00AC7CDC"/>
    <w:rsid w:val="00AC7DF9"/>
    <w:rsid w:val="00AC7F8B"/>
    <w:rsid w:val="00AD188C"/>
    <w:rsid w:val="00AD1B75"/>
    <w:rsid w:val="00AD1CC8"/>
    <w:rsid w:val="00AD1D41"/>
    <w:rsid w:val="00AD201C"/>
    <w:rsid w:val="00AD2645"/>
    <w:rsid w:val="00AD2E75"/>
    <w:rsid w:val="00AD2EA4"/>
    <w:rsid w:val="00AD3B8D"/>
    <w:rsid w:val="00AD3EA9"/>
    <w:rsid w:val="00AD410A"/>
    <w:rsid w:val="00AD44C8"/>
    <w:rsid w:val="00AD53B5"/>
    <w:rsid w:val="00AD54F4"/>
    <w:rsid w:val="00AD5652"/>
    <w:rsid w:val="00AD6438"/>
    <w:rsid w:val="00AD74CC"/>
    <w:rsid w:val="00AE0244"/>
    <w:rsid w:val="00AE07FD"/>
    <w:rsid w:val="00AE199A"/>
    <w:rsid w:val="00AE29CF"/>
    <w:rsid w:val="00AE362D"/>
    <w:rsid w:val="00AE3BB6"/>
    <w:rsid w:val="00AE3CCD"/>
    <w:rsid w:val="00AE3F8B"/>
    <w:rsid w:val="00AE42F9"/>
    <w:rsid w:val="00AE4453"/>
    <w:rsid w:val="00AE4C26"/>
    <w:rsid w:val="00AE5A93"/>
    <w:rsid w:val="00AE60FD"/>
    <w:rsid w:val="00AE62D0"/>
    <w:rsid w:val="00AE6707"/>
    <w:rsid w:val="00AE6F1E"/>
    <w:rsid w:val="00AE7F54"/>
    <w:rsid w:val="00AE7F65"/>
    <w:rsid w:val="00AF022B"/>
    <w:rsid w:val="00AF0818"/>
    <w:rsid w:val="00AF0B5D"/>
    <w:rsid w:val="00AF0D85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124"/>
    <w:rsid w:val="00AF6661"/>
    <w:rsid w:val="00AF6DBB"/>
    <w:rsid w:val="00AF7475"/>
    <w:rsid w:val="00AF795C"/>
    <w:rsid w:val="00AF79B7"/>
    <w:rsid w:val="00AF7ADE"/>
    <w:rsid w:val="00AF7D81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3DC0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0ACB"/>
    <w:rsid w:val="00B1121C"/>
    <w:rsid w:val="00B1176A"/>
    <w:rsid w:val="00B11885"/>
    <w:rsid w:val="00B11B44"/>
    <w:rsid w:val="00B11E79"/>
    <w:rsid w:val="00B12404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5B2"/>
    <w:rsid w:val="00B207B3"/>
    <w:rsid w:val="00B20EBC"/>
    <w:rsid w:val="00B21E37"/>
    <w:rsid w:val="00B21F7D"/>
    <w:rsid w:val="00B22FF0"/>
    <w:rsid w:val="00B231F1"/>
    <w:rsid w:val="00B2363F"/>
    <w:rsid w:val="00B23677"/>
    <w:rsid w:val="00B23B15"/>
    <w:rsid w:val="00B2406E"/>
    <w:rsid w:val="00B24395"/>
    <w:rsid w:val="00B2567F"/>
    <w:rsid w:val="00B26AC2"/>
    <w:rsid w:val="00B26E9E"/>
    <w:rsid w:val="00B275BA"/>
    <w:rsid w:val="00B27636"/>
    <w:rsid w:val="00B30BE9"/>
    <w:rsid w:val="00B31147"/>
    <w:rsid w:val="00B3158B"/>
    <w:rsid w:val="00B3216A"/>
    <w:rsid w:val="00B32594"/>
    <w:rsid w:val="00B32617"/>
    <w:rsid w:val="00B3348F"/>
    <w:rsid w:val="00B339A0"/>
    <w:rsid w:val="00B33BA2"/>
    <w:rsid w:val="00B33DD3"/>
    <w:rsid w:val="00B347EE"/>
    <w:rsid w:val="00B34960"/>
    <w:rsid w:val="00B3498B"/>
    <w:rsid w:val="00B34B24"/>
    <w:rsid w:val="00B34E26"/>
    <w:rsid w:val="00B3554D"/>
    <w:rsid w:val="00B35878"/>
    <w:rsid w:val="00B368F4"/>
    <w:rsid w:val="00B374E8"/>
    <w:rsid w:val="00B37616"/>
    <w:rsid w:val="00B3771A"/>
    <w:rsid w:val="00B37A94"/>
    <w:rsid w:val="00B400C4"/>
    <w:rsid w:val="00B400E9"/>
    <w:rsid w:val="00B40579"/>
    <w:rsid w:val="00B40ECF"/>
    <w:rsid w:val="00B41F58"/>
    <w:rsid w:val="00B42938"/>
    <w:rsid w:val="00B43556"/>
    <w:rsid w:val="00B44FB5"/>
    <w:rsid w:val="00B45751"/>
    <w:rsid w:val="00B4632A"/>
    <w:rsid w:val="00B46EAF"/>
    <w:rsid w:val="00B46FCE"/>
    <w:rsid w:val="00B47D76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59FD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E2"/>
    <w:rsid w:val="00B7402B"/>
    <w:rsid w:val="00B74046"/>
    <w:rsid w:val="00B74453"/>
    <w:rsid w:val="00B74C46"/>
    <w:rsid w:val="00B75348"/>
    <w:rsid w:val="00B75BF7"/>
    <w:rsid w:val="00B77566"/>
    <w:rsid w:val="00B77AB4"/>
    <w:rsid w:val="00B77B95"/>
    <w:rsid w:val="00B77FD4"/>
    <w:rsid w:val="00B80672"/>
    <w:rsid w:val="00B80854"/>
    <w:rsid w:val="00B80C9D"/>
    <w:rsid w:val="00B81775"/>
    <w:rsid w:val="00B817A8"/>
    <w:rsid w:val="00B82FF6"/>
    <w:rsid w:val="00B831C3"/>
    <w:rsid w:val="00B83C9D"/>
    <w:rsid w:val="00B8410B"/>
    <w:rsid w:val="00B84390"/>
    <w:rsid w:val="00B84569"/>
    <w:rsid w:val="00B84E31"/>
    <w:rsid w:val="00B8547C"/>
    <w:rsid w:val="00B856C2"/>
    <w:rsid w:val="00B85AA6"/>
    <w:rsid w:val="00B86AB5"/>
    <w:rsid w:val="00B87ECB"/>
    <w:rsid w:val="00B900AA"/>
    <w:rsid w:val="00B90403"/>
    <w:rsid w:val="00B907E7"/>
    <w:rsid w:val="00B9080B"/>
    <w:rsid w:val="00B909A5"/>
    <w:rsid w:val="00B90C59"/>
    <w:rsid w:val="00B90DE1"/>
    <w:rsid w:val="00B91ACE"/>
    <w:rsid w:val="00B91C3A"/>
    <w:rsid w:val="00B91C46"/>
    <w:rsid w:val="00B92477"/>
    <w:rsid w:val="00B926C6"/>
    <w:rsid w:val="00B93342"/>
    <w:rsid w:val="00B93363"/>
    <w:rsid w:val="00B9424F"/>
    <w:rsid w:val="00B94590"/>
    <w:rsid w:val="00B949B7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41A"/>
    <w:rsid w:val="00BA1E23"/>
    <w:rsid w:val="00BA21C9"/>
    <w:rsid w:val="00BA28F1"/>
    <w:rsid w:val="00BA2BEC"/>
    <w:rsid w:val="00BA3514"/>
    <w:rsid w:val="00BA3983"/>
    <w:rsid w:val="00BA3B36"/>
    <w:rsid w:val="00BA4157"/>
    <w:rsid w:val="00BA46C8"/>
    <w:rsid w:val="00BA4864"/>
    <w:rsid w:val="00BA4AEC"/>
    <w:rsid w:val="00BA510C"/>
    <w:rsid w:val="00BA5854"/>
    <w:rsid w:val="00BA5A82"/>
    <w:rsid w:val="00BA6471"/>
    <w:rsid w:val="00BA6BD0"/>
    <w:rsid w:val="00BA7813"/>
    <w:rsid w:val="00BB037B"/>
    <w:rsid w:val="00BB0941"/>
    <w:rsid w:val="00BB11FB"/>
    <w:rsid w:val="00BB1625"/>
    <w:rsid w:val="00BB16D1"/>
    <w:rsid w:val="00BB17A3"/>
    <w:rsid w:val="00BB20BE"/>
    <w:rsid w:val="00BB2764"/>
    <w:rsid w:val="00BB2BA0"/>
    <w:rsid w:val="00BB2CE7"/>
    <w:rsid w:val="00BB3FD0"/>
    <w:rsid w:val="00BB4278"/>
    <w:rsid w:val="00BB46E7"/>
    <w:rsid w:val="00BB4992"/>
    <w:rsid w:val="00BB49BD"/>
    <w:rsid w:val="00BB4C4A"/>
    <w:rsid w:val="00BB5197"/>
    <w:rsid w:val="00BB5202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44CB"/>
    <w:rsid w:val="00BC52DA"/>
    <w:rsid w:val="00BC559A"/>
    <w:rsid w:val="00BC5A3E"/>
    <w:rsid w:val="00BC66F7"/>
    <w:rsid w:val="00BC698C"/>
    <w:rsid w:val="00BC7B20"/>
    <w:rsid w:val="00BD06E8"/>
    <w:rsid w:val="00BD075C"/>
    <w:rsid w:val="00BD0BBA"/>
    <w:rsid w:val="00BD1551"/>
    <w:rsid w:val="00BD19ED"/>
    <w:rsid w:val="00BD20C1"/>
    <w:rsid w:val="00BD3054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76A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49C"/>
    <w:rsid w:val="00BE26C5"/>
    <w:rsid w:val="00BE28AA"/>
    <w:rsid w:val="00BE2907"/>
    <w:rsid w:val="00BE30EA"/>
    <w:rsid w:val="00BE3109"/>
    <w:rsid w:val="00BE3BD7"/>
    <w:rsid w:val="00BE3C02"/>
    <w:rsid w:val="00BE3C74"/>
    <w:rsid w:val="00BE4034"/>
    <w:rsid w:val="00BE40C7"/>
    <w:rsid w:val="00BE51C5"/>
    <w:rsid w:val="00BE561A"/>
    <w:rsid w:val="00BE5B2F"/>
    <w:rsid w:val="00BE5D88"/>
    <w:rsid w:val="00BE61B6"/>
    <w:rsid w:val="00BE6623"/>
    <w:rsid w:val="00BE6828"/>
    <w:rsid w:val="00BE6A39"/>
    <w:rsid w:val="00BE6BB5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A2B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44B"/>
    <w:rsid w:val="00C01865"/>
    <w:rsid w:val="00C026DE"/>
    <w:rsid w:val="00C029E7"/>
    <w:rsid w:val="00C02A62"/>
    <w:rsid w:val="00C03215"/>
    <w:rsid w:val="00C03262"/>
    <w:rsid w:val="00C036B7"/>
    <w:rsid w:val="00C0387C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CDF"/>
    <w:rsid w:val="00C13D7B"/>
    <w:rsid w:val="00C14D41"/>
    <w:rsid w:val="00C16795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7F7"/>
    <w:rsid w:val="00C21EE4"/>
    <w:rsid w:val="00C221E1"/>
    <w:rsid w:val="00C22AE7"/>
    <w:rsid w:val="00C22CFD"/>
    <w:rsid w:val="00C23540"/>
    <w:rsid w:val="00C23606"/>
    <w:rsid w:val="00C236D6"/>
    <w:rsid w:val="00C23B57"/>
    <w:rsid w:val="00C23DDD"/>
    <w:rsid w:val="00C2460D"/>
    <w:rsid w:val="00C2477C"/>
    <w:rsid w:val="00C24A4F"/>
    <w:rsid w:val="00C252CB"/>
    <w:rsid w:val="00C25349"/>
    <w:rsid w:val="00C25601"/>
    <w:rsid w:val="00C258B4"/>
    <w:rsid w:val="00C26144"/>
    <w:rsid w:val="00C26466"/>
    <w:rsid w:val="00C265E4"/>
    <w:rsid w:val="00C276A9"/>
    <w:rsid w:val="00C30A1E"/>
    <w:rsid w:val="00C30CF6"/>
    <w:rsid w:val="00C30E8C"/>
    <w:rsid w:val="00C3185C"/>
    <w:rsid w:val="00C320C1"/>
    <w:rsid w:val="00C32BB3"/>
    <w:rsid w:val="00C33256"/>
    <w:rsid w:val="00C333D3"/>
    <w:rsid w:val="00C334E0"/>
    <w:rsid w:val="00C3360F"/>
    <w:rsid w:val="00C33C22"/>
    <w:rsid w:val="00C34008"/>
    <w:rsid w:val="00C341B4"/>
    <w:rsid w:val="00C34B39"/>
    <w:rsid w:val="00C35E19"/>
    <w:rsid w:val="00C36537"/>
    <w:rsid w:val="00C403AB"/>
    <w:rsid w:val="00C4051F"/>
    <w:rsid w:val="00C40B4F"/>
    <w:rsid w:val="00C40D95"/>
    <w:rsid w:val="00C41369"/>
    <w:rsid w:val="00C42785"/>
    <w:rsid w:val="00C42829"/>
    <w:rsid w:val="00C42B4F"/>
    <w:rsid w:val="00C435D0"/>
    <w:rsid w:val="00C43AA1"/>
    <w:rsid w:val="00C43CB8"/>
    <w:rsid w:val="00C444E4"/>
    <w:rsid w:val="00C44600"/>
    <w:rsid w:val="00C44BD2"/>
    <w:rsid w:val="00C454AF"/>
    <w:rsid w:val="00C457CD"/>
    <w:rsid w:val="00C467C5"/>
    <w:rsid w:val="00C468A2"/>
    <w:rsid w:val="00C47298"/>
    <w:rsid w:val="00C478B1"/>
    <w:rsid w:val="00C47A7C"/>
    <w:rsid w:val="00C50354"/>
    <w:rsid w:val="00C505DC"/>
    <w:rsid w:val="00C50BE2"/>
    <w:rsid w:val="00C50C8E"/>
    <w:rsid w:val="00C514EA"/>
    <w:rsid w:val="00C51765"/>
    <w:rsid w:val="00C51BB2"/>
    <w:rsid w:val="00C52317"/>
    <w:rsid w:val="00C52C9B"/>
    <w:rsid w:val="00C53450"/>
    <w:rsid w:val="00C5419C"/>
    <w:rsid w:val="00C5435D"/>
    <w:rsid w:val="00C55863"/>
    <w:rsid w:val="00C55B65"/>
    <w:rsid w:val="00C55D51"/>
    <w:rsid w:val="00C5767B"/>
    <w:rsid w:val="00C57E1E"/>
    <w:rsid w:val="00C57F9E"/>
    <w:rsid w:val="00C613A8"/>
    <w:rsid w:val="00C61500"/>
    <w:rsid w:val="00C618D3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4BF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C68"/>
    <w:rsid w:val="00C73CF7"/>
    <w:rsid w:val="00C74531"/>
    <w:rsid w:val="00C7459D"/>
    <w:rsid w:val="00C746AC"/>
    <w:rsid w:val="00C74A3D"/>
    <w:rsid w:val="00C74A81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909DF"/>
    <w:rsid w:val="00C91786"/>
    <w:rsid w:val="00C91983"/>
    <w:rsid w:val="00C91D65"/>
    <w:rsid w:val="00C91EFC"/>
    <w:rsid w:val="00C92087"/>
    <w:rsid w:val="00C9227A"/>
    <w:rsid w:val="00C92FFD"/>
    <w:rsid w:val="00C93217"/>
    <w:rsid w:val="00C93792"/>
    <w:rsid w:val="00C93F34"/>
    <w:rsid w:val="00C941D9"/>
    <w:rsid w:val="00C94645"/>
    <w:rsid w:val="00C94F6C"/>
    <w:rsid w:val="00C952F9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18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557"/>
    <w:rsid w:val="00CB1F55"/>
    <w:rsid w:val="00CB20A3"/>
    <w:rsid w:val="00CB3C29"/>
    <w:rsid w:val="00CB3DF5"/>
    <w:rsid w:val="00CB3F3F"/>
    <w:rsid w:val="00CB5040"/>
    <w:rsid w:val="00CB5097"/>
    <w:rsid w:val="00CB51A6"/>
    <w:rsid w:val="00CB5811"/>
    <w:rsid w:val="00CB5F63"/>
    <w:rsid w:val="00CB6274"/>
    <w:rsid w:val="00CB6BA5"/>
    <w:rsid w:val="00CB7534"/>
    <w:rsid w:val="00CB7692"/>
    <w:rsid w:val="00CB77F3"/>
    <w:rsid w:val="00CC0431"/>
    <w:rsid w:val="00CC11AE"/>
    <w:rsid w:val="00CC1F9C"/>
    <w:rsid w:val="00CC28EF"/>
    <w:rsid w:val="00CC2E54"/>
    <w:rsid w:val="00CC436F"/>
    <w:rsid w:val="00CC4CF3"/>
    <w:rsid w:val="00CC5200"/>
    <w:rsid w:val="00CC5404"/>
    <w:rsid w:val="00CC5535"/>
    <w:rsid w:val="00CC5BFC"/>
    <w:rsid w:val="00CC6065"/>
    <w:rsid w:val="00CC60EA"/>
    <w:rsid w:val="00CC62C8"/>
    <w:rsid w:val="00CC71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8DB"/>
    <w:rsid w:val="00CD5DDD"/>
    <w:rsid w:val="00CD75F7"/>
    <w:rsid w:val="00CE00BC"/>
    <w:rsid w:val="00CE03D9"/>
    <w:rsid w:val="00CE0504"/>
    <w:rsid w:val="00CE0634"/>
    <w:rsid w:val="00CE106A"/>
    <w:rsid w:val="00CE165D"/>
    <w:rsid w:val="00CE182E"/>
    <w:rsid w:val="00CE1AD6"/>
    <w:rsid w:val="00CE1C48"/>
    <w:rsid w:val="00CE2589"/>
    <w:rsid w:val="00CE2959"/>
    <w:rsid w:val="00CE2B1C"/>
    <w:rsid w:val="00CE2B2E"/>
    <w:rsid w:val="00CE34DF"/>
    <w:rsid w:val="00CE4335"/>
    <w:rsid w:val="00CE4944"/>
    <w:rsid w:val="00CE4AF0"/>
    <w:rsid w:val="00CE4BD0"/>
    <w:rsid w:val="00CE4C42"/>
    <w:rsid w:val="00CE4D51"/>
    <w:rsid w:val="00CE4F6C"/>
    <w:rsid w:val="00CE5029"/>
    <w:rsid w:val="00CE5085"/>
    <w:rsid w:val="00CE54EA"/>
    <w:rsid w:val="00CE5D07"/>
    <w:rsid w:val="00CE6251"/>
    <w:rsid w:val="00CE6A8C"/>
    <w:rsid w:val="00CE6B9F"/>
    <w:rsid w:val="00CE748D"/>
    <w:rsid w:val="00CE7555"/>
    <w:rsid w:val="00CF0C7D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94D"/>
    <w:rsid w:val="00CF6C55"/>
    <w:rsid w:val="00CF75B9"/>
    <w:rsid w:val="00D00292"/>
    <w:rsid w:val="00D00B76"/>
    <w:rsid w:val="00D0138C"/>
    <w:rsid w:val="00D01442"/>
    <w:rsid w:val="00D0244A"/>
    <w:rsid w:val="00D0278F"/>
    <w:rsid w:val="00D027B6"/>
    <w:rsid w:val="00D028D5"/>
    <w:rsid w:val="00D02C00"/>
    <w:rsid w:val="00D0419F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6408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9D3"/>
    <w:rsid w:val="00D26F3D"/>
    <w:rsid w:val="00D27050"/>
    <w:rsid w:val="00D271BD"/>
    <w:rsid w:val="00D27269"/>
    <w:rsid w:val="00D27738"/>
    <w:rsid w:val="00D27761"/>
    <w:rsid w:val="00D31EC9"/>
    <w:rsid w:val="00D32AAA"/>
    <w:rsid w:val="00D32C09"/>
    <w:rsid w:val="00D33078"/>
    <w:rsid w:val="00D332FD"/>
    <w:rsid w:val="00D33541"/>
    <w:rsid w:val="00D33556"/>
    <w:rsid w:val="00D33BFA"/>
    <w:rsid w:val="00D34ACA"/>
    <w:rsid w:val="00D34CE8"/>
    <w:rsid w:val="00D356AA"/>
    <w:rsid w:val="00D360C9"/>
    <w:rsid w:val="00D370EE"/>
    <w:rsid w:val="00D371A4"/>
    <w:rsid w:val="00D400F3"/>
    <w:rsid w:val="00D4053E"/>
    <w:rsid w:val="00D41197"/>
    <w:rsid w:val="00D414E1"/>
    <w:rsid w:val="00D41C03"/>
    <w:rsid w:val="00D41CCF"/>
    <w:rsid w:val="00D422AD"/>
    <w:rsid w:val="00D42984"/>
    <w:rsid w:val="00D43787"/>
    <w:rsid w:val="00D43C65"/>
    <w:rsid w:val="00D4400C"/>
    <w:rsid w:val="00D44225"/>
    <w:rsid w:val="00D44C3C"/>
    <w:rsid w:val="00D44E3C"/>
    <w:rsid w:val="00D460D6"/>
    <w:rsid w:val="00D46735"/>
    <w:rsid w:val="00D4768D"/>
    <w:rsid w:val="00D50030"/>
    <w:rsid w:val="00D50CDB"/>
    <w:rsid w:val="00D50D19"/>
    <w:rsid w:val="00D5161D"/>
    <w:rsid w:val="00D51995"/>
    <w:rsid w:val="00D51B44"/>
    <w:rsid w:val="00D52606"/>
    <w:rsid w:val="00D531E9"/>
    <w:rsid w:val="00D541F1"/>
    <w:rsid w:val="00D54D75"/>
    <w:rsid w:val="00D5616F"/>
    <w:rsid w:val="00D56A17"/>
    <w:rsid w:val="00D57ADA"/>
    <w:rsid w:val="00D60631"/>
    <w:rsid w:val="00D60E23"/>
    <w:rsid w:val="00D60E27"/>
    <w:rsid w:val="00D61957"/>
    <w:rsid w:val="00D6270E"/>
    <w:rsid w:val="00D6378B"/>
    <w:rsid w:val="00D63835"/>
    <w:rsid w:val="00D63BDB"/>
    <w:rsid w:val="00D63C7A"/>
    <w:rsid w:val="00D641AC"/>
    <w:rsid w:val="00D643DF"/>
    <w:rsid w:val="00D64A5D"/>
    <w:rsid w:val="00D64B13"/>
    <w:rsid w:val="00D64D9A"/>
    <w:rsid w:val="00D656FE"/>
    <w:rsid w:val="00D659E0"/>
    <w:rsid w:val="00D66DEB"/>
    <w:rsid w:val="00D67414"/>
    <w:rsid w:val="00D674E6"/>
    <w:rsid w:val="00D67967"/>
    <w:rsid w:val="00D7051F"/>
    <w:rsid w:val="00D705A1"/>
    <w:rsid w:val="00D70986"/>
    <w:rsid w:val="00D70D07"/>
    <w:rsid w:val="00D71010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D08"/>
    <w:rsid w:val="00D84E94"/>
    <w:rsid w:val="00D859C7"/>
    <w:rsid w:val="00D85B1A"/>
    <w:rsid w:val="00D85B4C"/>
    <w:rsid w:val="00D85C74"/>
    <w:rsid w:val="00D8627A"/>
    <w:rsid w:val="00D86639"/>
    <w:rsid w:val="00D86A84"/>
    <w:rsid w:val="00D86B9D"/>
    <w:rsid w:val="00D86CEC"/>
    <w:rsid w:val="00D86E1B"/>
    <w:rsid w:val="00D873F1"/>
    <w:rsid w:val="00D8742E"/>
    <w:rsid w:val="00D8749A"/>
    <w:rsid w:val="00D879F9"/>
    <w:rsid w:val="00D87CAB"/>
    <w:rsid w:val="00D90055"/>
    <w:rsid w:val="00D90E97"/>
    <w:rsid w:val="00D91086"/>
    <w:rsid w:val="00D9201D"/>
    <w:rsid w:val="00D92202"/>
    <w:rsid w:val="00D92247"/>
    <w:rsid w:val="00D928B4"/>
    <w:rsid w:val="00D92C61"/>
    <w:rsid w:val="00D9384C"/>
    <w:rsid w:val="00D9415D"/>
    <w:rsid w:val="00D944B0"/>
    <w:rsid w:val="00D94AC7"/>
    <w:rsid w:val="00D95A81"/>
    <w:rsid w:val="00D96070"/>
    <w:rsid w:val="00D96B06"/>
    <w:rsid w:val="00D96C32"/>
    <w:rsid w:val="00D97156"/>
    <w:rsid w:val="00D97E1B"/>
    <w:rsid w:val="00DA08BC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54FF"/>
    <w:rsid w:val="00DA614B"/>
    <w:rsid w:val="00DA660F"/>
    <w:rsid w:val="00DA7041"/>
    <w:rsid w:val="00DA718A"/>
    <w:rsid w:val="00DA72A5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B7A6E"/>
    <w:rsid w:val="00DC0149"/>
    <w:rsid w:val="00DC042E"/>
    <w:rsid w:val="00DC0BAB"/>
    <w:rsid w:val="00DC11FF"/>
    <w:rsid w:val="00DC16E0"/>
    <w:rsid w:val="00DC25B1"/>
    <w:rsid w:val="00DC31D4"/>
    <w:rsid w:val="00DC3578"/>
    <w:rsid w:val="00DC3C81"/>
    <w:rsid w:val="00DC4362"/>
    <w:rsid w:val="00DC5680"/>
    <w:rsid w:val="00DC6617"/>
    <w:rsid w:val="00DD005E"/>
    <w:rsid w:val="00DD01AE"/>
    <w:rsid w:val="00DD062A"/>
    <w:rsid w:val="00DD06D0"/>
    <w:rsid w:val="00DD0CA8"/>
    <w:rsid w:val="00DD0D78"/>
    <w:rsid w:val="00DD1676"/>
    <w:rsid w:val="00DD1F17"/>
    <w:rsid w:val="00DD225E"/>
    <w:rsid w:val="00DD2D70"/>
    <w:rsid w:val="00DD3207"/>
    <w:rsid w:val="00DD3289"/>
    <w:rsid w:val="00DD33C3"/>
    <w:rsid w:val="00DD363F"/>
    <w:rsid w:val="00DD3A1D"/>
    <w:rsid w:val="00DD3DF5"/>
    <w:rsid w:val="00DD4042"/>
    <w:rsid w:val="00DD4A68"/>
    <w:rsid w:val="00DD4B8F"/>
    <w:rsid w:val="00DD597C"/>
    <w:rsid w:val="00DD5AC8"/>
    <w:rsid w:val="00DD610F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47E0"/>
    <w:rsid w:val="00DE51EC"/>
    <w:rsid w:val="00DE552C"/>
    <w:rsid w:val="00DE5958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2298"/>
    <w:rsid w:val="00DF2535"/>
    <w:rsid w:val="00DF2C19"/>
    <w:rsid w:val="00DF2C3D"/>
    <w:rsid w:val="00DF3D48"/>
    <w:rsid w:val="00DF40F8"/>
    <w:rsid w:val="00DF4AC8"/>
    <w:rsid w:val="00DF5F4C"/>
    <w:rsid w:val="00DF640B"/>
    <w:rsid w:val="00DF6712"/>
    <w:rsid w:val="00DF7546"/>
    <w:rsid w:val="00DF7B9D"/>
    <w:rsid w:val="00E000A0"/>
    <w:rsid w:val="00E00264"/>
    <w:rsid w:val="00E00C4C"/>
    <w:rsid w:val="00E0137E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1FC"/>
    <w:rsid w:val="00E0461E"/>
    <w:rsid w:val="00E047DF"/>
    <w:rsid w:val="00E04904"/>
    <w:rsid w:val="00E05130"/>
    <w:rsid w:val="00E05205"/>
    <w:rsid w:val="00E052D7"/>
    <w:rsid w:val="00E056CF"/>
    <w:rsid w:val="00E057CE"/>
    <w:rsid w:val="00E05BFC"/>
    <w:rsid w:val="00E05D3F"/>
    <w:rsid w:val="00E06314"/>
    <w:rsid w:val="00E06C66"/>
    <w:rsid w:val="00E071D6"/>
    <w:rsid w:val="00E075A8"/>
    <w:rsid w:val="00E07A6E"/>
    <w:rsid w:val="00E07D86"/>
    <w:rsid w:val="00E1021F"/>
    <w:rsid w:val="00E10A81"/>
    <w:rsid w:val="00E113D0"/>
    <w:rsid w:val="00E11FEB"/>
    <w:rsid w:val="00E129DD"/>
    <w:rsid w:val="00E12CDA"/>
    <w:rsid w:val="00E12FD2"/>
    <w:rsid w:val="00E13DAF"/>
    <w:rsid w:val="00E149BA"/>
    <w:rsid w:val="00E15863"/>
    <w:rsid w:val="00E1633A"/>
    <w:rsid w:val="00E16372"/>
    <w:rsid w:val="00E1640C"/>
    <w:rsid w:val="00E16ABF"/>
    <w:rsid w:val="00E204BE"/>
    <w:rsid w:val="00E20987"/>
    <w:rsid w:val="00E20C4F"/>
    <w:rsid w:val="00E20F0B"/>
    <w:rsid w:val="00E21320"/>
    <w:rsid w:val="00E21CEC"/>
    <w:rsid w:val="00E2337A"/>
    <w:rsid w:val="00E233A7"/>
    <w:rsid w:val="00E23D96"/>
    <w:rsid w:val="00E24285"/>
    <w:rsid w:val="00E245D5"/>
    <w:rsid w:val="00E24931"/>
    <w:rsid w:val="00E24D53"/>
    <w:rsid w:val="00E25D0F"/>
    <w:rsid w:val="00E25F37"/>
    <w:rsid w:val="00E26030"/>
    <w:rsid w:val="00E260DB"/>
    <w:rsid w:val="00E267C2"/>
    <w:rsid w:val="00E270EC"/>
    <w:rsid w:val="00E27E52"/>
    <w:rsid w:val="00E308F7"/>
    <w:rsid w:val="00E30D08"/>
    <w:rsid w:val="00E3228D"/>
    <w:rsid w:val="00E32316"/>
    <w:rsid w:val="00E331EC"/>
    <w:rsid w:val="00E3405E"/>
    <w:rsid w:val="00E3480A"/>
    <w:rsid w:val="00E34C67"/>
    <w:rsid w:val="00E351AC"/>
    <w:rsid w:val="00E354F7"/>
    <w:rsid w:val="00E36728"/>
    <w:rsid w:val="00E36A6C"/>
    <w:rsid w:val="00E36ABD"/>
    <w:rsid w:val="00E37095"/>
    <w:rsid w:val="00E37282"/>
    <w:rsid w:val="00E42791"/>
    <w:rsid w:val="00E42F3D"/>
    <w:rsid w:val="00E43E92"/>
    <w:rsid w:val="00E44186"/>
    <w:rsid w:val="00E44248"/>
    <w:rsid w:val="00E44758"/>
    <w:rsid w:val="00E45032"/>
    <w:rsid w:val="00E4745B"/>
    <w:rsid w:val="00E4756C"/>
    <w:rsid w:val="00E47673"/>
    <w:rsid w:val="00E47940"/>
    <w:rsid w:val="00E47D91"/>
    <w:rsid w:val="00E50EC4"/>
    <w:rsid w:val="00E51191"/>
    <w:rsid w:val="00E512A1"/>
    <w:rsid w:val="00E51597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592F"/>
    <w:rsid w:val="00E56A9F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465"/>
    <w:rsid w:val="00E65D26"/>
    <w:rsid w:val="00E66292"/>
    <w:rsid w:val="00E6695A"/>
    <w:rsid w:val="00E669D0"/>
    <w:rsid w:val="00E67F44"/>
    <w:rsid w:val="00E71395"/>
    <w:rsid w:val="00E71439"/>
    <w:rsid w:val="00E71B72"/>
    <w:rsid w:val="00E71EC1"/>
    <w:rsid w:val="00E7206E"/>
    <w:rsid w:val="00E72D72"/>
    <w:rsid w:val="00E73779"/>
    <w:rsid w:val="00E73978"/>
    <w:rsid w:val="00E74446"/>
    <w:rsid w:val="00E744B6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0F80"/>
    <w:rsid w:val="00E832BD"/>
    <w:rsid w:val="00E833B1"/>
    <w:rsid w:val="00E83564"/>
    <w:rsid w:val="00E83D95"/>
    <w:rsid w:val="00E847D3"/>
    <w:rsid w:val="00E84971"/>
    <w:rsid w:val="00E8575B"/>
    <w:rsid w:val="00E86436"/>
    <w:rsid w:val="00E8648C"/>
    <w:rsid w:val="00E86A22"/>
    <w:rsid w:val="00E86C24"/>
    <w:rsid w:val="00E87028"/>
    <w:rsid w:val="00E87BD5"/>
    <w:rsid w:val="00E902B4"/>
    <w:rsid w:val="00E91EC7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5BAE"/>
    <w:rsid w:val="00E95CED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6EFD"/>
    <w:rsid w:val="00EA749A"/>
    <w:rsid w:val="00EA74E1"/>
    <w:rsid w:val="00EA77A3"/>
    <w:rsid w:val="00EA78C4"/>
    <w:rsid w:val="00EA7F34"/>
    <w:rsid w:val="00EB02C0"/>
    <w:rsid w:val="00EB0907"/>
    <w:rsid w:val="00EB0A0E"/>
    <w:rsid w:val="00EB0B6C"/>
    <w:rsid w:val="00EB0D29"/>
    <w:rsid w:val="00EB117D"/>
    <w:rsid w:val="00EB1ED8"/>
    <w:rsid w:val="00EB2138"/>
    <w:rsid w:val="00EB2E66"/>
    <w:rsid w:val="00EB36F1"/>
    <w:rsid w:val="00EB3CE2"/>
    <w:rsid w:val="00EB3D52"/>
    <w:rsid w:val="00EB4695"/>
    <w:rsid w:val="00EB4767"/>
    <w:rsid w:val="00EB4944"/>
    <w:rsid w:val="00EB49D0"/>
    <w:rsid w:val="00EB4A29"/>
    <w:rsid w:val="00EB4DF7"/>
    <w:rsid w:val="00EB55CB"/>
    <w:rsid w:val="00EB5A37"/>
    <w:rsid w:val="00EB5B99"/>
    <w:rsid w:val="00EB61D0"/>
    <w:rsid w:val="00EB66E3"/>
    <w:rsid w:val="00EB68E9"/>
    <w:rsid w:val="00EB6C71"/>
    <w:rsid w:val="00EB7A82"/>
    <w:rsid w:val="00EC0311"/>
    <w:rsid w:val="00EC0BD2"/>
    <w:rsid w:val="00EC0D48"/>
    <w:rsid w:val="00EC1799"/>
    <w:rsid w:val="00EC1F71"/>
    <w:rsid w:val="00EC2211"/>
    <w:rsid w:val="00EC22E5"/>
    <w:rsid w:val="00EC2FBD"/>
    <w:rsid w:val="00EC3039"/>
    <w:rsid w:val="00EC6172"/>
    <w:rsid w:val="00EC6291"/>
    <w:rsid w:val="00EC6473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2F10"/>
    <w:rsid w:val="00ED33E2"/>
    <w:rsid w:val="00ED34FE"/>
    <w:rsid w:val="00ED3939"/>
    <w:rsid w:val="00ED39BA"/>
    <w:rsid w:val="00ED3FC1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709"/>
    <w:rsid w:val="00EE4AC6"/>
    <w:rsid w:val="00EE4E13"/>
    <w:rsid w:val="00EE570B"/>
    <w:rsid w:val="00EE5DD3"/>
    <w:rsid w:val="00EE6868"/>
    <w:rsid w:val="00EE6F1B"/>
    <w:rsid w:val="00EE73B5"/>
    <w:rsid w:val="00EE7A60"/>
    <w:rsid w:val="00EE7D04"/>
    <w:rsid w:val="00EE7ED9"/>
    <w:rsid w:val="00EF00D2"/>
    <w:rsid w:val="00EF06FB"/>
    <w:rsid w:val="00EF0CDF"/>
    <w:rsid w:val="00EF202D"/>
    <w:rsid w:val="00EF2916"/>
    <w:rsid w:val="00EF2B34"/>
    <w:rsid w:val="00EF371F"/>
    <w:rsid w:val="00EF379E"/>
    <w:rsid w:val="00EF3CAA"/>
    <w:rsid w:val="00EF5714"/>
    <w:rsid w:val="00EF5ECE"/>
    <w:rsid w:val="00EF68FE"/>
    <w:rsid w:val="00EF703B"/>
    <w:rsid w:val="00EF7135"/>
    <w:rsid w:val="00EF768E"/>
    <w:rsid w:val="00EF7D4B"/>
    <w:rsid w:val="00F003BA"/>
    <w:rsid w:val="00F013C7"/>
    <w:rsid w:val="00F0144F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9B"/>
    <w:rsid w:val="00F0778C"/>
    <w:rsid w:val="00F07B9F"/>
    <w:rsid w:val="00F07FA9"/>
    <w:rsid w:val="00F10A89"/>
    <w:rsid w:val="00F10F86"/>
    <w:rsid w:val="00F112B0"/>
    <w:rsid w:val="00F113A4"/>
    <w:rsid w:val="00F11C21"/>
    <w:rsid w:val="00F12612"/>
    <w:rsid w:val="00F1280B"/>
    <w:rsid w:val="00F13B4D"/>
    <w:rsid w:val="00F14C0C"/>
    <w:rsid w:val="00F14DB2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0AA"/>
    <w:rsid w:val="00F22BC1"/>
    <w:rsid w:val="00F22D7D"/>
    <w:rsid w:val="00F22F56"/>
    <w:rsid w:val="00F22FCF"/>
    <w:rsid w:val="00F230B0"/>
    <w:rsid w:val="00F23C81"/>
    <w:rsid w:val="00F23DA0"/>
    <w:rsid w:val="00F24602"/>
    <w:rsid w:val="00F251F7"/>
    <w:rsid w:val="00F25623"/>
    <w:rsid w:val="00F25B33"/>
    <w:rsid w:val="00F262DA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5401"/>
    <w:rsid w:val="00F371CC"/>
    <w:rsid w:val="00F3765F"/>
    <w:rsid w:val="00F40A8C"/>
    <w:rsid w:val="00F42404"/>
    <w:rsid w:val="00F42851"/>
    <w:rsid w:val="00F428AF"/>
    <w:rsid w:val="00F434EE"/>
    <w:rsid w:val="00F43D20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996"/>
    <w:rsid w:val="00F47F70"/>
    <w:rsid w:val="00F50A8A"/>
    <w:rsid w:val="00F50E9B"/>
    <w:rsid w:val="00F51255"/>
    <w:rsid w:val="00F51E1F"/>
    <w:rsid w:val="00F53052"/>
    <w:rsid w:val="00F5319B"/>
    <w:rsid w:val="00F553CA"/>
    <w:rsid w:val="00F55D13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04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7793D"/>
    <w:rsid w:val="00F77C33"/>
    <w:rsid w:val="00F8006B"/>
    <w:rsid w:val="00F803EB"/>
    <w:rsid w:val="00F80B49"/>
    <w:rsid w:val="00F80DED"/>
    <w:rsid w:val="00F80F6D"/>
    <w:rsid w:val="00F814F6"/>
    <w:rsid w:val="00F81A1E"/>
    <w:rsid w:val="00F81CD0"/>
    <w:rsid w:val="00F82D3C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694B"/>
    <w:rsid w:val="00F86B58"/>
    <w:rsid w:val="00F86C4F"/>
    <w:rsid w:val="00F87870"/>
    <w:rsid w:val="00F9020A"/>
    <w:rsid w:val="00F9090B"/>
    <w:rsid w:val="00F91004"/>
    <w:rsid w:val="00F92641"/>
    <w:rsid w:val="00F93528"/>
    <w:rsid w:val="00F94156"/>
    <w:rsid w:val="00F9473C"/>
    <w:rsid w:val="00F95A0C"/>
    <w:rsid w:val="00F95C7B"/>
    <w:rsid w:val="00F95F54"/>
    <w:rsid w:val="00F9607B"/>
    <w:rsid w:val="00F96136"/>
    <w:rsid w:val="00F965F1"/>
    <w:rsid w:val="00F9668B"/>
    <w:rsid w:val="00F966D6"/>
    <w:rsid w:val="00F97494"/>
    <w:rsid w:val="00F974EA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4038"/>
    <w:rsid w:val="00FA473D"/>
    <w:rsid w:val="00FA49A1"/>
    <w:rsid w:val="00FA4C76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4C85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B7840"/>
    <w:rsid w:val="00FB7A2E"/>
    <w:rsid w:val="00FC01BA"/>
    <w:rsid w:val="00FC0598"/>
    <w:rsid w:val="00FC08F3"/>
    <w:rsid w:val="00FC0E0C"/>
    <w:rsid w:val="00FC1D4D"/>
    <w:rsid w:val="00FC1E21"/>
    <w:rsid w:val="00FC1FAC"/>
    <w:rsid w:val="00FC301F"/>
    <w:rsid w:val="00FC36BB"/>
    <w:rsid w:val="00FC4519"/>
    <w:rsid w:val="00FC4CC4"/>
    <w:rsid w:val="00FC4EB9"/>
    <w:rsid w:val="00FC561D"/>
    <w:rsid w:val="00FC5637"/>
    <w:rsid w:val="00FC5DB4"/>
    <w:rsid w:val="00FC5E70"/>
    <w:rsid w:val="00FC6243"/>
    <w:rsid w:val="00FC6676"/>
    <w:rsid w:val="00FC6709"/>
    <w:rsid w:val="00FC683A"/>
    <w:rsid w:val="00FC70D4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4D12"/>
    <w:rsid w:val="00FD520B"/>
    <w:rsid w:val="00FD59CC"/>
    <w:rsid w:val="00FD5D97"/>
    <w:rsid w:val="00FD5F4C"/>
    <w:rsid w:val="00FD7396"/>
    <w:rsid w:val="00FD73A0"/>
    <w:rsid w:val="00FD7A04"/>
    <w:rsid w:val="00FD7F06"/>
    <w:rsid w:val="00FE050B"/>
    <w:rsid w:val="00FE062A"/>
    <w:rsid w:val="00FE0BD6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69E0"/>
    <w:rsid w:val="00FE76DC"/>
    <w:rsid w:val="00FE776F"/>
    <w:rsid w:val="00FF0244"/>
    <w:rsid w:val="00FF03D1"/>
    <w:rsid w:val="00FF0B79"/>
    <w:rsid w:val="00FF0E93"/>
    <w:rsid w:val="00FF1397"/>
    <w:rsid w:val="00FF1CFB"/>
    <w:rsid w:val="00FF1E83"/>
    <w:rsid w:val="00FF1EA9"/>
    <w:rsid w:val="00FF249B"/>
    <w:rsid w:val="00FF28BF"/>
    <w:rsid w:val="00FF2947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9FC"/>
    <w:rsid w:val="00FF6A6A"/>
    <w:rsid w:val="00FF70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048BD4"/>
  <w15:chartTrackingRefBased/>
  <w15:docId w15:val="{94A0AC3A-23B5-4005-9037-341EB260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39BDD-BA09-4B06-9745-61515024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411</Words>
  <Characters>1646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2019-11-05T04:56:00Z</cp:lastPrinted>
  <dcterms:created xsi:type="dcterms:W3CDTF">2019-11-05T06:52:00Z</dcterms:created>
  <dcterms:modified xsi:type="dcterms:W3CDTF">2019-11-05T06:56:00Z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