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A67" w:rsidRPr="004C4A95" w:rsidRDefault="005A1A67" w:rsidP="005A1A67">
      <w:pPr>
        <w:pStyle w:val="IndexHeading1"/>
        <w:spacing w:after="0" w:line="240" w:lineRule="auto"/>
        <w:ind w:left="1278" w:hanging="1278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4C4A9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4C4A9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Pr="004C4A9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:rsidR="009839E6" w:rsidRPr="004C4A95" w:rsidRDefault="009839E6" w:rsidP="00983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Theme="majorBidi" w:hAnsiTheme="majorBidi" w:cstheme="majorBidi"/>
          <w:sz w:val="30"/>
          <w:szCs w:val="30"/>
        </w:rPr>
      </w:pPr>
    </w:p>
    <w:p w:rsidR="005A1A67" w:rsidRPr="004C4A95" w:rsidRDefault="005A1A67" w:rsidP="002944DD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:rsidR="005A1A67" w:rsidRPr="004C4A95" w:rsidRDefault="008559AE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:rsidR="005A1A67" w:rsidRPr="004C4A95" w:rsidRDefault="005A1A6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:rsidR="002A7352" w:rsidRPr="004C4A95" w:rsidRDefault="002A7352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เงินลงทุนชั่วคราว</w:t>
      </w:r>
    </w:p>
    <w:p w:rsidR="005A1A67" w:rsidRPr="004C4A95" w:rsidRDefault="005A1A6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:rsidR="005A1A67" w:rsidRPr="004C4A95" w:rsidRDefault="00CD101B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เงินลงทุนในบริษัท</w:t>
      </w:r>
      <w:r w:rsidR="0083109C" w:rsidRPr="004C4A95">
        <w:rPr>
          <w:rFonts w:asciiTheme="majorBidi" w:hAnsiTheme="majorBidi" w:cstheme="majorBidi"/>
          <w:sz w:val="30"/>
          <w:szCs w:val="30"/>
          <w:cs/>
        </w:rPr>
        <w:t>ร่วม</w:t>
      </w:r>
    </w:p>
    <w:p w:rsidR="008E5F42" w:rsidRPr="004C4A95" w:rsidRDefault="008E5F42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เงินลงทุนใน</w:t>
      </w:r>
      <w:r w:rsidR="0083109C" w:rsidRPr="004C4A95">
        <w:rPr>
          <w:rFonts w:asciiTheme="majorBidi" w:hAnsiTheme="majorBidi" w:cstheme="majorBidi"/>
          <w:sz w:val="30"/>
          <w:szCs w:val="30"/>
          <w:cs/>
        </w:rPr>
        <w:t>บริษัทย่อย</w:t>
      </w:r>
    </w:p>
    <w:p w:rsidR="00090486" w:rsidRPr="004C4A95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:rsidR="00090486" w:rsidRPr="004C4A95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:rsidR="00BA4157" w:rsidRDefault="00BA415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30"/>
          <w:szCs w:val="30"/>
        </w:rPr>
      </w:pPr>
      <w:r w:rsidRPr="00BA4157">
        <w:rPr>
          <w:rFonts w:asciiTheme="majorBidi" w:hAnsiTheme="majorBidi" w:cstheme="majorBidi" w:hint="cs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090486" w:rsidRPr="004C4A95" w:rsidRDefault="00C454AF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  <w:r w:rsidR="00B2406E" w:rsidRPr="004C4A95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</w:p>
    <w:p w:rsidR="00D41CCF" w:rsidRPr="00561977" w:rsidRDefault="00D41CCF" w:rsidP="00D41CCF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  <w:lang w:val="th-TH"/>
        </w:rPr>
        <w:t>ค่าใช้จ่ายภาษีเงินได้</w:t>
      </w:r>
    </w:p>
    <w:p w:rsidR="00561977" w:rsidRPr="004C4A95" w:rsidRDefault="00561977" w:rsidP="00D41CCF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</w:p>
    <w:p w:rsidR="00D41CCF" w:rsidRPr="004C4A95" w:rsidRDefault="00D41CCF" w:rsidP="00D41CCF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:rsidR="00D41CCF" w:rsidRPr="004C4A95" w:rsidRDefault="00D41CCF" w:rsidP="00D41CCF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ภาระผูกพันกับกิจการที่ไม่เกี่ยวข้องกัน</w:t>
      </w:r>
    </w:p>
    <w:p w:rsidR="00D41CCF" w:rsidRPr="004C4A95" w:rsidRDefault="00D41CCF" w:rsidP="00D41CCF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</w:t>
      </w:r>
    </w:p>
    <w:p w:rsidR="00D41CCF" w:rsidRPr="004C4A95" w:rsidRDefault="00D41CCF" w:rsidP="00D41CCF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A5379A" w:rsidRPr="004C4A95" w:rsidRDefault="00D41CCF" w:rsidP="00D41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Theme="majorBidi" w:hAnsiTheme="majorBidi" w:cstheme="majorBidi"/>
          <w:sz w:val="30"/>
          <w:szCs w:val="30"/>
          <w:rtl/>
          <w:cs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CF0EEB" w:rsidRPr="004C4A95" w:rsidRDefault="00CF0EEB" w:rsidP="00D41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8559AE" w:rsidRPr="004C4A9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4C4A95">
        <w:rPr>
          <w:rFonts w:asciiTheme="majorBidi" w:hAnsiTheme="majorBidi" w:cstheme="majorBidi"/>
          <w:sz w:val="30"/>
          <w:szCs w:val="30"/>
          <w:cs/>
        </w:rPr>
        <w:t>นี้</w:t>
      </w:r>
    </w:p>
    <w:p w:rsidR="00CF0EEB" w:rsidRPr="004C4A95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F0EEB" w:rsidRPr="004C4A95" w:rsidRDefault="00CF0EEB" w:rsidP="00C3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B21F7D" w:rsidRPr="004C4A95">
        <w:rPr>
          <w:rFonts w:asciiTheme="majorBidi" w:hAnsiTheme="majorBidi" w:cstheme="majorBidi"/>
          <w:sz w:val="30"/>
          <w:szCs w:val="30"/>
          <w:cs/>
        </w:rPr>
        <w:t>นี้</w:t>
      </w:r>
      <w:r w:rsidRPr="004C4A95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ได้รับอนุมัติให้ออกงบการเงินจาก</w:t>
      </w:r>
      <w:r w:rsidR="008E5F42" w:rsidRPr="004C4A95">
        <w:rPr>
          <w:rFonts w:asciiTheme="majorBidi" w:hAnsiTheme="majorBidi" w:cstheme="majorBidi"/>
          <w:sz w:val="30"/>
          <w:szCs w:val="30"/>
          <w:cs/>
        </w:rPr>
        <w:t>คณะ</w:t>
      </w:r>
      <w:r w:rsidRPr="004C4A95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Pr="00556A8D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8F65B5" w:rsidRPr="00556A8D">
        <w:rPr>
          <w:rFonts w:asciiTheme="majorBidi" w:hAnsiTheme="majorBidi" w:cstheme="majorBidi"/>
          <w:sz w:val="30"/>
          <w:szCs w:val="30"/>
        </w:rPr>
        <w:t xml:space="preserve"> </w:t>
      </w:r>
      <w:r w:rsidR="00556A8D" w:rsidRPr="00556A8D">
        <w:rPr>
          <w:rFonts w:asciiTheme="majorBidi" w:hAnsiTheme="majorBidi" w:cstheme="majorBidi"/>
          <w:sz w:val="30"/>
          <w:szCs w:val="30"/>
        </w:rPr>
        <w:t xml:space="preserve">12 </w:t>
      </w:r>
      <w:r w:rsidR="00623715" w:rsidRPr="00556A8D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732CF8" w:rsidRPr="00556A8D">
        <w:rPr>
          <w:rFonts w:asciiTheme="majorBidi" w:hAnsiTheme="majorBidi" w:cstheme="majorBidi"/>
          <w:sz w:val="30"/>
          <w:szCs w:val="30"/>
        </w:rPr>
        <w:t xml:space="preserve"> 256</w:t>
      </w:r>
      <w:r w:rsidR="00FB7840" w:rsidRPr="00556A8D">
        <w:rPr>
          <w:rFonts w:asciiTheme="majorBidi" w:hAnsiTheme="majorBidi" w:cstheme="majorBidi"/>
          <w:sz w:val="30"/>
          <w:szCs w:val="30"/>
        </w:rPr>
        <w:t>2</w:t>
      </w:r>
    </w:p>
    <w:p w:rsidR="00CF0EEB" w:rsidRPr="004C4A95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F0EEB" w:rsidRPr="004C4A95" w:rsidRDefault="00CF0EEB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th-TH"/>
        </w:rPr>
      </w:pPr>
      <w:r w:rsidRPr="004C4A95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ข้อมูลทั่วไป</w:t>
      </w:r>
    </w:p>
    <w:p w:rsidR="00CF0EEB" w:rsidRPr="004C4A95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CF0EEB" w:rsidRPr="004C4A95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 xml:space="preserve">บริษัท สุรพลฟู้ดส์ จำกัด (มหาชน)  </w:t>
      </w:r>
      <w:r w:rsidRPr="004C4A95">
        <w:rPr>
          <w:rFonts w:asciiTheme="majorBidi" w:hAnsiTheme="majorBidi" w:cstheme="majorBidi"/>
          <w:sz w:val="30"/>
          <w:szCs w:val="30"/>
        </w:rPr>
        <w:t>“</w:t>
      </w:r>
      <w:r w:rsidRPr="004C4A9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4C4A95">
        <w:rPr>
          <w:rFonts w:asciiTheme="majorBidi" w:hAnsiTheme="majorBidi" w:cstheme="majorBidi"/>
          <w:sz w:val="30"/>
          <w:szCs w:val="30"/>
        </w:rPr>
        <w:t>”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 </w:t>
      </w:r>
    </w:p>
    <w:p w:rsidR="00CF0EEB" w:rsidRPr="004C4A95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CF0EEB" w:rsidRPr="004C4A95" w:rsidRDefault="00CF0EEB" w:rsidP="00CF0EEB">
      <w:pPr>
        <w:pStyle w:val="a0"/>
        <w:tabs>
          <w:tab w:val="clear" w:pos="1080"/>
        </w:tabs>
        <w:ind w:left="540"/>
        <w:rPr>
          <w:rFonts w:asciiTheme="majorBidi" w:hAnsiTheme="majorBidi" w:cstheme="majorBidi"/>
          <w:cs/>
        </w:rPr>
      </w:pPr>
      <w:r w:rsidRPr="004C4A95">
        <w:rPr>
          <w:rFonts w:asciiTheme="majorBidi" w:hAnsiTheme="majorBidi" w:cstheme="majorBidi"/>
          <w:cs/>
        </w:rPr>
        <w:t>บริษัทมีสถานที่ตั้งปัจจุบัน ดังนี้</w:t>
      </w:r>
    </w:p>
    <w:p w:rsidR="00DF0464" w:rsidRPr="004C4A95" w:rsidRDefault="00DF0464" w:rsidP="00CD10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425"/>
        <w:gridCol w:w="6845"/>
      </w:tblGrid>
      <w:tr w:rsidR="007839BC" w:rsidRPr="004C4A95" w:rsidTr="00166CD4">
        <w:tc>
          <w:tcPr>
            <w:tcW w:w="2425" w:type="dxa"/>
            <w:shd w:val="clear" w:color="auto" w:fill="auto"/>
          </w:tcPr>
          <w:p w:rsidR="007839BC" w:rsidRPr="004C4A95" w:rsidRDefault="007839BC" w:rsidP="00CF19BA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4C4A95">
              <w:rPr>
                <w:rFonts w:asciiTheme="majorBidi" w:hAnsiTheme="majorBidi" w:cstheme="majorBidi"/>
                <w:cs/>
              </w:rPr>
              <w:t xml:space="preserve">(ก) สำนักงานจดทะเบียน   </w:t>
            </w:r>
          </w:p>
        </w:tc>
        <w:tc>
          <w:tcPr>
            <w:tcW w:w="6845" w:type="dxa"/>
            <w:shd w:val="clear" w:color="auto" w:fill="auto"/>
          </w:tcPr>
          <w:p w:rsidR="007839BC" w:rsidRPr="004C4A95" w:rsidRDefault="007839BC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7"/>
              </w:tabs>
              <w:spacing w:line="240" w:lineRule="auto"/>
              <w:ind w:left="167" w:hanging="16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: </w:t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ตั้งอยู่ ณ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เลขที่ 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247 หมู่ 1 ถนนเทพารักษ์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ตำบล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เทพารักษ์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อำเภอเมือง </w:t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จังหวัดสมุทรปราการ  </w:t>
            </w:r>
          </w:p>
        </w:tc>
      </w:tr>
      <w:tr w:rsidR="007839BC" w:rsidRPr="004C4A95" w:rsidTr="00166CD4">
        <w:tc>
          <w:tcPr>
            <w:tcW w:w="2425" w:type="dxa"/>
            <w:shd w:val="clear" w:color="auto" w:fill="auto"/>
          </w:tcPr>
          <w:p w:rsidR="007839BC" w:rsidRPr="004C4A95" w:rsidRDefault="002C77DA" w:rsidP="00CF19BA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4C4A95">
              <w:rPr>
                <w:rFonts w:asciiTheme="majorBidi" w:hAnsiTheme="majorBidi" w:cstheme="majorBidi"/>
                <w:cs/>
              </w:rPr>
              <w:t>(ข) โรงงาน</w:t>
            </w:r>
            <w:r w:rsidR="007839BC" w:rsidRPr="004C4A95">
              <w:rPr>
                <w:rFonts w:asciiTheme="majorBidi" w:hAnsiTheme="majorBidi" w:cstheme="majorBidi"/>
                <w:cs/>
              </w:rPr>
              <w:t xml:space="preserve">       </w:t>
            </w:r>
          </w:p>
        </w:tc>
        <w:tc>
          <w:tcPr>
            <w:tcW w:w="6845" w:type="dxa"/>
            <w:shd w:val="clear" w:color="auto" w:fill="auto"/>
          </w:tcPr>
          <w:p w:rsidR="007839BC" w:rsidRPr="004C4A95" w:rsidRDefault="007839BC" w:rsidP="00CF19B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167" w:hanging="1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: </w:t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ตั้งอยู่ ณ เลขที่ 247 หมู่ 1 ถนนเทพารักษ์ ตำบลเทพารักษ์ อำเภอเมือง </w:t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 xml:space="preserve">                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จังหวัดสมุทรปราการ  </w:t>
            </w:r>
          </w:p>
        </w:tc>
      </w:tr>
    </w:tbl>
    <w:p w:rsidR="00E6383A" w:rsidRPr="004C4A95" w:rsidRDefault="00E6383A" w:rsidP="00E63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CF0EEB" w:rsidRPr="004C4A95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บริษัทจดทะเบียนกับตล</w:t>
      </w:r>
      <w:r w:rsidR="001E4CE6" w:rsidRPr="004C4A95">
        <w:rPr>
          <w:rFonts w:asciiTheme="majorBidi" w:hAnsiTheme="majorBidi" w:cstheme="majorBidi"/>
          <w:sz w:val="30"/>
          <w:szCs w:val="30"/>
          <w:cs/>
        </w:rPr>
        <w:t>าดหลักทรัพย์แห่งประเทศไทยเมื่อ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เดือนกันยายน </w:t>
      </w:r>
      <w:r w:rsidRPr="004C4A95">
        <w:rPr>
          <w:rFonts w:asciiTheme="majorBidi" w:hAnsiTheme="majorBidi" w:cstheme="majorBidi"/>
          <w:sz w:val="30"/>
          <w:szCs w:val="30"/>
        </w:rPr>
        <w:t>2532</w:t>
      </w:r>
    </w:p>
    <w:p w:rsidR="00CF0EEB" w:rsidRPr="004C4A95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7C3228" w:rsidRPr="004C4A95" w:rsidRDefault="007C3228" w:rsidP="007C3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C4A95">
        <w:rPr>
          <w:rFonts w:asciiTheme="majorBidi" w:hAnsiTheme="majorBidi" w:cstheme="majorBidi"/>
          <w:spacing w:val="-4"/>
          <w:sz w:val="30"/>
          <w:szCs w:val="30"/>
          <w:cs/>
        </w:rPr>
        <w:t xml:space="preserve">ผู้ถือหุ้นรายใหญ่ในระหว่างงวดได้แก่ </w:t>
      </w:r>
    </w:p>
    <w:p w:rsidR="007C3228" w:rsidRPr="004C4A95" w:rsidRDefault="007C3228" w:rsidP="00D33541">
      <w:pPr>
        <w:pStyle w:val="ListParagraph"/>
        <w:numPr>
          <w:ilvl w:val="0"/>
          <w:numId w:val="24"/>
        </w:numPr>
        <w:rPr>
          <w:rFonts w:asciiTheme="majorBidi" w:hAnsiTheme="majorBidi" w:cstheme="majorBidi"/>
          <w:spacing w:val="-4"/>
          <w:sz w:val="30"/>
          <w:szCs w:val="30"/>
        </w:rPr>
      </w:pPr>
      <w:r w:rsidRPr="004C4A95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 โภไคย โฮลดิ้งส์ จำกัด           ถือหุ้นรวมร้อยละ </w:t>
      </w:r>
      <w:r w:rsidRPr="004C4A95">
        <w:rPr>
          <w:rFonts w:asciiTheme="majorBidi" w:hAnsiTheme="majorBidi" w:cstheme="majorBidi"/>
          <w:spacing w:val="-4"/>
          <w:sz w:val="30"/>
          <w:szCs w:val="30"/>
        </w:rPr>
        <w:t>44</w:t>
      </w:r>
      <w:r w:rsidRPr="004C4A9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ซึ่งบริษัท โภไคย โฮลดิ้งส์ จำกัด เป็นนิติบุคคลที่จัดตั้ง                   และกลุ่มว่องวัฒนโรจน์                      ขึ้นในประเทศไทย </w:t>
      </w:r>
      <w:r w:rsidRPr="004C4A95">
        <w:rPr>
          <w:rFonts w:asciiTheme="majorBidi" w:hAnsiTheme="majorBidi" w:cstheme="majorBidi"/>
          <w:spacing w:val="-4"/>
          <w:sz w:val="30"/>
          <w:szCs w:val="30"/>
        </w:rPr>
        <w:t xml:space="preserve">           </w:t>
      </w:r>
      <w:r w:rsidRPr="004C4A95">
        <w:rPr>
          <w:rFonts w:asciiTheme="majorBidi" w:hAnsiTheme="majorBidi" w:cstheme="majorBidi"/>
          <w:spacing w:val="-4"/>
          <w:sz w:val="30"/>
          <w:szCs w:val="30"/>
          <w:cs/>
        </w:rPr>
        <w:tab/>
      </w:r>
    </w:p>
    <w:p w:rsidR="007C3228" w:rsidRPr="004C4A95" w:rsidRDefault="007C3228" w:rsidP="00D33541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C4A95">
        <w:rPr>
          <w:rFonts w:asciiTheme="majorBidi" w:hAnsiTheme="majorBidi" w:cstheme="majorBidi"/>
          <w:spacing w:val="-4"/>
          <w:sz w:val="30"/>
          <w:szCs w:val="30"/>
          <w:cs/>
        </w:rPr>
        <w:t>กลุ่มไกรสิทธิศิรินทร</w:t>
      </w:r>
      <w:r w:rsidRPr="004C4A95">
        <w:rPr>
          <w:rFonts w:asciiTheme="majorBidi" w:hAnsiTheme="majorBidi" w:cstheme="majorBidi"/>
          <w:spacing w:val="-4"/>
          <w:sz w:val="30"/>
          <w:szCs w:val="30"/>
        </w:rPr>
        <w:t xml:space="preserve">         </w:t>
      </w:r>
      <w:r w:rsidRPr="004C4A95">
        <w:rPr>
          <w:rFonts w:asciiTheme="majorBidi" w:hAnsiTheme="majorBidi" w:cstheme="majorBidi"/>
          <w:spacing w:val="-4"/>
          <w:sz w:val="30"/>
          <w:szCs w:val="30"/>
          <w:cs/>
        </w:rPr>
        <w:tab/>
        <w:t xml:space="preserve">   ถือหุ้นร้อยละ </w:t>
      </w:r>
      <w:r w:rsidRPr="004C4A95">
        <w:rPr>
          <w:rFonts w:asciiTheme="majorBidi" w:hAnsiTheme="majorBidi" w:cstheme="majorBidi"/>
          <w:spacing w:val="-4"/>
          <w:sz w:val="30"/>
          <w:szCs w:val="30"/>
        </w:rPr>
        <w:t>13</w:t>
      </w:r>
    </w:p>
    <w:p w:rsidR="007C3228" w:rsidRPr="004C4A95" w:rsidRDefault="007C3228" w:rsidP="00D33541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9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C4A95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กลุ่มเจียงวรีวงศ์ </w:t>
      </w:r>
      <w:r w:rsidRPr="004C4A95">
        <w:rPr>
          <w:rFonts w:asciiTheme="majorBidi" w:hAnsiTheme="majorBidi" w:cstheme="majorBidi"/>
          <w:spacing w:val="-4"/>
          <w:sz w:val="30"/>
          <w:szCs w:val="30"/>
        </w:rPr>
        <w:t xml:space="preserve">              </w:t>
      </w:r>
      <w:r w:rsidRPr="004C4A95">
        <w:rPr>
          <w:rFonts w:asciiTheme="majorBidi" w:hAnsiTheme="majorBidi" w:cstheme="majorBidi"/>
          <w:spacing w:val="-4"/>
          <w:sz w:val="30"/>
          <w:szCs w:val="30"/>
          <w:cs/>
        </w:rPr>
        <w:tab/>
      </w:r>
      <w:r w:rsidRPr="004C4A95">
        <w:rPr>
          <w:rFonts w:asciiTheme="majorBidi" w:hAnsiTheme="majorBidi" w:cstheme="majorBidi"/>
          <w:spacing w:val="-4"/>
          <w:sz w:val="30"/>
          <w:szCs w:val="30"/>
        </w:rPr>
        <w:t xml:space="preserve">  </w:t>
      </w:r>
      <w:r w:rsidRPr="004C4A95">
        <w:rPr>
          <w:rFonts w:asciiTheme="majorBidi" w:hAnsiTheme="majorBidi" w:cstheme="majorBidi"/>
          <w:spacing w:val="-4"/>
          <w:sz w:val="30"/>
          <w:szCs w:val="30"/>
          <w:cs/>
        </w:rPr>
        <w:tab/>
        <w:t xml:space="preserve">   ถือหุ้นร้อยละ </w:t>
      </w:r>
      <w:r w:rsidRPr="004C4A95">
        <w:rPr>
          <w:rFonts w:asciiTheme="majorBidi" w:hAnsiTheme="majorBidi" w:cstheme="majorBidi"/>
          <w:spacing w:val="-4"/>
          <w:sz w:val="30"/>
          <w:szCs w:val="30"/>
        </w:rPr>
        <w:t xml:space="preserve">13 </w:t>
      </w:r>
    </w:p>
    <w:p w:rsidR="00397462" w:rsidRPr="004C4A95" w:rsidRDefault="00397462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F742B7" w:rsidRPr="004C4A95" w:rsidRDefault="00CF0EEB" w:rsidP="00FD7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A14A10" w:rsidRPr="004C4A95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4C4A95">
        <w:rPr>
          <w:rFonts w:asciiTheme="majorBidi" w:hAnsiTheme="majorBidi" w:cstheme="majorBidi"/>
          <w:sz w:val="30"/>
          <w:szCs w:val="30"/>
          <w:cs/>
        </w:rPr>
        <w:t>ดำเนินธุรกิจหลักเกี่ยวกับการผลิต</w:t>
      </w:r>
      <w:r w:rsidR="00047325" w:rsidRPr="004C4A95">
        <w:rPr>
          <w:rFonts w:asciiTheme="majorBidi" w:hAnsiTheme="majorBidi" w:cstheme="majorBidi"/>
          <w:sz w:val="30"/>
          <w:szCs w:val="30"/>
          <w:cs/>
        </w:rPr>
        <w:t>และจำหน่าย</w:t>
      </w:r>
      <w:r w:rsidRPr="004C4A95">
        <w:rPr>
          <w:rFonts w:asciiTheme="majorBidi" w:hAnsiTheme="majorBidi" w:cstheme="majorBidi"/>
          <w:sz w:val="30"/>
          <w:szCs w:val="30"/>
          <w:cs/>
        </w:rPr>
        <w:t>อาหารทะเล อาหารสำเร็จรูปและอาหาร</w:t>
      </w:r>
      <w:r w:rsidR="00A14A10" w:rsidRPr="004C4A95">
        <w:rPr>
          <w:rFonts w:asciiTheme="majorBidi" w:hAnsiTheme="majorBidi" w:cstheme="majorBidi"/>
          <w:sz w:val="30"/>
          <w:szCs w:val="30"/>
          <w:cs/>
        </w:rPr>
        <w:t xml:space="preserve">    </w:t>
      </w:r>
      <w:r w:rsidR="00AC7171" w:rsidRPr="004C4A95">
        <w:rPr>
          <w:rFonts w:asciiTheme="majorBidi" w:hAnsiTheme="majorBidi" w:cstheme="majorBidi"/>
          <w:sz w:val="30"/>
          <w:szCs w:val="30"/>
        </w:rPr>
        <w:t xml:space="preserve">      </w:t>
      </w:r>
      <w:r w:rsidRPr="004C4A95">
        <w:rPr>
          <w:rFonts w:asciiTheme="majorBidi" w:hAnsiTheme="majorBidi" w:cstheme="majorBidi"/>
          <w:sz w:val="30"/>
          <w:szCs w:val="30"/>
          <w:cs/>
        </w:rPr>
        <w:t>กึ่งสำเร็จรูปแช่</w:t>
      </w:r>
      <w:r w:rsidR="00A14A10" w:rsidRPr="004C4A95">
        <w:rPr>
          <w:rFonts w:asciiTheme="majorBidi" w:hAnsiTheme="majorBidi" w:cstheme="majorBidi"/>
          <w:sz w:val="30"/>
          <w:szCs w:val="30"/>
          <w:cs/>
        </w:rPr>
        <w:t xml:space="preserve">แข็ง </w:t>
      </w:r>
      <w:r w:rsidR="005679E2" w:rsidRPr="004C4A95">
        <w:rPr>
          <w:rFonts w:asciiTheme="majorBidi" w:hAnsiTheme="majorBidi" w:cstheme="majorBidi"/>
          <w:sz w:val="30"/>
          <w:szCs w:val="30"/>
          <w:cs/>
        </w:rPr>
        <w:t>และให้บริการรับฝากห้องเย็นและขนส่งห้องเย็น</w:t>
      </w:r>
    </w:p>
    <w:p w:rsidR="006F678E" w:rsidRPr="004C4A95" w:rsidRDefault="006F6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CF0EEB" w:rsidRPr="004C4A95" w:rsidRDefault="002E164A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th-TH"/>
        </w:rPr>
      </w:pPr>
      <w:r w:rsidRPr="004C4A95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เก</w:t>
      </w:r>
      <w:r w:rsidR="008559AE" w:rsidRPr="004C4A95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ณฑ์การจัดทำงบการเงินระหว่างกาล</w:t>
      </w:r>
    </w:p>
    <w:p w:rsidR="00CF0EEB" w:rsidRPr="004C4A95" w:rsidRDefault="00CF0EEB" w:rsidP="00CF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:rsidR="00A33382" w:rsidRPr="004C4A95" w:rsidRDefault="00A33382" w:rsidP="00D3354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4A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2E164A" w:rsidRPr="004C4A95" w:rsidRDefault="002E164A" w:rsidP="00A333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22"/>
        </w:rPr>
      </w:pPr>
    </w:p>
    <w:p w:rsidR="00403E3F" w:rsidRPr="004C4A95" w:rsidRDefault="00403E3F" w:rsidP="00403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365DCF">
        <w:rPr>
          <w:rFonts w:asciiTheme="majorBidi" w:hAnsiTheme="majorBidi" w:cstheme="majorBidi" w:hint="cs"/>
          <w:sz w:val="30"/>
          <w:szCs w:val="30"/>
          <w:cs/>
        </w:rPr>
        <w:t>แบบย่อ</w:t>
      </w:r>
      <w:r w:rsidRPr="004C4A95">
        <w:rPr>
          <w:rFonts w:asciiTheme="majorBidi" w:hAnsiTheme="majorBidi" w:cstheme="majorBidi"/>
          <w:sz w:val="30"/>
          <w:szCs w:val="30"/>
          <w:cs/>
        </w:rPr>
        <w:t>นี้</w:t>
      </w:r>
      <w:r w:rsidR="001229D0" w:rsidRPr="004C4A95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</w:t>
      </w:r>
      <w:r w:rsidR="00D705A1">
        <w:rPr>
          <w:rFonts w:asciiTheme="majorBidi" w:hAnsiTheme="majorBidi" w:cstheme="majorBidi"/>
          <w:sz w:val="30"/>
          <w:szCs w:val="30"/>
        </w:rPr>
        <w:t xml:space="preserve"> </w:t>
      </w:r>
      <w:r w:rsidR="0064102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4C4A95">
        <w:rPr>
          <w:rFonts w:asciiTheme="majorBidi" w:hAnsiTheme="majorBidi" w:cstheme="majorBidi"/>
          <w:sz w:val="30"/>
          <w:szCs w:val="30"/>
          <w:cs/>
        </w:rPr>
        <w:t>จัดทำ</w:t>
      </w:r>
      <w:r w:rsidR="001229D0" w:rsidRPr="004C4A95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</w:t>
      </w:r>
      <w:r w:rsidRPr="004C4A95">
        <w:rPr>
          <w:rFonts w:asciiTheme="majorBidi" w:hAnsiTheme="majorBidi" w:cstheme="majorBidi"/>
          <w:sz w:val="30"/>
          <w:szCs w:val="30"/>
          <w:cs/>
        </w:rPr>
        <w:t>รูปแบบย่อ</w:t>
      </w:r>
      <w:r w:rsidR="00365DC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65DCF" w:rsidRPr="00365DCF">
        <w:rPr>
          <w:rFonts w:ascii="Angsana New" w:hAnsi="Angsana New"/>
          <w:sz w:val="30"/>
          <w:szCs w:val="30"/>
          <w:cs/>
        </w:rPr>
        <w:t xml:space="preserve">(“งบการเงินระหว่างกาล”) 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Pr="004C4A95">
        <w:rPr>
          <w:rFonts w:asciiTheme="majorBidi" w:hAnsiTheme="majorBidi" w:cstheme="majorBidi"/>
          <w:sz w:val="30"/>
          <w:szCs w:val="30"/>
        </w:rPr>
        <w:t xml:space="preserve">34 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4C4A9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3A3F5C" w:rsidRPr="004C4A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</w:p>
    <w:p w:rsidR="003318EA" w:rsidRPr="004C4A95" w:rsidRDefault="003318EA" w:rsidP="00403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22"/>
          <w:szCs w:val="22"/>
        </w:rPr>
      </w:pPr>
    </w:p>
    <w:p w:rsidR="00403E3F" w:rsidRPr="004C4A95" w:rsidRDefault="00403E3F" w:rsidP="00403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3318EA" w:rsidRPr="004C4A95">
        <w:rPr>
          <w:rFonts w:asciiTheme="majorBidi" w:hAnsiTheme="majorBidi" w:cstheme="majorBidi"/>
          <w:sz w:val="30"/>
          <w:szCs w:val="30"/>
          <w:cs/>
        </w:rPr>
        <w:t>31 ธันวาคม 25</w:t>
      </w:r>
      <w:r w:rsidR="003318EA" w:rsidRPr="004C4A95">
        <w:rPr>
          <w:rFonts w:asciiTheme="majorBidi" w:hAnsiTheme="majorBidi" w:cstheme="majorBidi"/>
          <w:sz w:val="30"/>
          <w:szCs w:val="30"/>
        </w:rPr>
        <w:t>6</w:t>
      </w:r>
      <w:r w:rsidR="008E12B1" w:rsidRPr="004C4A95">
        <w:rPr>
          <w:rFonts w:asciiTheme="majorBidi" w:hAnsiTheme="majorBidi" w:cstheme="majorBidi"/>
          <w:sz w:val="30"/>
          <w:szCs w:val="30"/>
        </w:rPr>
        <w:t>1</w:t>
      </w:r>
      <w:r w:rsidRPr="004C4A95">
        <w:rPr>
          <w:rFonts w:asciiTheme="majorBidi" w:hAnsiTheme="majorBidi" w:cstheme="majorBidi"/>
          <w:sz w:val="30"/>
          <w:szCs w:val="30"/>
        </w:rPr>
        <w:t xml:space="preserve">           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FB5615" w:rsidRPr="004C4A95">
        <w:rPr>
          <w:rFonts w:asciiTheme="majorBidi" w:hAnsiTheme="majorBidi" w:cstheme="majorBidi"/>
          <w:sz w:val="30"/>
          <w:szCs w:val="30"/>
        </w:rPr>
        <w:t>31</w:t>
      </w:r>
      <w:r w:rsidR="00FB5615" w:rsidRPr="004C4A9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B5615" w:rsidRPr="004C4A95">
        <w:rPr>
          <w:rFonts w:asciiTheme="majorBidi" w:hAnsiTheme="majorBidi" w:cstheme="majorBidi"/>
          <w:sz w:val="30"/>
          <w:szCs w:val="30"/>
        </w:rPr>
        <w:t>25</w:t>
      </w:r>
      <w:r w:rsidR="003318EA" w:rsidRPr="004C4A95">
        <w:rPr>
          <w:rFonts w:asciiTheme="majorBidi" w:hAnsiTheme="majorBidi" w:cstheme="majorBidi"/>
          <w:sz w:val="30"/>
          <w:szCs w:val="30"/>
        </w:rPr>
        <w:t>6</w:t>
      </w:r>
      <w:r w:rsidR="008E12B1" w:rsidRPr="004C4A95">
        <w:rPr>
          <w:rFonts w:asciiTheme="majorBidi" w:hAnsiTheme="majorBidi" w:cstheme="majorBidi"/>
          <w:sz w:val="30"/>
          <w:szCs w:val="30"/>
        </w:rPr>
        <w:t>1</w:t>
      </w:r>
    </w:p>
    <w:p w:rsidR="00AC0B92" w:rsidRPr="004C4A95" w:rsidRDefault="00AC0B92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:rsidR="00C5767B" w:rsidRPr="004C4A95" w:rsidRDefault="00C5767B" w:rsidP="00D3354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4A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:rsidR="00C5767B" w:rsidRPr="004C4A95" w:rsidRDefault="00C5767B" w:rsidP="00016D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</w:rPr>
      </w:pPr>
    </w:p>
    <w:p w:rsidR="004F2EC2" w:rsidRPr="004C4A95" w:rsidRDefault="00C5767B" w:rsidP="00016D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</w:t>
      </w:r>
      <w:r w:rsidR="002A7352" w:rsidRPr="004C4A95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="00275630" w:rsidRPr="004C4A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A7352" w:rsidRPr="004C4A95">
        <w:rPr>
          <w:rFonts w:asciiTheme="majorBidi" w:hAnsiTheme="majorBidi" w:cstheme="majorBidi"/>
          <w:sz w:val="30"/>
          <w:szCs w:val="30"/>
          <w:cs/>
        </w:rPr>
        <w:t>วิธีการคำนวณ</w:t>
      </w:r>
      <w:r w:rsidR="00275630" w:rsidRPr="004C4A95">
        <w:rPr>
          <w:rFonts w:asciiTheme="majorBidi" w:hAnsiTheme="majorBidi" w:cstheme="majorBidi"/>
          <w:sz w:val="30"/>
          <w:szCs w:val="30"/>
          <w:cs/>
        </w:rPr>
        <w:t>และแหล่งข้อมูลสำคัญที่ใช้ในการประมาณการซึ่งอาจมีความไม่แน่นอนนั้นเป็นข้อมูลเ</w:t>
      </w:r>
      <w:r w:rsidR="002C1F80" w:rsidRPr="004C4A95">
        <w:rPr>
          <w:rFonts w:asciiTheme="majorBidi" w:hAnsiTheme="majorBidi" w:cstheme="majorBidi"/>
          <w:sz w:val="30"/>
          <w:szCs w:val="30"/>
          <w:cs/>
        </w:rPr>
        <w:t>ดียวกันกับ</w:t>
      </w:r>
      <w:r w:rsidR="00886131" w:rsidRPr="004C4A95">
        <w:rPr>
          <w:rFonts w:asciiTheme="majorBidi" w:hAnsiTheme="majorBidi" w:cstheme="majorBidi"/>
          <w:sz w:val="30"/>
          <w:szCs w:val="30"/>
          <w:cs/>
        </w:rPr>
        <w:br/>
      </w:r>
      <w:r w:rsidR="002A7352" w:rsidRPr="004C4A95">
        <w:rPr>
          <w:rFonts w:asciiTheme="majorBidi" w:hAnsiTheme="majorBidi" w:cstheme="majorBidi"/>
          <w:sz w:val="30"/>
          <w:szCs w:val="30"/>
          <w:cs/>
        </w:rPr>
        <w:t>ที่ใช้ใน</w:t>
      </w:r>
      <w:r w:rsidR="00275630" w:rsidRPr="004C4A95">
        <w:rPr>
          <w:rFonts w:asciiTheme="majorBidi" w:hAnsiTheme="majorBidi" w:cstheme="majorBidi"/>
          <w:sz w:val="30"/>
          <w:szCs w:val="30"/>
          <w:cs/>
        </w:rPr>
        <w:t>การจัดทำ</w:t>
      </w:r>
      <w:r w:rsidR="002A7352" w:rsidRPr="004C4A95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2A7352" w:rsidRPr="004C4A95">
        <w:rPr>
          <w:rFonts w:asciiTheme="majorBidi" w:hAnsiTheme="majorBidi" w:cstheme="majorBidi"/>
          <w:sz w:val="30"/>
          <w:szCs w:val="30"/>
        </w:rPr>
        <w:t>31</w:t>
      </w:r>
      <w:r w:rsidR="002A7352" w:rsidRPr="004C4A9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A7352" w:rsidRPr="004C4A95">
        <w:rPr>
          <w:rFonts w:asciiTheme="majorBidi" w:hAnsiTheme="majorBidi" w:cstheme="majorBidi"/>
          <w:sz w:val="30"/>
          <w:szCs w:val="30"/>
        </w:rPr>
        <w:t>2561</w:t>
      </w:r>
      <w:r w:rsidR="002A7352" w:rsidRPr="004C4A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F2EC2" w:rsidRPr="004C4A95">
        <w:rPr>
          <w:rFonts w:asciiTheme="majorBidi" w:hAnsiTheme="majorBidi" w:cstheme="majorBidi"/>
          <w:sz w:val="30"/>
          <w:szCs w:val="30"/>
          <w:cs/>
        </w:rPr>
        <w:t>เว้นแต่การรับรู้รายได้ที่ต้องใช้วิจารณญาณเพิ่มเติมในการพิจารณาจังหวะเวลาในการส่งมอบการควบคุม เพื่อประเมินว่าการรับรู้รายได้ ณ เวลาใดเวลาหนึ่ง หรือรับรู้ตลอดช่วงเวลาหนึ่งตาม</w:t>
      </w:r>
      <w:r w:rsidR="007B5CCE">
        <w:rPr>
          <w:rFonts w:asciiTheme="majorBidi" w:hAnsiTheme="majorBidi" w:cstheme="majorBidi" w:hint="cs"/>
          <w:sz w:val="30"/>
          <w:szCs w:val="30"/>
          <w:cs/>
        </w:rPr>
        <w:t>ข้อ</w:t>
      </w:r>
      <w:r w:rsidR="004F2EC2" w:rsidRPr="004C4A95">
        <w:rPr>
          <w:rFonts w:asciiTheme="majorBidi" w:hAnsiTheme="majorBidi" w:cstheme="majorBidi"/>
          <w:sz w:val="30"/>
          <w:szCs w:val="30"/>
          <w:cs/>
        </w:rPr>
        <w:t xml:space="preserve">กำหนดของมาตรฐานการรายงานทางการเงิน ฉบับที่ </w:t>
      </w:r>
      <w:r w:rsidR="004F2EC2" w:rsidRPr="004C4A95">
        <w:rPr>
          <w:rFonts w:asciiTheme="majorBidi" w:hAnsiTheme="majorBidi" w:cstheme="majorBidi"/>
          <w:sz w:val="30"/>
          <w:szCs w:val="30"/>
        </w:rPr>
        <w:t xml:space="preserve">15 </w:t>
      </w:r>
      <w:r w:rsidR="004F2EC2" w:rsidRPr="004C4A9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4F2EC2" w:rsidRPr="00122EC2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</w:t>
      </w:r>
      <w:r w:rsidR="004F2EC2" w:rsidRPr="002674BE">
        <w:rPr>
          <w:rFonts w:asciiTheme="majorBidi" w:hAnsiTheme="majorBidi" w:cstheme="majorBidi"/>
          <w:i/>
          <w:iCs/>
          <w:sz w:val="30"/>
          <w:szCs w:val="30"/>
          <w:cs/>
        </w:rPr>
        <w:t>สัญญาที่ทำกับลูกค้า</w:t>
      </w:r>
      <w:r w:rsidR="004F2EC2" w:rsidRPr="004C4A95">
        <w:rPr>
          <w:rFonts w:asciiTheme="majorBidi" w:hAnsiTheme="majorBidi" w:cstheme="majorBidi"/>
          <w:sz w:val="30"/>
          <w:szCs w:val="30"/>
          <w:cs/>
        </w:rPr>
        <w:t xml:space="preserve"> (“</w:t>
      </w:r>
      <w:r w:rsidR="004F2EC2" w:rsidRPr="004C4A95">
        <w:rPr>
          <w:rFonts w:asciiTheme="majorBidi" w:hAnsiTheme="majorBidi" w:cstheme="majorBidi"/>
          <w:sz w:val="30"/>
          <w:szCs w:val="30"/>
        </w:rPr>
        <w:t>TFRS 15</w:t>
      </w:r>
      <w:r w:rsidR="004F2EC2" w:rsidRPr="004C4A95">
        <w:rPr>
          <w:rFonts w:asciiTheme="majorBidi" w:hAnsiTheme="majorBidi" w:cstheme="majorBidi"/>
          <w:sz w:val="30"/>
          <w:szCs w:val="30"/>
          <w:cs/>
        </w:rPr>
        <w:t>”)</w:t>
      </w:r>
      <w:r w:rsidR="004F2EC2"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="004F2EC2" w:rsidRPr="004C4A95">
        <w:rPr>
          <w:rFonts w:asciiTheme="majorBidi" w:hAnsiTheme="majorBidi" w:cstheme="majorBidi"/>
          <w:sz w:val="30"/>
          <w:szCs w:val="30"/>
          <w:cs/>
        </w:rPr>
        <w:t xml:space="preserve">ที่กลุ่มบริษัทถือปฏิบัติเป็นครั้งแรกแทนมาตรฐานการบัญชี ฉบับที่ </w:t>
      </w:r>
      <w:r w:rsidR="004F2EC2" w:rsidRPr="004C4A95">
        <w:rPr>
          <w:rFonts w:asciiTheme="majorBidi" w:hAnsiTheme="majorBidi" w:cstheme="majorBidi"/>
          <w:sz w:val="30"/>
          <w:szCs w:val="30"/>
        </w:rPr>
        <w:t xml:space="preserve">18 </w:t>
      </w:r>
      <w:r w:rsidR="004F2EC2" w:rsidRPr="004C4A9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4F2EC2" w:rsidRPr="002674BE">
        <w:rPr>
          <w:rFonts w:asciiTheme="majorBidi" w:hAnsiTheme="majorBidi" w:cstheme="majorBidi"/>
          <w:i/>
          <w:iCs/>
          <w:sz w:val="30"/>
          <w:szCs w:val="30"/>
          <w:cs/>
        </w:rPr>
        <w:t>รายได้</w:t>
      </w:r>
      <w:r w:rsidR="004F2EC2" w:rsidRPr="004C4A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B5CCE">
        <w:rPr>
          <w:rFonts w:asciiTheme="majorBidi" w:hAnsiTheme="majorBidi" w:cstheme="majorBidi"/>
          <w:sz w:val="30"/>
          <w:szCs w:val="30"/>
        </w:rPr>
        <w:br/>
      </w:r>
      <w:r w:rsidR="004F2EC2" w:rsidRPr="004C4A95">
        <w:rPr>
          <w:rFonts w:asciiTheme="majorBidi" w:hAnsiTheme="majorBidi" w:cstheme="majorBidi"/>
          <w:sz w:val="30"/>
          <w:szCs w:val="30"/>
        </w:rPr>
        <w:t xml:space="preserve">(“TAS 18”) </w:t>
      </w:r>
      <w:r w:rsidR="004F2EC2" w:rsidRPr="004C4A95">
        <w:rPr>
          <w:rFonts w:asciiTheme="majorBidi" w:hAnsiTheme="majorBidi" w:cstheme="majorBidi"/>
          <w:sz w:val="30"/>
          <w:szCs w:val="30"/>
          <w:cs/>
        </w:rPr>
        <w:t xml:space="preserve"> และการตีความมาตรฐานการรายงานทางการเงินที่เกี่ยวข้อง </w:t>
      </w:r>
    </w:p>
    <w:p w:rsidR="001B389E" w:rsidRPr="004C4A95" w:rsidRDefault="001B389E" w:rsidP="002A735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2"/>
        </w:rPr>
      </w:pPr>
    </w:p>
    <w:p w:rsidR="002A7352" w:rsidRPr="004C4A95" w:rsidRDefault="002A7352" w:rsidP="002A735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ตาม</w:t>
      </w:r>
      <w:r w:rsidRPr="004C4A95">
        <w:rPr>
          <w:rFonts w:asciiTheme="majorBidi" w:hAnsiTheme="majorBidi" w:cstheme="majorBidi"/>
          <w:sz w:val="30"/>
          <w:szCs w:val="30"/>
        </w:rPr>
        <w:t xml:space="preserve"> TFRS 15 </w:t>
      </w:r>
      <w:r w:rsidRPr="004C4A95">
        <w:rPr>
          <w:rFonts w:asciiTheme="majorBidi" w:hAnsiTheme="majorBidi" w:cstheme="majorBidi"/>
          <w:sz w:val="30"/>
          <w:szCs w:val="30"/>
          <w:cs/>
        </w:rPr>
        <w:t>กลุ่มบริษัทรับรู้รายได้เมื่อลูกค้ามีอำนาจควบคุมในสินค้าหรือบริการ ด้วยจำนวนเงินที่สะท้อนถึง</w:t>
      </w:r>
      <w:r w:rsidRPr="004C4A95">
        <w:rPr>
          <w:rFonts w:asciiTheme="majorBidi" w:hAnsiTheme="majorBidi" w:cstheme="majorBidi"/>
          <w:sz w:val="30"/>
          <w:szCs w:val="30"/>
          <w:cs/>
        </w:rPr>
        <w:br/>
        <w:t xml:space="preserve">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หรือรับรู้ตลอดช่วงเวลาหนึ่ง ในขณะที่ </w:t>
      </w:r>
      <w:r w:rsidRPr="004C4A95">
        <w:rPr>
          <w:rFonts w:asciiTheme="majorBidi" w:hAnsiTheme="majorBidi" w:cstheme="majorBidi"/>
          <w:sz w:val="30"/>
          <w:szCs w:val="30"/>
        </w:rPr>
        <w:t xml:space="preserve">TAS 18           </w:t>
      </w:r>
      <w:r w:rsidRPr="004C4A95">
        <w:rPr>
          <w:rFonts w:asciiTheme="majorBidi" w:hAnsiTheme="majorBidi" w:cstheme="majorBidi"/>
          <w:sz w:val="30"/>
          <w:szCs w:val="30"/>
          <w:cs/>
        </w:rPr>
        <w:t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:rsidR="007B7FF7" w:rsidRPr="004C4A95" w:rsidRDefault="001B389E" w:rsidP="00CE03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lastRenderedPageBreak/>
        <w:t>นอกจากนี้กลุ่มบริษัทไม่ได้นำมาตรฐานการรายงานทางการเงินที่ออก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4C4A95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มาตรฐานการรายงานทางการเงินที่ออกใหม่ที่เกี่ยว</w:t>
      </w:r>
      <w:r w:rsidR="005A2882">
        <w:rPr>
          <w:rFonts w:asciiTheme="majorBidi" w:hAnsiTheme="majorBidi" w:cstheme="majorBidi" w:hint="cs"/>
          <w:sz w:val="30"/>
          <w:szCs w:val="30"/>
          <w:cs/>
        </w:rPr>
        <w:t>ข้อง</w:t>
      </w:r>
      <w:r w:rsidRPr="004C4A95">
        <w:rPr>
          <w:rFonts w:asciiTheme="majorBidi" w:hAnsiTheme="majorBidi" w:cstheme="majorBidi"/>
          <w:sz w:val="30"/>
          <w:szCs w:val="30"/>
          <w:cs/>
        </w:rPr>
        <w:t>กับการดำเนินงานของกลุ่มบริษัทได้เปิดเผยใน</w:t>
      </w:r>
      <w:r w:rsidRPr="00E36A6C">
        <w:rPr>
          <w:rFonts w:asciiTheme="majorBidi" w:hAnsiTheme="majorBidi" w:cstheme="majorBidi"/>
          <w:sz w:val="30"/>
          <w:szCs w:val="30"/>
          <w:cs/>
        </w:rPr>
        <w:t xml:space="preserve">หมายเหตุข้อ </w:t>
      </w:r>
      <w:r w:rsidR="00E36A6C" w:rsidRPr="00E36A6C">
        <w:rPr>
          <w:rFonts w:asciiTheme="majorBidi" w:hAnsiTheme="majorBidi" w:cstheme="majorBidi"/>
          <w:sz w:val="30"/>
          <w:szCs w:val="30"/>
        </w:rPr>
        <w:t>1</w:t>
      </w:r>
      <w:r w:rsidR="007E3BAF">
        <w:rPr>
          <w:rFonts w:asciiTheme="majorBidi" w:hAnsiTheme="majorBidi" w:cstheme="majorBidi"/>
          <w:sz w:val="30"/>
          <w:szCs w:val="30"/>
        </w:rPr>
        <w:t>7</w:t>
      </w:r>
    </w:p>
    <w:p w:rsidR="00CA6BF5" w:rsidRPr="004C4A95" w:rsidRDefault="00CA6BF5" w:rsidP="005B01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B907E7" w:rsidRPr="004C4A95" w:rsidRDefault="00B907E7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</w:pPr>
      <w:r w:rsidRPr="004C4A95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บุคคลหรือกิจการที่เกี่ยวข้องกัน</w:t>
      </w:r>
    </w:p>
    <w:p w:rsidR="00C8301D" w:rsidRPr="004C4A95" w:rsidRDefault="00C8301D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:rsidR="003318EA" w:rsidRDefault="003318EA" w:rsidP="003318EA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74A81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ความสัมพันธ์ที่มีกับบริษัทย่อยและบริษัทร่วมได้เปิดเผยในหมายเหตุประกอบงบการเงินข้อ</w:t>
      </w:r>
      <w:r w:rsidRPr="00C74A8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CE03D9" w:rsidRPr="00C74A81">
        <w:rPr>
          <w:rFonts w:asciiTheme="majorBidi" w:hAnsiTheme="majorBidi" w:cstheme="majorBidi"/>
          <w:bCs/>
          <w:sz w:val="30"/>
          <w:szCs w:val="30"/>
        </w:rPr>
        <w:t>6</w:t>
      </w:r>
      <w:r w:rsidRPr="00C74A81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C74A81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C74A81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CE03D9" w:rsidRPr="00C74A81">
        <w:rPr>
          <w:rFonts w:asciiTheme="majorBidi" w:hAnsiTheme="majorBidi" w:cstheme="majorBidi"/>
          <w:bCs/>
          <w:sz w:val="30"/>
          <w:szCs w:val="30"/>
        </w:rPr>
        <w:t>7</w:t>
      </w:r>
      <w:r w:rsidRPr="00C74A81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C74A81">
        <w:rPr>
          <w:rFonts w:asciiTheme="majorBidi" w:hAnsiTheme="majorBidi" w:cstheme="majorBidi"/>
          <w:b/>
          <w:sz w:val="30"/>
          <w:szCs w:val="30"/>
          <w:cs/>
        </w:rPr>
        <w:t>สำหรับความสัมพันธ์กับผู้บริหารสำคัญ</w:t>
      </w:r>
      <w:r w:rsidR="009456F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066C9C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C74A81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บุคคลหรือกิจการที่เกี่ยวข้องกันอื่น</w:t>
      </w:r>
      <w:r w:rsidR="009A7E86" w:rsidRPr="00C74A81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C74A81" w:rsidRPr="00C74A81">
        <w:rPr>
          <w:rFonts w:asciiTheme="majorBidi" w:hAnsiTheme="majorBidi" w:cstheme="majorBidi" w:hint="cs"/>
          <w:b/>
          <w:sz w:val="30"/>
          <w:szCs w:val="30"/>
          <w:cs/>
        </w:rPr>
        <w:t>ไม่มีการ</w:t>
      </w:r>
      <w:r w:rsidR="00C74A81" w:rsidRPr="00C74A81">
        <w:rPr>
          <w:rFonts w:ascii="Angsana New" w:hAnsi="Angsana New"/>
          <w:b/>
          <w:sz w:val="30"/>
          <w:szCs w:val="30"/>
          <w:cs/>
        </w:rPr>
        <w:t>เปลี่ยนแปลงอย่างมีสาระสำคัญ</w:t>
      </w:r>
      <w:r w:rsidR="00247B3C">
        <w:rPr>
          <w:rFonts w:ascii="Angsana New" w:hAnsi="Angsana New"/>
          <w:b/>
          <w:sz w:val="30"/>
          <w:szCs w:val="30"/>
        </w:rPr>
        <w:br/>
      </w:r>
      <w:r w:rsidR="00C74A81" w:rsidRPr="00C74A81">
        <w:rPr>
          <w:rFonts w:asciiTheme="majorBidi" w:hAnsiTheme="majorBidi" w:cstheme="majorBidi" w:hint="cs"/>
          <w:b/>
          <w:sz w:val="30"/>
          <w:szCs w:val="30"/>
          <w:cs/>
        </w:rPr>
        <w:t>ในระหว่างงวด</w:t>
      </w:r>
    </w:p>
    <w:p w:rsidR="00066C9C" w:rsidRDefault="00066C9C" w:rsidP="003318EA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066C9C" w:rsidRPr="00B339A0" w:rsidRDefault="00066C9C" w:rsidP="00381ECD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339A0">
        <w:rPr>
          <w:rFonts w:asciiTheme="majorBidi" w:hAnsiTheme="majorBidi" w:cstheme="majorBidi"/>
          <w:b/>
          <w:sz w:val="30"/>
          <w:szCs w:val="30"/>
          <w:cs/>
        </w:rPr>
        <w:t>นโยบายการกำหนดราคาที่มีการเปลี่ยนแปลงอย่างมี</w:t>
      </w:r>
      <w:r w:rsidRPr="00B339A0">
        <w:rPr>
          <w:rFonts w:asciiTheme="majorBidi" w:hAnsiTheme="majorBidi" w:cstheme="majorBidi" w:hint="cs"/>
          <w:b/>
          <w:sz w:val="30"/>
          <w:szCs w:val="30"/>
          <w:cs/>
        </w:rPr>
        <w:t>สาระ</w:t>
      </w:r>
      <w:r w:rsidRPr="00B339A0">
        <w:rPr>
          <w:rFonts w:asciiTheme="majorBidi" w:hAnsiTheme="majorBidi" w:cstheme="majorBidi"/>
          <w:b/>
          <w:sz w:val="30"/>
          <w:szCs w:val="30"/>
          <w:cs/>
        </w:rPr>
        <w:t>สำคัญ</w:t>
      </w:r>
      <w:r w:rsidRPr="00B339A0">
        <w:rPr>
          <w:rFonts w:asciiTheme="majorBidi" w:hAnsiTheme="majorBidi" w:cstheme="majorBidi" w:hint="cs"/>
          <w:b/>
          <w:sz w:val="30"/>
          <w:szCs w:val="30"/>
          <w:cs/>
        </w:rPr>
        <w:t>ใน</w:t>
      </w:r>
      <w:r w:rsidRPr="00B339A0">
        <w:rPr>
          <w:rFonts w:asciiTheme="majorBidi" w:hAnsiTheme="majorBidi" w:cstheme="majorBidi"/>
          <w:b/>
          <w:sz w:val="30"/>
          <w:szCs w:val="30"/>
          <w:cs/>
        </w:rPr>
        <w:t>ระหว่างงวด</w:t>
      </w:r>
      <w:r w:rsidR="00692865">
        <w:rPr>
          <w:rFonts w:asciiTheme="majorBidi" w:hAnsiTheme="majorBidi" w:cstheme="majorBidi" w:hint="cs"/>
          <w:b/>
          <w:sz w:val="30"/>
          <w:szCs w:val="30"/>
          <w:cs/>
        </w:rPr>
        <w:t>เก้า</w:t>
      </w:r>
      <w:r w:rsidRPr="00B339A0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Pr="00B339A0">
        <w:rPr>
          <w:rFonts w:asciiTheme="majorBidi" w:hAnsiTheme="majorBidi" w:cstheme="majorBidi"/>
          <w:sz w:val="30"/>
          <w:szCs w:val="30"/>
        </w:rPr>
        <w:t>30</w:t>
      </w:r>
      <w:r w:rsidRPr="00B339A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692865">
        <w:rPr>
          <w:rFonts w:asciiTheme="majorBidi" w:hAnsiTheme="majorBidi" w:cstheme="majorBidi" w:hint="cs"/>
          <w:b/>
          <w:sz w:val="30"/>
          <w:szCs w:val="30"/>
          <w:cs/>
        </w:rPr>
        <w:t>กันยายน</w:t>
      </w:r>
      <w:r w:rsidRPr="00B339A0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B339A0">
        <w:rPr>
          <w:rFonts w:asciiTheme="majorBidi" w:hAnsiTheme="majorBidi" w:cstheme="majorBidi"/>
          <w:sz w:val="30"/>
          <w:szCs w:val="30"/>
        </w:rPr>
        <w:t>2562</w:t>
      </w:r>
      <w:r w:rsidRPr="00B339A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B339A0">
        <w:rPr>
          <w:rFonts w:asciiTheme="majorBidi" w:hAnsiTheme="majorBidi" w:cstheme="majorBidi"/>
          <w:b/>
          <w:sz w:val="30"/>
          <w:szCs w:val="30"/>
          <w:cs/>
        </w:rPr>
        <w:t>มีดังต่อไปนี้</w:t>
      </w:r>
    </w:p>
    <w:p w:rsidR="00752FFA" w:rsidRDefault="00752FFA" w:rsidP="00504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270"/>
        <w:gridCol w:w="5400"/>
      </w:tblGrid>
      <w:tr w:rsidR="00B339A0" w:rsidRPr="00560C4E" w:rsidTr="00FD7A04">
        <w:trPr>
          <w:tblHeader/>
        </w:trPr>
        <w:tc>
          <w:tcPr>
            <w:tcW w:w="3870" w:type="dxa"/>
          </w:tcPr>
          <w:p w:rsidR="00B339A0" w:rsidRPr="00560C4E" w:rsidRDefault="00B339A0" w:rsidP="00FD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:rsidR="00B339A0" w:rsidRPr="00560C4E" w:rsidRDefault="00B339A0" w:rsidP="00FD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</w:tcPr>
          <w:p w:rsidR="00B339A0" w:rsidRPr="00560C4E" w:rsidRDefault="00B339A0" w:rsidP="00FD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2"/>
              </w:tabs>
              <w:ind w:right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339A0" w:rsidRPr="00560C4E" w:rsidTr="00FD7A04">
        <w:tc>
          <w:tcPr>
            <w:tcW w:w="3870" w:type="dxa"/>
          </w:tcPr>
          <w:p w:rsidR="00B339A0" w:rsidRPr="00560C4E" w:rsidRDefault="00B339A0" w:rsidP="00FD7A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270" w:type="dxa"/>
          </w:tcPr>
          <w:p w:rsidR="00B339A0" w:rsidRPr="00560C4E" w:rsidRDefault="00B339A0" w:rsidP="00FD7A04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</w:tcPr>
          <w:p w:rsidR="00B339A0" w:rsidRPr="00560C4E" w:rsidRDefault="00B339A0" w:rsidP="00FD7A04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hint="cs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B339A0" w:rsidRPr="00560C4E" w:rsidTr="00FD7A04">
        <w:tc>
          <w:tcPr>
            <w:tcW w:w="3870" w:type="dxa"/>
          </w:tcPr>
          <w:p w:rsidR="00B339A0" w:rsidRPr="00560C4E" w:rsidRDefault="00B339A0" w:rsidP="00FD7A04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270" w:type="dxa"/>
          </w:tcPr>
          <w:p w:rsidR="00B339A0" w:rsidRPr="00560C4E" w:rsidRDefault="00B339A0" w:rsidP="00FD7A04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</w:tcPr>
          <w:p w:rsidR="00B339A0" w:rsidRPr="00560C4E" w:rsidRDefault="00B339A0" w:rsidP="00FD7A04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hint="cs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</w:tbl>
    <w:p w:rsidR="00B339A0" w:rsidRPr="004C4A95" w:rsidRDefault="00B339A0" w:rsidP="00504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2B7D0A" w:rsidRPr="004C4A95" w:rsidRDefault="002B7D0A" w:rsidP="00504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C4A95">
        <w:rPr>
          <w:rFonts w:asciiTheme="majorBidi" w:hAnsiTheme="majorBidi" w:cstheme="majorBidi"/>
          <w:b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รายการที่สำคัญกับบุคคลหรือกิจการที่เกี่ยวข้องกันสำหรับงวดสามเดือนและ</w:t>
      </w:r>
      <w:r w:rsidR="00C16795">
        <w:rPr>
          <w:rFonts w:asciiTheme="majorBidi" w:hAnsiTheme="majorBidi" w:cstheme="majorBidi" w:hint="cs"/>
          <w:b/>
          <w:sz w:val="30"/>
          <w:szCs w:val="30"/>
          <w:cs/>
        </w:rPr>
        <w:t>เก้า</w:t>
      </w:r>
      <w:r w:rsidRPr="004C4A95">
        <w:rPr>
          <w:rFonts w:asciiTheme="majorBidi" w:hAnsiTheme="majorBidi" w:cstheme="majorBidi"/>
          <w:b/>
          <w:sz w:val="30"/>
          <w:szCs w:val="30"/>
          <w:cs/>
        </w:rPr>
        <w:t>เดือนสิ้นสุดวันที่</w:t>
      </w:r>
      <w:r w:rsidRPr="004C4A95">
        <w:rPr>
          <w:rFonts w:asciiTheme="majorBidi" w:hAnsiTheme="majorBidi" w:cstheme="majorBidi"/>
          <w:bCs/>
          <w:sz w:val="30"/>
          <w:szCs w:val="30"/>
        </w:rPr>
        <w:t xml:space="preserve"> 30</w:t>
      </w:r>
      <w:r w:rsidRPr="004C4A95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C16795">
        <w:rPr>
          <w:rFonts w:asciiTheme="majorBidi" w:hAnsiTheme="majorBidi" w:cstheme="majorBidi" w:hint="cs"/>
          <w:b/>
          <w:sz w:val="30"/>
          <w:szCs w:val="30"/>
          <w:cs/>
        </w:rPr>
        <w:t>กันยา</w:t>
      </w:r>
      <w:r w:rsidRPr="004C4A95">
        <w:rPr>
          <w:rFonts w:asciiTheme="majorBidi" w:hAnsiTheme="majorBidi" w:cstheme="majorBidi"/>
          <w:b/>
          <w:sz w:val="30"/>
          <w:szCs w:val="30"/>
          <w:cs/>
        </w:rPr>
        <w:t xml:space="preserve">ยน </w:t>
      </w:r>
      <w:r w:rsidR="003318EA" w:rsidRPr="004C4A95">
        <w:rPr>
          <w:rFonts w:asciiTheme="majorBidi" w:hAnsiTheme="majorBidi" w:cstheme="majorBidi"/>
          <w:bCs/>
          <w:sz w:val="30"/>
          <w:szCs w:val="30"/>
        </w:rPr>
        <w:t>256</w:t>
      </w:r>
      <w:r w:rsidR="00DD4042" w:rsidRPr="004C4A95">
        <w:rPr>
          <w:rFonts w:asciiTheme="majorBidi" w:hAnsiTheme="majorBidi" w:cstheme="majorBidi"/>
          <w:bCs/>
          <w:sz w:val="30"/>
          <w:szCs w:val="30"/>
        </w:rPr>
        <w:t>2</w:t>
      </w:r>
      <w:r w:rsidR="00FA2279" w:rsidRPr="004C4A95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7357E0" w:rsidRPr="004C4A95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3318EA" w:rsidRPr="004C4A95">
        <w:rPr>
          <w:rFonts w:asciiTheme="majorBidi" w:hAnsiTheme="majorBidi" w:cstheme="majorBidi"/>
          <w:bCs/>
          <w:sz w:val="30"/>
          <w:szCs w:val="30"/>
        </w:rPr>
        <w:t>256</w:t>
      </w:r>
      <w:r w:rsidR="00DD4042" w:rsidRPr="004C4A95">
        <w:rPr>
          <w:rFonts w:asciiTheme="majorBidi" w:hAnsiTheme="majorBidi" w:cstheme="majorBidi"/>
          <w:bCs/>
          <w:sz w:val="30"/>
          <w:szCs w:val="30"/>
        </w:rPr>
        <w:t>1</w:t>
      </w:r>
      <w:r w:rsidRPr="004C4A95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4C4A95">
        <w:rPr>
          <w:rFonts w:asciiTheme="majorBidi" w:hAnsiTheme="majorBidi" w:cstheme="majorBidi"/>
          <w:b/>
          <w:sz w:val="30"/>
          <w:szCs w:val="30"/>
          <w:cs/>
        </w:rPr>
        <w:t>สรุปได้ดังนี้</w:t>
      </w:r>
    </w:p>
    <w:p w:rsidR="002B7D0A" w:rsidRPr="004C4A95" w:rsidRDefault="002B7D0A" w:rsidP="002B7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1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2"/>
        <w:gridCol w:w="1062"/>
        <w:gridCol w:w="243"/>
        <w:gridCol w:w="1035"/>
        <w:gridCol w:w="270"/>
        <w:gridCol w:w="1080"/>
        <w:gridCol w:w="270"/>
        <w:gridCol w:w="1053"/>
      </w:tblGrid>
      <w:tr w:rsidR="002B7D0A" w:rsidRPr="004C4A95" w:rsidTr="00A4626C">
        <w:trPr>
          <w:trHeight w:val="353"/>
          <w:tblHeader/>
        </w:trPr>
        <w:tc>
          <w:tcPr>
            <w:tcW w:w="4122" w:type="dxa"/>
          </w:tcPr>
          <w:p w:rsidR="002B7D0A" w:rsidRPr="004C4A95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2B7D0A" w:rsidRPr="004C4A95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B7D0A" w:rsidRPr="004C4A95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</w:tcPr>
          <w:p w:rsidR="002B7D0A" w:rsidRPr="004C4A95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317E" w:rsidRPr="004C4A95" w:rsidTr="00A4626C">
        <w:trPr>
          <w:tblHeader/>
        </w:trPr>
        <w:tc>
          <w:tcPr>
            <w:tcW w:w="4122" w:type="dxa"/>
          </w:tcPr>
          <w:p w:rsidR="00BF317E" w:rsidRPr="004C4A95" w:rsidRDefault="00BF317E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C4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93A8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4C4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062" w:type="dxa"/>
          </w:tcPr>
          <w:p w:rsidR="00BF317E" w:rsidRPr="004C4A95" w:rsidRDefault="00BF317E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B7840" w:rsidRPr="004C4A9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:rsidR="00BF317E" w:rsidRPr="004C4A95" w:rsidRDefault="00BF317E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BF317E" w:rsidRPr="004C4A95" w:rsidRDefault="00024F70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B7840" w:rsidRPr="004C4A9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BF317E" w:rsidRPr="004C4A95" w:rsidRDefault="00BF317E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F317E" w:rsidRPr="004C4A95" w:rsidRDefault="00BF317E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A0FE8" w:rsidRPr="004C4A9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BF317E" w:rsidRPr="004C4A95" w:rsidRDefault="00BF317E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BF317E" w:rsidRPr="004C4A95" w:rsidRDefault="00024F70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A0FE8" w:rsidRPr="004C4A9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2B7D0A" w:rsidRPr="004C4A95" w:rsidTr="00A4626C">
        <w:trPr>
          <w:tblHeader/>
        </w:trPr>
        <w:tc>
          <w:tcPr>
            <w:tcW w:w="4122" w:type="dxa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7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3CCD" w:rsidRPr="004C4A95" w:rsidTr="003A6BEC">
        <w:trPr>
          <w:trHeight w:val="326"/>
        </w:trPr>
        <w:tc>
          <w:tcPr>
            <w:tcW w:w="4122" w:type="dxa"/>
          </w:tcPr>
          <w:p w:rsidR="002C3CCD" w:rsidRPr="004C4A95" w:rsidRDefault="002C3CCD" w:rsidP="002C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:rsidR="002C3CCD" w:rsidRPr="004C4A95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:rsidR="002C3CCD" w:rsidRPr="004C4A95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2C3CCD" w:rsidRPr="004C4A95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C3CCD" w:rsidRPr="004C4A95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CCD" w:rsidRPr="004C4A95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C3CCD" w:rsidRPr="004C4A95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2C3CCD" w:rsidRPr="004C4A95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4F70" w:rsidRPr="004C4A95" w:rsidTr="003A6BEC">
        <w:tc>
          <w:tcPr>
            <w:tcW w:w="4122" w:type="dxa"/>
          </w:tcPr>
          <w:p w:rsidR="00024F70" w:rsidRPr="004C4A95" w:rsidRDefault="00024F70" w:rsidP="0002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:rsidR="00024F70" w:rsidRPr="004C4A95" w:rsidRDefault="00B207B3" w:rsidP="00024F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024F70" w:rsidRPr="004C4A95" w:rsidRDefault="00024F70" w:rsidP="00024F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24F70" w:rsidRPr="004C4A95" w:rsidRDefault="006D2504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82,2</w:t>
            </w:r>
            <w:r w:rsidR="00AE62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024F70" w:rsidRPr="00693A85" w:rsidRDefault="00693A85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71,329</w:t>
            </w:r>
          </w:p>
        </w:tc>
      </w:tr>
      <w:tr w:rsidR="00024F70" w:rsidRPr="004C4A95" w:rsidTr="003A6BEC">
        <w:tc>
          <w:tcPr>
            <w:tcW w:w="4122" w:type="dxa"/>
          </w:tcPr>
          <w:p w:rsidR="00024F70" w:rsidRPr="004C4A95" w:rsidRDefault="00024F70" w:rsidP="0002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รายได้จากการให้ความช่วยเหลือด้านการจัดการ</w:t>
            </w:r>
          </w:p>
        </w:tc>
        <w:tc>
          <w:tcPr>
            <w:tcW w:w="1062" w:type="dxa"/>
          </w:tcPr>
          <w:p w:rsidR="00024F70" w:rsidRPr="004C4A95" w:rsidRDefault="00024F70" w:rsidP="00024F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024F70" w:rsidRPr="004C4A95" w:rsidRDefault="00024F70" w:rsidP="00024F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024F70" w:rsidRPr="00693A85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A0FE8" w:rsidRPr="004C4A95" w:rsidTr="003A6BEC">
        <w:tc>
          <w:tcPr>
            <w:tcW w:w="4122" w:type="dxa"/>
          </w:tcPr>
          <w:p w:rsidR="005A0FE8" w:rsidRPr="004C4A95" w:rsidRDefault="005A0FE8" w:rsidP="005A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การขาย และการตลาด</w:t>
            </w:r>
          </w:p>
        </w:tc>
        <w:tc>
          <w:tcPr>
            <w:tcW w:w="1062" w:type="dxa"/>
          </w:tcPr>
          <w:p w:rsidR="005A0FE8" w:rsidRPr="004C4A95" w:rsidRDefault="00433E4A" w:rsidP="005A0FE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5A0FE8" w:rsidRPr="004C4A95" w:rsidRDefault="005A0FE8" w:rsidP="005A0F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5A0FE8" w:rsidRPr="004C4A95" w:rsidRDefault="005A0FE8" w:rsidP="005A0FE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A0FE8" w:rsidRPr="004C4A95" w:rsidRDefault="005A0FE8" w:rsidP="005A0F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5A0FE8" w:rsidRPr="004C4A95" w:rsidRDefault="006D2504" w:rsidP="005A0F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10,11</w:t>
            </w:r>
            <w:r w:rsidR="00AE62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:rsidR="005A0FE8" w:rsidRPr="004C4A95" w:rsidRDefault="005A0FE8" w:rsidP="005A0F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5A0FE8" w:rsidRPr="00693A85" w:rsidRDefault="00693A85" w:rsidP="005A0F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3A85">
              <w:rPr>
                <w:rFonts w:ascii="Angsana New" w:hAnsi="Angsana New"/>
                <w:sz w:val="30"/>
                <w:szCs w:val="30"/>
                <w:lang w:val="en-US"/>
              </w:rPr>
              <w:t>14,539</w:t>
            </w:r>
          </w:p>
        </w:tc>
      </w:tr>
      <w:tr w:rsidR="00024F70" w:rsidRPr="004C4A95" w:rsidTr="003A6BEC">
        <w:tc>
          <w:tcPr>
            <w:tcW w:w="4122" w:type="dxa"/>
          </w:tcPr>
          <w:p w:rsidR="00024F70" w:rsidRPr="004C4A95" w:rsidRDefault="00024F70" w:rsidP="0002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รายได้จากการค้ำประกัน</w:t>
            </w:r>
          </w:p>
        </w:tc>
        <w:tc>
          <w:tcPr>
            <w:tcW w:w="1062" w:type="dxa"/>
          </w:tcPr>
          <w:p w:rsidR="00024F70" w:rsidRPr="004C4A95" w:rsidRDefault="00433E4A" w:rsidP="00024F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024F70" w:rsidRPr="004C4A95" w:rsidRDefault="00024F70" w:rsidP="00024F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4F70" w:rsidRPr="0027292B" w:rsidRDefault="006D2504" w:rsidP="00FD5F4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2,09</w:t>
            </w:r>
            <w:r w:rsidR="00AE62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024F70" w:rsidRPr="00693A85" w:rsidRDefault="00693A85" w:rsidP="00A72D7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3A85">
              <w:rPr>
                <w:rFonts w:ascii="Angsana New" w:hAnsi="Angsana New"/>
                <w:sz w:val="30"/>
                <w:szCs w:val="30"/>
                <w:lang w:val="en-US"/>
              </w:rPr>
              <w:t>2,157</w:t>
            </w:r>
          </w:p>
        </w:tc>
      </w:tr>
      <w:tr w:rsidR="00024F70" w:rsidRPr="004C4A95" w:rsidTr="003A6BEC">
        <w:tc>
          <w:tcPr>
            <w:tcW w:w="4122" w:type="dxa"/>
          </w:tcPr>
          <w:p w:rsidR="00024F70" w:rsidRPr="004C4A95" w:rsidRDefault="00024F70" w:rsidP="0002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รายได้ค่าฝากสินค้า</w:t>
            </w:r>
          </w:p>
        </w:tc>
        <w:tc>
          <w:tcPr>
            <w:tcW w:w="1062" w:type="dxa"/>
          </w:tcPr>
          <w:p w:rsidR="00024F70" w:rsidRPr="004C4A95" w:rsidRDefault="00433E4A" w:rsidP="00024F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024F70" w:rsidRPr="004C4A95" w:rsidRDefault="00024F70" w:rsidP="00024F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4F70" w:rsidRPr="0027292B" w:rsidRDefault="006D2504" w:rsidP="009054D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938</w:t>
            </w:r>
          </w:p>
        </w:tc>
        <w:tc>
          <w:tcPr>
            <w:tcW w:w="270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024F70" w:rsidRPr="00693A85" w:rsidRDefault="00693A85" w:rsidP="002729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3A85">
              <w:rPr>
                <w:rFonts w:ascii="Angsana New" w:hAnsi="Angsana New"/>
                <w:sz w:val="30"/>
                <w:szCs w:val="30"/>
                <w:lang w:val="en-US"/>
              </w:rPr>
              <w:t>1,590</w:t>
            </w:r>
          </w:p>
        </w:tc>
      </w:tr>
      <w:tr w:rsidR="00024F70" w:rsidRPr="004C4A95" w:rsidTr="003A6BEC">
        <w:tc>
          <w:tcPr>
            <w:tcW w:w="4122" w:type="dxa"/>
          </w:tcPr>
          <w:p w:rsidR="00024F70" w:rsidRPr="004C4A95" w:rsidRDefault="00024F70" w:rsidP="0002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:rsidR="00024F70" w:rsidRPr="004C4A95" w:rsidRDefault="00433E4A" w:rsidP="00024F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024F70" w:rsidRPr="004C4A95" w:rsidRDefault="00024F70" w:rsidP="00024F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4F70" w:rsidRPr="0027292B" w:rsidRDefault="00516898" w:rsidP="00FD5F4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</w:t>
            </w:r>
          </w:p>
        </w:tc>
        <w:tc>
          <w:tcPr>
            <w:tcW w:w="270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024F70" w:rsidRPr="00693A85" w:rsidRDefault="00693A85" w:rsidP="002729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3A85">
              <w:rPr>
                <w:rFonts w:ascii="Angsana New" w:hAnsi="Angsana New"/>
                <w:sz w:val="30"/>
                <w:szCs w:val="30"/>
                <w:lang w:val="en-US" w:bidi="th-TH"/>
              </w:rPr>
              <w:t>138</w:t>
            </w:r>
          </w:p>
        </w:tc>
      </w:tr>
      <w:tr w:rsidR="00F22D7D" w:rsidRPr="004C4A95" w:rsidTr="003A6BEC">
        <w:tc>
          <w:tcPr>
            <w:tcW w:w="4122" w:type="dxa"/>
          </w:tcPr>
          <w:p w:rsidR="00F22D7D" w:rsidRPr="004C4A95" w:rsidRDefault="00F22D7D" w:rsidP="0002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62" w:type="dxa"/>
          </w:tcPr>
          <w:p w:rsidR="00F22D7D" w:rsidRPr="004C4A95" w:rsidRDefault="00433E4A" w:rsidP="00024F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F22D7D" w:rsidRPr="004C4A95" w:rsidRDefault="00F22D7D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F22D7D" w:rsidRPr="004C4A95" w:rsidRDefault="00433E4A" w:rsidP="00024F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22D7D" w:rsidRPr="004C4A95" w:rsidRDefault="00F22D7D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22D7D" w:rsidRPr="0027292B" w:rsidRDefault="006D2504" w:rsidP="00FD5F4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70" w:type="dxa"/>
          </w:tcPr>
          <w:p w:rsidR="00F22D7D" w:rsidRPr="004C4A95" w:rsidRDefault="00F22D7D" w:rsidP="00024F7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F22D7D" w:rsidRPr="00693A85" w:rsidRDefault="00F22D7D" w:rsidP="0054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A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796D" w:rsidRPr="004C4A95" w:rsidTr="003A6BEC">
        <w:tc>
          <w:tcPr>
            <w:tcW w:w="4122" w:type="dxa"/>
          </w:tcPr>
          <w:p w:rsidR="0091796D" w:rsidRPr="004C4A95" w:rsidRDefault="0091796D" w:rsidP="0091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62" w:type="dxa"/>
          </w:tcPr>
          <w:p w:rsidR="0091796D" w:rsidRPr="004C4A95" w:rsidRDefault="0091796D" w:rsidP="0091796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91796D" w:rsidRPr="004C4A95" w:rsidRDefault="0091796D" w:rsidP="0091796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91796D" w:rsidRPr="004C4A95" w:rsidRDefault="0091796D" w:rsidP="0091796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1796D" w:rsidRPr="004C4A95" w:rsidRDefault="0091796D" w:rsidP="0091796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1796D" w:rsidRPr="0027292B" w:rsidRDefault="00EB0907" w:rsidP="0091796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240</w:t>
            </w:r>
          </w:p>
        </w:tc>
        <w:tc>
          <w:tcPr>
            <w:tcW w:w="270" w:type="dxa"/>
          </w:tcPr>
          <w:p w:rsidR="0091796D" w:rsidRPr="004C4A95" w:rsidRDefault="0091796D" w:rsidP="0091796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91796D" w:rsidRPr="005E4056" w:rsidRDefault="0091796D" w:rsidP="0091796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680</w:t>
            </w:r>
          </w:p>
        </w:tc>
      </w:tr>
      <w:tr w:rsidR="0091796D" w:rsidRPr="004C4A95" w:rsidTr="003A6BEC">
        <w:tc>
          <w:tcPr>
            <w:tcW w:w="4122" w:type="dxa"/>
          </w:tcPr>
          <w:p w:rsidR="0091796D" w:rsidRPr="004C4A95" w:rsidRDefault="0091796D" w:rsidP="0091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ค่าจ้างแรงงาน</w:t>
            </w:r>
          </w:p>
        </w:tc>
        <w:tc>
          <w:tcPr>
            <w:tcW w:w="1062" w:type="dxa"/>
          </w:tcPr>
          <w:p w:rsidR="0091796D" w:rsidRPr="004C4A95" w:rsidRDefault="0091796D" w:rsidP="0091796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91796D" w:rsidRPr="004C4A95" w:rsidRDefault="0091796D" w:rsidP="0091796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91796D" w:rsidRPr="004C4A95" w:rsidRDefault="0091796D" w:rsidP="0091796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1796D" w:rsidRPr="004C4A95" w:rsidRDefault="0091796D" w:rsidP="0091796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1796D" w:rsidRPr="004C4A95" w:rsidRDefault="00EB0907" w:rsidP="0091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5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1796D" w:rsidRPr="004C4A95" w:rsidRDefault="0091796D" w:rsidP="0091796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91796D" w:rsidRPr="005E4056" w:rsidRDefault="0091796D" w:rsidP="0091796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1,581</w:t>
            </w:r>
          </w:p>
        </w:tc>
      </w:tr>
      <w:tr w:rsidR="0091796D" w:rsidRPr="004C4A95" w:rsidTr="003A6BEC">
        <w:tc>
          <w:tcPr>
            <w:tcW w:w="4122" w:type="dxa"/>
          </w:tcPr>
          <w:p w:rsidR="0091796D" w:rsidRPr="004C4A95" w:rsidRDefault="0091796D" w:rsidP="0091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</w:tcPr>
          <w:p w:rsidR="0091796D" w:rsidRPr="004C4A95" w:rsidRDefault="0091796D" w:rsidP="0091796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91796D" w:rsidRPr="004C4A95" w:rsidRDefault="0091796D" w:rsidP="0091796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91796D" w:rsidRPr="004C4A95" w:rsidRDefault="0091796D" w:rsidP="0091796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1796D" w:rsidRPr="004C4A95" w:rsidRDefault="0091796D" w:rsidP="0091796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1796D" w:rsidRPr="004C4A95" w:rsidRDefault="00EB0907" w:rsidP="0091796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4,14</w:t>
            </w:r>
            <w:r w:rsidR="009B55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91796D" w:rsidRPr="004C4A95" w:rsidRDefault="0091796D" w:rsidP="0091796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91796D" w:rsidRPr="005E4056" w:rsidRDefault="0091796D" w:rsidP="0091796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3,465</w:t>
            </w:r>
          </w:p>
        </w:tc>
      </w:tr>
      <w:tr w:rsidR="0091796D" w:rsidRPr="004C4A95" w:rsidTr="003A6BEC">
        <w:tc>
          <w:tcPr>
            <w:tcW w:w="4122" w:type="dxa"/>
          </w:tcPr>
          <w:p w:rsidR="0091796D" w:rsidRPr="004C4A95" w:rsidRDefault="0091796D" w:rsidP="0091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ค่าฝากสินค้า</w:t>
            </w:r>
          </w:p>
        </w:tc>
        <w:tc>
          <w:tcPr>
            <w:tcW w:w="1062" w:type="dxa"/>
          </w:tcPr>
          <w:p w:rsidR="0091796D" w:rsidRPr="004C4A95" w:rsidRDefault="0091796D" w:rsidP="0091796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91796D" w:rsidRPr="004C4A95" w:rsidRDefault="0091796D" w:rsidP="0091796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91796D" w:rsidRPr="004C4A95" w:rsidRDefault="0091796D" w:rsidP="0091796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1796D" w:rsidRPr="004C4A95" w:rsidRDefault="0091796D" w:rsidP="0091796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1796D" w:rsidRPr="004C4A95" w:rsidRDefault="00EB0907" w:rsidP="0091796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9B559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91796D" w:rsidRPr="004C4A95" w:rsidRDefault="0091796D" w:rsidP="0091796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91796D" w:rsidRPr="005A6FA8" w:rsidRDefault="0091796D" w:rsidP="0091796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234</w:t>
            </w:r>
          </w:p>
        </w:tc>
      </w:tr>
      <w:tr w:rsidR="0005646C" w:rsidRPr="004C4A95" w:rsidTr="003A6BEC">
        <w:tc>
          <w:tcPr>
            <w:tcW w:w="4122" w:type="dxa"/>
          </w:tcPr>
          <w:p w:rsidR="0005646C" w:rsidRPr="004C4A95" w:rsidRDefault="0005646C" w:rsidP="00056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062" w:type="dxa"/>
          </w:tcPr>
          <w:p w:rsidR="0005646C" w:rsidRPr="004C4A95" w:rsidRDefault="0005646C" w:rsidP="0005646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05646C" w:rsidRPr="004C4A95" w:rsidRDefault="0005646C" w:rsidP="0005646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5646C" w:rsidRPr="004C4A95" w:rsidRDefault="009B5593" w:rsidP="000564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05646C" w:rsidRPr="00D531E9" w:rsidRDefault="0005646C" w:rsidP="00056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1E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646C" w:rsidRPr="004C4A95" w:rsidTr="003A6BEC">
        <w:tc>
          <w:tcPr>
            <w:tcW w:w="4122" w:type="dxa"/>
          </w:tcPr>
          <w:p w:rsidR="0005646C" w:rsidRPr="004C4A95" w:rsidRDefault="0005646C" w:rsidP="00056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062" w:type="dxa"/>
          </w:tcPr>
          <w:p w:rsidR="0005646C" w:rsidRPr="004C4A95" w:rsidRDefault="0005646C" w:rsidP="0005646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5646C" w:rsidRPr="004C4A95" w:rsidRDefault="0005646C" w:rsidP="0005646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05646C" w:rsidRPr="004C4A95" w:rsidRDefault="0005646C" w:rsidP="0005646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5646C" w:rsidRPr="004C4A95" w:rsidRDefault="0005646C" w:rsidP="0005646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5646C" w:rsidRPr="004C4A95" w:rsidRDefault="00EB0907" w:rsidP="000564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  <w:tc>
          <w:tcPr>
            <w:tcW w:w="270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05646C" w:rsidRPr="004C4A95" w:rsidRDefault="0005646C" w:rsidP="00056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0907" w:rsidRPr="00033EA1" w:rsidTr="003A6BEC">
        <w:trPr>
          <w:trHeight w:val="182"/>
        </w:trPr>
        <w:tc>
          <w:tcPr>
            <w:tcW w:w="4122" w:type="dxa"/>
          </w:tcPr>
          <w:p w:rsidR="00EB0907" w:rsidRDefault="00EB0907" w:rsidP="00EB0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ขายอาคารและอุปกรณ์</w:t>
            </w:r>
          </w:p>
        </w:tc>
        <w:tc>
          <w:tcPr>
            <w:tcW w:w="1062" w:type="dxa"/>
          </w:tcPr>
          <w:p w:rsidR="00EB0907" w:rsidRPr="004C4A95" w:rsidRDefault="00EB0907" w:rsidP="00EB090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EB0907" w:rsidRPr="004C4A95" w:rsidRDefault="00EB0907" w:rsidP="00EB090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EB0907" w:rsidRPr="004C4A95" w:rsidRDefault="00EB0907" w:rsidP="00EB090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B0907" w:rsidRPr="00033EA1" w:rsidRDefault="00EB0907" w:rsidP="00EB090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B0907" w:rsidRPr="004C4A95" w:rsidRDefault="00EB0907" w:rsidP="00EB0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5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B0907" w:rsidRPr="00033EA1" w:rsidRDefault="00EB0907" w:rsidP="00EB090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EB0907" w:rsidRPr="00033EA1" w:rsidRDefault="00EB0907" w:rsidP="00EB090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215</w:t>
            </w:r>
          </w:p>
        </w:tc>
      </w:tr>
      <w:tr w:rsidR="00EB0907" w:rsidRPr="00033EA1" w:rsidTr="003A6BEC">
        <w:trPr>
          <w:trHeight w:val="182"/>
        </w:trPr>
        <w:tc>
          <w:tcPr>
            <w:tcW w:w="4122" w:type="dxa"/>
          </w:tcPr>
          <w:p w:rsidR="00EB0907" w:rsidRPr="00033EA1" w:rsidRDefault="00EB0907" w:rsidP="00EB0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FB163A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62" w:type="dxa"/>
          </w:tcPr>
          <w:p w:rsidR="00EB0907" w:rsidRPr="004C4A95" w:rsidRDefault="00EB0907" w:rsidP="00EB090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EB0907" w:rsidRPr="004C4A95" w:rsidRDefault="00EB0907" w:rsidP="00EB090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EB0907" w:rsidRPr="004C4A95" w:rsidRDefault="00EB0907" w:rsidP="00EB090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B0907" w:rsidRPr="00033EA1" w:rsidRDefault="00EB0907" w:rsidP="00EB090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B0907" w:rsidRPr="004C4A95" w:rsidRDefault="00EB0907" w:rsidP="00EB0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5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B0907" w:rsidRPr="00033EA1" w:rsidRDefault="00EB0907" w:rsidP="00EB090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EB0907" w:rsidRPr="00033EA1" w:rsidRDefault="00EB0907" w:rsidP="00EB090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36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</w:tr>
      <w:tr w:rsidR="0005646C" w:rsidRPr="00033EA1" w:rsidTr="003A6BEC">
        <w:trPr>
          <w:trHeight w:val="182"/>
        </w:trPr>
        <w:tc>
          <w:tcPr>
            <w:tcW w:w="4122" w:type="dxa"/>
          </w:tcPr>
          <w:p w:rsidR="0005646C" w:rsidRPr="00033EA1" w:rsidRDefault="0005646C" w:rsidP="00056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:rsidR="0005646C" w:rsidRPr="00033EA1" w:rsidRDefault="0005646C" w:rsidP="0005646C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05646C" w:rsidRPr="00033EA1" w:rsidRDefault="0005646C" w:rsidP="0005646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05646C" w:rsidRPr="00033EA1" w:rsidRDefault="0005646C" w:rsidP="0005646C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5646C" w:rsidRPr="00033EA1" w:rsidRDefault="0005646C" w:rsidP="0005646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5646C" w:rsidRPr="00033EA1" w:rsidRDefault="0005646C" w:rsidP="0005646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5646C" w:rsidRPr="00033EA1" w:rsidRDefault="0005646C" w:rsidP="0005646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05646C" w:rsidRPr="00033EA1" w:rsidRDefault="0005646C" w:rsidP="0005646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5646C" w:rsidRPr="004C4A95" w:rsidTr="003A6BEC">
        <w:tc>
          <w:tcPr>
            <w:tcW w:w="4122" w:type="dxa"/>
          </w:tcPr>
          <w:p w:rsidR="0005646C" w:rsidRPr="004C4A95" w:rsidRDefault="0005646C" w:rsidP="00056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2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5646C" w:rsidRPr="004C4A95" w:rsidTr="003A6BEC">
        <w:tc>
          <w:tcPr>
            <w:tcW w:w="4122" w:type="dxa"/>
          </w:tcPr>
          <w:p w:rsidR="0005646C" w:rsidRPr="004C4A95" w:rsidRDefault="0005646C" w:rsidP="00056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62" w:type="dxa"/>
          </w:tcPr>
          <w:p w:rsidR="0005646C" w:rsidRPr="004C4A95" w:rsidDel="0094669F" w:rsidRDefault="00EB0907" w:rsidP="000564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9B559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3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05646C" w:rsidRPr="009E3E45" w:rsidDel="0094669F" w:rsidRDefault="0005646C" w:rsidP="0005646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3E45">
              <w:rPr>
                <w:rFonts w:ascii="Angsana New" w:hAnsi="Angsana New"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270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5646C" w:rsidRPr="004C4A95" w:rsidRDefault="00EB0907" w:rsidP="0005646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5646C" w:rsidRPr="004C4A95" w:rsidRDefault="0005646C" w:rsidP="0005646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05646C" w:rsidRPr="00A2264C" w:rsidRDefault="0005646C" w:rsidP="0005646C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646C" w:rsidRPr="004C4A95" w:rsidTr="003A6BEC">
        <w:tc>
          <w:tcPr>
            <w:tcW w:w="4122" w:type="dxa"/>
          </w:tcPr>
          <w:p w:rsidR="0005646C" w:rsidRPr="004C4A95" w:rsidRDefault="0005646C" w:rsidP="00056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2" w:type="dxa"/>
          </w:tcPr>
          <w:p w:rsidR="0005646C" w:rsidRPr="004C4A95" w:rsidRDefault="00EB0907" w:rsidP="000564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43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05646C" w:rsidRPr="009E3E45" w:rsidRDefault="0005646C" w:rsidP="0005646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3E45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70" w:type="dxa"/>
          </w:tcPr>
          <w:p w:rsidR="0005646C" w:rsidRPr="00CE6A8C" w:rsidRDefault="0005646C" w:rsidP="000564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05646C" w:rsidRPr="004C4A95" w:rsidRDefault="00EB0907" w:rsidP="0005646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05646C" w:rsidRPr="00A2264C" w:rsidRDefault="0005646C" w:rsidP="0005646C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646C" w:rsidRPr="004C4A95" w:rsidTr="003A6BEC">
        <w:trPr>
          <w:trHeight w:val="245"/>
        </w:trPr>
        <w:tc>
          <w:tcPr>
            <w:tcW w:w="4122" w:type="dxa"/>
          </w:tcPr>
          <w:p w:rsidR="0005646C" w:rsidRPr="004C4A95" w:rsidRDefault="0005646C" w:rsidP="00056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62" w:type="dxa"/>
          </w:tcPr>
          <w:p w:rsidR="0005646C" w:rsidRPr="004C4A95" w:rsidDel="0094669F" w:rsidRDefault="0005646C" w:rsidP="0005646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05646C" w:rsidRPr="004C4A95" w:rsidRDefault="0005646C" w:rsidP="0005646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5646C" w:rsidRPr="004C4A95" w:rsidRDefault="0005646C" w:rsidP="0005646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5646C" w:rsidRPr="004C4A95" w:rsidRDefault="0005646C" w:rsidP="0005646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05646C" w:rsidRPr="004C4A95" w:rsidRDefault="0005646C" w:rsidP="0005646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646C" w:rsidRPr="004C4A95" w:rsidTr="003A6BEC">
        <w:tc>
          <w:tcPr>
            <w:tcW w:w="4122" w:type="dxa"/>
          </w:tcPr>
          <w:p w:rsidR="0005646C" w:rsidRPr="004C4A95" w:rsidRDefault="0005646C" w:rsidP="00056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5646C" w:rsidRPr="004C4A95" w:rsidTr="003A6BEC">
        <w:tc>
          <w:tcPr>
            <w:tcW w:w="4122" w:type="dxa"/>
          </w:tcPr>
          <w:p w:rsidR="0005646C" w:rsidRPr="004C4A95" w:rsidRDefault="0005646C" w:rsidP="00056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5646C" w:rsidRPr="004C4A95" w:rsidTr="003A6BEC">
        <w:tc>
          <w:tcPr>
            <w:tcW w:w="4122" w:type="dxa"/>
          </w:tcPr>
          <w:p w:rsidR="0005646C" w:rsidRPr="004C4A95" w:rsidRDefault="0005646C" w:rsidP="00056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left="16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62" w:type="dxa"/>
          </w:tcPr>
          <w:p w:rsidR="0005646C" w:rsidRPr="004C4A95" w:rsidRDefault="00EB0907" w:rsidP="000564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6,31</w:t>
            </w:r>
            <w:r w:rsidR="009B55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3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05646C" w:rsidRPr="005A6FA8" w:rsidRDefault="0005646C" w:rsidP="0005646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11,408</w:t>
            </w:r>
          </w:p>
        </w:tc>
        <w:tc>
          <w:tcPr>
            <w:tcW w:w="270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5646C" w:rsidRPr="004C4A95" w:rsidRDefault="00EB0907" w:rsidP="000564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5,699</w:t>
            </w:r>
          </w:p>
        </w:tc>
        <w:tc>
          <w:tcPr>
            <w:tcW w:w="270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05646C" w:rsidRPr="005A6FA8" w:rsidRDefault="0005646C" w:rsidP="000564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10,694</w:t>
            </w:r>
          </w:p>
        </w:tc>
      </w:tr>
      <w:tr w:rsidR="0005646C" w:rsidRPr="004C4A95" w:rsidTr="003A6BEC">
        <w:tc>
          <w:tcPr>
            <w:tcW w:w="4122" w:type="dxa"/>
          </w:tcPr>
          <w:p w:rsidR="0005646C" w:rsidRPr="004C4A95" w:rsidRDefault="0005646C" w:rsidP="00056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left="16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05646C" w:rsidRPr="004C4A95" w:rsidRDefault="00EB0907" w:rsidP="000564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</w:t>
            </w:r>
          </w:p>
        </w:tc>
        <w:tc>
          <w:tcPr>
            <w:tcW w:w="243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05646C" w:rsidRPr="005A6FA8" w:rsidRDefault="0005646C" w:rsidP="0005646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169</w:t>
            </w:r>
          </w:p>
        </w:tc>
        <w:tc>
          <w:tcPr>
            <w:tcW w:w="270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5646C" w:rsidRPr="004C4A95" w:rsidRDefault="0024353B" w:rsidP="000564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</w:p>
        </w:tc>
        <w:tc>
          <w:tcPr>
            <w:tcW w:w="270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05646C" w:rsidRPr="005A6FA8" w:rsidRDefault="0005646C" w:rsidP="000564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169</w:t>
            </w:r>
          </w:p>
        </w:tc>
      </w:tr>
      <w:tr w:rsidR="0005646C" w:rsidRPr="004C4A95" w:rsidTr="003A6BEC">
        <w:tc>
          <w:tcPr>
            <w:tcW w:w="4122" w:type="dxa"/>
          </w:tcPr>
          <w:p w:rsidR="0005646C" w:rsidRPr="004C4A95" w:rsidRDefault="0005646C" w:rsidP="00056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05646C" w:rsidRPr="004C4A95" w:rsidRDefault="00EB0907" w:rsidP="000564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6,42</w:t>
            </w:r>
            <w:r w:rsidR="009B55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3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E3E4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11,57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5646C" w:rsidRPr="004C4A95" w:rsidRDefault="0024353B" w:rsidP="000564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5,806</w:t>
            </w:r>
          </w:p>
        </w:tc>
        <w:tc>
          <w:tcPr>
            <w:tcW w:w="270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05646C" w:rsidRPr="009E3E45" w:rsidRDefault="0005646C" w:rsidP="000564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E3E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10,863</w:t>
            </w:r>
          </w:p>
        </w:tc>
      </w:tr>
      <w:tr w:rsidR="0005646C" w:rsidRPr="004C4A95" w:rsidTr="003A6BEC">
        <w:tc>
          <w:tcPr>
            <w:tcW w:w="4122" w:type="dxa"/>
          </w:tcPr>
          <w:p w:rsidR="0005646C" w:rsidRPr="004C4A95" w:rsidRDefault="0005646C" w:rsidP="00056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7"/>
          </w:tcPr>
          <w:p w:rsidR="0005646C" w:rsidRPr="004C4A95" w:rsidRDefault="0005646C" w:rsidP="00056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5646C" w:rsidRPr="004C4A95" w:rsidTr="003A6BEC">
        <w:tc>
          <w:tcPr>
            <w:tcW w:w="4122" w:type="dxa"/>
          </w:tcPr>
          <w:p w:rsidR="0005646C" w:rsidRPr="004C4A95" w:rsidRDefault="0005646C" w:rsidP="00056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646C" w:rsidRPr="004C4A95" w:rsidTr="003A6BEC">
        <w:tc>
          <w:tcPr>
            <w:tcW w:w="4122" w:type="dxa"/>
          </w:tcPr>
          <w:p w:rsidR="0005646C" w:rsidRPr="004C4A95" w:rsidRDefault="0005646C" w:rsidP="00056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:rsidR="0005646C" w:rsidRPr="0039325F" w:rsidRDefault="0024353B" w:rsidP="000564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1,035,558</w:t>
            </w:r>
          </w:p>
        </w:tc>
        <w:tc>
          <w:tcPr>
            <w:tcW w:w="243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05646C" w:rsidRPr="005A6FA8" w:rsidRDefault="0005646C" w:rsidP="000564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939,447</w:t>
            </w:r>
          </w:p>
        </w:tc>
        <w:tc>
          <w:tcPr>
            <w:tcW w:w="270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5646C" w:rsidRPr="004C4A95" w:rsidRDefault="0024353B" w:rsidP="000564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25,468</w:t>
            </w:r>
          </w:p>
        </w:tc>
        <w:tc>
          <w:tcPr>
            <w:tcW w:w="270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05646C" w:rsidRPr="005A6FA8" w:rsidRDefault="0005646C" w:rsidP="000564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35,716</w:t>
            </w:r>
          </w:p>
        </w:tc>
      </w:tr>
      <w:tr w:rsidR="0005646C" w:rsidRPr="004C4A95" w:rsidTr="003A6BEC">
        <w:tc>
          <w:tcPr>
            <w:tcW w:w="4122" w:type="dxa"/>
          </w:tcPr>
          <w:p w:rsidR="0005646C" w:rsidRPr="004C4A95" w:rsidRDefault="0005646C" w:rsidP="00056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  <w:shd w:val="clear" w:color="auto" w:fill="auto"/>
          </w:tcPr>
          <w:p w:rsidR="0005646C" w:rsidRPr="0039325F" w:rsidRDefault="0024353B" w:rsidP="000564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16,543</w:t>
            </w:r>
          </w:p>
        </w:tc>
        <w:tc>
          <w:tcPr>
            <w:tcW w:w="243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05646C" w:rsidRPr="005A6FA8" w:rsidRDefault="0005646C" w:rsidP="000564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9,856</w:t>
            </w:r>
          </w:p>
        </w:tc>
        <w:tc>
          <w:tcPr>
            <w:tcW w:w="270" w:type="dxa"/>
          </w:tcPr>
          <w:p w:rsidR="0005646C" w:rsidRPr="004C4A95" w:rsidRDefault="0005646C" w:rsidP="000564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5646C" w:rsidRPr="004C4A95" w:rsidRDefault="0024353B" w:rsidP="0005646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5646C" w:rsidRPr="004C4A95" w:rsidRDefault="0005646C" w:rsidP="0005646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05646C" w:rsidRPr="00A2264C" w:rsidRDefault="0005646C" w:rsidP="0005646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353B" w:rsidRPr="004C4A95" w:rsidTr="003A6BEC">
        <w:tc>
          <w:tcPr>
            <w:tcW w:w="4122" w:type="dxa"/>
          </w:tcPr>
          <w:p w:rsidR="0024353B" w:rsidRPr="004C4A95" w:rsidRDefault="0024353B" w:rsidP="00243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ค่าความช่วยเหลือด้านเทคนิค</w:t>
            </w:r>
          </w:p>
        </w:tc>
        <w:tc>
          <w:tcPr>
            <w:tcW w:w="1062" w:type="dxa"/>
            <w:shd w:val="clear" w:color="auto" w:fill="auto"/>
          </w:tcPr>
          <w:p w:rsidR="0024353B" w:rsidRPr="004C4A95" w:rsidRDefault="0024353B" w:rsidP="002435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5,14</w:t>
            </w:r>
            <w:r w:rsidR="008D57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3" w:type="dxa"/>
          </w:tcPr>
          <w:p w:rsidR="0024353B" w:rsidRPr="004C4A95" w:rsidRDefault="0024353B" w:rsidP="0024353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24353B" w:rsidRPr="005A6FA8" w:rsidRDefault="0024353B" w:rsidP="002435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4,089</w:t>
            </w:r>
          </w:p>
        </w:tc>
        <w:tc>
          <w:tcPr>
            <w:tcW w:w="270" w:type="dxa"/>
          </w:tcPr>
          <w:p w:rsidR="0024353B" w:rsidRPr="004C4A95" w:rsidRDefault="0024353B" w:rsidP="0024353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4353B" w:rsidRPr="004C4A95" w:rsidRDefault="0024353B" w:rsidP="0024353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4353B" w:rsidRPr="004C4A95" w:rsidRDefault="0024353B" w:rsidP="0024353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24353B" w:rsidRPr="00A2264C" w:rsidRDefault="0024353B" w:rsidP="0024353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353B" w:rsidRPr="004C4A95" w:rsidTr="003A6BEC">
        <w:tc>
          <w:tcPr>
            <w:tcW w:w="4122" w:type="dxa"/>
          </w:tcPr>
          <w:p w:rsidR="0024353B" w:rsidRPr="004C4A95" w:rsidRDefault="0024353B" w:rsidP="00243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1062" w:type="dxa"/>
            <w:shd w:val="clear" w:color="auto" w:fill="auto"/>
          </w:tcPr>
          <w:p w:rsidR="0024353B" w:rsidRPr="004C4A95" w:rsidRDefault="0024353B" w:rsidP="002435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1,083</w:t>
            </w:r>
          </w:p>
        </w:tc>
        <w:tc>
          <w:tcPr>
            <w:tcW w:w="243" w:type="dxa"/>
          </w:tcPr>
          <w:p w:rsidR="0024353B" w:rsidRPr="004C4A95" w:rsidRDefault="0024353B" w:rsidP="0024353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24353B" w:rsidRPr="005A6FA8" w:rsidRDefault="0024353B" w:rsidP="002435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1,115</w:t>
            </w:r>
          </w:p>
        </w:tc>
        <w:tc>
          <w:tcPr>
            <w:tcW w:w="270" w:type="dxa"/>
          </w:tcPr>
          <w:p w:rsidR="0024353B" w:rsidRPr="004C4A95" w:rsidRDefault="0024353B" w:rsidP="0024353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4353B" w:rsidRPr="004C4A95" w:rsidRDefault="0024353B" w:rsidP="0024353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4353B" w:rsidRPr="004C4A95" w:rsidRDefault="0024353B" w:rsidP="0024353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24353B" w:rsidRPr="00A2264C" w:rsidRDefault="0024353B" w:rsidP="0024353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646C" w:rsidRPr="004C4A95" w:rsidTr="003A6BEC">
        <w:tc>
          <w:tcPr>
            <w:tcW w:w="4122" w:type="dxa"/>
          </w:tcPr>
          <w:p w:rsidR="0005646C" w:rsidRPr="004C4A95" w:rsidRDefault="0005646C" w:rsidP="00056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062" w:type="dxa"/>
            <w:shd w:val="clear" w:color="auto" w:fill="auto"/>
          </w:tcPr>
          <w:p w:rsidR="0005646C" w:rsidRPr="0063711F" w:rsidRDefault="0024353B" w:rsidP="000564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449</w:t>
            </w:r>
          </w:p>
        </w:tc>
        <w:tc>
          <w:tcPr>
            <w:tcW w:w="243" w:type="dxa"/>
          </w:tcPr>
          <w:p w:rsidR="0005646C" w:rsidRPr="0063711F" w:rsidRDefault="0005646C" w:rsidP="000564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05646C" w:rsidRDefault="0005646C" w:rsidP="000564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449</w:t>
            </w:r>
          </w:p>
        </w:tc>
        <w:tc>
          <w:tcPr>
            <w:tcW w:w="270" w:type="dxa"/>
          </w:tcPr>
          <w:p w:rsidR="0005646C" w:rsidRPr="0063711F" w:rsidRDefault="0005646C" w:rsidP="0005646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5646C" w:rsidRPr="00D16408" w:rsidRDefault="0024353B" w:rsidP="000564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449</w:t>
            </w:r>
          </w:p>
        </w:tc>
        <w:tc>
          <w:tcPr>
            <w:tcW w:w="270" w:type="dxa"/>
          </w:tcPr>
          <w:p w:rsidR="0005646C" w:rsidRPr="0063711F" w:rsidRDefault="0005646C" w:rsidP="0005646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05646C" w:rsidRPr="00A2264C" w:rsidRDefault="0005646C" w:rsidP="0005646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7D62" w:rsidRPr="004C4A95" w:rsidTr="003A6BEC">
        <w:tc>
          <w:tcPr>
            <w:tcW w:w="4122" w:type="dxa"/>
          </w:tcPr>
          <w:p w:rsidR="002A7D62" w:rsidRPr="004C4A95" w:rsidRDefault="002A7D62" w:rsidP="002A7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2" w:type="dxa"/>
            <w:shd w:val="clear" w:color="auto" w:fill="auto"/>
          </w:tcPr>
          <w:p w:rsidR="002A7D62" w:rsidRPr="004C4A95" w:rsidRDefault="002A7D62" w:rsidP="002A7D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43" w:type="dxa"/>
          </w:tcPr>
          <w:p w:rsidR="002A7D62" w:rsidRPr="004C4A95" w:rsidRDefault="002A7D62" w:rsidP="002A7D6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2A7D62" w:rsidRPr="00A2264C" w:rsidRDefault="002A7D62" w:rsidP="002A7D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A7D62" w:rsidRPr="004C4A95" w:rsidRDefault="002A7D62" w:rsidP="002A7D6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A7D62" w:rsidRPr="004C4A95" w:rsidRDefault="002A7D62" w:rsidP="002A7D6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A7D62" w:rsidRPr="004C4A95" w:rsidRDefault="002A7D62" w:rsidP="002A7D6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2A7D62" w:rsidRPr="00A2264C" w:rsidRDefault="002A7D62" w:rsidP="002A7D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7D62" w:rsidRPr="004C4A95" w:rsidTr="003A6BEC">
        <w:tc>
          <w:tcPr>
            <w:tcW w:w="4122" w:type="dxa"/>
          </w:tcPr>
          <w:p w:rsidR="002A7D62" w:rsidRPr="004C4A95" w:rsidRDefault="002A7D62" w:rsidP="002A7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ค่าฝากสินค้า</w:t>
            </w:r>
          </w:p>
        </w:tc>
        <w:tc>
          <w:tcPr>
            <w:tcW w:w="1062" w:type="dxa"/>
            <w:shd w:val="clear" w:color="auto" w:fill="auto"/>
          </w:tcPr>
          <w:p w:rsidR="002A7D62" w:rsidRPr="004C4A95" w:rsidRDefault="002A7D62" w:rsidP="002A7D6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A7D62" w:rsidRPr="004C4A95" w:rsidRDefault="002A7D62" w:rsidP="002A7D6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2A7D62" w:rsidRPr="008672B3" w:rsidRDefault="002A7D62" w:rsidP="002A7D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672B3">
              <w:rPr>
                <w:rFonts w:ascii="Angsana New" w:hAnsi="Angsana New"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270" w:type="dxa"/>
          </w:tcPr>
          <w:p w:rsidR="002A7D62" w:rsidRPr="004C4A95" w:rsidRDefault="002A7D62" w:rsidP="002A7D6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A7D62" w:rsidRPr="004C4A95" w:rsidRDefault="002A7D62" w:rsidP="002A7D6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A7D62" w:rsidRPr="004C4A95" w:rsidRDefault="002A7D62" w:rsidP="002A7D6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2A7D62" w:rsidRPr="00A2264C" w:rsidRDefault="002A7D62" w:rsidP="002A7D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752FFA" w:rsidRDefault="00752FFA">
      <w:pPr>
        <w:rPr>
          <w:rFonts w:asciiTheme="majorBidi" w:hAnsiTheme="majorBidi" w:cstheme="majorBidi" w:hint="cs"/>
          <w:sz w:val="30"/>
          <w:szCs w:val="30"/>
        </w:rPr>
      </w:pPr>
    </w:p>
    <w:p w:rsidR="005369B7" w:rsidRDefault="005369B7">
      <w:pPr>
        <w:rPr>
          <w:rFonts w:asciiTheme="majorBidi" w:hAnsiTheme="majorBidi" w:cstheme="majorBidi" w:hint="cs"/>
          <w:sz w:val="30"/>
          <w:szCs w:val="30"/>
        </w:rPr>
      </w:pPr>
    </w:p>
    <w:p w:rsidR="005369B7" w:rsidRPr="004C4A95" w:rsidRDefault="005369B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2"/>
        <w:gridCol w:w="1062"/>
        <w:gridCol w:w="243"/>
        <w:gridCol w:w="1035"/>
        <w:gridCol w:w="270"/>
        <w:gridCol w:w="1080"/>
        <w:gridCol w:w="270"/>
        <w:gridCol w:w="1053"/>
      </w:tblGrid>
      <w:tr w:rsidR="008D49B0" w:rsidRPr="004C4A95" w:rsidTr="00A4626C">
        <w:trPr>
          <w:tblHeader/>
        </w:trPr>
        <w:tc>
          <w:tcPr>
            <w:tcW w:w="4122" w:type="dxa"/>
          </w:tcPr>
          <w:p w:rsidR="008D49B0" w:rsidRPr="004C4A95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8D49B0" w:rsidRPr="004C4A95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D49B0" w:rsidRPr="004C4A95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</w:tcPr>
          <w:p w:rsidR="008D49B0" w:rsidRPr="004C4A95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49B0" w:rsidRPr="004C4A95" w:rsidTr="00A4626C">
        <w:trPr>
          <w:tblHeader/>
        </w:trPr>
        <w:tc>
          <w:tcPr>
            <w:tcW w:w="4122" w:type="dxa"/>
          </w:tcPr>
          <w:p w:rsidR="008D49B0" w:rsidRPr="004C4A95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5003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C4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C4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5003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4C4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062" w:type="dxa"/>
          </w:tcPr>
          <w:p w:rsidR="008D49B0" w:rsidRPr="004C4A95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:rsidR="008D49B0" w:rsidRPr="004C4A95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8D49B0" w:rsidRPr="004C4A95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8D49B0" w:rsidRPr="004C4A95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D49B0" w:rsidRPr="004C4A95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8D49B0" w:rsidRPr="004C4A95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8D49B0" w:rsidRPr="004C4A95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8D49B0" w:rsidRPr="004C4A95" w:rsidTr="00A4626C">
        <w:trPr>
          <w:tblHeader/>
        </w:trPr>
        <w:tc>
          <w:tcPr>
            <w:tcW w:w="4122" w:type="dxa"/>
          </w:tcPr>
          <w:p w:rsidR="008D49B0" w:rsidRPr="004C4A95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7"/>
          </w:tcPr>
          <w:p w:rsidR="008D49B0" w:rsidRPr="004C4A95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49B0" w:rsidRPr="004C4A95" w:rsidTr="003A6BEC">
        <w:tc>
          <w:tcPr>
            <w:tcW w:w="4122" w:type="dxa"/>
          </w:tcPr>
          <w:p w:rsidR="008D49B0" w:rsidRPr="004C4A95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:rsidR="008D49B0" w:rsidRPr="004C4A95" w:rsidRDefault="008D49B0" w:rsidP="008D49B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:rsidR="008D49B0" w:rsidRPr="004C4A95" w:rsidRDefault="008D49B0" w:rsidP="008D49B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8D49B0" w:rsidRPr="004C4A95" w:rsidRDefault="008D49B0" w:rsidP="008D49B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D49B0" w:rsidRPr="004C4A95" w:rsidRDefault="008D49B0" w:rsidP="008D49B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D49B0" w:rsidRPr="004C4A95" w:rsidRDefault="008D49B0" w:rsidP="008D49B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D49B0" w:rsidRPr="004C4A95" w:rsidRDefault="008D49B0" w:rsidP="008D49B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8D49B0" w:rsidRPr="004C4A95" w:rsidRDefault="008D49B0" w:rsidP="008D49B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52A1" w:rsidRPr="004C4A95" w:rsidTr="003A6BEC">
        <w:tc>
          <w:tcPr>
            <w:tcW w:w="4122" w:type="dxa"/>
          </w:tcPr>
          <w:p w:rsidR="000352A1" w:rsidRPr="004C4A95" w:rsidRDefault="000352A1" w:rsidP="0003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:rsidR="000352A1" w:rsidRPr="004C4A95" w:rsidRDefault="000352A1" w:rsidP="000352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352A1" w:rsidRPr="004C4A95" w:rsidRDefault="000352A1" w:rsidP="000352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0352A1" w:rsidRPr="004C4A95" w:rsidRDefault="000352A1" w:rsidP="000352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352A1" w:rsidRPr="004C4A95" w:rsidRDefault="000352A1" w:rsidP="000352A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352A1" w:rsidRPr="004C4A95" w:rsidRDefault="005D199C" w:rsidP="000352A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  <w:r w:rsidR="001454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470</w:t>
            </w:r>
          </w:p>
        </w:tc>
        <w:tc>
          <w:tcPr>
            <w:tcW w:w="270" w:type="dxa"/>
          </w:tcPr>
          <w:p w:rsidR="000352A1" w:rsidRPr="004C4A95" w:rsidRDefault="000352A1" w:rsidP="000352A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0352A1" w:rsidRPr="005A6FA8" w:rsidRDefault="000352A1" w:rsidP="000352A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268,253</w:t>
            </w:r>
          </w:p>
        </w:tc>
      </w:tr>
      <w:tr w:rsidR="000352A1" w:rsidRPr="004C4A95" w:rsidTr="003A6BEC">
        <w:tc>
          <w:tcPr>
            <w:tcW w:w="4122" w:type="dxa"/>
          </w:tcPr>
          <w:p w:rsidR="000352A1" w:rsidRPr="004C4A95" w:rsidRDefault="000352A1" w:rsidP="0003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62" w:type="dxa"/>
          </w:tcPr>
          <w:p w:rsidR="000352A1" w:rsidRPr="004C4A95" w:rsidRDefault="000352A1" w:rsidP="000352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352A1" w:rsidRPr="004C4A95" w:rsidRDefault="000352A1" w:rsidP="000352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0352A1" w:rsidRPr="004C4A95" w:rsidRDefault="000352A1" w:rsidP="000352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352A1" w:rsidRPr="004C4A95" w:rsidRDefault="000352A1" w:rsidP="000352A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352A1" w:rsidRPr="004C4A95" w:rsidRDefault="005D199C" w:rsidP="000352A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</w:t>
            </w:r>
            <w:r w:rsidR="001454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083</w:t>
            </w:r>
          </w:p>
        </w:tc>
        <w:tc>
          <w:tcPr>
            <w:tcW w:w="270" w:type="dxa"/>
          </w:tcPr>
          <w:p w:rsidR="000352A1" w:rsidRPr="004C4A95" w:rsidRDefault="000352A1" w:rsidP="000352A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0352A1" w:rsidRPr="005A6FA8" w:rsidRDefault="000352A1" w:rsidP="000352A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204,652</w:t>
            </w:r>
          </w:p>
        </w:tc>
      </w:tr>
      <w:tr w:rsidR="000352A1" w:rsidRPr="004C4A95" w:rsidTr="003A6BEC">
        <w:tc>
          <w:tcPr>
            <w:tcW w:w="4122" w:type="dxa"/>
          </w:tcPr>
          <w:p w:rsidR="000352A1" w:rsidRPr="004C4A95" w:rsidRDefault="000352A1" w:rsidP="0003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รายได้จากการให้ความช่วยเหลือด้านการจัดการ</w:t>
            </w:r>
          </w:p>
        </w:tc>
        <w:tc>
          <w:tcPr>
            <w:tcW w:w="1062" w:type="dxa"/>
          </w:tcPr>
          <w:p w:rsidR="000352A1" w:rsidRPr="004C4A95" w:rsidRDefault="000352A1" w:rsidP="000352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:rsidR="000352A1" w:rsidRPr="004C4A95" w:rsidRDefault="000352A1" w:rsidP="000352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0352A1" w:rsidRPr="004C4A95" w:rsidRDefault="000352A1" w:rsidP="000352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352A1" w:rsidRPr="004C4A95" w:rsidRDefault="000352A1" w:rsidP="000352A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352A1" w:rsidRPr="004C4A95" w:rsidRDefault="000352A1" w:rsidP="000352A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352A1" w:rsidRPr="004C4A95" w:rsidRDefault="000352A1" w:rsidP="000352A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0352A1" w:rsidRPr="005A6FA8" w:rsidRDefault="000352A1" w:rsidP="000352A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352A1" w:rsidRPr="004C4A95" w:rsidTr="003A6BEC">
        <w:tc>
          <w:tcPr>
            <w:tcW w:w="4122" w:type="dxa"/>
          </w:tcPr>
          <w:p w:rsidR="000352A1" w:rsidRPr="004C4A95" w:rsidRDefault="000352A1" w:rsidP="0003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การขาย และการตลาด</w:t>
            </w:r>
          </w:p>
        </w:tc>
        <w:tc>
          <w:tcPr>
            <w:tcW w:w="1062" w:type="dxa"/>
          </w:tcPr>
          <w:p w:rsidR="000352A1" w:rsidRPr="004C4A95" w:rsidRDefault="000352A1" w:rsidP="000352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352A1" w:rsidRPr="004C4A95" w:rsidRDefault="000352A1" w:rsidP="000352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0352A1" w:rsidRPr="004C4A95" w:rsidRDefault="000352A1" w:rsidP="000352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352A1" w:rsidRPr="004C4A95" w:rsidRDefault="000352A1" w:rsidP="000352A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352A1" w:rsidRPr="004C4A95" w:rsidRDefault="005D199C" w:rsidP="000352A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1454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359</w:t>
            </w:r>
          </w:p>
        </w:tc>
        <w:tc>
          <w:tcPr>
            <w:tcW w:w="270" w:type="dxa"/>
          </w:tcPr>
          <w:p w:rsidR="000352A1" w:rsidRPr="004C4A95" w:rsidRDefault="000352A1" w:rsidP="000352A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0352A1" w:rsidRPr="005A6FA8" w:rsidRDefault="000352A1" w:rsidP="000352A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42,461</w:t>
            </w:r>
          </w:p>
        </w:tc>
      </w:tr>
      <w:tr w:rsidR="000352A1" w:rsidRPr="004C4A95" w:rsidTr="003A6BEC">
        <w:tc>
          <w:tcPr>
            <w:tcW w:w="4122" w:type="dxa"/>
          </w:tcPr>
          <w:p w:rsidR="000352A1" w:rsidRPr="004C4A95" w:rsidRDefault="000352A1" w:rsidP="0003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รายได้จากการค้ำประกัน</w:t>
            </w:r>
          </w:p>
        </w:tc>
        <w:tc>
          <w:tcPr>
            <w:tcW w:w="1062" w:type="dxa"/>
          </w:tcPr>
          <w:p w:rsidR="000352A1" w:rsidRPr="004C4A95" w:rsidRDefault="000352A1" w:rsidP="000352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352A1" w:rsidRPr="004C4A95" w:rsidRDefault="000352A1" w:rsidP="000352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0352A1" w:rsidRPr="004C4A95" w:rsidRDefault="000352A1" w:rsidP="000352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352A1" w:rsidRPr="004C4A95" w:rsidRDefault="000352A1" w:rsidP="000352A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352A1" w:rsidRPr="004C4A95" w:rsidRDefault="005D199C" w:rsidP="000352A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1454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</w:t>
            </w:r>
          </w:p>
        </w:tc>
        <w:tc>
          <w:tcPr>
            <w:tcW w:w="270" w:type="dxa"/>
          </w:tcPr>
          <w:p w:rsidR="000352A1" w:rsidRPr="004C4A95" w:rsidRDefault="000352A1" w:rsidP="000352A1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0352A1" w:rsidRPr="005E4056" w:rsidRDefault="000352A1" w:rsidP="000352A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6,485</w:t>
            </w:r>
          </w:p>
        </w:tc>
      </w:tr>
      <w:tr w:rsidR="000352A1" w:rsidRPr="004C4A95" w:rsidTr="003A6BEC">
        <w:tc>
          <w:tcPr>
            <w:tcW w:w="4122" w:type="dxa"/>
          </w:tcPr>
          <w:p w:rsidR="000352A1" w:rsidRPr="004C4A95" w:rsidRDefault="000352A1" w:rsidP="0003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รายได้ค่าฝากสินค้า</w:t>
            </w:r>
          </w:p>
        </w:tc>
        <w:tc>
          <w:tcPr>
            <w:tcW w:w="1062" w:type="dxa"/>
          </w:tcPr>
          <w:p w:rsidR="000352A1" w:rsidRPr="004C4A95" w:rsidRDefault="000352A1" w:rsidP="000352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352A1" w:rsidRPr="004C4A95" w:rsidRDefault="000352A1" w:rsidP="000352A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0352A1" w:rsidRPr="004C4A95" w:rsidRDefault="000352A1" w:rsidP="000352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352A1" w:rsidRPr="004C4A95" w:rsidRDefault="000352A1" w:rsidP="000352A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352A1" w:rsidRPr="004C4A95" w:rsidRDefault="005D199C" w:rsidP="000352A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454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953</w:t>
            </w:r>
          </w:p>
        </w:tc>
        <w:tc>
          <w:tcPr>
            <w:tcW w:w="270" w:type="dxa"/>
          </w:tcPr>
          <w:p w:rsidR="000352A1" w:rsidRPr="004C4A95" w:rsidRDefault="000352A1" w:rsidP="000352A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0352A1" w:rsidRPr="005A6FA8" w:rsidRDefault="000352A1" w:rsidP="000352A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4,666</w:t>
            </w:r>
          </w:p>
        </w:tc>
      </w:tr>
      <w:tr w:rsidR="000352A1" w:rsidRPr="004C4A95" w:rsidTr="003A6BEC">
        <w:tc>
          <w:tcPr>
            <w:tcW w:w="4122" w:type="dxa"/>
          </w:tcPr>
          <w:p w:rsidR="000352A1" w:rsidRPr="004C4A95" w:rsidRDefault="000352A1" w:rsidP="0003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:rsidR="000352A1" w:rsidRPr="004C4A95" w:rsidRDefault="000352A1" w:rsidP="000352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352A1" w:rsidRPr="004C4A95" w:rsidRDefault="000352A1" w:rsidP="000352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0352A1" w:rsidRPr="004C4A95" w:rsidRDefault="000352A1" w:rsidP="000352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352A1" w:rsidRPr="004C4A95" w:rsidRDefault="000352A1" w:rsidP="000352A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352A1" w:rsidRPr="004C4A95" w:rsidRDefault="00905A13" w:rsidP="000352A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527</w:t>
            </w:r>
          </w:p>
        </w:tc>
        <w:tc>
          <w:tcPr>
            <w:tcW w:w="270" w:type="dxa"/>
          </w:tcPr>
          <w:p w:rsidR="000352A1" w:rsidRPr="004C4A95" w:rsidRDefault="000352A1" w:rsidP="000352A1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0352A1" w:rsidRPr="005E4056" w:rsidRDefault="000352A1" w:rsidP="000352A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414</w:t>
            </w:r>
          </w:p>
        </w:tc>
      </w:tr>
      <w:tr w:rsidR="000352A1" w:rsidRPr="004C4A95" w:rsidTr="003A6BEC">
        <w:tc>
          <w:tcPr>
            <w:tcW w:w="4122" w:type="dxa"/>
          </w:tcPr>
          <w:p w:rsidR="000352A1" w:rsidRPr="004C4A95" w:rsidRDefault="000352A1" w:rsidP="0003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62" w:type="dxa"/>
          </w:tcPr>
          <w:p w:rsidR="000352A1" w:rsidRPr="004C4A95" w:rsidRDefault="000352A1" w:rsidP="000352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352A1" w:rsidRPr="004C4A95" w:rsidRDefault="000352A1" w:rsidP="000352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0352A1" w:rsidRPr="004C4A95" w:rsidRDefault="000352A1" w:rsidP="000352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352A1" w:rsidRPr="004C4A95" w:rsidRDefault="000352A1" w:rsidP="000352A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352A1" w:rsidRDefault="005D199C" w:rsidP="000352A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198</w:t>
            </w:r>
          </w:p>
        </w:tc>
        <w:tc>
          <w:tcPr>
            <w:tcW w:w="270" w:type="dxa"/>
          </w:tcPr>
          <w:p w:rsidR="000352A1" w:rsidRPr="004C4A95" w:rsidRDefault="000352A1" w:rsidP="000352A1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0352A1" w:rsidRPr="004C4A95" w:rsidRDefault="000352A1" w:rsidP="000352A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52A1" w:rsidRPr="004C4A95" w:rsidTr="003A6BEC">
        <w:tc>
          <w:tcPr>
            <w:tcW w:w="4122" w:type="dxa"/>
          </w:tcPr>
          <w:p w:rsidR="000352A1" w:rsidRPr="004C4A95" w:rsidRDefault="000352A1" w:rsidP="0003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62" w:type="dxa"/>
          </w:tcPr>
          <w:p w:rsidR="000352A1" w:rsidRPr="004C4A95" w:rsidRDefault="000352A1" w:rsidP="000352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352A1" w:rsidRPr="004C4A95" w:rsidRDefault="000352A1" w:rsidP="000352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0352A1" w:rsidRPr="004C4A95" w:rsidRDefault="000352A1" w:rsidP="000352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352A1" w:rsidRPr="004C4A95" w:rsidRDefault="000352A1" w:rsidP="000352A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352A1" w:rsidRPr="004C4A95" w:rsidRDefault="005D199C" w:rsidP="000352A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454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351</w:t>
            </w:r>
          </w:p>
        </w:tc>
        <w:tc>
          <w:tcPr>
            <w:tcW w:w="270" w:type="dxa"/>
          </w:tcPr>
          <w:p w:rsidR="000352A1" w:rsidRPr="004C4A95" w:rsidRDefault="000352A1" w:rsidP="000352A1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0352A1" w:rsidRPr="004C4A95" w:rsidRDefault="00803B9C" w:rsidP="000352A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1,696</w:t>
            </w:r>
          </w:p>
        </w:tc>
      </w:tr>
      <w:tr w:rsidR="00204CF7" w:rsidRPr="004C4A95" w:rsidTr="003A6BEC">
        <w:tc>
          <w:tcPr>
            <w:tcW w:w="4122" w:type="dxa"/>
          </w:tcPr>
          <w:p w:rsidR="00204CF7" w:rsidRPr="004C4A95" w:rsidRDefault="00204CF7" w:rsidP="00204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ค่าจ้างแรงงาน</w:t>
            </w:r>
          </w:p>
        </w:tc>
        <w:tc>
          <w:tcPr>
            <w:tcW w:w="1062" w:type="dxa"/>
          </w:tcPr>
          <w:p w:rsidR="00204CF7" w:rsidRPr="004C4A95" w:rsidRDefault="00204CF7" w:rsidP="00204CF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04CF7" w:rsidRPr="004C4A95" w:rsidRDefault="00204CF7" w:rsidP="00204CF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204CF7" w:rsidRPr="004C4A95" w:rsidRDefault="00204CF7" w:rsidP="00204CF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04CF7" w:rsidRPr="004C4A95" w:rsidRDefault="00204CF7" w:rsidP="00204CF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04CF7" w:rsidRPr="004C4A95" w:rsidRDefault="005D199C" w:rsidP="00204CF7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454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</w:p>
        </w:tc>
        <w:tc>
          <w:tcPr>
            <w:tcW w:w="270" w:type="dxa"/>
          </w:tcPr>
          <w:p w:rsidR="00204CF7" w:rsidRPr="004C4A95" w:rsidRDefault="00204CF7" w:rsidP="00204CF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204CF7" w:rsidRPr="005E4056" w:rsidRDefault="00204CF7" w:rsidP="00204CF7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5,332</w:t>
            </w:r>
          </w:p>
        </w:tc>
      </w:tr>
      <w:tr w:rsidR="00204CF7" w:rsidRPr="004C4A95" w:rsidTr="003A6BEC">
        <w:tc>
          <w:tcPr>
            <w:tcW w:w="4122" w:type="dxa"/>
          </w:tcPr>
          <w:p w:rsidR="00204CF7" w:rsidRPr="004C4A95" w:rsidRDefault="00204CF7" w:rsidP="00204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</w:tcPr>
          <w:p w:rsidR="00204CF7" w:rsidRPr="004C4A95" w:rsidRDefault="00204CF7" w:rsidP="00204CF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04CF7" w:rsidRPr="004C4A95" w:rsidRDefault="00204CF7" w:rsidP="00204CF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204CF7" w:rsidRPr="004C4A95" w:rsidRDefault="00204CF7" w:rsidP="00204CF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04CF7" w:rsidRPr="004C4A95" w:rsidRDefault="00204CF7" w:rsidP="00204CF7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04CF7" w:rsidRPr="004C4A95" w:rsidRDefault="005D199C" w:rsidP="00204CF7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1454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552</w:t>
            </w:r>
          </w:p>
        </w:tc>
        <w:tc>
          <w:tcPr>
            <w:tcW w:w="270" w:type="dxa"/>
          </w:tcPr>
          <w:p w:rsidR="00204CF7" w:rsidRPr="004C4A95" w:rsidRDefault="00204CF7" w:rsidP="00204CF7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204CF7" w:rsidRPr="005A6FA8" w:rsidRDefault="00204CF7" w:rsidP="00204CF7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10,114</w:t>
            </w:r>
          </w:p>
        </w:tc>
      </w:tr>
      <w:tr w:rsidR="00204CF7" w:rsidRPr="004C4A95" w:rsidTr="003A6BEC">
        <w:tc>
          <w:tcPr>
            <w:tcW w:w="4122" w:type="dxa"/>
          </w:tcPr>
          <w:p w:rsidR="00204CF7" w:rsidRPr="004C4A95" w:rsidRDefault="00204CF7" w:rsidP="00204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ค่าฝากสินค้า</w:t>
            </w:r>
          </w:p>
        </w:tc>
        <w:tc>
          <w:tcPr>
            <w:tcW w:w="1062" w:type="dxa"/>
          </w:tcPr>
          <w:p w:rsidR="00204CF7" w:rsidRPr="004C4A95" w:rsidRDefault="00204CF7" w:rsidP="00204CF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04CF7" w:rsidRPr="004C4A95" w:rsidRDefault="00204CF7" w:rsidP="00204CF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204CF7" w:rsidRPr="004C4A95" w:rsidRDefault="00204CF7" w:rsidP="00204CF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04CF7" w:rsidRPr="004C4A95" w:rsidRDefault="00204CF7" w:rsidP="00204CF7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04CF7" w:rsidRPr="004C4A95" w:rsidRDefault="005D199C" w:rsidP="00204CF7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772</w:t>
            </w:r>
          </w:p>
        </w:tc>
        <w:tc>
          <w:tcPr>
            <w:tcW w:w="270" w:type="dxa"/>
          </w:tcPr>
          <w:p w:rsidR="00204CF7" w:rsidRPr="004C4A95" w:rsidRDefault="00204CF7" w:rsidP="00204CF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204CF7" w:rsidRPr="005E4056" w:rsidRDefault="00204CF7" w:rsidP="00204CF7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513</w:t>
            </w:r>
          </w:p>
        </w:tc>
      </w:tr>
      <w:tr w:rsidR="00204CF7" w:rsidRPr="004C4A95" w:rsidTr="003A6BEC">
        <w:tc>
          <w:tcPr>
            <w:tcW w:w="4122" w:type="dxa"/>
          </w:tcPr>
          <w:p w:rsidR="00204CF7" w:rsidRPr="004C4A95" w:rsidRDefault="00204CF7" w:rsidP="00204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062" w:type="dxa"/>
          </w:tcPr>
          <w:p w:rsidR="00204CF7" w:rsidRPr="004C4A95" w:rsidRDefault="00204CF7" w:rsidP="00204CF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04CF7" w:rsidRPr="004C4A95" w:rsidRDefault="00204CF7" w:rsidP="00204CF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204CF7" w:rsidRPr="004C4A95" w:rsidRDefault="00204CF7" w:rsidP="00204CF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04CF7" w:rsidRPr="004C4A95" w:rsidRDefault="00204CF7" w:rsidP="00204CF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04CF7" w:rsidRPr="004C4A95" w:rsidRDefault="005D199C" w:rsidP="005D199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:rsidR="00204CF7" w:rsidRPr="004C4A95" w:rsidRDefault="00204CF7" w:rsidP="00204CF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204CF7" w:rsidRPr="005E4056" w:rsidRDefault="00204CF7" w:rsidP="00204CF7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90</w:t>
            </w:r>
          </w:p>
        </w:tc>
      </w:tr>
      <w:tr w:rsidR="00204CF7" w:rsidRPr="004C4A95" w:rsidTr="003A6BEC">
        <w:tc>
          <w:tcPr>
            <w:tcW w:w="4122" w:type="dxa"/>
          </w:tcPr>
          <w:p w:rsidR="00204CF7" w:rsidRPr="004C4A95" w:rsidRDefault="00204CF7" w:rsidP="00204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062" w:type="dxa"/>
          </w:tcPr>
          <w:p w:rsidR="00204CF7" w:rsidRPr="004C4A95" w:rsidRDefault="00204CF7" w:rsidP="00204CF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04CF7" w:rsidRPr="004C4A95" w:rsidRDefault="00204CF7" w:rsidP="00204CF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204CF7" w:rsidRPr="004C4A95" w:rsidRDefault="00204CF7" w:rsidP="00204CF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04CF7" w:rsidRPr="004C4A95" w:rsidRDefault="00204CF7" w:rsidP="00204CF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04CF7" w:rsidRPr="004C4A95" w:rsidRDefault="005D199C" w:rsidP="00204CF7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270" w:type="dxa"/>
          </w:tcPr>
          <w:p w:rsidR="00204CF7" w:rsidRPr="004C4A95" w:rsidRDefault="00204CF7" w:rsidP="00204CF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204CF7" w:rsidRPr="004C4A95" w:rsidRDefault="00204CF7" w:rsidP="00204CF7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4C56" w:rsidRPr="004C4A95" w:rsidTr="003A6BEC">
        <w:tc>
          <w:tcPr>
            <w:tcW w:w="4122" w:type="dxa"/>
          </w:tcPr>
          <w:p w:rsidR="00174C56" w:rsidRPr="004C4A95" w:rsidRDefault="00174C56" w:rsidP="00174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ขายอาคารและอุปกรณ์</w:t>
            </w:r>
          </w:p>
        </w:tc>
        <w:tc>
          <w:tcPr>
            <w:tcW w:w="1062" w:type="dxa"/>
          </w:tcPr>
          <w:p w:rsidR="00174C56" w:rsidRPr="004C4A95" w:rsidRDefault="00174C56" w:rsidP="00174C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74C56" w:rsidRPr="004C4A95" w:rsidRDefault="00174C56" w:rsidP="00174C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174C56" w:rsidRPr="004C4A95" w:rsidRDefault="00174C56" w:rsidP="00174C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74C56" w:rsidRPr="004C4A95" w:rsidRDefault="00174C56" w:rsidP="00174C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74C56" w:rsidRPr="004C4A95" w:rsidRDefault="005D199C" w:rsidP="00174C5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</w:p>
        </w:tc>
        <w:tc>
          <w:tcPr>
            <w:tcW w:w="270" w:type="dxa"/>
          </w:tcPr>
          <w:p w:rsidR="00174C56" w:rsidRPr="004C4A95" w:rsidRDefault="00174C56" w:rsidP="00174C5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174C56" w:rsidRPr="005E4056" w:rsidRDefault="00174C56" w:rsidP="00174C5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6,473</w:t>
            </w:r>
          </w:p>
        </w:tc>
      </w:tr>
      <w:tr w:rsidR="005D199C" w:rsidRPr="004C4A95" w:rsidTr="003A6BEC">
        <w:tc>
          <w:tcPr>
            <w:tcW w:w="4122" w:type="dxa"/>
          </w:tcPr>
          <w:p w:rsidR="005D199C" w:rsidRPr="004C4A95" w:rsidRDefault="005D199C" w:rsidP="005D1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FB163A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62" w:type="dxa"/>
          </w:tcPr>
          <w:p w:rsidR="005D199C" w:rsidRPr="004C4A95" w:rsidRDefault="005D199C" w:rsidP="005D19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5D199C" w:rsidRPr="004C4A95" w:rsidRDefault="005D199C" w:rsidP="005D19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:rsidR="005D199C" w:rsidRPr="004C4A95" w:rsidRDefault="005D199C" w:rsidP="005D19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5D199C" w:rsidRPr="004C4A95" w:rsidRDefault="005D199C" w:rsidP="005D19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:rsidR="005D199C" w:rsidRPr="004D1369" w:rsidRDefault="005D199C" w:rsidP="005D199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136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</w:tr>
      <w:tr w:rsidR="005D199C" w:rsidRPr="004C4A95" w:rsidTr="003A6BEC">
        <w:tc>
          <w:tcPr>
            <w:tcW w:w="4122" w:type="dxa"/>
          </w:tcPr>
          <w:p w:rsidR="005D199C" w:rsidRPr="004C4A95" w:rsidRDefault="005D199C" w:rsidP="005D1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5D199C" w:rsidRPr="004C4A95" w:rsidRDefault="005D199C" w:rsidP="005D19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:rsidR="005D199C" w:rsidRPr="004C4A95" w:rsidRDefault="005D199C" w:rsidP="005D19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:rsidR="005D199C" w:rsidRPr="004C4A95" w:rsidRDefault="005D199C" w:rsidP="005D19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D199C" w:rsidRPr="004C4A95" w:rsidTr="003A6BEC">
        <w:tc>
          <w:tcPr>
            <w:tcW w:w="4122" w:type="dxa"/>
          </w:tcPr>
          <w:p w:rsidR="005D199C" w:rsidRPr="004C4A95" w:rsidRDefault="005D199C" w:rsidP="005D1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2" w:type="dxa"/>
          </w:tcPr>
          <w:p w:rsidR="005D199C" w:rsidRPr="004C4A95" w:rsidRDefault="005D199C" w:rsidP="005D19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:rsidR="005D199C" w:rsidRPr="004C4A95" w:rsidRDefault="005D199C" w:rsidP="005D19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5D199C" w:rsidRPr="004C4A95" w:rsidRDefault="005D199C" w:rsidP="005D19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D199C" w:rsidRPr="004C4A95" w:rsidTr="003A6BEC">
        <w:tc>
          <w:tcPr>
            <w:tcW w:w="4122" w:type="dxa"/>
          </w:tcPr>
          <w:p w:rsidR="005D199C" w:rsidRPr="004C4A95" w:rsidRDefault="005D199C" w:rsidP="005D1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ส่วนแบ่งกำไรจากเงินลงทุนในบริษัทร่วม </w:t>
            </w:r>
          </w:p>
        </w:tc>
        <w:tc>
          <w:tcPr>
            <w:tcW w:w="1062" w:type="dxa"/>
            <w:shd w:val="clear" w:color="auto" w:fill="auto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362</w:t>
            </w:r>
          </w:p>
        </w:tc>
        <w:tc>
          <w:tcPr>
            <w:tcW w:w="243" w:type="dxa"/>
            <w:shd w:val="clear" w:color="auto" w:fill="auto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5D199C" w:rsidRPr="00E00734" w:rsidRDefault="005D199C" w:rsidP="005D19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357</w:t>
            </w:r>
          </w:p>
        </w:tc>
        <w:tc>
          <w:tcPr>
            <w:tcW w:w="270" w:type="dxa"/>
            <w:shd w:val="clear" w:color="auto" w:fill="auto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D199C" w:rsidRPr="004C4A95" w:rsidRDefault="005D199C" w:rsidP="005D19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D199C" w:rsidRPr="004C4A95" w:rsidRDefault="005D199C" w:rsidP="005D19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5D199C" w:rsidRPr="004C4A95" w:rsidRDefault="005D199C" w:rsidP="005D19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199C" w:rsidRPr="004C4A95" w:rsidTr="003A6BEC">
        <w:tc>
          <w:tcPr>
            <w:tcW w:w="4122" w:type="dxa"/>
          </w:tcPr>
          <w:p w:rsidR="005D199C" w:rsidRPr="004C4A95" w:rsidRDefault="005D199C" w:rsidP="005D1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2" w:type="dxa"/>
            <w:shd w:val="clear" w:color="auto" w:fill="auto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243" w:type="dxa"/>
            <w:shd w:val="clear" w:color="auto" w:fill="auto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5D199C" w:rsidRPr="00E00734" w:rsidRDefault="005D199C" w:rsidP="005D19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270" w:type="dxa"/>
            <w:shd w:val="clear" w:color="auto" w:fill="auto"/>
          </w:tcPr>
          <w:p w:rsidR="005D199C" w:rsidRPr="004C4A95" w:rsidRDefault="005D199C" w:rsidP="005D19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D199C" w:rsidRPr="004C4A95" w:rsidRDefault="005D199C" w:rsidP="005D19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D199C" w:rsidRPr="004C4A95" w:rsidRDefault="005D199C" w:rsidP="005D19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5D199C" w:rsidRPr="004C4A95" w:rsidRDefault="005D199C" w:rsidP="005D19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199C" w:rsidRPr="004C4A95" w:rsidTr="003767BF">
        <w:tc>
          <w:tcPr>
            <w:tcW w:w="4122" w:type="dxa"/>
          </w:tcPr>
          <w:p w:rsidR="005D199C" w:rsidRPr="004C4A95" w:rsidRDefault="005D199C" w:rsidP="005D1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013" w:type="dxa"/>
            <w:gridSpan w:val="7"/>
            <w:shd w:val="clear" w:color="auto" w:fill="auto"/>
          </w:tcPr>
          <w:p w:rsidR="005D199C" w:rsidRPr="004C4A95" w:rsidRDefault="005D199C" w:rsidP="005D1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5D199C" w:rsidRPr="004C4A95" w:rsidTr="003A6BEC">
        <w:tc>
          <w:tcPr>
            <w:tcW w:w="4122" w:type="dxa"/>
          </w:tcPr>
          <w:p w:rsidR="005D199C" w:rsidRPr="004C4A95" w:rsidRDefault="005D199C" w:rsidP="005D1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62" w:type="dxa"/>
            <w:shd w:val="clear" w:color="auto" w:fill="auto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D199C" w:rsidRPr="004C4A95" w:rsidTr="003A6BEC">
        <w:tc>
          <w:tcPr>
            <w:tcW w:w="4122" w:type="dxa"/>
          </w:tcPr>
          <w:p w:rsidR="005D199C" w:rsidRPr="004C4A95" w:rsidRDefault="005D199C" w:rsidP="005D1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  <w:shd w:val="clear" w:color="auto" w:fill="auto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D199C" w:rsidRPr="004C4A95" w:rsidTr="003A6BEC">
        <w:tc>
          <w:tcPr>
            <w:tcW w:w="4122" w:type="dxa"/>
          </w:tcPr>
          <w:p w:rsidR="005D199C" w:rsidRPr="004C4A95" w:rsidRDefault="005D199C" w:rsidP="005D1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62" w:type="dxa"/>
            <w:shd w:val="clear" w:color="auto" w:fill="auto"/>
          </w:tcPr>
          <w:p w:rsidR="005D199C" w:rsidRPr="004C4A95" w:rsidRDefault="001454F2" w:rsidP="005D19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20,112</w:t>
            </w:r>
          </w:p>
        </w:tc>
        <w:tc>
          <w:tcPr>
            <w:tcW w:w="243" w:type="dxa"/>
            <w:shd w:val="clear" w:color="auto" w:fill="auto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5D199C" w:rsidRPr="005A6FA8" w:rsidRDefault="005D199C" w:rsidP="005D19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26,072</w:t>
            </w:r>
          </w:p>
        </w:tc>
        <w:tc>
          <w:tcPr>
            <w:tcW w:w="270" w:type="dxa"/>
            <w:shd w:val="clear" w:color="auto" w:fill="auto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D199C" w:rsidRPr="004C4A95" w:rsidRDefault="001454F2" w:rsidP="005D19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18,266</w:t>
            </w:r>
          </w:p>
        </w:tc>
        <w:tc>
          <w:tcPr>
            <w:tcW w:w="270" w:type="dxa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5D199C" w:rsidRPr="005A6FA8" w:rsidRDefault="005D199C" w:rsidP="005D19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24,231</w:t>
            </w:r>
          </w:p>
        </w:tc>
      </w:tr>
      <w:tr w:rsidR="005D199C" w:rsidRPr="004C4A95" w:rsidTr="003A6BEC">
        <w:tc>
          <w:tcPr>
            <w:tcW w:w="4122" w:type="dxa"/>
          </w:tcPr>
          <w:p w:rsidR="005D199C" w:rsidRPr="004C4A95" w:rsidRDefault="005D199C" w:rsidP="005D1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5D199C" w:rsidRPr="004C4A95" w:rsidRDefault="001454F2" w:rsidP="005D19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320</w:t>
            </w:r>
          </w:p>
        </w:tc>
        <w:tc>
          <w:tcPr>
            <w:tcW w:w="243" w:type="dxa"/>
            <w:shd w:val="clear" w:color="auto" w:fill="auto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:rsidR="005D199C" w:rsidRPr="005A6FA8" w:rsidRDefault="005D199C" w:rsidP="005D19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507</w:t>
            </w:r>
          </w:p>
        </w:tc>
        <w:tc>
          <w:tcPr>
            <w:tcW w:w="270" w:type="dxa"/>
            <w:shd w:val="clear" w:color="auto" w:fill="auto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D199C" w:rsidRPr="004C4A95" w:rsidRDefault="001454F2" w:rsidP="005D19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</w:t>
            </w:r>
          </w:p>
        </w:tc>
        <w:tc>
          <w:tcPr>
            <w:tcW w:w="270" w:type="dxa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5D199C" w:rsidRPr="005A6FA8" w:rsidRDefault="005D199C" w:rsidP="005D19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507</w:t>
            </w:r>
          </w:p>
        </w:tc>
      </w:tr>
      <w:tr w:rsidR="005D199C" w:rsidRPr="004C4A95" w:rsidTr="003A6BEC">
        <w:tc>
          <w:tcPr>
            <w:tcW w:w="4122" w:type="dxa"/>
          </w:tcPr>
          <w:p w:rsidR="005D199C" w:rsidRPr="004C4A95" w:rsidRDefault="005D199C" w:rsidP="005D1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199C" w:rsidRPr="004C4A95" w:rsidRDefault="001454F2" w:rsidP="005D19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20,432</w:t>
            </w:r>
          </w:p>
        </w:tc>
        <w:tc>
          <w:tcPr>
            <w:tcW w:w="243" w:type="dxa"/>
            <w:shd w:val="clear" w:color="auto" w:fill="auto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199C" w:rsidRPr="005A6FA8" w:rsidRDefault="005D199C" w:rsidP="005D19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26,579</w:t>
            </w:r>
          </w:p>
        </w:tc>
        <w:tc>
          <w:tcPr>
            <w:tcW w:w="270" w:type="dxa"/>
            <w:shd w:val="clear" w:color="auto" w:fill="auto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199C" w:rsidRPr="004C4A95" w:rsidRDefault="001454F2" w:rsidP="005D19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18,586</w:t>
            </w:r>
          </w:p>
        </w:tc>
        <w:tc>
          <w:tcPr>
            <w:tcW w:w="270" w:type="dxa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5D199C" w:rsidRPr="005A6FA8" w:rsidRDefault="005D199C" w:rsidP="005D19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24,738</w:t>
            </w:r>
          </w:p>
        </w:tc>
      </w:tr>
      <w:tr w:rsidR="005D199C" w:rsidRPr="00A368AD" w:rsidTr="008A64B2">
        <w:trPr>
          <w:trHeight w:val="305"/>
        </w:trPr>
        <w:tc>
          <w:tcPr>
            <w:tcW w:w="4122" w:type="dxa"/>
          </w:tcPr>
          <w:p w:rsidR="005D199C" w:rsidRPr="00A368AD" w:rsidRDefault="005D199C" w:rsidP="005D1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:rsidR="005D199C" w:rsidRPr="00A368AD" w:rsidRDefault="005D199C" w:rsidP="005D19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5D199C" w:rsidRPr="00A368AD" w:rsidRDefault="005D199C" w:rsidP="005D199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</w:tcPr>
          <w:p w:rsidR="005D199C" w:rsidRPr="00A368AD" w:rsidRDefault="005D199C" w:rsidP="005D19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D199C" w:rsidRPr="00A368AD" w:rsidRDefault="005D199C" w:rsidP="005D199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5D199C" w:rsidRPr="00A368AD" w:rsidRDefault="005D199C" w:rsidP="005D19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5D199C" w:rsidRPr="00A368AD" w:rsidRDefault="005D199C" w:rsidP="005D199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5D199C" w:rsidRPr="00A368AD" w:rsidRDefault="005D199C" w:rsidP="005D19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5D199C" w:rsidRPr="00A368AD" w:rsidTr="008A64B2">
        <w:trPr>
          <w:trHeight w:val="305"/>
        </w:trPr>
        <w:tc>
          <w:tcPr>
            <w:tcW w:w="4122" w:type="dxa"/>
          </w:tcPr>
          <w:p w:rsidR="005D199C" w:rsidRPr="00A368AD" w:rsidRDefault="005D199C" w:rsidP="005D1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:rsidR="005D199C" w:rsidRPr="00A368AD" w:rsidRDefault="005D199C" w:rsidP="005D19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5D199C" w:rsidRPr="00A368AD" w:rsidRDefault="005D199C" w:rsidP="005D199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5D199C" w:rsidRPr="00A368AD" w:rsidRDefault="005D199C" w:rsidP="005D19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D199C" w:rsidRPr="00A368AD" w:rsidRDefault="005D199C" w:rsidP="005D199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5D199C" w:rsidRPr="00A368AD" w:rsidRDefault="005D199C" w:rsidP="005D19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5D199C" w:rsidRPr="00A368AD" w:rsidRDefault="005D199C" w:rsidP="005D199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:rsidR="005D199C" w:rsidRPr="00A368AD" w:rsidRDefault="005D199C" w:rsidP="005D19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5D199C" w:rsidRPr="00A368AD" w:rsidTr="008A64B2">
        <w:trPr>
          <w:trHeight w:val="305"/>
        </w:trPr>
        <w:tc>
          <w:tcPr>
            <w:tcW w:w="4122" w:type="dxa"/>
          </w:tcPr>
          <w:p w:rsidR="005D199C" w:rsidRPr="00A368AD" w:rsidRDefault="005D199C" w:rsidP="005D1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:rsidR="005D199C" w:rsidRPr="00A368AD" w:rsidRDefault="005D199C" w:rsidP="005D19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5D199C" w:rsidRPr="00A368AD" w:rsidRDefault="005D199C" w:rsidP="005D199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5D199C" w:rsidRPr="00A368AD" w:rsidRDefault="005D199C" w:rsidP="005D19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D199C" w:rsidRPr="00A368AD" w:rsidRDefault="005D199C" w:rsidP="005D199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5D199C" w:rsidRPr="00A368AD" w:rsidRDefault="005D199C" w:rsidP="005D19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5D199C" w:rsidRPr="00A368AD" w:rsidRDefault="005D199C" w:rsidP="005D199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:rsidR="005D199C" w:rsidRPr="00A368AD" w:rsidRDefault="005D199C" w:rsidP="005D19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5D199C" w:rsidRPr="004C4A95" w:rsidTr="00052C29">
        <w:tc>
          <w:tcPr>
            <w:tcW w:w="4122" w:type="dxa"/>
          </w:tcPr>
          <w:p w:rsidR="005D199C" w:rsidRPr="004C4A95" w:rsidRDefault="005D199C" w:rsidP="005D1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D199C" w:rsidRPr="004C4A95" w:rsidTr="00052C29">
        <w:tc>
          <w:tcPr>
            <w:tcW w:w="4122" w:type="dxa"/>
          </w:tcPr>
          <w:p w:rsidR="005D199C" w:rsidRPr="004C4A95" w:rsidRDefault="005D199C" w:rsidP="005D1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:rsidR="005D199C" w:rsidRPr="004C4A95" w:rsidRDefault="008672B3" w:rsidP="005D19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3,035,468</w:t>
            </w:r>
          </w:p>
        </w:tc>
        <w:tc>
          <w:tcPr>
            <w:tcW w:w="243" w:type="dxa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5D199C" w:rsidRPr="005A6FA8" w:rsidRDefault="005D199C" w:rsidP="005D19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2,697,509</w:t>
            </w:r>
          </w:p>
        </w:tc>
        <w:tc>
          <w:tcPr>
            <w:tcW w:w="270" w:type="dxa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D199C" w:rsidRPr="004C4A95" w:rsidRDefault="00756E8A" w:rsidP="005D19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73,247</w:t>
            </w:r>
          </w:p>
        </w:tc>
        <w:tc>
          <w:tcPr>
            <w:tcW w:w="270" w:type="dxa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5D199C" w:rsidRPr="005A6FA8" w:rsidRDefault="005D199C" w:rsidP="005D19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99,415</w:t>
            </w:r>
          </w:p>
        </w:tc>
      </w:tr>
      <w:tr w:rsidR="005D199C" w:rsidRPr="004C4A95" w:rsidTr="00052C29">
        <w:tc>
          <w:tcPr>
            <w:tcW w:w="4122" w:type="dxa"/>
          </w:tcPr>
          <w:p w:rsidR="005D199C" w:rsidRPr="004C4A95" w:rsidRDefault="005D199C" w:rsidP="005D1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</w:tcPr>
          <w:p w:rsidR="005D199C" w:rsidRPr="004C4A95" w:rsidRDefault="008672B3" w:rsidP="005D19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63,751</w:t>
            </w:r>
          </w:p>
        </w:tc>
        <w:tc>
          <w:tcPr>
            <w:tcW w:w="243" w:type="dxa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5D199C" w:rsidRPr="005A6FA8" w:rsidRDefault="005D199C" w:rsidP="005D19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32,978</w:t>
            </w:r>
          </w:p>
        </w:tc>
        <w:tc>
          <w:tcPr>
            <w:tcW w:w="270" w:type="dxa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D199C" w:rsidRPr="004C4A95" w:rsidRDefault="00756E8A" w:rsidP="005D19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D199C" w:rsidRPr="004C4A95" w:rsidRDefault="005D199C" w:rsidP="005D19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5D199C" w:rsidRPr="00A2264C" w:rsidRDefault="005D199C" w:rsidP="005D19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6E8A" w:rsidRPr="004C4A95" w:rsidTr="00052C29">
        <w:tc>
          <w:tcPr>
            <w:tcW w:w="4122" w:type="dxa"/>
          </w:tcPr>
          <w:p w:rsidR="00756E8A" w:rsidRPr="004C4A95" w:rsidRDefault="00756E8A" w:rsidP="00756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ค่าความช่วยเหลือด้านเทคนิค</w:t>
            </w:r>
          </w:p>
        </w:tc>
        <w:tc>
          <w:tcPr>
            <w:tcW w:w="1062" w:type="dxa"/>
          </w:tcPr>
          <w:p w:rsidR="00756E8A" w:rsidRPr="004C4A95" w:rsidRDefault="00756E8A" w:rsidP="00756E8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14,081</w:t>
            </w:r>
          </w:p>
        </w:tc>
        <w:tc>
          <w:tcPr>
            <w:tcW w:w="243" w:type="dxa"/>
          </w:tcPr>
          <w:p w:rsidR="00756E8A" w:rsidRPr="004C4A95" w:rsidRDefault="00756E8A" w:rsidP="00756E8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756E8A" w:rsidRPr="005A6FA8" w:rsidRDefault="00756E8A" w:rsidP="00756E8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12,384</w:t>
            </w:r>
          </w:p>
        </w:tc>
        <w:tc>
          <w:tcPr>
            <w:tcW w:w="270" w:type="dxa"/>
          </w:tcPr>
          <w:p w:rsidR="00756E8A" w:rsidRPr="004C4A95" w:rsidRDefault="00756E8A" w:rsidP="00756E8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56E8A" w:rsidRPr="004C4A95" w:rsidRDefault="00756E8A" w:rsidP="00756E8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56E8A" w:rsidRPr="004C4A95" w:rsidRDefault="00756E8A" w:rsidP="00756E8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756E8A" w:rsidRPr="00A2264C" w:rsidRDefault="00756E8A" w:rsidP="00756E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6E8A" w:rsidRPr="004C4A95" w:rsidTr="00052C29">
        <w:tc>
          <w:tcPr>
            <w:tcW w:w="4122" w:type="dxa"/>
          </w:tcPr>
          <w:p w:rsidR="00756E8A" w:rsidRPr="004C4A95" w:rsidRDefault="00756E8A" w:rsidP="00756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1062" w:type="dxa"/>
          </w:tcPr>
          <w:p w:rsidR="00756E8A" w:rsidRPr="004C4A95" w:rsidRDefault="00756E8A" w:rsidP="00756E8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3,261</w:t>
            </w:r>
          </w:p>
        </w:tc>
        <w:tc>
          <w:tcPr>
            <w:tcW w:w="243" w:type="dxa"/>
          </w:tcPr>
          <w:p w:rsidR="00756E8A" w:rsidRPr="004C4A95" w:rsidRDefault="00756E8A" w:rsidP="00756E8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756E8A" w:rsidRPr="005A6FA8" w:rsidRDefault="00756E8A" w:rsidP="00756E8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3,342</w:t>
            </w:r>
          </w:p>
        </w:tc>
        <w:tc>
          <w:tcPr>
            <w:tcW w:w="270" w:type="dxa"/>
          </w:tcPr>
          <w:p w:rsidR="00756E8A" w:rsidRPr="004C4A95" w:rsidRDefault="00756E8A" w:rsidP="00756E8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56E8A" w:rsidRPr="004C4A95" w:rsidRDefault="00756E8A" w:rsidP="00756E8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56E8A" w:rsidRPr="004C4A95" w:rsidRDefault="00756E8A" w:rsidP="00756E8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756E8A" w:rsidRPr="00A2264C" w:rsidRDefault="00756E8A" w:rsidP="00756E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199C" w:rsidRPr="004C4A95" w:rsidTr="00052C29">
        <w:tc>
          <w:tcPr>
            <w:tcW w:w="4122" w:type="dxa"/>
          </w:tcPr>
          <w:p w:rsidR="005D199C" w:rsidRPr="004C4A95" w:rsidRDefault="005D199C" w:rsidP="005D1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062" w:type="dxa"/>
          </w:tcPr>
          <w:p w:rsidR="005D199C" w:rsidRPr="004C4A95" w:rsidRDefault="008672B3" w:rsidP="005D19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1,349</w:t>
            </w:r>
          </w:p>
        </w:tc>
        <w:tc>
          <w:tcPr>
            <w:tcW w:w="243" w:type="dxa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5D199C" w:rsidRDefault="005D199C" w:rsidP="005D19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1,349</w:t>
            </w:r>
          </w:p>
        </w:tc>
        <w:tc>
          <w:tcPr>
            <w:tcW w:w="270" w:type="dxa"/>
          </w:tcPr>
          <w:p w:rsidR="005D199C" w:rsidRPr="004C4A95" w:rsidRDefault="005D199C" w:rsidP="005D199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D199C" w:rsidRPr="004C4A95" w:rsidRDefault="00756E8A" w:rsidP="005D19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1,349</w:t>
            </w:r>
          </w:p>
        </w:tc>
        <w:tc>
          <w:tcPr>
            <w:tcW w:w="270" w:type="dxa"/>
          </w:tcPr>
          <w:p w:rsidR="005D199C" w:rsidRPr="004C4A95" w:rsidRDefault="005D199C" w:rsidP="005D19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5D199C" w:rsidRPr="00A2264C" w:rsidRDefault="005D199C" w:rsidP="005D19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57D7" w:rsidRPr="004C4A95" w:rsidTr="00052C29">
        <w:tc>
          <w:tcPr>
            <w:tcW w:w="4122" w:type="dxa"/>
          </w:tcPr>
          <w:p w:rsidR="008D57D7" w:rsidRPr="004C4A95" w:rsidRDefault="008D57D7" w:rsidP="008D5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2" w:type="dxa"/>
          </w:tcPr>
          <w:p w:rsidR="008D57D7" w:rsidRPr="004C4A95" w:rsidRDefault="008D57D7" w:rsidP="008D57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182</w:t>
            </w:r>
          </w:p>
        </w:tc>
        <w:tc>
          <w:tcPr>
            <w:tcW w:w="243" w:type="dxa"/>
          </w:tcPr>
          <w:p w:rsidR="008D57D7" w:rsidRPr="004C4A95" w:rsidRDefault="008D57D7" w:rsidP="008D57D7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8D57D7" w:rsidRPr="004C4A95" w:rsidRDefault="008D57D7" w:rsidP="008D57D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D57D7" w:rsidRPr="004C4A95" w:rsidRDefault="008D57D7" w:rsidP="008D57D7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D57D7" w:rsidRPr="004C4A95" w:rsidRDefault="008D57D7" w:rsidP="008D57D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D57D7" w:rsidRPr="004C4A95" w:rsidRDefault="008D57D7" w:rsidP="008D57D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8D57D7" w:rsidRPr="00A2264C" w:rsidRDefault="008D57D7" w:rsidP="008D57D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57D7" w:rsidRPr="004C4A95" w:rsidTr="00052C29">
        <w:tc>
          <w:tcPr>
            <w:tcW w:w="4122" w:type="dxa"/>
          </w:tcPr>
          <w:p w:rsidR="008D57D7" w:rsidRPr="004C4A95" w:rsidRDefault="008D57D7" w:rsidP="008D5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ค่าฝากสินค้า</w:t>
            </w:r>
          </w:p>
        </w:tc>
        <w:tc>
          <w:tcPr>
            <w:tcW w:w="1062" w:type="dxa"/>
          </w:tcPr>
          <w:p w:rsidR="008D57D7" w:rsidRPr="004C4A95" w:rsidRDefault="008D57D7" w:rsidP="008D57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367</w:t>
            </w:r>
          </w:p>
        </w:tc>
        <w:tc>
          <w:tcPr>
            <w:tcW w:w="243" w:type="dxa"/>
          </w:tcPr>
          <w:p w:rsidR="008D57D7" w:rsidRPr="004C4A95" w:rsidRDefault="008D57D7" w:rsidP="008D57D7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8D57D7" w:rsidRPr="00E308F7" w:rsidRDefault="008D57D7" w:rsidP="008D57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96C32">
              <w:rPr>
                <w:rFonts w:ascii="Angsana New" w:hAnsi="Angsana New"/>
                <w:sz w:val="30"/>
                <w:szCs w:val="30"/>
                <w:lang w:val="en-US" w:bidi="th-TH"/>
              </w:rPr>
              <w:t>1,439</w:t>
            </w:r>
          </w:p>
        </w:tc>
        <w:tc>
          <w:tcPr>
            <w:tcW w:w="270" w:type="dxa"/>
          </w:tcPr>
          <w:p w:rsidR="008D57D7" w:rsidRPr="004C4A95" w:rsidRDefault="008D57D7" w:rsidP="008D57D7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D57D7" w:rsidRPr="004C4A95" w:rsidRDefault="008D57D7" w:rsidP="008D57D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D57D7" w:rsidRPr="004C4A95" w:rsidRDefault="008D57D7" w:rsidP="008D57D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8D57D7" w:rsidRPr="00A2264C" w:rsidRDefault="008D57D7" w:rsidP="008D57D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57D7" w:rsidRPr="004C4A95" w:rsidTr="00052C29">
        <w:tc>
          <w:tcPr>
            <w:tcW w:w="4122" w:type="dxa"/>
          </w:tcPr>
          <w:p w:rsidR="008D57D7" w:rsidRPr="004C4A95" w:rsidRDefault="008D57D7" w:rsidP="008D5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062" w:type="dxa"/>
          </w:tcPr>
          <w:p w:rsidR="008D57D7" w:rsidRPr="004C4A95" w:rsidRDefault="008D57D7" w:rsidP="008D57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243" w:type="dxa"/>
          </w:tcPr>
          <w:p w:rsidR="008D57D7" w:rsidRPr="004C4A95" w:rsidRDefault="008D57D7" w:rsidP="008D57D7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8D57D7" w:rsidRPr="00A2264C" w:rsidRDefault="008D57D7" w:rsidP="008D57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19B">
              <w:rPr>
                <w:rFonts w:ascii="Angsana New" w:hAnsi="Angsana New"/>
                <w:sz w:val="30"/>
                <w:szCs w:val="30"/>
                <w:lang w:val="en-US" w:bidi="th-TH"/>
              </w:rPr>
              <w:t>345</w:t>
            </w:r>
          </w:p>
        </w:tc>
        <w:tc>
          <w:tcPr>
            <w:tcW w:w="270" w:type="dxa"/>
          </w:tcPr>
          <w:p w:rsidR="008D57D7" w:rsidRPr="004C4A95" w:rsidRDefault="008D57D7" w:rsidP="008D57D7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D57D7" w:rsidRPr="004C4A95" w:rsidRDefault="008D57D7" w:rsidP="008D57D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D57D7" w:rsidRPr="004C4A95" w:rsidRDefault="008D57D7" w:rsidP="008D57D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8D57D7" w:rsidRPr="00A2264C" w:rsidRDefault="008D57D7" w:rsidP="008D57D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3715F0" w:rsidRPr="000E560F" w:rsidRDefault="003715F0" w:rsidP="00640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lang w:eastAsia="ja-JP"/>
        </w:rPr>
      </w:pPr>
    </w:p>
    <w:p w:rsidR="00640D06" w:rsidRPr="004C4A95" w:rsidRDefault="00640D06" w:rsidP="00640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>บริษัทย่อยแห่งหนึ่ง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4C4A95">
        <w:rPr>
          <w:rFonts w:asciiTheme="majorBidi" w:hAnsiTheme="majorBidi" w:cstheme="majorBidi"/>
          <w:spacing w:val="6"/>
          <w:sz w:val="30"/>
          <w:szCs w:val="30"/>
        </w:rPr>
        <w:t>(</w:t>
      </w:r>
      <w:r w:rsidRPr="004C4A95">
        <w:rPr>
          <w:rFonts w:asciiTheme="majorBidi" w:hAnsiTheme="majorBidi" w:cstheme="majorBidi"/>
          <w:spacing w:val="6"/>
          <w:sz w:val="30"/>
          <w:szCs w:val="30"/>
          <w:cs/>
        </w:rPr>
        <w:t>บริษัท สุ</w:t>
      </w:r>
      <w:r>
        <w:rPr>
          <w:rFonts w:asciiTheme="majorBidi" w:hAnsiTheme="majorBidi" w:cstheme="majorBidi" w:hint="cs"/>
          <w:spacing w:val="6"/>
          <w:sz w:val="30"/>
          <w:szCs w:val="30"/>
          <w:cs/>
        </w:rPr>
        <w:t>ราษฎร์ซีฟู้ดส์</w:t>
      </w:r>
      <w:r w:rsidRPr="004C4A95">
        <w:rPr>
          <w:rFonts w:asciiTheme="majorBidi" w:hAnsiTheme="majorBidi" w:cstheme="majorBidi"/>
          <w:spacing w:val="6"/>
          <w:sz w:val="30"/>
          <w:szCs w:val="30"/>
          <w:cs/>
        </w:rPr>
        <w:t xml:space="preserve"> จำกัด)</w:t>
      </w:r>
      <w:r w:rsidRPr="004C4A95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>ได้ประกาศจ่ายเงินปันผลในเดือน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เมษายน</w:t>
      </w: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2562 </w:t>
      </w: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>เป็นจำนวนเงินทั้งสิ้น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 2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0.0 </w:t>
      </w: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>โดยจ่ายให้กับบริษัทเป็นจำนวนเงิน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 1</w:t>
      </w:r>
      <w:r w:rsidR="005C309F">
        <w:rPr>
          <w:rFonts w:asciiTheme="majorBidi" w:hAnsiTheme="majorBidi" w:cstheme="majorBidi"/>
          <w:sz w:val="30"/>
          <w:szCs w:val="30"/>
          <w:lang w:eastAsia="ja-JP"/>
        </w:rPr>
        <w:t>9.0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 1</w:t>
      </w:r>
      <w:r>
        <w:rPr>
          <w:rFonts w:asciiTheme="majorBidi" w:hAnsiTheme="majorBidi" w:cstheme="majorBidi"/>
          <w:sz w:val="30"/>
          <w:szCs w:val="30"/>
          <w:lang w:eastAsia="ja-JP"/>
        </w:rPr>
        <w:t>.0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 ในเดือน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พฤษภาคม</w:t>
      </w: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2562 </w:t>
      </w:r>
    </w:p>
    <w:p w:rsidR="00640D06" w:rsidRPr="000E560F" w:rsidRDefault="00640D06" w:rsidP="00CE03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lang w:eastAsia="ja-JP"/>
        </w:rPr>
      </w:pPr>
    </w:p>
    <w:p w:rsidR="00CE03D9" w:rsidRDefault="00CE03D9" w:rsidP="00CE03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>บริษัทย่อยแห่งหนึ่ง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4C4A95">
        <w:rPr>
          <w:rFonts w:asciiTheme="majorBidi" w:hAnsiTheme="majorBidi" w:cstheme="majorBidi"/>
          <w:spacing w:val="6"/>
          <w:sz w:val="30"/>
          <w:szCs w:val="30"/>
        </w:rPr>
        <w:t>(</w:t>
      </w:r>
      <w:r w:rsidRPr="004C4A95">
        <w:rPr>
          <w:rFonts w:asciiTheme="majorBidi" w:hAnsiTheme="majorBidi" w:cstheme="majorBidi"/>
          <w:spacing w:val="6"/>
          <w:sz w:val="30"/>
          <w:szCs w:val="30"/>
          <w:cs/>
        </w:rPr>
        <w:t>บริษัท สุรพลนิชิเรฟู้ดส์ จำกัด)</w:t>
      </w:r>
      <w:r w:rsidRPr="004C4A95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ได้ประกาศจ่ายเงินปันผลในเดือนมีนาคม 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2562 </w:t>
      </w: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>เป็นจำนวนเงินทั้งสิ้น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 249.2 </w:t>
      </w: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>โดยจ่ายให้กับบริษัทเป็นจำนวนเงิน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 122.1 </w:t>
      </w: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 127.1 </w:t>
      </w: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ล้านบาท ในเดือนมีนาคม 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2562 </w:t>
      </w:r>
    </w:p>
    <w:p w:rsidR="00F55D13" w:rsidRPr="000E560F" w:rsidRDefault="00F55D13" w:rsidP="00CE03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lang w:eastAsia="ja-JP"/>
        </w:rPr>
      </w:pPr>
    </w:p>
    <w:p w:rsidR="00A31C9B" w:rsidRPr="004C4A95" w:rsidRDefault="00A31C9B" w:rsidP="00A31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>บริษัทย่อยแห่งหนึ่ง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4C4A95">
        <w:rPr>
          <w:rFonts w:asciiTheme="majorBidi" w:hAnsiTheme="majorBidi" w:cstheme="majorBidi"/>
          <w:spacing w:val="6"/>
          <w:sz w:val="30"/>
          <w:szCs w:val="30"/>
        </w:rPr>
        <w:t>(</w:t>
      </w:r>
      <w:r w:rsidRPr="004C4A95">
        <w:rPr>
          <w:rFonts w:asciiTheme="majorBidi" w:hAnsiTheme="majorBidi" w:cstheme="majorBidi"/>
          <w:spacing w:val="6"/>
          <w:sz w:val="30"/>
          <w:szCs w:val="30"/>
          <w:cs/>
        </w:rPr>
        <w:t>บริษัท สุรพลนิชิเรฟู้ดส์ จำกัด)</w:t>
      </w:r>
      <w:r w:rsidRPr="004C4A95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ได้ประกาศจ่ายเงินปันผลในเดือนมีนาคม 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A71BB3" w:rsidRPr="004C4A95">
        <w:rPr>
          <w:rFonts w:asciiTheme="majorBidi" w:hAnsiTheme="majorBidi" w:cstheme="majorBidi"/>
          <w:sz w:val="30"/>
          <w:szCs w:val="30"/>
          <w:lang w:eastAsia="ja-JP"/>
        </w:rPr>
        <w:t>1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>เป็นจำนวนเงินทั้งสิ้น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587AE3" w:rsidRPr="004C4A95">
        <w:rPr>
          <w:rFonts w:asciiTheme="majorBidi" w:hAnsiTheme="majorBidi" w:cstheme="majorBidi"/>
          <w:sz w:val="30"/>
          <w:szCs w:val="30"/>
          <w:lang w:eastAsia="ja-JP"/>
        </w:rPr>
        <w:t>417.7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>โดยจ่ายให้กับบริษัทเป็นจำนวนเงิน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587AE3" w:rsidRPr="004C4A95">
        <w:rPr>
          <w:rFonts w:asciiTheme="majorBidi" w:hAnsiTheme="majorBidi" w:cstheme="majorBidi"/>
          <w:sz w:val="30"/>
          <w:szCs w:val="30"/>
          <w:lang w:eastAsia="ja-JP"/>
        </w:rPr>
        <w:t>204.7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587AE3" w:rsidRPr="004C4A95">
        <w:rPr>
          <w:rFonts w:asciiTheme="majorBidi" w:hAnsiTheme="majorBidi" w:cstheme="majorBidi"/>
          <w:sz w:val="30"/>
          <w:szCs w:val="30"/>
          <w:lang w:eastAsia="ja-JP"/>
        </w:rPr>
        <w:t>213.0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ล้านบาท ในเดือนมีนาคม 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DE51EC" w:rsidRPr="004C4A95">
        <w:rPr>
          <w:rFonts w:asciiTheme="majorBidi" w:hAnsiTheme="majorBidi" w:cstheme="majorBidi"/>
          <w:sz w:val="30"/>
          <w:szCs w:val="30"/>
          <w:lang w:eastAsia="ja-JP"/>
        </w:rPr>
        <w:t>1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</w:p>
    <w:p w:rsidR="00A31C9B" w:rsidRPr="000E560F" w:rsidRDefault="00A31C9B" w:rsidP="00A31C9B">
      <w:pPr>
        <w:tabs>
          <w:tab w:val="left" w:pos="720"/>
        </w:tabs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:rsidR="00A31C9B" w:rsidRPr="004C4A95" w:rsidRDefault="00A31C9B" w:rsidP="00A31C9B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F1AF1" w:rsidRPr="004C4A95">
        <w:rPr>
          <w:rFonts w:asciiTheme="majorBidi" w:hAnsiTheme="majorBidi" w:cstheme="majorBidi"/>
          <w:sz w:val="30"/>
          <w:szCs w:val="30"/>
        </w:rPr>
        <w:t xml:space="preserve">30 </w:t>
      </w:r>
      <w:r w:rsidR="00DA54FF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8F1AF1" w:rsidRPr="004C4A95">
        <w:rPr>
          <w:rFonts w:asciiTheme="majorBidi" w:hAnsiTheme="majorBidi" w:cstheme="majorBidi"/>
          <w:sz w:val="30"/>
          <w:szCs w:val="30"/>
          <w:cs/>
        </w:rPr>
        <w:t>ยน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</w:rPr>
        <w:t>256</w:t>
      </w:r>
      <w:r w:rsidR="00DE51EC" w:rsidRPr="004C4A95">
        <w:rPr>
          <w:rFonts w:asciiTheme="majorBidi" w:hAnsiTheme="majorBidi" w:cstheme="majorBidi"/>
          <w:sz w:val="30"/>
          <w:szCs w:val="30"/>
        </w:rPr>
        <w:t>2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 บริษัทมีภาระผูกพันในการจ่ายซื้อเงินลงทุนในบริษัทย่อยแห่งหนึ่ง (บริษัท จันทบุรีมารีนฟาร์ม จำกัด) ที่ยังไม่ได้เรียกชำระเป็นจำนวนเงินรวม</w:t>
      </w:r>
      <w:r w:rsidR="000E560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E560F">
        <w:rPr>
          <w:rFonts w:asciiTheme="majorBidi" w:hAnsiTheme="majorBidi" w:cstheme="majorBidi"/>
          <w:sz w:val="30"/>
          <w:szCs w:val="30"/>
        </w:rPr>
        <w:t>6.8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4C4A95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4C4A9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4C4A9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E51EC" w:rsidRPr="004C4A95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4C4A95">
        <w:rPr>
          <w:rFonts w:asciiTheme="majorBidi" w:hAnsiTheme="majorBidi" w:cstheme="majorBidi"/>
          <w:i/>
          <w:iCs/>
          <w:sz w:val="30"/>
          <w:szCs w:val="30"/>
        </w:rPr>
        <w:t xml:space="preserve"> : </w:t>
      </w:r>
      <w:r w:rsidR="00587AE3" w:rsidRPr="004C4A95">
        <w:rPr>
          <w:rFonts w:asciiTheme="majorBidi" w:hAnsiTheme="majorBidi" w:cstheme="majorBidi"/>
          <w:i/>
          <w:iCs/>
          <w:sz w:val="30"/>
          <w:szCs w:val="30"/>
        </w:rPr>
        <w:t>6.8</w:t>
      </w:r>
      <w:r w:rsidRPr="004C4A9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4C4A95">
        <w:rPr>
          <w:rFonts w:asciiTheme="majorBidi" w:hAnsiTheme="majorBidi" w:cstheme="majorBidi"/>
          <w:i/>
          <w:iCs/>
          <w:sz w:val="30"/>
          <w:szCs w:val="30"/>
        </w:rPr>
        <w:tab/>
      </w:r>
    </w:p>
    <w:p w:rsidR="00AE5A93" w:rsidRPr="00F86C4F" w:rsidRDefault="00AE5A93" w:rsidP="002C1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0E560F" w:rsidRDefault="000E5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3F7D59" w:rsidRPr="004C4A95" w:rsidRDefault="003F7D59" w:rsidP="002C1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</w:t>
      </w:r>
      <w:r w:rsidR="002363E3" w:rsidRPr="004C4A95">
        <w:rPr>
          <w:rFonts w:asciiTheme="majorBidi" w:hAnsiTheme="majorBidi" w:cstheme="majorBidi"/>
          <w:sz w:val="30"/>
          <w:szCs w:val="30"/>
          <w:cs/>
        </w:rPr>
        <w:t>กับกิจการที่เกี่ยวข้องกัน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4135A6" w:rsidRPr="004C4A95">
        <w:rPr>
          <w:rFonts w:asciiTheme="majorBidi" w:hAnsiTheme="majorBidi" w:cstheme="majorBidi"/>
          <w:sz w:val="30"/>
          <w:szCs w:val="30"/>
        </w:rPr>
        <w:t>30</w:t>
      </w:r>
      <w:r w:rsidR="002B7D0A" w:rsidRPr="004C4A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85D8F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2B7D0A" w:rsidRPr="004C4A95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="00A31C9B" w:rsidRPr="004C4A95">
        <w:rPr>
          <w:rFonts w:asciiTheme="majorBidi" w:hAnsiTheme="majorBidi" w:cstheme="majorBidi"/>
          <w:sz w:val="30"/>
          <w:szCs w:val="30"/>
        </w:rPr>
        <w:t>256</w:t>
      </w:r>
      <w:r w:rsidR="00DD4042" w:rsidRPr="004C4A95">
        <w:rPr>
          <w:rFonts w:asciiTheme="majorBidi" w:hAnsiTheme="majorBidi" w:cstheme="majorBidi"/>
          <w:sz w:val="30"/>
          <w:szCs w:val="30"/>
        </w:rPr>
        <w:t>2</w:t>
      </w:r>
      <w:r w:rsidR="00A20917" w:rsidRPr="004C4A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7D5C" w:rsidRPr="004C4A95">
        <w:rPr>
          <w:rFonts w:asciiTheme="majorBidi" w:hAnsiTheme="majorBidi" w:cstheme="majorBidi"/>
          <w:sz w:val="30"/>
          <w:szCs w:val="30"/>
          <w:cs/>
        </w:rPr>
        <w:t>แ</w:t>
      </w:r>
      <w:r w:rsidR="00B21F7D" w:rsidRPr="004C4A95">
        <w:rPr>
          <w:rFonts w:asciiTheme="majorBidi" w:hAnsiTheme="majorBidi" w:cstheme="majorBidi"/>
          <w:sz w:val="30"/>
          <w:szCs w:val="30"/>
          <w:cs/>
        </w:rPr>
        <w:t>ละ</w:t>
      </w:r>
      <w:r w:rsidR="004135A6" w:rsidRPr="004C4A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135A6" w:rsidRPr="004C4A95">
        <w:rPr>
          <w:rFonts w:asciiTheme="majorBidi" w:hAnsiTheme="majorBidi" w:cstheme="majorBidi"/>
          <w:sz w:val="30"/>
          <w:szCs w:val="30"/>
        </w:rPr>
        <w:t>31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31C9B" w:rsidRPr="004C4A95">
        <w:rPr>
          <w:rFonts w:asciiTheme="majorBidi" w:hAnsiTheme="majorBidi" w:cstheme="majorBidi"/>
          <w:sz w:val="30"/>
          <w:szCs w:val="30"/>
        </w:rPr>
        <w:t>256</w:t>
      </w:r>
      <w:r w:rsidR="00DD4042" w:rsidRPr="004C4A95">
        <w:rPr>
          <w:rFonts w:asciiTheme="majorBidi" w:hAnsiTheme="majorBidi" w:cstheme="majorBidi"/>
          <w:sz w:val="30"/>
          <w:szCs w:val="30"/>
        </w:rPr>
        <w:t>1</w:t>
      </w:r>
      <w:r w:rsidR="00A20917" w:rsidRPr="004C4A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A31C9B" w:rsidRPr="00413538" w:rsidRDefault="00A31C9B" w:rsidP="00A31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A31C9B" w:rsidRPr="004C4A95" w:rsidTr="00806738">
        <w:trPr>
          <w:trHeight w:val="403"/>
          <w:tblHeader/>
        </w:trPr>
        <w:tc>
          <w:tcPr>
            <w:tcW w:w="4050" w:type="dxa"/>
          </w:tcPr>
          <w:p w:rsidR="00A31C9B" w:rsidRPr="004C4A95" w:rsidRDefault="00A31C9B" w:rsidP="001A4CD5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2430" w:type="dxa"/>
            <w:gridSpan w:val="3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6738" w:rsidRPr="004C4A95" w:rsidTr="00806738">
        <w:trPr>
          <w:trHeight w:val="403"/>
          <w:tblHeader/>
        </w:trPr>
        <w:tc>
          <w:tcPr>
            <w:tcW w:w="405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4C4A95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="002023D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2023D2"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4C4A95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="002023D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2023D2"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06738" w:rsidRPr="004C4A95" w:rsidTr="00806738">
        <w:trPr>
          <w:trHeight w:val="403"/>
          <w:tblHeader/>
        </w:trPr>
        <w:tc>
          <w:tcPr>
            <w:tcW w:w="405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3D34" w:rsidRPr="004C4A9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3D34" w:rsidRPr="004C4A9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3D34" w:rsidRPr="004C4A9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3D34" w:rsidRPr="004C4A9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31C9B" w:rsidRPr="004C4A95" w:rsidTr="00806738">
        <w:trPr>
          <w:trHeight w:val="403"/>
        </w:trPr>
        <w:tc>
          <w:tcPr>
            <w:tcW w:w="405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6738" w:rsidRPr="004C4A95" w:rsidTr="00806738">
        <w:trPr>
          <w:trHeight w:val="371"/>
        </w:trPr>
        <w:tc>
          <w:tcPr>
            <w:tcW w:w="4050" w:type="dxa"/>
          </w:tcPr>
          <w:p w:rsidR="00A31C9B" w:rsidRPr="004C4A95" w:rsidRDefault="00A31C9B" w:rsidP="001A4CD5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A31C9B" w:rsidRPr="004C4A95" w:rsidRDefault="00901213" w:rsidP="001A4CD5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C9B" w:rsidRPr="004C4A95" w:rsidRDefault="00A92200" w:rsidP="001A4CD5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C9B" w:rsidRPr="004C4A95" w:rsidRDefault="00901213" w:rsidP="001A4CD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65,476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C9B" w:rsidRPr="004C4A95" w:rsidRDefault="00DE51EC" w:rsidP="001A4CD5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67,368</w:t>
            </w:r>
          </w:p>
        </w:tc>
      </w:tr>
      <w:tr w:rsidR="00806738" w:rsidRPr="004C4A95" w:rsidTr="00806738">
        <w:trPr>
          <w:trHeight w:val="335"/>
        </w:trPr>
        <w:tc>
          <w:tcPr>
            <w:tcW w:w="4050" w:type="dxa"/>
          </w:tcPr>
          <w:p w:rsidR="00A31C9B" w:rsidRPr="004C4A95" w:rsidRDefault="00A31C9B" w:rsidP="001A4CD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1C9B" w:rsidRPr="004C4A95" w:rsidRDefault="00901213" w:rsidP="001A4CD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B03DC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,4</w:t>
            </w:r>
            <w:r w:rsidR="00B03DC0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1C9B" w:rsidRPr="004C4A95" w:rsidRDefault="00DE51EC" w:rsidP="001A4CD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109,625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1C9B" w:rsidRPr="00171278" w:rsidRDefault="00901213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7,736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1C9B" w:rsidRPr="004C4A95" w:rsidRDefault="00DE51EC" w:rsidP="001A4CD5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8,614</w:t>
            </w:r>
          </w:p>
        </w:tc>
      </w:tr>
      <w:tr w:rsidR="00806738" w:rsidRPr="004C4A95" w:rsidTr="00806738">
        <w:trPr>
          <w:trHeight w:val="403"/>
        </w:trPr>
        <w:tc>
          <w:tcPr>
            <w:tcW w:w="4050" w:type="dxa"/>
          </w:tcPr>
          <w:p w:rsidR="00DE51EC" w:rsidRPr="004C4A95" w:rsidRDefault="00DE51EC" w:rsidP="00DE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E51EC" w:rsidRPr="004C4A95" w:rsidRDefault="00901213" w:rsidP="00DE51E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B03D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</w:t>
            </w:r>
            <w:r w:rsidR="00B03D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270" w:type="dxa"/>
          </w:tcPr>
          <w:p w:rsidR="00DE51EC" w:rsidRPr="004C4A95" w:rsidRDefault="00DE51EC" w:rsidP="00DE51E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E51EC" w:rsidRPr="004C4A95" w:rsidRDefault="00DE51EC" w:rsidP="00DE51E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109,625</w:t>
            </w:r>
          </w:p>
        </w:tc>
        <w:tc>
          <w:tcPr>
            <w:tcW w:w="270" w:type="dxa"/>
          </w:tcPr>
          <w:p w:rsidR="00DE51EC" w:rsidRPr="004C4A95" w:rsidRDefault="00DE51EC" w:rsidP="00DE51E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E51EC" w:rsidRPr="004C4A95" w:rsidRDefault="00901213" w:rsidP="00DE51E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73,212</w:t>
            </w:r>
          </w:p>
        </w:tc>
        <w:tc>
          <w:tcPr>
            <w:tcW w:w="270" w:type="dxa"/>
          </w:tcPr>
          <w:p w:rsidR="00DE51EC" w:rsidRPr="004C4A95" w:rsidRDefault="00DE51EC" w:rsidP="00DE51E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E51EC" w:rsidRPr="00C468A2" w:rsidRDefault="00DE51EC" w:rsidP="00C468A2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468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  <w:r w:rsidRPr="00C468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,982</w:t>
            </w:r>
          </w:p>
        </w:tc>
      </w:tr>
    </w:tbl>
    <w:p w:rsidR="00F86C4F" w:rsidRPr="00413538" w:rsidRDefault="00F86C4F" w:rsidP="00A31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A31C9B" w:rsidRDefault="00A31C9B" w:rsidP="00A31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โดยปกติระยะเวลาการให้สินเชื่อแก่กิจการที่เกี่ยวข้องของกลุ่มบริษัทมีระยะเวลาตั้งแต่ </w:t>
      </w:r>
      <w:r w:rsidRPr="004C4A95">
        <w:rPr>
          <w:rFonts w:asciiTheme="majorBidi" w:hAnsiTheme="majorBidi" w:cstheme="majorBidi"/>
          <w:sz w:val="30"/>
          <w:szCs w:val="30"/>
        </w:rPr>
        <w:t xml:space="preserve">30 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วัน ถึง </w:t>
      </w:r>
      <w:r w:rsidRPr="004C4A95">
        <w:rPr>
          <w:rFonts w:asciiTheme="majorBidi" w:hAnsiTheme="majorBidi" w:cstheme="majorBidi"/>
          <w:sz w:val="30"/>
          <w:szCs w:val="30"/>
        </w:rPr>
        <w:t xml:space="preserve">75 </w:t>
      </w:r>
      <w:r w:rsidRPr="004C4A95">
        <w:rPr>
          <w:rFonts w:asciiTheme="majorBidi" w:hAnsiTheme="majorBidi" w:cstheme="majorBidi"/>
          <w:sz w:val="30"/>
          <w:szCs w:val="30"/>
          <w:cs/>
        </w:rPr>
        <w:t>วัน</w:t>
      </w:r>
    </w:p>
    <w:p w:rsidR="000E560F" w:rsidRPr="00413538" w:rsidRDefault="000E560F" w:rsidP="00A31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A31C9B" w:rsidRPr="004C4A95" w:rsidTr="00806738">
        <w:tc>
          <w:tcPr>
            <w:tcW w:w="4050" w:type="dxa"/>
          </w:tcPr>
          <w:p w:rsidR="00A31C9B" w:rsidRPr="004C4A95" w:rsidRDefault="00A31C9B" w:rsidP="001A4CD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ลูกหนี้อื่น</w:t>
            </w: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- </w:t>
            </w: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30" w:type="dxa"/>
            <w:gridSpan w:val="3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421F" w:rsidRPr="004C4A95" w:rsidTr="00806738">
        <w:tc>
          <w:tcPr>
            <w:tcW w:w="4050" w:type="dxa"/>
          </w:tcPr>
          <w:p w:rsidR="00A6421F" w:rsidRPr="004C4A95" w:rsidRDefault="00A6421F" w:rsidP="00A6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6421F" w:rsidRPr="004C4A95" w:rsidRDefault="00A6421F" w:rsidP="00A6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4C4A95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:rsidR="00A6421F" w:rsidRPr="004C4A95" w:rsidRDefault="00A6421F" w:rsidP="00A6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421F" w:rsidRPr="004C4A95" w:rsidRDefault="00A6421F" w:rsidP="00A6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A6421F" w:rsidRPr="004C4A95" w:rsidRDefault="00A6421F" w:rsidP="00A6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6421F" w:rsidRPr="004C4A95" w:rsidRDefault="00A6421F" w:rsidP="00A6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4C4A95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:rsidR="00A6421F" w:rsidRPr="004C4A95" w:rsidRDefault="00A6421F" w:rsidP="00A6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421F" w:rsidRPr="004C4A95" w:rsidRDefault="00A6421F" w:rsidP="00A6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1C9B" w:rsidRPr="004C4A95" w:rsidTr="00806738">
        <w:tc>
          <w:tcPr>
            <w:tcW w:w="405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71BB3" w:rsidRPr="004C4A9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71BB3" w:rsidRPr="004C4A9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71BB3" w:rsidRPr="004C4A9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71BB3" w:rsidRPr="004C4A9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31C9B" w:rsidRPr="004C4A95" w:rsidTr="00806738">
        <w:tc>
          <w:tcPr>
            <w:tcW w:w="405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51EC" w:rsidRPr="004C4A95" w:rsidTr="00806738">
        <w:trPr>
          <w:trHeight w:val="450"/>
        </w:trPr>
        <w:tc>
          <w:tcPr>
            <w:tcW w:w="4050" w:type="dxa"/>
          </w:tcPr>
          <w:p w:rsidR="00DE51EC" w:rsidRPr="004C4A95" w:rsidRDefault="00DE51EC" w:rsidP="00DE51E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DE51EC" w:rsidRPr="004C4A95" w:rsidRDefault="006614C1" w:rsidP="00DE51EC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1EC" w:rsidRPr="004C4A95" w:rsidRDefault="00DE51EC" w:rsidP="00DE51E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E51EC" w:rsidRPr="004C4A95" w:rsidRDefault="00DE51EC" w:rsidP="00DE51EC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1EC" w:rsidRPr="004C4A95" w:rsidRDefault="00DE51EC" w:rsidP="00DE51E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E51EC" w:rsidRPr="004C4A95" w:rsidRDefault="00895523" w:rsidP="0080673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1,609</w:t>
            </w:r>
          </w:p>
        </w:tc>
        <w:tc>
          <w:tcPr>
            <w:tcW w:w="270" w:type="dxa"/>
          </w:tcPr>
          <w:p w:rsidR="00DE51EC" w:rsidRPr="004C4A95" w:rsidRDefault="00DE51EC" w:rsidP="00DE51E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E51EC" w:rsidRPr="009A4465" w:rsidRDefault="00DE51EC" w:rsidP="009A4465">
            <w:pPr>
              <w:pStyle w:val="acctfourfigures"/>
              <w:tabs>
                <w:tab w:val="clear" w:pos="765"/>
                <w:tab w:val="decimal" w:pos="79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A4465">
              <w:rPr>
                <w:rFonts w:asciiTheme="majorBidi" w:hAnsiTheme="majorBidi" w:cstheme="majorBidi"/>
                <w:sz w:val="30"/>
                <w:szCs w:val="30"/>
              </w:rPr>
              <w:t>3,309</w:t>
            </w:r>
          </w:p>
        </w:tc>
      </w:tr>
      <w:tr w:rsidR="00DE51EC" w:rsidRPr="004C4A95" w:rsidTr="00806738">
        <w:trPr>
          <w:trHeight w:val="403"/>
        </w:trPr>
        <w:tc>
          <w:tcPr>
            <w:tcW w:w="4050" w:type="dxa"/>
          </w:tcPr>
          <w:p w:rsidR="00DE51EC" w:rsidRPr="004C4A95" w:rsidRDefault="00DE51EC" w:rsidP="00DE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E51EC" w:rsidRPr="004C4A95" w:rsidRDefault="006614C1" w:rsidP="00DE51EC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1EC" w:rsidRPr="004C4A95" w:rsidRDefault="00DE51EC" w:rsidP="00DE51E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E51EC" w:rsidRPr="004C4A95" w:rsidRDefault="00DE51EC" w:rsidP="00DE51EC">
            <w:pPr>
              <w:pStyle w:val="acctfourfigures"/>
              <w:tabs>
                <w:tab w:val="clear" w:pos="765"/>
                <w:tab w:val="decimal" w:pos="55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1EC" w:rsidRPr="004C4A95" w:rsidRDefault="00DE51EC" w:rsidP="00DE51E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E51EC" w:rsidRPr="004C4A95" w:rsidRDefault="00895523" w:rsidP="0080673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1,609</w:t>
            </w:r>
          </w:p>
        </w:tc>
        <w:tc>
          <w:tcPr>
            <w:tcW w:w="270" w:type="dxa"/>
          </w:tcPr>
          <w:p w:rsidR="00DE51EC" w:rsidRPr="004C4A95" w:rsidRDefault="00DE51EC" w:rsidP="00DE51E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E51EC" w:rsidRPr="009A4465" w:rsidRDefault="00DE51EC" w:rsidP="009A4465">
            <w:pPr>
              <w:pStyle w:val="acctfourfigures"/>
              <w:tabs>
                <w:tab w:val="clear" w:pos="765"/>
                <w:tab w:val="decimal" w:pos="795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44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3,309</w:t>
            </w:r>
          </w:p>
        </w:tc>
      </w:tr>
    </w:tbl>
    <w:p w:rsidR="00AE5A93" w:rsidRPr="00413538" w:rsidRDefault="00AE5A93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9"/>
        <w:gridCol w:w="983"/>
        <w:gridCol w:w="268"/>
        <w:gridCol w:w="983"/>
        <w:gridCol w:w="268"/>
        <w:gridCol w:w="1026"/>
        <w:gridCol w:w="266"/>
        <w:gridCol w:w="936"/>
        <w:gridCol w:w="236"/>
        <w:gridCol w:w="925"/>
        <w:gridCol w:w="270"/>
        <w:gridCol w:w="1081"/>
      </w:tblGrid>
      <w:tr w:rsidR="00474685" w:rsidRPr="00723710" w:rsidTr="00760495">
        <w:trPr>
          <w:tblHeader/>
        </w:trPr>
        <w:tc>
          <w:tcPr>
            <w:tcW w:w="1939" w:type="dxa"/>
          </w:tcPr>
          <w:p w:rsidR="00474685" w:rsidRPr="004C4A95" w:rsidRDefault="00474685" w:rsidP="0047468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outlineLvl w:val="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เงินให้กู้ยืมระยะสั้น </w:t>
            </w: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-</w:t>
            </w: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34" w:type="dxa"/>
            <w:gridSpan w:val="3"/>
            <w:vAlign w:val="bottom"/>
          </w:tcPr>
          <w:p w:rsidR="00474685" w:rsidRPr="002D05C0" w:rsidRDefault="00474685" w:rsidP="0047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8" w:type="dxa"/>
            <w:vAlign w:val="bottom"/>
          </w:tcPr>
          <w:p w:rsidR="00474685" w:rsidRPr="00DA395C" w:rsidRDefault="00474685" w:rsidP="0047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740" w:type="dxa"/>
            <w:gridSpan w:val="7"/>
          </w:tcPr>
          <w:p w:rsidR="00474685" w:rsidRPr="004C4A95" w:rsidRDefault="00474685" w:rsidP="0047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0495" w:rsidRPr="00723710" w:rsidTr="00760495">
        <w:trPr>
          <w:tblHeader/>
        </w:trPr>
        <w:tc>
          <w:tcPr>
            <w:tcW w:w="1939" w:type="dxa"/>
            <w:shd w:val="clear" w:color="auto" w:fill="auto"/>
          </w:tcPr>
          <w:p w:rsidR="00964CF9" w:rsidRPr="009542AD" w:rsidRDefault="00964CF9" w:rsidP="00964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542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83" w:type="dxa"/>
            <w:shd w:val="clear" w:color="auto" w:fill="auto"/>
            <w:vAlign w:val="bottom"/>
          </w:tcPr>
          <w:p w:rsidR="00964CF9" w:rsidRPr="002D05C0" w:rsidRDefault="00964CF9" w:rsidP="00964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964CF9" w:rsidRPr="002D05C0" w:rsidRDefault="00964CF9" w:rsidP="00964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964CF9" w:rsidRPr="002D05C0" w:rsidRDefault="00964CF9" w:rsidP="00964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:rsidR="00964CF9" w:rsidRPr="002D05C0" w:rsidRDefault="00964CF9" w:rsidP="00964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964CF9" w:rsidRPr="002D05C0" w:rsidRDefault="00964CF9" w:rsidP="00964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64CF9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964CF9" w:rsidRPr="00E73BC9" w:rsidRDefault="00964CF9" w:rsidP="00964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964CF9" w:rsidRPr="00681634" w:rsidRDefault="00964CF9" w:rsidP="00964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16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964CF9" w:rsidRPr="00681634" w:rsidRDefault="00964CF9" w:rsidP="00964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163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816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964CF9" w:rsidRPr="00526E2F" w:rsidRDefault="00964CF9" w:rsidP="00964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964CF9" w:rsidRPr="00681634" w:rsidRDefault="00964CF9" w:rsidP="00964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64CF9" w:rsidRPr="00681634" w:rsidRDefault="00964CF9" w:rsidP="00964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:rsidR="00964CF9" w:rsidRPr="00681634" w:rsidRDefault="00964CF9" w:rsidP="00964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64CF9" w:rsidRPr="00681634" w:rsidRDefault="00964CF9" w:rsidP="00964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964CF9" w:rsidRPr="002D05C0" w:rsidRDefault="00964CF9" w:rsidP="00964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964CF9" w:rsidRPr="002D05C0" w:rsidRDefault="00964CF9" w:rsidP="00964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64CF9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760495" w:rsidRPr="00723710" w:rsidTr="00760495">
        <w:trPr>
          <w:tblHeader/>
        </w:trPr>
        <w:tc>
          <w:tcPr>
            <w:tcW w:w="1939" w:type="dxa"/>
            <w:vAlign w:val="bottom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3" w:type="dxa"/>
            <w:vAlign w:val="bottom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8" w:type="dxa"/>
            <w:vAlign w:val="bottom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8" w:type="dxa"/>
            <w:vAlign w:val="bottom"/>
          </w:tcPr>
          <w:p w:rsidR="00FB4C85" w:rsidRPr="00DC2C5E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6" w:type="dxa"/>
            <w:vAlign w:val="bottom"/>
          </w:tcPr>
          <w:p w:rsidR="00FB4C85" w:rsidRPr="00681634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163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6" w:type="dxa"/>
            <w:vAlign w:val="bottom"/>
          </w:tcPr>
          <w:p w:rsidR="00FB4C85" w:rsidRPr="00526E2F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36" w:type="dxa"/>
            <w:vAlign w:val="bottom"/>
          </w:tcPr>
          <w:p w:rsidR="00FB4C85" w:rsidRPr="00681634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163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:rsidR="00FB4C85" w:rsidRPr="00681634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vAlign w:val="bottom"/>
          </w:tcPr>
          <w:p w:rsidR="00FB4C85" w:rsidRPr="00681634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163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FB4C85" w:rsidRPr="00681634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:rsidR="00FB4C85" w:rsidRPr="00681634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16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8163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B4C85" w:rsidRPr="00723710" w:rsidTr="00760495">
        <w:trPr>
          <w:tblHeader/>
        </w:trPr>
        <w:tc>
          <w:tcPr>
            <w:tcW w:w="1939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4" w:type="dxa"/>
            <w:gridSpan w:val="3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8" w:type="dxa"/>
          </w:tcPr>
          <w:p w:rsidR="00FB4C85" w:rsidRPr="00DC2C5E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740" w:type="dxa"/>
            <w:gridSpan w:val="7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60495" w:rsidRPr="00723710" w:rsidTr="00760495">
        <w:tc>
          <w:tcPr>
            <w:tcW w:w="1939" w:type="dxa"/>
          </w:tcPr>
          <w:p w:rsidR="00FB4C85" w:rsidRPr="004C4A95" w:rsidRDefault="00FB4C85" w:rsidP="00FB4C8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ชำระคืนเมื่อทวงถาม</w:t>
            </w:r>
          </w:p>
        </w:tc>
        <w:tc>
          <w:tcPr>
            <w:tcW w:w="983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FB4C85" w:rsidRPr="00DC2C5E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6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0495" w:rsidRPr="00723710" w:rsidTr="00760495">
        <w:tc>
          <w:tcPr>
            <w:tcW w:w="1939" w:type="dxa"/>
          </w:tcPr>
          <w:p w:rsidR="00FB4C85" w:rsidRPr="004C4A95" w:rsidRDefault="00FB4C85" w:rsidP="00FB4C8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3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2.05-2.30</w:t>
            </w:r>
          </w:p>
        </w:tc>
        <w:tc>
          <w:tcPr>
            <w:tcW w:w="268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</w:tcPr>
          <w:p w:rsidR="00FB4C85" w:rsidRPr="002D05C0" w:rsidRDefault="0000446B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1.80-2.12</w:t>
            </w:r>
          </w:p>
        </w:tc>
        <w:tc>
          <w:tcPr>
            <w:tcW w:w="268" w:type="dxa"/>
          </w:tcPr>
          <w:p w:rsidR="00FB4C85" w:rsidRPr="00DC2C5E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6" w:type="dxa"/>
          </w:tcPr>
          <w:p w:rsidR="00FB4C85" w:rsidRPr="002D05C0" w:rsidRDefault="00681634" w:rsidP="0068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128,700</w:t>
            </w:r>
          </w:p>
        </w:tc>
        <w:tc>
          <w:tcPr>
            <w:tcW w:w="266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:rsidR="00FB4C85" w:rsidRPr="002D05C0" w:rsidRDefault="0000446B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237,500</w:t>
            </w:r>
          </w:p>
        </w:tc>
        <w:tc>
          <w:tcPr>
            <w:tcW w:w="236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</w:tcPr>
          <w:p w:rsidR="00FB4C85" w:rsidRPr="002D05C0" w:rsidRDefault="0000446B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(321,000)</w:t>
            </w:r>
          </w:p>
        </w:tc>
        <w:tc>
          <w:tcPr>
            <w:tcW w:w="270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:rsidR="00FB4C85" w:rsidRPr="002D05C0" w:rsidRDefault="0000446B" w:rsidP="00FC6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45,200</w:t>
            </w:r>
          </w:p>
        </w:tc>
      </w:tr>
      <w:tr w:rsidR="00760495" w:rsidRPr="00723710" w:rsidTr="00760495">
        <w:tc>
          <w:tcPr>
            <w:tcW w:w="1939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3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FB4C85" w:rsidRPr="00DC2C5E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FB4C85" w:rsidRPr="002D05C0" w:rsidRDefault="00681634" w:rsidP="0068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128,700</w:t>
            </w:r>
          </w:p>
        </w:tc>
        <w:tc>
          <w:tcPr>
            <w:tcW w:w="266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:rsidR="00FB4C85" w:rsidRPr="002D05C0" w:rsidRDefault="0000446B" w:rsidP="00FC6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45,200</w:t>
            </w:r>
          </w:p>
        </w:tc>
      </w:tr>
    </w:tbl>
    <w:p w:rsidR="00A31C9B" w:rsidRPr="004C4A95" w:rsidRDefault="00A31C9B" w:rsidP="00A31C9B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:rsidR="00413538" w:rsidRDefault="00413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:rsidR="00A31C9B" w:rsidRPr="004C4A95" w:rsidRDefault="00A31C9B" w:rsidP="00A31C9B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70"/>
        <w:gridCol w:w="990"/>
        <w:gridCol w:w="270"/>
        <w:gridCol w:w="990"/>
        <w:gridCol w:w="270"/>
        <w:gridCol w:w="990"/>
      </w:tblGrid>
      <w:tr w:rsidR="00A31C9B" w:rsidRPr="004C4A95" w:rsidTr="00474685">
        <w:tc>
          <w:tcPr>
            <w:tcW w:w="4410" w:type="dxa"/>
          </w:tcPr>
          <w:p w:rsidR="00A31C9B" w:rsidRPr="004C4A95" w:rsidRDefault="00A31C9B" w:rsidP="001A4CD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br w:type="page"/>
            </w: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- </w:t>
            </w: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340" w:type="dxa"/>
            <w:gridSpan w:val="3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C9B" w:rsidRPr="004C4A95" w:rsidTr="00474685">
        <w:tc>
          <w:tcPr>
            <w:tcW w:w="441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31C9B" w:rsidRPr="004C4A95" w:rsidRDefault="00D460D6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64CF9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31C9B" w:rsidRPr="004C4A95" w:rsidRDefault="00D460D6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64CF9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1C9B" w:rsidRPr="004C4A95" w:rsidTr="00474685">
        <w:tc>
          <w:tcPr>
            <w:tcW w:w="441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DE51EC" w:rsidRPr="004C4A95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E51EC" w:rsidRPr="004C4A9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E51EC" w:rsidRPr="004C4A9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E51EC" w:rsidRPr="004C4A9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31C9B" w:rsidRPr="004C4A95" w:rsidTr="00474685">
        <w:tc>
          <w:tcPr>
            <w:tcW w:w="441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1D1D" w:rsidRPr="004C4A95" w:rsidTr="00474685">
        <w:trPr>
          <w:trHeight w:val="375"/>
        </w:trPr>
        <w:tc>
          <w:tcPr>
            <w:tcW w:w="4410" w:type="dxa"/>
          </w:tcPr>
          <w:p w:rsidR="000C1D1D" w:rsidRPr="004C4A95" w:rsidRDefault="000C1D1D" w:rsidP="000C1D1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0C1D1D" w:rsidRPr="004C4A95" w:rsidRDefault="000C1D1D" w:rsidP="000C1D1D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C1D1D" w:rsidRPr="004C4A95" w:rsidRDefault="000C1D1D" w:rsidP="000C1D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0C1D1D" w:rsidRPr="004C4A95" w:rsidRDefault="000C1D1D" w:rsidP="000C1D1D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C1D1D" w:rsidRPr="004C4A95" w:rsidRDefault="000C1D1D" w:rsidP="000C1D1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0C1D1D" w:rsidRPr="00451841" w:rsidRDefault="000C1D1D" w:rsidP="000C1D1D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0C1D1D" w:rsidRPr="004C4A95" w:rsidRDefault="000C1D1D" w:rsidP="000C1D1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</w:tcPr>
          <w:p w:rsidR="000C1D1D" w:rsidRPr="004C4A95" w:rsidRDefault="000C1D1D" w:rsidP="000C1D1D">
            <w:pPr>
              <w:pStyle w:val="acctfourfigures"/>
              <w:tabs>
                <w:tab w:val="clear" w:pos="765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281</w:t>
            </w:r>
          </w:p>
        </w:tc>
      </w:tr>
      <w:tr w:rsidR="00A31C9B" w:rsidRPr="004C4A95" w:rsidTr="00474685">
        <w:trPr>
          <w:trHeight w:val="406"/>
        </w:trPr>
        <w:tc>
          <w:tcPr>
            <w:tcW w:w="4410" w:type="dxa"/>
          </w:tcPr>
          <w:p w:rsidR="00A31C9B" w:rsidRPr="004C4A95" w:rsidRDefault="00A31C9B" w:rsidP="001A4CD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1C9B" w:rsidRPr="004C4A95" w:rsidRDefault="000C1D1D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2,877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31C9B" w:rsidRPr="004C4A95" w:rsidRDefault="000F210A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6,347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31C9B" w:rsidRPr="00451841" w:rsidRDefault="000C1D1D" w:rsidP="00451841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31C9B" w:rsidRPr="004C4A95" w:rsidRDefault="00A31C9B" w:rsidP="001A4CD5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F210A" w:rsidRPr="004C4A95" w:rsidTr="00474685">
        <w:tc>
          <w:tcPr>
            <w:tcW w:w="4410" w:type="dxa"/>
          </w:tcPr>
          <w:p w:rsidR="000F210A" w:rsidRPr="004C4A95" w:rsidRDefault="000F210A" w:rsidP="000F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F210A" w:rsidRPr="004C4A95" w:rsidRDefault="000C1D1D" w:rsidP="000F210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2,877</w:t>
            </w:r>
          </w:p>
        </w:tc>
        <w:tc>
          <w:tcPr>
            <w:tcW w:w="270" w:type="dxa"/>
          </w:tcPr>
          <w:p w:rsidR="000F210A" w:rsidRPr="004C4A95" w:rsidRDefault="000F210A" w:rsidP="000F210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F210A" w:rsidRPr="004C4A95" w:rsidRDefault="000F210A" w:rsidP="000F210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6,347</w:t>
            </w:r>
          </w:p>
        </w:tc>
        <w:tc>
          <w:tcPr>
            <w:tcW w:w="270" w:type="dxa"/>
          </w:tcPr>
          <w:p w:rsidR="000F210A" w:rsidRPr="004C4A95" w:rsidRDefault="000F210A" w:rsidP="000F210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F210A" w:rsidRPr="00B83C9D" w:rsidRDefault="000C1D1D" w:rsidP="00B83C9D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83C9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0F210A" w:rsidRPr="004C4A95" w:rsidRDefault="000F210A" w:rsidP="000F210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F210A" w:rsidRPr="004C4A95" w:rsidRDefault="000F210A" w:rsidP="000F210A">
            <w:pPr>
              <w:pStyle w:val="acctfourfigures"/>
              <w:tabs>
                <w:tab w:val="clear" w:pos="765"/>
                <w:tab w:val="decimal" w:pos="743"/>
              </w:tabs>
              <w:spacing w:line="400" w:lineRule="exact"/>
              <w:ind w:left="-108" w:right="-36" w:hanging="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281</w:t>
            </w:r>
          </w:p>
        </w:tc>
      </w:tr>
    </w:tbl>
    <w:p w:rsidR="00A31C9B" w:rsidRPr="004C4A95" w:rsidRDefault="00A31C9B" w:rsidP="00A31C9B">
      <w:pPr>
        <w:spacing w:line="240" w:lineRule="auto"/>
        <w:rPr>
          <w:rFonts w:asciiTheme="majorBidi" w:hAnsiTheme="majorBidi" w:cstheme="majorBidi"/>
          <w:b/>
          <w:bCs/>
          <w:sz w:val="2"/>
          <w:szCs w:val="2"/>
        </w:rPr>
      </w:pPr>
    </w:p>
    <w:p w:rsidR="004E392A" w:rsidRPr="006B3058" w:rsidRDefault="004E392A" w:rsidP="00A31C9B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70"/>
        <w:gridCol w:w="990"/>
        <w:gridCol w:w="270"/>
        <w:gridCol w:w="990"/>
        <w:gridCol w:w="270"/>
        <w:gridCol w:w="990"/>
      </w:tblGrid>
      <w:tr w:rsidR="00A31C9B" w:rsidRPr="004C4A95" w:rsidTr="00474685">
        <w:trPr>
          <w:trHeight w:hRule="exact" w:val="389"/>
        </w:trPr>
        <w:tc>
          <w:tcPr>
            <w:tcW w:w="4410" w:type="dxa"/>
          </w:tcPr>
          <w:p w:rsidR="00A31C9B" w:rsidRPr="004C4A95" w:rsidRDefault="00A31C9B" w:rsidP="001A4CD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- </w:t>
            </w: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340" w:type="dxa"/>
            <w:gridSpan w:val="3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1FE0" w:rsidRPr="004C4A95" w:rsidTr="00474685">
        <w:tc>
          <w:tcPr>
            <w:tcW w:w="4410" w:type="dxa"/>
          </w:tcPr>
          <w:p w:rsidR="006E1FE0" w:rsidRPr="004C4A95" w:rsidRDefault="006E1FE0" w:rsidP="006E1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E1FE0" w:rsidRPr="004C4A95" w:rsidRDefault="006E1FE0" w:rsidP="006E1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64CF9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6E1FE0" w:rsidRPr="004C4A95" w:rsidRDefault="006E1FE0" w:rsidP="006E1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6E1FE0" w:rsidRPr="004C4A95" w:rsidRDefault="006E1FE0" w:rsidP="006E1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6E1FE0" w:rsidRPr="004C4A95" w:rsidRDefault="006E1FE0" w:rsidP="006E1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6E1FE0" w:rsidRPr="004C4A95" w:rsidRDefault="006E1FE0" w:rsidP="006E1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64CF9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6E1FE0" w:rsidRPr="004C4A95" w:rsidRDefault="006E1FE0" w:rsidP="006E1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6E1FE0" w:rsidRPr="004C4A95" w:rsidRDefault="006E1FE0" w:rsidP="006E1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1C9B" w:rsidRPr="004C4A95" w:rsidTr="00474685">
        <w:tc>
          <w:tcPr>
            <w:tcW w:w="441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F210A" w:rsidRPr="004C4A9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F210A" w:rsidRPr="004C4A9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F210A" w:rsidRPr="004C4A9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F210A" w:rsidRPr="004C4A9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31C9B" w:rsidRPr="004C4A95" w:rsidTr="00474685">
        <w:tc>
          <w:tcPr>
            <w:tcW w:w="441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1C9B" w:rsidRPr="004C4A95" w:rsidTr="00474685">
        <w:tc>
          <w:tcPr>
            <w:tcW w:w="441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A31C9B" w:rsidRPr="004C4A95" w:rsidRDefault="00BD3054" w:rsidP="001A4CD5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A31C9B" w:rsidRPr="004C4A95" w:rsidRDefault="00A31C9B" w:rsidP="001A4CD5">
            <w:pPr>
              <w:pStyle w:val="acctfourfigures"/>
              <w:tabs>
                <w:tab w:val="clear" w:pos="765"/>
                <w:tab w:val="decimal" w:pos="457"/>
              </w:tabs>
              <w:spacing w:line="400" w:lineRule="exact"/>
              <w:ind w:left="-174" w:right="19" w:hanging="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pStyle w:val="acctfourfigures"/>
              <w:tabs>
                <w:tab w:val="clear" w:pos="765"/>
                <w:tab w:val="decimal" w:pos="791"/>
                <w:tab w:val="decimal" w:pos="862"/>
              </w:tabs>
              <w:spacing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A31C9B" w:rsidRPr="004C4A95" w:rsidRDefault="00E05205" w:rsidP="00B231F1">
            <w:pPr>
              <w:pStyle w:val="acctfourfigures"/>
              <w:tabs>
                <w:tab w:val="clear" w:pos="765"/>
                <w:tab w:val="decimal" w:pos="457"/>
              </w:tabs>
              <w:spacing w:line="400" w:lineRule="exact"/>
              <w:ind w:left="-174" w:right="19" w:hanging="8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244</w:t>
            </w:r>
          </w:p>
        </w:tc>
        <w:tc>
          <w:tcPr>
            <w:tcW w:w="270" w:type="dxa"/>
          </w:tcPr>
          <w:p w:rsidR="00A31C9B" w:rsidRPr="004C4A95" w:rsidRDefault="00A31C9B" w:rsidP="00B231F1">
            <w:pPr>
              <w:pStyle w:val="acctfourfigures"/>
              <w:tabs>
                <w:tab w:val="clear" w:pos="765"/>
                <w:tab w:val="decimal" w:pos="457"/>
              </w:tabs>
              <w:spacing w:line="400" w:lineRule="exact"/>
              <w:ind w:left="-174" w:right="19" w:hanging="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A31C9B" w:rsidRPr="004C4A95" w:rsidRDefault="000F210A" w:rsidP="00B231F1">
            <w:pPr>
              <w:pStyle w:val="acctfourfigures"/>
              <w:tabs>
                <w:tab w:val="clear" w:pos="765"/>
                <w:tab w:val="decimal" w:pos="457"/>
              </w:tabs>
              <w:spacing w:line="400" w:lineRule="exact"/>
              <w:ind w:left="-174" w:right="19" w:hanging="8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601</w:t>
            </w:r>
          </w:p>
        </w:tc>
      </w:tr>
      <w:tr w:rsidR="00A31C9B" w:rsidRPr="004C4A95" w:rsidTr="00474685">
        <w:tc>
          <w:tcPr>
            <w:tcW w:w="441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A31C9B" w:rsidRPr="004C4A95" w:rsidRDefault="00BD3054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</w:t>
            </w:r>
            <w:r w:rsidR="00E052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765</w:t>
            </w:r>
          </w:p>
        </w:tc>
        <w:tc>
          <w:tcPr>
            <w:tcW w:w="270" w:type="dxa"/>
            <w:shd w:val="clear" w:color="auto" w:fill="FFFFFF"/>
          </w:tcPr>
          <w:p w:rsidR="00A31C9B" w:rsidRPr="004C4A95" w:rsidRDefault="00A31C9B" w:rsidP="001A4CD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:rsidR="00A31C9B" w:rsidRPr="004C4A95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0F210A" w:rsidRPr="004C4A9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1,484</w:t>
            </w:r>
          </w:p>
        </w:tc>
        <w:tc>
          <w:tcPr>
            <w:tcW w:w="270" w:type="dxa"/>
            <w:shd w:val="clear" w:color="auto" w:fill="FFFFFF"/>
          </w:tcPr>
          <w:p w:rsidR="00A31C9B" w:rsidRPr="004C4A95" w:rsidRDefault="00A31C9B" w:rsidP="001A4CD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:rsidR="00A31C9B" w:rsidRPr="004C4A95" w:rsidRDefault="00E05205" w:rsidP="001A4CD5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A31C9B" w:rsidRPr="004C4A95" w:rsidRDefault="00A31C9B" w:rsidP="001A4CD5">
            <w:pPr>
              <w:pStyle w:val="acctfourfigures"/>
              <w:tabs>
                <w:tab w:val="clear" w:pos="765"/>
                <w:tab w:val="decimal" w:pos="791"/>
                <w:tab w:val="decimal" w:pos="862"/>
              </w:tabs>
              <w:spacing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:rsidR="00A31C9B" w:rsidRPr="004C4A95" w:rsidRDefault="00A31C9B" w:rsidP="001A4CD5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F210A" w:rsidRPr="004C4A95" w:rsidTr="00474685">
        <w:tc>
          <w:tcPr>
            <w:tcW w:w="4410" w:type="dxa"/>
          </w:tcPr>
          <w:p w:rsidR="000F210A" w:rsidRPr="004C4A95" w:rsidRDefault="000F210A" w:rsidP="000F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0F210A" w:rsidRPr="004C4A95" w:rsidRDefault="00E05205" w:rsidP="000F210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17,765</w:t>
            </w:r>
          </w:p>
        </w:tc>
        <w:tc>
          <w:tcPr>
            <w:tcW w:w="270" w:type="dxa"/>
            <w:shd w:val="clear" w:color="auto" w:fill="FFFFFF"/>
          </w:tcPr>
          <w:p w:rsidR="000F210A" w:rsidRPr="004C4A95" w:rsidRDefault="000F210A" w:rsidP="000F210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0F210A" w:rsidRPr="004C4A95" w:rsidRDefault="000F210A" w:rsidP="000F210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21,484</w:t>
            </w:r>
          </w:p>
        </w:tc>
        <w:tc>
          <w:tcPr>
            <w:tcW w:w="270" w:type="dxa"/>
            <w:shd w:val="clear" w:color="auto" w:fill="FFFFFF"/>
          </w:tcPr>
          <w:p w:rsidR="000F210A" w:rsidRPr="004C4A95" w:rsidRDefault="000F210A" w:rsidP="000F210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0F210A" w:rsidRPr="004C4A95" w:rsidRDefault="00E05205" w:rsidP="000F210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244</w:t>
            </w:r>
          </w:p>
        </w:tc>
        <w:tc>
          <w:tcPr>
            <w:tcW w:w="270" w:type="dxa"/>
            <w:shd w:val="clear" w:color="auto" w:fill="FFFFFF"/>
            <w:vAlign w:val="center"/>
          </w:tcPr>
          <w:p w:rsidR="000F210A" w:rsidRPr="004C4A95" w:rsidRDefault="000F210A" w:rsidP="000F210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0F210A" w:rsidRPr="004C4A95" w:rsidRDefault="000F210A" w:rsidP="004D6522">
            <w:pPr>
              <w:pStyle w:val="acctfourfigures"/>
              <w:tabs>
                <w:tab w:val="clear" w:pos="765"/>
                <w:tab w:val="decimal" w:pos="743"/>
              </w:tabs>
              <w:spacing w:line="400" w:lineRule="exact"/>
              <w:ind w:left="-108" w:right="-36" w:hanging="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601</w:t>
            </w:r>
          </w:p>
        </w:tc>
      </w:tr>
    </w:tbl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6"/>
        <w:gridCol w:w="988"/>
        <w:gridCol w:w="234"/>
        <w:gridCol w:w="1024"/>
        <w:gridCol w:w="236"/>
        <w:gridCol w:w="1026"/>
        <w:gridCol w:w="235"/>
        <w:gridCol w:w="936"/>
        <w:gridCol w:w="235"/>
        <w:gridCol w:w="951"/>
        <w:gridCol w:w="235"/>
        <w:gridCol w:w="1024"/>
      </w:tblGrid>
      <w:tr w:rsidR="001A7D70" w:rsidRPr="006B3058" w:rsidTr="00F7793D">
        <w:trPr>
          <w:tblHeader/>
        </w:trPr>
        <w:tc>
          <w:tcPr>
            <w:tcW w:w="2146" w:type="dxa"/>
          </w:tcPr>
          <w:p w:rsidR="001A7D70" w:rsidRPr="006B3058" w:rsidRDefault="001A7D70" w:rsidP="00F7793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outlineLvl w:val="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246" w:type="dxa"/>
            <w:gridSpan w:val="3"/>
            <w:vAlign w:val="bottom"/>
          </w:tcPr>
          <w:p w:rsidR="001A7D70" w:rsidRPr="006B3058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:rsidR="001A7D70" w:rsidRPr="006B3058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4642" w:type="dxa"/>
            <w:gridSpan w:val="7"/>
          </w:tcPr>
          <w:p w:rsidR="001A7D70" w:rsidRPr="006B3058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13538" w:rsidRPr="00723710" w:rsidTr="00F7793D">
        <w:trPr>
          <w:tblHeader/>
        </w:trPr>
        <w:tc>
          <w:tcPr>
            <w:tcW w:w="2146" w:type="dxa"/>
          </w:tcPr>
          <w:p w:rsidR="00413538" w:rsidRPr="004C4A95" w:rsidRDefault="00413538" w:rsidP="0041353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outlineLvl w:val="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จากกิจการ</w:t>
            </w:r>
          </w:p>
        </w:tc>
        <w:tc>
          <w:tcPr>
            <w:tcW w:w="2246" w:type="dxa"/>
            <w:gridSpan w:val="3"/>
            <w:vAlign w:val="bottom"/>
          </w:tcPr>
          <w:p w:rsidR="00413538" w:rsidRPr="002D05C0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:rsidR="00413538" w:rsidRPr="00DA395C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642" w:type="dxa"/>
            <w:gridSpan w:val="7"/>
          </w:tcPr>
          <w:p w:rsidR="00413538" w:rsidRPr="004C4A95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13538" w:rsidRPr="00723710" w:rsidTr="00F7793D">
        <w:trPr>
          <w:tblHeader/>
        </w:trPr>
        <w:tc>
          <w:tcPr>
            <w:tcW w:w="2146" w:type="dxa"/>
            <w:shd w:val="clear" w:color="auto" w:fill="auto"/>
          </w:tcPr>
          <w:p w:rsidR="00413538" w:rsidRPr="009542AD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9542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88" w:type="dxa"/>
            <w:shd w:val="clear" w:color="auto" w:fill="auto"/>
            <w:vAlign w:val="bottom"/>
          </w:tcPr>
          <w:p w:rsidR="00413538" w:rsidRPr="002D05C0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413538" w:rsidRPr="002D05C0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413538" w:rsidRPr="002D05C0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413538" w:rsidRPr="002D05C0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413538" w:rsidRPr="002D05C0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64CF9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3538" w:rsidRPr="00E73BC9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413538" w:rsidRPr="00681634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16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413538" w:rsidRPr="00681634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163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816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413538" w:rsidRPr="00526E2F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413538" w:rsidRPr="00681634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413538" w:rsidRPr="00681634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:rsidR="00413538" w:rsidRPr="00681634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413538" w:rsidRPr="00681634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413538" w:rsidRPr="00681634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16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413538" w:rsidRPr="00681634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1634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816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64CF9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413538" w:rsidRPr="00723710" w:rsidTr="00F7793D">
        <w:trPr>
          <w:tblHeader/>
        </w:trPr>
        <w:tc>
          <w:tcPr>
            <w:tcW w:w="2146" w:type="dxa"/>
            <w:vAlign w:val="bottom"/>
          </w:tcPr>
          <w:p w:rsidR="00413538" w:rsidRPr="002D05C0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" w:type="dxa"/>
            <w:vAlign w:val="bottom"/>
          </w:tcPr>
          <w:p w:rsidR="00413538" w:rsidRPr="002D05C0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4" w:type="dxa"/>
            <w:vAlign w:val="bottom"/>
          </w:tcPr>
          <w:p w:rsidR="00413538" w:rsidRPr="002D05C0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413538" w:rsidRPr="002D05C0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413538" w:rsidRPr="00DC2C5E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6" w:type="dxa"/>
            <w:vAlign w:val="bottom"/>
          </w:tcPr>
          <w:p w:rsidR="00413538" w:rsidRPr="00681634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163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  <w:vAlign w:val="bottom"/>
          </w:tcPr>
          <w:p w:rsidR="00413538" w:rsidRPr="00526E2F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36" w:type="dxa"/>
            <w:vAlign w:val="bottom"/>
          </w:tcPr>
          <w:p w:rsidR="00413538" w:rsidRPr="00681634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163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:rsidR="00413538" w:rsidRPr="00681634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vAlign w:val="bottom"/>
          </w:tcPr>
          <w:p w:rsidR="00413538" w:rsidRPr="00681634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163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:rsidR="00413538" w:rsidRPr="00681634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413538" w:rsidRPr="00681634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16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8163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13538" w:rsidRPr="00723710" w:rsidTr="00F7793D">
        <w:trPr>
          <w:tblHeader/>
        </w:trPr>
        <w:tc>
          <w:tcPr>
            <w:tcW w:w="2146" w:type="dxa"/>
          </w:tcPr>
          <w:p w:rsidR="00413538" w:rsidRPr="002D05C0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6" w:type="dxa"/>
            <w:gridSpan w:val="3"/>
          </w:tcPr>
          <w:p w:rsidR="00413538" w:rsidRPr="002D05C0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413538" w:rsidRPr="00DC2C5E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642" w:type="dxa"/>
            <w:gridSpan w:val="7"/>
          </w:tcPr>
          <w:p w:rsidR="00413538" w:rsidRPr="002D05C0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13538" w:rsidRPr="00723710" w:rsidTr="00F7793D">
        <w:tc>
          <w:tcPr>
            <w:tcW w:w="2146" w:type="dxa"/>
          </w:tcPr>
          <w:p w:rsidR="00413538" w:rsidRPr="004C4A95" w:rsidRDefault="00413538" w:rsidP="0041353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ชำระคืนเมื่อทวงถาม</w:t>
            </w:r>
          </w:p>
        </w:tc>
        <w:tc>
          <w:tcPr>
            <w:tcW w:w="988" w:type="dxa"/>
          </w:tcPr>
          <w:p w:rsidR="00413538" w:rsidRPr="002D05C0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:rsidR="00413538" w:rsidRPr="002D05C0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413538" w:rsidRPr="002D05C0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413538" w:rsidRPr="00DC2C5E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6" w:type="dxa"/>
          </w:tcPr>
          <w:p w:rsidR="00413538" w:rsidRPr="002D05C0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413538" w:rsidRPr="002D05C0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:rsidR="00413538" w:rsidRPr="002D05C0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413538" w:rsidRPr="002D05C0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</w:tcPr>
          <w:p w:rsidR="00413538" w:rsidRPr="002D05C0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413538" w:rsidRPr="002D05C0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413538" w:rsidRPr="002D05C0" w:rsidRDefault="00413538" w:rsidP="004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739C" w:rsidRPr="00723710" w:rsidTr="00F7793D">
        <w:tc>
          <w:tcPr>
            <w:tcW w:w="2146" w:type="dxa"/>
          </w:tcPr>
          <w:p w:rsidR="0048739C" w:rsidRPr="004C4A95" w:rsidRDefault="0048739C" w:rsidP="0048739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988" w:type="dxa"/>
          </w:tcPr>
          <w:p w:rsidR="0048739C" w:rsidRPr="004C4A95" w:rsidRDefault="0048739C" w:rsidP="00487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2.25</w:t>
            </w:r>
          </w:p>
        </w:tc>
        <w:tc>
          <w:tcPr>
            <w:tcW w:w="234" w:type="dxa"/>
          </w:tcPr>
          <w:p w:rsidR="0048739C" w:rsidRPr="002D05C0" w:rsidRDefault="0048739C" w:rsidP="0048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48739C" w:rsidRPr="004C4A95" w:rsidRDefault="0048739C" w:rsidP="00487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2.25</w:t>
            </w:r>
          </w:p>
        </w:tc>
        <w:tc>
          <w:tcPr>
            <w:tcW w:w="236" w:type="dxa"/>
          </w:tcPr>
          <w:p w:rsidR="0048739C" w:rsidRPr="00DC2C5E" w:rsidRDefault="0048739C" w:rsidP="0048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6" w:type="dxa"/>
          </w:tcPr>
          <w:p w:rsidR="0048739C" w:rsidRPr="004C4A95" w:rsidRDefault="0048739C" w:rsidP="00487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35" w:type="dxa"/>
          </w:tcPr>
          <w:p w:rsidR="0048739C" w:rsidRPr="002D05C0" w:rsidRDefault="0048739C" w:rsidP="0048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:rsidR="0048739C" w:rsidRPr="002D05C0" w:rsidRDefault="0048739C" w:rsidP="0048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48739C" w:rsidRPr="002D05C0" w:rsidRDefault="0048739C" w:rsidP="0048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</w:tcPr>
          <w:p w:rsidR="0048739C" w:rsidRPr="002D05C0" w:rsidRDefault="0048739C" w:rsidP="0048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48739C" w:rsidRPr="002D05C0" w:rsidRDefault="0048739C" w:rsidP="0048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48739C" w:rsidRPr="004C4A95" w:rsidRDefault="00463AAA" w:rsidP="00487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48739C" w:rsidRPr="00723710" w:rsidTr="00F7793D">
        <w:tc>
          <w:tcPr>
            <w:tcW w:w="2146" w:type="dxa"/>
          </w:tcPr>
          <w:p w:rsidR="0048739C" w:rsidRPr="004C4A95" w:rsidRDefault="0048739C" w:rsidP="0048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</w:t>
            </w:r>
          </w:p>
        </w:tc>
        <w:tc>
          <w:tcPr>
            <w:tcW w:w="988" w:type="dxa"/>
          </w:tcPr>
          <w:p w:rsidR="0048739C" w:rsidRPr="004C4A95" w:rsidRDefault="0048739C" w:rsidP="00487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2.12</w:t>
            </w:r>
          </w:p>
        </w:tc>
        <w:tc>
          <w:tcPr>
            <w:tcW w:w="234" w:type="dxa"/>
          </w:tcPr>
          <w:p w:rsidR="0048739C" w:rsidRPr="002D05C0" w:rsidRDefault="0048739C" w:rsidP="0048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48739C" w:rsidRPr="004C4A95" w:rsidRDefault="0048739C" w:rsidP="00487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2.12</w:t>
            </w:r>
          </w:p>
        </w:tc>
        <w:tc>
          <w:tcPr>
            <w:tcW w:w="236" w:type="dxa"/>
          </w:tcPr>
          <w:p w:rsidR="0048739C" w:rsidRPr="00DC2C5E" w:rsidRDefault="0048739C" w:rsidP="0048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6" w:type="dxa"/>
          </w:tcPr>
          <w:p w:rsidR="0048739C" w:rsidRPr="004C4A95" w:rsidRDefault="0048739C" w:rsidP="00487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11,500</w:t>
            </w:r>
          </w:p>
        </w:tc>
        <w:tc>
          <w:tcPr>
            <w:tcW w:w="235" w:type="dxa"/>
          </w:tcPr>
          <w:p w:rsidR="0048739C" w:rsidRPr="002D05C0" w:rsidRDefault="0048739C" w:rsidP="0048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:rsidR="0048739C" w:rsidRDefault="0048739C" w:rsidP="0048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48739C" w:rsidRPr="002D05C0" w:rsidRDefault="0048739C" w:rsidP="0048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</w:tcPr>
          <w:p w:rsidR="0048739C" w:rsidRDefault="0048739C" w:rsidP="0048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48739C" w:rsidRPr="002D05C0" w:rsidRDefault="0048739C" w:rsidP="0048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48739C" w:rsidRPr="004C4A95" w:rsidRDefault="00463AAA" w:rsidP="00487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11,500</w:t>
            </w:r>
          </w:p>
        </w:tc>
      </w:tr>
      <w:tr w:rsidR="0048739C" w:rsidRPr="00723710" w:rsidTr="00F7793D">
        <w:tc>
          <w:tcPr>
            <w:tcW w:w="2146" w:type="dxa"/>
          </w:tcPr>
          <w:p w:rsidR="0048739C" w:rsidRPr="002D05C0" w:rsidRDefault="0048739C" w:rsidP="0048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8" w:type="dxa"/>
          </w:tcPr>
          <w:p w:rsidR="0048739C" w:rsidRPr="002D05C0" w:rsidRDefault="0048739C" w:rsidP="0048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:rsidR="0048739C" w:rsidRPr="002D05C0" w:rsidRDefault="0048739C" w:rsidP="0048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:rsidR="0048739C" w:rsidRPr="002D05C0" w:rsidRDefault="0048739C" w:rsidP="0048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8739C" w:rsidRPr="00DC2C5E" w:rsidRDefault="0048739C" w:rsidP="0048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48739C" w:rsidRPr="004C4A95" w:rsidRDefault="0048739C" w:rsidP="00487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16,500</w:t>
            </w:r>
          </w:p>
        </w:tc>
        <w:tc>
          <w:tcPr>
            <w:tcW w:w="235" w:type="dxa"/>
          </w:tcPr>
          <w:p w:rsidR="0048739C" w:rsidRPr="002D05C0" w:rsidRDefault="0048739C" w:rsidP="0048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:rsidR="0048739C" w:rsidRPr="002D05C0" w:rsidRDefault="0048739C" w:rsidP="0048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48739C" w:rsidRPr="002D05C0" w:rsidRDefault="0048739C" w:rsidP="0048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</w:tcPr>
          <w:p w:rsidR="0048739C" w:rsidRPr="002D05C0" w:rsidRDefault="0048739C" w:rsidP="0048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48739C" w:rsidRPr="002D05C0" w:rsidRDefault="0048739C" w:rsidP="0048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48739C" w:rsidRPr="004C4A95" w:rsidRDefault="00463AAA" w:rsidP="00487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16,500</w:t>
            </w:r>
          </w:p>
        </w:tc>
      </w:tr>
    </w:tbl>
    <w:p w:rsidR="00A31C9B" w:rsidRDefault="00A31C9B" w:rsidP="00A31C9B">
      <w:pPr>
        <w:pStyle w:val="a0"/>
        <w:tabs>
          <w:tab w:val="clear" w:pos="1080"/>
          <w:tab w:val="left" w:pos="540"/>
        </w:tabs>
        <w:spacing w:line="240" w:lineRule="atLeast"/>
        <w:ind w:left="-9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</w:p>
    <w:p w:rsidR="00413538" w:rsidRDefault="00413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:rsidR="00CE03D9" w:rsidRPr="004C4A95" w:rsidRDefault="00CE03D9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4C4A95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เงินลงทุนชั่วคราว</w:t>
      </w:r>
    </w:p>
    <w:p w:rsidR="001D3171" w:rsidRPr="00F35401" w:rsidRDefault="002D3787" w:rsidP="002D37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Theme="majorBidi" w:hAnsiTheme="majorBidi" w:cstheme="majorBidi"/>
          <w:sz w:val="24"/>
          <w:szCs w:val="24"/>
        </w:rPr>
      </w:pPr>
      <w:r w:rsidRPr="004C4A95">
        <w:rPr>
          <w:rFonts w:asciiTheme="majorBidi" w:hAnsiTheme="majorBidi" w:cstheme="majorBidi"/>
          <w:sz w:val="30"/>
          <w:szCs w:val="30"/>
        </w:rPr>
        <w:tab/>
      </w:r>
    </w:p>
    <w:p w:rsidR="002D3787" w:rsidRPr="004C4A95" w:rsidRDefault="002D3787" w:rsidP="00D637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รายการเคลื่อนไหวในระหว่างงวด</w:t>
      </w:r>
      <w:r w:rsidR="00413538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D6378B">
        <w:rPr>
          <w:rFonts w:asciiTheme="majorBidi" w:hAnsiTheme="majorBidi" w:cstheme="majorBidi"/>
          <w:sz w:val="30"/>
          <w:szCs w:val="30"/>
        </w:rPr>
        <w:t>30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="00247C2E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D6378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6378B">
        <w:rPr>
          <w:rFonts w:asciiTheme="majorBidi" w:hAnsiTheme="majorBidi" w:cstheme="majorBidi"/>
          <w:sz w:val="30"/>
          <w:szCs w:val="30"/>
        </w:rPr>
        <w:t>2562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 ของหน่วยลงทุนที่เป็นหลักทรัพย์เผื่อขาย มีดังนี้</w:t>
      </w:r>
    </w:p>
    <w:p w:rsidR="002D3787" w:rsidRPr="00F35401" w:rsidRDefault="002D3787" w:rsidP="002D37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4"/>
          <w:szCs w:val="24"/>
        </w:rPr>
      </w:pPr>
      <w:r w:rsidRPr="004C4A95">
        <w:rPr>
          <w:rFonts w:asciiTheme="majorBidi" w:hAnsiTheme="majorBidi" w:cstheme="majorBidi"/>
          <w:sz w:val="28"/>
          <w:szCs w:val="28"/>
        </w:rPr>
        <w:tab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6A4ED6" w:rsidRPr="004C4A95" w:rsidTr="000529B5">
        <w:tc>
          <w:tcPr>
            <w:tcW w:w="2610" w:type="dxa"/>
          </w:tcPr>
          <w:p w:rsidR="006A4ED6" w:rsidRPr="004C4A95" w:rsidRDefault="006A4ED6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  <w:gridSpan w:val="9"/>
          </w:tcPr>
          <w:p w:rsidR="006A4ED6" w:rsidRPr="00277087" w:rsidRDefault="006A4ED6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70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267F0" w:rsidRPr="004C4A95" w:rsidTr="000529B5">
        <w:tc>
          <w:tcPr>
            <w:tcW w:w="261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67F0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67F0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</w:t>
            </w:r>
          </w:p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</w:p>
        </w:tc>
        <w:tc>
          <w:tcPr>
            <w:tcW w:w="27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67F0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B0A0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5267F0" w:rsidRPr="004C4A95" w:rsidTr="000529B5">
        <w:tc>
          <w:tcPr>
            <w:tcW w:w="261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7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7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7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267F0" w:rsidRPr="004C4A95" w:rsidTr="000529B5">
        <w:tc>
          <w:tcPr>
            <w:tcW w:w="261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  <w:gridSpan w:val="9"/>
          </w:tcPr>
          <w:p w:rsidR="005267F0" w:rsidRPr="004C4A95" w:rsidRDefault="005267F0" w:rsidP="003A3F5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67F0" w:rsidRPr="004C4A95" w:rsidTr="000529B5">
        <w:tc>
          <w:tcPr>
            <w:tcW w:w="261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4C4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เงินลงทุน</w:t>
            </w:r>
            <w:r w:rsidR="006A4ED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ชั่วคราว</w:t>
            </w:r>
          </w:p>
        </w:tc>
        <w:tc>
          <w:tcPr>
            <w:tcW w:w="108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67F0" w:rsidRPr="004C4A95" w:rsidRDefault="005267F0" w:rsidP="003A3F5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67F0" w:rsidRPr="004C4A95" w:rsidRDefault="005267F0" w:rsidP="003A3F5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A4ED6" w:rsidRPr="004C4A95" w:rsidTr="000529B5">
        <w:tc>
          <w:tcPr>
            <w:tcW w:w="2610" w:type="dxa"/>
          </w:tcPr>
          <w:p w:rsidR="006A4ED6" w:rsidRPr="006A4ED6" w:rsidRDefault="006A4ED6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4ED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เงินลงทุนในหน่วยลงทุน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A4ED6" w:rsidRPr="004C4A95" w:rsidRDefault="00815C6E" w:rsidP="0081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A4ED6" w:rsidRPr="004C4A95" w:rsidRDefault="006A4ED6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A4ED6" w:rsidRPr="004C4A95" w:rsidRDefault="005A2A53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CB5097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70" w:type="dxa"/>
          </w:tcPr>
          <w:p w:rsidR="006A4ED6" w:rsidRPr="004C4A95" w:rsidRDefault="006A4ED6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A4ED6" w:rsidRPr="004C4A95" w:rsidRDefault="00CB5097" w:rsidP="003A3F5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(100,000)</w:t>
            </w:r>
          </w:p>
        </w:tc>
        <w:tc>
          <w:tcPr>
            <w:tcW w:w="270" w:type="dxa"/>
          </w:tcPr>
          <w:p w:rsidR="006A4ED6" w:rsidRPr="004C4A95" w:rsidRDefault="006A4ED6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A4ED6" w:rsidRPr="00575385" w:rsidRDefault="00575385" w:rsidP="00575385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A4ED6" w:rsidRPr="00575385" w:rsidRDefault="006A4ED6" w:rsidP="00575385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A4ED6" w:rsidRPr="004C4A95" w:rsidRDefault="00815C6E" w:rsidP="00815C6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:rsidR="00CE03D9" w:rsidRPr="00F35401" w:rsidRDefault="00CE03D9" w:rsidP="001F34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1F05C1" w:rsidRPr="004C4A95" w:rsidTr="00B3554D">
        <w:tc>
          <w:tcPr>
            <w:tcW w:w="261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  <w:gridSpan w:val="9"/>
          </w:tcPr>
          <w:p w:rsidR="001F05C1" w:rsidRPr="00277087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70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1F05C1" w:rsidRPr="004C4A95" w:rsidTr="000529B5">
        <w:tc>
          <w:tcPr>
            <w:tcW w:w="261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05C1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05C1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</w:t>
            </w:r>
          </w:p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</w:p>
        </w:tc>
        <w:tc>
          <w:tcPr>
            <w:tcW w:w="27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05C1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B0A0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1F05C1" w:rsidRPr="004C4A95" w:rsidTr="000529B5">
        <w:tc>
          <w:tcPr>
            <w:tcW w:w="261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7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7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7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F05C1" w:rsidRPr="004C4A95" w:rsidTr="00B3554D">
        <w:tc>
          <w:tcPr>
            <w:tcW w:w="261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  <w:gridSpan w:val="9"/>
          </w:tcPr>
          <w:p w:rsidR="001F05C1" w:rsidRPr="004C4A95" w:rsidRDefault="001F05C1" w:rsidP="00844CA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05C1" w:rsidRPr="004C4A95" w:rsidTr="000529B5">
        <w:tc>
          <w:tcPr>
            <w:tcW w:w="261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4C4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เงินลงทุน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ชั่วคราว</w:t>
            </w:r>
          </w:p>
        </w:tc>
        <w:tc>
          <w:tcPr>
            <w:tcW w:w="108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05C1" w:rsidRPr="004C4A95" w:rsidRDefault="001F05C1" w:rsidP="00844CA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05C1" w:rsidRPr="004C4A95" w:rsidRDefault="001F05C1" w:rsidP="00844CA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75385" w:rsidRPr="004C4A95" w:rsidTr="000529B5">
        <w:tc>
          <w:tcPr>
            <w:tcW w:w="2610" w:type="dxa"/>
          </w:tcPr>
          <w:p w:rsidR="00575385" w:rsidRPr="006A4ED6" w:rsidRDefault="00575385" w:rsidP="00575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4ED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เงินลงทุนในหน่วยลงทุน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75385" w:rsidRPr="004C4A95" w:rsidRDefault="00575385" w:rsidP="00575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75385" w:rsidRPr="004C4A95" w:rsidRDefault="00575385" w:rsidP="00575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75385" w:rsidRPr="004C4A95" w:rsidRDefault="00CB5097" w:rsidP="00575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70" w:type="dxa"/>
          </w:tcPr>
          <w:p w:rsidR="00575385" w:rsidRPr="004C4A95" w:rsidRDefault="00575385" w:rsidP="00575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75385" w:rsidRPr="004C4A95" w:rsidRDefault="00CB5097" w:rsidP="0057538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(100,000)</w:t>
            </w:r>
          </w:p>
        </w:tc>
        <w:tc>
          <w:tcPr>
            <w:tcW w:w="270" w:type="dxa"/>
          </w:tcPr>
          <w:p w:rsidR="00575385" w:rsidRPr="004C4A95" w:rsidRDefault="00575385" w:rsidP="00575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75385" w:rsidRPr="00575385" w:rsidRDefault="00575385" w:rsidP="00575385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75385" w:rsidRPr="004C4A95" w:rsidRDefault="00575385" w:rsidP="00575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75385" w:rsidRPr="004C4A95" w:rsidRDefault="00575385" w:rsidP="00575385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:rsidR="00416484" w:rsidRDefault="00416484" w:rsidP="001F34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:rsidR="00EE73B5" w:rsidRDefault="00EE73B5" w:rsidP="001F34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:rsidR="00EE73B5" w:rsidRDefault="00EE73B5" w:rsidP="001F34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:rsidR="00413538" w:rsidRDefault="00413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  <w:cs/>
        </w:rPr>
      </w:pPr>
      <w:r>
        <w:rPr>
          <w:rFonts w:asciiTheme="majorBidi" w:hAnsiTheme="majorBidi" w:cstheme="majorBidi"/>
          <w:bCs/>
          <w:sz w:val="30"/>
          <w:szCs w:val="30"/>
          <w:cs/>
        </w:rPr>
        <w:br w:type="page"/>
      </w:r>
    </w:p>
    <w:p w:rsidR="00BD20C1" w:rsidRPr="004C4A95" w:rsidRDefault="00BD20C1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4C4A95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ลูกหนี้การค้า</w:t>
      </w:r>
    </w:p>
    <w:p w:rsidR="00752FFA" w:rsidRPr="00A35379" w:rsidRDefault="00752FFA" w:rsidP="002D70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2D7047" w:rsidRPr="004C4A95" w:rsidRDefault="00A660C5" w:rsidP="002D70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2D7047" w:rsidRPr="00A35379" w:rsidRDefault="002D7047" w:rsidP="002D70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90"/>
        <w:gridCol w:w="1080"/>
        <w:gridCol w:w="270"/>
        <w:gridCol w:w="1080"/>
        <w:gridCol w:w="270"/>
        <w:gridCol w:w="1080"/>
        <w:gridCol w:w="270"/>
        <w:gridCol w:w="1062"/>
      </w:tblGrid>
      <w:tr w:rsidR="00A35379" w:rsidRPr="004C4A95" w:rsidTr="00A35379">
        <w:trPr>
          <w:tblHeader/>
        </w:trPr>
        <w:tc>
          <w:tcPr>
            <w:tcW w:w="3240" w:type="dxa"/>
          </w:tcPr>
          <w:p w:rsidR="00A35379" w:rsidRPr="004C4A95" w:rsidRDefault="00A35379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A35379" w:rsidRPr="004C4A95" w:rsidRDefault="00A35379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A35379" w:rsidRPr="004C4A95" w:rsidRDefault="00A35379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35379" w:rsidRPr="004C4A95" w:rsidRDefault="00A35379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</w:tcPr>
          <w:p w:rsidR="00A35379" w:rsidRPr="004C4A95" w:rsidRDefault="00A35379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5379" w:rsidRPr="004C4A95" w:rsidTr="00A35379">
        <w:trPr>
          <w:tblHeader/>
        </w:trPr>
        <w:tc>
          <w:tcPr>
            <w:tcW w:w="3240" w:type="dxa"/>
          </w:tcPr>
          <w:p w:rsidR="00A35379" w:rsidRPr="004C4A95" w:rsidRDefault="00A3537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A35379" w:rsidRPr="004C4A95" w:rsidRDefault="00A3537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379" w:rsidRPr="004C4A95" w:rsidRDefault="00A3537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5492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A35379" w:rsidRPr="004C4A95" w:rsidRDefault="00A3537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379" w:rsidRPr="004C4A95" w:rsidRDefault="00A3537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A35379" w:rsidRPr="004C4A95" w:rsidRDefault="00A3537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35379" w:rsidRPr="004C4A95" w:rsidRDefault="00A3537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5492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A35379" w:rsidRPr="004C4A95" w:rsidRDefault="00A3537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:rsidR="00A35379" w:rsidRPr="004C4A95" w:rsidRDefault="00A3537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5379" w:rsidRPr="004C4A95" w:rsidTr="00A35379">
        <w:trPr>
          <w:tblHeader/>
        </w:trPr>
        <w:tc>
          <w:tcPr>
            <w:tcW w:w="3240" w:type="dxa"/>
          </w:tcPr>
          <w:p w:rsidR="00A35379" w:rsidRPr="004C4A95" w:rsidRDefault="00A3537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A35379" w:rsidRPr="00A35379" w:rsidRDefault="00A3537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3537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A35379" w:rsidRPr="004C4A95" w:rsidRDefault="00A3537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35379" w:rsidRPr="004C4A95" w:rsidRDefault="00A3537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379" w:rsidRPr="004C4A95" w:rsidRDefault="00A3537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35379" w:rsidRPr="004C4A95" w:rsidRDefault="00A3537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35379" w:rsidRPr="004C4A95" w:rsidRDefault="00A3537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35379" w:rsidRPr="004C4A95" w:rsidRDefault="00A3537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:rsidR="00A35379" w:rsidRPr="004C4A95" w:rsidRDefault="00A3537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A35379" w:rsidRPr="004C4A95" w:rsidTr="00A35379">
        <w:trPr>
          <w:tblHeader/>
        </w:trPr>
        <w:tc>
          <w:tcPr>
            <w:tcW w:w="3240" w:type="dxa"/>
          </w:tcPr>
          <w:p w:rsidR="00A35379" w:rsidRPr="004C4A95" w:rsidRDefault="00A35379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A35379" w:rsidRPr="004C4A95" w:rsidRDefault="00A35379" w:rsidP="002B7D0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7"/>
          </w:tcPr>
          <w:p w:rsidR="00A35379" w:rsidRPr="004C4A95" w:rsidRDefault="00A35379" w:rsidP="002B7D0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5379" w:rsidRPr="004C4A95" w:rsidTr="00A35379">
        <w:trPr>
          <w:tblHeader/>
        </w:trPr>
        <w:tc>
          <w:tcPr>
            <w:tcW w:w="3240" w:type="dxa"/>
          </w:tcPr>
          <w:p w:rsidR="00A35379" w:rsidRPr="004C4A95" w:rsidRDefault="00A35379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:rsidR="00A35379" w:rsidRPr="004C4A95" w:rsidRDefault="00A35379" w:rsidP="002B7D0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7"/>
          </w:tcPr>
          <w:p w:rsidR="00A35379" w:rsidRPr="004C4A95" w:rsidRDefault="00A35379" w:rsidP="002B7D0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35379" w:rsidRPr="004C4A95" w:rsidTr="00A35379">
        <w:tc>
          <w:tcPr>
            <w:tcW w:w="3240" w:type="dxa"/>
          </w:tcPr>
          <w:p w:rsidR="00A35379" w:rsidRPr="004C4A95" w:rsidRDefault="00A35379" w:rsidP="004F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990" w:type="dxa"/>
          </w:tcPr>
          <w:p w:rsidR="00A35379" w:rsidRPr="004C4A95" w:rsidRDefault="00A35379" w:rsidP="00EB494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379" w:rsidRPr="004C4A95" w:rsidRDefault="00433075" w:rsidP="00EB494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217,345</w:t>
            </w:r>
          </w:p>
        </w:tc>
        <w:tc>
          <w:tcPr>
            <w:tcW w:w="270" w:type="dxa"/>
          </w:tcPr>
          <w:p w:rsidR="00A35379" w:rsidRPr="004C4A95" w:rsidRDefault="00A35379" w:rsidP="004F05B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379" w:rsidRPr="004C4A95" w:rsidRDefault="00A35379" w:rsidP="004F05B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109,625</w:t>
            </w:r>
          </w:p>
        </w:tc>
        <w:tc>
          <w:tcPr>
            <w:tcW w:w="270" w:type="dxa"/>
          </w:tcPr>
          <w:p w:rsidR="00A35379" w:rsidRPr="004C4A95" w:rsidRDefault="00A35379" w:rsidP="004F05B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379" w:rsidRPr="004C4A95" w:rsidRDefault="00433075" w:rsidP="004F05B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73,212</w:t>
            </w:r>
          </w:p>
        </w:tc>
        <w:tc>
          <w:tcPr>
            <w:tcW w:w="270" w:type="dxa"/>
          </w:tcPr>
          <w:p w:rsidR="00A35379" w:rsidRPr="004C4A95" w:rsidRDefault="00A35379" w:rsidP="004F05B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:rsidR="00A35379" w:rsidRPr="004C4A95" w:rsidRDefault="004F126B" w:rsidP="004F05B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75,982</w:t>
            </w:r>
          </w:p>
        </w:tc>
      </w:tr>
      <w:tr w:rsidR="00A35379" w:rsidRPr="004C4A95" w:rsidTr="00A35379">
        <w:tc>
          <w:tcPr>
            <w:tcW w:w="3240" w:type="dxa"/>
          </w:tcPr>
          <w:p w:rsidR="00A35379" w:rsidRPr="004C4A95" w:rsidRDefault="00A35379" w:rsidP="009E3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990" w:type="dxa"/>
          </w:tcPr>
          <w:p w:rsidR="00A35379" w:rsidRPr="004C4A95" w:rsidRDefault="00A35379" w:rsidP="00EB494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70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379" w:rsidRPr="004C4A95" w:rsidRDefault="00A35379" w:rsidP="00EB494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70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35379" w:rsidRPr="004C4A95" w:rsidRDefault="00A35379" w:rsidP="009E37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379" w:rsidRPr="004C4A95" w:rsidRDefault="00A35379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35379" w:rsidRPr="004C4A95" w:rsidRDefault="00A35379" w:rsidP="009E37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379" w:rsidRPr="004C4A95" w:rsidRDefault="00A35379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35379" w:rsidRPr="004C4A95" w:rsidRDefault="00A35379" w:rsidP="009E37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:rsidR="00A35379" w:rsidRPr="004C4A95" w:rsidRDefault="00A35379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126B" w:rsidRPr="004C4A95" w:rsidTr="00A35379">
        <w:tc>
          <w:tcPr>
            <w:tcW w:w="3240" w:type="dxa"/>
          </w:tcPr>
          <w:p w:rsidR="004F126B" w:rsidRPr="004C4A95" w:rsidRDefault="004F126B" w:rsidP="004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น้อยกว่า </w:t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90" w:type="dxa"/>
          </w:tcPr>
          <w:p w:rsidR="004F126B" w:rsidRPr="004C4A95" w:rsidRDefault="004F126B" w:rsidP="004F12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4F126B" w:rsidRPr="004C4A95" w:rsidRDefault="00433075" w:rsidP="004F12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F126B" w:rsidRPr="004C4A95" w:rsidRDefault="004F126B" w:rsidP="004F12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4F126B" w:rsidRPr="004C4A95" w:rsidRDefault="004F126B" w:rsidP="004F12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F126B" w:rsidRPr="004C4A95" w:rsidRDefault="004F126B" w:rsidP="004F12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4F126B" w:rsidRPr="004C4A95" w:rsidRDefault="00433075" w:rsidP="004F12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F126B" w:rsidRPr="004C4A95" w:rsidRDefault="004F126B" w:rsidP="004F12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:rsidR="004F126B" w:rsidRPr="004C4A95" w:rsidRDefault="004F126B" w:rsidP="004F12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3075" w:rsidRPr="004C4A95" w:rsidTr="00A35379">
        <w:tc>
          <w:tcPr>
            <w:tcW w:w="3240" w:type="dxa"/>
          </w:tcPr>
          <w:p w:rsidR="00433075" w:rsidRPr="004C4A95" w:rsidRDefault="00433075" w:rsidP="00433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90" w:type="dxa"/>
          </w:tcPr>
          <w:p w:rsidR="00433075" w:rsidRPr="004C4A95" w:rsidRDefault="00433075" w:rsidP="004330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3075" w:rsidRDefault="00433075" w:rsidP="004330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33075" w:rsidRPr="004C4A95" w:rsidRDefault="00433075" w:rsidP="004330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3075" w:rsidRDefault="00433075" w:rsidP="004330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33075" w:rsidRPr="004C4A95" w:rsidRDefault="00433075" w:rsidP="004330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3075" w:rsidRPr="004C4A95" w:rsidRDefault="00433075" w:rsidP="004330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33075" w:rsidRPr="004C4A95" w:rsidRDefault="00433075" w:rsidP="004330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:rsidR="00433075" w:rsidRDefault="00AF7475" w:rsidP="004330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7475" w:rsidRPr="004C4A95" w:rsidTr="00A35379">
        <w:tc>
          <w:tcPr>
            <w:tcW w:w="3240" w:type="dxa"/>
          </w:tcPr>
          <w:p w:rsidR="00AF7475" w:rsidRPr="004C4A95" w:rsidRDefault="00AF7475" w:rsidP="00AF7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90" w:type="dxa"/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F747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F747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F747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:rsidR="00AF747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7475" w:rsidRPr="004C4A95" w:rsidTr="00A35379">
        <w:tc>
          <w:tcPr>
            <w:tcW w:w="3240" w:type="dxa"/>
          </w:tcPr>
          <w:p w:rsidR="00AF7475" w:rsidRPr="004C4A95" w:rsidRDefault="00AF7475" w:rsidP="00AF7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มากกว่า </w:t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90" w:type="dxa"/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:rsidR="00AF7475" w:rsidRPr="004C4A95" w:rsidRDefault="00AF7475" w:rsidP="00AF74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7475" w:rsidRPr="004C4A95" w:rsidTr="00A35379">
        <w:tc>
          <w:tcPr>
            <w:tcW w:w="3240" w:type="dxa"/>
          </w:tcPr>
          <w:p w:rsidR="00AF7475" w:rsidRPr="004C4A95" w:rsidRDefault="00AF7475" w:rsidP="00AF7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F7475" w:rsidRPr="00574800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748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217,471</w:t>
            </w:r>
          </w:p>
        </w:tc>
        <w:tc>
          <w:tcPr>
            <w:tcW w:w="270" w:type="dxa"/>
          </w:tcPr>
          <w:p w:rsidR="00AF7475" w:rsidRPr="004C4A95" w:rsidRDefault="00AF7475" w:rsidP="00AF74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109,625</w:t>
            </w:r>
          </w:p>
        </w:tc>
        <w:tc>
          <w:tcPr>
            <w:tcW w:w="270" w:type="dxa"/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73,212</w:t>
            </w:r>
          </w:p>
        </w:tc>
        <w:tc>
          <w:tcPr>
            <w:tcW w:w="270" w:type="dxa"/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75,982</w:t>
            </w:r>
          </w:p>
        </w:tc>
      </w:tr>
      <w:tr w:rsidR="00AF7475" w:rsidRPr="00A35379" w:rsidTr="00A35379">
        <w:tc>
          <w:tcPr>
            <w:tcW w:w="3240" w:type="dxa"/>
          </w:tcPr>
          <w:p w:rsidR="00AF7475" w:rsidRPr="00A35379" w:rsidRDefault="00AF7475" w:rsidP="00AF7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AF7475" w:rsidRPr="00A35379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F7475" w:rsidRPr="00A35379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AF7475" w:rsidRPr="00A35379" w:rsidRDefault="00AF7475" w:rsidP="00AF74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F7475" w:rsidRPr="00A35379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AF7475" w:rsidRPr="00A35379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F7475" w:rsidRPr="00A35379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AF7475" w:rsidRPr="00A35379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AF7475" w:rsidRPr="00A35379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AF7475" w:rsidRPr="004C4A95" w:rsidTr="00A35379">
        <w:tc>
          <w:tcPr>
            <w:tcW w:w="3240" w:type="dxa"/>
          </w:tcPr>
          <w:p w:rsidR="00AF7475" w:rsidRPr="004C4A95" w:rsidRDefault="00AF7475" w:rsidP="00AF7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กิจการอื่นๆ</w:t>
            </w:r>
          </w:p>
        </w:tc>
        <w:tc>
          <w:tcPr>
            <w:tcW w:w="990" w:type="dxa"/>
          </w:tcPr>
          <w:p w:rsidR="00AF7475" w:rsidRPr="004C4A95" w:rsidRDefault="00AF7475" w:rsidP="00AF74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F7475" w:rsidRPr="004C4A95" w:rsidTr="00A35379">
        <w:tc>
          <w:tcPr>
            <w:tcW w:w="3240" w:type="dxa"/>
          </w:tcPr>
          <w:p w:rsidR="00AF7475" w:rsidRPr="004C4A95" w:rsidRDefault="00AF7475" w:rsidP="00AF7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990" w:type="dxa"/>
          </w:tcPr>
          <w:p w:rsidR="00AF7475" w:rsidRPr="004C4A95" w:rsidRDefault="00AF7475" w:rsidP="00AF74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F7475" w:rsidRPr="007613A1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127,035</w:t>
            </w:r>
          </w:p>
        </w:tc>
        <w:tc>
          <w:tcPr>
            <w:tcW w:w="270" w:type="dxa"/>
          </w:tcPr>
          <w:p w:rsidR="00AF7475" w:rsidRPr="007613A1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F7475" w:rsidRPr="007613A1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7613A1">
              <w:rPr>
                <w:rFonts w:asciiTheme="majorBidi" w:hAnsiTheme="majorBidi" w:cstheme="majorBidi"/>
                <w:sz w:val="30"/>
                <w:szCs w:val="30"/>
              </w:rPr>
              <w:t>89,290</w:t>
            </w:r>
          </w:p>
        </w:tc>
        <w:tc>
          <w:tcPr>
            <w:tcW w:w="270" w:type="dxa"/>
          </w:tcPr>
          <w:p w:rsidR="00AF7475" w:rsidRPr="007613A1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F7475" w:rsidRPr="007613A1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26,356</w:t>
            </w:r>
          </w:p>
        </w:tc>
        <w:tc>
          <w:tcPr>
            <w:tcW w:w="270" w:type="dxa"/>
          </w:tcPr>
          <w:p w:rsidR="00AF7475" w:rsidRPr="007613A1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:rsidR="00AF7475" w:rsidRPr="007613A1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15,843</w:t>
            </w:r>
          </w:p>
        </w:tc>
      </w:tr>
      <w:tr w:rsidR="00AF7475" w:rsidRPr="004C4A95" w:rsidTr="00A35379">
        <w:tc>
          <w:tcPr>
            <w:tcW w:w="3240" w:type="dxa"/>
          </w:tcPr>
          <w:p w:rsidR="00AF7475" w:rsidRPr="004C4A95" w:rsidRDefault="00AF7475" w:rsidP="00AF7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990" w:type="dxa"/>
          </w:tcPr>
          <w:p w:rsidR="00AF7475" w:rsidRPr="004C4A95" w:rsidRDefault="00AF7475" w:rsidP="00AF74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F7475" w:rsidRPr="007613A1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F7475" w:rsidRPr="007613A1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F7475" w:rsidRPr="007613A1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F7475" w:rsidRPr="007613A1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F7475" w:rsidRPr="007613A1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F7475" w:rsidRPr="007613A1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:rsidR="00AF7475" w:rsidRPr="007613A1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7475" w:rsidRPr="004C4A95" w:rsidTr="00A35379">
        <w:tc>
          <w:tcPr>
            <w:tcW w:w="3240" w:type="dxa"/>
          </w:tcPr>
          <w:p w:rsidR="00AF7475" w:rsidRPr="004C4A95" w:rsidRDefault="00AF7475" w:rsidP="00AF7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น้อยกว่า </w:t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90" w:type="dxa"/>
          </w:tcPr>
          <w:p w:rsidR="00AF7475" w:rsidRPr="004C4A95" w:rsidRDefault="00AF7475" w:rsidP="00AF74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F7475" w:rsidRPr="007613A1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24,147</w:t>
            </w:r>
          </w:p>
        </w:tc>
        <w:tc>
          <w:tcPr>
            <w:tcW w:w="270" w:type="dxa"/>
          </w:tcPr>
          <w:p w:rsidR="00AF7475" w:rsidRPr="007613A1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F7475" w:rsidRPr="007613A1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25,035</w:t>
            </w:r>
          </w:p>
        </w:tc>
        <w:tc>
          <w:tcPr>
            <w:tcW w:w="270" w:type="dxa"/>
          </w:tcPr>
          <w:p w:rsidR="00AF7475" w:rsidRPr="007613A1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F7475" w:rsidRPr="007613A1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7475" w:rsidRPr="004C4A95" w:rsidTr="00A35379">
        <w:tc>
          <w:tcPr>
            <w:tcW w:w="3240" w:type="dxa"/>
          </w:tcPr>
          <w:p w:rsidR="00AF7475" w:rsidRPr="004C4A95" w:rsidRDefault="00AF7475" w:rsidP="00AF7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90" w:type="dxa"/>
          </w:tcPr>
          <w:p w:rsidR="00AF7475" w:rsidRPr="004C4A95" w:rsidRDefault="00AF7475" w:rsidP="00AF74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F7475" w:rsidRPr="007613A1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  <w:tc>
          <w:tcPr>
            <w:tcW w:w="270" w:type="dxa"/>
          </w:tcPr>
          <w:p w:rsidR="00AF7475" w:rsidRPr="007613A1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F7475" w:rsidRPr="007613A1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1,405</w:t>
            </w:r>
          </w:p>
        </w:tc>
        <w:tc>
          <w:tcPr>
            <w:tcW w:w="270" w:type="dxa"/>
          </w:tcPr>
          <w:p w:rsidR="00AF7475" w:rsidRPr="007613A1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F7475" w:rsidRPr="007613A1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270" w:type="dxa"/>
          </w:tcPr>
          <w:p w:rsidR="00AF7475" w:rsidRPr="007613A1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:rsidR="00AF7475" w:rsidRPr="007613A1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AF7475" w:rsidRPr="004C4A95" w:rsidTr="00A35379">
        <w:tc>
          <w:tcPr>
            <w:tcW w:w="3240" w:type="dxa"/>
          </w:tcPr>
          <w:p w:rsidR="00AF7475" w:rsidRPr="004C4A95" w:rsidRDefault="00AF7475" w:rsidP="00AF7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90" w:type="dxa"/>
          </w:tcPr>
          <w:p w:rsidR="00AF7475" w:rsidRPr="004C4A95" w:rsidRDefault="00AF7475" w:rsidP="00AF74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F7475" w:rsidRPr="007613A1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270" w:type="dxa"/>
          </w:tcPr>
          <w:p w:rsidR="00AF7475" w:rsidRPr="007613A1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F7475" w:rsidRPr="007613A1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:rsidR="00AF7475" w:rsidRPr="007613A1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F7475" w:rsidRPr="007613A1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7475" w:rsidRPr="004C4A95" w:rsidTr="00A35379">
        <w:tc>
          <w:tcPr>
            <w:tcW w:w="3240" w:type="dxa"/>
          </w:tcPr>
          <w:p w:rsidR="00AF7475" w:rsidRPr="004C4A95" w:rsidRDefault="00AF7475" w:rsidP="00AF7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มากกว่า </w:t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90" w:type="dxa"/>
          </w:tcPr>
          <w:p w:rsidR="00AF7475" w:rsidRPr="004C4A95" w:rsidRDefault="00AF7475" w:rsidP="00AF74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F7475" w:rsidRPr="007613A1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774</w:t>
            </w:r>
          </w:p>
        </w:tc>
        <w:tc>
          <w:tcPr>
            <w:tcW w:w="270" w:type="dxa"/>
          </w:tcPr>
          <w:p w:rsidR="00AF7475" w:rsidRPr="007613A1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F7475" w:rsidRPr="007613A1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270" w:type="dxa"/>
          </w:tcPr>
          <w:p w:rsidR="00AF7475" w:rsidRPr="007613A1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F7475" w:rsidRPr="007613A1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7475" w:rsidRPr="000372BA" w:rsidTr="00A35379">
        <w:tc>
          <w:tcPr>
            <w:tcW w:w="3240" w:type="dxa"/>
          </w:tcPr>
          <w:p w:rsidR="00AF7475" w:rsidRPr="000372BA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AF7475" w:rsidRPr="000372BA" w:rsidRDefault="00AF7475" w:rsidP="00AF74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F7475" w:rsidRPr="000372BA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152,993</w:t>
            </w:r>
          </w:p>
        </w:tc>
        <w:tc>
          <w:tcPr>
            <w:tcW w:w="270" w:type="dxa"/>
          </w:tcPr>
          <w:p w:rsidR="00AF7475" w:rsidRPr="000372BA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F7475" w:rsidRPr="000372BA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7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115,871</w:t>
            </w:r>
          </w:p>
        </w:tc>
        <w:tc>
          <w:tcPr>
            <w:tcW w:w="270" w:type="dxa"/>
          </w:tcPr>
          <w:p w:rsidR="00AF7475" w:rsidRPr="000372BA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F7475" w:rsidRPr="000372BA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26,533</w:t>
            </w:r>
          </w:p>
        </w:tc>
        <w:tc>
          <w:tcPr>
            <w:tcW w:w="270" w:type="dxa"/>
          </w:tcPr>
          <w:p w:rsidR="00AF7475" w:rsidRPr="000372BA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AF7475" w:rsidRPr="000372BA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7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15,905</w:t>
            </w:r>
          </w:p>
        </w:tc>
      </w:tr>
      <w:tr w:rsidR="00AF7475" w:rsidRPr="004C4A95" w:rsidTr="00A35379">
        <w:tc>
          <w:tcPr>
            <w:tcW w:w="3240" w:type="dxa"/>
          </w:tcPr>
          <w:p w:rsidR="00AF7475" w:rsidRPr="004C4A95" w:rsidRDefault="00AF7475" w:rsidP="00AF7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</w:tcPr>
          <w:p w:rsidR="00AF7475" w:rsidRPr="004C4A95" w:rsidRDefault="00AF7475" w:rsidP="00AF74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F7475" w:rsidRPr="007613A1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(116)</w:t>
            </w:r>
          </w:p>
        </w:tc>
        <w:tc>
          <w:tcPr>
            <w:tcW w:w="270" w:type="dxa"/>
          </w:tcPr>
          <w:p w:rsidR="00AF7475" w:rsidRPr="007613A1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F7475" w:rsidRPr="007613A1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7613A1">
              <w:rPr>
                <w:rFonts w:asciiTheme="majorBidi" w:hAnsiTheme="majorBidi" w:cstheme="majorBidi"/>
                <w:sz w:val="30"/>
                <w:szCs w:val="30"/>
              </w:rPr>
              <w:t>(116)</w:t>
            </w:r>
          </w:p>
        </w:tc>
        <w:tc>
          <w:tcPr>
            <w:tcW w:w="270" w:type="dxa"/>
          </w:tcPr>
          <w:p w:rsidR="00AF7475" w:rsidRPr="007613A1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F7475" w:rsidRPr="007613A1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7475" w:rsidRPr="004C4A95" w:rsidTr="00A35379">
        <w:tc>
          <w:tcPr>
            <w:tcW w:w="3240" w:type="dxa"/>
          </w:tcPr>
          <w:p w:rsidR="00AF7475" w:rsidRPr="004C4A95" w:rsidRDefault="00AF7475" w:rsidP="00AF7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F7475" w:rsidRPr="004C4A95" w:rsidRDefault="00AF7475" w:rsidP="00AF74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152,877</w:t>
            </w:r>
          </w:p>
        </w:tc>
        <w:tc>
          <w:tcPr>
            <w:tcW w:w="270" w:type="dxa"/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115,755</w:t>
            </w:r>
          </w:p>
        </w:tc>
        <w:tc>
          <w:tcPr>
            <w:tcW w:w="270" w:type="dxa"/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26,533</w:t>
            </w:r>
          </w:p>
        </w:tc>
        <w:tc>
          <w:tcPr>
            <w:tcW w:w="270" w:type="dxa"/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15,905</w:t>
            </w:r>
          </w:p>
        </w:tc>
      </w:tr>
      <w:tr w:rsidR="00AF7475" w:rsidRPr="00A35379" w:rsidTr="00A35379">
        <w:tc>
          <w:tcPr>
            <w:tcW w:w="3240" w:type="dxa"/>
          </w:tcPr>
          <w:p w:rsidR="00AF7475" w:rsidRPr="00A35379" w:rsidRDefault="00AF7475" w:rsidP="00AF7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AF7475" w:rsidRPr="00A35379" w:rsidRDefault="00AF7475" w:rsidP="00AF74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F7475" w:rsidRPr="00A35379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AF7475" w:rsidRPr="00A35379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F7475" w:rsidRPr="00A35379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AF7475" w:rsidRPr="00A35379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F7475" w:rsidRPr="00A35379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AF7475" w:rsidRPr="00A35379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AF7475" w:rsidRPr="00A35379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AF7475" w:rsidRPr="004C4A95" w:rsidTr="00A35379">
        <w:tc>
          <w:tcPr>
            <w:tcW w:w="3240" w:type="dxa"/>
          </w:tcPr>
          <w:p w:rsidR="00AF7475" w:rsidRPr="004C4A95" w:rsidRDefault="00AF7475" w:rsidP="00AF7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:rsidR="00AF7475" w:rsidRPr="004C4A95" w:rsidRDefault="00AF7475" w:rsidP="00AF74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370,348</w:t>
            </w:r>
          </w:p>
        </w:tc>
        <w:tc>
          <w:tcPr>
            <w:tcW w:w="270" w:type="dxa"/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225,380</w:t>
            </w:r>
          </w:p>
        </w:tc>
        <w:tc>
          <w:tcPr>
            <w:tcW w:w="270" w:type="dxa"/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99,745</w:t>
            </w:r>
          </w:p>
        </w:tc>
        <w:tc>
          <w:tcPr>
            <w:tcW w:w="270" w:type="dxa"/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:rsidR="00AF7475" w:rsidRPr="004C4A95" w:rsidRDefault="00AF7475" w:rsidP="00AF747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91,887</w:t>
            </w:r>
          </w:p>
        </w:tc>
      </w:tr>
    </w:tbl>
    <w:p w:rsidR="00503661" w:rsidRPr="00A35379" w:rsidRDefault="00503661" w:rsidP="00406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sz w:val="22"/>
          <w:szCs w:val="22"/>
        </w:rPr>
      </w:pPr>
    </w:p>
    <w:p w:rsidR="00FB6C2F" w:rsidRPr="004C4A95" w:rsidRDefault="00EF5ECE" w:rsidP="00406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  <w:rtl/>
          <w:cs/>
        </w:rPr>
      </w:pPr>
      <w:r w:rsidRPr="004C4A95">
        <w:rPr>
          <w:rFonts w:asciiTheme="majorBidi" w:hAnsiTheme="majorBidi" w:cstheme="majorBidi"/>
          <w:b/>
          <w:sz w:val="30"/>
          <w:szCs w:val="30"/>
          <w:cs/>
        </w:rPr>
        <w:t>โดยปกติระยะเวลาการให้</w:t>
      </w:r>
      <w:r w:rsidR="00616B82" w:rsidRPr="004C4A95">
        <w:rPr>
          <w:rFonts w:asciiTheme="majorBidi" w:hAnsiTheme="majorBidi" w:cstheme="majorBidi"/>
          <w:b/>
          <w:sz w:val="30"/>
          <w:szCs w:val="30"/>
          <w:cs/>
        </w:rPr>
        <w:t>สินเชื่อแก่ลูกค้าของกลุ่มบริษัท</w:t>
      </w:r>
      <w:r w:rsidR="00B67C5D" w:rsidRPr="004C4A95">
        <w:rPr>
          <w:rFonts w:asciiTheme="majorBidi" w:hAnsiTheme="majorBidi" w:cstheme="majorBidi"/>
          <w:b/>
          <w:sz w:val="30"/>
          <w:szCs w:val="30"/>
          <w:cs/>
        </w:rPr>
        <w:t xml:space="preserve">มีระยะเวลาตั้งแต่ </w:t>
      </w:r>
      <w:r w:rsidR="00B67C5D" w:rsidRPr="004C4A95">
        <w:rPr>
          <w:rFonts w:asciiTheme="majorBidi" w:hAnsiTheme="majorBidi" w:cstheme="majorBidi"/>
          <w:bCs/>
          <w:sz w:val="30"/>
          <w:szCs w:val="30"/>
        </w:rPr>
        <w:t>30</w:t>
      </w:r>
      <w:r w:rsidRPr="004C4A95">
        <w:rPr>
          <w:rFonts w:asciiTheme="majorBidi" w:hAnsiTheme="majorBidi" w:cstheme="majorBidi"/>
          <w:b/>
          <w:sz w:val="30"/>
          <w:szCs w:val="30"/>
          <w:cs/>
        </w:rPr>
        <w:t xml:space="preserve"> วันถึง </w:t>
      </w:r>
      <w:r w:rsidR="001E0696" w:rsidRPr="004C4A95">
        <w:rPr>
          <w:rFonts w:asciiTheme="majorBidi" w:hAnsiTheme="majorBidi" w:cstheme="majorBidi"/>
          <w:bCs/>
          <w:sz w:val="30"/>
          <w:szCs w:val="30"/>
        </w:rPr>
        <w:t>7</w:t>
      </w:r>
      <w:r w:rsidR="00B67C5D" w:rsidRPr="004C4A95">
        <w:rPr>
          <w:rFonts w:asciiTheme="majorBidi" w:hAnsiTheme="majorBidi" w:cstheme="majorBidi"/>
          <w:bCs/>
          <w:sz w:val="30"/>
          <w:szCs w:val="30"/>
        </w:rPr>
        <w:t>5</w:t>
      </w:r>
      <w:r w:rsidRPr="004C4A95">
        <w:rPr>
          <w:rFonts w:asciiTheme="majorBidi" w:hAnsiTheme="majorBidi" w:cstheme="majorBidi"/>
          <w:b/>
          <w:sz w:val="30"/>
          <w:szCs w:val="30"/>
          <w:cs/>
        </w:rPr>
        <w:t xml:space="preserve"> วัน</w:t>
      </w:r>
    </w:p>
    <w:p w:rsidR="001B772E" w:rsidRPr="004C4A95" w:rsidRDefault="004064A0" w:rsidP="00406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95"/>
        </w:tabs>
        <w:ind w:left="540"/>
        <w:rPr>
          <w:rFonts w:asciiTheme="majorBidi" w:hAnsiTheme="majorBidi" w:cstheme="majorBidi"/>
        </w:rPr>
        <w:sectPr w:rsidR="001B772E" w:rsidRPr="004C4A95" w:rsidSect="003318EA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634" w:gutter="0"/>
          <w:pgNumType w:start="16"/>
          <w:cols w:space="708"/>
          <w:docGrid w:linePitch="360"/>
        </w:sectPr>
      </w:pPr>
      <w:r>
        <w:rPr>
          <w:rFonts w:asciiTheme="majorBidi" w:hAnsiTheme="majorBidi" w:cstheme="majorBidi"/>
          <w:sz w:val="30"/>
          <w:szCs w:val="30"/>
          <w:cs/>
        </w:rPr>
        <w:tab/>
      </w:r>
    </w:p>
    <w:p w:rsidR="004064A0" w:rsidRPr="004C4A95" w:rsidRDefault="004064A0" w:rsidP="004064A0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en-US"/>
        </w:rPr>
      </w:pPr>
      <w:r w:rsidRPr="004C4A95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เงินลงทุนในบริษัทร่วม</w:t>
      </w:r>
    </w:p>
    <w:p w:rsidR="004064A0" w:rsidRDefault="004064A0" w:rsidP="00D107E5">
      <w:pPr>
        <w:pStyle w:val="block"/>
        <w:spacing w:after="0" w:line="240" w:lineRule="atLeast"/>
        <w:ind w:left="540" w:hanging="54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:rsidR="00FB6C2F" w:rsidRPr="004C4A95" w:rsidRDefault="00FB6C2F" w:rsidP="00733382">
      <w:pPr>
        <w:pStyle w:val="block"/>
        <w:spacing w:after="0" w:line="240" w:lineRule="atLeast"/>
        <w:ind w:left="54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4C4A95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เงินลงทุนในบริษัทร่วม ณ วันที่ </w:t>
      </w:r>
      <w:r w:rsidR="002B6F2F" w:rsidRPr="004C4A95">
        <w:rPr>
          <w:rFonts w:asciiTheme="majorBidi" w:hAnsiTheme="majorBidi" w:cstheme="majorBidi"/>
          <w:sz w:val="30"/>
          <w:szCs w:val="30"/>
          <w:lang w:bidi="th-TH"/>
        </w:rPr>
        <w:t>30</w:t>
      </w:r>
      <w:r w:rsidR="002B7D0A" w:rsidRPr="004C4A95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CE2B2E">
        <w:rPr>
          <w:rFonts w:asciiTheme="majorBidi" w:hAnsiTheme="majorBidi" w:cstheme="majorBidi" w:hint="cs"/>
          <w:sz w:val="30"/>
          <w:szCs w:val="30"/>
          <w:cs/>
          <w:lang w:bidi="th-TH"/>
        </w:rPr>
        <w:t>กันยา</w:t>
      </w:r>
      <w:r w:rsidR="002B7D0A" w:rsidRPr="004C4A9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ยน </w:t>
      </w:r>
      <w:r w:rsidR="00C91983" w:rsidRPr="004C4A95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9635BF" w:rsidRPr="004C4A95">
        <w:rPr>
          <w:rFonts w:asciiTheme="majorBidi" w:hAnsiTheme="majorBidi" w:cstheme="majorBidi"/>
          <w:sz w:val="30"/>
          <w:szCs w:val="30"/>
          <w:lang w:bidi="th-TH"/>
        </w:rPr>
        <w:t>2</w:t>
      </w:r>
      <w:r w:rsidR="006F7608" w:rsidRPr="004C4A9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และ </w:t>
      </w:r>
      <w:r w:rsidR="00A734FA" w:rsidRPr="004C4A95">
        <w:rPr>
          <w:rFonts w:asciiTheme="majorBidi" w:hAnsiTheme="majorBidi" w:cstheme="majorBidi"/>
          <w:sz w:val="30"/>
          <w:szCs w:val="30"/>
          <w:lang w:bidi="th-TH"/>
        </w:rPr>
        <w:t>31</w:t>
      </w:r>
      <w:r w:rsidRPr="004C4A9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ธันวาคม </w:t>
      </w:r>
      <w:r w:rsidR="00C91983" w:rsidRPr="004C4A95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9635BF" w:rsidRPr="004C4A95"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6F7608" w:rsidRPr="004C4A95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  <w:lang w:bidi="th-TH"/>
        </w:rPr>
        <w:t>และเงินปันผลรับจากเงินลงทุน</w:t>
      </w:r>
      <w:r w:rsidR="002B7D0A" w:rsidRPr="004C4A95">
        <w:rPr>
          <w:rFonts w:asciiTheme="majorBidi" w:hAnsiTheme="majorBidi" w:cstheme="majorBidi"/>
          <w:sz w:val="30"/>
          <w:szCs w:val="30"/>
          <w:cs/>
          <w:lang w:bidi="th-TH"/>
        </w:rPr>
        <w:t>สำหรับงวด</w:t>
      </w:r>
      <w:r w:rsidR="00781BD8">
        <w:rPr>
          <w:rFonts w:asciiTheme="majorBidi" w:hAnsiTheme="majorBidi" w:cstheme="majorBidi" w:hint="cs"/>
          <w:sz w:val="30"/>
          <w:szCs w:val="30"/>
          <w:cs/>
          <w:lang w:bidi="th-TH"/>
        </w:rPr>
        <w:t>เก้า</w:t>
      </w:r>
      <w:r w:rsidRPr="004C4A95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เดือนสิ้นสุดวันที่ </w:t>
      </w:r>
      <w:r w:rsidR="00A734FA" w:rsidRPr="004C4A95">
        <w:rPr>
          <w:rFonts w:asciiTheme="majorBidi" w:hAnsiTheme="majorBidi" w:cstheme="majorBidi"/>
          <w:sz w:val="30"/>
          <w:szCs w:val="30"/>
          <w:lang w:eastAsia="ja-JP" w:bidi="th-TH"/>
        </w:rPr>
        <w:t>30</w:t>
      </w:r>
      <w:r w:rsidR="002B7D0A" w:rsidRPr="004C4A95">
        <w:rPr>
          <w:rFonts w:asciiTheme="majorBidi" w:hAnsiTheme="majorBidi" w:cstheme="majorBidi"/>
          <w:sz w:val="30"/>
          <w:szCs w:val="30"/>
          <w:cs/>
          <w:lang w:eastAsia="ja-JP" w:bidi="th-TH"/>
        </w:rPr>
        <w:t xml:space="preserve"> </w:t>
      </w:r>
      <w:r w:rsidR="00781BD8">
        <w:rPr>
          <w:rFonts w:asciiTheme="majorBidi" w:hAnsiTheme="majorBidi" w:cstheme="majorBidi" w:hint="cs"/>
          <w:sz w:val="30"/>
          <w:szCs w:val="30"/>
          <w:cs/>
          <w:lang w:bidi="th-TH"/>
        </w:rPr>
        <w:t>กันยา</w:t>
      </w:r>
      <w:r w:rsidR="00781BD8" w:rsidRPr="004C4A95">
        <w:rPr>
          <w:rFonts w:asciiTheme="majorBidi" w:hAnsiTheme="majorBidi" w:cstheme="majorBidi"/>
          <w:sz w:val="30"/>
          <w:szCs w:val="30"/>
          <w:cs/>
          <w:lang w:bidi="th-TH"/>
        </w:rPr>
        <w:t>ยน</w:t>
      </w:r>
      <w:r w:rsidR="00C91983" w:rsidRPr="004C4A95">
        <w:rPr>
          <w:rFonts w:asciiTheme="majorBidi" w:hAnsiTheme="majorBidi" w:cstheme="majorBidi"/>
          <w:sz w:val="30"/>
          <w:szCs w:val="30"/>
          <w:lang w:val="en-US" w:eastAsia="ja-JP" w:bidi="th-TH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:rsidR="00E926AA" w:rsidRPr="004C4A95" w:rsidRDefault="00087EB3" w:rsidP="00EF5714">
      <w:pPr>
        <w:pStyle w:val="block"/>
        <w:tabs>
          <w:tab w:val="left" w:pos="5760"/>
        </w:tabs>
        <w:spacing w:after="0" w:line="240" w:lineRule="atLeast"/>
        <w:ind w:left="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4C4A95">
        <w:rPr>
          <w:rFonts w:asciiTheme="majorBidi" w:hAnsiTheme="majorBidi" w:cstheme="majorBidi"/>
          <w:sz w:val="30"/>
          <w:szCs w:val="30"/>
          <w:cs/>
          <w:lang w:bidi="th-TH"/>
        </w:rPr>
        <w:tab/>
      </w:r>
    </w:p>
    <w:tbl>
      <w:tblPr>
        <w:tblW w:w="1536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067"/>
        <w:gridCol w:w="1346"/>
        <w:gridCol w:w="809"/>
        <w:gridCol w:w="661"/>
        <w:gridCol w:w="627"/>
        <w:gridCol w:w="645"/>
        <w:gridCol w:w="719"/>
        <w:gridCol w:w="18"/>
        <w:gridCol w:w="644"/>
        <w:gridCol w:w="243"/>
        <w:gridCol w:w="664"/>
        <w:gridCol w:w="243"/>
        <w:gridCol w:w="585"/>
        <w:gridCol w:w="243"/>
        <w:gridCol w:w="27"/>
        <w:gridCol w:w="630"/>
        <w:gridCol w:w="236"/>
        <w:gridCol w:w="34"/>
        <w:gridCol w:w="540"/>
        <w:gridCol w:w="243"/>
        <w:gridCol w:w="27"/>
        <w:gridCol w:w="540"/>
        <w:gridCol w:w="245"/>
        <w:gridCol w:w="636"/>
        <w:gridCol w:w="28"/>
        <w:gridCol w:w="236"/>
        <w:gridCol w:w="6"/>
        <w:gridCol w:w="630"/>
        <w:gridCol w:w="28"/>
        <w:gridCol w:w="239"/>
        <w:gridCol w:w="614"/>
        <w:gridCol w:w="16"/>
        <w:gridCol w:w="257"/>
        <w:gridCol w:w="13"/>
        <w:gridCol w:w="617"/>
        <w:gridCol w:w="13"/>
      </w:tblGrid>
      <w:tr w:rsidR="00FB6C2F" w:rsidRPr="004C4A95" w:rsidTr="00640977">
        <w:trPr>
          <w:gridAfter w:val="1"/>
          <w:wAfter w:w="13" w:type="dxa"/>
        </w:trPr>
        <w:tc>
          <w:tcPr>
            <w:tcW w:w="2067" w:type="dxa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6" w:type="dxa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9" w:type="dxa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34" w:type="dxa"/>
            <w:gridSpan w:val="32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B772E" w:rsidRPr="004C4A95" w:rsidTr="00640977">
        <w:trPr>
          <w:gridAfter w:val="1"/>
          <w:wAfter w:w="13" w:type="dxa"/>
        </w:trPr>
        <w:tc>
          <w:tcPr>
            <w:tcW w:w="2067" w:type="dxa"/>
          </w:tcPr>
          <w:p w:rsidR="001B772E" w:rsidRPr="004C4A95" w:rsidRDefault="001B772E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6" w:type="dxa"/>
          </w:tcPr>
          <w:p w:rsidR="001B772E" w:rsidRPr="004C4A95" w:rsidRDefault="001B772E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9" w:type="dxa"/>
          </w:tcPr>
          <w:p w:rsidR="001B772E" w:rsidRPr="004C4A95" w:rsidRDefault="001B772E" w:rsidP="001B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1134" w:type="dxa"/>
            <w:gridSpan w:val="32"/>
          </w:tcPr>
          <w:p w:rsidR="001B772E" w:rsidRPr="004C4A95" w:rsidRDefault="001B772E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FB6C2F" w:rsidRPr="004C4A95" w:rsidTr="00640977">
        <w:trPr>
          <w:gridAfter w:val="1"/>
          <w:wAfter w:w="13" w:type="dxa"/>
        </w:trPr>
        <w:tc>
          <w:tcPr>
            <w:tcW w:w="2067" w:type="dxa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6" w:type="dxa"/>
          </w:tcPr>
          <w:p w:rsidR="00FB6C2F" w:rsidRPr="004C4A95" w:rsidRDefault="001B772E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809" w:type="dxa"/>
          </w:tcPr>
          <w:p w:rsidR="00FB6C2F" w:rsidRPr="004C4A95" w:rsidRDefault="001B772E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</w:p>
        </w:tc>
        <w:tc>
          <w:tcPr>
            <w:tcW w:w="1288" w:type="dxa"/>
            <w:gridSpan w:val="2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364" w:type="dxa"/>
            <w:gridSpan w:val="2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9" w:type="dxa"/>
            <w:gridSpan w:val="4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5" w:type="dxa"/>
            <w:gridSpan w:val="4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36" w:type="dxa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gridSpan w:val="5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4" w:type="dxa"/>
            <w:gridSpan w:val="6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7" w:type="dxa"/>
            <w:gridSpan w:val="5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เงินปันผลรับสำหรับ</w:t>
            </w:r>
          </w:p>
        </w:tc>
      </w:tr>
      <w:tr w:rsidR="00FB6C2F" w:rsidRPr="004C4A95" w:rsidTr="00640977">
        <w:trPr>
          <w:gridAfter w:val="1"/>
          <w:wAfter w:w="13" w:type="dxa"/>
        </w:trPr>
        <w:tc>
          <w:tcPr>
            <w:tcW w:w="2067" w:type="dxa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6" w:type="dxa"/>
          </w:tcPr>
          <w:p w:rsidR="00FB6C2F" w:rsidRPr="004C4A95" w:rsidRDefault="001B772E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809" w:type="dxa"/>
          </w:tcPr>
          <w:p w:rsidR="00FB6C2F" w:rsidRPr="004C4A95" w:rsidRDefault="001B772E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จัดตั้ง</w:t>
            </w:r>
          </w:p>
        </w:tc>
        <w:tc>
          <w:tcPr>
            <w:tcW w:w="1288" w:type="dxa"/>
            <w:gridSpan w:val="2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364" w:type="dxa"/>
            <w:gridSpan w:val="2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569" w:type="dxa"/>
            <w:gridSpan w:val="4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43" w:type="dxa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5" w:type="dxa"/>
            <w:gridSpan w:val="4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gridSpan w:val="5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45" w:type="dxa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4" w:type="dxa"/>
            <w:gridSpan w:val="6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ส่วนได้เสีย</w:t>
            </w:r>
            <w:r w:rsidRPr="004C4A95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39" w:type="dxa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7" w:type="dxa"/>
            <w:gridSpan w:val="5"/>
          </w:tcPr>
          <w:p w:rsidR="00FB6C2F" w:rsidRPr="004C4A95" w:rsidRDefault="003A45A0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งวด</w:t>
            </w:r>
            <w:r w:rsidR="004E26A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เก้า</w:t>
            </w:r>
            <w:r w:rsidR="00FB6C2F"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2B7D0A" w:rsidRPr="004C4A95" w:rsidTr="00640977">
        <w:trPr>
          <w:gridAfter w:val="1"/>
          <w:wAfter w:w="13" w:type="dxa"/>
        </w:trPr>
        <w:tc>
          <w:tcPr>
            <w:tcW w:w="2067" w:type="dxa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6" w:type="dxa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1" w:type="dxa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4E26A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627" w:type="dxa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45" w:type="dxa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4E26A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19" w:type="dxa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62" w:type="dxa"/>
            <w:gridSpan w:val="2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4E26A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43" w:type="dxa"/>
          </w:tcPr>
          <w:p w:rsidR="002B7D0A" w:rsidRPr="004C4A95" w:rsidRDefault="002B7D0A" w:rsidP="002B7D0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4E26A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43" w:type="dxa"/>
          </w:tcPr>
          <w:p w:rsidR="002B7D0A" w:rsidRPr="004C4A95" w:rsidRDefault="002B7D0A" w:rsidP="002B7D0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4E26A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43" w:type="dxa"/>
          </w:tcPr>
          <w:p w:rsidR="002B7D0A" w:rsidRPr="004C4A95" w:rsidRDefault="002B7D0A" w:rsidP="002B7D0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5" w:type="dxa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4" w:type="dxa"/>
            <w:gridSpan w:val="2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4E26A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6" w:type="dxa"/>
          </w:tcPr>
          <w:p w:rsidR="002B7D0A" w:rsidRPr="004C4A95" w:rsidRDefault="002B7D0A" w:rsidP="002B7D0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3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9" w:type="dxa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4" w:type="dxa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4E26A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3" w:type="dxa"/>
            <w:gridSpan w:val="2"/>
          </w:tcPr>
          <w:p w:rsidR="002B7D0A" w:rsidRPr="004C4A95" w:rsidRDefault="002B7D0A" w:rsidP="002B7D0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4E26A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</w:tr>
      <w:tr w:rsidR="00C91983" w:rsidRPr="004C4A95" w:rsidTr="00640977">
        <w:trPr>
          <w:gridAfter w:val="1"/>
          <w:wAfter w:w="13" w:type="dxa"/>
        </w:trPr>
        <w:tc>
          <w:tcPr>
            <w:tcW w:w="2067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6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0977" w:rsidRPr="004C4A9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627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0977" w:rsidRPr="004C4A9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645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0977" w:rsidRPr="004C4A9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19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0977" w:rsidRPr="004C4A9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662" w:type="dxa"/>
            <w:gridSpan w:val="2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0977" w:rsidRPr="004C4A9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43" w:type="dxa"/>
          </w:tcPr>
          <w:p w:rsidR="00C91983" w:rsidRPr="004C4A95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0977" w:rsidRPr="004C4A9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43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0977" w:rsidRPr="004C4A9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43" w:type="dxa"/>
          </w:tcPr>
          <w:p w:rsidR="00C91983" w:rsidRPr="004C4A95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0977" w:rsidRPr="004C4A9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0977" w:rsidRPr="004C4A9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43" w:type="dxa"/>
          </w:tcPr>
          <w:p w:rsidR="00C91983" w:rsidRPr="004C4A95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0977" w:rsidRPr="004C4A9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45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4" w:type="dxa"/>
            <w:gridSpan w:val="2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0977" w:rsidRPr="004C4A9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:rsidR="00C91983" w:rsidRPr="004C4A95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3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0977" w:rsidRPr="004C4A9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9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4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0977" w:rsidRPr="004C4A9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3" w:type="dxa"/>
            <w:gridSpan w:val="2"/>
          </w:tcPr>
          <w:p w:rsidR="00C91983" w:rsidRPr="004C4A95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0977" w:rsidRPr="004C4A9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2B7D0A" w:rsidRPr="004C4A95" w:rsidTr="00640977">
        <w:trPr>
          <w:gridAfter w:val="1"/>
          <w:wAfter w:w="13" w:type="dxa"/>
        </w:trPr>
        <w:tc>
          <w:tcPr>
            <w:tcW w:w="2067" w:type="dxa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6" w:type="dxa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8" w:type="dxa"/>
            <w:gridSpan w:val="2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846" w:type="dxa"/>
            <w:gridSpan w:val="30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F5714" w:rsidRPr="004C4A95" w:rsidTr="00640977">
        <w:trPr>
          <w:trHeight w:val="452"/>
        </w:trPr>
        <w:tc>
          <w:tcPr>
            <w:tcW w:w="2067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46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1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7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6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3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  <w:gridSpan w:val="2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9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F5714" w:rsidRPr="004C4A95" w:rsidTr="00640977">
        <w:tc>
          <w:tcPr>
            <w:tcW w:w="2067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บีเจซี มารีน</w:t>
            </w:r>
            <w:r w:rsidRPr="004C4A9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รีซอสเซส</w:t>
            </w:r>
          </w:p>
        </w:tc>
        <w:tc>
          <w:tcPr>
            <w:tcW w:w="1346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ให้เช่าสินทรัพย์</w:t>
            </w:r>
          </w:p>
        </w:tc>
        <w:tc>
          <w:tcPr>
            <w:tcW w:w="809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1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37" w:type="dxa"/>
            <w:gridSpan w:val="2"/>
            <w:shd w:val="clear" w:color="auto" w:fill="auto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4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EF5714" w:rsidRPr="004C4A95" w:rsidRDefault="00EF5714" w:rsidP="00EF571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EF5714" w:rsidRPr="004C4A95" w:rsidRDefault="00EF5714" w:rsidP="00EF571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  <w:shd w:val="clear" w:color="auto" w:fill="auto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gridSpan w:val="2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:rsidR="00EF5714" w:rsidRPr="004C4A95" w:rsidRDefault="00EF5714" w:rsidP="00EF571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EF5714" w:rsidRPr="004C4A95" w:rsidRDefault="00EF5714" w:rsidP="00EF571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0F1C" w:rsidRPr="004C4A95" w:rsidTr="00640977">
        <w:tc>
          <w:tcPr>
            <w:tcW w:w="2067" w:type="dxa"/>
          </w:tcPr>
          <w:p w:rsidR="00930F1C" w:rsidRPr="004C4A95" w:rsidRDefault="00930F1C" w:rsidP="00930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4C4A9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ดิเวลลอปเม้นท์ จำกัด</w:t>
            </w:r>
          </w:p>
        </w:tc>
        <w:tc>
          <w:tcPr>
            <w:tcW w:w="1346" w:type="dxa"/>
          </w:tcPr>
          <w:p w:rsidR="00930F1C" w:rsidRPr="004C4A95" w:rsidRDefault="00930F1C" w:rsidP="00930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-2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และเพาะเลี้ยงกุ้ง</w:t>
            </w:r>
          </w:p>
        </w:tc>
        <w:tc>
          <w:tcPr>
            <w:tcW w:w="809" w:type="dxa"/>
          </w:tcPr>
          <w:p w:rsidR="00930F1C" w:rsidRPr="004C4A95" w:rsidRDefault="00930F1C" w:rsidP="00930F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61" w:type="dxa"/>
          </w:tcPr>
          <w:p w:rsidR="00930F1C" w:rsidRPr="00413538" w:rsidRDefault="00930F1C" w:rsidP="00930F1C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627" w:type="dxa"/>
          </w:tcPr>
          <w:p w:rsidR="00930F1C" w:rsidRPr="004C4A95" w:rsidRDefault="00930F1C" w:rsidP="00930F1C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645" w:type="dxa"/>
            <w:shd w:val="clear" w:color="auto" w:fill="auto"/>
          </w:tcPr>
          <w:p w:rsidR="00930F1C" w:rsidRPr="004C4A95" w:rsidRDefault="00930F1C" w:rsidP="00930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94,400</w:t>
            </w:r>
          </w:p>
        </w:tc>
        <w:tc>
          <w:tcPr>
            <w:tcW w:w="737" w:type="dxa"/>
            <w:gridSpan w:val="2"/>
            <w:shd w:val="clear" w:color="auto" w:fill="auto"/>
          </w:tcPr>
          <w:p w:rsidR="00930F1C" w:rsidRPr="004C4A95" w:rsidRDefault="00930F1C" w:rsidP="00930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94,400</w:t>
            </w:r>
          </w:p>
        </w:tc>
        <w:tc>
          <w:tcPr>
            <w:tcW w:w="644" w:type="dxa"/>
          </w:tcPr>
          <w:p w:rsidR="00930F1C" w:rsidRPr="004C4A95" w:rsidRDefault="00930F1C" w:rsidP="00930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50,950</w:t>
            </w:r>
          </w:p>
        </w:tc>
        <w:tc>
          <w:tcPr>
            <w:tcW w:w="243" w:type="dxa"/>
          </w:tcPr>
          <w:p w:rsidR="00930F1C" w:rsidRPr="004C4A95" w:rsidRDefault="00930F1C" w:rsidP="00930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:rsidR="00930F1C" w:rsidRPr="004C4A95" w:rsidRDefault="00930F1C" w:rsidP="00930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50,950</w:t>
            </w:r>
          </w:p>
        </w:tc>
        <w:tc>
          <w:tcPr>
            <w:tcW w:w="243" w:type="dxa"/>
          </w:tcPr>
          <w:p w:rsidR="00930F1C" w:rsidRPr="004C4A95" w:rsidRDefault="00930F1C" w:rsidP="00930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:rsidR="00930F1C" w:rsidRPr="004C4A95" w:rsidRDefault="00930F1C" w:rsidP="00930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21,721</w:t>
            </w:r>
          </w:p>
        </w:tc>
        <w:tc>
          <w:tcPr>
            <w:tcW w:w="270" w:type="dxa"/>
            <w:gridSpan w:val="2"/>
          </w:tcPr>
          <w:p w:rsidR="00930F1C" w:rsidRPr="004C4A95" w:rsidRDefault="00930F1C" w:rsidP="00930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930F1C" w:rsidRPr="004C4A95" w:rsidRDefault="00930F1C" w:rsidP="00930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21,358</w:t>
            </w:r>
          </w:p>
        </w:tc>
        <w:tc>
          <w:tcPr>
            <w:tcW w:w="270" w:type="dxa"/>
            <w:gridSpan w:val="2"/>
          </w:tcPr>
          <w:p w:rsidR="00930F1C" w:rsidRPr="004C4A95" w:rsidRDefault="00930F1C" w:rsidP="00930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930F1C" w:rsidRPr="004C4A95" w:rsidRDefault="00930F1C" w:rsidP="00930F1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930F1C" w:rsidRPr="004C4A95" w:rsidRDefault="00930F1C" w:rsidP="00930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930F1C" w:rsidRPr="004C4A95" w:rsidRDefault="00930F1C" w:rsidP="00930F1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:rsidR="00930F1C" w:rsidRPr="004C4A95" w:rsidRDefault="00930F1C" w:rsidP="00930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  <w:shd w:val="clear" w:color="auto" w:fill="auto"/>
          </w:tcPr>
          <w:p w:rsidR="00930F1C" w:rsidRPr="004C4A95" w:rsidRDefault="00930F1C" w:rsidP="00930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21,721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930F1C" w:rsidRPr="004C4A95" w:rsidRDefault="00930F1C" w:rsidP="00930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930F1C" w:rsidRPr="004C4A95" w:rsidRDefault="00930F1C" w:rsidP="00930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21,358</w:t>
            </w:r>
          </w:p>
        </w:tc>
        <w:tc>
          <w:tcPr>
            <w:tcW w:w="267" w:type="dxa"/>
            <w:gridSpan w:val="2"/>
          </w:tcPr>
          <w:p w:rsidR="00930F1C" w:rsidRPr="004C4A95" w:rsidRDefault="00930F1C" w:rsidP="00930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:rsidR="00930F1C" w:rsidRPr="004C4A95" w:rsidRDefault="00930F1C" w:rsidP="00930F1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930F1C" w:rsidRPr="004C4A95" w:rsidRDefault="00930F1C" w:rsidP="00930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930F1C" w:rsidRPr="004C4A95" w:rsidRDefault="00930F1C" w:rsidP="00930F1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30F1C" w:rsidRPr="004C4A95" w:rsidTr="00640977">
        <w:tc>
          <w:tcPr>
            <w:tcW w:w="2067" w:type="dxa"/>
          </w:tcPr>
          <w:p w:rsidR="00930F1C" w:rsidRPr="004C4A95" w:rsidRDefault="00930F1C" w:rsidP="00930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6" w:type="dxa"/>
          </w:tcPr>
          <w:p w:rsidR="00930F1C" w:rsidRPr="004C4A95" w:rsidRDefault="00930F1C" w:rsidP="00930F1C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</w:tcPr>
          <w:p w:rsidR="00930F1C" w:rsidRPr="004C4A95" w:rsidRDefault="00930F1C" w:rsidP="00930F1C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1" w:type="dxa"/>
          </w:tcPr>
          <w:p w:rsidR="00930F1C" w:rsidRPr="004C4A95" w:rsidRDefault="00930F1C" w:rsidP="00930F1C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7" w:type="dxa"/>
          </w:tcPr>
          <w:p w:rsidR="00930F1C" w:rsidRPr="004C4A95" w:rsidRDefault="00930F1C" w:rsidP="00930F1C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</w:tcPr>
          <w:p w:rsidR="00930F1C" w:rsidRPr="004C4A95" w:rsidRDefault="00930F1C" w:rsidP="00930F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shd w:val="clear" w:color="auto" w:fill="auto"/>
          </w:tcPr>
          <w:p w:rsidR="00930F1C" w:rsidRPr="004C4A95" w:rsidRDefault="00930F1C" w:rsidP="00930F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double" w:sz="4" w:space="0" w:color="auto"/>
            </w:tcBorders>
          </w:tcPr>
          <w:p w:rsidR="00930F1C" w:rsidRPr="004C4A95" w:rsidRDefault="00930F1C" w:rsidP="00930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43" w:type="dxa"/>
          </w:tcPr>
          <w:p w:rsidR="00930F1C" w:rsidRPr="004C4A95" w:rsidRDefault="00930F1C" w:rsidP="00930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:rsidR="00930F1C" w:rsidRPr="004C4A95" w:rsidRDefault="00930F1C" w:rsidP="00930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43" w:type="dxa"/>
          </w:tcPr>
          <w:p w:rsidR="00930F1C" w:rsidRPr="004C4A95" w:rsidRDefault="00930F1C" w:rsidP="00930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30F1C" w:rsidRPr="004C4A95" w:rsidRDefault="00930F1C" w:rsidP="00930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21,721</w:t>
            </w:r>
          </w:p>
        </w:tc>
        <w:tc>
          <w:tcPr>
            <w:tcW w:w="270" w:type="dxa"/>
            <w:gridSpan w:val="2"/>
          </w:tcPr>
          <w:p w:rsidR="00930F1C" w:rsidRPr="004C4A95" w:rsidRDefault="00930F1C" w:rsidP="00930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930F1C" w:rsidRPr="004C4A95" w:rsidRDefault="00930F1C" w:rsidP="00930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21,358</w:t>
            </w:r>
          </w:p>
        </w:tc>
        <w:tc>
          <w:tcPr>
            <w:tcW w:w="270" w:type="dxa"/>
            <w:gridSpan w:val="2"/>
          </w:tcPr>
          <w:p w:rsidR="00930F1C" w:rsidRPr="004C4A95" w:rsidRDefault="00930F1C" w:rsidP="00930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30F1C" w:rsidRPr="004C4A95" w:rsidRDefault="00930F1C" w:rsidP="00930F1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930F1C" w:rsidRPr="004C4A95" w:rsidRDefault="00930F1C" w:rsidP="00930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:rsidR="00930F1C" w:rsidRPr="004C4A95" w:rsidRDefault="00930F1C" w:rsidP="00930F1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:rsidR="00930F1C" w:rsidRPr="004C4A95" w:rsidRDefault="00930F1C" w:rsidP="00930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30F1C" w:rsidRPr="004C4A95" w:rsidRDefault="00930F1C" w:rsidP="00930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21,721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930F1C" w:rsidRPr="004C4A95" w:rsidRDefault="00930F1C" w:rsidP="00930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930F1C" w:rsidRPr="004C4A95" w:rsidRDefault="00930F1C" w:rsidP="00930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21,358</w:t>
            </w:r>
          </w:p>
        </w:tc>
        <w:tc>
          <w:tcPr>
            <w:tcW w:w="267" w:type="dxa"/>
            <w:gridSpan w:val="2"/>
          </w:tcPr>
          <w:p w:rsidR="00930F1C" w:rsidRPr="004C4A95" w:rsidRDefault="00930F1C" w:rsidP="00930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30F1C" w:rsidRPr="004C4A95" w:rsidRDefault="00930F1C" w:rsidP="00930F1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930F1C" w:rsidRPr="004C4A95" w:rsidRDefault="00930F1C" w:rsidP="00930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30F1C" w:rsidRPr="004C4A95" w:rsidRDefault="00930F1C" w:rsidP="00930F1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:rsidR="001F34B3" w:rsidRPr="004C4A95" w:rsidRDefault="001F34B3" w:rsidP="00326531">
      <w:pPr>
        <w:pStyle w:val="block"/>
        <w:spacing w:after="0"/>
        <w:ind w:left="0"/>
        <w:rPr>
          <w:rFonts w:asciiTheme="majorBidi" w:hAnsiTheme="majorBidi" w:cstheme="majorBidi"/>
          <w:sz w:val="30"/>
          <w:szCs w:val="30"/>
          <w:lang w:bidi="th-TH"/>
        </w:rPr>
      </w:pPr>
    </w:p>
    <w:p w:rsidR="00F059A0" w:rsidRPr="004C4A95" w:rsidRDefault="007D34DF" w:rsidP="00733382">
      <w:pPr>
        <w:pStyle w:val="block"/>
        <w:spacing w:after="0"/>
        <w:ind w:left="9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4C4A95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</w:t>
      </w:r>
      <w:r w:rsidRPr="005662F6">
        <w:rPr>
          <w:rFonts w:asciiTheme="majorBidi" w:hAnsiTheme="majorBidi" w:cstheme="majorBidi"/>
          <w:sz w:val="30"/>
          <w:szCs w:val="30"/>
          <w:cs/>
          <w:lang w:bidi="th-TH"/>
        </w:rPr>
        <w:t>สาธารณชน</w:t>
      </w:r>
      <w:r w:rsidR="00F059A0" w:rsidRPr="004C4A95">
        <w:rPr>
          <w:rFonts w:asciiTheme="majorBidi" w:hAnsiTheme="majorBidi" w:cstheme="majorBidi"/>
          <w:sz w:val="30"/>
          <w:szCs w:val="30"/>
          <w:cs/>
          <w:lang w:bidi="th-TH"/>
        </w:rPr>
        <w:br w:type="page"/>
      </w:r>
    </w:p>
    <w:p w:rsidR="00300F06" w:rsidRPr="004C4A95" w:rsidRDefault="00300F06" w:rsidP="00326531">
      <w:pPr>
        <w:pStyle w:val="block"/>
        <w:spacing w:after="0"/>
        <w:ind w:left="0"/>
        <w:rPr>
          <w:rFonts w:asciiTheme="majorBidi" w:hAnsiTheme="majorBidi" w:cstheme="majorBidi"/>
          <w:sz w:val="30"/>
          <w:szCs w:val="30"/>
          <w:cs/>
          <w:lang w:bidi="th-TH"/>
        </w:rPr>
        <w:sectPr w:rsidR="00300F06" w:rsidRPr="004C4A95" w:rsidSect="00BC02A7">
          <w:headerReference w:type="even" r:id="rId14"/>
          <w:headerReference w:type="default" r:id="rId15"/>
          <w:footerReference w:type="default" r:id="rId16"/>
          <w:headerReference w:type="first" r:id="rId17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539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610"/>
        <w:gridCol w:w="1440"/>
        <w:gridCol w:w="810"/>
        <w:gridCol w:w="630"/>
        <w:gridCol w:w="270"/>
        <w:gridCol w:w="72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720"/>
        <w:gridCol w:w="270"/>
        <w:gridCol w:w="630"/>
        <w:gridCol w:w="360"/>
        <w:gridCol w:w="630"/>
      </w:tblGrid>
      <w:tr w:rsidR="00EF5714" w:rsidRPr="004C4A95" w:rsidTr="00EF5714">
        <w:trPr>
          <w:trHeight w:val="379"/>
        </w:trPr>
        <w:tc>
          <w:tcPr>
            <w:tcW w:w="4860" w:type="dxa"/>
            <w:gridSpan w:val="3"/>
          </w:tcPr>
          <w:p w:rsidR="00EF5714" w:rsidRPr="004C4A95" w:rsidRDefault="00EF5714" w:rsidP="00EF5714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30" w:type="dxa"/>
            <w:gridSpan w:val="22"/>
          </w:tcPr>
          <w:p w:rsidR="00EF5714" w:rsidRPr="004C4A95" w:rsidRDefault="00EF5714" w:rsidP="00EF5714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F5714" w:rsidRPr="004C4A95" w:rsidTr="00EF5714">
        <w:trPr>
          <w:trHeight w:val="379"/>
        </w:trPr>
        <w:tc>
          <w:tcPr>
            <w:tcW w:w="4050" w:type="dxa"/>
            <w:gridSpan w:val="2"/>
          </w:tcPr>
          <w:p w:rsidR="00EF5714" w:rsidRPr="004C4A95" w:rsidRDefault="00EF5714" w:rsidP="00EF5714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EF5714" w:rsidRPr="004C4A95" w:rsidRDefault="00EF5714" w:rsidP="00EF5714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0530" w:type="dxa"/>
            <w:gridSpan w:val="22"/>
          </w:tcPr>
          <w:p w:rsidR="00EF5714" w:rsidRPr="004C4A95" w:rsidRDefault="00EF5714" w:rsidP="00EF5714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EF5714" w:rsidRPr="004C4A95" w:rsidTr="00EF5714">
        <w:trPr>
          <w:gridBefore w:val="1"/>
          <w:wBefore w:w="2610" w:type="dxa"/>
        </w:trPr>
        <w:tc>
          <w:tcPr>
            <w:tcW w:w="144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81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</w:p>
        </w:tc>
        <w:tc>
          <w:tcPr>
            <w:tcW w:w="1620" w:type="dxa"/>
            <w:gridSpan w:val="3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530" w:type="dxa"/>
            <w:gridSpan w:val="3"/>
            <w:vAlign w:val="bottom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เงินปันผลรับสำหรับ</w:t>
            </w:r>
          </w:p>
        </w:tc>
      </w:tr>
      <w:tr w:rsidR="00EF5714" w:rsidRPr="004C4A95" w:rsidTr="00EF5714">
        <w:tc>
          <w:tcPr>
            <w:tcW w:w="261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81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จัดตั้ง</w:t>
            </w:r>
          </w:p>
        </w:tc>
        <w:tc>
          <w:tcPr>
            <w:tcW w:w="1620" w:type="dxa"/>
            <w:gridSpan w:val="3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530" w:type="dxa"/>
            <w:gridSpan w:val="3"/>
            <w:vAlign w:val="bottom"/>
          </w:tcPr>
          <w:p w:rsidR="00EF5714" w:rsidRPr="004C4A95" w:rsidDel="00685444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EF5714" w:rsidRPr="004C4A95" w:rsidDel="00685444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4C4A9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4C4A9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งวด</w:t>
            </w:r>
            <w:r w:rsidR="00833F81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เก้า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EF5714" w:rsidRPr="004C4A95" w:rsidTr="00EF5714">
        <w:tc>
          <w:tcPr>
            <w:tcW w:w="261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33F81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30" w:type="dxa"/>
          </w:tcPr>
          <w:p w:rsidR="00EF5714" w:rsidRPr="004C4A95" w:rsidRDefault="00E0490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33F81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0490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33F81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0490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33F81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0490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33F81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0490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33F81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36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0490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33F81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</w:tr>
      <w:tr w:rsidR="00C91983" w:rsidRPr="004C4A95" w:rsidTr="00EF5714">
        <w:tc>
          <w:tcPr>
            <w:tcW w:w="261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:rsidR="00C91983" w:rsidRPr="004C4A95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63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:rsidR="00C91983" w:rsidRPr="004C4A95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:rsidR="00C91983" w:rsidRPr="004C4A95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:rsidR="00C91983" w:rsidRPr="004C4A95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:rsidR="00C91983" w:rsidRPr="004C4A95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:rsidR="00C91983" w:rsidRPr="004C4A95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360" w:type="dxa"/>
          </w:tcPr>
          <w:p w:rsidR="00C91983" w:rsidRPr="004C4A95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EF5714" w:rsidRPr="004C4A95" w:rsidTr="00EF5714">
        <w:tc>
          <w:tcPr>
            <w:tcW w:w="261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8910" w:type="dxa"/>
            <w:gridSpan w:val="19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F5714" w:rsidRPr="004C4A95" w:rsidTr="00EF5714">
        <w:tc>
          <w:tcPr>
            <w:tcW w:w="261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4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29" w:right="-11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F5714" w:rsidRPr="004C4A95" w:rsidTr="00EF5714">
        <w:tc>
          <w:tcPr>
            <w:tcW w:w="261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บีเจซี มารีน รีซอสเซส</w:t>
            </w:r>
          </w:p>
        </w:tc>
        <w:tc>
          <w:tcPr>
            <w:tcW w:w="144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83" w:right="-11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ให้เช่าสินทรัพย์</w:t>
            </w:r>
          </w:p>
        </w:tc>
        <w:tc>
          <w:tcPr>
            <w:tcW w:w="81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:rsidR="00EF5714" w:rsidRPr="004C4A95" w:rsidRDefault="00EF5714" w:rsidP="00EF5714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474AF" w:rsidRPr="004C4A95" w:rsidTr="00EF5714">
        <w:tc>
          <w:tcPr>
            <w:tcW w:w="2610" w:type="dxa"/>
          </w:tcPr>
          <w:p w:rsidR="000474AF" w:rsidRPr="004C4A95" w:rsidRDefault="000474AF" w:rsidP="0004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ดิเวลลอปเม้นท์ จำกัด</w:t>
            </w:r>
          </w:p>
        </w:tc>
        <w:tc>
          <w:tcPr>
            <w:tcW w:w="1440" w:type="dxa"/>
          </w:tcPr>
          <w:p w:rsidR="000474AF" w:rsidRPr="004C4A95" w:rsidRDefault="000474AF" w:rsidP="000474AF">
            <w:pPr>
              <w:pStyle w:val="acctfourfigures"/>
              <w:tabs>
                <w:tab w:val="clear" w:pos="765"/>
              </w:tabs>
              <w:spacing w:line="240" w:lineRule="auto"/>
              <w:ind w:left="72" w:right="-11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และเพาะเลี้ยงกุ้ง</w:t>
            </w:r>
          </w:p>
        </w:tc>
        <w:tc>
          <w:tcPr>
            <w:tcW w:w="810" w:type="dxa"/>
          </w:tcPr>
          <w:p w:rsidR="000474AF" w:rsidRPr="004C4A95" w:rsidRDefault="000474AF" w:rsidP="000474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30" w:type="dxa"/>
          </w:tcPr>
          <w:p w:rsidR="000474AF" w:rsidRPr="004C4A95" w:rsidRDefault="000474AF" w:rsidP="000474AF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270" w:type="dxa"/>
          </w:tcPr>
          <w:p w:rsidR="000474AF" w:rsidRPr="004C4A95" w:rsidRDefault="000474AF" w:rsidP="000474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0474AF" w:rsidRPr="004C4A95" w:rsidRDefault="000474AF" w:rsidP="000474AF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630" w:type="dxa"/>
          </w:tcPr>
          <w:p w:rsidR="000474AF" w:rsidRPr="004C4A95" w:rsidRDefault="000474AF" w:rsidP="000474A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94,400</w:t>
            </w:r>
          </w:p>
        </w:tc>
        <w:tc>
          <w:tcPr>
            <w:tcW w:w="270" w:type="dxa"/>
          </w:tcPr>
          <w:p w:rsidR="000474AF" w:rsidRPr="004C4A95" w:rsidRDefault="000474AF" w:rsidP="000474AF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0474AF" w:rsidRPr="004C4A95" w:rsidRDefault="000474AF" w:rsidP="000474AF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94,400</w:t>
            </w:r>
          </w:p>
        </w:tc>
        <w:tc>
          <w:tcPr>
            <w:tcW w:w="270" w:type="dxa"/>
          </w:tcPr>
          <w:p w:rsidR="000474AF" w:rsidRPr="004C4A95" w:rsidRDefault="000474AF" w:rsidP="000474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0474AF" w:rsidRPr="004C4A95" w:rsidRDefault="000474AF" w:rsidP="0004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:rsidR="000474AF" w:rsidRPr="004C4A95" w:rsidRDefault="000474AF" w:rsidP="000474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0474AF" w:rsidRPr="004C4A95" w:rsidRDefault="000474AF" w:rsidP="0004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:rsidR="000474AF" w:rsidRPr="004C4A95" w:rsidRDefault="000474AF" w:rsidP="0004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0474AF" w:rsidRPr="004C4A95" w:rsidRDefault="000474AF" w:rsidP="0004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:rsidR="000474AF" w:rsidRPr="004C4A95" w:rsidRDefault="000474AF" w:rsidP="000474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0474AF" w:rsidRPr="004C4A95" w:rsidRDefault="000474AF" w:rsidP="0004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:rsidR="000474AF" w:rsidRPr="004C4A95" w:rsidRDefault="000474AF" w:rsidP="0004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0474AF" w:rsidRPr="004C4A95" w:rsidRDefault="000474AF" w:rsidP="000474A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:rsidR="000474AF" w:rsidRPr="004C4A95" w:rsidRDefault="000474AF" w:rsidP="000474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0474AF" w:rsidRPr="004C4A95" w:rsidRDefault="000474AF" w:rsidP="000474A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:rsidR="000474AF" w:rsidRPr="004C4A95" w:rsidRDefault="000474AF" w:rsidP="0004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0474AF" w:rsidRPr="004C4A95" w:rsidRDefault="000474AF" w:rsidP="000474A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:rsidR="000474AF" w:rsidRPr="004C4A95" w:rsidRDefault="000474AF" w:rsidP="000474AF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0474AF" w:rsidRPr="004C4A95" w:rsidRDefault="000474AF" w:rsidP="000474A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474AF" w:rsidRPr="004C4A95" w:rsidTr="00EF5714">
        <w:tc>
          <w:tcPr>
            <w:tcW w:w="2610" w:type="dxa"/>
          </w:tcPr>
          <w:p w:rsidR="000474AF" w:rsidRPr="004C4A95" w:rsidRDefault="000474AF" w:rsidP="0004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:rsidR="000474AF" w:rsidRPr="004C4A95" w:rsidRDefault="000474AF" w:rsidP="000474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83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0474AF" w:rsidRPr="004C4A95" w:rsidRDefault="000474AF" w:rsidP="000474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0474AF" w:rsidRPr="004C4A95" w:rsidRDefault="000474AF" w:rsidP="000474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0474AF" w:rsidRPr="004C4A95" w:rsidRDefault="000474AF" w:rsidP="000474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0474AF" w:rsidRPr="004C4A95" w:rsidRDefault="000474AF" w:rsidP="000474AF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0474AF" w:rsidRPr="004C4A95" w:rsidRDefault="000474AF" w:rsidP="0004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0474AF" w:rsidRPr="004C4A95" w:rsidRDefault="000474AF" w:rsidP="000474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0474AF" w:rsidRPr="004C4A95" w:rsidRDefault="000474AF" w:rsidP="0004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0474AF" w:rsidRPr="004C4A95" w:rsidRDefault="000474AF" w:rsidP="000474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0474AF" w:rsidRPr="004C4A95" w:rsidRDefault="000474AF" w:rsidP="0004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:rsidR="000474AF" w:rsidRPr="004C4A95" w:rsidRDefault="000474AF" w:rsidP="0004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0474AF" w:rsidRPr="004C4A95" w:rsidRDefault="000474AF" w:rsidP="0004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:rsidR="000474AF" w:rsidRPr="004C4A95" w:rsidRDefault="000474AF" w:rsidP="0004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0474AF" w:rsidRPr="004C4A95" w:rsidRDefault="000474AF" w:rsidP="0004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:rsidR="000474AF" w:rsidRPr="004C4A95" w:rsidRDefault="000474AF" w:rsidP="0004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0474AF" w:rsidRPr="004C4A95" w:rsidRDefault="000474AF" w:rsidP="0004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:rsidR="000474AF" w:rsidRPr="004C4A95" w:rsidRDefault="000474AF" w:rsidP="0004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0474AF" w:rsidRPr="004C4A95" w:rsidRDefault="000474AF" w:rsidP="000474A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:rsidR="000474AF" w:rsidRPr="004C4A95" w:rsidRDefault="000474AF" w:rsidP="0004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0474AF" w:rsidRPr="004C4A95" w:rsidRDefault="000474AF" w:rsidP="000474A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:rsidR="000474AF" w:rsidRPr="004C4A95" w:rsidRDefault="000474AF" w:rsidP="0004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0474AF" w:rsidRPr="004C4A95" w:rsidRDefault="000474AF" w:rsidP="000474A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:rsidR="000474AF" w:rsidRPr="004C4A95" w:rsidRDefault="000474AF" w:rsidP="000474AF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0474AF" w:rsidRPr="004C4A95" w:rsidRDefault="000474AF" w:rsidP="000474A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:rsidR="007D34DF" w:rsidRPr="004C4A95" w:rsidRDefault="007D34DF" w:rsidP="007D34DF">
      <w:pPr>
        <w:pStyle w:val="block"/>
        <w:spacing w:after="0"/>
        <w:ind w:left="540"/>
        <w:jc w:val="both"/>
        <w:rPr>
          <w:rFonts w:asciiTheme="majorBidi" w:hAnsiTheme="majorBidi" w:cstheme="majorBidi"/>
          <w:i/>
          <w:iCs/>
          <w:color w:val="0000FF"/>
          <w:sz w:val="30"/>
          <w:szCs w:val="30"/>
          <w:cs/>
          <w:lang w:val="en-US" w:bidi="th-TH"/>
        </w:rPr>
      </w:pPr>
    </w:p>
    <w:p w:rsidR="006F5433" w:rsidRPr="006F5433" w:rsidRDefault="00300F06" w:rsidP="00CC5200">
      <w:pPr>
        <w:spacing w:line="240" w:lineRule="auto"/>
        <w:ind w:right="-108"/>
        <w:rPr>
          <w:rFonts w:asciiTheme="majorBidi" w:hAnsiTheme="majorBidi" w:cstheme="majorBidi"/>
          <w:cs/>
        </w:rPr>
        <w:sectPr w:rsidR="006F5433" w:rsidRPr="006F5433" w:rsidSect="006F5433">
          <w:footerReference w:type="default" r:id="rId18"/>
          <w:type w:val="evenPage"/>
          <w:pgSz w:w="16840" w:h="11907" w:orient="landscape" w:code="9"/>
          <w:pgMar w:top="691" w:right="1152" w:bottom="576" w:left="1152" w:header="720" w:footer="720" w:gutter="0"/>
          <w:pgNumType w:start="31"/>
          <w:cols w:space="708"/>
          <w:docGrid w:linePitch="360"/>
        </w:sectPr>
      </w:pPr>
      <w:r w:rsidRPr="004C4A95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:rsidR="003D0220" w:rsidRPr="000A3E45" w:rsidRDefault="00CC7159" w:rsidP="000A3E45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CC7159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เงินลงทุนในบริษัทย่อย</w:t>
      </w:r>
    </w:p>
    <w:p w:rsidR="001D3C41" w:rsidRPr="00560C4E" w:rsidRDefault="001D3C41" w:rsidP="001D3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900"/>
        <w:gridCol w:w="270"/>
        <w:gridCol w:w="900"/>
      </w:tblGrid>
      <w:tr w:rsidR="00B43556" w:rsidRPr="00560C4E" w:rsidTr="00B43556">
        <w:tc>
          <w:tcPr>
            <w:tcW w:w="7290" w:type="dxa"/>
          </w:tcPr>
          <w:p w:rsidR="00B43556" w:rsidRPr="00560C4E" w:rsidRDefault="00B43556" w:rsidP="0081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:rsidR="00B43556" w:rsidRPr="00560C4E" w:rsidRDefault="00B43556" w:rsidP="0081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3556" w:rsidRPr="00560C4E" w:rsidTr="00B43556">
        <w:tc>
          <w:tcPr>
            <w:tcW w:w="7290" w:type="dxa"/>
          </w:tcPr>
          <w:p w:rsidR="00B43556" w:rsidRPr="00560C4E" w:rsidRDefault="00B43556" w:rsidP="0081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B43556" w:rsidRPr="00560C4E" w:rsidRDefault="00B43556" w:rsidP="0081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B43556" w:rsidRPr="00560C4E" w:rsidRDefault="00B43556" w:rsidP="0081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B43556" w:rsidRPr="00560C4E" w:rsidRDefault="00B43556" w:rsidP="0081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</w:tr>
      <w:tr w:rsidR="00B43556" w:rsidRPr="00560C4E" w:rsidTr="00B43556">
        <w:tc>
          <w:tcPr>
            <w:tcW w:w="7290" w:type="dxa"/>
          </w:tcPr>
          <w:p w:rsidR="00B43556" w:rsidRPr="00560C4E" w:rsidRDefault="00B43556" w:rsidP="0081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:rsidR="00B43556" w:rsidRPr="00560C4E" w:rsidRDefault="00B43556" w:rsidP="00B43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F6124" w:rsidRPr="00560C4E" w:rsidTr="00B43556">
        <w:tc>
          <w:tcPr>
            <w:tcW w:w="7290" w:type="dxa"/>
          </w:tcPr>
          <w:p w:rsidR="00AF6124" w:rsidRPr="00560C4E" w:rsidRDefault="00AF6124" w:rsidP="00AF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60C4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:rsidR="00AF6124" w:rsidRPr="00560C4E" w:rsidRDefault="00AF6124" w:rsidP="00AF612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1,153,909</w:t>
            </w:r>
          </w:p>
        </w:tc>
        <w:tc>
          <w:tcPr>
            <w:tcW w:w="270" w:type="dxa"/>
          </w:tcPr>
          <w:p w:rsidR="00AF6124" w:rsidRPr="00560C4E" w:rsidRDefault="00AF6124" w:rsidP="00AF612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AF6124" w:rsidRPr="00560C4E" w:rsidRDefault="00AF6124" w:rsidP="00AF612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1,153,909</w:t>
            </w:r>
          </w:p>
        </w:tc>
      </w:tr>
      <w:tr w:rsidR="00AF6124" w:rsidRPr="00560C4E" w:rsidTr="00B43556">
        <w:tc>
          <w:tcPr>
            <w:tcW w:w="7290" w:type="dxa"/>
          </w:tcPr>
          <w:p w:rsidR="00AF6124" w:rsidRPr="00560C4E" w:rsidRDefault="00AF6124" w:rsidP="00AF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900" w:type="dxa"/>
          </w:tcPr>
          <w:p w:rsidR="00AF6124" w:rsidRPr="00560C4E" w:rsidRDefault="007E3BAF" w:rsidP="00AF6124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113,651</w:t>
            </w:r>
          </w:p>
        </w:tc>
        <w:tc>
          <w:tcPr>
            <w:tcW w:w="270" w:type="dxa"/>
          </w:tcPr>
          <w:p w:rsidR="00AF6124" w:rsidRPr="00560C4E" w:rsidRDefault="00AF6124" w:rsidP="00AF612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AF6124" w:rsidRPr="00560C4E" w:rsidRDefault="00AF6124" w:rsidP="00AF612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6124" w:rsidRPr="00560C4E" w:rsidTr="00B43556">
        <w:tc>
          <w:tcPr>
            <w:tcW w:w="7290" w:type="dxa"/>
          </w:tcPr>
          <w:p w:rsidR="00AF6124" w:rsidRPr="00560C4E" w:rsidRDefault="00AF6124" w:rsidP="00AF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2E0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900" w:type="dxa"/>
          </w:tcPr>
          <w:p w:rsidR="00AF6124" w:rsidRPr="00560C4E" w:rsidRDefault="007E3BAF" w:rsidP="00AF6124">
            <w:pPr>
              <w:pStyle w:val="acctfourfigures"/>
              <w:tabs>
                <w:tab w:val="clear" w:pos="765"/>
                <w:tab w:val="left" w:pos="560"/>
                <w:tab w:val="left" w:pos="670"/>
              </w:tabs>
              <w:spacing w:line="240" w:lineRule="auto"/>
              <w:ind w:left="-108" w:right="-110" w:firstLine="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(423,432)</w:t>
            </w:r>
          </w:p>
        </w:tc>
        <w:tc>
          <w:tcPr>
            <w:tcW w:w="270" w:type="dxa"/>
          </w:tcPr>
          <w:p w:rsidR="00AF6124" w:rsidRPr="00560C4E" w:rsidRDefault="00AF6124" w:rsidP="00AF612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AF6124" w:rsidRPr="00560C4E" w:rsidRDefault="00AF6124" w:rsidP="00AF6124">
            <w:pPr>
              <w:pStyle w:val="acctfourfigures"/>
              <w:tabs>
                <w:tab w:val="clear" w:pos="765"/>
                <w:tab w:val="left" w:pos="560"/>
                <w:tab w:val="left" w:pos="670"/>
              </w:tabs>
              <w:spacing w:line="240" w:lineRule="auto"/>
              <w:ind w:left="-108" w:right="-110" w:firstLine="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(423,432)</w:t>
            </w:r>
          </w:p>
        </w:tc>
      </w:tr>
      <w:tr w:rsidR="00AF6124" w:rsidRPr="00560C4E" w:rsidTr="00B43556">
        <w:tc>
          <w:tcPr>
            <w:tcW w:w="7290" w:type="dxa"/>
          </w:tcPr>
          <w:p w:rsidR="00AF6124" w:rsidRPr="00560C4E" w:rsidRDefault="00AF6124" w:rsidP="00AF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BA398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AF6124" w:rsidRPr="00560C4E" w:rsidRDefault="007E3BAF" w:rsidP="00CE063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844,128</w:t>
            </w:r>
          </w:p>
        </w:tc>
        <w:tc>
          <w:tcPr>
            <w:tcW w:w="270" w:type="dxa"/>
          </w:tcPr>
          <w:p w:rsidR="00AF6124" w:rsidRPr="00560C4E" w:rsidRDefault="00AF6124" w:rsidP="00AF612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AF6124" w:rsidRPr="00560C4E" w:rsidRDefault="00AF6124" w:rsidP="00AF612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730,477</w:t>
            </w:r>
          </w:p>
        </w:tc>
      </w:tr>
    </w:tbl>
    <w:p w:rsidR="001D3C41" w:rsidRPr="00736A03" w:rsidRDefault="001D3C41" w:rsidP="00736A03">
      <w:pPr>
        <w:rPr>
          <w:rFonts w:asciiTheme="majorBidi" w:hAnsiTheme="majorBidi" w:cstheme="majorBidi"/>
          <w:sz w:val="30"/>
          <w:szCs w:val="30"/>
        </w:rPr>
      </w:pPr>
    </w:p>
    <w:p w:rsidR="00291FE4" w:rsidRDefault="00291FE4" w:rsidP="008302CB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ในเดือนพฤษภาคม </w:t>
      </w:r>
      <w:r>
        <w:rPr>
          <w:rFonts w:asciiTheme="majorBidi" w:hAnsiTheme="majorBidi" w:cstheme="majorBidi"/>
          <w:sz w:val="30"/>
          <w:szCs w:val="30"/>
        </w:rPr>
        <w:t xml:space="preserve">2562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บริษัทได้ซื้อเงินลงทุนในหุ้นเพิ่มทุนในบริษัท</w:t>
      </w:r>
      <w:r w:rsidRPr="00736A03">
        <w:rPr>
          <w:rFonts w:asciiTheme="majorBidi" w:hAnsiTheme="majorBidi" w:cstheme="majorBidi"/>
          <w:sz w:val="30"/>
          <w:szCs w:val="30"/>
          <w:cs/>
        </w:rPr>
        <w:t xml:space="preserve"> สุรพลซูพรีมฟู้ดส์ จำกัด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ซึ่งเป็นบริษัทย่อย เป็นจำนวนเงิน </w:t>
      </w:r>
      <w:r>
        <w:rPr>
          <w:rFonts w:asciiTheme="majorBidi" w:hAnsiTheme="majorBidi" w:cstheme="majorBidi"/>
          <w:sz w:val="30"/>
          <w:szCs w:val="30"/>
        </w:rPr>
        <w:t xml:space="preserve">113.7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ซึ่งบริษัทย่อยดังกล่าวได้จดทะเบียนเพิ่มทุนจากจำนวน </w:t>
      </w:r>
      <w:r>
        <w:rPr>
          <w:rFonts w:asciiTheme="majorBidi" w:hAnsiTheme="majorBidi" w:cstheme="majorBidi"/>
          <w:sz w:val="30"/>
          <w:szCs w:val="30"/>
        </w:rPr>
        <w:t xml:space="preserve">286.4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Pr="00736A03">
        <w:rPr>
          <w:rFonts w:asciiTheme="majorBidi" w:hAnsiTheme="majorBidi" w:cstheme="majorBidi"/>
          <w:sz w:val="30"/>
          <w:szCs w:val="30"/>
        </w:rPr>
        <w:t xml:space="preserve">2,863,500 </w:t>
      </w:r>
      <w:r w:rsidRPr="00736A03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736A03">
        <w:rPr>
          <w:rFonts w:asciiTheme="majorBidi" w:hAnsiTheme="majorBidi" w:cstheme="majorBidi"/>
          <w:sz w:val="30"/>
          <w:szCs w:val="30"/>
        </w:rPr>
        <w:t xml:space="preserve">100 </w:t>
      </w:r>
      <w:r w:rsidRPr="00736A03">
        <w:rPr>
          <w:rFonts w:asciiTheme="majorBidi" w:hAnsiTheme="majorBidi" w:cstheme="majorBidi"/>
          <w:sz w:val="30"/>
          <w:szCs w:val="30"/>
          <w:cs/>
        </w:rPr>
        <w:t>บาท</w:t>
      </w:r>
      <w:r w:rsidR="009E2076">
        <w:rPr>
          <w:rFonts w:asciiTheme="majorBidi" w:hAnsiTheme="majorBidi" w:cstheme="majorBidi"/>
          <w:sz w:val="30"/>
          <w:szCs w:val="30"/>
        </w:rPr>
        <w:t>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เป็น</w:t>
      </w:r>
      <w:r w:rsidR="009E2076">
        <w:rPr>
          <w:rFonts w:asciiTheme="majorBidi" w:hAnsiTheme="majorBidi" w:cstheme="majorBidi" w:hint="cs"/>
          <w:sz w:val="30"/>
          <w:szCs w:val="30"/>
          <w:cs/>
        </w:rPr>
        <w:t>จำนวน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400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736A03">
        <w:rPr>
          <w:rFonts w:asciiTheme="majorBidi" w:hAnsiTheme="majorBidi" w:cstheme="majorBidi"/>
          <w:sz w:val="30"/>
          <w:szCs w:val="30"/>
        </w:rPr>
        <w:t>(</w:t>
      </w:r>
      <w:r w:rsidRPr="00736A03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736A03">
        <w:rPr>
          <w:rFonts w:asciiTheme="majorBidi" w:hAnsiTheme="majorBidi" w:cstheme="majorBidi"/>
          <w:sz w:val="30"/>
          <w:szCs w:val="30"/>
        </w:rPr>
        <w:t xml:space="preserve">4,000,000 </w:t>
      </w:r>
      <w:r w:rsidRPr="00736A03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736A03">
        <w:rPr>
          <w:rFonts w:asciiTheme="majorBidi" w:hAnsiTheme="majorBidi" w:cstheme="majorBidi"/>
          <w:sz w:val="30"/>
          <w:szCs w:val="30"/>
        </w:rPr>
        <w:t xml:space="preserve">100 </w:t>
      </w:r>
      <w:r w:rsidRPr="00736A03">
        <w:rPr>
          <w:rFonts w:asciiTheme="majorBidi" w:hAnsiTheme="majorBidi" w:cstheme="majorBidi"/>
          <w:sz w:val="30"/>
          <w:szCs w:val="30"/>
          <w:cs/>
        </w:rPr>
        <w:t>บาท</w:t>
      </w:r>
      <w:r w:rsidRPr="00736A03">
        <w:rPr>
          <w:rFonts w:asciiTheme="majorBidi" w:hAnsiTheme="majorBidi" w:cstheme="majorBidi"/>
          <w:sz w:val="30"/>
          <w:szCs w:val="30"/>
        </w:rPr>
        <w:t>)</w:t>
      </w:r>
    </w:p>
    <w:p w:rsidR="00291FE4" w:rsidRDefault="00291FE4" w:rsidP="00291FE4">
      <w:pPr>
        <w:tabs>
          <w:tab w:val="clear" w:pos="454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291FE4" w:rsidRPr="00736A03" w:rsidRDefault="00291FE4" w:rsidP="00291FE4">
      <w:pPr>
        <w:tabs>
          <w:tab w:val="clear" w:pos="454"/>
        </w:tabs>
        <w:jc w:val="thaiDistribute"/>
        <w:rPr>
          <w:rFonts w:asciiTheme="majorBidi" w:hAnsiTheme="majorBidi" w:cstheme="majorBidi"/>
          <w:sz w:val="30"/>
          <w:szCs w:val="30"/>
        </w:rPr>
        <w:sectPr w:rsidR="00291FE4" w:rsidRPr="00736A03" w:rsidSect="00CC5200">
          <w:headerReference w:type="even" r:id="rId19"/>
          <w:headerReference w:type="default" r:id="rId20"/>
          <w:footerReference w:type="default" r:id="rId21"/>
          <w:headerReference w:type="first" r:id="rId22"/>
          <w:footerReference w:type="first" r:id="rId23"/>
          <w:type w:val="evenPage"/>
          <w:pgSz w:w="11907" w:h="16840" w:code="9"/>
          <w:pgMar w:top="1152" w:right="1017" w:bottom="1152" w:left="1170" w:header="720" w:footer="720" w:gutter="0"/>
          <w:pgNumType w:start="31"/>
          <w:cols w:space="708"/>
          <w:docGrid w:linePitch="360"/>
        </w:sectPr>
      </w:pP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</w:p>
    <w:p w:rsidR="00E07D86" w:rsidRPr="004C4A95" w:rsidRDefault="00E07D86" w:rsidP="00733382">
      <w:pPr>
        <w:pStyle w:val="block"/>
        <w:spacing w:after="120" w:line="240" w:lineRule="atLeast"/>
        <w:ind w:left="9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4C4A95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 xml:space="preserve">เงินลงทุนในบริษัทย่อย ณ วันที่ </w:t>
      </w:r>
      <w:r w:rsidR="00087EB3" w:rsidRPr="004C4A95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="004540B0" w:rsidRPr="004C4A95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634768">
        <w:rPr>
          <w:rFonts w:asciiTheme="majorBidi" w:hAnsiTheme="majorBidi" w:cstheme="majorBidi" w:hint="cs"/>
          <w:sz w:val="30"/>
          <w:szCs w:val="30"/>
          <w:cs/>
          <w:lang w:bidi="th-TH"/>
        </w:rPr>
        <w:t>กันยายน</w:t>
      </w:r>
      <w:r w:rsidR="0035291C" w:rsidRPr="004C4A95">
        <w:rPr>
          <w:rFonts w:asciiTheme="majorBidi" w:hAnsiTheme="majorBidi" w:cstheme="majorBidi"/>
          <w:sz w:val="30"/>
          <w:szCs w:val="30"/>
          <w:lang w:bidi="th-TH"/>
        </w:rPr>
        <w:t xml:space="preserve"> 256</w:t>
      </w:r>
      <w:r w:rsidR="009635BF" w:rsidRPr="004C4A95">
        <w:rPr>
          <w:rFonts w:asciiTheme="majorBidi" w:hAnsiTheme="majorBidi" w:cstheme="majorBidi"/>
          <w:sz w:val="30"/>
          <w:szCs w:val="30"/>
          <w:lang w:bidi="th-TH"/>
        </w:rPr>
        <w:t>2</w:t>
      </w:r>
      <w:r w:rsidR="00285652" w:rsidRPr="004C4A9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และ </w:t>
      </w:r>
      <w:r w:rsidRPr="004C4A95">
        <w:rPr>
          <w:rFonts w:asciiTheme="majorBidi" w:hAnsiTheme="majorBidi" w:cstheme="majorBidi"/>
          <w:sz w:val="30"/>
          <w:szCs w:val="30"/>
          <w:lang w:bidi="th-TH"/>
        </w:rPr>
        <w:t xml:space="preserve">31 </w:t>
      </w:r>
      <w:r w:rsidRPr="004C4A95">
        <w:rPr>
          <w:rFonts w:asciiTheme="majorBidi" w:hAnsiTheme="majorBidi" w:cstheme="majorBidi"/>
          <w:sz w:val="30"/>
          <w:szCs w:val="30"/>
          <w:cs/>
          <w:lang w:bidi="th-TH"/>
        </w:rPr>
        <w:t>ธันวาคม</w:t>
      </w:r>
      <w:r w:rsidR="00B21F7D" w:rsidRPr="004C4A95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35291C" w:rsidRPr="004C4A95">
        <w:rPr>
          <w:rFonts w:asciiTheme="majorBidi" w:hAnsiTheme="majorBidi" w:cstheme="majorBidi"/>
          <w:sz w:val="30"/>
          <w:szCs w:val="30"/>
          <w:lang w:bidi="th-TH"/>
        </w:rPr>
        <w:t>25</w:t>
      </w:r>
      <w:r w:rsidR="00C91983" w:rsidRPr="004C4A95">
        <w:rPr>
          <w:rFonts w:asciiTheme="majorBidi" w:hAnsiTheme="majorBidi" w:cstheme="majorBidi"/>
          <w:sz w:val="30"/>
          <w:szCs w:val="30"/>
          <w:lang w:bidi="th-TH"/>
        </w:rPr>
        <w:t>6</w:t>
      </w:r>
      <w:r w:rsidR="009635BF" w:rsidRPr="004C4A95"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A56284" w:rsidRPr="004C4A9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  <w:lang w:bidi="th-TH"/>
        </w:rPr>
        <w:t>และเงินปันผลรับ</w:t>
      </w:r>
      <w:r w:rsidR="00D17035" w:rsidRPr="004C4A95">
        <w:rPr>
          <w:rFonts w:asciiTheme="majorBidi" w:hAnsiTheme="majorBidi" w:cstheme="majorBidi"/>
          <w:sz w:val="30"/>
          <w:szCs w:val="30"/>
          <w:cs/>
          <w:lang w:bidi="th-TH"/>
        </w:rPr>
        <w:t>จากเงินลงทุน</w:t>
      </w:r>
      <w:r w:rsidR="0015208D" w:rsidRPr="004C4A95">
        <w:rPr>
          <w:rFonts w:asciiTheme="majorBidi" w:hAnsiTheme="majorBidi" w:cstheme="majorBidi"/>
          <w:sz w:val="30"/>
          <w:szCs w:val="30"/>
          <w:cs/>
          <w:lang w:bidi="th-TH"/>
        </w:rPr>
        <w:t>สำหรับงวด</w:t>
      </w:r>
      <w:r w:rsidR="003E4697">
        <w:rPr>
          <w:rFonts w:asciiTheme="majorBidi" w:hAnsiTheme="majorBidi" w:cstheme="majorBidi" w:hint="cs"/>
          <w:sz w:val="30"/>
          <w:szCs w:val="30"/>
          <w:cs/>
          <w:lang w:bidi="th-TH"/>
        </w:rPr>
        <w:t>เก้า</w:t>
      </w:r>
      <w:r w:rsidRPr="004C4A95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เดือนสิ้นสุดวันที่ </w:t>
      </w:r>
      <w:r w:rsidR="00087EB3" w:rsidRPr="004C4A95">
        <w:rPr>
          <w:rFonts w:asciiTheme="majorBidi" w:hAnsiTheme="majorBidi" w:cstheme="majorBidi"/>
          <w:sz w:val="30"/>
          <w:szCs w:val="30"/>
          <w:lang w:eastAsia="ja-JP" w:bidi="th-TH"/>
        </w:rPr>
        <w:t>30</w:t>
      </w:r>
      <w:r w:rsidR="0015208D" w:rsidRPr="004C4A95">
        <w:rPr>
          <w:rFonts w:asciiTheme="majorBidi" w:hAnsiTheme="majorBidi" w:cstheme="majorBidi"/>
          <w:sz w:val="30"/>
          <w:szCs w:val="30"/>
          <w:cs/>
          <w:lang w:eastAsia="ja-JP" w:bidi="th-TH"/>
        </w:rPr>
        <w:t xml:space="preserve"> </w:t>
      </w:r>
      <w:r w:rsidR="003E4697">
        <w:rPr>
          <w:rFonts w:asciiTheme="majorBidi" w:hAnsiTheme="majorBidi" w:cstheme="majorBidi" w:hint="cs"/>
          <w:sz w:val="30"/>
          <w:szCs w:val="30"/>
          <w:cs/>
          <w:lang w:eastAsia="ja-JP" w:bidi="th-TH"/>
        </w:rPr>
        <w:t>กันยา</w:t>
      </w:r>
      <w:r w:rsidR="0015208D" w:rsidRPr="004C4A95">
        <w:rPr>
          <w:rFonts w:asciiTheme="majorBidi" w:hAnsiTheme="majorBidi" w:cstheme="majorBidi"/>
          <w:sz w:val="30"/>
          <w:szCs w:val="30"/>
          <w:cs/>
          <w:lang w:eastAsia="ja-JP" w:bidi="th-TH"/>
        </w:rPr>
        <w:t>ยน</w:t>
      </w:r>
      <w:r w:rsidR="0015208D" w:rsidRPr="004C4A95">
        <w:rPr>
          <w:rFonts w:asciiTheme="majorBidi" w:hAnsiTheme="majorBidi" w:cstheme="majorBidi"/>
          <w:sz w:val="30"/>
          <w:szCs w:val="30"/>
          <w:cs/>
          <w:lang w:val="en-US" w:eastAsia="ja-JP" w:bidi="th-TH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tbl>
      <w:tblPr>
        <w:tblW w:w="15122" w:type="dxa"/>
        <w:tblLayout w:type="fixed"/>
        <w:tblLook w:val="01E0" w:firstRow="1" w:lastRow="1" w:firstColumn="1" w:lastColumn="1" w:noHBand="0" w:noVBand="0"/>
      </w:tblPr>
      <w:tblGrid>
        <w:gridCol w:w="2268"/>
        <w:gridCol w:w="1647"/>
        <w:gridCol w:w="603"/>
        <w:gridCol w:w="243"/>
        <w:gridCol w:w="639"/>
        <w:gridCol w:w="648"/>
        <w:gridCol w:w="270"/>
        <w:gridCol w:w="630"/>
        <w:gridCol w:w="270"/>
        <w:gridCol w:w="792"/>
        <w:gridCol w:w="252"/>
        <w:gridCol w:w="828"/>
        <w:gridCol w:w="236"/>
        <w:gridCol w:w="810"/>
        <w:gridCol w:w="270"/>
        <w:gridCol w:w="810"/>
        <w:gridCol w:w="264"/>
        <w:gridCol w:w="726"/>
        <w:gridCol w:w="270"/>
        <w:gridCol w:w="720"/>
        <w:gridCol w:w="270"/>
        <w:gridCol w:w="693"/>
        <w:gridCol w:w="270"/>
        <w:gridCol w:w="675"/>
        <w:gridCol w:w="18"/>
      </w:tblGrid>
      <w:tr w:rsidR="00CA4ACA" w:rsidRPr="004C4A95" w:rsidTr="00976810">
        <w:trPr>
          <w:gridAfter w:val="1"/>
          <w:wAfter w:w="18" w:type="dxa"/>
          <w:trHeight w:hRule="exact" w:val="288"/>
        </w:trPr>
        <w:tc>
          <w:tcPr>
            <w:tcW w:w="2268" w:type="dxa"/>
          </w:tcPr>
          <w:p w:rsidR="00CA4ACA" w:rsidRPr="004C4A95" w:rsidRDefault="00CA4ACA" w:rsidP="00246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  <w:p w:rsidR="00A30CFB" w:rsidRPr="004C4A95" w:rsidRDefault="00A30CFB" w:rsidP="00246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647" w:type="dxa"/>
          </w:tcPr>
          <w:p w:rsidR="00CA4ACA" w:rsidRPr="004C4A95" w:rsidRDefault="00CA4ACA" w:rsidP="00246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89" w:type="dxa"/>
            <w:gridSpan w:val="22"/>
          </w:tcPr>
          <w:p w:rsidR="00CA4ACA" w:rsidRPr="004C4A95" w:rsidRDefault="00CA4ACA" w:rsidP="00246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0170D" w:rsidRPr="004C4A95" w:rsidTr="00976810">
        <w:trPr>
          <w:trHeight w:hRule="exact" w:val="288"/>
        </w:trPr>
        <w:tc>
          <w:tcPr>
            <w:tcW w:w="2268" w:type="dxa"/>
          </w:tcPr>
          <w:p w:rsidR="0060170D" w:rsidRPr="004C4A95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647" w:type="dxa"/>
          </w:tcPr>
          <w:p w:rsidR="0060170D" w:rsidRPr="004C4A95" w:rsidRDefault="0034647F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</w:t>
            </w:r>
          </w:p>
        </w:tc>
        <w:tc>
          <w:tcPr>
            <w:tcW w:w="1485" w:type="dxa"/>
            <w:gridSpan w:val="3"/>
          </w:tcPr>
          <w:p w:rsidR="0060170D" w:rsidRPr="004C4A95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548" w:type="dxa"/>
            <w:gridSpan w:val="3"/>
            <w:vAlign w:val="bottom"/>
          </w:tcPr>
          <w:p w:rsidR="0060170D" w:rsidRPr="004C4A95" w:rsidDel="00685444" w:rsidRDefault="0060170D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:rsidR="0060170D" w:rsidRPr="004C4A95" w:rsidRDefault="0060170D" w:rsidP="0060170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72" w:type="dxa"/>
            <w:gridSpan w:val="3"/>
            <w:vAlign w:val="bottom"/>
          </w:tcPr>
          <w:p w:rsidR="0060170D" w:rsidRPr="004C4A95" w:rsidDel="00685444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60170D" w:rsidRPr="004C4A95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60170D" w:rsidRPr="004C4A95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4" w:type="dxa"/>
            <w:vAlign w:val="bottom"/>
          </w:tcPr>
          <w:p w:rsidR="0060170D" w:rsidRPr="004C4A95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6" w:type="dxa"/>
            <w:gridSpan w:val="3"/>
            <w:vAlign w:val="bottom"/>
          </w:tcPr>
          <w:p w:rsidR="0060170D" w:rsidRPr="004C4A95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:rsidR="0060170D" w:rsidRPr="004C4A95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56" w:type="dxa"/>
            <w:gridSpan w:val="4"/>
            <w:vAlign w:val="bottom"/>
          </w:tcPr>
          <w:p w:rsidR="0034647F" w:rsidRPr="004C4A95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เงินปันผลรับสำหรับ</w:t>
            </w:r>
          </w:p>
          <w:p w:rsidR="0060170D" w:rsidRPr="004C4A95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4647F" w:rsidRPr="004C4A95" w:rsidTr="00976810">
        <w:trPr>
          <w:trHeight w:hRule="exact" w:val="288"/>
        </w:trPr>
        <w:tc>
          <w:tcPr>
            <w:tcW w:w="2268" w:type="dxa"/>
          </w:tcPr>
          <w:p w:rsidR="0034647F" w:rsidRPr="004C4A95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647" w:type="dxa"/>
          </w:tcPr>
          <w:p w:rsidR="0034647F" w:rsidRPr="004C4A95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</w:t>
            </w:r>
          </w:p>
        </w:tc>
        <w:tc>
          <w:tcPr>
            <w:tcW w:w="1485" w:type="dxa"/>
            <w:gridSpan w:val="3"/>
          </w:tcPr>
          <w:p w:rsidR="0034647F" w:rsidRPr="004C4A95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548" w:type="dxa"/>
            <w:gridSpan w:val="3"/>
            <w:vAlign w:val="bottom"/>
          </w:tcPr>
          <w:p w:rsidR="0034647F" w:rsidRPr="004C4A95" w:rsidDel="00685444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34647F" w:rsidRPr="004C4A95" w:rsidRDefault="0034647F" w:rsidP="0034647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72" w:type="dxa"/>
            <w:gridSpan w:val="3"/>
          </w:tcPr>
          <w:p w:rsidR="0034647F" w:rsidRPr="004C4A95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  <w:r w:rsidRPr="004C4A9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:rsidR="0034647F" w:rsidRPr="004C4A95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  <w:p w:rsidR="0034647F" w:rsidRPr="004C4A95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:rsidR="0034647F" w:rsidRPr="004C4A95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:rsidR="0034647F" w:rsidRPr="004C4A95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gridSpan w:val="3"/>
          </w:tcPr>
          <w:p w:rsidR="0034647F" w:rsidRPr="004C4A95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การด้อยค่า</w:t>
            </w:r>
            <w:r w:rsidRPr="004C4A9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:rsidR="0034647F" w:rsidRPr="004C4A95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  <w:p w:rsidR="0034647F" w:rsidRPr="004C4A95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:rsidR="0034647F" w:rsidRPr="004C4A95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64" w:type="dxa"/>
          </w:tcPr>
          <w:p w:rsidR="0034647F" w:rsidRPr="004C4A95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6" w:type="dxa"/>
            <w:gridSpan w:val="3"/>
          </w:tcPr>
          <w:p w:rsidR="0034647F" w:rsidRPr="004C4A95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  <w:r w:rsidRPr="004C4A9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  <w:r w:rsidRPr="004C4A9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  <w:p w:rsidR="0034647F" w:rsidRPr="004C4A95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:rsidR="0034647F" w:rsidRPr="004C4A95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56" w:type="dxa"/>
            <w:gridSpan w:val="4"/>
          </w:tcPr>
          <w:p w:rsidR="0034647F" w:rsidRPr="004C4A95" w:rsidRDefault="000B64EE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งวด</w:t>
            </w:r>
            <w:r w:rsidR="00045C1D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เก้า</w:t>
            </w:r>
            <w:r w:rsidR="0034647F"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  <w:r w:rsidR="0034647F" w:rsidRPr="004C4A9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:rsidR="0034647F" w:rsidRPr="004C4A95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  <w:p w:rsidR="0034647F" w:rsidRPr="004C4A95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</w:p>
          <w:p w:rsidR="0034647F" w:rsidRPr="004C4A95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</w:tr>
      <w:tr w:rsidR="00CF2521" w:rsidRPr="004C4A95" w:rsidTr="00976810">
        <w:trPr>
          <w:trHeight w:hRule="exact" w:val="288"/>
        </w:trPr>
        <w:tc>
          <w:tcPr>
            <w:tcW w:w="2268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647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3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43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648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70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70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52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36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70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64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70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70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70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3" w:type="dxa"/>
            <w:gridSpan w:val="2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</w:tr>
      <w:tr w:rsidR="00045C1D" w:rsidRPr="004C4A95" w:rsidTr="00976810">
        <w:trPr>
          <w:trHeight w:hRule="exact" w:val="288"/>
        </w:trPr>
        <w:tc>
          <w:tcPr>
            <w:tcW w:w="2268" w:type="dxa"/>
          </w:tcPr>
          <w:p w:rsidR="00045C1D" w:rsidRPr="004C4A95" w:rsidRDefault="00045C1D" w:rsidP="00045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647" w:type="dxa"/>
          </w:tcPr>
          <w:p w:rsidR="00045C1D" w:rsidRPr="004C4A95" w:rsidRDefault="00045C1D" w:rsidP="00045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3" w:type="dxa"/>
          </w:tcPr>
          <w:p w:rsidR="00045C1D" w:rsidRPr="004C4A95" w:rsidRDefault="00045C1D" w:rsidP="00045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43" w:type="dxa"/>
          </w:tcPr>
          <w:p w:rsidR="00045C1D" w:rsidRPr="004C4A95" w:rsidRDefault="00045C1D" w:rsidP="00045C1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045C1D" w:rsidRPr="004C4A95" w:rsidRDefault="00045C1D" w:rsidP="00045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48" w:type="dxa"/>
          </w:tcPr>
          <w:p w:rsidR="00045C1D" w:rsidRPr="004C4A95" w:rsidRDefault="00045C1D" w:rsidP="00045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0" w:type="dxa"/>
          </w:tcPr>
          <w:p w:rsidR="00045C1D" w:rsidRPr="004C4A95" w:rsidRDefault="00045C1D" w:rsidP="00045C1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045C1D" w:rsidRPr="004C4A95" w:rsidRDefault="00045C1D" w:rsidP="00045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:rsidR="00045C1D" w:rsidRPr="004C4A95" w:rsidRDefault="00045C1D" w:rsidP="00045C1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045C1D" w:rsidRPr="004C4A95" w:rsidRDefault="00045C1D" w:rsidP="00045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52" w:type="dxa"/>
          </w:tcPr>
          <w:p w:rsidR="00045C1D" w:rsidRPr="004C4A95" w:rsidRDefault="00045C1D" w:rsidP="00045C1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:rsidR="00045C1D" w:rsidRPr="004C4A95" w:rsidRDefault="00045C1D" w:rsidP="00045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:rsidR="00045C1D" w:rsidRPr="004C4A95" w:rsidRDefault="00045C1D" w:rsidP="00045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045C1D" w:rsidRPr="004C4A95" w:rsidRDefault="00045C1D" w:rsidP="00045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0" w:type="dxa"/>
          </w:tcPr>
          <w:p w:rsidR="00045C1D" w:rsidRPr="004C4A95" w:rsidRDefault="00045C1D" w:rsidP="00045C1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045C1D" w:rsidRPr="004C4A95" w:rsidRDefault="00045C1D" w:rsidP="00045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64" w:type="dxa"/>
          </w:tcPr>
          <w:p w:rsidR="00045C1D" w:rsidRPr="004C4A95" w:rsidRDefault="00045C1D" w:rsidP="00045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045C1D" w:rsidRPr="004C4A95" w:rsidRDefault="00045C1D" w:rsidP="00045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0" w:type="dxa"/>
          </w:tcPr>
          <w:p w:rsidR="00045C1D" w:rsidRPr="004C4A95" w:rsidRDefault="00045C1D" w:rsidP="00045C1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045C1D" w:rsidRPr="004C4A95" w:rsidRDefault="00045C1D" w:rsidP="00045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:rsidR="00045C1D" w:rsidRPr="004C4A95" w:rsidRDefault="00045C1D" w:rsidP="00045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045C1D" w:rsidRPr="004C4A95" w:rsidRDefault="00045C1D" w:rsidP="00045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0" w:type="dxa"/>
          </w:tcPr>
          <w:p w:rsidR="00045C1D" w:rsidRPr="004C4A95" w:rsidRDefault="00045C1D" w:rsidP="00045C1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3" w:type="dxa"/>
            <w:gridSpan w:val="2"/>
          </w:tcPr>
          <w:p w:rsidR="00045C1D" w:rsidRPr="004C4A95" w:rsidRDefault="00045C1D" w:rsidP="00045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</w:tr>
      <w:tr w:rsidR="00C91983" w:rsidRPr="004C4A95" w:rsidTr="00976810">
        <w:trPr>
          <w:trHeight w:hRule="exact" w:val="288"/>
        </w:trPr>
        <w:tc>
          <w:tcPr>
            <w:tcW w:w="2268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647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3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43" w:type="dxa"/>
          </w:tcPr>
          <w:p w:rsidR="00C91983" w:rsidRPr="004C4A95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648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:rsidR="00C91983" w:rsidRPr="004C4A95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70" w:type="dxa"/>
          </w:tcPr>
          <w:p w:rsidR="00C91983" w:rsidRPr="004C4A95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52" w:type="dxa"/>
          </w:tcPr>
          <w:p w:rsidR="00C91983" w:rsidRPr="004C4A95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36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:rsidR="00C91983" w:rsidRPr="004C4A95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64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:rsidR="00C91983" w:rsidRPr="004C4A95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7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:rsidR="00C91983" w:rsidRPr="004C4A95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3" w:type="dxa"/>
            <w:gridSpan w:val="2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CF2521" w:rsidRPr="004C4A95" w:rsidTr="00976810">
        <w:trPr>
          <w:gridAfter w:val="1"/>
          <w:wAfter w:w="18" w:type="dxa"/>
          <w:trHeight w:hRule="exact" w:val="288"/>
        </w:trPr>
        <w:tc>
          <w:tcPr>
            <w:tcW w:w="2268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647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485" w:type="dxa"/>
            <w:gridSpan w:val="3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9704" w:type="dxa"/>
            <w:gridSpan w:val="19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CF2521" w:rsidRPr="004C4A95" w:rsidTr="00976810">
        <w:trPr>
          <w:trHeight w:hRule="exact" w:val="290"/>
        </w:trPr>
        <w:tc>
          <w:tcPr>
            <w:tcW w:w="2268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647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03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9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8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30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2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52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8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4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93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E3BAF" w:rsidRPr="004C4A95" w:rsidTr="00976810">
        <w:trPr>
          <w:trHeight w:hRule="exact" w:val="288"/>
        </w:trPr>
        <w:tc>
          <w:tcPr>
            <w:tcW w:w="2268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สุรพลซูพรีมฟู้ดส์ จำกัด</w:t>
            </w:r>
          </w:p>
        </w:tc>
        <w:tc>
          <w:tcPr>
            <w:tcW w:w="1647" w:type="dxa"/>
            <w:vAlign w:val="center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603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43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648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400,000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>286,350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400,000</w:t>
            </w:r>
          </w:p>
        </w:tc>
        <w:tc>
          <w:tcPr>
            <w:tcW w:w="252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286,349</w:t>
            </w:r>
          </w:p>
        </w:tc>
        <w:tc>
          <w:tcPr>
            <w:tcW w:w="236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4C4A95">
              <w:rPr>
                <w:rFonts w:asciiTheme="majorBidi" w:hAnsiTheme="majorBidi" w:cstheme="majorBidi"/>
                <w:szCs w:val="22"/>
              </w:rPr>
              <w:t>(18,692)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4C4A95">
              <w:rPr>
                <w:rFonts w:asciiTheme="majorBidi" w:hAnsiTheme="majorBidi" w:cstheme="majorBidi"/>
                <w:szCs w:val="22"/>
              </w:rPr>
              <w:t>(18,692)</w:t>
            </w:r>
          </w:p>
        </w:tc>
        <w:tc>
          <w:tcPr>
            <w:tcW w:w="264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381,308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267,657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7E3BAF" w:rsidRPr="004C4A95" w:rsidRDefault="007E3BAF" w:rsidP="007E3B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7E3BAF" w:rsidRPr="004C4A95" w:rsidRDefault="007E3BAF" w:rsidP="007E3B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E3BAF" w:rsidRPr="004C4A95" w:rsidTr="00976810">
        <w:trPr>
          <w:trHeight w:hRule="exact" w:val="288"/>
        </w:trPr>
        <w:tc>
          <w:tcPr>
            <w:tcW w:w="2268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47" w:type="dxa"/>
            <w:vAlign w:val="center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-108"/>
                <w:tab w:val="decimal" w:pos="1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</w:t>
            </w: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4C4A9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อาหารสำเร็จรูป</w:t>
            </w:r>
          </w:p>
        </w:tc>
        <w:tc>
          <w:tcPr>
            <w:tcW w:w="603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43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48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2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4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7E3BAF" w:rsidRPr="004C4A95" w:rsidRDefault="007E3BAF" w:rsidP="007E3B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7E3BAF" w:rsidRPr="004C4A95" w:rsidRDefault="007E3BAF" w:rsidP="007E3BAF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7E3BAF" w:rsidRPr="004C4A95" w:rsidRDefault="007E3BAF" w:rsidP="007E3B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E3BAF" w:rsidRPr="004C4A95" w:rsidTr="00976810">
        <w:trPr>
          <w:trHeight w:hRule="exact" w:val="288"/>
        </w:trPr>
        <w:tc>
          <w:tcPr>
            <w:tcW w:w="2268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47" w:type="dxa"/>
            <w:vAlign w:val="center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-108"/>
                <w:tab w:val="decimal" w:pos="1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</w:t>
            </w: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4C4A9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และอาหารกึ่ง</w:t>
            </w:r>
          </w:p>
        </w:tc>
        <w:tc>
          <w:tcPr>
            <w:tcW w:w="603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43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48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2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4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7E3BAF" w:rsidRPr="004C4A95" w:rsidRDefault="007E3BAF" w:rsidP="007E3B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7E3BAF" w:rsidRPr="004C4A95" w:rsidRDefault="007E3BAF" w:rsidP="007E3BAF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7E3BAF" w:rsidRPr="004C4A95" w:rsidRDefault="007E3BAF" w:rsidP="007E3B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E3BAF" w:rsidRPr="004C4A95" w:rsidTr="00976810">
        <w:trPr>
          <w:trHeight w:hRule="exact" w:val="288"/>
        </w:trPr>
        <w:tc>
          <w:tcPr>
            <w:tcW w:w="2268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47" w:type="dxa"/>
            <w:vAlign w:val="center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-108"/>
                <w:tab w:val="decimal" w:pos="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</w:t>
            </w: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4C4A9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สำเร็จรูปแช่แข็ง</w:t>
            </w:r>
          </w:p>
        </w:tc>
        <w:tc>
          <w:tcPr>
            <w:tcW w:w="603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48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2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4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7E3BAF" w:rsidRPr="004C4A95" w:rsidRDefault="007E3BAF" w:rsidP="007E3B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7E3BAF" w:rsidRPr="004C4A95" w:rsidRDefault="007E3BAF" w:rsidP="007E3BAF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7E3BAF" w:rsidRPr="004C4A95" w:rsidRDefault="007E3BAF" w:rsidP="007E3B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E3BAF" w:rsidRPr="004C4A95" w:rsidTr="00976810">
        <w:trPr>
          <w:trHeight w:hRule="exact" w:val="288"/>
        </w:trPr>
        <w:tc>
          <w:tcPr>
            <w:tcW w:w="2268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สุรพลไฟน์เนสท์ จำกัด</w:t>
            </w:r>
          </w:p>
        </w:tc>
        <w:tc>
          <w:tcPr>
            <w:tcW w:w="1647" w:type="dxa"/>
            <w:vAlign w:val="center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จำหน่ายอาหาร</w:t>
            </w:r>
          </w:p>
        </w:tc>
        <w:tc>
          <w:tcPr>
            <w:tcW w:w="603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43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9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648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30,000</w:t>
            </w:r>
          </w:p>
        </w:tc>
        <w:tc>
          <w:tcPr>
            <w:tcW w:w="252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28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30,000</w:t>
            </w:r>
          </w:p>
        </w:tc>
        <w:tc>
          <w:tcPr>
            <w:tcW w:w="236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64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7E3BAF" w:rsidRPr="004C4A95" w:rsidRDefault="007E3BAF" w:rsidP="007E3B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7E3BAF" w:rsidRPr="004C4A95" w:rsidRDefault="007E3BAF" w:rsidP="007E3B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E3BAF" w:rsidRPr="004C4A95" w:rsidTr="00976810">
        <w:trPr>
          <w:trHeight w:hRule="exact" w:val="288"/>
        </w:trPr>
        <w:tc>
          <w:tcPr>
            <w:tcW w:w="2268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47" w:type="dxa"/>
            <w:vAlign w:val="center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-108"/>
                <w:tab w:val="decimal" w:pos="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 </w:t>
            </w:r>
            <w:r w:rsidRPr="004C4A9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สำเร็จรูปและอาหาร</w:t>
            </w:r>
          </w:p>
        </w:tc>
        <w:tc>
          <w:tcPr>
            <w:tcW w:w="603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48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2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4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7E3BAF" w:rsidRPr="004C4A95" w:rsidRDefault="007E3BAF" w:rsidP="007E3B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7E3BAF" w:rsidRPr="004C4A95" w:rsidRDefault="007E3BAF" w:rsidP="007E3BAF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7E3BAF" w:rsidRPr="004C4A95" w:rsidRDefault="007E3BAF" w:rsidP="007E3B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E3BAF" w:rsidRPr="004C4A95" w:rsidTr="00976810">
        <w:trPr>
          <w:trHeight w:hRule="exact" w:val="288"/>
        </w:trPr>
        <w:tc>
          <w:tcPr>
            <w:tcW w:w="2268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47" w:type="dxa"/>
            <w:vAlign w:val="center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-108"/>
                <w:tab w:val="decimal" w:pos="18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4C4A9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กึ่งสำเร็จรูปแช่แข็ง</w:t>
            </w:r>
          </w:p>
        </w:tc>
        <w:tc>
          <w:tcPr>
            <w:tcW w:w="603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43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9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48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2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28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4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7E3BAF" w:rsidRPr="004C4A95" w:rsidRDefault="007E3BAF" w:rsidP="007E3B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7E3BAF" w:rsidRPr="004C4A95" w:rsidRDefault="007E3BAF" w:rsidP="007E3BAF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7E3BAF" w:rsidRPr="004C4A95" w:rsidRDefault="007E3BAF" w:rsidP="007E3B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E3BAF" w:rsidRPr="004C4A95" w:rsidTr="00976810">
        <w:trPr>
          <w:trHeight w:hRule="exact" w:val="288"/>
        </w:trPr>
        <w:tc>
          <w:tcPr>
            <w:tcW w:w="2268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จันทบุรีมารีนฟาร์ม จำกัด</w:t>
            </w:r>
          </w:p>
        </w:tc>
        <w:tc>
          <w:tcPr>
            <w:tcW w:w="1647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ให้เช่าสินทรัพย์</w:t>
            </w:r>
          </w:p>
        </w:tc>
        <w:tc>
          <w:tcPr>
            <w:tcW w:w="603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43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648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79,590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79,590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281,807</w:t>
            </w:r>
          </w:p>
        </w:tc>
        <w:tc>
          <w:tcPr>
            <w:tcW w:w="252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281,807</w:t>
            </w:r>
          </w:p>
        </w:tc>
        <w:tc>
          <w:tcPr>
            <w:tcW w:w="236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4C4A95">
              <w:rPr>
                <w:rFonts w:asciiTheme="majorBidi" w:hAnsiTheme="majorBidi" w:cstheme="majorBidi"/>
                <w:szCs w:val="22"/>
              </w:rPr>
              <w:t>(203,000)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4C4A95">
              <w:rPr>
                <w:rFonts w:asciiTheme="majorBidi" w:hAnsiTheme="majorBidi" w:cstheme="majorBidi"/>
                <w:szCs w:val="22"/>
              </w:rPr>
              <w:t>(203,000)</w:t>
            </w:r>
          </w:p>
        </w:tc>
        <w:tc>
          <w:tcPr>
            <w:tcW w:w="264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78,807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78,807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7E3BAF" w:rsidRPr="004C4A95" w:rsidRDefault="007E3BAF" w:rsidP="007E3B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7E3BAF" w:rsidRPr="004C4A95" w:rsidRDefault="007E3BAF" w:rsidP="007E3B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E3BAF" w:rsidRPr="004C4A95" w:rsidTr="00976810">
        <w:trPr>
          <w:trHeight w:hRule="exact" w:val="288"/>
        </w:trPr>
        <w:tc>
          <w:tcPr>
            <w:tcW w:w="2268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สุราษฎร์ซีฟู้ดส์ จำกัด</w:t>
            </w:r>
          </w:p>
        </w:tc>
        <w:tc>
          <w:tcPr>
            <w:tcW w:w="1647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ผู้ส่งออกอาหาร</w:t>
            </w:r>
          </w:p>
        </w:tc>
        <w:tc>
          <w:tcPr>
            <w:tcW w:w="603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95</w:t>
            </w:r>
          </w:p>
        </w:tc>
        <w:tc>
          <w:tcPr>
            <w:tcW w:w="243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95</w:t>
            </w:r>
          </w:p>
        </w:tc>
        <w:tc>
          <w:tcPr>
            <w:tcW w:w="648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4C4A95">
              <w:rPr>
                <w:rFonts w:asciiTheme="majorBidi" w:hAnsiTheme="majorBidi" w:cstheme="majorBidi"/>
                <w:szCs w:val="22"/>
              </w:rPr>
              <w:t>40,000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4C4A95">
              <w:rPr>
                <w:rFonts w:asciiTheme="majorBidi" w:hAnsiTheme="majorBidi" w:cstheme="majorBidi"/>
                <w:szCs w:val="22"/>
              </w:rPr>
              <w:t>40,000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79,949</w:t>
            </w:r>
          </w:p>
        </w:tc>
        <w:tc>
          <w:tcPr>
            <w:tcW w:w="252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79,949</w:t>
            </w:r>
          </w:p>
        </w:tc>
        <w:tc>
          <w:tcPr>
            <w:tcW w:w="236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7E3BAF" w:rsidRPr="004C4A95" w:rsidRDefault="007E3BAF" w:rsidP="007E3B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7E3BAF" w:rsidRPr="004C4A95" w:rsidRDefault="007E3BAF" w:rsidP="007E3B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79,949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79,949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18,987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7E3BAF" w:rsidRPr="004C4A95" w:rsidRDefault="007E3BAF" w:rsidP="007E3B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E3BAF" w:rsidRPr="004C4A95" w:rsidTr="00976810">
        <w:trPr>
          <w:trHeight w:hRule="exact" w:val="288"/>
        </w:trPr>
        <w:tc>
          <w:tcPr>
            <w:tcW w:w="2268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47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4C4A9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ทะเลแช่แข็ง</w:t>
            </w:r>
          </w:p>
        </w:tc>
        <w:tc>
          <w:tcPr>
            <w:tcW w:w="603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3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48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2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7E3BAF" w:rsidRPr="004C4A95" w:rsidRDefault="007E3BAF" w:rsidP="007E3B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7E3BAF" w:rsidRPr="004C4A95" w:rsidRDefault="007E3BAF" w:rsidP="007E3B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7E3BAF" w:rsidRPr="004C4A95" w:rsidRDefault="007E3BAF" w:rsidP="007E3B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4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7E3BAF" w:rsidRPr="004C4A95" w:rsidRDefault="007E3BAF" w:rsidP="007E3B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7E3BAF" w:rsidRPr="004C4A95" w:rsidRDefault="007E3BAF" w:rsidP="007E3BAF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7E3BAF" w:rsidRPr="004C4A95" w:rsidRDefault="007E3BAF" w:rsidP="007E3B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E3BAF" w:rsidRPr="004C4A95" w:rsidTr="00976810">
        <w:trPr>
          <w:trHeight w:hRule="exact" w:val="288"/>
        </w:trPr>
        <w:tc>
          <w:tcPr>
            <w:tcW w:w="2268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4C4A9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สุรพลอะควาคัลเจอร์ จำกัด</w:t>
            </w:r>
          </w:p>
        </w:tc>
        <w:tc>
          <w:tcPr>
            <w:tcW w:w="1647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ให้เช่าสินทรัพย์</w:t>
            </w:r>
          </w:p>
        </w:tc>
        <w:tc>
          <w:tcPr>
            <w:tcW w:w="603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>95</w:t>
            </w:r>
          </w:p>
        </w:tc>
        <w:tc>
          <w:tcPr>
            <w:tcW w:w="243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>95</w:t>
            </w:r>
          </w:p>
        </w:tc>
        <w:tc>
          <w:tcPr>
            <w:tcW w:w="648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>21,250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>21,250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201,740</w:t>
            </w:r>
          </w:p>
        </w:tc>
        <w:tc>
          <w:tcPr>
            <w:tcW w:w="252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201,740</w:t>
            </w:r>
          </w:p>
        </w:tc>
        <w:tc>
          <w:tcPr>
            <w:tcW w:w="236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4C4A95">
              <w:rPr>
                <w:rFonts w:asciiTheme="majorBidi" w:hAnsiTheme="majorBidi" w:cstheme="majorBidi"/>
                <w:szCs w:val="22"/>
              </w:rPr>
              <w:t>(201,740)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4C4A95">
              <w:rPr>
                <w:rFonts w:asciiTheme="majorBidi" w:hAnsiTheme="majorBidi" w:cstheme="majorBidi"/>
                <w:szCs w:val="22"/>
              </w:rPr>
              <w:t>(201,740)</w:t>
            </w:r>
          </w:p>
        </w:tc>
        <w:tc>
          <w:tcPr>
            <w:tcW w:w="264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7E3BAF" w:rsidRPr="004C4A95" w:rsidRDefault="007E3BAF" w:rsidP="007E3B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7E3BAF" w:rsidRPr="004C4A95" w:rsidRDefault="007E3BAF" w:rsidP="007E3B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7E3BAF" w:rsidRPr="004C4A95" w:rsidRDefault="007E3BAF" w:rsidP="007E3B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7E3BAF" w:rsidRPr="004C4A95" w:rsidRDefault="007E3BAF" w:rsidP="007E3B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E3BAF" w:rsidRPr="004C4A95" w:rsidTr="00976810">
        <w:trPr>
          <w:trHeight w:hRule="exact" w:val="288"/>
        </w:trPr>
        <w:tc>
          <w:tcPr>
            <w:tcW w:w="2268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โมบาย โลจิสติกส์ จำกัด</w:t>
            </w:r>
          </w:p>
        </w:tc>
        <w:tc>
          <w:tcPr>
            <w:tcW w:w="1647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cs/>
                <w:lang w:bidi="th-TH"/>
              </w:rPr>
              <w:t>บริการรับฝากห้องเย็นเเเเย็นเย็น</w:t>
            </w:r>
          </w:p>
        </w:tc>
        <w:tc>
          <w:tcPr>
            <w:tcW w:w="603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75</w:t>
            </w:r>
          </w:p>
        </w:tc>
        <w:tc>
          <w:tcPr>
            <w:tcW w:w="243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75</w:t>
            </w:r>
          </w:p>
        </w:tc>
        <w:tc>
          <w:tcPr>
            <w:tcW w:w="648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300,000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300,000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224,999</w:t>
            </w:r>
          </w:p>
        </w:tc>
        <w:tc>
          <w:tcPr>
            <w:tcW w:w="252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8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224,999</w:t>
            </w:r>
          </w:p>
        </w:tc>
        <w:tc>
          <w:tcPr>
            <w:tcW w:w="236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7E3BAF" w:rsidRPr="004C4A95" w:rsidRDefault="007E3BAF" w:rsidP="007E3B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7E3BAF" w:rsidRPr="004C4A95" w:rsidRDefault="007E3BAF" w:rsidP="007E3B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6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224,999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224,999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93" w:type="dxa"/>
          </w:tcPr>
          <w:p w:rsidR="007E3BAF" w:rsidRPr="004C4A95" w:rsidRDefault="007E3BAF" w:rsidP="007E3B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7E3BAF" w:rsidRPr="004C4A95" w:rsidRDefault="007E3BAF" w:rsidP="007E3B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E3BAF" w:rsidRPr="004C4A95" w:rsidTr="00976810">
        <w:trPr>
          <w:trHeight w:hRule="exact" w:val="288"/>
        </w:trPr>
        <w:tc>
          <w:tcPr>
            <w:tcW w:w="2268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47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4C4A95">
              <w:rPr>
                <w:rFonts w:asciiTheme="majorBidi" w:hAnsiTheme="majorBidi" w:cstheme="majorBidi"/>
                <w:szCs w:val="22"/>
                <w:cs/>
                <w:lang w:bidi="th-TH"/>
              </w:rPr>
              <w:t>และขนส่งห้องเย็น</w:t>
            </w:r>
          </w:p>
        </w:tc>
        <w:tc>
          <w:tcPr>
            <w:tcW w:w="603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3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48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2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8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7E3BAF" w:rsidRPr="004C4A95" w:rsidRDefault="007E3BAF" w:rsidP="007E3B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7E3BAF" w:rsidRPr="004C4A95" w:rsidRDefault="007E3BAF" w:rsidP="007E3B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7E3BAF" w:rsidRPr="004C4A95" w:rsidRDefault="007E3BAF" w:rsidP="007E3B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4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6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93" w:type="dxa"/>
          </w:tcPr>
          <w:p w:rsidR="007E3BAF" w:rsidRPr="004C4A95" w:rsidRDefault="007E3BAF" w:rsidP="007E3B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7E3BAF" w:rsidRPr="004C4A95" w:rsidRDefault="007E3BAF" w:rsidP="007E3B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E3BAF" w:rsidRPr="004C4A95" w:rsidTr="00976810">
        <w:trPr>
          <w:trHeight w:hRule="exact" w:val="288"/>
        </w:trPr>
        <w:tc>
          <w:tcPr>
            <w:tcW w:w="2268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 สุรพลนิชิเรฟู้ดส์ จำกัด</w:t>
            </w:r>
          </w:p>
        </w:tc>
        <w:tc>
          <w:tcPr>
            <w:tcW w:w="1647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4C4A9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ผู้ส่งออกอาหารแช่แข็ง</w:t>
            </w:r>
          </w:p>
        </w:tc>
        <w:tc>
          <w:tcPr>
            <w:tcW w:w="603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>49</w:t>
            </w:r>
          </w:p>
        </w:tc>
        <w:tc>
          <w:tcPr>
            <w:tcW w:w="243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>49</w:t>
            </w:r>
          </w:p>
        </w:tc>
        <w:tc>
          <w:tcPr>
            <w:tcW w:w="648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</w:rPr>
            </w:pPr>
            <w:r w:rsidRPr="004C4A95">
              <w:rPr>
                <w:rFonts w:asciiTheme="majorBidi" w:hAnsiTheme="majorBidi" w:cstheme="majorBidi"/>
                <w:szCs w:val="22"/>
              </w:rPr>
              <w:t>100,000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</w:rPr>
            </w:pPr>
            <w:r w:rsidRPr="004C4A95">
              <w:rPr>
                <w:rFonts w:asciiTheme="majorBidi" w:hAnsiTheme="majorBidi" w:cstheme="majorBidi"/>
                <w:szCs w:val="22"/>
              </w:rPr>
              <w:t>100,000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49,065</w:t>
            </w:r>
          </w:p>
        </w:tc>
        <w:tc>
          <w:tcPr>
            <w:tcW w:w="252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49,065</w:t>
            </w:r>
          </w:p>
        </w:tc>
        <w:tc>
          <w:tcPr>
            <w:tcW w:w="236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7E3BAF" w:rsidRPr="004C4A95" w:rsidRDefault="007E3BAF" w:rsidP="007E3B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7E3BAF" w:rsidRPr="004C4A95" w:rsidRDefault="007E3BAF" w:rsidP="007E3B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49,065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49,065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122,096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204,652</w:t>
            </w:r>
          </w:p>
        </w:tc>
      </w:tr>
      <w:tr w:rsidR="007E3BAF" w:rsidRPr="004C4A95" w:rsidTr="00976810">
        <w:trPr>
          <w:trHeight w:hRule="exact" w:val="288"/>
        </w:trPr>
        <w:tc>
          <w:tcPr>
            <w:tcW w:w="2268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647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3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:rsidR="007E3BAF" w:rsidRPr="006941FC" w:rsidRDefault="007E3BAF" w:rsidP="007E3BAF">
            <w:pPr>
              <w:pStyle w:val="acctfourfigures"/>
              <w:tabs>
                <w:tab w:val="clear" w:pos="765"/>
                <w:tab w:val="decimal" w:pos="1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1,267,560</w:t>
            </w:r>
          </w:p>
        </w:tc>
        <w:tc>
          <w:tcPr>
            <w:tcW w:w="252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:rsidR="007E3BAF" w:rsidRPr="00CB5F63" w:rsidRDefault="007E3BAF" w:rsidP="00CB5F6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B5F63">
              <w:rPr>
                <w:rFonts w:asciiTheme="majorBidi" w:hAnsiTheme="majorBidi" w:cstheme="majorBidi"/>
                <w:b/>
                <w:bCs/>
                <w:szCs w:val="22"/>
              </w:rPr>
              <w:t>1,153,909</w:t>
            </w:r>
          </w:p>
        </w:tc>
        <w:tc>
          <w:tcPr>
            <w:tcW w:w="236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C4A95">
              <w:rPr>
                <w:rFonts w:asciiTheme="majorBidi" w:hAnsiTheme="majorBidi" w:cstheme="majorBidi"/>
                <w:b/>
                <w:bCs/>
                <w:szCs w:val="22"/>
              </w:rPr>
              <w:t>(423,432)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C4A95">
              <w:rPr>
                <w:rFonts w:asciiTheme="majorBidi" w:hAnsiTheme="majorBidi" w:cstheme="majorBidi"/>
                <w:b/>
                <w:bCs/>
                <w:szCs w:val="22"/>
              </w:rPr>
              <w:t>(423,432)</w:t>
            </w:r>
          </w:p>
        </w:tc>
        <w:tc>
          <w:tcPr>
            <w:tcW w:w="264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</w:tcPr>
          <w:p w:rsidR="007E3BAF" w:rsidRPr="009E4B38" w:rsidRDefault="007E3BAF" w:rsidP="007E3B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844,128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7E3BAF" w:rsidRPr="004C4A95" w:rsidRDefault="007E3BAF" w:rsidP="007E3B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C4A95">
              <w:rPr>
                <w:rFonts w:asciiTheme="majorBidi" w:hAnsiTheme="majorBidi" w:cstheme="majorBidi"/>
                <w:b/>
                <w:bCs/>
                <w:szCs w:val="22"/>
              </w:rPr>
              <w:t>730,477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double" w:sz="4" w:space="0" w:color="auto"/>
            </w:tcBorders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141,083</w:t>
            </w:r>
          </w:p>
        </w:tc>
        <w:tc>
          <w:tcPr>
            <w:tcW w:w="270" w:type="dxa"/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E3BAF" w:rsidRPr="004C4A95" w:rsidRDefault="007E3BAF" w:rsidP="007E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204,652</w:t>
            </w:r>
          </w:p>
        </w:tc>
      </w:tr>
    </w:tbl>
    <w:p w:rsidR="001B3479" w:rsidRDefault="00227E54" w:rsidP="00175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before="120" w:after="120"/>
        <w:ind w:left="90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บริษัทย่อยทั้งหมดดำเนินธุรกิจในประเทศไทย</w:t>
      </w:r>
      <w:r w:rsidR="001D0996" w:rsidRPr="004C4A95">
        <w:rPr>
          <w:rFonts w:asciiTheme="majorBidi" w:hAnsiTheme="majorBidi" w:cstheme="majorBidi"/>
          <w:sz w:val="30"/>
          <w:szCs w:val="30"/>
        </w:rPr>
        <w:tab/>
      </w:r>
      <w:r w:rsidR="001B3479">
        <w:rPr>
          <w:rFonts w:asciiTheme="majorBidi" w:hAnsiTheme="majorBidi" w:cstheme="majorBidi"/>
          <w:sz w:val="30"/>
          <w:szCs w:val="30"/>
        </w:rPr>
        <w:br w:type="page"/>
      </w:r>
    </w:p>
    <w:p w:rsidR="00545F2A" w:rsidRPr="004C4A95" w:rsidRDefault="00545F2A" w:rsidP="00175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before="120" w:after="120"/>
        <w:ind w:left="90"/>
        <w:rPr>
          <w:rFonts w:asciiTheme="majorBidi" w:hAnsiTheme="majorBidi" w:cstheme="majorBidi"/>
          <w:sz w:val="30"/>
          <w:szCs w:val="30"/>
        </w:rPr>
        <w:sectPr w:rsidR="00545F2A" w:rsidRPr="004C4A95" w:rsidSect="0016722B">
          <w:headerReference w:type="even" r:id="rId24"/>
          <w:footerReference w:type="default" r:id="rId25"/>
          <w:headerReference w:type="first" r:id="rId26"/>
          <w:pgSz w:w="16840" w:h="11907" w:orient="landscape" w:code="9"/>
          <w:pgMar w:top="691" w:right="1152" w:bottom="576" w:left="1152" w:header="576" w:footer="0" w:gutter="0"/>
          <w:cols w:space="708"/>
          <w:docGrid w:linePitch="360"/>
        </w:sectPr>
      </w:pPr>
    </w:p>
    <w:p w:rsidR="000C6EEE" w:rsidRPr="004C4A95" w:rsidRDefault="000C6EEE" w:rsidP="00EE1DAF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4C4A95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ที่ดิน อาคารและอุปกรณ์</w:t>
      </w:r>
    </w:p>
    <w:p w:rsidR="000C6EEE" w:rsidRPr="006D60BF" w:rsidRDefault="000C6EEE" w:rsidP="00EE1D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:rsidR="00A00B2F" w:rsidRPr="004C4A95" w:rsidRDefault="00A00B2F" w:rsidP="00A00B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b/>
          <w:spacing w:val="-4"/>
          <w:sz w:val="30"/>
          <w:szCs w:val="30"/>
        </w:rPr>
      </w:pPr>
      <w:r w:rsidRPr="004C4A95">
        <w:rPr>
          <w:rFonts w:asciiTheme="majorBidi" w:hAnsiTheme="majorBidi" w:cstheme="majorBidi"/>
          <w:b/>
          <w:spacing w:val="-4"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BE249C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>เก้า</w:t>
      </w:r>
      <w:r w:rsidRPr="004C4A95">
        <w:rPr>
          <w:rFonts w:asciiTheme="majorBidi" w:hAnsiTheme="majorBidi" w:cstheme="majorBidi"/>
          <w:b/>
          <w:spacing w:val="-4"/>
          <w:sz w:val="30"/>
          <w:szCs w:val="30"/>
          <w:cs/>
        </w:rPr>
        <w:t>เดือนสิ้นสุดวันที่</w:t>
      </w:r>
      <w:r w:rsidRPr="004C4A95">
        <w:rPr>
          <w:rFonts w:asciiTheme="majorBidi" w:hAnsiTheme="majorBidi" w:cstheme="majorBidi"/>
          <w:bCs/>
          <w:spacing w:val="-4"/>
          <w:sz w:val="30"/>
          <w:szCs w:val="30"/>
        </w:rPr>
        <w:t xml:space="preserve"> 30</w:t>
      </w:r>
      <w:r w:rsidRPr="004C4A95">
        <w:rPr>
          <w:rFonts w:asciiTheme="majorBidi" w:hAnsiTheme="majorBidi" w:cstheme="majorBidi"/>
          <w:b/>
          <w:spacing w:val="-4"/>
          <w:sz w:val="30"/>
          <w:szCs w:val="30"/>
        </w:rPr>
        <w:t xml:space="preserve"> </w:t>
      </w:r>
      <w:r w:rsidR="00D0244A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>กันยา</w:t>
      </w:r>
      <w:r w:rsidRPr="004C4A95">
        <w:rPr>
          <w:rFonts w:asciiTheme="majorBidi" w:hAnsiTheme="majorBidi" w:cstheme="majorBidi"/>
          <w:b/>
          <w:spacing w:val="-4"/>
          <w:sz w:val="30"/>
          <w:szCs w:val="30"/>
          <w:cs/>
        </w:rPr>
        <w:t xml:space="preserve">ยน </w:t>
      </w:r>
      <w:r w:rsidRPr="004C4A95">
        <w:rPr>
          <w:rFonts w:asciiTheme="majorBidi" w:hAnsiTheme="majorBidi" w:cstheme="majorBidi"/>
          <w:bCs/>
          <w:spacing w:val="-4"/>
          <w:sz w:val="30"/>
          <w:szCs w:val="30"/>
        </w:rPr>
        <w:t>256</w:t>
      </w:r>
      <w:r w:rsidR="009635BF" w:rsidRPr="004C4A95">
        <w:rPr>
          <w:rFonts w:asciiTheme="majorBidi" w:hAnsiTheme="majorBidi" w:cstheme="majorBidi"/>
          <w:bCs/>
          <w:spacing w:val="-4"/>
          <w:sz w:val="30"/>
          <w:szCs w:val="30"/>
        </w:rPr>
        <w:t>2</w:t>
      </w:r>
      <w:r w:rsidRPr="004C4A95">
        <w:rPr>
          <w:rFonts w:asciiTheme="majorBidi" w:hAnsiTheme="majorBidi" w:cstheme="majorBidi"/>
          <w:b/>
          <w:spacing w:val="-4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b/>
          <w:spacing w:val="-4"/>
          <w:sz w:val="30"/>
          <w:szCs w:val="30"/>
          <w:cs/>
        </w:rPr>
        <w:t>มีดังนี้</w:t>
      </w:r>
    </w:p>
    <w:p w:rsidR="00673FD8" w:rsidRPr="006D60BF" w:rsidRDefault="00673FD8" w:rsidP="00A00B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b/>
          <w:spacing w:val="-4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236"/>
        <w:gridCol w:w="1183"/>
        <w:gridCol w:w="245"/>
        <w:gridCol w:w="1133"/>
        <w:gridCol w:w="265"/>
        <w:gridCol w:w="1172"/>
        <w:gridCol w:w="269"/>
        <w:gridCol w:w="1168"/>
      </w:tblGrid>
      <w:tr w:rsidR="00673FD8" w:rsidRPr="004C4A95" w:rsidTr="00673FD8">
        <w:trPr>
          <w:tblHeader/>
        </w:trPr>
        <w:tc>
          <w:tcPr>
            <w:tcW w:w="1941" w:type="pct"/>
            <w:shd w:val="clear" w:color="auto" w:fill="auto"/>
          </w:tcPr>
          <w:p w:rsidR="00673FD8" w:rsidRPr="004C4A95" w:rsidRDefault="00673FD8" w:rsidP="0067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:rsidR="00673FD8" w:rsidRPr="004C4A95" w:rsidRDefault="00673FD8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81" w:type="pct"/>
            <w:gridSpan w:val="3"/>
            <w:shd w:val="clear" w:color="auto" w:fill="auto"/>
          </w:tcPr>
          <w:p w:rsidR="00673FD8" w:rsidRPr="007E3BAF" w:rsidRDefault="00246DCB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3B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:rsidR="00673FD8" w:rsidRPr="007E3BAF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pct"/>
            <w:gridSpan w:val="3"/>
            <w:shd w:val="clear" w:color="auto" w:fill="auto"/>
          </w:tcPr>
          <w:p w:rsidR="00673FD8" w:rsidRPr="007E3BAF" w:rsidRDefault="00246DCB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3BA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3FD8" w:rsidRPr="004C4A95" w:rsidTr="00B51190">
        <w:trPr>
          <w:tblHeader/>
        </w:trPr>
        <w:tc>
          <w:tcPr>
            <w:tcW w:w="1941" w:type="pct"/>
            <w:shd w:val="clear" w:color="auto" w:fill="auto"/>
          </w:tcPr>
          <w:p w:rsidR="00673FD8" w:rsidRPr="004C4A95" w:rsidRDefault="00673FD8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673FD8" w:rsidRPr="004C4A95" w:rsidRDefault="00673FD8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673FD8" w:rsidRPr="004C4A95" w:rsidRDefault="00673FD8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" w:type="pct"/>
            <w:shd w:val="clear" w:color="auto" w:fill="auto"/>
          </w:tcPr>
          <w:p w:rsidR="00673FD8" w:rsidRPr="004C4A95" w:rsidRDefault="00673FD8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:rsidR="00673FD8" w:rsidRPr="007E3BAF" w:rsidRDefault="00673FD8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3BAF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:rsidR="00673FD8" w:rsidRPr="007E3BAF" w:rsidRDefault="00673FD8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3BAF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7E3BAF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7E3BAF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" w:type="pct"/>
            <w:shd w:val="clear" w:color="auto" w:fill="auto"/>
            <w:vAlign w:val="bottom"/>
          </w:tcPr>
          <w:p w:rsidR="00673FD8" w:rsidRPr="007E3BAF" w:rsidRDefault="00673FD8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673FD8" w:rsidRPr="007E3BAF" w:rsidRDefault="00673FD8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3BAF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:rsidR="00673FD8" w:rsidRPr="007E3BAF" w:rsidRDefault="00673FD8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3BAF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7E3BA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E3BAF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673FD8" w:rsidRPr="007E3BAF" w:rsidRDefault="00673FD8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:rsidR="00673FD8" w:rsidRPr="007E3BAF" w:rsidRDefault="00673FD8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3BAF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:rsidR="00673FD8" w:rsidRPr="007E3BAF" w:rsidRDefault="00673FD8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3BAF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7E3BAF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7E3BAF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673FD8" w:rsidRPr="007E3BAF" w:rsidRDefault="00673FD8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673FD8" w:rsidRPr="007E3BAF" w:rsidRDefault="00673FD8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3BAF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:rsidR="00673FD8" w:rsidRPr="007E3BAF" w:rsidRDefault="00673FD8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3BAF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7E3BA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E3BAF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673FD8" w:rsidRPr="004C4A95" w:rsidTr="00673FD8">
        <w:trPr>
          <w:tblHeader/>
        </w:trPr>
        <w:tc>
          <w:tcPr>
            <w:tcW w:w="1941" w:type="pct"/>
            <w:shd w:val="clear" w:color="auto" w:fill="auto"/>
          </w:tcPr>
          <w:p w:rsidR="00673FD8" w:rsidRPr="004C4A95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" w:type="pct"/>
            <w:shd w:val="clear" w:color="auto" w:fill="auto"/>
          </w:tcPr>
          <w:p w:rsidR="00673FD8" w:rsidRPr="004C4A95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931" w:type="pct"/>
            <w:gridSpan w:val="7"/>
            <w:shd w:val="clear" w:color="auto" w:fill="auto"/>
          </w:tcPr>
          <w:p w:rsidR="00673FD8" w:rsidRPr="007E3BAF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3BA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D776A" w:rsidRPr="004C4A95" w:rsidTr="00673FD8">
        <w:trPr>
          <w:tblHeader/>
        </w:trPr>
        <w:tc>
          <w:tcPr>
            <w:tcW w:w="1941" w:type="pct"/>
            <w:shd w:val="clear" w:color="auto" w:fill="auto"/>
          </w:tcPr>
          <w:p w:rsidR="00BD776A" w:rsidRPr="007E3BAF" w:rsidRDefault="00BD776A" w:rsidP="00BD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E3BAF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27" w:type="pct"/>
            <w:shd w:val="clear" w:color="auto" w:fill="auto"/>
          </w:tcPr>
          <w:p w:rsidR="00BD776A" w:rsidRPr="004C4A95" w:rsidRDefault="00BD776A" w:rsidP="00BD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8" w:type="pct"/>
            <w:shd w:val="clear" w:color="auto" w:fill="auto"/>
          </w:tcPr>
          <w:p w:rsidR="00BD776A" w:rsidRPr="004C4A95" w:rsidRDefault="008266F8" w:rsidP="00BD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12,338</w:t>
            </w:r>
          </w:p>
        </w:tc>
        <w:tc>
          <w:tcPr>
            <w:tcW w:w="132" w:type="pct"/>
            <w:shd w:val="clear" w:color="auto" w:fill="auto"/>
          </w:tcPr>
          <w:p w:rsidR="00BD776A" w:rsidRPr="004C4A95" w:rsidRDefault="00BD776A" w:rsidP="00BD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1" w:type="pct"/>
            <w:shd w:val="clear" w:color="auto" w:fill="auto"/>
          </w:tcPr>
          <w:p w:rsidR="00BD776A" w:rsidRPr="004C4A95" w:rsidRDefault="008266F8" w:rsidP="00BD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159</w:t>
            </w:r>
          </w:p>
        </w:tc>
        <w:tc>
          <w:tcPr>
            <w:tcW w:w="143" w:type="pct"/>
            <w:shd w:val="clear" w:color="auto" w:fill="auto"/>
          </w:tcPr>
          <w:p w:rsidR="00BD776A" w:rsidRPr="004C4A95" w:rsidRDefault="00BD776A" w:rsidP="00BD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2" w:type="pct"/>
            <w:shd w:val="clear" w:color="auto" w:fill="auto"/>
          </w:tcPr>
          <w:p w:rsidR="00BD776A" w:rsidRPr="004C4A95" w:rsidRDefault="003A1B64" w:rsidP="00BD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3,223</w:t>
            </w:r>
          </w:p>
        </w:tc>
        <w:tc>
          <w:tcPr>
            <w:tcW w:w="145" w:type="pct"/>
            <w:shd w:val="clear" w:color="auto" w:fill="auto"/>
          </w:tcPr>
          <w:p w:rsidR="00BD776A" w:rsidRPr="004C4A95" w:rsidRDefault="00BD776A" w:rsidP="00BD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pct"/>
            <w:shd w:val="clear" w:color="auto" w:fill="auto"/>
          </w:tcPr>
          <w:p w:rsidR="00BD776A" w:rsidRPr="004C4A95" w:rsidRDefault="003A1B64" w:rsidP="00BD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BD776A" w:rsidRPr="004C4A95" w:rsidTr="00673FD8">
        <w:trPr>
          <w:tblHeader/>
        </w:trPr>
        <w:tc>
          <w:tcPr>
            <w:tcW w:w="1941" w:type="pct"/>
            <w:shd w:val="clear" w:color="auto" w:fill="auto"/>
          </w:tcPr>
          <w:p w:rsidR="00BD776A" w:rsidRPr="007E3BAF" w:rsidRDefault="00BD776A" w:rsidP="00BD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3BAF">
              <w:rPr>
                <w:rFonts w:asciiTheme="majorBidi" w:hAnsiTheme="majorBidi" w:cstheme="majorBidi"/>
                <w:sz w:val="28"/>
                <w:szCs w:val="28"/>
                <w:cs/>
              </w:rPr>
              <w:t>อาคารห้องเย็นและอุปกรณ์</w:t>
            </w:r>
          </w:p>
        </w:tc>
        <w:tc>
          <w:tcPr>
            <w:tcW w:w="127" w:type="pct"/>
            <w:shd w:val="clear" w:color="auto" w:fill="auto"/>
          </w:tcPr>
          <w:p w:rsidR="00BD776A" w:rsidRPr="004C4A95" w:rsidRDefault="00BD776A" w:rsidP="00BD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8" w:type="pct"/>
            <w:shd w:val="clear" w:color="auto" w:fill="auto"/>
          </w:tcPr>
          <w:p w:rsidR="00BD776A" w:rsidRPr="004C4A95" w:rsidRDefault="008266F8" w:rsidP="00BD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2,170</w:t>
            </w:r>
          </w:p>
        </w:tc>
        <w:tc>
          <w:tcPr>
            <w:tcW w:w="132" w:type="pct"/>
            <w:shd w:val="clear" w:color="auto" w:fill="auto"/>
          </w:tcPr>
          <w:p w:rsidR="00BD776A" w:rsidRPr="004C4A95" w:rsidRDefault="00BD776A" w:rsidP="00BD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1" w:type="pct"/>
            <w:shd w:val="clear" w:color="auto" w:fill="auto"/>
          </w:tcPr>
          <w:p w:rsidR="00BD776A" w:rsidRPr="004C4A95" w:rsidRDefault="008266F8" w:rsidP="000D7E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143" w:type="pct"/>
            <w:shd w:val="clear" w:color="auto" w:fill="auto"/>
          </w:tcPr>
          <w:p w:rsidR="00BD776A" w:rsidRPr="004C4A95" w:rsidRDefault="00BD776A" w:rsidP="00BD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2" w:type="pct"/>
            <w:shd w:val="clear" w:color="auto" w:fill="auto"/>
          </w:tcPr>
          <w:p w:rsidR="00BD776A" w:rsidRPr="004C4A95" w:rsidRDefault="003A1B64" w:rsidP="003A1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41</w:t>
            </w:r>
          </w:p>
        </w:tc>
        <w:tc>
          <w:tcPr>
            <w:tcW w:w="145" w:type="pct"/>
            <w:shd w:val="clear" w:color="auto" w:fill="auto"/>
          </w:tcPr>
          <w:p w:rsidR="00BD776A" w:rsidRPr="004C4A95" w:rsidRDefault="00BD776A" w:rsidP="00BD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pct"/>
            <w:shd w:val="clear" w:color="auto" w:fill="auto"/>
          </w:tcPr>
          <w:p w:rsidR="00BD776A" w:rsidRPr="004C4A95" w:rsidRDefault="003A1B64" w:rsidP="00BD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9635BF" w:rsidRPr="004C4A95" w:rsidTr="00673FD8">
        <w:trPr>
          <w:tblHeader/>
        </w:trPr>
        <w:tc>
          <w:tcPr>
            <w:tcW w:w="1941" w:type="pct"/>
            <w:shd w:val="clear" w:color="auto" w:fill="auto"/>
          </w:tcPr>
          <w:p w:rsidR="009635BF" w:rsidRPr="007E3BAF" w:rsidRDefault="009635BF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E3BAF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27" w:type="pct"/>
            <w:shd w:val="clear" w:color="auto" w:fill="auto"/>
          </w:tcPr>
          <w:p w:rsidR="009635BF" w:rsidRPr="004C4A95" w:rsidRDefault="009635BF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8" w:type="pct"/>
            <w:shd w:val="clear" w:color="auto" w:fill="auto"/>
          </w:tcPr>
          <w:p w:rsidR="009635BF" w:rsidRPr="004C4A95" w:rsidRDefault="008266F8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51,176</w:t>
            </w:r>
          </w:p>
        </w:tc>
        <w:tc>
          <w:tcPr>
            <w:tcW w:w="132" w:type="pct"/>
            <w:shd w:val="clear" w:color="auto" w:fill="auto"/>
          </w:tcPr>
          <w:p w:rsidR="009635BF" w:rsidRPr="004C4A95" w:rsidRDefault="009635BF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1" w:type="pct"/>
            <w:shd w:val="clear" w:color="auto" w:fill="auto"/>
          </w:tcPr>
          <w:p w:rsidR="009635BF" w:rsidRPr="004C4A95" w:rsidRDefault="008266F8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383</w:t>
            </w:r>
          </w:p>
        </w:tc>
        <w:tc>
          <w:tcPr>
            <w:tcW w:w="143" w:type="pct"/>
            <w:shd w:val="clear" w:color="auto" w:fill="auto"/>
          </w:tcPr>
          <w:p w:rsidR="009635BF" w:rsidRPr="004C4A95" w:rsidRDefault="009635BF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2" w:type="pct"/>
            <w:shd w:val="clear" w:color="auto" w:fill="auto"/>
          </w:tcPr>
          <w:p w:rsidR="009635BF" w:rsidRPr="004C4A95" w:rsidRDefault="003A1B64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25,081</w:t>
            </w:r>
          </w:p>
        </w:tc>
        <w:tc>
          <w:tcPr>
            <w:tcW w:w="145" w:type="pct"/>
            <w:shd w:val="clear" w:color="auto" w:fill="auto"/>
          </w:tcPr>
          <w:p w:rsidR="009635BF" w:rsidRPr="004C4A95" w:rsidRDefault="009635BF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pct"/>
            <w:shd w:val="clear" w:color="auto" w:fill="auto"/>
          </w:tcPr>
          <w:p w:rsidR="009635BF" w:rsidRPr="004C4A95" w:rsidRDefault="003A1B64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23</w:t>
            </w:r>
          </w:p>
        </w:tc>
      </w:tr>
      <w:tr w:rsidR="009635BF" w:rsidRPr="00183CF9" w:rsidTr="00673FD8">
        <w:trPr>
          <w:tblHeader/>
        </w:trPr>
        <w:tc>
          <w:tcPr>
            <w:tcW w:w="1941" w:type="pct"/>
            <w:shd w:val="clear" w:color="auto" w:fill="auto"/>
          </w:tcPr>
          <w:p w:rsidR="009635BF" w:rsidRPr="007E3BAF" w:rsidRDefault="009635BF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3BAF">
              <w:rPr>
                <w:rFonts w:asciiTheme="majorBidi" w:hAnsiTheme="majorBidi" w:cstheme="majorBidi"/>
                <w:sz w:val="28"/>
                <w:szCs w:val="28"/>
                <w:cs/>
              </w:rPr>
              <w:t>ระบบไฟฟ้าและระบบส่งน้ำ</w:t>
            </w:r>
          </w:p>
        </w:tc>
        <w:tc>
          <w:tcPr>
            <w:tcW w:w="127" w:type="pct"/>
            <w:shd w:val="clear" w:color="auto" w:fill="auto"/>
          </w:tcPr>
          <w:p w:rsidR="009635BF" w:rsidRPr="004C4A95" w:rsidRDefault="009635BF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8" w:type="pct"/>
            <w:shd w:val="clear" w:color="auto" w:fill="auto"/>
          </w:tcPr>
          <w:p w:rsidR="009635BF" w:rsidRPr="004C4A95" w:rsidRDefault="008266F8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5,862</w:t>
            </w:r>
          </w:p>
        </w:tc>
        <w:tc>
          <w:tcPr>
            <w:tcW w:w="132" w:type="pct"/>
            <w:shd w:val="clear" w:color="auto" w:fill="auto"/>
          </w:tcPr>
          <w:p w:rsidR="009635BF" w:rsidRPr="004C4A95" w:rsidRDefault="009635BF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1" w:type="pct"/>
            <w:shd w:val="clear" w:color="auto" w:fill="auto"/>
          </w:tcPr>
          <w:p w:rsidR="009635BF" w:rsidRPr="000D7ED5" w:rsidRDefault="003A1B64" w:rsidP="000D7E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9635BF" w:rsidRPr="004C4A95" w:rsidRDefault="009635BF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2" w:type="pct"/>
            <w:shd w:val="clear" w:color="auto" w:fill="auto"/>
          </w:tcPr>
          <w:p w:rsidR="009635BF" w:rsidRPr="004C4A95" w:rsidRDefault="003A1B64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978</w:t>
            </w:r>
          </w:p>
        </w:tc>
        <w:tc>
          <w:tcPr>
            <w:tcW w:w="145" w:type="pct"/>
            <w:shd w:val="clear" w:color="auto" w:fill="auto"/>
          </w:tcPr>
          <w:p w:rsidR="009635BF" w:rsidRPr="004C4A95" w:rsidRDefault="009635BF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pct"/>
            <w:shd w:val="clear" w:color="auto" w:fill="auto"/>
          </w:tcPr>
          <w:p w:rsidR="009635BF" w:rsidRPr="00183CF9" w:rsidRDefault="003A1B64" w:rsidP="00183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A1B64" w:rsidRPr="004C4A95" w:rsidTr="00673FD8">
        <w:trPr>
          <w:tblHeader/>
        </w:trPr>
        <w:tc>
          <w:tcPr>
            <w:tcW w:w="1941" w:type="pct"/>
            <w:shd w:val="clear" w:color="auto" w:fill="auto"/>
          </w:tcPr>
          <w:p w:rsidR="003A1B64" w:rsidRPr="007E3BAF" w:rsidRDefault="003A1B64" w:rsidP="003A1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3BAF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7" w:type="pct"/>
            <w:shd w:val="clear" w:color="auto" w:fill="auto"/>
          </w:tcPr>
          <w:p w:rsidR="003A1B64" w:rsidRPr="004C4A95" w:rsidRDefault="003A1B64" w:rsidP="003A1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8" w:type="pct"/>
            <w:shd w:val="clear" w:color="auto" w:fill="auto"/>
          </w:tcPr>
          <w:p w:rsidR="003A1B64" w:rsidRPr="004C4A95" w:rsidRDefault="003A1B64" w:rsidP="003A1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808</w:t>
            </w:r>
          </w:p>
        </w:tc>
        <w:tc>
          <w:tcPr>
            <w:tcW w:w="132" w:type="pct"/>
            <w:shd w:val="clear" w:color="auto" w:fill="auto"/>
          </w:tcPr>
          <w:p w:rsidR="003A1B64" w:rsidRPr="004C4A95" w:rsidRDefault="003A1B64" w:rsidP="003A1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1" w:type="pct"/>
            <w:shd w:val="clear" w:color="auto" w:fill="auto"/>
          </w:tcPr>
          <w:p w:rsidR="003A1B64" w:rsidRPr="004C4A95" w:rsidRDefault="003A1B64" w:rsidP="003A1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255</w:t>
            </w:r>
          </w:p>
        </w:tc>
        <w:tc>
          <w:tcPr>
            <w:tcW w:w="143" w:type="pct"/>
            <w:shd w:val="clear" w:color="auto" w:fill="auto"/>
          </w:tcPr>
          <w:p w:rsidR="003A1B64" w:rsidRPr="004C4A95" w:rsidRDefault="003A1B64" w:rsidP="003A1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2" w:type="pct"/>
            <w:shd w:val="clear" w:color="auto" w:fill="auto"/>
          </w:tcPr>
          <w:p w:rsidR="003A1B64" w:rsidRPr="004C4A95" w:rsidRDefault="003A1B64" w:rsidP="003A1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808</w:t>
            </w:r>
          </w:p>
        </w:tc>
        <w:tc>
          <w:tcPr>
            <w:tcW w:w="145" w:type="pct"/>
            <w:shd w:val="clear" w:color="auto" w:fill="auto"/>
          </w:tcPr>
          <w:p w:rsidR="003A1B64" w:rsidRPr="004C4A95" w:rsidRDefault="003A1B64" w:rsidP="003A1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pct"/>
            <w:shd w:val="clear" w:color="auto" w:fill="auto"/>
          </w:tcPr>
          <w:p w:rsidR="003A1B64" w:rsidRPr="004C4A95" w:rsidRDefault="003A1B64" w:rsidP="003A1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1,191</w:t>
            </w:r>
          </w:p>
        </w:tc>
      </w:tr>
      <w:tr w:rsidR="003A1B64" w:rsidRPr="004C4A95" w:rsidTr="00673FD8">
        <w:trPr>
          <w:tblHeader/>
        </w:trPr>
        <w:tc>
          <w:tcPr>
            <w:tcW w:w="1941" w:type="pct"/>
            <w:shd w:val="clear" w:color="auto" w:fill="auto"/>
          </w:tcPr>
          <w:p w:rsidR="003A1B64" w:rsidRPr="007E3BAF" w:rsidRDefault="003A1B64" w:rsidP="003A1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E3BAF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7" w:type="pct"/>
            <w:shd w:val="clear" w:color="auto" w:fill="auto"/>
          </w:tcPr>
          <w:p w:rsidR="003A1B64" w:rsidRPr="004C4A95" w:rsidRDefault="003A1B64" w:rsidP="003A1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8" w:type="pct"/>
            <w:shd w:val="clear" w:color="auto" w:fill="auto"/>
          </w:tcPr>
          <w:p w:rsidR="003A1B64" w:rsidRPr="004C4A95" w:rsidRDefault="003A1B64" w:rsidP="003A1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19,553</w:t>
            </w:r>
          </w:p>
        </w:tc>
        <w:tc>
          <w:tcPr>
            <w:tcW w:w="132" w:type="pct"/>
            <w:shd w:val="clear" w:color="auto" w:fill="auto"/>
          </w:tcPr>
          <w:p w:rsidR="003A1B64" w:rsidRPr="004C4A95" w:rsidRDefault="003A1B64" w:rsidP="003A1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1" w:type="pct"/>
            <w:shd w:val="clear" w:color="auto" w:fill="auto"/>
          </w:tcPr>
          <w:p w:rsidR="003A1B64" w:rsidRPr="004C4A95" w:rsidRDefault="003A1B64" w:rsidP="003A1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762F5B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143" w:type="pct"/>
            <w:shd w:val="clear" w:color="auto" w:fill="auto"/>
          </w:tcPr>
          <w:p w:rsidR="003A1B64" w:rsidRPr="004C4A95" w:rsidRDefault="003A1B64" w:rsidP="003A1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2" w:type="pct"/>
            <w:shd w:val="clear" w:color="auto" w:fill="auto"/>
          </w:tcPr>
          <w:p w:rsidR="003A1B64" w:rsidRPr="004C4A95" w:rsidRDefault="003A1B64" w:rsidP="003A1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851</w:t>
            </w:r>
          </w:p>
        </w:tc>
        <w:tc>
          <w:tcPr>
            <w:tcW w:w="145" w:type="pct"/>
            <w:shd w:val="clear" w:color="auto" w:fill="auto"/>
          </w:tcPr>
          <w:p w:rsidR="003A1B64" w:rsidRPr="004C4A95" w:rsidRDefault="003A1B64" w:rsidP="003A1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pct"/>
            <w:shd w:val="clear" w:color="auto" w:fill="auto"/>
          </w:tcPr>
          <w:p w:rsidR="003A1B64" w:rsidRPr="004C4A95" w:rsidRDefault="003A1B64" w:rsidP="003A1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47</w:t>
            </w:r>
          </w:p>
        </w:tc>
      </w:tr>
      <w:tr w:rsidR="003A1B64" w:rsidRPr="004C4A95" w:rsidTr="002C09EE">
        <w:trPr>
          <w:tblHeader/>
        </w:trPr>
        <w:tc>
          <w:tcPr>
            <w:tcW w:w="1941" w:type="pct"/>
            <w:shd w:val="clear" w:color="auto" w:fill="auto"/>
          </w:tcPr>
          <w:p w:rsidR="003A1B64" w:rsidRPr="007E3BAF" w:rsidRDefault="003A1B64" w:rsidP="003A1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E3BA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27" w:type="pct"/>
            <w:shd w:val="clear" w:color="auto" w:fill="auto"/>
          </w:tcPr>
          <w:p w:rsidR="003A1B64" w:rsidRPr="004C4A95" w:rsidRDefault="003A1B64" w:rsidP="003A1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:rsidR="003A1B64" w:rsidRPr="004C4A95" w:rsidRDefault="003A1B64" w:rsidP="003A1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44,214</w:t>
            </w:r>
          </w:p>
        </w:tc>
        <w:tc>
          <w:tcPr>
            <w:tcW w:w="132" w:type="pct"/>
            <w:shd w:val="clear" w:color="auto" w:fill="auto"/>
          </w:tcPr>
          <w:p w:rsidR="003A1B64" w:rsidRPr="004C4A95" w:rsidRDefault="003A1B64" w:rsidP="003A1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</w:tcPr>
          <w:p w:rsidR="003A1B64" w:rsidRPr="004C4A95" w:rsidRDefault="003A1B64" w:rsidP="003A1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42,77</w:t>
            </w:r>
            <w:r w:rsidR="00762F5B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:rsidR="003A1B64" w:rsidRPr="004C4A95" w:rsidRDefault="003A1B64" w:rsidP="003A1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:rsidR="003A1B64" w:rsidRPr="004C4A95" w:rsidRDefault="003A1B64" w:rsidP="003A1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9,919</w:t>
            </w:r>
          </w:p>
        </w:tc>
        <w:tc>
          <w:tcPr>
            <w:tcW w:w="145" w:type="pct"/>
            <w:shd w:val="clear" w:color="auto" w:fill="auto"/>
          </w:tcPr>
          <w:p w:rsidR="003A1B64" w:rsidRPr="004C4A95" w:rsidRDefault="003A1B64" w:rsidP="003A1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:rsidR="003A1B64" w:rsidRPr="004C4A95" w:rsidRDefault="003A1B64" w:rsidP="003A1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9,996</w:t>
            </w:r>
          </w:p>
        </w:tc>
      </w:tr>
      <w:tr w:rsidR="003A1B64" w:rsidRPr="004C4A95" w:rsidTr="002C09EE">
        <w:trPr>
          <w:tblHeader/>
        </w:trPr>
        <w:tc>
          <w:tcPr>
            <w:tcW w:w="1941" w:type="pct"/>
            <w:shd w:val="clear" w:color="auto" w:fill="auto"/>
          </w:tcPr>
          <w:p w:rsidR="003A1B64" w:rsidRPr="007E3BAF" w:rsidRDefault="003A1B64" w:rsidP="003A1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3B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" w:type="pct"/>
            <w:shd w:val="clear" w:color="auto" w:fill="auto"/>
          </w:tcPr>
          <w:p w:rsidR="003A1B64" w:rsidRPr="004C4A95" w:rsidRDefault="003A1B64" w:rsidP="003A1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A1B64" w:rsidRPr="004C4A95" w:rsidRDefault="003A1B64" w:rsidP="003A1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136,121</w:t>
            </w:r>
          </w:p>
        </w:tc>
        <w:tc>
          <w:tcPr>
            <w:tcW w:w="132" w:type="pct"/>
            <w:shd w:val="clear" w:color="auto" w:fill="auto"/>
          </w:tcPr>
          <w:p w:rsidR="003A1B64" w:rsidRPr="004C4A95" w:rsidRDefault="003A1B64" w:rsidP="003A1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A1B64" w:rsidRPr="004C4A95" w:rsidRDefault="003A1B64" w:rsidP="003A1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43,637</w:t>
            </w:r>
          </w:p>
        </w:tc>
        <w:tc>
          <w:tcPr>
            <w:tcW w:w="143" w:type="pct"/>
            <w:shd w:val="clear" w:color="auto" w:fill="auto"/>
          </w:tcPr>
          <w:p w:rsidR="003A1B64" w:rsidRPr="004C4A95" w:rsidRDefault="003A1B64" w:rsidP="003A1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A1B64" w:rsidRPr="004C4A95" w:rsidRDefault="003A1B64" w:rsidP="003A1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40,901</w:t>
            </w:r>
          </w:p>
        </w:tc>
        <w:tc>
          <w:tcPr>
            <w:tcW w:w="145" w:type="pct"/>
            <w:shd w:val="clear" w:color="auto" w:fill="auto"/>
          </w:tcPr>
          <w:p w:rsidR="003A1B64" w:rsidRPr="004C4A95" w:rsidRDefault="003A1B64" w:rsidP="003A1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A1B64" w:rsidRPr="004C4A95" w:rsidRDefault="003A1B64" w:rsidP="003A1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11,257</w:t>
            </w:r>
          </w:p>
        </w:tc>
      </w:tr>
    </w:tbl>
    <w:p w:rsidR="00726F7E" w:rsidRPr="006D60BF" w:rsidRDefault="00726F7E" w:rsidP="007E3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:rsidR="003F7D59" w:rsidRPr="004C4A95" w:rsidRDefault="003F7D59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4C4A95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หนี้สินที่มีภาระดอกเบี้ย</w:t>
      </w:r>
    </w:p>
    <w:p w:rsidR="00D332FD" w:rsidRPr="006D60BF" w:rsidRDefault="00D332FD" w:rsidP="00DE10B7">
      <w:pPr>
        <w:autoSpaceDE w:val="0"/>
        <w:autoSpaceDN w:val="0"/>
        <w:spacing w:before="40" w:after="40"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:rsidR="00122ED0" w:rsidRPr="004C4A95" w:rsidRDefault="00122ED0" w:rsidP="007271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4C4A95">
        <w:rPr>
          <w:rFonts w:asciiTheme="majorBidi" w:hAnsiTheme="majorBidi" w:cstheme="majorBidi"/>
          <w:sz w:val="30"/>
          <w:szCs w:val="30"/>
        </w:rPr>
        <w:t>3</w:t>
      </w:r>
      <w:r w:rsidR="00F10F86">
        <w:rPr>
          <w:rFonts w:asciiTheme="majorBidi" w:hAnsiTheme="majorBidi" w:cstheme="majorBidi"/>
          <w:sz w:val="30"/>
          <w:szCs w:val="30"/>
        </w:rPr>
        <w:t>0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B5C1F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Pr="004C4A95">
        <w:rPr>
          <w:rFonts w:asciiTheme="majorBidi" w:hAnsiTheme="majorBidi" w:cstheme="majorBidi"/>
          <w:sz w:val="30"/>
          <w:szCs w:val="30"/>
        </w:rPr>
        <w:t>256</w:t>
      </w:r>
      <w:r w:rsidRPr="004C4A95">
        <w:rPr>
          <w:rFonts w:asciiTheme="majorBidi" w:hAnsiTheme="majorBidi" w:cstheme="majorBidi"/>
          <w:sz w:val="30"/>
          <w:szCs w:val="30"/>
          <w:cs/>
        </w:rPr>
        <w:t>2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วงเงินสินเชื่อซึ่งยังมิได้เบิกใช้มีจำนวนเงิน</w:t>
      </w:r>
      <w:r w:rsidRPr="004C4A95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รวม</w:t>
      </w:r>
      <w:r w:rsidRPr="004C4A95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 </w:t>
      </w:r>
      <w:r w:rsidR="00265653">
        <w:rPr>
          <w:rFonts w:asciiTheme="majorBidi" w:hAnsiTheme="majorBidi" w:cstheme="majorBidi"/>
          <w:sz w:val="30"/>
          <w:szCs w:val="30"/>
          <w:shd w:val="clear" w:color="auto" w:fill="FFFFFF"/>
        </w:rPr>
        <w:t>3,0</w:t>
      </w:r>
      <w:r w:rsidR="00777837">
        <w:rPr>
          <w:rFonts w:asciiTheme="majorBidi" w:hAnsiTheme="majorBidi" w:cstheme="majorBidi"/>
          <w:sz w:val="30"/>
          <w:szCs w:val="30"/>
          <w:shd w:val="clear" w:color="auto" w:fill="FFFFFF"/>
        </w:rPr>
        <w:t>1</w:t>
      </w:r>
      <w:r w:rsidR="00265653">
        <w:rPr>
          <w:rFonts w:asciiTheme="majorBidi" w:hAnsiTheme="majorBidi" w:cstheme="majorBidi"/>
          <w:sz w:val="30"/>
          <w:szCs w:val="30"/>
          <w:shd w:val="clear" w:color="auto" w:fill="FFFFFF"/>
        </w:rPr>
        <w:t>8</w:t>
      </w:r>
      <w:r w:rsidR="0065672B">
        <w:rPr>
          <w:rFonts w:asciiTheme="majorBidi" w:hAnsiTheme="majorBidi" w:cstheme="majorBidi"/>
          <w:sz w:val="30"/>
          <w:szCs w:val="30"/>
          <w:shd w:val="clear" w:color="auto" w:fill="FFFFFF"/>
        </w:rPr>
        <w:t>.9</w:t>
      </w:r>
      <w:r w:rsidRPr="004C4A95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ล้านบาท และ</w:t>
      </w:r>
      <w:r w:rsidRPr="004C4A95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 </w:t>
      </w:r>
      <w:r w:rsidR="0065672B">
        <w:rPr>
          <w:rFonts w:asciiTheme="majorBidi" w:hAnsiTheme="majorBidi" w:cstheme="majorBidi"/>
          <w:sz w:val="30"/>
          <w:szCs w:val="30"/>
          <w:shd w:val="clear" w:color="auto" w:fill="FFFFFF"/>
        </w:rPr>
        <w:t>68.5</w:t>
      </w:r>
      <w:r w:rsidR="008B5C1F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ล้านเหรียญ</w:t>
      </w:r>
      <w:r w:rsidRPr="004C4A95">
        <w:rPr>
          <w:rFonts w:asciiTheme="majorBidi" w:hAnsiTheme="majorBidi" w:cstheme="majorBidi"/>
          <w:sz w:val="30"/>
          <w:szCs w:val="30"/>
          <w:cs/>
        </w:rPr>
        <w:t>สหรัฐอเมริกา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สำหรับกลุ่มบริษัท และ</w:t>
      </w:r>
      <w:r w:rsidRPr="004C4A95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 </w:t>
      </w:r>
      <w:r w:rsidR="0065672B">
        <w:rPr>
          <w:rFonts w:asciiTheme="majorBidi" w:hAnsiTheme="majorBidi" w:cstheme="majorBidi"/>
          <w:sz w:val="30"/>
          <w:szCs w:val="30"/>
          <w:shd w:val="clear" w:color="auto" w:fill="FFFFFF"/>
        </w:rPr>
        <w:t>1,993.6</w:t>
      </w:r>
      <w:r w:rsidRPr="004C4A95">
        <w:rPr>
          <w:rFonts w:asciiTheme="majorBidi" w:hAnsiTheme="majorBidi" w:cstheme="majorBidi"/>
          <w:sz w:val="30"/>
          <w:szCs w:val="30"/>
          <w:cs/>
          <w:lang w:val="th-TH"/>
        </w:rPr>
        <w:t xml:space="preserve"> ล้านบาท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  <w:lang w:val="th-TH"/>
        </w:rPr>
        <w:t xml:space="preserve">และ </w:t>
      </w:r>
      <w:r w:rsidR="0065672B">
        <w:rPr>
          <w:rFonts w:asciiTheme="majorBidi" w:hAnsiTheme="majorBidi" w:cstheme="majorBidi"/>
          <w:sz w:val="30"/>
          <w:szCs w:val="30"/>
        </w:rPr>
        <w:t>25.3</w:t>
      </w:r>
      <w:r w:rsidR="008B5C1F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ล้านเหรียญสหรัฐอเมริกา </w:t>
      </w:r>
      <w:r w:rsidRPr="004C4A95">
        <w:rPr>
          <w:rFonts w:asciiTheme="majorBidi" w:hAnsiTheme="majorBidi" w:cstheme="majorBidi"/>
          <w:sz w:val="30"/>
          <w:szCs w:val="30"/>
          <w:cs/>
          <w:lang w:val="th-TH"/>
        </w:rPr>
        <w:t>สำหรับบริษัท</w:t>
      </w:r>
      <w:r w:rsidR="00675EAF" w:rsidRPr="004C4A95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FE776F" w:rsidRPr="004C4A95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4C4A9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Pr="004C4A95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4C4A9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4C4A9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Pr="004C4A95">
        <w:rPr>
          <w:rFonts w:asciiTheme="majorBidi" w:hAnsiTheme="majorBidi" w:cstheme="majorBidi"/>
          <w:i/>
          <w:iCs/>
          <w:sz w:val="30"/>
          <w:szCs w:val="30"/>
          <w:cs/>
        </w:rPr>
        <w:t>1</w:t>
      </w:r>
      <w:r w:rsidRPr="004C4A95">
        <w:rPr>
          <w:rFonts w:asciiTheme="majorBidi" w:hAnsiTheme="majorBidi" w:cstheme="majorBidi"/>
          <w:i/>
          <w:iCs/>
          <w:sz w:val="30"/>
          <w:szCs w:val="30"/>
        </w:rPr>
        <w:t>: 3,490.1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C4A9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Pr="004C4A95">
        <w:rPr>
          <w:rFonts w:asciiTheme="majorBidi" w:hAnsiTheme="majorBidi" w:cstheme="majorBidi"/>
          <w:i/>
          <w:iCs/>
          <w:sz w:val="30"/>
          <w:szCs w:val="30"/>
        </w:rPr>
        <w:t xml:space="preserve">72.4 </w:t>
      </w:r>
      <w:r w:rsidRPr="004C4A95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ล้านเหรียญสหรัฐอเมริกา</w:t>
      </w:r>
      <w:r w:rsidRPr="004C4A9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สำหรับกลุ่มบริษัท และ </w:t>
      </w:r>
      <w:r w:rsidRPr="004C4A95">
        <w:rPr>
          <w:rFonts w:asciiTheme="majorBidi" w:hAnsiTheme="majorBidi" w:cstheme="majorBidi"/>
          <w:i/>
          <w:iCs/>
          <w:sz w:val="30"/>
          <w:szCs w:val="30"/>
        </w:rPr>
        <w:t xml:space="preserve">2,174.2 </w:t>
      </w:r>
      <w:r w:rsidR="00CE2B1C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Pr="004C4A9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Pr="004C4A95">
        <w:rPr>
          <w:rFonts w:asciiTheme="majorBidi" w:hAnsiTheme="majorBidi" w:cstheme="majorBidi"/>
          <w:i/>
          <w:iCs/>
          <w:sz w:val="30"/>
          <w:szCs w:val="30"/>
        </w:rPr>
        <w:t>29.1</w:t>
      </w:r>
      <w:r w:rsidRPr="004C4A9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ล้านเหรียญสหรัฐอเมริกา สำหรับบริษัท)</w:t>
      </w:r>
    </w:p>
    <w:p w:rsidR="00122ED0" w:rsidRPr="006D60BF" w:rsidRDefault="00122ED0" w:rsidP="007271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122ED0" w:rsidRPr="004C4A95" w:rsidRDefault="00122ED0" w:rsidP="007271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 เช่น การไม่นำที่ดินและอาคารไปจดจำนอง การไม่ลดทุนจดทะเบียน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เป็นต้น</w:t>
      </w:r>
    </w:p>
    <w:p w:rsidR="00122ED0" w:rsidRPr="004C4A95" w:rsidRDefault="00122ED0" w:rsidP="007271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122ED0" w:rsidRDefault="00122ED0" w:rsidP="007271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วงเงินสินเชื่อของบริษัทย่อยส่วนใหญ่ค้ำประกันโดยบริษัทและบริษัทที่เกี่ยวข้องกัน</w:t>
      </w:r>
    </w:p>
    <w:p w:rsidR="00F10F86" w:rsidRDefault="00F10F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D50D19" w:rsidRPr="00904348" w:rsidRDefault="00904348" w:rsidP="00745CD8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904348">
        <w:rPr>
          <w:rFonts w:ascii="Angsana New" w:hAnsi="Angsana New" w:hint="cs"/>
          <w:b/>
          <w:bCs/>
          <w:sz w:val="30"/>
          <w:szCs w:val="30"/>
          <w:cs/>
          <w:lang w:val="th-TH" w:bidi="th-TH"/>
        </w:rPr>
        <w:lastRenderedPageBreak/>
        <w:t>ประมาณการหนี้สินไม่หมุนเวียนสำหรับผลประโยชน์พนักงาน</w:t>
      </w:r>
    </w:p>
    <w:p w:rsidR="00904348" w:rsidRPr="000F3736" w:rsidRDefault="00904348" w:rsidP="004B3868">
      <w:pPr>
        <w:rPr>
          <w:rFonts w:asciiTheme="majorBidi" w:hAnsiTheme="majorBidi" w:cstheme="majorBidi"/>
          <w:sz w:val="22"/>
          <w:szCs w:val="22"/>
        </w:rPr>
      </w:pPr>
    </w:p>
    <w:p w:rsidR="00D50D19" w:rsidRPr="00904348" w:rsidRDefault="00904348" w:rsidP="009043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4348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904348">
        <w:rPr>
          <w:rFonts w:asciiTheme="majorBidi" w:hAnsiTheme="majorBidi"/>
          <w:sz w:val="30"/>
          <w:szCs w:val="30"/>
          <w:cs/>
        </w:rPr>
        <w:t xml:space="preserve"> 5 </w:t>
      </w:r>
      <w:r w:rsidRPr="00904348">
        <w:rPr>
          <w:rFonts w:asciiTheme="majorBidi" w:hAnsiTheme="majorBidi" w:hint="cs"/>
          <w:sz w:val="30"/>
          <w:szCs w:val="30"/>
          <w:cs/>
        </w:rPr>
        <w:t>เมษายน</w:t>
      </w:r>
      <w:r w:rsidRPr="00904348">
        <w:rPr>
          <w:rFonts w:asciiTheme="majorBidi" w:hAnsiTheme="majorBidi"/>
          <w:sz w:val="30"/>
          <w:szCs w:val="30"/>
          <w:cs/>
        </w:rPr>
        <w:t xml:space="preserve"> 2562 </w:t>
      </w:r>
      <w:r w:rsidRPr="00904348">
        <w:rPr>
          <w:rFonts w:asciiTheme="majorBidi" w:hAnsiTheme="majorBidi" w:hint="cs"/>
          <w:sz w:val="30"/>
          <w:szCs w:val="30"/>
          <w:cs/>
        </w:rPr>
        <w:t>พระราชบัญญัติคุ้มครองแรงงานได้ถูกปรับปรุงและกำหนดให้นายจ้างต้องจ่ายค่าชดเชยให้ลูกจ้างที่ถูกเลิกจ้างเพิ่มเติม</w:t>
      </w:r>
      <w:r w:rsidRPr="00904348">
        <w:rPr>
          <w:rFonts w:asciiTheme="majorBidi" w:hAnsiTheme="majorBidi"/>
          <w:sz w:val="30"/>
          <w:szCs w:val="30"/>
          <w:cs/>
        </w:rPr>
        <w:t xml:space="preserve"> </w:t>
      </w:r>
      <w:r w:rsidRPr="00904348">
        <w:rPr>
          <w:rFonts w:asciiTheme="majorBidi" w:hAnsiTheme="majorBidi" w:hint="cs"/>
          <w:sz w:val="30"/>
          <w:szCs w:val="30"/>
          <w:cs/>
        </w:rPr>
        <w:t>หากลูกจ้างทำงานติดต่อกันครบ</w:t>
      </w:r>
      <w:r w:rsidRPr="00904348">
        <w:rPr>
          <w:rFonts w:asciiTheme="majorBidi" w:hAnsiTheme="majorBidi"/>
          <w:sz w:val="30"/>
          <w:szCs w:val="30"/>
          <w:cs/>
        </w:rPr>
        <w:t xml:space="preserve"> 20 </w:t>
      </w:r>
      <w:r w:rsidRPr="00904348">
        <w:rPr>
          <w:rFonts w:asciiTheme="majorBidi" w:hAnsiTheme="majorBidi" w:hint="cs"/>
          <w:sz w:val="30"/>
          <w:szCs w:val="30"/>
          <w:cs/>
        </w:rPr>
        <w:t>ปีขึ้นไป</w:t>
      </w:r>
      <w:r w:rsidRPr="00904348">
        <w:rPr>
          <w:rFonts w:asciiTheme="majorBidi" w:hAnsiTheme="majorBidi"/>
          <w:sz w:val="30"/>
          <w:szCs w:val="30"/>
          <w:cs/>
        </w:rPr>
        <w:t xml:space="preserve"> </w:t>
      </w:r>
      <w:r w:rsidRPr="00904348">
        <w:rPr>
          <w:rFonts w:asciiTheme="majorBidi" w:hAnsiTheme="majorBidi" w:hint="cs"/>
          <w:sz w:val="30"/>
          <w:szCs w:val="30"/>
          <w:cs/>
        </w:rPr>
        <w:t>ลูกจ้างมีสิทธิได้รับค่าชดเชยไม่น้อยกว่าค่าจ้างอัตราสุดท้าย</w:t>
      </w:r>
      <w:r w:rsidRPr="00904348">
        <w:rPr>
          <w:rFonts w:asciiTheme="majorBidi" w:hAnsiTheme="majorBidi"/>
          <w:sz w:val="30"/>
          <w:szCs w:val="30"/>
          <w:cs/>
        </w:rPr>
        <w:t xml:space="preserve"> 400 </w:t>
      </w:r>
      <w:r w:rsidRPr="00904348">
        <w:rPr>
          <w:rFonts w:asciiTheme="majorBidi" w:hAnsiTheme="majorBidi" w:hint="cs"/>
          <w:sz w:val="30"/>
          <w:szCs w:val="30"/>
          <w:cs/>
        </w:rPr>
        <w:t>วัน</w:t>
      </w:r>
      <w:r w:rsidRPr="00904348">
        <w:rPr>
          <w:rFonts w:asciiTheme="majorBidi" w:hAnsiTheme="majorBidi"/>
          <w:sz w:val="30"/>
          <w:szCs w:val="30"/>
          <w:cs/>
        </w:rPr>
        <w:t xml:space="preserve"> </w:t>
      </w:r>
      <w:r w:rsidRPr="00904348">
        <w:rPr>
          <w:rFonts w:asciiTheme="majorBidi" w:hAnsiTheme="majorBidi" w:hint="cs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</w:t>
      </w:r>
      <w:r w:rsidR="00527A17">
        <w:rPr>
          <w:rFonts w:asciiTheme="majorBidi" w:hAnsiTheme="majorBidi" w:hint="cs"/>
          <w:sz w:val="30"/>
          <w:szCs w:val="30"/>
          <w:cs/>
        </w:rPr>
        <w:t>ส</w:t>
      </w:r>
      <w:r w:rsidR="00EE7A60">
        <w:rPr>
          <w:rFonts w:asciiTheme="majorBidi" w:hAnsiTheme="majorBidi" w:hint="cs"/>
          <w:sz w:val="30"/>
          <w:szCs w:val="30"/>
          <w:cs/>
        </w:rPr>
        <w:t>อง</w:t>
      </w:r>
      <w:r w:rsidRPr="00904348">
        <w:rPr>
          <w:rFonts w:asciiTheme="majorBidi" w:hAnsiTheme="majorBidi" w:hint="cs"/>
          <w:sz w:val="30"/>
          <w:szCs w:val="30"/>
          <w:cs/>
        </w:rPr>
        <w:t>ปี</w:t>
      </w:r>
      <w:r w:rsidRPr="00904348">
        <w:rPr>
          <w:rFonts w:asciiTheme="majorBidi" w:hAnsiTheme="majorBidi"/>
          <w:sz w:val="30"/>
          <w:szCs w:val="30"/>
          <w:cs/>
        </w:rPr>
        <w:t xml:space="preserve"> 2562 </w:t>
      </w:r>
      <w:r w:rsidRPr="00904348">
        <w:rPr>
          <w:rFonts w:asciiTheme="majorBidi" w:hAnsiTheme="majorBidi" w:hint="cs"/>
          <w:sz w:val="30"/>
          <w:szCs w:val="30"/>
          <w:cs/>
        </w:rPr>
        <w:t>จากการแก้ไขโครงการดังกล่าวทำให้</w:t>
      </w:r>
      <w:r w:rsidR="000527DB">
        <w:rPr>
          <w:rFonts w:asciiTheme="majorBidi" w:hAnsiTheme="majorBidi"/>
          <w:sz w:val="30"/>
          <w:szCs w:val="30"/>
        </w:rPr>
        <w:br/>
      </w:r>
      <w:r w:rsidR="00BA510C">
        <w:rPr>
          <w:rFonts w:asciiTheme="majorBidi" w:hAnsiTheme="majorBidi" w:hint="cs"/>
          <w:sz w:val="30"/>
          <w:szCs w:val="30"/>
          <w:cs/>
        </w:rPr>
        <w:t>กลุ่มบริษัทรับรู้</w:t>
      </w:r>
      <w:r w:rsidR="00AC27B6">
        <w:rPr>
          <w:rFonts w:asciiTheme="majorBidi" w:hAnsiTheme="majorBidi" w:hint="cs"/>
          <w:sz w:val="30"/>
          <w:szCs w:val="30"/>
          <w:cs/>
        </w:rPr>
        <w:t>ป</w:t>
      </w:r>
      <w:r w:rsidRPr="00904348">
        <w:rPr>
          <w:rFonts w:asciiTheme="majorBidi" w:hAnsiTheme="majorBidi" w:hint="cs"/>
          <w:sz w:val="30"/>
          <w:szCs w:val="30"/>
          <w:cs/>
        </w:rPr>
        <w:t>ระมาณการหนี้สินผลประโยชน์เมื่อเกษียณอายุ</w:t>
      </w:r>
      <w:r w:rsidRPr="00904348">
        <w:rPr>
          <w:rFonts w:asciiTheme="majorBidi" w:hAnsiTheme="majorBidi"/>
          <w:sz w:val="30"/>
          <w:szCs w:val="30"/>
          <w:cs/>
        </w:rPr>
        <w:t xml:space="preserve"> </w:t>
      </w:r>
      <w:r w:rsidR="00BA510C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="00BA510C">
        <w:rPr>
          <w:rFonts w:asciiTheme="majorBidi" w:hAnsiTheme="majorBidi"/>
          <w:sz w:val="30"/>
          <w:szCs w:val="30"/>
        </w:rPr>
        <w:t xml:space="preserve">30 </w:t>
      </w:r>
      <w:r w:rsidR="00527A17">
        <w:rPr>
          <w:rFonts w:asciiTheme="majorBidi" w:hAnsiTheme="majorBidi" w:hint="cs"/>
          <w:sz w:val="30"/>
          <w:szCs w:val="30"/>
          <w:cs/>
        </w:rPr>
        <w:t>กันยา</w:t>
      </w:r>
      <w:r w:rsidR="00BA510C">
        <w:rPr>
          <w:rFonts w:asciiTheme="majorBidi" w:hAnsiTheme="majorBidi" w:hint="cs"/>
          <w:sz w:val="30"/>
          <w:szCs w:val="30"/>
          <w:cs/>
        </w:rPr>
        <w:t xml:space="preserve">ยน </w:t>
      </w:r>
      <w:r w:rsidR="00BA510C">
        <w:rPr>
          <w:rFonts w:asciiTheme="majorBidi" w:hAnsiTheme="majorBidi"/>
          <w:sz w:val="30"/>
          <w:szCs w:val="30"/>
        </w:rPr>
        <w:t>2562</w:t>
      </w:r>
      <w:r w:rsidR="00BA510C">
        <w:rPr>
          <w:rFonts w:asciiTheme="majorBidi" w:hAnsiTheme="majorBidi" w:hint="cs"/>
          <w:sz w:val="30"/>
          <w:szCs w:val="30"/>
          <w:cs/>
        </w:rPr>
        <w:t xml:space="preserve"> </w:t>
      </w:r>
      <w:r w:rsidRPr="00904348">
        <w:rPr>
          <w:rFonts w:asciiTheme="majorBidi" w:hAnsiTheme="majorBidi" w:hint="cs"/>
          <w:sz w:val="30"/>
          <w:szCs w:val="30"/>
          <w:cs/>
        </w:rPr>
        <w:t>และต้นทุนบริการ</w:t>
      </w:r>
      <w:r w:rsidR="000527DB">
        <w:rPr>
          <w:rFonts w:asciiTheme="majorBidi" w:hAnsiTheme="majorBidi"/>
          <w:sz w:val="30"/>
          <w:szCs w:val="30"/>
        </w:rPr>
        <w:br/>
      </w:r>
      <w:r w:rsidRPr="00904348">
        <w:rPr>
          <w:rFonts w:asciiTheme="majorBidi" w:hAnsiTheme="majorBidi" w:hint="cs"/>
          <w:sz w:val="30"/>
          <w:szCs w:val="30"/>
          <w:cs/>
        </w:rPr>
        <w:t>ในอดีต</w:t>
      </w:r>
      <w:r w:rsidR="00BA510C">
        <w:rPr>
          <w:rFonts w:asciiTheme="majorBidi" w:hAnsiTheme="majorBidi" w:hint="cs"/>
          <w:sz w:val="30"/>
          <w:szCs w:val="30"/>
          <w:cs/>
        </w:rPr>
        <w:t>เพิ่มขึ้นสำหรับงวด</w:t>
      </w:r>
      <w:r w:rsidR="007A7902">
        <w:rPr>
          <w:rFonts w:asciiTheme="majorBidi" w:hAnsiTheme="majorBidi" w:hint="cs"/>
          <w:sz w:val="30"/>
          <w:szCs w:val="30"/>
          <w:cs/>
        </w:rPr>
        <w:t>เก้า</w:t>
      </w:r>
      <w:r w:rsidR="00BA510C">
        <w:rPr>
          <w:rFonts w:asciiTheme="majorBidi" w:hAnsiTheme="majorBidi" w:hint="cs"/>
          <w:sz w:val="30"/>
          <w:szCs w:val="30"/>
          <w:cs/>
        </w:rPr>
        <w:t>เดือนสิ้นสุดวันเดียวกันในงบการ</w:t>
      </w:r>
      <w:r w:rsidRPr="00904348">
        <w:rPr>
          <w:rFonts w:asciiTheme="majorBidi" w:hAnsiTheme="majorBidi" w:hint="cs"/>
          <w:sz w:val="30"/>
          <w:szCs w:val="30"/>
          <w:cs/>
        </w:rPr>
        <w:t>เงินรวมและงบการเงินเฉพาะกิจการ</w:t>
      </w:r>
      <w:r w:rsidRPr="000527DB">
        <w:rPr>
          <w:rFonts w:asciiTheme="majorBidi" w:hAnsiTheme="majorBidi" w:hint="cs"/>
          <w:sz w:val="30"/>
          <w:szCs w:val="30"/>
          <w:cs/>
        </w:rPr>
        <w:t>จำนวน</w:t>
      </w:r>
      <w:r w:rsidR="00E6695A" w:rsidRPr="000527DB">
        <w:rPr>
          <w:rFonts w:asciiTheme="majorBidi" w:hAnsiTheme="majorBidi" w:hint="cs"/>
          <w:sz w:val="30"/>
          <w:szCs w:val="30"/>
          <w:cs/>
        </w:rPr>
        <w:t xml:space="preserve"> </w:t>
      </w:r>
      <w:r w:rsidR="00733349">
        <w:rPr>
          <w:rFonts w:asciiTheme="majorBidi" w:hAnsiTheme="majorBidi"/>
          <w:sz w:val="30"/>
          <w:szCs w:val="30"/>
        </w:rPr>
        <w:t>31.7</w:t>
      </w:r>
      <w:r w:rsidR="00AC27B6" w:rsidRPr="000527DB">
        <w:rPr>
          <w:rFonts w:asciiTheme="majorBidi" w:hAnsiTheme="majorBidi"/>
          <w:sz w:val="30"/>
          <w:szCs w:val="30"/>
        </w:rPr>
        <w:t xml:space="preserve"> </w:t>
      </w:r>
      <w:r w:rsidR="00AC27B6" w:rsidRPr="000527DB">
        <w:rPr>
          <w:rFonts w:asciiTheme="majorBidi" w:hAnsiTheme="majorBidi" w:hint="cs"/>
          <w:sz w:val="30"/>
          <w:szCs w:val="30"/>
          <w:cs/>
        </w:rPr>
        <w:t>ล้านบาท</w:t>
      </w:r>
      <w:r w:rsidRPr="000527DB">
        <w:rPr>
          <w:rFonts w:asciiTheme="majorBidi" w:hAnsiTheme="majorBidi" w:hint="cs"/>
          <w:sz w:val="30"/>
          <w:szCs w:val="30"/>
          <w:cs/>
        </w:rPr>
        <w:t>และ</w:t>
      </w:r>
      <w:r w:rsidRPr="000527DB">
        <w:rPr>
          <w:rFonts w:asciiTheme="majorBidi" w:hAnsiTheme="majorBidi"/>
          <w:sz w:val="30"/>
          <w:szCs w:val="30"/>
          <w:cs/>
        </w:rPr>
        <w:t xml:space="preserve"> </w:t>
      </w:r>
      <w:r w:rsidR="00733349">
        <w:rPr>
          <w:rFonts w:asciiTheme="majorBidi" w:hAnsiTheme="majorBidi" w:cstheme="majorBidi"/>
          <w:sz w:val="30"/>
          <w:szCs w:val="30"/>
        </w:rPr>
        <w:t>9.0</w:t>
      </w:r>
      <w:r w:rsidRPr="000527DB">
        <w:rPr>
          <w:rFonts w:asciiTheme="majorBidi" w:hAnsiTheme="majorBidi" w:cstheme="majorBidi"/>
          <w:sz w:val="30"/>
          <w:szCs w:val="30"/>
        </w:rPr>
        <w:t xml:space="preserve"> </w:t>
      </w:r>
      <w:r w:rsidRPr="000527DB">
        <w:rPr>
          <w:rFonts w:asciiTheme="majorBidi" w:hAnsiTheme="majorBidi" w:hint="cs"/>
          <w:sz w:val="30"/>
          <w:szCs w:val="30"/>
          <w:cs/>
        </w:rPr>
        <w:t>ล้านบาท</w:t>
      </w:r>
      <w:r w:rsidRPr="000527DB">
        <w:rPr>
          <w:rFonts w:asciiTheme="majorBidi" w:hAnsiTheme="majorBidi"/>
          <w:sz w:val="30"/>
          <w:szCs w:val="30"/>
          <w:cs/>
        </w:rPr>
        <w:t xml:space="preserve"> </w:t>
      </w:r>
      <w:r w:rsidRPr="000527DB">
        <w:rPr>
          <w:rFonts w:asciiTheme="majorBidi" w:hAnsiTheme="majorBidi" w:hint="cs"/>
          <w:sz w:val="30"/>
          <w:szCs w:val="30"/>
          <w:cs/>
        </w:rPr>
        <w:t>ตามลำดับ</w:t>
      </w:r>
    </w:p>
    <w:p w:rsidR="00FE776F" w:rsidRPr="004C4A95" w:rsidRDefault="00FE776F">
      <w:pPr>
        <w:rPr>
          <w:rFonts w:asciiTheme="majorBidi" w:hAnsiTheme="majorBidi" w:cstheme="majorBidi"/>
        </w:rPr>
      </w:pPr>
    </w:p>
    <w:p w:rsidR="00F57DEE" w:rsidRPr="004C4A95" w:rsidRDefault="00F57DEE" w:rsidP="00745CD8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4C4A95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ส่วนงานดำเนินงาน</w:t>
      </w:r>
      <w:r w:rsidR="00041346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และการจำแนกรายได้</w:t>
      </w:r>
    </w:p>
    <w:p w:rsidR="00F57DEE" w:rsidRPr="004C4A95" w:rsidRDefault="00F57DEE" w:rsidP="00F57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:rsidR="00F57DEE" w:rsidRPr="004C4A95" w:rsidRDefault="00F57DEE" w:rsidP="00F57D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4A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</w:t>
      </w:r>
      <w:r w:rsidR="00864F7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ตาม</w:t>
      </w:r>
      <w:r w:rsidRPr="004C4A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</w:t>
      </w:r>
      <w:r w:rsidR="00864F7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ดำเนินงาน</w:t>
      </w:r>
    </w:p>
    <w:p w:rsidR="00F57DEE" w:rsidRPr="004C4A95" w:rsidRDefault="00F57DEE" w:rsidP="00F57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5120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716"/>
        <w:gridCol w:w="1062"/>
        <w:gridCol w:w="243"/>
        <w:gridCol w:w="1042"/>
        <w:gridCol w:w="243"/>
        <w:gridCol w:w="981"/>
        <w:gridCol w:w="243"/>
        <w:gridCol w:w="1020"/>
        <w:gridCol w:w="243"/>
        <w:gridCol w:w="989"/>
        <w:gridCol w:w="243"/>
        <w:gridCol w:w="1030"/>
      </w:tblGrid>
      <w:tr w:rsidR="003F030D" w:rsidRPr="009327BF" w:rsidTr="00F10F86"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</w:tcPr>
          <w:p w:rsidR="003F030D" w:rsidRPr="000F3736" w:rsidRDefault="003F030D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50" w:type="pct"/>
            <w:gridSpan w:val="11"/>
            <w:tcBorders>
              <w:top w:val="nil"/>
              <w:left w:val="nil"/>
              <w:bottom w:val="nil"/>
            </w:tcBorders>
          </w:tcPr>
          <w:p w:rsidR="003F030D" w:rsidRPr="000F3736" w:rsidRDefault="003F030D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F373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3F030D" w:rsidRPr="009327BF" w:rsidTr="00F10F86"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</w:tcPr>
          <w:p w:rsidR="003F030D" w:rsidRPr="000F3736" w:rsidRDefault="003F030D" w:rsidP="003F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030D" w:rsidRPr="000F3736" w:rsidRDefault="003F030D" w:rsidP="00F1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ผลิตและจำหน่ายอาหาร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:rsidR="003F030D" w:rsidRPr="000F3736" w:rsidRDefault="003F030D" w:rsidP="003F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030D" w:rsidRPr="000F3736" w:rsidRDefault="003F030D" w:rsidP="003F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บริการรับฝาก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:rsidR="003F030D" w:rsidRPr="000F3736" w:rsidRDefault="003F030D" w:rsidP="003F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4" w:type="pct"/>
            <w:gridSpan w:val="3"/>
          </w:tcPr>
          <w:p w:rsidR="003F030D" w:rsidRPr="000F3736" w:rsidRDefault="003F030D" w:rsidP="003F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F57DEE" w:rsidRPr="009327BF" w:rsidTr="00F10F86"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0F3736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DEE" w:rsidRPr="000F3736" w:rsidRDefault="00F57DEE" w:rsidP="00F1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ทะเล อาหารสำเร็จรูปและ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0F3736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DEE" w:rsidRPr="000F3736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ห้องเย็นและขนส่ง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0F3736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4" w:type="pct"/>
            <w:gridSpan w:val="3"/>
          </w:tcPr>
          <w:p w:rsidR="00F57DEE" w:rsidRPr="000F3736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F57DEE" w:rsidRPr="009327BF" w:rsidTr="00F10F86"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0F3736" w:rsidRDefault="00F57DEE" w:rsidP="00F5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16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DEE" w:rsidRPr="000F3736" w:rsidRDefault="00F57DEE" w:rsidP="00F1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อาหารกึ่งสำเร็จรูปแช่แข็ง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0F3736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DEE" w:rsidRPr="000F3736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ห้องเย็น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0F3736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4" w:type="pct"/>
            <w:gridSpan w:val="3"/>
          </w:tcPr>
          <w:p w:rsidR="00F57DEE" w:rsidRPr="000F3736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F57DEE" w:rsidRPr="009327BF" w:rsidTr="00F10F86">
        <w:tc>
          <w:tcPr>
            <w:tcW w:w="1350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F57DEE" w:rsidRPr="000F3736" w:rsidRDefault="00F57DEE" w:rsidP="0071095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</w:t>
            </w: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วันที่</w:t>
            </w: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="003E74A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0F3736" w:rsidRDefault="00F57DEE" w:rsidP="00C467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0F3736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3C2FCF" w:rsidRPr="000F373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0F3736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0F3736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0F3736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256</w:t>
            </w:r>
            <w:r w:rsidR="003C2FCF" w:rsidRPr="000F3736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1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0F3736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0F3736" w:rsidRDefault="00C467C5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0F373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0F3736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0F373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0F3736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0F3736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0F3736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256</w:t>
            </w:r>
            <w:r w:rsidR="003C2FCF" w:rsidRPr="000F3736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1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0F3736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92" w:type="pct"/>
          </w:tcPr>
          <w:p w:rsidR="00F57DEE" w:rsidRPr="000F3736" w:rsidRDefault="00C467C5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0F373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0F3736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0F373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1" w:type="pct"/>
          </w:tcPr>
          <w:p w:rsidR="00F57DEE" w:rsidRPr="000F3736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1" w:type="pct"/>
          </w:tcPr>
          <w:p w:rsidR="00F57DEE" w:rsidRPr="000F3736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0F3736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256</w:t>
            </w:r>
            <w:r w:rsidR="003C2FCF" w:rsidRPr="000F3736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1</w:t>
            </w:r>
          </w:p>
        </w:tc>
      </w:tr>
      <w:tr w:rsidR="00F57DEE" w:rsidRPr="009327BF" w:rsidTr="00F10F86"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0F3736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3650" w:type="pct"/>
            <w:gridSpan w:val="11"/>
            <w:tcBorders>
              <w:top w:val="nil"/>
              <w:left w:val="nil"/>
            </w:tcBorders>
          </w:tcPr>
          <w:p w:rsidR="00F57DEE" w:rsidRPr="000F3736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0F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DC4362" w:rsidRPr="009327BF" w:rsidTr="00F10F86"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528" w:type="pct"/>
            <w:tcBorders>
              <w:top w:val="nil"/>
              <w:left w:val="nil"/>
              <w:right w:val="nil"/>
            </w:tcBorders>
            <w:vAlign w:val="bottom"/>
          </w:tcPr>
          <w:p w:rsidR="00DC4362" w:rsidRPr="000F3736" w:rsidRDefault="00271124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8325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615,452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C4362" w:rsidRPr="0083250D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5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1,296,056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C4362" w:rsidRPr="000F3736" w:rsidRDefault="0083250D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19,978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C4362" w:rsidRPr="0083250D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5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25,195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2" w:type="pct"/>
            <w:vAlign w:val="bottom"/>
          </w:tcPr>
          <w:p w:rsidR="00DC4362" w:rsidRPr="000F3736" w:rsidRDefault="0083250D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1,635,430</w:t>
            </w:r>
          </w:p>
        </w:tc>
        <w:tc>
          <w:tcPr>
            <w:tcW w:w="121" w:type="pct"/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:rsidR="00DC4362" w:rsidRPr="0083250D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5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1,321,251</w:t>
            </w:r>
          </w:p>
        </w:tc>
      </w:tr>
      <w:tr w:rsidR="00DC4362" w:rsidRPr="009327BF" w:rsidTr="00F10F86"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528" w:type="pct"/>
            <w:tcBorders>
              <w:top w:val="nil"/>
              <w:left w:val="nil"/>
              <w:right w:val="nil"/>
            </w:tcBorders>
            <w:vAlign w:val="bottom"/>
          </w:tcPr>
          <w:p w:rsidR="00DC4362" w:rsidRPr="000F3736" w:rsidRDefault="0083250D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firstLine="10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102,873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4362" w:rsidRPr="0083250D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firstLine="10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5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90,004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C4362" w:rsidRPr="000F3736" w:rsidRDefault="0083250D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9,813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C4362" w:rsidRPr="0083250D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5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8,358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  <w:vAlign w:val="bottom"/>
          </w:tcPr>
          <w:p w:rsidR="00DC4362" w:rsidRPr="000F3736" w:rsidRDefault="0083250D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112,686</w:t>
            </w:r>
          </w:p>
        </w:tc>
        <w:tc>
          <w:tcPr>
            <w:tcW w:w="121" w:type="pct"/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:rsidR="00DC4362" w:rsidRPr="0083250D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5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98,362</w:t>
            </w:r>
          </w:p>
        </w:tc>
      </w:tr>
      <w:tr w:rsidR="00DC4362" w:rsidRPr="009327BF" w:rsidTr="00F10F86"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C4362" w:rsidRPr="000F3736" w:rsidRDefault="0083250D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1,718,325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18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C4362" w:rsidRPr="0083250D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325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1,386,060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88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C4362" w:rsidRPr="000F3736" w:rsidRDefault="0083250D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29,791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06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C4362" w:rsidRPr="0083250D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325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33,553</w:t>
            </w:r>
          </w:p>
        </w:tc>
        <w:tc>
          <w:tcPr>
            <w:tcW w:w="121" w:type="pct"/>
            <w:tcBorders>
              <w:left w:val="nil"/>
              <w:right w:val="nil"/>
            </w:tcBorders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2" w:type="pct"/>
            <w:tcBorders>
              <w:bottom w:val="double" w:sz="4" w:space="0" w:color="auto"/>
            </w:tcBorders>
            <w:vAlign w:val="bottom"/>
          </w:tcPr>
          <w:p w:rsidR="00DC4362" w:rsidRPr="000F3736" w:rsidRDefault="0083250D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1,748,116</w:t>
            </w:r>
          </w:p>
        </w:tc>
        <w:tc>
          <w:tcPr>
            <w:tcW w:w="121" w:type="pct"/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1" w:type="pct"/>
            <w:tcBorders>
              <w:bottom w:val="double" w:sz="4" w:space="0" w:color="auto"/>
            </w:tcBorders>
            <w:vAlign w:val="bottom"/>
          </w:tcPr>
          <w:p w:rsidR="00DC4362" w:rsidRPr="0083250D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325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1,419,613</w:t>
            </w:r>
          </w:p>
        </w:tc>
      </w:tr>
      <w:tr w:rsidR="00DC4362" w:rsidRPr="000F3736" w:rsidTr="00F10F86"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5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4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2" w:type="pct"/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" w:type="pct"/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1" w:type="pct"/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C4362" w:rsidRPr="009327BF" w:rsidTr="00F10F86"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528" w:type="pct"/>
            <w:tcBorders>
              <w:left w:val="nil"/>
              <w:right w:val="nil"/>
            </w:tcBorders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2" w:type="pct"/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C4362" w:rsidRPr="009327BF" w:rsidTr="00F10F86"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28" w:type="pct"/>
            <w:tcBorders>
              <w:left w:val="nil"/>
              <w:right w:val="nil"/>
            </w:tcBorders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2" w:type="pct"/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C4362" w:rsidRPr="009327BF" w:rsidTr="00F10F86"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528" w:type="pct"/>
            <w:tcBorders>
              <w:left w:val="nil"/>
              <w:right w:val="nil"/>
            </w:tcBorders>
            <w:vAlign w:val="bottom"/>
          </w:tcPr>
          <w:p w:rsidR="00DC4362" w:rsidRPr="0083250D" w:rsidRDefault="0083250D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1,718,325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DC4362" w:rsidRPr="0083250D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C4362" w:rsidRPr="0083250D" w:rsidRDefault="00F10F86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5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1,386,060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DC4362" w:rsidRPr="0083250D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C4362" w:rsidRPr="0083250D" w:rsidRDefault="00F10F86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5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DC4362" w:rsidRPr="0083250D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C4362" w:rsidRPr="0083250D" w:rsidRDefault="00F10F86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14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5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1" w:type="pct"/>
            <w:tcBorders>
              <w:left w:val="nil"/>
              <w:right w:val="nil"/>
            </w:tcBorders>
          </w:tcPr>
          <w:p w:rsidR="00DC4362" w:rsidRPr="0083250D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2" w:type="pct"/>
            <w:vAlign w:val="bottom"/>
          </w:tcPr>
          <w:p w:rsidR="00DC4362" w:rsidRPr="0083250D" w:rsidRDefault="0083250D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5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1,718,325</w:t>
            </w:r>
          </w:p>
        </w:tc>
        <w:tc>
          <w:tcPr>
            <w:tcW w:w="121" w:type="pct"/>
            <w:vAlign w:val="bottom"/>
          </w:tcPr>
          <w:p w:rsidR="00DC4362" w:rsidRPr="0083250D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11" w:type="pct"/>
            <w:vAlign w:val="bottom"/>
          </w:tcPr>
          <w:p w:rsidR="00DC4362" w:rsidRPr="0083250D" w:rsidRDefault="00F10F86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5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1,386,060</w:t>
            </w:r>
          </w:p>
        </w:tc>
      </w:tr>
      <w:tr w:rsidR="00DC4362" w:rsidRPr="009327BF" w:rsidTr="00F10F86"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52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C4362" w:rsidRPr="0083250D" w:rsidRDefault="00F10F86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5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DC4362" w:rsidRPr="0083250D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1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C4362" w:rsidRPr="0083250D" w:rsidRDefault="00F10F86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14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5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DC4362" w:rsidRPr="0083250D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8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C4362" w:rsidRPr="0083250D" w:rsidRDefault="0083250D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5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29,791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DC4362" w:rsidRPr="0083250D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C4362" w:rsidRPr="0083250D" w:rsidRDefault="00F10F86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5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33,553</w:t>
            </w:r>
          </w:p>
        </w:tc>
        <w:tc>
          <w:tcPr>
            <w:tcW w:w="121" w:type="pct"/>
            <w:tcBorders>
              <w:left w:val="nil"/>
              <w:right w:val="nil"/>
            </w:tcBorders>
          </w:tcPr>
          <w:p w:rsidR="00DC4362" w:rsidRPr="0083250D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  <w:vAlign w:val="bottom"/>
          </w:tcPr>
          <w:p w:rsidR="00DC4362" w:rsidRPr="0083250D" w:rsidRDefault="0083250D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5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29,791</w:t>
            </w:r>
          </w:p>
        </w:tc>
        <w:tc>
          <w:tcPr>
            <w:tcW w:w="121" w:type="pct"/>
            <w:vAlign w:val="bottom"/>
          </w:tcPr>
          <w:p w:rsidR="00DC4362" w:rsidRPr="0083250D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:rsidR="00DC4362" w:rsidRPr="0083250D" w:rsidRDefault="00F10F86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5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33,553</w:t>
            </w:r>
          </w:p>
        </w:tc>
      </w:tr>
      <w:tr w:rsidR="00DC4362" w:rsidRPr="009327BF" w:rsidTr="00F10F86"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C4362" w:rsidRPr="0083250D" w:rsidRDefault="0083250D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1,718,325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DC4362" w:rsidRPr="0083250D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C4362" w:rsidRPr="0083250D" w:rsidRDefault="00F10F86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325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1,386,060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DC4362" w:rsidRPr="0083250D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C4362" w:rsidRPr="0083250D" w:rsidRDefault="0083250D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325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29,791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DC4362" w:rsidRPr="0083250D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C4362" w:rsidRPr="0083250D" w:rsidRDefault="00F10F86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325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33,553</w:t>
            </w:r>
          </w:p>
        </w:tc>
        <w:tc>
          <w:tcPr>
            <w:tcW w:w="121" w:type="pct"/>
            <w:tcBorders>
              <w:left w:val="nil"/>
              <w:right w:val="nil"/>
            </w:tcBorders>
          </w:tcPr>
          <w:p w:rsidR="00DC4362" w:rsidRPr="0083250D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C4362" w:rsidRPr="0083250D" w:rsidRDefault="0083250D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325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1,748,116</w:t>
            </w:r>
          </w:p>
        </w:tc>
        <w:tc>
          <w:tcPr>
            <w:tcW w:w="121" w:type="pct"/>
            <w:vAlign w:val="bottom"/>
          </w:tcPr>
          <w:p w:rsidR="00DC4362" w:rsidRPr="0083250D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C4362" w:rsidRPr="0083250D" w:rsidRDefault="00F10F86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325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1,419,613</w:t>
            </w:r>
          </w:p>
        </w:tc>
      </w:tr>
      <w:tr w:rsidR="00DC4362" w:rsidRPr="004A2988" w:rsidTr="00F10F86"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28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DC4362" w:rsidRPr="0083250D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DC4362" w:rsidRPr="0083250D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1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C4362" w:rsidRPr="0083250D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DC4362" w:rsidRPr="0083250D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8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C4362" w:rsidRPr="0083250D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DC4362" w:rsidRPr="0083250D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C4362" w:rsidRPr="0083250D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</w:tcPr>
          <w:p w:rsidR="00DC4362" w:rsidRPr="0083250D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2" w:type="pct"/>
            <w:tcBorders>
              <w:top w:val="double" w:sz="4" w:space="0" w:color="auto"/>
            </w:tcBorders>
            <w:vAlign w:val="bottom"/>
          </w:tcPr>
          <w:p w:rsidR="00DC4362" w:rsidRPr="0083250D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vAlign w:val="bottom"/>
          </w:tcPr>
          <w:p w:rsidR="00DC4362" w:rsidRPr="0083250D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1" w:type="pct"/>
            <w:tcBorders>
              <w:top w:val="double" w:sz="4" w:space="0" w:color="auto"/>
            </w:tcBorders>
            <w:vAlign w:val="bottom"/>
          </w:tcPr>
          <w:p w:rsidR="00DC4362" w:rsidRPr="0083250D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C4362" w:rsidRPr="009327BF" w:rsidTr="00F10F86"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4362" w:rsidRPr="000F3736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กำไร </w:t>
            </w: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ขาดทุน</w:t>
            </w: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) </w:t>
            </w: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ตามส่วนงานก่อนหักภาษีเงินได้</w:t>
            </w:r>
          </w:p>
        </w:tc>
        <w:tc>
          <w:tcPr>
            <w:tcW w:w="52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C4362" w:rsidRPr="0083250D" w:rsidRDefault="002E3B96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 w:rsidR="00E071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E071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154</w:t>
            </w:r>
          </w:p>
        </w:tc>
        <w:tc>
          <w:tcPr>
            <w:tcW w:w="12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C4362" w:rsidRPr="0083250D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C4362" w:rsidRPr="0083250D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5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57,088</w:t>
            </w:r>
          </w:p>
        </w:tc>
        <w:tc>
          <w:tcPr>
            <w:tcW w:w="12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C4362" w:rsidRPr="0083250D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8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C4362" w:rsidRPr="0083250D" w:rsidRDefault="0083250D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(3,984)</w:t>
            </w:r>
          </w:p>
        </w:tc>
        <w:tc>
          <w:tcPr>
            <w:tcW w:w="12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C4362" w:rsidRPr="0083250D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C4362" w:rsidRPr="0083250D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325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(3,372)</w:t>
            </w:r>
          </w:p>
        </w:tc>
        <w:tc>
          <w:tcPr>
            <w:tcW w:w="121" w:type="pct"/>
            <w:tcBorders>
              <w:left w:val="nil"/>
              <w:right w:val="nil"/>
            </w:tcBorders>
            <w:shd w:val="clear" w:color="auto" w:fill="auto"/>
          </w:tcPr>
          <w:p w:rsidR="00DC4362" w:rsidRPr="0083250D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4362" w:rsidRPr="0083250D" w:rsidRDefault="00E071D6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84,170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DC4362" w:rsidRPr="0083250D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4362" w:rsidRPr="0083250D" w:rsidRDefault="00DC4362" w:rsidP="00F1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5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53,716</w:t>
            </w:r>
          </w:p>
        </w:tc>
      </w:tr>
      <w:tr w:rsidR="00DC4362" w:rsidRPr="009327BF" w:rsidTr="00F10F86">
        <w:trPr>
          <w:trHeight w:val="100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4362" w:rsidRPr="00C13CDF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3650" w:type="pct"/>
            <w:gridSpan w:val="11"/>
            <w:tcBorders>
              <w:left w:val="nil"/>
            </w:tcBorders>
            <w:vAlign w:val="bottom"/>
          </w:tcPr>
          <w:p w:rsidR="00DC4362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  <w:p w:rsidR="00DC4362" w:rsidRPr="00D0138C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38C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lastRenderedPageBreak/>
              <w:t>งบการเงินรวม</w:t>
            </w:r>
          </w:p>
        </w:tc>
      </w:tr>
      <w:tr w:rsidR="00DC4362" w:rsidRPr="00F10F86" w:rsidTr="00F10F86"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</w:tcPr>
          <w:p w:rsidR="00DC4362" w:rsidRPr="00D0138C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4362" w:rsidRPr="00D0138C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ผลิตและจำหน่ายอาหาร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:rsidR="00DC4362" w:rsidRPr="00D0138C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4362" w:rsidRPr="00D0138C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บริการรับฝาก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:rsidR="00DC4362" w:rsidRPr="00D0138C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4" w:type="pct"/>
            <w:gridSpan w:val="3"/>
          </w:tcPr>
          <w:p w:rsidR="00DC4362" w:rsidRPr="00D0138C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DC4362" w:rsidRPr="00F10F86" w:rsidTr="00F10F86"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</w:tcPr>
          <w:p w:rsidR="00DC4362" w:rsidRPr="00D0138C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4362" w:rsidRPr="00D0138C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ทะเล อาหารสำเร็จรูปและ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:rsidR="00DC4362" w:rsidRPr="00D0138C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4362" w:rsidRPr="00D0138C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ห้องเย็นและขนส่ง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:rsidR="00DC4362" w:rsidRPr="00D0138C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4" w:type="pct"/>
            <w:gridSpan w:val="3"/>
          </w:tcPr>
          <w:p w:rsidR="00DC4362" w:rsidRPr="00D0138C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DC4362" w:rsidRPr="00F10F86" w:rsidTr="00F10F86"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</w:tcPr>
          <w:p w:rsidR="00DC4362" w:rsidRPr="00D0138C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0138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40062A" w:rsidRPr="00D0138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D0138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16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4362" w:rsidRPr="00D0138C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อาหารกึ่งสำเร็จรูปแช่แข็ง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:rsidR="00DC4362" w:rsidRPr="00D0138C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4362" w:rsidRPr="00D0138C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ห้องเย็น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:rsidR="00DC4362" w:rsidRPr="00D0138C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4" w:type="pct"/>
            <w:gridSpan w:val="3"/>
          </w:tcPr>
          <w:p w:rsidR="00DC4362" w:rsidRPr="00D0138C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DC4362" w:rsidRPr="00F10F86" w:rsidTr="00F10F86">
        <w:tc>
          <w:tcPr>
            <w:tcW w:w="1350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DC4362" w:rsidRPr="00D0138C" w:rsidRDefault="00DC4362" w:rsidP="00DC436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0138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</w:t>
            </w:r>
            <w:r w:rsidRPr="00D0138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วันที่</w:t>
            </w:r>
            <w:r w:rsidRPr="00D0138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="0040062A" w:rsidRPr="00D0138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:rsidR="00DC4362" w:rsidRPr="00D0138C" w:rsidRDefault="00DC4362" w:rsidP="00DC436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D0138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D0138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:rsidR="00DC4362" w:rsidRPr="00D0138C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</w:tcPr>
          <w:p w:rsidR="00DC4362" w:rsidRPr="00D0138C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D0138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:rsidR="00DC4362" w:rsidRPr="00D0138C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</w:tcPr>
          <w:p w:rsidR="00DC4362" w:rsidRPr="00D0138C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D0138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D0138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D0138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:rsidR="00DC4362" w:rsidRPr="00D0138C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</w:tcPr>
          <w:p w:rsidR="00DC4362" w:rsidRPr="00D0138C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D0138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:rsidR="00DC4362" w:rsidRPr="00D0138C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92" w:type="pct"/>
          </w:tcPr>
          <w:p w:rsidR="00DC4362" w:rsidRPr="00D0138C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D0138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D0138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D0138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1" w:type="pct"/>
          </w:tcPr>
          <w:p w:rsidR="00DC4362" w:rsidRPr="00D0138C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1" w:type="pct"/>
          </w:tcPr>
          <w:p w:rsidR="00DC4362" w:rsidRPr="00D0138C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D0138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</w:tr>
      <w:tr w:rsidR="00DC4362" w:rsidRPr="00F10F86" w:rsidTr="00F10F86"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</w:tcPr>
          <w:p w:rsidR="00DC4362" w:rsidRPr="00D0138C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3650" w:type="pct"/>
            <w:gridSpan w:val="11"/>
            <w:tcBorders>
              <w:top w:val="nil"/>
              <w:left w:val="nil"/>
            </w:tcBorders>
          </w:tcPr>
          <w:p w:rsidR="00DC4362" w:rsidRPr="00D0138C" w:rsidRDefault="00DC4362" w:rsidP="00DC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D0138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AE3CCD" w:rsidRPr="00F10F86" w:rsidTr="00F10F86"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528" w:type="pct"/>
            <w:tcBorders>
              <w:top w:val="nil"/>
              <w:left w:val="nil"/>
              <w:right w:val="nil"/>
            </w:tcBorders>
            <w:vAlign w:val="bottom"/>
          </w:tcPr>
          <w:p w:rsidR="00AE3CCD" w:rsidRPr="00D0138C" w:rsidRDefault="0069169A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4,308,886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3,696,773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E3CCD" w:rsidRPr="00D0138C" w:rsidRDefault="0069169A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71,220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67,561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2" w:type="pct"/>
            <w:vAlign w:val="bottom"/>
          </w:tcPr>
          <w:p w:rsidR="00AE3CCD" w:rsidRPr="00D0138C" w:rsidRDefault="0069169A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4,380,106</w:t>
            </w:r>
          </w:p>
        </w:tc>
        <w:tc>
          <w:tcPr>
            <w:tcW w:w="121" w:type="pct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3,764,334</w:t>
            </w:r>
          </w:p>
        </w:tc>
      </w:tr>
      <w:tr w:rsidR="00AE3CCD" w:rsidRPr="00F10F86" w:rsidTr="00F10F86"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528" w:type="pct"/>
            <w:tcBorders>
              <w:top w:val="nil"/>
              <w:left w:val="nil"/>
              <w:right w:val="nil"/>
            </w:tcBorders>
            <w:vAlign w:val="bottom"/>
          </w:tcPr>
          <w:p w:rsidR="00AE3CCD" w:rsidRPr="00D0138C" w:rsidRDefault="0069169A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firstLine="10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300,242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328,953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E3CCD" w:rsidRPr="00D0138C" w:rsidRDefault="0069169A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27,238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22,720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  <w:vAlign w:val="bottom"/>
          </w:tcPr>
          <w:p w:rsidR="00AE3CCD" w:rsidRPr="00D0138C" w:rsidRDefault="0069169A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327,480</w:t>
            </w:r>
          </w:p>
        </w:tc>
        <w:tc>
          <w:tcPr>
            <w:tcW w:w="121" w:type="pct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351,673</w:t>
            </w:r>
          </w:p>
        </w:tc>
      </w:tr>
      <w:tr w:rsidR="00AE3CCD" w:rsidRPr="00F10F86" w:rsidTr="00F10F86"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013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E3CCD" w:rsidRPr="00D0138C" w:rsidRDefault="0069169A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4,609,128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4,025,726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8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E3CCD" w:rsidRPr="00D0138C" w:rsidRDefault="0069169A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98,458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06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90,281</w:t>
            </w:r>
          </w:p>
        </w:tc>
        <w:tc>
          <w:tcPr>
            <w:tcW w:w="121" w:type="pct"/>
            <w:tcBorders>
              <w:left w:val="nil"/>
              <w:right w:val="nil"/>
            </w:tcBorders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2" w:type="pct"/>
            <w:tcBorders>
              <w:bottom w:val="double" w:sz="4" w:space="0" w:color="auto"/>
            </w:tcBorders>
            <w:vAlign w:val="bottom"/>
          </w:tcPr>
          <w:p w:rsidR="00AE3CCD" w:rsidRPr="00D0138C" w:rsidRDefault="0069169A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4,707,586</w:t>
            </w:r>
          </w:p>
        </w:tc>
        <w:tc>
          <w:tcPr>
            <w:tcW w:w="121" w:type="pct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1" w:type="pct"/>
            <w:tcBorders>
              <w:bottom w:val="double" w:sz="4" w:space="0" w:color="auto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4,116,007</w:t>
            </w:r>
          </w:p>
        </w:tc>
      </w:tr>
      <w:tr w:rsidR="00AE3CCD" w:rsidRPr="00F10F86" w:rsidTr="00F10F86"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2" w:type="pct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E3CCD" w:rsidRPr="00F10F86" w:rsidTr="00F10F86"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0138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528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2" w:type="pct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E3CCD" w:rsidRPr="00F10F86" w:rsidTr="00F10F86"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28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2" w:type="pct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E3CCD" w:rsidRPr="00F10F86" w:rsidTr="00F10F86"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528" w:type="pct"/>
            <w:tcBorders>
              <w:left w:val="nil"/>
              <w:right w:val="nil"/>
            </w:tcBorders>
            <w:vAlign w:val="bottom"/>
          </w:tcPr>
          <w:p w:rsidR="00AE3CCD" w:rsidRPr="00D0138C" w:rsidRDefault="0069169A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4,609,128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E3CCD" w:rsidRPr="00D0138C" w:rsidRDefault="00F10F86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4,025,726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E3CCD" w:rsidRPr="00D0138C" w:rsidRDefault="00F10F86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E3CCD" w:rsidRPr="00D0138C" w:rsidRDefault="00F10F86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1" w:type="pct"/>
            <w:tcBorders>
              <w:left w:val="nil"/>
              <w:right w:val="nil"/>
            </w:tcBorders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2" w:type="pct"/>
            <w:vAlign w:val="bottom"/>
          </w:tcPr>
          <w:p w:rsidR="00AE3CCD" w:rsidRPr="00D0138C" w:rsidRDefault="0069169A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4,609,128</w:t>
            </w:r>
          </w:p>
        </w:tc>
        <w:tc>
          <w:tcPr>
            <w:tcW w:w="121" w:type="pct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:rsidR="00AE3CCD" w:rsidRPr="00D0138C" w:rsidRDefault="00F10F86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4,025,726</w:t>
            </w:r>
          </w:p>
        </w:tc>
      </w:tr>
      <w:tr w:rsidR="00AE3CCD" w:rsidRPr="00F10F86" w:rsidTr="00F10F86"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52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E3CCD" w:rsidRPr="00D0138C" w:rsidRDefault="00F10F86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1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E3CCD" w:rsidRPr="00D0138C" w:rsidRDefault="00F10F86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8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E3CCD" w:rsidRPr="00D0138C" w:rsidRDefault="0069169A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98,458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E3CCD" w:rsidRPr="00D0138C" w:rsidRDefault="00F10F86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90,281</w:t>
            </w:r>
          </w:p>
        </w:tc>
        <w:tc>
          <w:tcPr>
            <w:tcW w:w="121" w:type="pct"/>
            <w:tcBorders>
              <w:left w:val="nil"/>
              <w:right w:val="nil"/>
            </w:tcBorders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  <w:vAlign w:val="bottom"/>
          </w:tcPr>
          <w:p w:rsidR="00AE3CCD" w:rsidRPr="00D0138C" w:rsidRDefault="0069169A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98,458</w:t>
            </w:r>
          </w:p>
        </w:tc>
        <w:tc>
          <w:tcPr>
            <w:tcW w:w="121" w:type="pct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:rsidR="00AE3CCD" w:rsidRPr="00D0138C" w:rsidRDefault="00F10F86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90,281</w:t>
            </w:r>
          </w:p>
        </w:tc>
      </w:tr>
      <w:tr w:rsidR="00AE3CCD" w:rsidRPr="00F10F86" w:rsidTr="00F10F86"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013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E3CCD" w:rsidRPr="00D0138C" w:rsidRDefault="0069169A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4,609,128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E3CCD" w:rsidRPr="00D0138C" w:rsidRDefault="00F10F86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4,025,726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E3CCD" w:rsidRPr="00D0138C" w:rsidRDefault="0069169A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98,458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E3CCD" w:rsidRPr="00D0138C" w:rsidRDefault="00F10F86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90,281</w:t>
            </w:r>
          </w:p>
        </w:tc>
        <w:tc>
          <w:tcPr>
            <w:tcW w:w="121" w:type="pct"/>
            <w:tcBorders>
              <w:left w:val="nil"/>
              <w:right w:val="nil"/>
            </w:tcBorders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3CCD" w:rsidRPr="00D0138C" w:rsidRDefault="0069169A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4,707,586</w:t>
            </w:r>
          </w:p>
        </w:tc>
        <w:tc>
          <w:tcPr>
            <w:tcW w:w="121" w:type="pct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3CCD" w:rsidRPr="00D0138C" w:rsidRDefault="00F10F86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4,116,007</w:t>
            </w:r>
          </w:p>
        </w:tc>
      </w:tr>
      <w:tr w:rsidR="00AE3CCD" w:rsidRPr="00F10F86" w:rsidTr="00F10F86"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28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2" w:type="pct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E3CCD" w:rsidRPr="00F10F86" w:rsidTr="00F10F86"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กำไร </w:t>
            </w: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ขาดทุน</w:t>
            </w: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) </w:t>
            </w: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ตามส่วนงาน</w:t>
            </w: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ก่อนหักภาษีเงินได้</w:t>
            </w:r>
          </w:p>
        </w:tc>
        <w:tc>
          <w:tcPr>
            <w:tcW w:w="52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E3CCD" w:rsidRPr="00D0138C" w:rsidRDefault="0069169A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2E3B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9B0CF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9,262</w:t>
            </w:r>
          </w:p>
        </w:tc>
        <w:tc>
          <w:tcPr>
            <w:tcW w:w="12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E3CCD" w:rsidRPr="00D0138C" w:rsidRDefault="00766570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100,734</w:t>
            </w:r>
          </w:p>
        </w:tc>
        <w:tc>
          <w:tcPr>
            <w:tcW w:w="12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8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E3CCD" w:rsidRPr="00D0138C" w:rsidRDefault="0069169A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(9,400)</w:t>
            </w:r>
          </w:p>
        </w:tc>
        <w:tc>
          <w:tcPr>
            <w:tcW w:w="12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E3CCD" w:rsidRPr="00D0138C" w:rsidRDefault="00766570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(16,876)</w:t>
            </w:r>
          </w:p>
        </w:tc>
        <w:tc>
          <w:tcPr>
            <w:tcW w:w="121" w:type="pct"/>
            <w:tcBorders>
              <w:left w:val="nil"/>
              <w:right w:val="nil"/>
            </w:tcBorders>
            <w:shd w:val="clear" w:color="auto" w:fill="auto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3CCD" w:rsidRPr="00D0138C" w:rsidRDefault="0069169A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</w:t>
            </w:r>
            <w:r w:rsidR="009B0CF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9,862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3CCD" w:rsidRPr="00D0138C" w:rsidRDefault="00766570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83,858</w:t>
            </w:r>
          </w:p>
        </w:tc>
      </w:tr>
      <w:tr w:rsidR="00AE3CCD" w:rsidRPr="00F10F86" w:rsidTr="00F10F86">
        <w:tc>
          <w:tcPr>
            <w:tcW w:w="1350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650" w:type="pct"/>
            <w:gridSpan w:val="11"/>
            <w:tcBorders>
              <w:top w:val="nil"/>
              <w:left w:val="nil"/>
              <w:bottom w:val="nil"/>
            </w:tcBorders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AE3CCD" w:rsidRPr="00F10F86" w:rsidTr="00F10F86"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สินทรัพย์ส่วนงาน</w:t>
            </w:r>
          </w:p>
        </w:tc>
        <w:tc>
          <w:tcPr>
            <w:tcW w:w="528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88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6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2" w:type="pct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E3CCD" w:rsidRPr="00F10F86" w:rsidTr="00F10F86"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/ </w:t>
            </w: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  <w:t xml:space="preserve">31 </w:t>
            </w: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52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E3CCD" w:rsidRPr="00D0138C" w:rsidRDefault="0069169A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3,784,3</w:t>
            </w:r>
            <w:r w:rsidR="00154EB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84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3,926,274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8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E3CCD" w:rsidRPr="00D0138C" w:rsidRDefault="0069169A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445,601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464,512</w:t>
            </w:r>
          </w:p>
        </w:tc>
        <w:tc>
          <w:tcPr>
            <w:tcW w:w="121" w:type="pct"/>
            <w:tcBorders>
              <w:left w:val="nil"/>
              <w:right w:val="nil"/>
            </w:tcBorders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  <w:vAlign w:val="bottom"/>
          </w:tcPr>
          <w:p w:rsidR="00AE3CCD" w:rsidRPr="00D0138C" w:rsidRDefault="0069169A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4,229,9</w:t>
            </w:r>
            <w:r w:rsidR="00154EB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</w:t>
            </w:r>
          </w:p>
        </w:tc>
        <w:tc>
          <w:tcPr>
            <w:tcW w:w="121" w:type="pct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4,390,786</w:t>
            </w:r>
          </w:p>
        </w:tc>
      </w:tr>
      <w:tr w:rsidR="00AE3CCD" w:rsidRPr="00F10F86" w:rsidTr="00F10F86">
        <w:trPr>
          <w:trHeight w:val="76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E3CCD" w:rsidRPr="00F10F86" w:rsidTr="00F10F86"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528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88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6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2" w:type="pct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1" w:type="pct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E3CCD" w:rsidRPr="00F10F86" w:rsidTr="00F10F86"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/ </w:t>
            </w: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  <w:t xml:space="preserve">31 </w:t>
            </w: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2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E3CCD" w:rsidRPr="00D0138C" w:rsidRDefault="0069169A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</w:t>
            </w:r>
            <w:r w:rsidR="00CB15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66,46</w:t>
            </w:r>
            <w:r w:rsidR="00154EB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1,991,532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8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E3CCD" w:rsidRPr="00D0138C" w:rsidRDefault="0069169A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decimal" w:pos="81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230,499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decimal" w:pos="81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241,437</w:t>
            </w:r>
          </w:p>
        </w:tc>
        <w:tc>
          <w:tcPr>
            <w:tcW w:w="121" w:type="pct"/>
            <w:tcBorders>
              <w:left w:val="nil"/>
              <w:right w:val="nil"/>
            </w:tcBorders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  <w:vAlign w:val="bottom"/>
          </w:tcPr>
          <w:p w:rsidR="00AE3CCD" w:rsidRPr="00D0138C" w:rsidRDefault="0069169A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</w:t>
            </w:r>
            <w:r w:rsidR="00CB15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096,96</w:t>
            </w:r>
            <w:r w:rsidR="00154EB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121" w:type="pct"/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:rsidR="00AE3CCD" w:rsidRPr="00D0138C" w:rsidRDefault="00AE3CCD" w:rsidP="00AE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2,232,969</w:t>
            </w:r>
          </w:p>
        </w:tc>
      </w:tr>
    </w:tbl>
    <w:p w:rsidR="006A3D12" w:rsidRPr="00A771F6" w:rsidRDefault="006A3D12" w:rsidP="00F57D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:rsidR="00D0138C" w:rsidRDefault="00D01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F57DEE" w:rsidRPr="004C4A95" w:rsidRDefault="00F57DEE" w:rsidP="00F57D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4A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การกระทบยอดกำไรหรือขาดทุนของส่วนงานที่รายงาน</w:t>
      </w:r>
    </w:p>
    <w:p w:rsidR="0071095B" w:rsidRPr="00282FC0" w:rsidRDefault="0071095B" w:rsidP="00F57D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0"/>
        <w:gridCol w:w="1530"/>
        <w:gridCol w:w="247"/>
        <w:gridCol w:w="1463"/>
      </w:tblGrid>
      <w:tr w:rsidR="0071095B" w:rsidRPr="009327BF" w:rsidTr="00322D0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D0138C" w:rsidRDefault="0071095B" w:rsidP="0071095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D0138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="00B31147" w:rsidRPr="00D0138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D0138C" w:rsidRDefault="0071095B" w:rsidP="0071095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3C2FCF" w:rsidRPr="00D0138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D0138C" w:rsidRDefault="0071095B" w:rsidP="0071095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D0138C" w:rsidRDefault="0071095B" w:rsidP="0071095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3C2FCF" w:rsidRPr="00D0138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1095B" w:rsidRPr="009327BF" w:rsidTr="00322D0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D0138C" w:rsidRDefault="0071095B" w:rsidP="0071095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095B" w:rsidRPr="00D0138C" w:rsidRDefault="007A0647" w:rsidP="0071095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</w:t>
            </w:r>
            <w:r w:rsidR="0071095B" w:rsidRPr="00D013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1095B" w:rsidRPr="009327BF" w:rsidTr="00322D0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D0138C" w:rsidRDefault="0071095B" w:rsidP="0071095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D0138C" w:rsidRDefault="0071095B" w:rsidP="0071095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D0138C" w:rsidRDefault="0071095B" w:rsidP="0071095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D0138C" w:rsidRDefault="0071095B" w:rsidP="0071095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45EA" w:rsidRPr="009327BF" w:rsidTr="00322D0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6145EA" w:rsidRPr="00D0138C" w:rsidRDefault="006145EA" w:rsidP="006145E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138C">
              <w:rPr>
                <w:rFonts w:asciiTheme="majorBidi" w:hAnsiTheme="majorBidi" w:cstheme="majorBidi"/>
                <w:sz w:val="30"/>
                <w:szCs w:val="30"/>
                <w:cs/>
              </w:rPr>
              <w:t>รวมกำไรก่อนภาษีเงินได้จากส่วนงานที่รายงาน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45EA" w:rsidRPr="00D0138C" w:rsidRDefault="000563AD" w:rsidP="006145EA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84,170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6145EA" w:rsidRPr="00D0138C" w:rsidRDefault="006145EA" w:rsidP="006145E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45EA" w:rsidRPr="00D0138C" w:rsidRDefault="006145EA" w:rsidP="006145EA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138C">
              <w:rPr>
                <w:rFonts w:asciiTheme="majorBidi" w:hAnsiTheme="majorBidi" w:cstheme="majorBidi"/>
                <w:sz w:val="30"/>
                <w:szCs w:val="30"/>
              </w:rPr>
              <w:t>53,716</w:t>
            </w:r>
          </w:p>
        </w:tc>
      </w:tr>
      <w:tr w:rsidR="006145EA" w:rsidRPr="00282FC0" w:rsidTr="00322D0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6145EA" w:rsidRPr="00282FC0" w:rsidRDefault="006145EA" w:rsidP="006145E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145EA" w:rsidRPr="00282FC0" w:rsidRDefault="006145EA" w:rsidP="006145EA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6145EA" w:rsidRPr="00282FC0" w:rsidRDefault="006145EA" w:rsidP="006145E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6145EA" w:rsidRPr="00282FC0" w:rsidRDefault="006145EA" w:rsidP="006145EA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145EA" w:rsidRPr="009327BF" w:rsidTr="00322D0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6145EA" w:rsidRPr="00D0138C" w:rsidRDefault="006145EA" w:rsidP="006145E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145EA" w:rsidRPr="00D0138C" w:rsidRDefault="0006337F" w:rsidP="006145EA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(385)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6145EA" w:rsidRPr="00D0138C" w:rsidRDefault="006145EA" w:rsidP="006145E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6145EA" w:rsidRPr="00D0138C" w:rsidRDefault="006145EA" w:rsidP="00FD59CC">
            <w:pPr>
              <w:tabs>
                <w:tab w:val="clear" w:pos="680"/>
                <w:tab w:val="left" w:pos="540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sz w:val="30"/>
                <w:szCs w:val="30"/>
              </w:rPr>
              <w:t>(1,820)</w:t>
            </w:r>
          </w:p>
        </w:tc>
      </w:tr>
      <w:tr w:rsidR="006145EA" w:rsidRPr="009327BF" w:rsidTr="00322D0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6145EA" w:rsidRPr="00D0138C" w:rsidRDefault="006145EA" w:rsidP="006145E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45EA" w:rsidRPr="00D0138C" w:rsidRDefault="0006337F" w:rsidP="006145EA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0563A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6145EA" w:rsidRPr="00D0138C" w:rsidRDefault="006145EA" w:rsidP="006145E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45EA" w:rsidRPr="00D0138C" w:rsidRDefault="006145EA" w:rsidP="006145EA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sz w:val="30"/>
                <w:szCs w:val="30"/>
              </w:rPr>
              <w:t xml:space="preserve">       118</w:t>
            </w:r>
          </w:p>
        </w:tc>
      </w:tr>
      <w:tr w:rsidR="006145EA" w:rsidRPr="009327BF" w:rsidTr="00322D0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6145EA" w:rsidRPr="00D0138C" w:rsidRDefault="006145EA" w:rsidP="006145E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145EA" w:rsidRPr="00D0138C" w:rsidRDefault="000563AD" w:rsidP="006145EA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83,905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6145EA" w:rsidRPr="00D0138C" w:rsidRDefault="006145EA" w:rsidP="006145EA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145EA" w:rsidRPr="00D0138C" w:rsidRDefault="006145EA" w:rsidP="006145EA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52,014</w:t>
            </w:r>
          </w:p>
        </w:tc>
      </w:tr>
      <w:tr w:rsidR="006145EA" w:rsidRPr="00282FC0" w:rsidTr="00322D0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6145EA" w:rsidRPr="00282FC0" w:rsidRDefault="006145EA" w:rsidP="006145E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145EA" w:rsidRPr="00282FC0" w:rsidRDefault="006145EA" w:rsidP="006145EA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6145EA" w:rsidRPr="00282FC0" w:rsidRDefault="006145EA" w:rsidP="006145EA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6145EA" w:rsidRPr="00282FC0" w:rsidRDefault="006145EA" w:rsidP="006145EA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0138C" w:rsidRPr="009327BF" w:rsidTr="00322D0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D0138C" w:rsidRPr="0031529F" w:rsidRDefault="00D0138C" w:rsidP="00D0138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529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31529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31529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0138C" w:rsidRPr="0031529F" w:rsidRDefault="00D0138C" w:rsidP="00D0138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529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1529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D0138C" w:rsidRPr="0031529F" w:rsidRDefault="00D0138C" w:rsidP="00D0138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D0138C" w:rsidRPr="0031529F" w:rsidRDefault="00D0138C" w:rsidP="00D0138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529F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</w:tr>
      <w:tr w:rsidR="00D0138C" w:rsidRPr="009327BF" w:rsidTr="00322D0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D0138C" w:rsidRPr="0031529F" w:rsidRDefault="00D0138C" w:rsidP="00D0138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138C" w:rsidRPr="0031529F" w:rsidRDefault="00D0138C" w:rsidP="00D0138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2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138C" w:rsidRPr="009327BF" w:rsidTr="00322D0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D0138C" w:rsidRPr="0031529F" w:rsidRDefault="00D0138C" w:rsidP="00D0138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52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0138C" w:rsidRPr="0031529F" w:rsidRDefault="00D0138C" w:rsidP="00D0138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D0138C" w:rsidRPr="0031529F" w:rsidRDefault="00D0138C" w:rsidP="00D0138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D0138C" w:rsidRPr="0031529F" w:rsidRDefault="00D0138C" w:rsidP="00D0138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138C" w:rsidRPr="009327BF" w:rsidTr="00322D0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D0138C" w:rsidRPr="0031529F" w:rsidRDefault="00D0138C" w:rsidP="00D0138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29F">
              <w:rPr>
                <w:rFonts w:asciiTheme="majorBidi" w:hAnsiTheme="majorBidi" w:cstheme="majorBidi"/>
                <w:sz w:val="30"/>
                <w:szCs w:val="30"/>
                <w:cs/>
              </w:rPr>
              <w:t>รวมกำไรก่อนภาษีเงินได้จากส่วนงานที่รายงาน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138C" w:rsidRPr="0031529F" w:rsidRDefault="0006337F" w:rsidP="00D0138C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0563AD">
              <w:rPr>
                <w:rFonts w:asciiTheme="majorBidi" w:hAnsiTheme="majorBidi" w:cstheme="majorBidi"/>
                <w:sz w:val="30"/>
                <w:szCs w:val="30"/>
              </w:rPr>
              <w:t>9,862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D0138C" w:rsidRPr="0031529F" w:rsidRDefault="00D0138C" w:rsidP="00D0138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138C" w:rsidRPr="0031529F" w:rsidRDefault="00D0138C" w:rsidP="00D0138C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10B3">
              <w:rPr>
                <w:rFonts w:asciiTheme="majorBidi" w:hAnsiTheme="majorBidi" w:cstheme="majorBidi"/>
                <w:sz w:val="30"/>
                <w:szCs w:val="30"/>
              </w:rPr>
              <w:t>83,858</w:t>
            </w:r>
          </w:p>
        </w:tc>
      </w:tr>
      <w:tr w:rsidR="00D0138C" w:rsidRPr="00282FC0" w:rsidTr="00322D0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D0138C" w:rsidRPr="00282FC0" w:rsidRDefault="00D0138C" w:rsidP="00D0138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138C" w:rsidRPr="00282FC0" w:rsidRDefault="00D0138C" w:rsidP="00D0138C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D0138C" w:rsidRPr="00282FC0" w:rsidRDefault="00D0138C" w:rsidP="00D0138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138C" w:rsidRPr="00282FC0" w:rsidRDefault="00D0138C" w:rsidP="00D0138C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D0138C" w:rsidRPr="009327BF" w:rsidTr="00322D0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D0138C" w:rsidRPr="0031529F" w:rsidRDefault="00D0138C" w:rsidP="00D0138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1529F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0138C" w:rsidRPr="0031529F" w:rsidRDefault="0006337F" w:rsidP="00D0138C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(5,703)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D0138C" w:rsidRPr="0031529F" w:rsidRDefault="00D0138C" w:rsidP="00D0138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D0138C" w:rsidRPr="0031529F" w:rsidRDefault="00D0138C" w:rsidP="00D0138C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0B3">
              <w:rPr>
                <w:rFonts w:asciiTheme="majorBidi" w:hAnsiTheme="majorBidi" w:cstheme="majorBidi"/>
                <w:sz w:val="30"/>
                <w:szCs w:val="30"/>
              </w:rPr>
              <w:t>(2,906)</w:t>
            </w:r>
          </w:p>
        </w:tc>
      </w:tr>
      <w:tr w:rsidR="00D0138C" w:rsidRPr="009327BF" w:rsidTr="00322D0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D0138C" w:rsidRPr="0031529F" w:rsidRDefault="00D0138C" w:rsidP="00D0138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1529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138C" w:rsidRPr="0031529F" w:rsidRDefault="0006337F" w:rsidP="00D0138C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075E8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D0138C" w:rsidRPr="0031529F" w:rsidRDefault="00D0138C" w:rsidP="00D0138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138C" w:rsidRPr="0031529F" w:rsidRDefault="00D0138C" w:rsidP="00D0138C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0B3">
              <w:rPr>
                <w:rFonts w:asciiTheme="majorBidi" w:hAnsiTheme="majorBidi" w:cstheme="majorBidi"/>
                <w:sz w:val="30"/>
                <w:szCs w:val="30"/>
              </w:rPr>
              <w:t>357</w:t>
            </w:r>
          </w:p>
        </w:tc>
      </w:tr>
      <w:tr w:rsidR="00D0138C" w:rsidRPr="009327BF" w:rsidTr="00322D0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D0138C" w:rsidRPr="0031529F" w:rsidRDefault="00D0138C" w:rsidP="00D0138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52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0138C" w:rsidRPr="0031529F" w:rsidRDefault="0006337F" w:rsidP="00D0138C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75E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24,521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D0138C" w:rsidRPr="0031529F" w:rsidRDefault="00D0138C" w:rsidP="00D0138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0138C" w:rsidRPr="0031529F" w:rsidRDefault="00D0138C" w:rsidP="00D0138C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0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81,309</w:t>
            </w:r>
          </w:p>
        </w:tc>
      </w:tr>
    </w:tbl>
    <w:p w:rsidR="00122ED0" w:rsidRPr="00282FC0" w:rsidRDefault="00122ED0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16"/>
          <w:szCs w:val="16"/>
          <w:highlight w:val="yellow"/>
        </w:rPr>
      </w:pPr>
    </w:p>
    <w:p w:rsidR="00D44225" w:rsidRPr="004C4A95" w:rsidRDefault="00EA77A3" w:rsidP="00745CD8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4C4A95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ค่าใช้จ่าย</w:t>
      </w:r>
      <w:r w:rsidR="00D44225" w:rsidRPr="004C4A95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ภาษีเงินได้</w:t>
      </w:r>
    </w:p>
    <w:p w:rsidR="00D44225" w:rsidRPr="00282FC0" w:rsidRDefault="00D44225" w:rsidP="00D442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sz w:val="16"/>
          <w:szCs w:val="16"/>
        </w:rPr>
      </w:pPr>
    </w:p>
    <w:p w:rsidR="0045302D" w:rsidRDefault="0045302D" w:rsidP="00FC5E70">
      <w:pPr>
        <w:pStyle w:val="a0"/>
        <w:tabs>
          <w:tab w:val="clear" w:pos="1080"/>
          <w:tab w:val="left" w:pos="810"/>
        </w:tabs>
        <w:ind w:left="540" w:right="-117"/>
        <w:jc w:val="thaiDistribute"/>
        <w:rPr>
          <w:rFonts w:asciiTheme="majorBidi" w:hAnsiTheme="majorBidi" w:cs="Angsana New"/>
          <w:cs/>
        </w:rPr>
      </w:pPr>
      <w:r w:rsidRPr="004C4A95">
        <w:rPr>
          <w:rFonts w:asciiTheme="majorBidi" w:hAnsiTheme="majorBidi" w:cstheme="majorBidi"/>
          <w:cs/>
        </w:rPr>
        <w:t>จำนวนภาษีเงินได้ที่แท้จริงของบริษัทในการดำเนินงานสำหรับงวด</w:t>
      </w:r>
      <w:r w:rsidR="00DF2298">
        <w:rPr>
          <w:rFonts w:asciiTheme="majorBidi" w:hAnsiTheme="majorBidi" w:cstheme="majorBidi" w:hint="cs"/>
          <w:cs/>
        </w:rPr>
        <w:t>เก้า</w:t>
      </w:r>
      <w:r w:rsidRPr="004C4A95">
        <w:rPr>
          <w:rFonts w:asciiTheme="majorBidi" w:hAnsiTheme="majorBidi" w:cstheme="majorBidi"/>
          <w:cs/>
        </w:rPr>
        <w:t xml:space="preserve">เดือนสิ้นสุดวันที่ </w:t>
      </w:r>
      <w:r w:rsidR="00CF2521" w:rsidRPr="004C4A95">
        <w:rPr>
          <w:rFonts w:asciiTheme="majorBidi" w:hAnsiTheme="majorBidi" w:cstheme="majorBidi"/>
          <w:lang w:val="en-US"/>
        </w:rPr>
        <w:t>30</w:t>
      </w:r>
      <w:r w:rsidR="00CF2521" w:rsidRPr="004C4A95">
        <w:rPr>
          <w:rFonts w:asciiTheme="majorBidi" w:hAnsiTheme="majorBidi" w:cstheme="majorBidi"/>
          <w:cs/>
          <w:lang w:val="en-US"/>
        </w:rPr>
        <w:t xml:space="preserve"> </w:t>
      </w:r>
      <w:r w:rsidR="00DF2298">
        <w:rPr>
          <w:rFonts w:asciiTheme="majorBidi" w:hAnsiTheme="majorBidi" w:cstheme="majorBidi" w:hint="cs"/>
          <w:cs/>
          <w:lang w:val="en-US"/>
        </w:rPr>
        <w:t>กันยา</w:t>
      </w:r>
      <w:r w:rsidR="00CF2521" w:rsidRPr="004C4A95">
        <w:rPr>
          <w:rFonts w:asciiTheme="majorBidi" w:hAnsiTheme="majorBidi" w:cstheme="majorBidi"/>
          <w:cs/>
          <w:lang w:val="en-US"/>
        </w:rPr>
        <w:t>ยน</w:t>
      </w:r>
      <w:r w:rsidRPr="004C4A95">
        <w:rPr>
          <w:rFonts w:asciiTheme="majorBidi" w:hAnsiTheme="majorBidi" w:cstheme="majorBidi"/>
          <w:cs/>
        </w:rPr>
        <w:t xml:space="preserve"> </w:t>
      </w:r>
      <w:r w:rsidR="00294536" w:rsidRPr="004C4A95">
        <w:rPr>
          <w:rFonts w:asciiTheme="majorBidi" w:hAnsiTheme="majorBidi" w:cstheme="majorBidi"/>
          <w:cs/>
        </w:rPr>
        <w:t>25</w:t>
      </w:r>
      <w:r w:rsidR="00294536" w:rsidRPr="004C4A95">
        <w:rPr>
          <w:rFonts w:asciiTheme="majorBidi" w:hAnsiTheme="majorBidi" w:cstheme="majorBidi"/>
          <w:lang w:val="en-US"/>
        </w:rPr>
        <w:t>6</w:t>
      </w:r>
      <w:r w:rsidR="007D00BB" w:rsidRPr="004C4A95">
        <w:rPr>
          <w:rFonts w:asciiTheme="majorBidi" w:hAnsiTheme="majorBidi" w:cstheme="majorBidi"/>
          <w:lang w:val="en-US"/>
        </w:rPr>
        <w:t>2</w:t>
      </w:r>
      <w:r w:rsidRPr="004C4A95">
        <w:rPr>
          <w:rFonts w:asciiTheme="majorBidi" w:hAnsiTheme="majorBidi" w:cstheme="majorBidi"/>
          <w:cs/>
        </w:rPr>
        <w:t xml:space="preserve"> </w:t>
      </w:r>
      <w:r w:rsidR="00326D71" w:rsidRPr="004C4A95">
        <w:rPr>
          <w:rFonts w:asciiTheme="majorBidi" w:hAnsiTheme="majorBidi" w:cstheme="majorBidi"/>
          <w:cs/>
        </w:rPr>
        <w:br/>
      </w:r>
      <w:r w:rsidRPr="004C4A95">
        <w:rPr>
          <w:rFonts w:asciiTheme="majorBidi" w:hAnsiTheme="majorBidi" w:cstheme="majorBidi"/>
          <w:cs/>
        </w:rPr>
        <w:t xml:space="preserve">และ </w:t>
      </w:r>
      <w:r w:rsidR="00294536" w:rsidRPr="004C4A95">
        <w:rPr>
          <w:rFonts w:asciiTheme="majorBidi" w:hAnsiTheme="majorBidi" w:cstheme="majorBidi"/>
          <w:lang w:val="en-US"/>
        </w:rPr>
        <w:t>25</w:t>
      </w:r>
      <w:r w:rsidR="00DB4E02" w:rsidRPr="004C4A95">
        <w:rPr>
          <w:rFonts w:asciiTheme="majorBidi" w:hAnsiTheme="majorBidi" w:cstheme="majorBidi"/>
          <w:lang w:val="en-US"/>
        </w:rPr>
        <w:t>6</w:t>
      </w:r>
      <w:r w:rsidR="007D00BB" w:rsidRPr="004C4A95">
        <w:rPr>
          <w:rFonts w:asciiTheme="majorBidi" w:hAnsiTheme="majorBidi" w:cstheme="majorBidi"/>
          <w:lang w:val="en-US"/>
        </w:rPr>
        <w:t>1</w:t>
      </w:r>
      <w:r w:rsidRPr="004C4A95">
        <w:rPr>
          <w:rFonts w:asciiTheme="majorBidi" w:hAnsiTheme="majorBidi" w:cstheme="majorBidi"/>
          <w:cs/>
        </w:rPr>
        <w:t xml:space="preserve"> น้อยกว่าจำนวนภาษีเงินได้ที่คำนวณโดยการใช้อัตราภาษีเงินได้คูณกับยอดกำไรสุทธิสำหรับงวด</w:t>
      </w:r>
      <w:r w:rsidR="00FC5E70" w:rsidRPr="004C4A95">
        <w:rPr>
          <w:rFonts w:asciiTheme="majorBidi" w:hAnsiTheme="majorBidi" w:cstheme="majorBidi"/>
          <w:cs/>
        </w:rPr>
        <w:t xml:space="preserve"> </w:t>
      </w:r>
      <w:r w:rsidRPr="004C4A95">
        <w:rPr>
          <w:rFonts w:asciiTheme="majorBidi" w:hAnsiTheme="majorBidi" w:cstheme="majorBidi"/>
          <w:cs/>
        </w:rPr>
        <w:t>ส่วนใหญ่เนื่องมาจากบริษัทมีรายได้เงินปันผลจากบริษัทย่อย ซึ่งเป็นรายได้ที่ได้รับยกเว้นภาษี</w:t>
      </w:r>
    </w:p>
    <w:p w:rsidR="00282FC0" w:rsidRPr="00282FC0" w:rsidRDefault="00282FC0" w:rsidP="00FC5E70">
      <w:pPr>
        <w:pStyle w:val="a0"/>
        <w:tabs>
          <w:tab w:val="clear" w:pos="1080"/>
          <w:tab w:val="left" w:pos="810"/>
        </w:tabs>
        <w:ind w:left="540" w:right="-117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:rsidR="00303D67" w:rsidRPr="00303D67" w:rsidRDefault="00303D67" w:rsidP="00303D67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303D67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เงินปันผล</w:t>
      </w:r>
    </w:p>
    <w:p w:rsidR="00303D67" w:rsidRPr="00282FC0" w:rsidRDefault="00303D67" w:rsidP="00745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:rsidR="0012595A" w:rsidRDefault="0012595A" w:rsidP="00125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6722B">
        <w:rPr>
          <w:rFonts w:ascii="Angsana New" w:hAnsi="Angsana New"/>
          <w:sz w:val="30"/>
          <w:szCs w:val="30"/>
          <w:cs/>
        </w:rPr>
        <w:t>เงินปันผล</w:t>
      </w:r>
      <w:r w:rsidRPr="0016722B">
        <w:rPr>
          <w:rFonts w:ascii="Angsana New" w:hAnsi="Angsana New" w:hint="cs"/>
          <w:sz w:val="30"/>
          <w:szCs w:val="30"/>
          <w:cs/>
        </w:rPr>
        <w:t>ที่บริษัทจ่ายให้ผู้ถือหุ้น มี</w:t>
      </w:r>
      <w:r w:rsidRPr="0016722B">
        <w:rPr>
          <w:rFonts w:ascii="Angsana New" w:hAnsi="Angsana New"/>
          <w:sz w:val="30"/>
          <w:szCs w:val="30"/>
          <w:cs/>
        </w:rPr>
        <w:t>ดังนี้</w:t>
      </w:r>
      <w:r w:rsidRPr="0016722B">
        <w:rPr>
          <w:rFonts w:ascii="Angsana New" w:hAnsi="Angsana New" w:hint="cs"/>
          <w:sz w:val="30"/>
          <w:szCs w:val="30"/>
          <w:cs/>
        </w:rPr>
        <w:t xml:space="preserve"> </w:t>
      </w:r>
    </w:p>
    <w:p w:rsidR="00671BCB" w:rsidRPr="00282FC0" w:rsidRDefault="00671BCB" w:rsidP="00125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620"/>
        <w:gridCol w:w="1278"/>
        <w:gridCol w:w="236"/>
        <w:gridCol w:w="1294"/>
      </w:tblGrid>
      <w:tr w:rsidR="0012595A" w:rsidRPr="005C54CF" w:rsidTr="00FD59CC">
        <w:trPr>
          <w:tblHeader/>
        </w:trPr>
        <w:tc>
          <w:tcPr>
            <w:tcW w:w="3240" w:type="dxa"/>
            <w:vAlign w:val="bottom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54CF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54CF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54CF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54CF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:rsidR="0012595A" w:rsidRPr="005C54CF" w:rsidDel="00D43E7A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54CF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12595A" w:rsidRPr="005C54CF" w:rsidTr="00FD59CC">
        <w:trPr>
          <w:tblHeader/>
        </w:trPr>
        <w:tc>
          <w:tcPr>
            <w:tcW w:w="3240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C54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C54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2595A" w:rsidRPr="005C54CF" w:rsidTr="00FD59CC">
        <w:tc>
          <w:tcPr>
            <w:tcW w:w="3240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C54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5C54CF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595A" w:rsidRPr="005C54CF" w:rsidTr="00FD59CC">
        <w:tc>
          <w:tcPr>
            <w:tcW w:w="3240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5C54CF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54CF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5C54CF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5C54C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C54C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54CF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5C54C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C54C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54CF">
              <w:rPr>
                <w:rFonts w:ascii="Angsana New" w:hAnsi="Angsana New"/>
                <w:sz w:val="30"/>
                <w:szCs w:val="30"/>
              </w:rPr>
              <w:t>0.3704</w:t>
            </w:r>
          </w:p>
        </w:tc>
        <w:tc>
          <w:tcPr>
            <w:tcW w:w="236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54C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12595A" w:rsidRPr="00282FC0" w:rsidTr="00FD59CC">
        <w:tc>
          <w:tcPr>
            <w:tcW w:w="3240" w:type="dxa"/>
          </w:tcPr>
          <w:p w:rsidR="0012595A" w:rsidRPr="00282FC0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12595A" w:rsidRPr="00282FC0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</w:tcPr>
          <w:p w:rsidR="0012595A" w:rsidRPr="00282FC0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:rsidR="0012595A" w:rsidRPr="00282FC0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:rsidR="0012595A" w:rsidRPr="00282FC0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12595A" w:rsidRPr="00282FC0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12595A" w:rsidRPr="005C54CF" w:rsidTr="00FD59CC">
        <w:tc>
          <w:tcPr>
            <w:tcW w:w="3240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C54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lastRenderedPageBreak/>
              <w:t xml:space="preserve">ปี </w:t>
            </w:r>
            <w:r w:rsidRPr="005C54CF">
              <w:rPr>
                <w:rFonts w:ascii="Angsana New"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620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595A" w:rsidRPr="005C54CF" w:rsidTr="00FD59CC">
        <w:tc>
          <w:tcPr>
            <w:tcW w:w="3240" w:type="dxa"/>
          </w:tcPr>
          <w:p w:rsidR="0012595A" w:rsidRPr="005C54CF" w:rsidRDefault="0012595A" w:rsidP="0012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5C54CF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:rsidR="0012595A" w:rsidRPr="005C54CF" w:rsidRDefault="0012595A" w:rsidP="0012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54CF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5C54CF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5C54C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C54CF">
              <w:rPr>
                <w:rFonts w:ascii="Angsana New" w:hAnsi="Angsana New"/>
                <w:sz w:val="30"/>
                <w:szCs w:val="30"/>
              </w:rPr>
              <w:t>256</w:t>
            </w:r>
            <w:r w:rsidR="004B386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20" w:type="dxa"/>
          </w:tcPr>
          <w:p w:rsidR="0012595A" w:rsidRPr="005C54CF" w:rsidRDefault="0012595A" w:rsidP="0012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54CF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5C54C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C54C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12595A" w:rsidRPr="005C54CF" w:rsidRDefault="0012595A" w:rsidP="0012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54CF">
              <w:rPr>
                <w:rFonts w:ascii="Angsana New" w:hAnsi="Angsana New"/>
                <w:sz w:val="30"/>
                <w:szCs w:val="30"/>
              </w:rPr>
              <w:t>0.3729</w:t>
            </w:r>
          </w:p>
        </w:tc>
        <w:tc>
          <w:tcPr>
            <w:tcW w:w="236" w:type="dxa"/>
          </w:tcPr>
          <w:p w:rsidR="0012595A" w:rsidRPr="005C54CF" w:rsidRDefault="0012595A" w:rsidP="0012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12595A" w:rsidRPr="005C54CF" w:rsidRDefault="0012595A" w:rsidP="0012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54CF">
              <w:rPr>
                <w:rFonts w:ascii="Angsana New" w:hAnsi="Angsana New"/>
                <w:sz w:val="30"/>
                <w:szCs w:val="30"/>
              </w:rPr>
              <w:t>100.7</w:t>
            </w:r>
          </w:p>
        </w:tc>
      </w:tr>
    </w:tbl>
    <w:p w:rsidR="00303D67" w:rsidRPr="00FD59CC" w:rsidRDefault="00303D67" w:rsidP="00FF2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FA49A1" w:rsidRPr="004C4A95" w:rsidRDefault="00EA77A3" w:rsidP="00745CD8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4C4A95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เครื่องมือทางการเงิน</w:t>
      </w:r>
    </w:p>
    <w:p w:rsidR="001B2428" w:rsidRPr="00F8006B" w:rsidRDefault="001B2428" w:rsidP="00745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16"/>
          <w:szCs w:val="16"/>
          <w:highlight w:val="yellow"/>
        </w:rPr>
      </w:pPr>
    </w:p>
    <w:p w:rsidR="00EA77A3" w:rsidRPr="004C4A95" w:rsidRDefault="00EA77A3" w:rsidP="00EA77A3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4C4A95">
        <w:rPr>
          <w:rFonts w:asciiTheme="majorBidi" w:hAnsiTheme="majorBidi" w:cstheme="majorBidi"/>
          <w:b/>
          <w:bCs/>
          <w:i/>
          <w:iCs/>
          <w:cs/>
        </w:rPr>
        <w:t>มูลค่าตามบัญชีและมูลค่ายุติธรรม</w:t>
      </w:r>
    </w:p>
    <w:p w:rsidR="00EA77A3" w:rsidRPr="00F8006B" w:rsidRDefault="00EA77A3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EA77A3" w:rsidRPr="004C4A95" w:rsidRDefault="00EA77A3" w:rsidP="00FD59CC">
      <w:pPr>
        <w:pStyle w:val="block"/>
        <w:spacing w:after="0" w:line="240" w:lineRule="auto"/>
        <w:ind w:right="-11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4C4A9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Pr="004C4A95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4C4A9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สำหรับเงินลงทุนในหน่วยลงทุนที่ซื้อขายนอกตลาดหลักทรัพย์ </w:t>
      </w:r>
      <w:r w:rsidRPr="004C4A95">
        <w:rPr>
          <w:rFonts w:asciiTheme="majorBidi" w:hAnsiTheme="majorBidi" w:cstheme="majorBidi"/>
          <w:sz w:val="30"/>
          <w:szCs w:val="30"/>
          <w:cs/>
          <w:lang w:val="en-US" w:bidi="th-TH"/>
        </w:rPr>
        <w:br/>
        <w:t>โดยอ้างอิงราคาจากสินทรัพย์สุทธิต่อหน่วยของบริษัทหลักทรัพย์จัดการกองทุน</w:t>
      </w:r>
    </w:p>
    <w:p w:rsidR="00EA77A3" w:rsidRPr="00FD59CC" w:rsidRDefault="00EA77A3" w:rsidP="00FD5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22"/>
          <w:szCs w:val="22"/>
        </w:rPr>
      </w:pPr>
    </w:p>
    <w:p w:rsidR="00EA77A3" w:rsidRPr="004C4A95" w:rsidRDefault="00EA77A3" w:rsidP="00FD5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ซึ่งมูลค่าตามบัญชีใกล้เคียงกับมูลค่ายุติธรรมอย่างสมเหตุสมผล</w:t>
      </w:r>
    </w:p>
    <w:p w:rsidR="00EA77A3" w:rsidRPr="00FD59CC" w:rsidRDefault="00EA77A3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354"/>
        <w:gridCol w:w="184"/>
        <w:gridCol w:w="1284"/>
        <w:gridCol w:w="183"/>
        <w:gridCol w:w="1297"/>
        <w:gridCol w:w="183"/>
        <w:gridCol w:w="1284"/>
      </w:tblGrid>
      <w:tr w:rsidR="00EA77A3" w:rsidRPr="00F8006B" w:rsidTr="003A3F5C">
        <w:trPr>
          <w:trHeight w:val="363"/>
          <w:tblHeader/>
        </w:trPr>
        <w:tc>
          <w:tcPr>
            <w:tcW w:w="3510" w:type="dxa"/>
            <w:vAlign w:val="bottom"/>
          </w:tcPr>
          <w:p w:rsidR="00EA77A3" w:rsidRPr="00F8006B" w:rsidRDefault="00EA77A3" w:rsidP="003A3F5C">
            <w:pPr>
              <w:pStyle w:val="acctfourfigures"/>
              <w:tabs>
                <w:tab w:val="left" w:pos="720"/>
              </w:tabs>
              <w:spacing w:line="240" w:lineRule="auto"/>
              <w:ind w:left="-169"/>
              <w:rPr>
                <w:rFonts w:asciiTheme="majorBidi" w:hAnsiTheme="majorBidi" w:cstheme="majorBidi"/>
                <w:i/>
                <w:iCs/>
                <w:color w:val="0000FF"/>
                <w:sz w:val="29"/>
                <w:szCs w:val="29"/>
                <w:lang w:val="en-US" w:bidi="th-TH"/>
              </w:rPr>
            </w:pPr>
          </w:p>
        </w:tc>
        <w:tc>
          <w:tcPr>
            <w:tcW w:w="2822" w:type="dxa"/>
            <w:gridSpan w:val="3"/>
            <w:vAlign w:val="bottom"/>
            <w:hideMark/>
          </w:tcPr>
          <w:p w:rsidR="00EA77A3" w:rsidRPr="00F8006B" w:rsidRDefault="00EA77A3" w:rsidP="003A3F5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F800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3" w:type="dxa"/>
            <w:vAlign w:val="bottom"/>
          </w:tcPr>
          <w:p w:rsidR="00EA77A3" w:rsidRPr="00F8006B" w:rsidRDefault="00EA77A3" w:rsidP="003A3F5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64" w:type="dxa"/>
            <w:gridSpan w:val="3"/>
            <w:vAlign w:val="bottom"/>
            <w:hideMark/>
          </w:tcPr>
          <w:p w:rsidR="00EA77A3" w:rsidRPr="00F8006B" w:rsidRDefault="00EA77A3" w:rsidP="003A3F5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F800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EA77A3" w:rsidRPr="00F8006B" w:rsidTr="003A3F5C">
        <w:trPr>
          <w:trHeight w:val="363"/>
          <w:tblHeader/>
        </w:trPr>
        <w:tc>
          <w:tcPr>
            <w:tcW w:w="3510" w:type="dxa"/>
            <w:vAlign w:val="bottom"/>
          </w:tcPr>
          <w:p w:rsidR="00EA77A3" w:rsidRPr="00F8006B" w:rsidRDefault="00EA77A3" w:rsidP="003A3F5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4" w:type="dxa"/>
            <w:hideMark/>
          </w:tcPr>
          <w:p w:rsidR="00EA77A3" w:rsidRPr="00F8006B" w:rsidRDefault="00EA77A3" w:rsidP="003A3F5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มูลค่ายุติธรรม</w:t>
            </w:r>
          </w:p>
        </w:tc>
        <w:tc>
          <w:tcPr>
            <w:tcW w:w="184" w:type="dxa"/>
          </w:tcPr>
          <w:p w:rsidR="00EA77A3" w:rsidRPr="00F8006B" w:rsidRDefault="00EA77A3" w:rsidP="003A3F5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  <w:hideMark/>
          </w:tcPr>
          <w:p w:rsidR="00EA77A3" w:rsidRPr="00F8006B" w:rsidRDefault="00EA77A3" w:rsidP="003A3F5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มูลค่าตามบัญชี</w:t>
            </w:r>
          </w:p>
        </w:tc>
        <w:tc>
          <w:tcPr>
            <w:tcW w:w="183" w:type="dxa"/>
          </w:tcPr>
          <w:p w:rsidR="00EA77A3" w:rsidRPr="00F8006B" w:rsidRDefault="00EA77A3" w:rsidP="003A3F5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</w:p>
        </w:tc>
        <w:tc>
          <w:tcPr>
            <w:tcW w:w="1297" w:type="dxa"/>
            <w:hideMark/>
          </w:tcPr>
          <w:p w:rsidR="00EA77A3" w:rsidRPr="00F8006B" w:rsidRDefault="00EA77A3" w:rsidP="003A3F5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มูลค่ายุติธรรม</w:t>
            </w:r>
          </w:p>
        </w:tc>
        <w:tc>
          <w:tcPr>
            <w:tcW w:w="183" w:type="dxa"/>
          </w:tcPr>
          <w:p w:rsidR="00EA77A3" w:rsidRPr="00F8006B" w:rsidRDefault="00EA77A3" w:rsidP="003A3F5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</w:p>
        </w:tc>
        <w:tc>
          <w:tcPr>
            <w:tcW w:w="1284" w:type="dxa"/>
            <w:hideMark/>
          </w:tcPr>
          <w:p w:rsidR="00EA77A3" w:rsidRPr="00F8006B" w:rsidRDefault="00EA77A3" w:rsidP="003A3F5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rtl/>
                <w:cs/>
                <w:lang w:bidi="th-TH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มูลค่าตามบัญชี</w:t>
            </w:r>
          </w:p>
        </w:tc>
      </w:tr>
      <w:tr w:rsidR="00EA77A3" w:rsidRPr="00F8006B" w:rsidTr="003A3F5C">
        <w:trPr>
          <w:trHeight w:val="363"/>
          <w:tblHeader/>
        </w:trPr>
        <w:tc>
          <w:tcPr>
            <w:tcW w:w="3510" w:type="dxa"/>
            <w:vAlign w:val="bottom"/>
          </w:tcPr>
          <w:p w:rsidR="00EA77A3" w:rsidRPr="00F8006B" w:rsidRDefault="00EA77A3" w:rsidP="003A3F5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</w:p>
        </w:tc>
        <w:tc>
          <w:tcPr>
            <w:tcW w:w="5769" w:type="dxa"/>
            <w:gridSpan w:val="7"/>
          </w:tcPr>
          <w:p w:rsidR="00EA77A3" w:rsidRPr="00F8006B" w:rsidRDefault="00EA77A3" w:rsidP="003A3F5C">
            <w:pPr>
              <w:pStyle w:val="acctfourfigures"/>
              <w:tabs>
                <w:tab w:val="clear" w:pos="765"/>
                <w:tab w:val="decimal" w:pos="731"/>
                <w:tab w:val="center" w:pos="2835"/>
                <w:tab w:val="right" w:pos="5670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  <w:r w:rsidRPr="00F800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226E42" w:rsidRPr="00F8006B" w:rsidTr="00104C86">
        <w:tc>
          <w:tcPr>
            <w:tcW w:w="3510" w:type="dxa"/>
            <w:vAlign w:val="bottom"/>
          </w:tcPr>
          <w:p w:rsidR="00226E42" w:rsidRPr="00F8006B" w:rsidRDefault="00226E42" w:rsidP="00226E4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8006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30 </w:t>
            </w:r>
            <w:r w:rsidR="00CF694D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กันยายน</w:t>
            </w:r>
            <w:r w:rsidRPr="00F800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  <w:r w:rsidRPr="00F8006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2562</w:t>
            </w:r>
          </w:p>
        </w:tc>
        <w:tc>
          <w:tcPr>
            <w:tcW w:w="1354" w:type="dxa"/>
          </w:tcPr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</w:p>
        </w:tc>
        <w:tc>
          <w:tcPr>
            <w:tcW w:w="184" w:type="dxa"/>
          </w:tcPr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</w:tcPr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3" w:type="dxa"/>
          </w:tcPr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97" w:type="dxa"/>
          </w:tcPr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3" w:type="dxa"/>
          </w:tcPr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</w:tcPr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226E42" w:rsidRPr="00F8006B" w:rsidTr="003A3F5C">
        <w:tc>
          <w:tcPr>
            <w:tcW w:w="3510" w:type="dxa"/>
          </w:tcPr>
          <w:p w:rsidR="00226E42" w:rsidRPr="00F8006B" w:rsidRDefault="00226E42" w:rsidP="00226E42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F800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354" w:type="dxa"/>
          </w:tcPr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</w:p>
        </w:tc>
        <w:tc>
          <w:tcPr>
            <w:tcW w:w="184" w:type="dxa"/>
          </w:tcPr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</w:tcPr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3" w:type="dxa"/>
          </w:tcPr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97" w:type="dxa"/>
          </w:tcPr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3" w:type="dxa"/>
          </w:tcPr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</w:tcPr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226E42" w:rsidRPr="00F8006B" w:rsidTr="003A3F5C">
        <w:tc>
          <w:tcPr>
            <w:tcW w:w="3510" w:type="dxa"/>
            <w:vAlign w:val="bottom"/>
            <w:hideMark/>
          </w:tcPr>
          <w:p w:rsidR="00226E42" w:rsidRPr="00F8006B" w:rsidRDefault="00226E42" w:rsidP="00226E42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cs/>
              </w:rPr>
              <w:t>ลูกหนี้สุทธิจากสัญญา</w:t>
            </w:r>
            <w:r w:rsidR="00994DF8">
              <w:rPr>
                <w:rFonts w:asciiTheme="majorBidi" w:hAnsiTheme="majorBidi" w:cstheme="majorBidi" w:hint="cs"/>
                <w:sz w:val="29"/>
                <w:szCs w:val="29"/>
                <w:cs/>
              </w:rPr>
              <w:t>ซื้อ</w:t>
            </w:r>
            <w:r w:rsidRPr="00F800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ขายเงินตรา  </w:t>
            </w:r>
          </w:p>
          <w:p w:rsidR="00226E42" w:rsidRPr="00F8006B" w:rsidRDefault="00226E42" w:rsidP="00226E42">
            <w:pPr>
              <w:spacing w:line="240" w:lineRule="auto"/>
              <w:ind w:left="191" w:right="-79" w:hanging="191"/>
              <w:rPr>
                <w:rFonts w:asciiTheme="majorBidi" w:hAnsiTheme="majorBidi" w:cstheme="majorBidi"/>
                <w:sz w:val="29"/>
                <w:szCs w:val="29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8006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F800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ต่างประเทศ (แสดงเป็นส่วนหนึ่ง</w:t>
            </w:r>
          </w:p>
          <w:p w:rsidR="00226E42" w:rsidRPr="00F8006B" w:rsidRDefault="00226E42" w:rsidP="00226E42">
            <w:pPr>
              <w:spacing w:line="240" w:lineRule="auto"/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</w:rPr>
              <w:t xml:space="preserve">   </w:t>
            </w:r>
            <w:r w:rsidRPr="00F800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ของ </w:t>
            </w:r>
            <w:r w:rsidRPr="00F8006B">
              <w:rPr>
                <w:rFonts w:asciiTheme="majorBidi" w:hAnsiTheme="majorBidi" w:cstheme="majorBidi"/>
                <w:sz w:val="29"/>
                <w:szCs w:val="29"/>
              </w:rPr>
              <w:t>“</w:t>
            </w:r>
            <w:r w:rsidRPr="00F8006B">
              <w:rPr>
                <w:rFonts w:asciiTheme="majorBidi" w:hAnsiTheme="majorBidi" w:cstheme="majorBidi"/>
                <w:sz w:val="29"/>
                <w:szCs w:val="29"/>
                <w:cs/>
              </w:rPr>
              <w:t>ลูกหนี้อื่น</w:t>
            </w:r>
            <w:r w:rsidRPr="00F8006B">
              <w:rPr>
                <w:rFonts w:asciiTheme="majorBidi" w:hAnsiTheme="majorBidi" w:cstheme="majorBidi"/>
                <w:sz w:val="29"/>
                <w:szCs w:val="29"/>
              </w:rPr>
              <w:t>”)</w:t>
            </w:r>
          </w:p>
        </w:tc>
        <w:tc>
          <w:tcPr>
            <w:tcW w:w="1354" w:type="dxa"/>
          </w:tcPr>
          <w:p w:rsidR="00226E42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  <w:p w:rsidR="00856FA6" w:rsidRDefault="00856FA6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  <w:p w:rsidR="00856FA6" w:rsidRPr="00F8006B" w:rsidRDefault="00856FA6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10,000</w:t>
            </w:r>
          </w:p>
        </w:tc>
        <w:tc>
          <w:tcPr>
            <w:tcW w:w="184" w:type="dxa"/>
          </w:tcPr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</w:tcPr>
          <w:p w:rsidR="00226E42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  <w:p w:rsidR="00856FA6" w:rsidRDefault="00856FA6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  <w:p w:rsidR="00856FA6" w:rsidRPr="00F8006B" w:rsidRDefault="00856FA6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6,60</w:t>
            </w:r>
            <w:r w:rsidR="00842D93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0</w:t>
            </w:r>
          </w:p>
        </w:tc>
        <w:tc>
          <w:tcPr>
            <w:tcW w:w="183" w:type="dxa"/>
          </w:tcPr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97" w:type="dxa"/>
          </w:tcPr>
          <w:p w:rsidR="00226E42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  <w:p w:rsidR="00856FA6" w:rsidRDefault="00856FA6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  <w:p w:rsidR="00856FA6" w:rsidRPr="00F8006B" w:rsidRDefault="00856FA6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893</w:t>
            </w:r>
          </w:p>
        </w:tc>
        <w:tc>
          <w:tcPr>
            <w:tcW w:w="183" w:type="dxa"/>
          </w:tcPr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</w:p>
        </w:tc>
        <w:tc>
          <w:tcPr>
            <w:tcW w:w="1284" w:type="dxa"/>
          </w:tcPr>
          <w:p w:rsidR="00226E42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  <w:p w:rsidR="00856FA6" w:rsidRDefault="00856FA6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  <w:p w:rsidR="00856FA6" w:rsidRPr="00F8006B" w:rsidRDefault="00856FA6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644</w:t>
            </w:r>
          </w:p>
        </w:tc>
      </w:tr>
      <w:tr w:rsidR="00B3498B" w:rsidRPr="00F8006B" w:rsidTr="003A3F5C">
        <w:tc>
          <w:tcPr>
            <w:tcW w:w="3510" w:type="dxa"/>
            <w:vAlign w:val="bottom"/>
          </w:tcPr>
          <w:p w:rsidR="00B3498B" w:rsidRPr="00F8006B" w:rsidRDefault="00B3498B" w:rsidP="00B3498B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54" w:type="dxa"/>
          </w:tcPr>
          <w:p w:rsidR="00B3498B" w:rsidRPr="00F8006B" w:rsidRDefault="00856FA6" w:rsidP="00B3498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184" w:type="dxa"/>
          </w:tcPr>
          <w:p w:rsidR="00B3498B" w:rsidRPr="00F8006B" w:rsidRDefault="00B3498B" w:rsidP="00B3498B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284" w:type="dxa"/>
          </w:tcPr>
          <w:p w:rsidR="00B3498B" w:rsidRPr="00F8006B" w:rsidRDefault="00856FA6" w:rsidP="00B3498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183" w:type="dxa"/>
          </w:tcPr>
          <w:p w:rsidR="00B3498B" w:rsidRPr="00F8006B" w:rsidRDefault="00B3498B" w:rsidP="00B3498B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97" w:type="dxa"/>
          </w:tcPr>
          <w:p w:rsidR="00B3498B" w:rsidRPr="00F8006B" w:rsidRDefault="00856FA6" w:rsidP="00B3498B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45,200</w:t>
            </w:r>
          </w:p>
        </w:tc>
        <w:tc>
          <w:tcPr>
            <w:tcW w:w="183" w:type="dxa"/>
          </w:tcPr>
          <w:p w:rsidR="00B3498B" w:rsidRPr="00F8006B" w:rsidRDefault="00B3498B" w:rsidP="00B3498B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</w:tcPr>
          <w:p w:rsidR="00B3498B" w:rsidRPr="00F8006B" w:rsidRDefault="00856FA6" w:rsidP="00B3498B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45,200</w:t>
            </w:r>
          </w:p>
        </w:tc>
      </w:tr>
      <w:tr w:rsidR="00C91786" w:rsidRPr="00F8006B" w:rsidTr="00FF1397">
        <w:tc>
          <w:tcPr>
            <w:tcW w:w="3510" w:type="dxa"/>
            <w:vAlign w:val="bottom"/>
          </w:tcPr>
          <w:p w:rsidR="00C91786" w:rsidRPr="00F8006B" w:rsidRDefault="00C91786" w:rsidP="00C91786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F8006B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เจ้า</w:t>
            </w:r>
            <w:r w:rsidRPr="00F800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หนี้สุทธิจากสัญญาซื้อเงินตรา  </w:t>
            </w:r>
          </w:p>
          <w:p w:rsidR="00C91786" w:rsidRPr="00F8006B" w:rsidRDefault="00C91786" w:rsidP="00C91786">
            <w:pPr>
              <w:spacing w:line="240" w:lineRule="auto"/>
              <w:ind w:left="191" w:right="-79" w:hanging="191"/>
              <w:rPr>
                <w:rFonts w:asciiTheme="majorBidi" w:hAnsiTheme="majorBidi" w:cstheme="majorBidi"/>
                <w:sz w:val="29"/>
                <w:szCs w:val="29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8006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F800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ต่างประเทศ (แสดงเป็นส่วนหนึ่ง</w:t>
            </w:r>
          </w:p>
          <w:p w:rsidR="00C91786" w:rsidRPr="00F8006B" w:rsidRDefault="00C91786" w:rsidP="00C91786">
            <w:pPr>
              <w:spacing w:line="240" w:lineRule="auto"/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</w:rPr>
              <w:t xml:space="preserve">   </w:t>
            </w:r>
            <w:r w:rsidRPr="00F800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ของ </w:t>
            </w:r>
            <w:r w:rsidRPr="00F8006B">
              <w:rPr>
                <w:rFonts w:asciiTheme="majorBidi" w:hAnsiTheme="majorBidi" w:cstheme="majorBidi"/>
                <w:sz w:val="29"/>
                <w:szCs w:val="29"/>
              </w:rPr>
              <w:t>“</w:t>
            </w:r>
            <w:r w:rsidRPr="00F8006B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เจ้า</w:t>
            </w:r>
            <w:r w:rsidRPr="00F8006B">
              <w:rPr>
                <w:rFonts w:asciiTheme="majorBidi" w:hAnsiTheme="majorBidi" w:cstheme="majorBidi"/>
                <w:sz w:val="29"/>
                <w:szCs w:val="29"/>
                <w:cs/>
              </w:rPr>
              <w:t>หนี้อื่น</w:t>
            </w:r>
            <w:r w:rsidRPr="00F8006B">
              <w:rPr>
                <w:rFonts w:asciiTheme="majorBidi" w:hAnsiTheme="majorBidi" w:cstheme="majorBidi"/>
                <w:sz w:val="29"/>
                <w:szCs w:val="29"/>
              </w:rPr>
              <w:t>”)</w:t>
            </w:r>
          </w:p>
        </w:tc>
        <w:tc>
          <w:tcPr>
            <w:tcW w:w="1354" w:type="dxa"/>
          </w:tcPr>
          <w:p w:rsidR="00C91786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  <w:p w:rsidR="00C91786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(101)</w:t>
            </w:r>
          </w:p>
        </w:tc>
        <w:tc>
          <w:tcPr>
            <w:tcW w:w="184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</w:tcPr>
          <w:p w:rsidR="00C91786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  <w:p w:rsidR="00C91786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(9</w:t>
            </w: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3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97" w:type="dxa"/>
          </w:tcPr>
          <w:p w:rsidR="00C91786" w:rsidRDefault="00C91786" w:rsidP="00C9178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  <w:p w:rsidR="00C91786" w:rsidRDefault="00C91786" w:rsidP="00C9178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183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</w:p>
        </w:tc>
        <w:tc>
          <w:tcPr>
            <w:tcW w:w="1284" w:type="dxa"/>
          </w:tcPr>
          <w:p w:rsidR="00C91786" w:rsidRDefault="00C91786" w:rsidP="00C9178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  <w:p w:rsidR="00C91786" w:rsidRDefault="00C91786" w:rsidP="00C9178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</w:tr>
      <w:tr w:rsidR="00C91786" w:rsidRPr="00F8006B" w:rsidTr="003A3F5C">
        <w:tc>
          <w:tcPr>
            <w:tcW w:w="3510" w:type="dxa"/>
            <w:vAlign w:val="bottom"/>
            <w:hideMark/>
          </w:tcPr>
          <w:p w:rsidR="00C91786" w:rsidRPr="00F8006B" w:rsidRDefault="00C91786" w:rsidP="00C91786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เงินกู้ยืมจากสถาบันการเงิน</w:t>
            </w:r>
          </w:p>
        </w:tc>
        <w:tc>
          <w:tcPr>
            <w:tcW w:w="1354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(1,173,96</w:t>
            </w:r>
            <w:r w:rsidR="00726DB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4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(1,173,96</w:t>
            </w:r>
            <w:r w:rsidR="00726DB8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3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97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(237,404)</w:t>
            </w:r>
          </w:p>
        </w:tc>
        <w:tc>
          <w:tcPr>
            <w:tcW w:w="183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(237,404)</w:t>
            </w:r>
          </w:p>
        </w:tc>
      </w:tr>
      <w:tr w:rsidR="00C91786" w:rsidRPr="00F8006B" w:rsidTr="00343C1C">
        <w:tc>
          <w:tcPr>
            <w:tcW w:w="3510" w:type="dxa"/>
            <w:vAlign w:val="bottom"/>
            <w:hideMark/>
          </w:tcPr>
          <w:p w:rsidR="00C91786" w:rsidRPr="00F8006B" w:rsidRDefault="00C91786" w:rsidP="00C91786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354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(16,500)</w:t>
            </w:r>
          </w:p>
        </w:tc>
        <w:tc>
          <w:tcPr>
            <w:tcW w:w="184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(16,500)</w:t>
            </w:r>
          </w:p>
        </w:tc>
        <w:tc>
          <w:tcPr>
            <w:tcW w:w="183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97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183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284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</w:tr>
      <w:tr w:rsidR="00C91786" w:rsidRPr="00F8006B" w:rsidTr="003A3F5C">
        <w:tc>
          <w:tcPr>
            <w:tcW w:w="3510" w:type="dxa"/>
            <w:vAlign w:val="bottom"/>
          </w:tcPr>
          <w:p w:rsidR="00C91786" w:rsidRPr="00F8006B" w:rsidRDefault="00C91786" w:rsidP="00C91786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54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84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83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97" w:type="dxa"/>
            <w:vAlign w:val="bottom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  <w:vAlign w:val="bottom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91786" w:rsidRPr="00F8006B" w:rsidTr="003A3F5C">
        <w:tc>
          <w:tcPr>
            <w:tcW w:w="3510" w:type="dxa"/>
            <w:vAlign w:val="bottom"/>
          </w:tcPr>
          <w:p w:rsidR="00C91786" w:rsidRPr="00F8006B" w:rsidRDefault="00C91786" w:rsidP="00C91786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54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84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83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97" w:type="dxa"/>
            <w:vAlign w:val="bottom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  <w:vAlign w:val="bottom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91786" w:rsidRPr="00F8006B" w:rsidTr="003A3F5C">
        <w:tc>
          <w:tcPr>
            <w:tcW w:w="3510" w:type="dxa"/>
            <w:vAlign w:val="bottom"/>
          </w:tcPr>
          <w:p w:rsidR="00C91786" w:rsidRPr="00F8006B" w:rsidRDefault="00C91786" w:rsidP="00C91786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54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84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83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97" w:type="dxa"/>
            <w:vAlign w:val="bottom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  <w:vAlign w:val="bottom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91786" w:rsidRPr="00F8006B" w:rsidTr="00EA77A3">
        <w:tc>
          <w:tcPr>
            <w:tcW w:w="3510" w:type="dxa"/>
            <w:vAlign w:val="bottom"/>
            <w:hideMark/>
          </w:tcPr>
          <w:p w:rsidR="00C91786" w:rsidRPr="00F8006B" w:rsidRDefault="00C91786" w:rsidP="00C9178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8006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lastRenderedPageBreak/>
              <w:t>31</w:t>
            </w:r>
            <w:r w:rsidRPr="00F800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F8006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2561</w:t>
            </w:r>
          </w:p>
        </w:tc>
        <w:tc>
          <w:tcPr>
            <w:tcW w:w="1354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84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83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97" w:type="dxa"/>
            <w:vAlign w:val="bottom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  <w:vAlign w:val="bottom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91786" w:rsidRPr="00F8006B" w:rsidTr="00104C86">
        <w:tc>
          <w:tcPr>
            <w:tcW w:w="3510" w:type="dxa"/>
            <w:hideMark/>
          </w:tcPr>
          <w:p w:rsidR="00C91786" w:rsidRPr="00F8006B" w:rsidRDefault="00C91786" w:rsidP="00C91786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F800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354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84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83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97" w:type="dxa"/>
            <w:vAlign w:val="bottom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  <w:vAlign w:val="bottom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91786" w:rsidRPr="00F8006B" w:rsidTr="00EA77A3">
        <w:tc>
          <w:tcPr>
            <w:tcW w:w="3510" w:type="dxa"/>
            <w:vAlign w:val="bottom"/>
            <w:hideMark/>
          </w:tcPr>
          <w:p w:rsidR="00C91786" w:rsidRPr="00F8006B" w:rsidRDefault="00C91786" w:rsidP="00C91786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ลูกหนี้สุทธิจากสัญญาซื้อขายเงินตรา  </w:t>
            </w:r>
          </w:p>
          <w:p w:rsidR="00C91786" w:rsidRPr="00F8006B" w:rsidRDefault="00C91786" w:rsidP="00C91786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8006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F800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ต่างประเทศ (แสดงเป็นส่วนหนึ่ง</w:t>
            </w:r>
          </w:p>
          <w:p w:rsidR="00C91786" w:rsidRPr="00F8006B" w:rsidRDefault="00C91786" w:rsidP="00C91786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</w:rPr>
              <w:t xml:space="preserve">   </w:t>
            </w:r>
            <w:r w:rsidRPr="00F8006B">
              <w:rPr>
                <w:rFonts w:asciiTheme="majorBidi" w:hAnsiTheme="majorBidi" w:cstheme="majorBidi"/>
                <w:sz w:val="29"/>
                <w:szCs w:val="29"/>
                <w:cs/>
              </w:rPr>
              <w:t>ของ</w:t>
            </w:r>
            <w:r w:rsidRPr="00F8006B">
              <w:rPr>
                <w:rFonts w:asciiTheme="majorBidi" w:hAnsiTheme="majorBidi" w:cstheme="majorBidi"/>
                <w:sz w:val="29"/>
                <w:szCs w:val="29"/>
              </w:rPr>
              <w:t xml:space="preserve"> “</w:t>
            </w:r>
            <w:r w:rsidRPr="00F8006B">
              <w:rPr>
                <w:rFonts w:asciiTheme="majorBidi" w:hAnsiTheme="majorBidi" w:cstheme="majorBidi"/>
                <w:sz w:val="29"/>
                <w:szCs w:val="29"/>
                <w:cs/>
              </w:rPr>
              <w:t>ลูกหนี้อื่น</w:t>
            </w:r>
            <w:r w:rsidRPr="00F8006B">
              <w:rPr>
                <w:rFonts w:asciiTheme="majorBidi" w:hAnsiTheme="majorBidi" w:cstheme="majorBidi"/>
                <w:sz w:val="29"/>
                <w:szCs w:val="29"/>
              </w:rPr>
              <w:t>”)</w:t>
            </w:r>
          </w:p>
        </w:tc>
        <w:tc>
          <w:tcPr>
            <w:tcW w:w="1354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559</w:t>
            </w:r>
          </w:p>
        </w:tc>
        <w:tc>
          <w:tcPr>
            <w:tcW w:w="184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2,227</w:t>
            </w:r>
          </w:p>
        </w:tc>
        <w:tc>
          <w:tcPr>
            <w:tcW w:w="183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97" w:type="dxa"/>
            <w:vAlign w:val="bottom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1,086</w:t>
            </w:r>
          </w:p>
        </w:tc>
        <w:tc>
          <w:tcPr>
            <w:tcW w:w="183" w:type="dxa"/>
            <w:vAlign w:val="bottom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  <w:vAlign w:val="bottom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</w:rPr>
              <w:t>493</w:t>
            </w:r>
          </w:p>
        </w:tc>
      </w:tr>
      <w:tr w:rsidR="00C91786" w:rsidRPr="00F8006B" w:rsidTr="00EA77A3">
        <w:tc>
          <w:tcPr>
            <w:tcW w:w="3510" w:type="dxa"/>
            <w:vAlign w:val="bottom"/>
            <w:hideMark/>
          </w:tcPr>
          <w:p w:rsidR="00C91786" w:rsidRPr="00F8006B" w:rsidRDefault="00C91786" w:rsidP="00C91786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54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184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183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97" w:type="dxa"/>
            <w:vAlign w:val="bottom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128,700</w:t>
            </w:r>
          </w:p>
        </w:tc>
        <w:tc>
          <w:tcPr>
            <w:tcW w:w="183" w:type="dxa"/>
            <w:vAlign w:val="bottom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  <w:vAlign w:val="bottom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</w:rPr>
              <w:t>128,700</w:t>
            </w:r>
          </w:p>
        </w:tc>
      </w:tr>
      <w:tr w:rsidR="00C91786" w:rsidRPr="00F8006B" w:rsidTr="00EA77A3">
        <w:tc>
          <w:tcPr>
            <w:tcW w:w="3510" w:type="dxa"/>
            <w:vAlign w:val="bottom"/>
            <w:hideMark/>
          </w:tcPr>
          <w:p w:rsidR="00C91786" w:rsidRPr="00F8006B" w:rsidRDefault="00C91786" w:rsidP="00C91786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เงินกู้ยืมจากสถาบันการเงิน</w:t>
            </w:r>
          </w:p>
        </w:tc>
        <w:tc>
          <w:tcPr>
            <w:tcW w:w="1354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(1,386,231)</w:t>
            </w:r>
          </w:p>
        </w:tc>
        <w:tc>
          <w:tcPr>
            <w:tcW w:w="184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(1,386,231)</w:t>
            </w:r>
          </w:p>
        </w:tc>
        <w:tc>
          <w:tcPr>
            <w:tcW w:w="183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97" w:type="dxa"/>
            <w:vAlign w:val="bottom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(197,786)</w:t>
            </w:r>
          </w:p>
        </w:tc>
        <w:tc>
          <w:tcPr>
            <w:tcW w:w="183" w:type="dxa"/>
            <w:vAlign w:val="bottom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  <w:vAlign w:val="bottom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</w:rPr>
              <w:t>(197,786)</w:t>
            </w:r>
          </w:p>
        </w:tc>
      </w:tr>
      <w:tr w:rsidR="00C91786" w:rsidRPr="00F8006B" w:rsidTr="00104C86">
        <w:tc>
          <w:tcPr>
            <w:tcW w:w="3510" w:type="dxa"/>
            <w:vAlign w:val="bottom"/>
            <w:hideMark/>
          </w:tcPr>
          <w:p w:rsidR="00C91786" w:rsidRPr="00F8006B" w:rsidRDefault="00C91786" w:rsidP="00C91786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354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(16,500)</w:t>
            </w:r>
          </w:p>
        </w:tc>
        <w:tc>
          <w:tcPr>
            <w:tcW w:w="184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(16,500)</w:t>
            </w:r>
          </w:p>
        </w:tc>
        <w:tc>
          <w:tcPr>
            <w:tcW w:w="183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97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</w:tcPr>
          <w:p w:rsidR="00C91786" w:rsidRPr="00F8006B" w:rsidRDefault="00C91786" w:rsidP="00C9178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</w:tr>
    </w:tbl>
    <w:p w:rsidR="00FD59CC" w:rsidRDefault="00FD59CC" w:rsidP="00070E6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:rsidR="00070E60" w:rsidRPr="00474634" w:rsidRDefault="00070E60" w:rsidP="00070E6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47463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การวัดมูลค่ายุติธรรม </w:t>
      </w:r>
    </w:p>
    <w:p w:rsidR="00070E60" w:rsidRPr="00B35878" w:rsidRDefault="00070E60" w:rsidP="00EA77A3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:rsidR="00070E60" w:rsidRPr="00070E60" w:rsidRDefault="00070E60" w:rsidP="00070E60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070E60">
        <w:rPr>
          <w:rFonts w:asciiTheme="majorBidi" w:hAnsiTheme="majorBidi" w:cstheme="majorBidi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E42F3D">
        <w:rPr>
          <w:rFonts w:ascii="Angsana New" w:hAnsi="Angsana New"/>
          <w:sz w:val="30"/>
          <w:szCs w:val="30"/>
          <w:cs/>
        </w:rPr>
        <w:t>กลุ่มบริษัท</w:t>
      </w:r>
      <w:r w:rsidRPr="00070E60">
        <w:rPr>
          <w:rFonts w:ascii="Angsana New" w:hAnsi="Angsana New"/>
          <w:sz w:val="30"/>
          <w:szCs w:val="30"/>
          <w:cs/>
        </w:rPr>
        <w:t>ได้</w:t>
      </w:r>
      <w:r w:rsidRPr="00070E60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</w:t>
      </w:r>
      <w:r w:rsidRPr="00070E60">
        <w:rPr>
          <w:rFonts w:asciiTheme="majorBidi" w:hAnsiTheme="majorBidi" w:cstheme="majorBidi"/>
          <w:sz w:val="30"/>
          <w:szCs w:val="30"/>
        </w:rPr>
        <w:t xml:space="preserve"> </w:t>
      </w:r>
      <w:r w:rsidRPr="00070E60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</w:t>
      </w:r>
      <w:r w:rsidRPr="00070E60">
        <w:rPr>
          <w:rFonts w:asciiTheme="majorBidi" w:hAnsiTheme="majorBidi"/>
          <w:sz w:val="30"/>
          <w:szCs w:val="30"/>
          <w:cs/>
        </w:rPr>
        <w:t xml:space="preserve">ลำดับชั้นของมูลค่ายุติธรรมตามข้อมูลที่ใช้ในการประเมินมูลค่าดังนี้ </w:t>
      </w:r>
    </w:p>
    <w:p w:rsidR="00070E60" w:rsidRPr="00B35878" w:rsidRDefault="00070E60" w:rsidP="00070E6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</w:p>
    <w:p w:rsidR="00070E60" w:rsidRPr="00070E60" w:rsidRDefault="00070E60" w:rsidP="00D33541">
      <w:pPr>
        <w:pStyle w:val="BodyText"/>
        <w:numPr>
          <w:ilvl w:val="0"/>
          <w:numId w:val="26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70E6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ข้อมูลระดับ </w:t>
      </w:r>
      <w:r w:rsidRPr="00070E60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070E60">
        <w:rPr>
          <w:rFonts w:asciiTheme="majorBidi" w:hAnsiTheme="majorBidi" w:cstheme="majorBidi"/>
          <w:sz w:val="30"/>
          <w:szCs w:val="30"/>
        </w:rPr>
        <w:t xml:space="preserve">  </w:t>
      </w:r>
      <w:r w:rsidRPr="00070E60">
        <w:rPr>
          <w:rFonts w:asciiTheme="majorBidi" w:hAnsiTheme="majorBidi" w:cstheme="majorBidi"/>
          <w:sz w:val="30"/>
          <w:szCs w:val="30"/>
          <w:cs/>
        </w:rPr>
        <w:t>เป็น</w:t>
      </w:r>
      <w:r w:rsidRPr="00070E60">
        <w:rPr>
          <w:rFonts w:asciiTheme="majorBidi" w:hAnsiTheme="majorBidi"/>
          <w:sz w:val="30"/>
          <w:szCs w:val="30"/>
          <w:cs/>
        </w:rPr>
        <w:t xml:space="preserve">ราคาเสนอซื้อขาย </w:t>
      </w:r>
      <w:r w:rsidRPr="00070E60">
        <w:rPr>
          <w:rFonts w:asciiTheme="majorBidi" w:hAnsiTheme="majorBidi" w:cstheme="majorBidi"/>
          <w:sz w:val="30"/>
          <w:szCs w:val="30"/>
        </w:rPr>
        <w:t>(</w:t>
      </w:r>
      <w:r w:rsidRPr="00070E60">
        <w:rPr>
          <w:rFonts w:asciiTheme="majorBidi" w:hAnsiTheme="majorBidi"/>
          <w:sz w:val="30"/>
          <w:szCs w:val="30"/>
          <w:cs/>
        </w:rPr>
        <w:t>ไม่ต้องปรับปรุง</w:t>
      </w:r>
      <w:r w:rsidRPr="00070E60">
        <w:rPr>
          <w:rFonts w:asciiTheme="majorBidi" w:hAnsiTheme="majorBidi" w:cstheme="majorBidi"/>
          <w:sz w:val="30"/>
          <w:szCs w:val="30"/>
        </w:rPr>
        <w:t xml:space="preserve">) </w:t>
      </w:r>
      <w:r w:rsidRPr="00070E60">
        <w:rPr>
          <w:rFonts w:asciiTheme="majorBidi" w:hAnsiTheme="majorBidi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070E60" w:rsidRPr="00070E60" w:rsidRDefault="00070E60" w:rsidP="00D33541">
      <w:pPr>
        <w:pStyle w:val="BodyText"/>
        <w:numPr>
          <w:ilvl w:val="0"/>
          <w:numId w:val="26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70E60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070E60">
        <w:rPr>
          <w:rFonts w:asciiTheme="majorBidi" w:hAnsiTheme="majorBidi" w:cstheme="majorBidi"/>
          <w:i/>
          <w:iCs/>
          <w:sz w:val="30"/>
          <w:szCs w:val="30"/>
        </w:rPr>
        <w:t xml:space="preserve"> 2</w:t>
      </w:r>
      <w:r w:rsidRPr="00070E60">
        <w:rPr>
          <w:rFonts w:asciiTheme="majorBidi" w:hAnsiTheme="majorBidi" w:cstheme="majorBidi"/>
          <w:sz w:val="30"/>
          <w:szCs w:val="30"/>
        </w:rPr>
        <w:t xml:space="preserve">  </w:t>
      </w:r>
      <w:r w:rsidRPr="00070E60">
        <w:rPr>
          <w:rFonts w:asciiTheme="majorBidi" w:hAnsiTheme="majorBidi" w:cstheme="majorBidi"/>
          <w:sz w:val="30"/>
          <w:szCs w:val="30"/>
          <w:cs/>
        </w:rPr>
        <w:t>เป็น</w:t>
      </w:r>
      <w:r w:rsidRPr="00070E60">
        <w:rPr>
          <w:rFonts w:asciiTheme="majorBidi" w:hAnsiTheme="majorBidi"/>
          <w:sz w:val="30"/>
          <w:szCs w:val="30"/>
          <w:cs/>
        </w:rPr>
        <w:t xml:space="preserve">ข้อมูลอื่นที่สังเกตได้โดยตรง </w:t>
      </w:r>
      <w:r w:rsidRPr="00070E60">
        <w:rPr>
          <w:rFonts w:asciiTheme="majorBidi" w:hAnsiTheme="majorBidi"/>
          <w:sz w:val="30"/>
          <w:szCs w:val="30"/>
        </w:rPr>
        <w:t>(</w:t>
      </w:r>
      <w:r w:rsidRPr="00070E60">
        <w:rPr>
          <w:rFonts w:asciiTheme="majorBidi" w:hAnsiTheme="majorBidi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070E60">
        <w:rPr>
          <w:rFonts w:asciiTheme="majorBidi" w:hAnsiTheme="majorBidi" w:cstheme="majorBidi"/>
          <w:sz w:val="30"/>
          <w:szCs w:val="30"/>
        </w:rPr>
        <w:t>1</w:t>
      </w:r>
    </w:p>
    <w:p w:rsidR="00070E60" w:rsidRPr="00070E60" w:rsidRDefault="00070E60" w:rsidP="00D33541">
      <w:pPr>
        <w:pStyle w:val="BodyText"/>
        <w:numPr>
          <w:ilvl w:val="0"/>
          <w:numId w:val="26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70E60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070E60">
        <w:rPr>
          <w:rFonts w:asciiTheme="majorBidi" w:hAnsiTheme="majorBidi" w:cstheme="majorBidi"/>
          <w:i/>
          <w:iCs/>
          <w:sz w:val="30"/>
          <w:szCs w:val="30"/>
        </w:rPr>
        <w:t xml:space="preserve"> 3</w:t>
      </w:r>
      <w:r w:rsidRPr="00070E60">
        <w:rPr>
          <w:rFonts w:asciiTheme="majorBidi" w:hAnsiTheme="majorBidi" w:cstheme="majorBidi"/>
          <w:sz w:val="30"/>
          <w:szCs w:val="30"/>
        </w:rPr>
        <w:t xml:space="preserve">  </w:t>
      </w:r>
      <w:r w:rsidRPr="00070E60">
        <w:rPr>
          <w:rFonts w:asciiTheme="majorBidi" w:hAnsiTheme="majorBidi" w:cstheme="majorBidi"/>
          <w:sz w:val="30"/>
          <w:szCs w:val="30"/>
          <w:cs/>
        </w:rPr>
        <w:t>เป็น</w:t>
      </w:r>
      <w:r w:rsidRPr="00070E60">
        <w:rPr>
          <w:rFonts w:asciiTheme="majorBidi" w:hAnsiTheme="majorBidi"/>
          <w:sz w:val="30"/>
          <w:szCs w:val="30"/>
          <w:cs/>
        </w:rPr>
        <w:t>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:rsidR="00070E60" w:rsidRPr="00B35878" w:rsidRDefault="00070E60" w:rsidP="00070E6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</w:p>
    <w:p w:rsidR="00070E60" w:rsidRDefault="00070E60" w:rsidP="00070E60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70E60">
        <w:rPr>
          <w:rFonts w:asciiTheme="majorBidi" w:hAnsiTheme="majorBidi" w:cstheme="majorBidi"/>
          <w:sz w:val="30"/>
          <w:szCs w:val="30"/>
          <w:cs/>
          <w:lang w:bidi="th-TH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030A79" w:rsidRPr="00B35878" w:rsidRDefault="00030A79" w:rsidP="00EA77A3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:rsidR="00EA77A3" w:rsidRDefault="00EA77A3" w:rsidP="00EA77A3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C4A95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มูลค่ายุติธรรมของสัญญาซื้อขายเงินตราต่างประเทศล่วงหน้าถือตามราคาตลาดของสัญญาล่วงหน้า ณ วันที่ใน</w:t>
      </w:r>
      <w:r w:rsidRPr="004C4A95">
        <w:rPr>
          <w:rFonts w:asciiTheme="majorBidi" w:hAnsiTheme="majorBidi" w:cstheme="majorBidi"/>
          <w:sz w:val="30"/>
          <w:szCs w:val="30"/>
          <w:lang w:bidi="th-TH"/>
        </w:rPr>
        <w:t xml:space="preserve">       </w:t>
      </w:r>
      <w:r w:rsidRPr="004C4A95">
        <w:rPr>
          <w:rFonts w:asciiTheme="majorBidi" w:hAnsiTheme="majorBidi" w:cstheme="majorBidi"/>
          <w:sz w:val="30"/>
          <w:szCs w:val="30"/>
          <w:cs/>
          <w:lang w:bidi="th-TH"/>
        </w:rPr>
        <w:t>งบแสดงฐานะการเงิน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  <w:lang w:bidi="th-TH"/>
        </w:rPr>
        <w:t>โดยใช้ราคาที่กำหนดโดยธนาคารของบริษัทด้วยการพิจารณาเงื่อนไขในตลาดที่มีอยู่ ณ วันที่ในงบแสดงฐานะการเงิน</w:t>
      </w:r>
    </w:p>
    <w:p w:rsidR="003909A1" w:rsidRPr="003909A1" w:rsidRDefault="003909A1" w:rsidP="00EA77A3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:rsidR="00EA77A3" w:rsidRPr="004C4A95" w:rsidRDefault="00EA77A3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lastRenderedPageBreak/>
        <w:t>มูลค่ายุติธรรมของลูกหนี้การค้าและลูกหนี้อื่น เจ้าหนี้การค้าและเจ้าหนี้อื่นเป็นมูลค่าที่ใกล้เคียงกับมูลค่าตามบัญชี เนื่องจากเครื่องมือทางการเงินเหล่านี้จะครบกำหนดในระยะเวลาอันสั้น</w:t>
      </w:r>
    </w:p>
    <w:p w:rsidR="00EA77A3" w:rsidRPr="00FF2947" w:rsidRDefault="00EA77A3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EA77A3" w:rsidRDefault="00EA77A3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มูลค่ายุติธรรมของเงินให้กู้ยืมแก่กิจการที่เกี่ยวข้องกัน และเงินกู้ยืมจากกิจการที่เกี่ยวข้องกันเป็นมูลค่า</w:t>
      </w:r>
      <w:r w:rsidRPr="004C4A95">
        <w:rPr>
          <w:rFonts w:asciiTheme="majorBidi" w:hAnsiTheme="majorBidi" w:cstheme="majorBidi"/>
          <w:sz w:val="30"/>
          <w:szCs w:val="30"/>
          <w:cs/>
        </w:rPr>
        <w:br/>
        <w:t>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531E60" w:rsidRPr="00FF2947" w:rsidRDefault="00531E60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EA77A3" w:rsidRPr="004C4A95" w:rsidRDefault="00EA77A3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กู้ยืมระยะสั้นจากสถาบันการเงินและสัญญาเช่าการเงิ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EA77A3" w:rsidRPr="00FF2947" w:rsidRDefault="00EA77A3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:rsidR="00EA77A3" w:rsidRPr="004C4A95" w:rsidRDefault="00EA77A3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มูลค่ายุติธรรมของเงินกู้ยืมระยะยาวมีมูลค่าใกล้เคียงกับมูลค่าตามบัญชี เนื่องจากเงินกู้ยืมระยะยาวมีอัตราดอกเบี้ยลอยตัวซึ่งเป็นอัตราใกล้เคียงกับอัตราท้องตลาด</w:t>
      </w:r>
    </w:p>
    <w:p w:rsidR="00791D16" w:rsidRPr="00FF2947" w:rsidRDefault="00791D16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EA77A3" w:rsidRDefault="00EA77A3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มูลค่ายุติธรรมของเงินกู้ยืมระยะยาวที่มีอัตราดอกเบี้ยคงที่ มีมูลค่าใกล้เคียงกับมูลค่าตามบัญชี เนื่องจากอัตรา</w:t>
      </w:r>
      <w:r w:rsidRPr="004C4A95">
        <w:rPr>
          <w:rFonts w:asciiTheme="majorBidi" w:hAnsiTheme="majorBidi" w:cstheme="majorBidi"/>
          <w:sz w:val="30"/>
          <w:szCs w:val="30"/>
        </w:rPr>
        <w:t xml:space="preserve">  </w:t>
      </w:r>
      <w:r w:rsidRPr="004C4A95">
        <w:rPr>
          <w:rFonts w:asciiTheme="majorBidi" w:hAnsiTheme="majorBidi" w:cstheme="majorBidi"/>
          <w:sz w:val="30"/>
          <w:szCs w:val="30"/>
          <w:cs/>
        </w:rPr>
        <w:t>ดอกเบี้ยคงที่มีอัตราดอกเบี้ยใกล้เคียงกับอัตราดอกเบี้ยเงินกู้ท้องตลาด</w:t>
      </w:r>
    </w:p>
    <w:p w:rsidR="00282FC0" w:rsidRPr="00282FC0" w:rsidRDefault="00282FC0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8712D9" w:rsidRPr="004C4A95" w:rsidRDefault="008712D9" w:rsidP="00745CD8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4C4A95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ภาระผูกพัน</w:t>
      </w:r>
      <w:r w:rsidR="00933D6A" w:rsidRPr="004C4A95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กับกิจการที่ไม่เกี่ยวข้องกัน</w:t>
      </w:r>
    </w:p>
    <w:p w:rsidR="00D9201D" w:rsidRPr="00BB5202" w:rsidRDefault="00D9201D" w:rsidP="00745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16"/>
        <w:gridCol w:w="254"/>
        <w:gridCol w:w="18"/>
        <w:gridCol w:w="1064"/>
        <w:gridCol w:w="272"/>
        <w:gridCol w:w="1078"/>
        <w:gridCol w:w="12"/>
        <w:gridCol w:w="260"/>
        <w:gridCol w:w="10"/>
        <w:gridCol w:w="1066"/>
        <w:gridCol w:w="6"/>
      </w:tblGrid>
      <w:tr w:rsidR="00D9201D" w:rsidRPr="004C4A95" w:rsidTr="00F003BA">
        <w:trPr>
          <w:tblHeader/>
        </w:trPr>
        <w:tc>
          <w:tcPr>
            <w:tcW w:w="4050" w:type="dxa"/>
          </w:tcPr>
          <w:p w:rsidR="00D9201D" w:rsidRPr="004C4A9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2" w:type="dxa"/>
            <w:gridSpan w:val="5"/>
          </w:tcPr>
          <w:p w:rsidR="00D9201D" w:rsidRPr="004C4A9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:rsidR="00D9201D" w:rsidRPr="004C4A9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6"/>
          </w:tcPr>
          <w:p w:rsidR="00D9201D" w:rsidRPr="004C4A9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201D" w:rsidRPr="004C4A95" w:rsidTr="00F003BA">
        <w:trPr>
          <w:tblHeader/>
        </w:trPr>
        <w:tc>
          <w:tcPr>
            <w:tcW w:w="4050" w:type="dxa"/>
          </w:tcPr>
          <w:p w:rsidR="00D9201D" w:rsidRPr="004C4A9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9201D" w:rsidRPr="004C4A9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BF1A2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2"/>
          </w:tcPr>
          <w:p w:rsidR="00D9201D" w:rsidRPr="004C4A9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:rsidR="00D9201D" w:rsidRPr="004C4A9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2" w:type="dxa"/>
          </w:tcPr>
          <w:p w:rsidR="00D9201D" w:rsidRPr="004C4A9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0" w:type="dxa"/>
            <w:gridSpan w:val="2"/>
          </w:tcPr>
          <w:p w:rsidR="00D9201D" w:rsidRPr="004C4A9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BF1A2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2"/>
          </w:tcPr>
          <w:p w:rsidR="00D9201D" w:rsidRPr="004C4A9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gridSpan w:val="2"/>
          </w:tcPr>
          <w:p w:rsidR="00D9201D" w:rsidRPr="004C4A9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55943" w:rsidRPr="004C4A95" w:rsidTr="00F003BA">
        <w:trPr>
          <w:tblHeader/>
        </w:trPr>
        <w:tc>
          <w:tcPr>
            <w:tcW w:w="4050" w:type="dxa"/>
          </w:tcPr>
          <w:p w:rsidR="00355943" w:rsidRPr="004C4A95" w:rsidRDefault="00355943" w:rsidP="00355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55943" w:rsidRPr="004C4A95" w:rsidRDefault="00355943" w:rsidP="00355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:rsidR="00355943" w:rsidRPr="004C4A95" w:rsidRDefault="00355943" w:rsidP="00355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:rsidR="00355943" w:rsidRPr="004C4A95" w:rsidRDefault="00355943" w:rsidP="00355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:rsidR="00355943" w:rsidRPr="004C4A95" w:rsidRDefault="00355943" w:rsidP="00355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0" w:type="dxa"/>
            <w:gridSpan w:val="2"/>
          </w:tcPr>
          <w:p w:rsidR="00355943" w:rsidRPr="004C4A95" w:rsidRDefault="00355943" w:rsidP="00355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:rsidR="00355943" w:rsidRPr="004C4A95" w:rsidRDefault="00355943" w:rsidP="00355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gridSpan w:val="2"/>
          </w:tcPr>
          <w:p w:rsidR="00355943" w:rsidRPr="004C4A95" w:rsidRDefault="00355943" w:rsidP="00355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9201D" w:rsidRPr="004C4A95" w:rsidTr="00F003BA">
        <w:trPr>
          <w:tblHeader/>
        </w:trPr>
        <w:tc>
          <w:tcPr>
            <w:tcW w:w="4050" w:type="dxa"/>
          </w:tcPr>
          <w:p w:rsidR="00D9201D" w:rsidRPr="004C4A9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6" w:type="dxa"/>
            <w:gridSpan w:val="12"/>
          </w:tcPr>
          <w:p w:rsidR="00D9201D" w:rsidRPr="004C4A9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201D" w:rsidRPr="004C4A95" w:rsidTr="00F003BA">
        <w:tc>
          <w:tcPr>
            <w:tcW w:w="4050" w:type="dxa"/>
          </w:tcPr>
          <w:p w:rsidR="00D9201D" w:rsidRPr="004C4A9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:rsidR="00D9201D" w:rsidRPr="004C4A9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D9201D" w:rsidRPr="004C4A95" w:rsidRDefault="00D9201D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:rsidR="00D9201D" w:rsidRPr="004C4A9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:rsidR="00D9201D" w:rsidRPr="004C4A95" w:rsidRDefault="00D9201D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gridSpan w:val="2"/>
          </w:tcPr>
          <w:p w:rsidR="00D9201D" w:rsidRPr="004C4A95" w:rsidRDefault="00D9201D" w:rsidP="00F003B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D9201D" w:rsidRPr="004C4A95" w:rsidRDefault="00D9201D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gridSpan w:val="2"/>
          </w:tcPr>
          <w:p w:rsidR="00D9201D" w:rsidRPr="004C4A95" w:rsidRDefault="00D9201D" w:rsidP="00F003B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9201D" w:rsidRPr="004C4A95" w:rsidTr="00F003BA">
        <w:tc>
          <w:tcPr>
            <w:tcW w:w="4050" w:type="dxa"/>
          </w:tcPr>
          <w:p w:rsidR="00D9201D" w:rsidRPr="004C4A9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:rsidR="00D9201D" w:rsidRPr="004C4A9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D9201D" w:rsidRPr="004C4A95" w:rsidRDefault="00D9201D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:rsidR="00D9201D" w:rsidRPr="004C4A9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:rsidR="00D9201D" w:rsidRPr="004C4A95" w:rsidRDefault="00D9201D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gridSpan w:val="2"/>
          </w:tcPr>
          <w:p w:rsidR="00D9201D" w:rsidRPr="004C4A95" w:rsidRDefault="00D9201D" w:rsidP="00F003B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D9201D" w:rsidRPr="004C4A95" w:rsidRDefault="00D9201D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gridSpan w:val="2"/>
          </w:tcPr>
          <w:p w:rsidR="00D9201D" w:rsidRPr="004C4A95" w:rsidRDefault="00D9201D" w:rsidP="00F003B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D00BB" w:rsidRPr="004C4A95" w:rsidTr="00D356AA">
        <w:tc>
          <w:tcPr>
            <w:tcW w:w="4050" w:type="dxa"/>
          </w:tcPr>
          <w:p w:rsidR="007D00BB" w:rsidRPr="004C4A95" w:rsidRDefault="007D00BB" w:rsidP="007D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080" w:type="dxa"/>
          </w:tcPr>
          <w:p w:rsidR="007D00BB" w:rsidRPr="004C4A95" w:rsidRDefault="000C4E08" w:rsidP="007D00B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8,320</w:t>
            </w:r>
          </w:p>
        </w:tc>
        <w:tc>
          <w:tcPr>
            <w:tcW w:w="270" w:type="dxa"/>
            <w:gridSpan w:val="2"/>
          </w:tcPr>
          <w:p w:rsidR="007D00BB" w:rsidRPr="004C4A95" w:rsidRDefault="007D00BB" w:rsidP="007D00B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</w:tcPr>
          <w:p w:rsidR="007D00BB" w:rsidRPr="004C4A95" w:rsidRDefault="007D00BB" w:rsidP="007D00B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21,903</w:t>
            </w:r>
          </w:p>
        </w:tc>
        <w:tc>
          <w:tcPr>
            <w:tcW w:w="272" w:type="dxa"/>
          </w:tcPr>
          <w:p w:rsidR="007D00BB" w:rsidRPr="004C4A95" w:rsidRDefault="007D00BB" w:rsidP="007D00B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2"/>
          </w:tcPr>
          <w:p w:rsidR="007D00BB" w:rsidRPr="004C4A95" w:rsidRDefault="000C4E08" w:rsidP="00343C1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7D00BB" w:rsidRPr="004C4A95" w:rsidRDefault="007D00BB" w:rsidP="007D00B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</w:tcPr>
          <w:p w:rsidR="007D00BB" w:rsidRPr="004C4A95" w:rsidRDefault="007D00BB" w:rsidP="007D00B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6,112</w:t>
            </w:r>
          </w:p>
        </w:tc>
      </w:tr>
      <w:tr w:rsidR="007D00BB" w:rsidRPr="004C4A95" w:rsidTr="00D356AA">
        <w:tc>
          <w:tcPr>
            <w:tcW w:w="4050" w:type="dxa"/>
          </w:tcPr>
          <w:p w:rsidR="007D00BB" w:rsidRPr="004C4A95" w:rsidRDefault="007D00BB" w:rsidP="007D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D00BB" w:rsidRPr="004C4A95" w:rsidRDefault="000C4E08" w:rsidP="007D00B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15,714</w:t>
            </w:r>
          </w:p>
        </w:tc>
        <w:tc>
          <w:tcPr>
            <w:tcW w:w="270" w:type="dxa"/>
            <w:gridSpan w:val="2"/>
          </w:tcPr>
          <w:p w:rsidR="007D00BB" w:rsidRPr="004C4A95" w:rsidRDefault="007D00BB" w:rsidP="007D00B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:rsidR="007D00BB" w:rsidRPr="004C4A95" w:rsidRDefault="007D00BB" w:rsidP="007D00B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 w:rsidRPr="004C4A95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48,465</w:t>
            </w:r>
          </w:p>
        </w:tc>
        <w:tc>
          <w:tcPr>
            <w:tcW w:w="272" w:type="dxa"/>
          </w:tcPr>
          <w:p w:rsidR="007D00BB" w:rsidRPr="004C4A95" w:rsidRDefault="007D00BB" w:rsidP="007D00B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bottom w:val="single" w:sz="4" w:space="0" w:color="auto"/>
            </w:tcBorders>
          </w:tcPr>
          <w:p w:rsidR="007D00BB" w:rsidRPr="004C4A95" w:rsidRDefault="000C4E08" w:rsidP="00343C1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-</w:t>
            </w:r>
          </w:p>
        </w:tc>
        <w:tc>
          <w:tcPr>
            <w:tcW w:w="270" w:type="dxa"/>
            <w:gridSpan w:val="2"/>
          </w:tcPr>
          <w:p w:rsidR="007D00BB" w:rsidRPr="004C4A95" w:rsidRDefault="007D00BB" w:rsidP="007D00B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tcBorders>
              <w:bottom w:val="single" w:sz="4" w:space="0" w:color="auto"/>
            </w:tcBorders>
          </w:tcPr>
          <w:p w:rsidR="007D00BB" w:rsidRPr="004C4A95" w:rsidRDefault="007D00BB" w:rsidP="007D00B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791</w:t>
            </w:r>
          </w:p>
        </w:tc>
      </w:tr>
      <w:tr w:rsidR="007D00BB" w:rsidRPr="004C4A95" w:rsidTr="00D356AA">
        <w:tc>
          <w:tcPr>
            <w:tcW w:w="4050" w:type="dxa"/>
          </w:tcPr>
          <w:p w:rsidR="007D00BB" w:rsidRPr="004C4A95" w:rsidRDefault="007D00BB" w:rsidP="007D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D00BB" w:rsidRPr="004C4A95" w:rsidRDefault="000C4E08" w:rsidP="007D00B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24,034</w:t>
            </w:r>
          </w:p>
        </w:tc>
        <w:tc>
          <w:tcPr>
            <w:tcW w:w="270" w:type="dxa"/>
            <w:gridSpan w:val="2"/>
          </w:tcPr>
          <w:p w:rsidR="007D00BB" w:rsidRPr="004C4A95" w:rsidRDefault="007D00BB" w:rsidP="007D00B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D00BB" w:rsidRPr="004C4A95" w:rsidRDefault="007D00BB" w:rsidP="007D00B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70,368</w:t>
            </w:r>
          </w:p>
        </w:tc>
        <w:tc>
          <w:tcPr>
            <w:tcW w:w="272" w:type="dxa"/>
          </w:tcPr>
          <w:p w:rsidR="007D00BB" w:rsidRPr="004C4A95" w:rsidRDefault="007D00BB" w:rsidP="007D00B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D00BB" w:rsidRPr="004C4A95" w:rsidRDefault="000C4E08" w:rsidP="00343C1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7D00BB" w:rsidRPr="004C4A95" w:rsidRDefault="007D00BB" w:rsidP="007D00B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D00BB" w:rsidRPr="004C4A95" w:rsidRDefault="007D00BB" w:rsidP="007D00B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6,903</w:t>
            </w:r>
          </w:p>
        </w:tc>
      </w:tr>
      <w:tr w:rsidR="00D9201D" w:rsidRPr="00BB5202" w:rsidTr="004B32BB">
        <w:tc>
          <w:tcPr>
            <w:tcW w:w="4050" w:type="dxa"/>
          </w:tcPr>
          <w:p w:rsidR="00D9201D" w:rsidRPr="00BB5202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D9201D" w:rsidRPr="00BB5202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D9201D" w:rsidRPr="00BB5202" w:rsidRDefault="00D9201D" w:rsidP="00F003B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</w:tcBorders>
          </w:tcPr>
          <w:p w:rsidR="00D9201D" w:rsidRPr="00BB5202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</w:tcPr>
          <w:p w:rsidR="00D9201D" w:rsidRPr="00BB5202" w:rsidRDefault="00D9201D" w:rsidP="00F003B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top w:val="double" w:sz="4" w:space="0" w:color="auto"/>
            </w:tcBorders>
          </w:tcPr>
          <w:p w:rsidR="00D9201D" w:rsidRPr="00BB5202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D9201D" w:rsidRPr="00BB5202" w:rsidRDefault="00D9201D" w:rsidP="00F003B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72" w:type="dxa"/>
            <w:gridSpan w:val="2"/>
            <w:tcBorders>
              <w:top w:val="double" w:sz="4" w:space="0" w:color="auto"/>
            </w:tcBorders>
          </w:tcPr>
          <w:p w:rsidR="00D9201D" w:rsidRPr="00BB5202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9201D" w:rsidRPr="004C4A95" w:rsidTr="00F003BA">
        <w:trPr>
          <w:gridAfter w:val="1"/>
          <w:wAfter w:w="6" w:type="dxa"/>
        </w:trPr>
        <w:tc>
          <w:tcPr>
            <w:tcW w:w="4050" w:type="dxa"/>
          </w:tcPr>
          <w:p w:rsidR="00D9201D" w:rsidRPr="004C4A95" w:rsidRDefault="00D9201D" w:rsidP="00F003BA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4C4A95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096" w:type="dxa"/>
            <w:gridSpan w:val="2"/>
          </w:tcPr>
          <w:p w:rsidR="00D9201D" w:rsidRPr="004C4A95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D9201D" w:rsidRPr="004C4A95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</w:tcPr>
          <w:p w:rsidR="00D9201D" w:rsidRPr="004C4A95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</w:tcPr>
          <w:p w:rsidR="00D9201D" w:rsidRPr="004C4A95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:rsidR="00D9201D" w:rsidRPr="004C4A95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D9201D" w:rsidRPr="004C4A95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:rsidR="00D9201D" w:rsidRPr="004C4A95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9201D" w:rsidRPr="004C4A95" w:rsidTr="00F003BA">
        <w:trPr>
          <w:gridAfter w:val="1"/>
          <w:wAfter w:w="6" w:type="dxa"/>
        </w:trPr>
        <w:tc>
          <w:tcPr>
            <w:tcW w:w="4050" w:type="dxa"/>
          </w:tcPr>
          <w:p w:rsidR="00D9201D" w:rsidRPr="004C4A95" w:rsidRDefault="00D9201D" w:rsidP="00F003BA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4C4A95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 ภายใต้</w:t>
            </w:r>
            <w:r w:rsidRPr="004C4A9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1096" w:type="dxa"/>
            <w:gridSpan w:val="2"/>
          </w:tcPr>
          <w:p w:rsidR="00D9201D" w:rsidRPr="004C4A95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D9201D" w:rsidRPr="004C4A95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</w:tcPr>
          <w:p w:rsidR="00D9201D" w:rsidRPr="004C4A95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</w:tcPr>
          <w:p w:rsidR="00D9201D" w:rsidRPr="004C4A95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:rsidR="00D9201D" w:rsidRPr="004C4A95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D9201D" w:rsidRPr="004C4A95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:rsidR="00D9201D" w:rsidRPr="004C4A95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C6473" w:rsidRPr="004C4A95" w:rsidTr="00F003BA">
        <w:trPr>
          <w:gridAfter w:val="1"/>
          <w:wAfter w:w="6" w:type="dxa"/>
        </w:trPr>
        <w:tc>
          <w:tcPr>
            <w:tcW w:w="4050" w:type="dxa"/>
          </w:tcPr>
          <w:p w:rsidR="00EC6473" w:rsidRPr="004C4A95" w:rsidRDefault="00EC6473" w:rsidP="00EC6473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</w:rPr>
            </w:pPr>
            <w:r w:rsidRPr="004C4A95">
              <w:rPr>
                <w:rFonts w:asciiTheme="majorBidi" w:hAnsiTheme="majorBidi" w:cstheme="majorBidi"/>
                <w:cs/>
              </w:rPr>
              <w:t>ภายในหนึ่งปี</w:t>
            </w:r>
          </w:p>
        </w:tc>
        <w:tc>
          <w:tcPr>
            <w:tcW w:w="1096" w:type="dxa"/>
            <w:gridSpan w:val="2"/>
          </w:tcPr>
          <w:p w:rsidR="00EC6473" w:rsidRPr="004C4A95" w:rsidRDefault="000C4E08" w:rsidP="00EC64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9,312</w:t>
            </w:r>
          </w:p>
        </w:tc>
        <w:tc>
          <w:tcPr>
            <w:tcW w:w="272" w:type="dxa"/>
            <w:gridSpan w:val="2"/>
          </w:tcPr>
          <w:p w:rsidR="00EC6473" w:rsidRPr="004C4A95" w:rsidRDefault="00EC6473" w:rsidP="00EC64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</w:tcPr>
          <w:p w:rsidR="00EC6473" w:rsidRPr="004C4A95" w:rsidRDefault="00EC6473" w:rsidP="00EC64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10,329</w:t>
            </w:r>
          </w:p>
        </w:tc>
        <w:tc>
          <w:tcPr>
            <w:tcW w:w="272" w:type="dxa"/>
          </w:tcPr>
          <w:p w:rsidR="00EC6473" w:rsidRPr="004C4A95" w:rsidRDefault="00EC6473" w:rsidP="00EC64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:rsidR="00EC6473" w:rsidRPr="004C4A95" w:rsidRDefault="000C4E08" w:rsidP="00EC64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900</w:t>
            </w:r>
          </w:p>
        </w:tc>
        <w:tc>
          <w:tcPr>
            <w:tcW w:w="272" w:type="dxa"/>
            <w:gridSpan w:val="2"/>
          </w:tcPr>
          <w:p w:rsidR="00EC6473" w:rsidRPr="004C4A95" w:rsidRDefault="00EC6473" w:rsidP="00EC64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:rsidR="00EC6473" w:rsidRPr="004C4A95" w:rsidRDefault="00EC6473" w:rsidP="00EC64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1,194</w:t>
            </w:r>
          </w:p>
        </w:tc>
      </w:tr>
      <w:tr w:rsidR="00EC6473" w:rsidRPr="004C4A95" w:rsidTr="00F003BA">
        <w:trPr>
          <w:gridAfter w:val="1"/>
          <w:wAfter w:w="6" w:type="dxa"/>
        </w:trPr>
        <w:tc>
          <w:tcPr>
            <w:tcW w:w="4050" w:type="dxa"/>
          </w:tcPr>
          <w:p w:rsidR="00EC6473" w:rsidRPr="004C4A95" w:rsidRDefault="00EC6473" w:rsidP="00EC6473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</w:rPr>
            </w:pPr>
            <w:r w:rsidRPr="004C4A95">
              <w:rPr>
                <w:rFonts w:asciiTheme="majorBidi" w:hAnsiTheme="majorBidi" w:cstheme="majorBidi"/>
                <w:cs/>
              </w:rPr>
              <w:t>หลังจากหนึ่งปีแต่ไม่เกินห้าปี</w:t>
            </w:r>
          </w:p>
        </w:tc>
        <w:tc>
          <w:tcPr>
            <w:tcW w:w="1096" w:type="dxa"/>
            <w:gridSpan w:val="2"/>
          </w:tcPr>
          <w:p w:rsidR="00EC6473" w:rsidRPr="004C4A95" w:rsidRDefault="000C4E08" w:rsidP="00EC64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4,870</w:t>
            </w:r>
          </w:p>
        </w:tc>
        <w:tc>
          <w:tcPr>
            <w:tcW w:w="272" w:type="dxa"/>
            <w:gridSpan w:val="2"/>
          </w:tcPr>
          <w:p w:rsidR="00EC6473" w:rsidRPr="004C4A95" w:rsidRDefault="00EC6473" w:rsidP="00EC64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</w:tcPr>
          <w:p w:rsidR="00EC6473" w:rsidRPr="004C4A95" w:rsidRDefault="00EC6473" w:rsidP="00EC64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10,096</w:t>
            </w:r>
          </w:p>
        </w:tc>
        <w:tc>
          <w:tcPr>
            <w:tcW w:w="272" w:type="dxa"/>
          </w:tcPr>
          <w:p w:rsidR="00EC6473" w:rsidRPr="004C4A95" w:rsidRDefault="00EC6473" w:rsidP="00EC64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:rsidR="00EC6473" w:rsidRPr="004C4A95" w:rsidRDefault="000C4E08" w:rsidP="00EC64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1,191</w:t>
            </w:r>
          </w:p>
        </w:tc>
        <w:tc>
          <w:tcPr>
            <w:tcW w:w="272" w:type="dxa"/>
            <w:gridSpan w:val="2"/>
          </w:tcPr>
          <w:p w:rsidR="00EC6473" w:rsidRPr="004C4A95" w:rsidRDefault="00EC6473" w:rsidP="00EC64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:rsidR="00EC6473" w:rsidRPr="004C4A95" w:rsidRDefault="00EC6473" w:rsidP="00EC64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</w:p>
        </w:tc>
      </w:tr>
      <w:tr w:rsidR="00EC6473" w:rsidRPr="004C4A95" w:rsidTr="00F003BA">
        <w:trPr>
          <w:gridAfter w:val="1"/>
          <w:wAfter w:w="6" w:type="dxa"/>
        </w:trPr>
        <w:tc>
          <w:tcPr>
            <w:tcW w:w="4050" w:type="dxa"/>
          </w:tcPr>
          <w:p w:rsidR="00EC6473" w:rsidRPr="004C4A95" w:rsidRDefault="00EC6473" w:rsidP="00EC6473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C4A9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C6473" w:rsidRPr="004C4A95" w:rsidRDefault="000C4E08" w:rsidP="00EC64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14,182</w:t>
            </w:r>
          </w:p>
        </w:tc>
        <w:tc>
          <w:tcPr>
            <w:tcW w:w="272" w:type="dxa"/>
            <w:gridSpan w:val="2"/>
          </w:tcPr>
          <w:p w:rsidR="00EC6473" w:rsidRPr="004C4A95" w:rsidRDefault="00EC6473" w:rsidP="00EC64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:rsidR="00EC6473" w:rsidRPr="004C4A95" w:rsidRDefault="00EC6473" w:rsidP="00EC64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20,425</w:t>
            </w:r>
          </w:p>
        </w:tc>
        <w:tc>
          <w:tcPr>
            <w:tcW w:w="272" w:type="dxa"/>
          </w:tcPr>
          <w:p w:rsidR="00EC6473" w:rsidRPr="004C4A95" w:rsidRDefault="00EC6473" w:rsidP="00EC64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EC6473" w:rsidRPr="004C4A95" w:rsidRDefault="000C4E08" w:rsidP="00EC64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2,091</w:t>
            </w:r>
          </w:p>
        </w:tc>
        <w:tc>
          <w:tcPr>
            <w:tcW w:w="272" w:type="dxa"/>
            <w:gridSpan w:val="2"/>
          </w:tcPr>
          <w:p w:rsidR="00EC6473" w:rsidRPr="004C4A95" w:rsidRDefault="00EC6473" w:rsidP="00EC64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C6473" w:rsidRPr="004C4A95" w:rsidRDefault="00EC6473" w:rsidP="00EC64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1,694</w:t>
            </w:r>
          </w:p>
        </w:tc>
      </w:tr>
    </w:tbl>
    <w:p w:rsidR="0019330D" w:rsidRPr="00BB5202" w:rsidRDefault="0019330D" w:rsidP="00C06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:rsidR="00282FC0" w:rsidRDefault="00282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C06806" w:rsidRPr="004C4A95" w:rsidRDefault="00C06806" w:rsidP="00C06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4A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ภาระผูกพันตามสัญญาเช่าดำเนินงาน</w:t>
      </w:r>
    </w:p>
    <w:p w:rsidR="00C06806" w:rsidRPr="00BB5202" w:rsidRDefault="00C06806" w:rsidP="00C06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:rsidR="00C06806" w:rsidRPr="004C4A95" w:rsidRDefault="00C06806" w:rsidP="00D33541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สัญญาเช่ายานพาหนะระยะเวลาสามปีถึงห้าปี สิ้นสุดในระยะเวลาต่างๆ กันจนถึงเดือน</w:t>
      </w:r>
      <w:r w:rsidR="00FE062A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</w:rPr>
        <w:t>256</w:t>
      </w:r>
      <w:r w:rsidR="00234DBA">
        <w:rPr>
          <w:rFonts w:asciiTheme="majorBidi" w:hAnsiTheme="majorBidi" w:cstheme="majorBidi"/>
          <w:sz w:val="30"/>
          <w:szCs w:val="30"/>
        </w:rPr>
        <w:t>6</w:t>
      </w:r>
    </w:p>
    <w:p w:rsidR="00EA77A3" w:rsidRPr="004C4A95" w:rsidRDefault="00EA77A3" w:rsidP="00D33541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สัญญาเช่าเครื่องใช้สำนักงานระยะเวลา</w:t>
      </w:r>
      <w:r w:rsidR="00234DBA">
        <w:rPr>
          <w:rFonts w:asciiTheme="majorBidi" w:hAnsiTheme="majorBidi" w:cstheme="majorBidi" w:hint="cs"/>
          <w:sz w:val="30"/>
          <w:szCs w:val="30"/>
          <w:cs/>
        </w:rPr>
        <w:t>สอง</w:t>
      </w:r>
      <w:r w:rsidRPr="004C4A95">
        <w:rPr>
          <w:rFonts w:asciiTheme="majorBidi" w:hAnsiTheme="majorBidi" w:cstheme="majorBidi"/>
          <w:sz w:val="30"/>
          <w:szCs w:val="30"/>
          <w:cs/>
        </w:rPr>
        <w:t>ปี</w:t>
      </w:r>
      <w:r w:rsidR="00912585">
        <w:rPr>
          <w:rFonts w:asciiTheme="majorBidi" w:hAnsiTheme="majorBidi" w:cstheme="majorBidi" w:hint="cs"/>
          <w:sz w:val="30"/>
          <w:szCs w:val="30"/>
          <w:cs/>
        </w:rPr>
        <w:t>ถึงห้าปี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 สิ้นสุดในเดือน</w:t>
      </w:r>
      <w:r w:rsidR="00912585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</w:rPr>
        <w:t>256</w:t>
      </w:r>
      <w:r w:rsidR="00234DBA">
        <w:rPr>
          <w:rFonts w:asciiTheme="majorBidi" w:hAnsiTheme="majorBidi" w:cstheme="majorBidi"/>
          <w:sz w:val="30"/>
          <w:szCs w:val="30"/>
        </w:rPr>
        <w:t>6</w:t>
      </w:r>
    </w:p>
    <w:p w:rsidR="00791D16" w:rsidRPr="00BB5202" w:rsidRDefault="00791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:rsidR="00C06806" w:rsidRDefault="00C06806" w:rsidP="00C06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4A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ภาระผูกพันอื่นๆ</w:t>
      </w:r>
    </w:p>
    <w:p w:rsidR="00791D16" w:rsidRPr="00BB5202" w:rsidRDefault="00791D16" w:rsidP="00C06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2"/>
        <w:gridCol w:w="272"/>
        <w:gridCol w:w="1090"/>
        <w:gridCol w:w="270"/>
        <w:gridCol w:w="1072"/>
      </w:tblGrid>
      <w:tr w:rsidR="00E000A0" w:rsidRPr="004C4A95" w:rsidTr="00C3360F">
        <w:trPr>
          <w:tblHeader/>
        </w:trPr>
        <w:tc>
          <w:tcPr>
            <w:tcW w:w="4050" w:type="dxa"/>
          </w:tcPr>
          <w:p w:rsidR="00E000A0" w:rsidRPr="004C4A95" w:rsidRDefault="00E000A0" w:rsidP="00C3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2" w:type="dxa"/>
            <w:gridSpan w:val="3"/>
          </w:tcPr>
          <w:p w:rsidR="00E000A0" w:rsidRPr="004C4A95" w:rsidRDefault="00E000A0" w:rsidP="00C3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:rsidR="00E000A0" w:rsidRPr="004C4A95" w:rsidRDefault="00E000A0" w:rsidP="00C3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:rsidR="00E000A0" w:rsidRPr="004C4A95" w:rsidRDefault="00E000A0" w:rsidP="00C3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00A0" w:rsidRPr="004C4A95" w:rsidTr="00C3360F">
        <w:trPr>
          <w:tblHeader/>
        </w:trPr>
        <w:tc>
          <w:tcPr>
            <w:tcW w:w="4050" w:type="dxa"/>
          </w:tcPr>
          <w:p w:rsidR="00E000A0" w:rsidRPr="004C4A95" w:rsidRDefault="00E000A0" w:rsidP="00C3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000A0" w:rsidRPr="004C4A95" w:rsidRDefault="00E000A0" w:rsidP="00C3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D5161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E000A0" w:rsidRPr="004C4A95" w:rsidRDefault="00E000A0" w:rsidP="00C3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:rsidR="00E000A0" w:rsidRPr="004C4A95" w:rsidRDefault="00E000A0" w:rsidP="00C3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2" w:type="dxa"/>
          </w:tcPr>
          <w:p w:rsidR="00E000A0" w:rsidRPr="004C4A95" w:rsidRDefault="00E000A0" w:rsidP="00C3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0" w:type="dxa"/>
          </w:tcPr>
          <w:p w:rsidR="00E000A0" w:rsidRPr="004C4A95" w:rsidRDefault="00E000A0" w:rsidP="00C3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D5161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E000A0" w:rsidRPr="004C4A95" w:rsidRDefault="00E000A0" w:rsidP="00C3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:rsidR="00E000A0" w:rsidRPr="004C4A95" w:rsidRDefault="00E000A0" w:rsidP="00C3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51765" w:rsidRPr="004C4A95" w:rsidTr="00C3360F">
        <w:trPr>
          <w:tblHeader/>
        </w:trPr>
        <w:tc>
          <w:tcPr>
            <w:tcW w:w="4050" w:type="dxa"/>
          </w:tcPr>
          <w:p w:rsidR="00C51765" w:rsidRPr="004C4A95" w:rsidRDefault="00C51765" w:rsidP="00C5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51765" w:rsidRPr="004C4A95" w:rsidRDefault="00C51765" w:rsidP="00C5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51765" w:rsidRPr="004C4A95" w:rsidRDefault="00C51765" w:rsidP="00C5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:rsidR="00C51765" w:rsidRPr="00C51765" w:rsidRDefault="00C51765" w:rsidP="00C5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61</w:t>
            </w:r>
          </w:p>
        </w:tc>
        <w:tc>
          <w:tcPr>
            <w:tcW w:w="272" w:type="dxa"/>
          </w:tcPr>
          <w:p w:rsidR="00C51765" w:rsidRPr="004C4A95" w:rsidRDefault="00C51765" w:rsidP="00C5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0" w:type="dxa"/>
          </w:tcPr>
          <w:p w:rsidR="00C51765" w:rsidRPr="004C4A95" w:rsidRDefault="00C51765" w:rsidP="00C5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51765" w:rsidRPr="004C4A95" w:rsidRDefault="00C51765" w:rsidP="00C5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:rsidR="00C51765" w:rsidRPr="00C51765" w:rsidRDefault="00C51765" w:rsidP="00C5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61</w:t>
            </w:r>
          </w:p>
        </w:tc>
      </w:tr>
      <w:tr w:rsidR="00E000A0" w:rsidRPr="004C4A95" w:rsidTr="00C3360F">
        <w:trPr>
          <w:tblHeader/>
        </w:trPr>
        <w:tc>
          <w:tcPr>
            <w:tcW w:w="4050" w:type="dxa"/>
          </w:tcPr>
          <w:p w:rsidR="00E000A0" w:rsidRPr="004C4A95" w:rsidRDefault="00E000A0" w:rsidP="00C3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6" w:type="dxa"/>
            <w:gridSpan w:val="7"/>
          </w:tcPr>
          <w:p w:rsidR="00E000A0" w:rsidRPr="004C4A95" w:rsidRDefault="00E000A0" w:rsidP="00C3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2670" w:rsidRPr="004C4A95" w:rsidTr="00C3360F">
        <w:trPr>
          <w:tblHeader/>
        </w:trPr>
        <w:tc>
          <w:tcPr>
            <w:tcW w:w="4050" w:type="dxa"/>
          </w:tcPr>
          <w:p w:rsidR="00912670" w:rsidRPr="006B0DD4" w:rsidRDefault="00912670" w:rsidP="0091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0D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เลตเตอร์ออฟเครดิต</w:t>
            </w:r>
            <w:r w:rsidR="00BA6B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ที่ยังไม่ได้ใช้</w:t>
            </w:r>
          </w:p>
        </w:tc>
        <w:tc>
          <w:tcPr>
            <w:tcW w:w="5136" w:type="dxa"/>
            <w:gridSpan w:val="7"/>
          </w:tcPr>
          <w:p w:rsidR="00912670" w:rsidRPr="004C4A95" w:rsidRDefault="00912670" w:rsidP="0091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43F54" w:rsidRPr="004C4A95" w:rsidTr="00C3360F">
        <w:tc>
          <w:tcPr>
            <w:tcW w:w="4050" w:type="dxa"/>
          </w:tcPr>
          <w:p w:rsidR="00243F54" w:rsidRPr="004C4A95" w:rsidRDefault="00243F54" w:rsidP="00243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สำหรับซื้อสินค้าและวัสดุ</w:t>
            </w:r>
          </w:p>
        </w:tc>
        <w:tc>
          <w:tcPr>
            <w:tcW w:w="1080" w:type="dxa"/>
          </w:tcPr>
          <w:p w:rsidR="00243F54" w:rsidRPr="00243F54" w:rsidRDefault="002C5077" w:rsidP="00243F5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5,966</w:t>
            </w:r>
          </w:p>
        </w:tc>
        <w:tc>
          <w:tcPr>
            <w:tcW w:w="270" w:type="dxa"/>
          </w:tcPr>
          <w:p w:rsidR="00243F54" w:rsidRPr="00243F54" w:rsidRDefault="00243F54" w:rsidP="00243F5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2" w:type="dxa"/>
          </w:tcPr>
          <w:p w:rsidR="00243F54" w:rsidRPr="00243F54" w:rsidRDefault="00243F54" w:rsidP="00243F5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3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8,118</w:t>
            </w:r>
          </w:p>
        </w:tc>
        <w:tc>
          <w:tcPr>
            <w:tcW w:w="272" w:type="dxa"/>
          </w:tcPr>
          <w:p w:rsidR="00243F54" w:rsidRPr="004C4A95" w:rsidRDefault="00243F54" w:rsidP="00243F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:rsidR="00243F54" w:rsidRPr="00243F54" w:rsidRDefault="002C5077" w:rsidP="00243F5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43F54" w:rsidRPr="00243F54" w:rsidRDefault="00243F54" w:rsidP="00243F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:rsidR="00243F54" w:rsidRPr="00243F54" w:rsidRDefault="00243F54" w:rsidP="00243F5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3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243F54" w:rsidRPr="004C4A95" w:rsidTr="00C3360F">
        <w:tc>
          <w:tcPr>
            <w:tcW w:w="4050" w:type="dxa"/>
          </w:tcPr>
          <w:p w:rsidR="00243F54" w:rsidRPr="004C4A95" w:rsidRDefault="00243F54" w:rsidP="00243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43F54" w:rsidRPr="004C4A95" w:rsidRDefault="002C5077" w:rsidP="00243F5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5,966</w:t>
            </w:r>
          </w:p>
        </w:tc>
        <w:tc>
          <w:tcPr>
            <w:tcW w:w="270" w:type="dxa"/>
          </w:tcPr>
          <w:p w:rsidR="00243F54" w:rsidRPr="004C4A95" w:rsidRDefault="00243F54" w:rsidP="00243F5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:rsidR="00243F54" w:rsidRPr="004C4A95" w:rsidRDefault="00243F54" w:rsidP="00243F5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8,118</w:t>
            </w:r>
          </w:p>
        </w:tc>
        <w:tc>
          <w:tcPr>
            <w:tcW w:w="272" w:type="dxa"/>
          </w:tcPr>
          <w:p w:rsidR="00243F54" w:rsidRPr="004C4A95" w:rsidRDefault="00243F54" w:rsidP="00243F5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:rsidR="00243F54" w:rsidRPr="004C4A95" w:rsidRDefault="002C5077" w:rsidP="00243F5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43F54" w:rsidRPr="004C4A95" w:rsidRDefault="00243F54" w:rsidP="00243F5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:rsidR="00243F54" w:rsidRPr="004C4A95" w:rsidRDefault="00243F54" w:rsidP="00243F5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:rsidR="00282FC0" w:rsidRPr="00282FC0" w:rsidRDefault="00282FC0" w:rsidP="00C06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C06806" w:rsidRPr="004C4A95" w:rsidRDefault="00C06806" w:rsidP="00C06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4C4A95">
        <w:rPr>
          <w:rFonts w:asciiTheme="majorBidi" w:hAnsiTheme="majorBidi" w:cstheme="majorBidi"/>
          <w:sz w:val="30"/>
          <w:szCs w:val="30"/>
        </w:rPr>
        <w:t xml:space="preserve">30 </w:t>
      </w:r>
      <w:r w:rsidR="00C55B65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46946" w:rsidRPr="004C4A95">
        <w:rPr>
          <w:rFonts w:asciiTheme="majorBidi" w:hAnsiTheme="majorBidi" w:cstheme="majorBidi"/>
          <w:sz w:val="30"/>
          <w:szCs w:val="30"/>
        </w:rPr>
        <w:t>256</w:t>
      </w:r>
      <w:r w:rsidR="00EC6473" w:rsidRPr="004C4A95">
        <w:rPr>
          <w:rFonts w:asciiTheme="majorBidi" w:hAnsiTheme="majorBidi" w:cstheme="majorBidi"/>
          <w:sz w:val="30"/>
          <w:szCs w:val="30"/>
        </w:rPr>
        <w:t>2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กลุ่มบริษัทมียอดคงเหลือสัญญาซื้อขายเงินตราต่างประเทศล่วงหน้าโดยมีระยะเวลาสัญญาครอบคลุมไม่เกินหนึ่งปี ดังนี้</w:t>
      </w:r>
    </w:p>
    <w:p w:rsidR="00345AC8" w:rsidRPr="00282FC0" w:rsidRDefault="00345AC8" w:rsidP="001D0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270"/>
        <w:gridCol w:w="1080"/>
        <w:gridCol w:w="270"/>
        <w:gridCol w:w="1350"/>
        <w:gridCol w:w="270"/>
        <w:gridCol w:w="1170"/>
      </w:tblGrid>
      <w:tr w:rsidR="001D0E2E" w:rsidRPr="004C4A95" w:rsidTr="00DA614B">
        <w:tc>
          <w:tcPr>
            <w:tcW w:w="342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4C4A9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0E2E" w:rsidRPr="004C4A95" w:rsidTr="00DA614B">
        <w:tc>
          <w:tcPr>
            <w:tcW w:w="342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เทียบเท่า</w:t>
            </w:r>
          </w:p>
        </w:tc>
        <w:tc>
          <w:tcPr>
            <w:tcW w:w="27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เทียบเท่า</w:t>
            </w:r>
          </w:p>
        </w:tc>
      </w:tr>
      <w:tr w:rsidR="001D0E2E" w:rsidRPr="004C4A95" w:rsidTr="00DA614B">
        <w:tc>
          <w:tcPr>
            <w:tcW w:w="342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35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เงินบาท</w:t>
            </w:r>
          </w:p>
        </w:tc>
        <w:tc>
          <w:tcPr>
            <w:tcW w:w="27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เงินบาท</w:t>
            </w:r>
          </w:p>
        </w:tc>
      </w:tr>
      <w:tr w:rsidR="001D0E2E" w:rsidRPr="004C4A95" w:rsidTr="00DA614B">
        <w:tc>
          <w:tcPr>
            <w:tcW w:w="342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:rsidR="001D0E2E" w:rsidRPr="004C4A95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:rsidR="001D0E2E" w:rsidRPr="004C4A95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:rsidR="001D0E2E" w:rsidRPr="004C4A95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10938" w:rsidRPr="004C4A95" w:rsidTr="00DA614B">
        <w:tc>
          <w:tcPr>
            <w:tcW w:w="3420" w:type="dxa"/>
          </w:tcPr>
          <w:p w:rsidR="00C10938" w:rsidRPr="004C4A95" w:rsidRDefault="00C10938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:rsidR="00C10938" w:rsidRPr="004C4A95" w:rsidRDefault="00C10938" w:rsidP="001D0E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10938" w:rsidRPr="004C4A95" w:rsidRDefault="00C10938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10938" w:rsidRPr="004C4A95" w:rsidRDefault="00C10938" w:rsidP="00651B0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10938" w:rsidRPr="004C4A95" w:rsidRDefault="00C10938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C10938" w:rsidRPr="004C4A95" w:rsidRDefault="00C10938" w:rsidP="001D0E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10938" w:rsidRPr="004C4A95" w:rsidRDefault="00C10938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10938" w:rsidRPr="004C4A95" w:rsidRDefault="00C10938" w:rsidP="001D0E2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D0E2E" w:rsidRPr="004C4A95" w:rsidTr="00DA614B">
        <w:trPr>
          <w:trHeight w:val="290"/>
        </w:trPr>
        <w:tc>
          <w:tcPr>
            <w:tcW w:w="342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350" w:type="dxa"/>
          </w:tcPr>
          <w:p w:rsidR="001D0E2E" w:rsidRPr="004C4A95" w:rsidRDefault="00CE6251" w:rsidP="00467FE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1,482.97</w:t>
            </w:r>
          </w:p>
        </w:tc>
        <w:tc>
          <w:tcPr>
            <w:tcW w:w="270" w:type="dxa"/>
          </w:tcPr>
          <w:p w:rsidR="001D0E2E" w:rsidRPr="004C4A95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D0E2E" w:rsidRPr="00DA614B" w:rsidRDefault="00CE6251" w:rsidP="00DA614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414.64</w:t>
            </w:r>
          </w:p>
        </w:tc>
        <w:tc>
          <w:tcPr>
            <w:tcW w:w="270" w:type="dxa"/>
          </w:tcPr>
          <w:p w:rsidR="001D0E2E" w:rsidRPr="004C4A95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1D0E2E" w:rsidRPr="004C4A95" w:rsidRDefault="00CE6251" w:rsidP="001D0E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98.72</w:t>
            </w:r>
          </w:p>
        </w:tc>
        <w:tc>
          <w:tcPr>
            <w:tcW w:w="270" w:type="dxa"/>
          </w:tcPr>
          <w:p w:rsidR="001D0E2E" w:rsidRPr="004C4A95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D0E2E" w:rsidRPr="004C4A95" w:rsidRDefault="00CE6251" w:rsidP="001B0E11">
            <w:pPr>
              <w:pStyle w:val="acctfourfigures"/>
              <w:tabs>
                <w:tab w:val="clear" w:pos="765"/>
              </w:tabs>
              <w:spacing w:line="240" w:lineRule="atLeast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27.60</w:t>
            </w:r>
          </w:p>
        </w:tc>
      </w:tr>
      <w:tr w:rsidR="001D0E2E" w:rsidRPr="004C4A95" w:rsidTr="00DA614B">
        <w:tc>
          <w:tcPr>
            <w:tcW w:w="342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1D0E2E" w:rsidRPr="004C4A95" w:rsidRDefault="00CE6251" w:rsidP="00467FE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10.37</w:t>
            </w:r>
          </w:p>
        </w:tc>
        <w:tc>
          <w:tcPr>
            <w:tcW w:w="270" w:type="dxa"/>
          </w:tcPr>
          <w:p w:rsidR="001D0E2E" w:rsidRPr="004C4A95" w:rsidRDefault="001D0E2E" w:rsidP="00F059A0">
            <w:pPr>
              <w:pStyle w:val="acctfourfigures"/>
              <w:tabs>
                <w:tab w:val="clear" w:pos="765"/>
                <w:tab w:val="decimal" w:pos="864"/>
                <w:tab w:val="left" w:pos="1106"/>
                <w:tab w:val="left" w:pos="122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1D0E2E" w:rsidRPr="00DA614B" w:rsidRDefault="00CE6251" w:rsidP="00DA614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315.45</w:t>
            </w:r>
          </w:p>
        </w:tc>
        <w:tc>
          <w:tcPr>
            <w:tcW w:w="270" w:type="dxa"/>
          </w:tcPr>
          <w:p w:rsidR="001D0E2E" w:rsidRPr="004C4A95" w:rsidRDefault="001D0E2E" w:rsidP="00F059A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1D0E2E" w:rsidRPr="004C4A95" w:rsidRDefault="00CE6251" w:rsidP="001D0E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3.86</w:t>
            </w:r>
          </w:p>
        </w:tc>
        <w:tc>
          <w:tcPr>
            <w:tcW w:w="270" w:type="dxa"/>
          </w:tcPr>
          <w:p w:rsidR="001D0E2E" w:rsidRPr="004C4A95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D0E2E" w:rsidRPr="004C4A95" w:rsidRDefault="00CE6251" w:rsidP="001B0E11">
            <w:pPr>
              <w:pStyle w:val="acctfourfigures"/>
              <w:tabs>
                <w:tab w:val="clear" w:pos="765"/>
              </w:tabs>
              <w:spacing w:line="240" w:lineRule="atLeast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117.46</w:t>
            </w:r>
          </w:p>
        </w:tc>
      </w:tr>
      <w:tr w:rsidR="005D1D4A" w:rsidRPr="004C4A95" w:rsidTr="00DA614B">
        <w:tc>
          <w:tcPr>
            <w:tcW w:w="3420" w:type="dxa"/>
          </w:tcPr>
          <w:p w:rsidR="005D1D4A" w:rsidRPr="004C4A95" w:rsidRDefault="005D1D4A" w:rsidP="005D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5D1D4A" w:rsidRPr="004C4A95" w:rsidRDefault="005D1D4A" w:rsidP="005D1D4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D1D4A" w:rsidRPr="004C4A95" w:rsidRDefault="005D1D4A" w:rsidP="005D1D4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D1D4A" w:rsidRPr="004C4A95" w:rsidRDefault="00CE6251" w:rsidP="00DA614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730.09</w:t>
            </w:r>
          </w:p>
        </w:tc>
        <w:tc>
          <w:tcPr>
            <w:tcW w:w="270" w:type="dxa"/>
          </w:tcPr>
          <w:p w:rsidR="005D1D4A" w:rsidRPr="004C4A95" w:rsidRDefault="005D1D4A" w:rsidP="005D1D4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5D1D4A" w:rsidRPr="004C4A95" w:rsidRDefault="005D1D4A" w:rsidP="005D1D4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D1D4A" w:rsidRPr="004C4A95" w:rsidRDefault="005D1D4A" w:rsidP="005D1D4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D1D4A" w:rsidRPr="004C4A95" w:rsidRDefault="00CE6251" w:rsidP="001B0E11">
            <w:pPr>
              <w:pStyle w:val="acctfourfigures"/>
              <w:tabs>
                <w:tab w:val="clear" w:pos="765"/>
              </w:tabs>
              <w:spacing w:line="240" w:lineRule="atLeast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145.06</w:t>
            </w:r>
          </w:p>
        </w:tc>
      </w:tr>
      <w:tr w:rsidR="003E7E6D" w:rsidRPr="00AA0087" w:rsidTr="00DA614B">
        <w:tc>
          <w:tcPr>
            <w:tcW w:w="3420" w:type="dxa"/>
          </w:tcPr>
          <w:p w:rsidR="003E7E6D" w:rsidRPr="00AA0087" w:rsidRDefault="003E7E6D" w:rsidP="00104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0" w:type="dxa"/>
            <w:gridSpan w:val="3"/>
          </w:tcPr>
          <w:p w:rsidR="003E7E6D" w:rsidRPr="00AA0087" w:rsidRDefault="003E7E6D" w:rsidP="00104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3E7E6D" w:rsidRPr="00AA0087" w:rsidRDefault="003E7E6D" w:rsidP="00104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90" w:type="dxa"/>
            <w:gridSpan w:val="3"/>
          </w:tcPr>
          <w:p w:rsidR="003E7E6D" w:rsidRPr="00AA0087" w:rsidRDefault="003E7E6D" w:rsidP="00104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E7E6D" w:rsidRPr="004C4A95" w:rsidTr="00DA614B">
        <w:tc>
          <w:tcPr>
            <w:tcW w:w="3420" w:type="dxa"/>
          </w:tcPr>
          <w:p w:rsidR="003E7E6D" w:rsidRPr="004C4A95" w:rsidRDefault="003E7E6D" w:rsidP="00104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50" w:type="dxa"/>
          </w:tcPr>
          <w:p w:rsidR="003E7E6D" w:rsidRPr="004C4A95" w:rsidRDefault="003E7E6D" w:rsidP="00104C8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E7E6D" w:rsidRPr="004C4A95" w:rsidRDefault="003E7E6D" w:rsidP="00104C8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E7E6D" w:rsidRPr="004C4A95" w:rsidRDefault="003E7E6D" w:rsidP="00104C86">
            <w:pPr>
              <w:pStyle w:val="acctfourfigures"/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E7E6D" w:rsidRPr="004C4A95" w:rsidRDefault="003E7E6D" w:rsidP="00104C8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3E7E6D" w:rsidRPr="004C4A95" w:rsidRDefault="003E7E6D" w:rsidP="00104C8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E7E6D" w:rsidRPr="004C4A95" w:rsidRDefault="003E7E6D" w:rsidP="00104C8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3E7E6D" w:rsidRPr="004C4A95" w:rsidRDefault="003E7E6D" w:rsidP="00104C8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8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E7E6D" w:rsidRPr="004C4A95" w:rsidTr="00DA614B">
        <w:tc>
          <w:tcPr>
            <w:tcW w:w="3420" w:type="dxa"/>
          </w:tcPr>
          <w:p w:rsidR="003E7E6D" w:rsidRPr="004C4A95" w:rsidRDefault="003E7E6D" w:rsidP="00104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3E7E6D" w:rsidRPr="004C4A95" w:rsidRDefault="00CE6251" w:rsidP="00104C8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0.95</w:t>
            </w:r>
          </w:p>
        </w:tc>
        <w:tc>
          <w:tcPr>
            <w:tcW w:w="270" w:type="dxa"/>
          </w:tcPr>
          <w:p w:rsidR="003E7E6D" w:rsidRPr="004C4A95" w:rsidRDefault="003E7E6D" w:rsidP="00104C8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3E7E6D" w:rsidRPr="004C4A95" w:rsidRDefault="00CE6251" w:rsidP="00543BB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28.81</w:t>
            </w:r>
          </w:p>
        </w:tc>
        <w:tc>
          <w:tcPr>
            <w:tcW w:w="270" w:type="dxa"/>
          </w:tcPr>
          <w:p w:rsidR="003E7E6D" w:rsidRPr="004C4A95" w:rsidRDefault="003E7E6D" w:rsidP="00104C8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3E7E6D" w:rsidRPr="004C4A95" w:rsidRDefault="00CE6251" w:rsidP="00104C8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0.73</w:t>
            </w:r>
          </w:p>
        </w:tc>
        <w:tc>
          <w:tcPr>
            <w:tcW w:w="270" w:type="dxa"/>
          </w:tcPr>
          <w:p w:rsidR="003E7E6D" w:rsidRPr="004C4A95" w:rsidRDefault="003E7E6D" w:rsidP="00104C8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E7E6D" w:rsidRPr="004C4A95" w:rsidRDefault="00CE6251" w:rsidP="001B0E1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22.27</w:t>
            </w:r>
          </w:p>
        </w:tc>
      </w:tr>
    </w:tbl>
    <w:p w:rsidR="00E16372" w:rsidRPr="00AA0087" w:rsidRDefault="00E16372" w:rsidP="0004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282FC0" w:rsidRDefault="00282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046946" w:rsidRPr="004C4A95" w:rsidRDefault="00046946" w:rsidP="0004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Pr="004C4A95">
        <w:rPr>
          <w:rFonts w:asciiTheme="majorBidi" w:hAnsiTheme="majorBidi" w:cstheme="majorBidi"/>
          <w:sz w:val="30"/>
          <w:szCs w:val="30"/>
        </w:rPr>
        <w:t>31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4C4A95">
        <w:rPr>
          <w:rFonts w:asciiTheme="majorBidi" w:hAnsiTheme="majorBidi" w:cstheme="majorBidi"/>
          <w:sz w:val="30"/>
          <w:szCs w:val="30"/>
        </w:rPr>
        <w:t>25</w:t>
      </w:r>
      <w:r w:rsidRPr="004C4A95">
        <w:rPr>
          <w:rFonts w:asciiTheme="majorBidi" w:hAnsiTheme="majorBidi" w:cstheme="majorBidi"/>
          <w:sz w:val="30"/>
          <w:szCs w:val="30"/>
          <w:cs/>
        </w:rPr>
        <w:t>6</w:t>
      </w:r>
      <w:r w:rsidR="00EC6473" w:rsidRPr="004C4A95">
        <w:rPr>
          <w:rFonts w:asciiTheme="majorBidi" w:hAnsiTheme="majorBidi" w:cstheme="majorBidi"/>
          <w:sz w:val="30"/>
          <w:szCs w:val="30"/>
        </w:rPr>
        <w:t>1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กลุ่มบริษัทมียอดคงเหลือสัญญาซื้อขายเงินตราต่างประเทศล่วงหน้าโดยมีระยะเวลาสัญญาครอบคลุมไม่เกินหนึ่งปี ดังนี้</w:t>
      </w:r>
    </w:p>
    <w:p w:rsidR="00046946" w:rsidRPr="00AA0087" w:rsidRDefault="00046946" w:rsidP="0004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270"/>
        <w:gridCol w:w="1080"/>
        <w:gridCol w:w="270"/>
        <w:gridCol w:w="1350"/>
        <w:gridCol w:w="270"/>
        <w:gridCol w:w="1170"/>
      </w:tblGrid>
      <w:tr w:rsidR="00046946" w:rsidRPr="004C4A95" w:rsidTr="00AB2561">
        <w:trPr>
          <w:tblHeader/>
        </w:trPr>
        <w:tc>
          <w:tcPr>
            <w:tcW w:w="342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4C4A9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6946" w:rsidRPr="004C4A95" w:rsidTr="00AB2561">
        <w:trPr>
          <w:tblHeader/>
        </w:trPr>
        <w:tc>
          <w:tcPr>
            <w:tcW w:w="342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เทียบเท่า</w:t>
            </w:r>
          </w:p>
        </w:tc>
        <w:tc>
          <w:tcPr>
            <w:tcW w:w="27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เทียบเท่า</w:t>
            </w:r>
          </w:p>
        </w:tc>
      </w:tr>
      <w:tr w:rsidR="00046946" w:rsidRPr="004C4A95" w:rsidTr="00AB2561">
        <w:trPr>
          <w:tblHeader/>
        </w:trPr>
        <w:tc>
          <w:tcPr>
            <w:tcW w:w="342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35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เงินบาท</w:t>
            </w:r>
          </w:p>
        </w:tc>
        <w:tc>
          <w:tcPr>
            <w:tcW w:w="27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เงินบาท</w:t>
            </w:r>
          </w:p>
        </w:tc>
      </w:tr>
      <w:tr w:rsidR="00046946" w:rsidRPr="004C4A95" w:rsidTr="00AB2561">
        <w:trPr>
          <w:tblHeader/>
        </w:trPr>
        <w:tc>
          <w:tcPr>
            <w:tcW w:w="342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:rsidR="00046946" w:rsidRPr="004C4A95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:rsidR="00046946" w:rsidRPr="004C4A95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:rsidR="00046946" w:rsidRPr="004C4A95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46946" w:rsidRPr="004C4A95" w:rsidTr="00F003BA">
        <w:tc>
          <w:tcPr>
            <w:tcW w:w="342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:rsidR="00046946" w:rsidRPr="004C4A95" w:rsidRDefault="00046946" w:rsidP="00F003B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46946" w:rsidRPr="004C4A95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6946" w:rsidRPr="004C4A95" w:rsidRDefault="00046946" w:rsidP="00F003B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46946" w:rsidRPr="004C4A95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046946" w:rsidRPr="004C4A95" w:rsidRDefault="00046946" w:rsidP="00F003B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46946" w:rsidRPr="004C4A95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46946" w:rsidRPr="004C4A95" w:rsidRDefault="00046946" w:rsidP="00F003B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C6473" w:rsidRPr="004C4A95" w:rsidTr="00F003BA">
        <w:tc>
          <w:tcPr>
            <w:tcW w:w="3420" w:type="dxa"/>
          </w:tcPr>
          <w:p w:rsidR="00EC6473" w:rsidRPr="004C4A95" w:rsidRDefault="00EC6473" w:rsidP="00EC6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35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1,560.56</w:t>
            </w:r>
          </w:p>
        </w:tc>
        <w:tc>
          <w:tcPr>
            <w:tcW w:w="27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451.34</w:t>
            </w:r>
          </w:p>
        </w:tc>
        <w:tc>
          <w:tcPr>
            <w:tcW w:w="27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81.28</w:t>
            </w:r>
          </w:p>
        </w:tc>
        <w:tc>
          <w:tcPr>
            <w:tcW w:w="27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23.51</w:t>
            </w:r>
          </w:p>
        </w:tc>
      </w:tr>
      <w:tr w:rsidR="00EC6473" w:rsidRPr="004C4A95" w:rsidTr="00F003BA">
        <w:tc>
          <w:tcPr>
            <w:tcW w:w="3420" w:type="dxa"/>
          </w:tcPr>
          <w:p w:rsidR="00EC6473" w:rsidRPr="004C4A95" w:rsidRDefault="00EC6473" w:rsidP="00EC6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2.05</w:t>
            </w:r>
          </w:p>
        </w:tc>
        <w:tc>
          <w:tcPr>
            <w:tcW w:w="27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66.16</w:t>
            </w:r>
          </w:p>
        </w:tc>
        <w:tc>
          <w:tcPr>
            <w:tcW w:w="27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2.05</w:t>
            </w:r>
          </w:p>
        </w:tc>
        <w:tc>
          <w:tcPr>
            <w:tcW w:w="270" w:type="dxa"/>
            <w:vAlign w:val="bottom"/>
          </w:tcPr>
          <w:p w:rsidR="00EC6473" w:rsidRPr="004C4A95" w:rsidRDefault="00EC6473" w:rsidP="00EC6473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66.16</w:t>
            </w:r>
          </w:p>
        </w:tc>
      </w:tr>
      <w:tr w:rsidR="00EC6473" w:rsidRPr="004C4A95" w:rsidTr="00F003BA">
        <w:tc>
          <w:tcPr>
            <w:tcW w:w="3420" w:type="dxa"/>
          </w:tcPr>
          <w:p w:rsidR="00EC6473" w:rsidRPr="004C4A95" w:rsidRDefault="00EC6473" w:rsidP="00EC6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517.50</w:t>
            </w:r>
          </w:p>
        </w:tc>
        <w:tc>
          <w:tcPr>
            <w:tcW w:w="27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89.67</w:t>
            </w:r>
          </w:p>
        </w:tc>
      </w:tr>
      <w:tr w:rsidR="00AB2561" w:rsidRPr="00AA0087" w:rsidTr="00F003BA">
        <w:tc>
          <w:tcPr>
            <w:tcW w:w="3420" w:type="dxa"/>
          </w:tcPr>
          <w:p w:rsidR="00AB2561" w:rsidRPr="00AA0087" w:rsidRDefault="00AB2561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3"/>
          </w:tcPr>
          <w:p w:rsidR="00AB2561" w:rsidRPr="00AA0087" w:rsidRDefault="00AB2561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AB2561" w:rsidRPr="00AA0087" w:rsidRDefault="00AB2561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3"/>
          </w:tcPr>
          <w:p w:rsidR="00AB2561" w:rsidRPr="00AA0087" w:rsidRDefault="00AB2561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46946" w:rsidRPr="004C4A95" w:rsidTr="00F003BA">
        <w:tc>
          <w:tcPr>
            <w:tcW w:w="342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50" w:type="dxa"/>
          </w:tcPr>
          <w:p w:rsidR="00046946" w:rsidRPr="004C4A95" w:rsidRDefault="00046946" w:rsidP="00F003B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46946" w:rsidRPr="004C4A95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6946" w:rsidRPr="004C4A95" w:rsidRDefault="00046946" w:rsidP="00F003BA">
            <w:pPr>
              <w:pStyle w:val="acctfourfigures"/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46946" w:rsidRPr="004C4A95" w:rsidRDefault="00046946" w:rsidP="00F003B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046946" w:rsidRPr="004C4A95" w:rsidRDefault="00046946" w:rsidP="00175D5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46946" w:rsidRPr="004C4A95" w:rsidRDefault="00046946" w:rsidP="00175D5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046946" w:rsidRPr="004C4A95" w:rsidRDefault="00046946" w:rsidP="00F003B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8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C6473" w:rsidRPr="004C4A95" w:rsidTr="00F003BA">
        <w:tc>
          <w:tcPr>
            <w:tcW w:w="3420" w:type="dxa"/>
          </w:tcPr>
          <w:p w:rsidR="00EC6473" w:rsidRPr="004C4A95" w:rsidRDefault="00EC6473" w:rsidP="00EC6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0.04</w:t>
            </w:r>
          </w:p>
        </w:tc>
        <w:tc>
          <w:tcPr>
            <w:tcW w:w="27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1.29</w:t>
            </w:r>
          </w:p>
        </w:tc>
        <w:tc>
          <w:tcPr>
            <w:tcW w:w="27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0.04</w:t>
            </w:r>
          </w:p>
        </w:tc>
        <w:tc>
          <w:tcPr>
            <w:tcW w:w="27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1.29</w:t>
            </w:r>
          </w:p>
        </w:tc>
      </w:tr>
    </w:tbl>
    <w:p w:rsidR="00AA0087" w:rsidRPr="00282FC0" w:rsidRDefault="00AA0087" w:rsidP="00282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:rsidR="00004904" w:rsidRPr="004C4A95" w:rsidRDefault="00004904" w:rsidP="00745CD8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4C4A95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หนี้สินที่อาจเกิดขึ้น</w:t>
      </w:r>
      <w:r w:rsidR="004A15AD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</w:p>
    <w:p w:rsidR="00004904" w:rsidRPr="00282FC0" w:rsidRDefault="00004904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004904" w:rsidRPr="004C4A95" w:rsidRDefault="00004904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71995" w:rsidRPr="004C4A95">
        <w:rPr>
          <w:rFonts w:asciiTheme="majorBidi" w:hAnsiTheme="majorBidi" w:cstheme="majorBidi"/>
          <w:sz w:val="30"/>
          <w:szCs w:val="30"/>
        </w:rPr>
        <w:t>30</w:t>
      </w:r>
      <w:r w:rsidR="000218DF" w:rsidRPr="004C4A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E5CD1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0218DF" w:rsidRPr="004C4A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83905" w:rsidRPr="004C4A95">
        <w:rPr>
          <w:rFonts w:asciiTheme="majorBidi" w:hAnsiTheme="majorBidi" w:cstheme="majorBidi"/>
          <w:sz w:val="30"/>
          <w:szCs w:val="30"/>
        </w:rPr>
        <w:t>25</w:t>
      </w:r>
      <w:r w:rsidR="00B07C86" w:rsidRPr="004C4A95">
        <w:rPr>
          <w:rFonts w:asciiTheme="majorBidi" w:hAnsiTheme="majorBidi" w:cstheme="majorBidi"/>
          <w:sz w:val="30"/>
          <w:szCs w:val="30"/>
        </w:rPr>
        <w:t>6</w:t>
      </w:r>
      <w:r w:rsidR="00EC6473" w:rsidRPr="004C4A95">
        <w:rPr>
          <w:rFonts w:asciiTheme="majorBidi" w:hAnsiTheme="majorBidi" w:cstheme="majorBidi"/>
          <w:sz w:val="30"/>
          <w:szCs w:val="30"/>
        </w:rPr>
        <w:t>2</w:t>
      </w:r>
      <w:r w:rsidR="00A56284"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กลุ่มบริษัทมี</w:t>
      </w:r>
      <w:r w:rsidR="003546E6" w:rsidRPr="004C4A95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</w:t>
      </w:r>
    </w:p>
    <w:p w:rsidR="00004904" w:rsidRPr="00282FC0" w:rsidRDefault="00A00D05" w:rsidP="004C0125">
      <w:pPr>
        <w:pStyle w:val="a0"/>
        <w:tabs>
          <w:tab w:val="clear" w:pos="1080"/>
          <w:tab w:val="left" w:pos="540"/>
        </w:tabs>
        <w:ind w:left="1080" w:hanging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lang w:val="en-US"/>
        </w:rPr>
        <w:t xml:space="preserve"> </w:t>
      </w:r>
    </w:p>
    <w:p w:rsidR="00004904" w:rsidRPr="004C4A95" w:rsidRDefault="00004904" w:rsidP="004C0125">
      <w:pPr>
        <w:pStyle w:val="a0"/>
        <w:tabs>
          <w:tab w:val="clear" w:pos="1080"/>
          <w:tab w:val="left" w:pos="540"/>
        </w:tabs>
        <w:ind w:left="1080" w:hanging="540"/>
        <w:jc w:val="thaiDistribute"/>
        <w:rPr>
          <w:rFonts w:asciiTheme="majorBidi" w:hAnsiTheme="majorBidi" w:cstheme="majorBidi"/>
          <w:lang w:val="en-US"/>
        </w:rPr>
      </w:pPr>
      <w:r w:rsidRPr="004C4A95">
        <w:rPr>
          <w:rFonts w:asciiTheme="majorBidi" w:hAnsiTheme="majorBidi" w:cstheme="majorBidi"/>
          <w:cs/>
          <w:lang w:val="en-US"/>
        </w:rPr>
        <w:t>(ก)</w:t>
      </w:r>
      <w:r w:rsidRPr="004C4A95">
        <w:rPr>
          <w:rFonts w:asciiTheme="majorBidi" w:hAnsiTheme="majorBidi" w:cstheme="majorBidi"/>
          <w:lang w:val="en-US"/>
        </w:rPr>
        <w:tab/>
      </w:r>
      <w:r w:rsidRPr="004C4A95">
        <w:rPr>
          <w:rFonts w:asciiTheme="majorBidi" w:hAnsiTheme="majorBidi" w:cstheme="majorBidi"/>
          <w:cs/>
          <w:lang w:val="en-US"/>
        </w:rPr>
        <w:t>จากการที่ธนาคารออกหนังสือค้ำประกันบริษัทและบริษัทย่อยแก่หน่วยงานรัฐบาลและเอกชนเป็นจำนวนเงินรวมประมาณ</w:t>
      </w:r>
      <w:r w:rsidR="000243E1" w:rsidRPr="004C4A95">
        <w:rPr>
          <w:rFonts w:asciiTheme="majorBidi" w:hAnsiTheme="majorBidi" w:cstheme="majorBidi"/>
          <w:lang w:val="en-US"/>
        </w:rPr>
        <w:t xml:space="preserve"> </w:t>
      </w:r>
      <w:r w:rsidR="00255439">
        <w:rPr>
          <w:rFonts w:asciiTheme="majorBidi" w:hAnsiTheme="majorBidi" w:cstheme="majorBidi"/>
          <w:lang w:val="en-US"/>
        </w:rPr>
        <w:t>3.0</w:t>
      </w:r>
      <w:r w:rsidR="004A6651" w:rsidRPr="004C4A95">
        <w:rPr>
          <w:rFonts w:asciiTheme="majorBidi" w:hAnsiTheme="majorBidi" w:cstheme="majorBidi"/>
          <w:lang w:val="en-US"/>
        </w:rPr>
        <w:t xml:space="preserve"> </w:t>
      </w:r>
      <w:r w:rsidR="00575E17" w:rsidRPr="004C4A95">
        <w:rPr>
          <w:rFonts w:asciiTheme="majorBidi" w:hAnsiTheme="majorBidi" w:cstheme="majorBidi"/>
          <w:cs/>
          <w:lang w:val="en-US"/>
        </w:rPr>
        <w:t>ล้านบาท สำหรับกลุ่มบริษัท และ</w:t>
      </w:r>
      <w:r w:rsidR="00575E17" w:rsidRPr="004C4A95">
        <w:rPr>
          <w:rFonts w:asciiTheme="majorBidi" w:hAnsiTheme="majorBidi" w:cstheme="majorBidi"/>
          <w:lang w:val="en-US"/>
        </w:rPr>
        <w:t xml:space="preserve"> </w:t>
      </w:r>
      <w:r w:rsidR="00255439">
        <w:rPr>
          <w:rFonts w:asciiTheme="majorBidi" w:hAnsiTheme="majorBidi" w:cstheme="majorBidi"/>
          <w:lang w:val="en-US"/>
        </w:rPr>
        <w:t>1.7</w:t>
      </w:r>
      <w:r w:rsidR="00500454" w:rsidRPr="004C4A95">
        <w:rPr>
          <w:rFonts w:asciiTheme="majorBidi" w:hAnsiTheme="majorBidi" w:cstheme="majorBidi"/>
          <w:lang w:val="en-US" w:eastAsia="ja-JP"/>
        </w:rPr>
        <w:t xml:space="preserve"> </w:t>
      </w:r>
      <w:r w:rsidR="00575E17" w:rsidRPr="004C4A95">
        <w:rPr>
          <w:rFonts w:asciiTheme="majorBidi" w:hAnsiTheme="majorBidi" w:cstheme="majorBidi"/>
          <w:cs/>
          <w:lang w:val="en-US"/>
        </w:rPr>
        <w:t>ล้านบาท สำหรับบริษัท</w:t>
      </w:r>
    </w:p>
    <w:p w:rsidR="005B347E" w:rsidRPr="00282FC0" w:rsidRDefault="005B347E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7862C8" w:rsidRPr="004C4A95" w:rsidRDefault="00004904" w:rsidP="00DA3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(ข)</w:t>
      </w:r>
      <w:r w:rsidRPr="004C4A95">
        <w:rPr>
          <w:rFonts w:asciiTheme="majorBidi" w:hAnsiTheme="majorBidi" w:cstheme="majorBidi"/>
          <w:sz w:val="30"/>
          <w:szCs w:val="30"/>
          <w:cs/>
        </w:rPr>
        <w:tab/>
      </w:r>
      <w:r w:rsidR="00575E17" w:rsidRPr="004C4A95">
        <w:rPr>
          <w:rFonts w:asciiTheme="majorBidi" w:hAnsiTheme="majorBidi" w:cstheme="majorBidi"/>
          <w:sz w:val="30"/>
          <w:szCs w:val="30"/>
          <w:cs/>
        </w:rPr>
        <w:t>จากการ</w:t>
      </w:r>
      <w:r w:rsidR="00A02A92" w:rsidRPr="004C4A95">
        <w:rPr>
          <w:rFonts w:asciiTheme="majorBidi" w:hAnsiTheme="majorBidi" w:cstheme="majorBidi"/>
          <w:sz w:val="30"/>
          <w:szCs w:val="30"/>
          <w:cs/>
        </w:rPr>
        <w:t>ที่บริษัท</w:t>
      </w:r>
      <w:r w:rsidR="00575E17" w:rsidRPr="004C4A95">
        <w:rPr>
          <w:rFonts w:asciiTheme="majorBidi" w:hAnsiTheme="majorBidi" w:cstheme="majorBidi"/>
          <w:sz w:val="30"/>
          <w:szCs w:val="30"/>
          <w:cs/>
        </w:rPr>
        <w:t>เข้าร่วมค้ำประกันสินเชื่อที่สถาบันการเงินให้แก่บริษัท</w:t>
      </w:r>
      <w:r w:rsidR="00575E17" w:rsidRPr="004C4A95">
        <w:rPr>
          <w:rFonts w:asciiTheme="majorBidi" w:hAnsiTheme="majorBidi" w:cstheme="majorBidi"/>
          <w:sz w:val="30"/>
          <w:szCs w:val="30"/>
          <w:cs/>
          <w:lang w:val="th-TH"/>
        </w:rPr>
        <w:t>ย่อยบางแห่ง</w:t>
      </w:r>
      <w:r w:rsidR="00575E17" w:rsidRPr="004C4A95">
        <w:rPr>
          <w:rFonts w:asciiTheme="majorBidi" w:hAnsiTheme="majorBidi" w:cstheme="majorBidi"/>
          <w:sz w:val="30"/>
          <w:szCs w:val="30"/>
          <w:cs/>
        </w:rPr>
        <w:t>จำนวนเงินรวมประมาณ</w:t>
      </w:r>
      <w:r w:rsidR="00255439">
        <w:rPr>
          <w:rFonts w:asciiTheme="majorBidi" w:hAnsiTheme="majorBidi" w:cstheme="majorBidi"/>
          <w:sz w:val="30"/>
          <w:szCs w:val="30"/>
        </w:rPr>
        <w:t xml:space="preserve"> 1,715.8</w:t>
      </w:r>
      <w:r w:rsidR="00A02A92"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="00575E17" w:rsidRPr="004C4A95">
        <w:rPr>
          <w:rFonts w:asciiTheme="majorBidi" w:hAnsiTheme="majorBidi" w:cstheme="majorBidi"/>
          <w:sz w:val="30"/>
          <w:szCs w:val="30"/>
          <w:cs/>
          <w:lang w:val="th-TH"/>
        </w:rPr>
        <w:t xml:space="preserve">ล้านบาท </w:t>
      </w:r>
    </w:p>
    <w:p w:rsidR="00381ECD" w:rsidRPr="00282FC0" w:rsidRDefault="00381ECD" w:rsidP="00D41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:rsidR="00EA77A3" w:rsidRPr="004C4A95" w:rsidRDefault="00EA77A3" w:rsidP="00EA77A3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4C4A95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 xml:space="preserve">มาตรฐานการรายงานทางการเงินที่ยังไม่ได้ใช้    </w:t>
      </w:r>
    </w:p>
    <w:p w:rsidR="00EA77A3" w:rsidRPr="00282FC0" w:rsidRDefault="00EA77A3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381ECD" w:rsidRDefault="00381ECD" w:rsidP="00381ECD">
      <w:pPr>
        <w:spacing w:line="240" w:lineRule="auto"/>
        <w:ind w:left="567" w:right="-72"/>
        <w:jc w:val="thaiDistribute"/>
        <w:rPr>
          <w:rFonts w:ascii="Angsana New" w:hAnsi="Angsana New"/>
          <w:spacing w:val="8"/>
          <w:sz w:val="30"/>
          <w:szCs w:val="30"/>
        </w:rPr>
      </w:pPr>
      <w:r w:rsidRPr="00092A60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มาตรฐานการรายงานทางการเงินที่ออกใหม่</w:t>
      </w:r>
      <w:r w:rsidR="00C674BF" w:rsidRPr="00DD225E">
        <w:rPr>
          <w:rFonts w:ascii="Angsana New" w:hAnsi="Angsana New"/>
          <w:sz w:val="30"/>
          <w:szCs w:val="30"/>
          <w:cs/>
        </w:rPr>
        <w:t>ซึ่ง</w:t>
      </w:r>
      <w:r w:rsidR="00C674BF" w:rsidRPr="00DD225E">
        <w:rPr>
          <w:rFonts w:ascii="Angsana New" w:hAnsi="Angsana New" w:hint="cs"/>
          <w:sz w:val="30"/>
          <w:szCs w:val="30"/>
          <w:cs/>
        </w:rPr>
        <w:t>เกี่ยว</w:t>
      </w:r>
      <w:r w:rsidR="00814C86">
        <w:rPr>
          <w:rFonts w:ascii="Angsana New" w:hAnsi="Angsana New" w:hint="cs"/>
          <w:sz w:val="30"/>
          <w:szCs w:val="30"/>
          <w:cs/>
        </w:rPr>
        <w:t>ข้อง</w:t>
      </w:r>
      <w:r w:rsidR="00C674BF" w:rsidRPr="00DD225E">
        <w:rPr>
          <w:rFonts w:ascii="Angsana New" w:hAnsi="Angsana New" w:hint="cs"/>
          <w:sz w:val="30"/>
          <w:szCs w:val="30"/>
          <w:cs/>
        </w:rPr>
        <w:t xml:space="preserve">กับการดำเนินงานของกลุ่มบริษัท </w:t>
      </w:r>
      <w:r w:rsidR="00C674BF" w:rsidRPr="00DD225E">
        <w:rPr>
          <w:rFonts w:ascii="Angsana New" w:hAnsi="Angsana New"/>
          <w:sz w:val="30"/>
          <w:szCs w:val="30"/>
          <w:cs/>
        </w:rPr>
        <w:t>และ</w:t>
      </w:r>
      <w:r w:rsidR="00C674BF" w:rsidRPr="00DD225E">
        <w:rPr>
          <w:rFonts w:ascii="Angsana New" w:hAnsi="Angsana New" w:hint="cs"/>
          <w:sz w:val="30"/>
          <w:szCs w:val="30"/>
          <w:cs/>
        </w:rPr>
        <w:t>คาดว่าจะมีผลกระทบต่องบการเงินรวมและงบการเงินเฉพาะกิจการ</w:t>
      </w:r>
      <w:r w:rsidR="00814C86">
        <w:rPr>
          <w:rFonts w:ascii="Angsana New" w:hAnsi="Angsana New" w:hint="cs"/>
          <w:sz w:val="30"/>
          <w:szCs w:val="30"/>
          <w:cs/>
        </w:rPr>
        <w:t>ของบริษัท</w:t>
      </w:r>
      <w:r w:rsidR="00C674BF" w:rsidRPr="00DD225E">
        <w:rPr>
          <w:rFonts w:ascii="Angsana New" w:hAnsi="Angsana New" w:hint="cs"/>
          <w:sz w:val="30"/>
          <w:szCs w:val="30"/>
          <w:cs/>
        </w:rPr>
        <w:t>เมื่อนำมาถือปฏิบัติเป็นครั้งแรก</w:t>
      </w:r>
      <w:r w:rsidR="00C674BF" w:rsidRPr="00DD225E">
        <w:rPr>
          <w:rFonts w:ascii="Angsana New" w:hAnsi="Angsana New"/>
          <w:sz w:val="30"/>
          <w:szCs w:val="30"/>
        </w:rPr>
        <w:t xml:space="preserve"> </w:t>
      </w:r>
      <w:r w:rsidR="00C674BF" w:rsidRPr="00DD225E">
        <w:rPr>
          <w:rFonts w:ascii="Angsana New" w:hAnsi="Angsana New"/>
          <w:sz w:val="30"/>
          <w:szCs w:val="30"/>
          <w:cs/>
        </w:rPr>
        <w:t>โดยมาตรฐานการรายงานทางการเงิน</w:t>
      </w:r>
      <w:r w:rsidR="00C674BF" w:rsidRPr="00DD225E">
        <w:rPr>
          <w:rFonts w:ascii="Angsana New" w:hAnsi="Angsana New" w:hint="cs"/>
          <w:sz w:val="30"/>
          <w:szCs w:val="30"/>
          <w:cs/>
        </w:rPr>
        <w:t>ดังกล่าวกำหนดให้ถือปฏิบัติกับงบการเงิน</w:t>
      </w:r>
      <w:r w:rsidR="00C674BF" w:rsidRPr="00DD225E">
        <w:rPr>
          <w:rFonts w:ascii="Angsana New" w:hAnsi="Angsana New"/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="00C674BF" w:rsidRPr="00DD225E">
        <w:rPr>
          <w:rFonts w:ascii="Angsana New" w:hAnsi="Angsana New" w:hint="cs"/>
          <w:sz w:val="30"/>
          <w:szCs w:val="30"/>
          <w:cs/>
        </w:rPr>
        <w:t xml:space="preserve"> </w:t>
      </w:r>
      <w:r w:rsidR="00636911">
        <w:rPr>
          <w:rFonts w:ascii="Angsana New" w:hAnsi="Angsana New"/>
          <w:sz w:val="30"/>
          <w:szCs w:val="30"/>
          <w:cs/>
        </w:rPr>
        <w:br/>
      </w:r>
      <w:r w:rsidR="00C674BF" w:rsidRPr="00DD225E">
        <w:rPr>
          <w:rFonts w:ascii="Angsana New" w:hAnsi="Angsana New"/>
          <w:sz w:val="30"/>
          <w:szCs w:val="30"/>
        </w:rPr>
        <w:t>1</w:t>
      </w:r>
      <w:r w:rsidR="00C674BF" w:rsidRPr="00DD225E">
        <w:rPr>
          <w:rFonts w:ascii="Angsana New" w:hAnsi="Angsana New"/>
          <w:sz w:val="30"/>
          <w:szCs w:val="30"/>
          <w:cs/>
        </w:rPr>
        <w:t xml:space="preserve"> มกราคม </w:t>
      </w:r>
      <w:r w:rsidR="00C674BF" w:rsidRPr="00DD225E">
        <w:rPr>
          <w:rFonts w:ascii="Angsana New" w:hAnsi="Angsana New"/>
          <w:sz w:val="30"/>
          <w:szCs w:val="30"/>
        </w:rPr>
        <w:t xml:space="preserve">2563 </w:t>
      </w:r>
      <w:r w:rsidR="00C674BF" w:rsidRPr="00DD225E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:rsidR="00381ECD" w:rsidRDefault="00381ECD" w:rsidP="00381ECD">
      <w:pPr>
        <w:spacing w:line="240" w:lineRule="auto"/>
        <w:ind w:left="567" w:right="-72"/>
        <w:jc w:val="thaiDistribute"/>
        <w:rPr>
          <w:rFonts w:ascii="Angsana New" w:hAnsi="Angsana New" w:hint="cs"/>
          <w:sz w:val="30"/>
          <w:szCs w:val="30"/>
        </w:rPr>
      </w:pPr>
    </w:p>
    <w:p w:rsidR="005369B7" w:rsidRPr="00092A60" w:rsidRDefault="005369B7" w:rsidP="00381ECD">
      <w:pPr>
        <w:spacing w:line="240" w:lineRule="auto"/>
        <w:ind w:left="567" w:right="-72"/>
        <w:jc w:val="thaiDistribute"/>
        <w:rPr>
          <w:rFonts w:ascii="Angsana New" w:hAnsi="Angsana New"/>
          <w:sz w:val="30"/>
          <w:szCs w:val="30"/>
        </w:rPr>
      </w:pPr>
      <w:bookmarkStart w:id="0" w:name="_GoBack"/>
      <w:bookmarkEnd w:id="0"/>
    </w:p>
    <w:tbl>
      <w:tblPr>
        <w:tblW w:w="8082" w:type="dxa"/>
        <w:tblInd w:w="360" w:type="dxa"/>
        <w:tblLook w:val="04A0" w:firstRow="1" w:lastRow="0" w:firstColumn="1" w:lastColumn="0" w:noHBand="0" w:noVBand="1"/>
      </w:tblPr>
      <w:tblGrid>
        <w:gridCol w:w="4410"/>
        <w:gridCol w:w="3672"/>
      </w:tblGrid>
      <w:tr w:rsidR="00A62671" w:rsidRPr="009028E0" w:rsidTr="00461441">
        <w:trPr>
          <w:tblHeader/>
        </w:trPr>
        <w:tc>
          <w:tcPr>
            <w:tcW w:w="4410" w:type="dxa"/>
            <w:shd w:val="clear" w:color="auto" w:fill="auto"/>
            <w:vAlign w:val="bottom"/>
          </w:tcPr>
          <w:p w:rsidR="00A62671" w:rsidRPr="009028E0" w:rsidRDefault="00A62671" w:rsidP="003A3F5C">
            <w:pPr>
              <w:spacing w:line="240" w:lineRule="auto"/>
              <w:ind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9028E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มาตรฐานการรายงานทางการเงิน</w:t>
            </w:r>
          </w:p>
        </w:tc>
        <w:tc>
          <w:tcPr>
            <w:tcW w:w="3672" w:type="dxa"/>
            <w:shd w:val="clear" w:color="auto" w:fill="auto"/>
            <w:vAlign w:val="bottom"/>
          </w:tcPr>
          <w:p w:rsidR="00A62671" w:rsidRPr="009028E0" w:rsidRDefault="00A62671" w:rsidP="003A3F5C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9028E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A62671" w:rsidRPr="009028E0" w:rsidTr="00461441">
        <w:tc>
          <w:tcPr>
            <w:tcW w:w="4410" w:type="dxa"/>
            <w:shd w:val="clear" w:color="auto" w:fill="auto"/>
          </w:tcPr>
          <w:p w:rsidR="00A62671" w:rsidRPr="009028E0" w:rsidRDefault="00A62671" w:rsidP="003A3F5C">
            <w:pPr>
              <w:spacing w:line="240" w:lineRule="auto"/>
              <w:ind w:left="270" w:hanging="16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028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028E0">
              <w:rPr>
                <w:rFonts w:asciiTheme="majorBidi" w:eastAsia="Calibri" w:hAnsiTheme="majorBidi" w:cstheme="majorBidi"/>
                <w:sz w:val="30"/>
                <w:szCs w:val="30"/>
              </w:rPr>
              <w:t>7*</w:t>
            </w:r>
          </w:p>
        </w:tc>
        <w:tc>
          <w:tcPr>
            <w:tcW w:w="3672" w:type="dxa"/>
            <w:shd w:val="clear" w:color="auto" w:fill="auto"/>
          </w:tcPr>
          <w:p w:rsidR="00A62671" w:rsidRPr="009028E0" w:rsidRDefault="00A62671" w:rsidP="003A3F5C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028E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A62671" w:rsidRPr="009028E0" w:rsidTr="00461441">
        <w:tc>
          <w:tcPr>
            <w:tcW w:w="4410" w:type="dxa"/>
            <w:shd w:val="clear" w:color="auto" w:fill="auto"/>
          </w:tcPr>
          <w:p w:rsidR="00A62671" w:rsidRPr="009028E0" w:rsidRDefault="00A62671" w:rsidP="003A3F5C">
            <w:pPr>
              <w:tabs>
                <w:tab w:val="clear" w:pos="227"/>
                <w:tab w:val="left" w:pos="360"/>
              </w:tabs>
              <w:spacing w:line="240" w:lineRule="auto"/>
              <w:ind w:left="270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028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028E0">
              <w:rPr>
                <w:rFonts w:asciiTheme="majorBidi" w:hAnsiTheme="majorBidi" w:cstheme="majorBidi"/>
                <w:sz w:val="30"/>
                <w:szCs w:val="30"/>
              </w:rPr>
              <w:t>9*</w:t>
            </w:r>
          </w:p>
        </w:tc>
        <w:tc>
          <w:tcPr>
            <w:tcW w:w="3672" w:type="dxa"/>
            <w:shd w:val="clear" w:color="auto" w:fill="auto"/>
          </w:tcPr>
          <w:p w:rsidR="00A62671" w:rsidRPr="009028E0" w:rsidRDefault="00A62671" w:rsidP="003A3F5C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028E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62671" w:rsidRPr="009028E0" w:rsidTr="00461441">
        <w:tc>
          <w:tcPr>
            <w:tcW w:w="4410" w:type="dxa"/>
            <w:shd w:val="clear" w:color="auto" w:fill="auto"/>
          </w:tcPr>
          <w:p w:rsidR="00A62671" w:rsidRPr="009028E0" w:rsidRDefault="00A62671" w:rsidP="003A3F5C">
            <w:pPr>
              <w:tabs>
                <w:tab w:val="clear" w:pos="227"/>
              </w:tabs>
              <w:spacing w:line="240" w:lineRule="auto"/>
              <w:ind w:left="270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028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028E0">
              <w:rPr>
                <w:rFonts w:asciiTheme="majorBidi" w:eastAsia="Calibr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3672" w:type="dxa"/>
            <w:shd w:val="clear" w:color="auto" w:fill="auto"/>
          </w:tcPr>
          <w:p w:rsidR="00A62671" w:rsidRPr="009028E0" w:rsidRDefault="00A62671" w:rsidP="003A3F5C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028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</w:tr>
      <w:tr w:rsidR="00A62671" w:rsidRPr="009028E0" w:rsidTr="00461441">
        <w:tc>
          <w:tcPr>
            <w:tcW w:w="4410" w:type="dxa"/>
            <w:shd w:val="clear" w:color="auto" w:fill="auto"/>
          </w:tcPr>
          <w:p w:rsidR="00A62671" w:rsidRPr="009028E0" w:rsidRDefault="00A62671" w:rsidP="003A3F5C">
            <w:pPr>
              <w:spacing w:line="240" w:lineRule="auto"/>
              <w:ind w:left="270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/>
                <w:cs/>
              </w:rPr>
            </w:pPr>
            <w:r w:rsidRPr="009028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9028E0">
              <w:rPr>
                <w:rFonts w:asciiTheme="majorBidi" w:hAnsiTheme="majorBidi" w:cstheme="majorBidi"/>
                <w:sz w:val="30"/>
                <w:szCs w:val="30"/>
              </w:rPr>
              <w:t>32*</w:t>
            </w:r>
          </w:p>
        </w:tc>
        <w:tc>
          <w:tcPr>
            <w:tcW w:w="3672" w:type="dxa"/>
            <w:shd w:val="clear" w:color="auto" w:fill="auto"/>
          </w:tcPr>
          <w:p w:rsidR="00A62671" w:rsidRPr="009028E0" w:rsidRDefault="00A62671" w:rsidP="003A3F5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/>
                <w:cs/>
              </w:rPr>
            </w:pPr>
            <w:r w:rsidRPr="009028E0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</w:tbl>
    <w:p w:rsidR="00EA77A3" w:rsidRPr="009028E0" w:rsidRDefault="00EA77A3" w:rsidP="00EA77A3">
      <w:pPr>
        <w:ind w:left="540" w:hanging="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EA77A3" w:rsidRPr="009028E0" w:rsidRDefault="00EA77A3" w:rsidP="00EA77A3">
      <w:pPr>
        <w:ind w:left="540" w:hanging="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028E0">
        <w:rPr>
          <w:rFonts w:asciiTheme="majorBidi" w:hAnsiTheme="majorBidi" w:cstheme="majorBidi"/>
          <w:i/>
          <w:iCs/>
          <w:sz w:val="30"/>
          <w:szCs w:val="30"/>
        </w:rPr>
        <w:t xml:space="preserve">* </w:t>
      </w:r>
      <w:r w:rsidRPr="009028E0">
        <w:rPr>
          <w:rFonts w:asciiTheme="majorBidi" w:hAnsiTheme="majorBidi" w:cstheme="majorBidi"/>
          <w:i/>
          <w:iCs/>
          <w:sz w:val="30"/>
          <w:szCs w:val="30"/>
          <w:cs/>
        </w:rPr>
        <w:t>มาตรฐานการรายงานทางการเงิน</w:t>
      </w:r>
      <w:r w:rsidR="00E73978">
        <w:rPr>
          <w:rFonts w:asciiTheme="majorBidi" w:hAnsiTheme="majorBidi" w:cstheme="majorBidi" w:hint="cs"/>
          <w:i/>
          <w:iCs/>
          <w:sz w:val="30"/>
          <w:szCs w:val="30"/>
          <w:cs/>
        </w:rPr>
        <w:t>ที่เกี่ยวข้องกับ</w:t>
      </w:r>
      <w:r w:rsidRPr="009028E0">
        <w:rPr>
          <w:rFonts w:asciiTheme="majorBidi" w:hAnsiTheme="majorBidi" w:cstheme="majorBidi"/>
          <w:i/>
          <w:iCs/>
          <w:sz w:val="30"/>
          <w:szCs w:val="30"/>
          <w:cs/>
        </w:rPr>
        <w:t>เครื่องมือทางการเงิน</w:t>
      </w:r>
    </w:p>
    <w:p w:rsidR="00EA77A3" w:rsidRDefault="00EA77A3" w:rsidP="00EA77A3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i/>
          <w:iCs/>
          <w:sz w:val="30"/>
          <w:szCs w:val="30"/>
        </w:rPr>
      </w:pPr>
    </w:p>
    <w:p w:rsidR="00300096" w:rsidRPr="00300096" w:rsidRDefault="00300096" w:rsidP="00300096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0009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300096" w:rsidRPr="00300096" w:rsidRDefault="00300096" w:rsidP="003000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</w:p>
    <w:p w:rsidR="00300096" w:rsidRDefault="00300096" w:rsidP="00CC2E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00096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300096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300096">
        <w:rPr>
          <w:rFonts w:ascii="Angsana New" w:hAnsi="Angsana New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1" w:name="_Hlk15580843"/>
      <w:bookmarkStart w:id="2" w:name="_Hlk15582546"/>
      <w:r w:rsidRPr="00300096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1"/>
      <w:r w:rsidRPr="00300096">
        <w:rPr>
          <w:rFonts w:ascii="Angsana New" w:hAnsi="Angsana New" w:hint="cs"/>
          <w:sz w:val="30"/>
          <w:szCs w:val="30"/>
          <w:cs/>
        </w:rPr>
        <w:t xml:space="preserve">มีผลบังคับใช้ </w:t>
      </w:r>
      <w:r w:rsidR="00853F9B">
        <w:rPr>
          <w:rFonts w:ascii="Angsana New" w:hAnsi="Angsana New"/>
          <w:sz w:val="30"/>
          <w:szCs w:val="30"/>
        </w:rPr>
        <w:br/>
      </w:r>
      <w:r w:rsidRPr="00300096">
        <w:rPr>
          <w:rFonts w:ascii="Angsana New" w:hAnsi="Angsana New" w:hint="cs"/>
          <w:sz w:val="30"/>
          <w:szCs w:val="30"/>
          <w:cs/>
        </w:rPr>
        <w:t>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2"/>
    </w:p>
    <w:p w:rsidR="00461441" w:rsidRPr="00300096" w:rsidRDefault="00461441" w:rsidP="00CC2E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</w:p>
    <w:p w:rsidR="00300096" w:rsidRPr="00300096" w:rsidRDefault="00300096" w:rsidP="00823DA0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30009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30009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30009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300096" w:rsidRPr="00300096" w:rsidRDefault="00300096" w:rsidP="003000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</w:p>
    <w:p w:rsidR="00300096" w:rsidRPr="00300096" w:rsidRDefault="00300096" w:rsidP="00300096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300096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300096">
        <w:rPr>
          <w:rFonts w:asciiTheme="majorBidi" w:hAnsiTheme="majorBidi" w:cstheme="majorBidi"/>
          <w:sz w:val="30"/>
          <w:szCs w:val="30"/>
        </w:rPr>
        <w:t>16</w:t>
      </w:r>
      <w:r w:rsidRPr="00300096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300096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30009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00096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</w:t>
      </w:r>
      <w:r w:rsidR="00610AFA">
        <w:rPr>
          <w:rFonts w:asciiTheme="majorBidi" w:hAnsiTheme="majorBidi" w:cstheme="majorBidi" w:hint="cs"/>
          <w:color w:val="000000"/>
          <w:sz w:val="30"/>
          <w:szCs w:val="30"/>
          <w:cs/>
        </w:rPr>
        <w:t>การ</w:t>
      </w:r>
      <w:r w:rsidRPr="0030009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เงินหรือสัญญาเช่าดำเนินงาน </w:t>
      </w:r>
      <w:r w:rsidR="00853F9B">
        <w:rPr>
          <w:rFonts w:asciiTheme="majorBidi" w:hAnsiTheme="majorBidi" w:cstheme="majorBidi"/>
          <w:color w:val="000000"/>
          <w:sz w:val="30"/>
          <w:szCs w:val="30"/>
        </w:rPr>
        <w:br/>
      </w:r>
      <w:r w:rsidRPr="0030009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bookmarkStart w:id="3" w:name="_Hlk15581419"/>
      <w:r w:rsidRPr="00300096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</w:t>
      </w:r>
      <w:r w:rsidRPr="00300096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3"/>
      <w:r w:rsidRPr="00300096">
        <w:rPr>
          <w:rFonts w:ascii="Angsana New" w:hAnsi="Angsana New" w:hint="cs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</w:p>
    <w:p w:rsidR="00EA77A3" w:rsidRPr="00461441" w:rsidRDefault="00EA77A3" w:rsidP="00EA77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:rsidR="00EA77A3" w:rsidRPr="004C4A95" w:rsidRDefault="00EA77A3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="009B4C57">
        <w:rPr>
          <w:rFonts w:asciiTheme="majorBidi" w:hAnsiTheme="majorBidi" w:cstheme="majorBidi" w:hint="cs"/>
          <w:sz w:val="30"/>
          <w:szCs w:val="30"/>
          <w:cs/>
        </w:rPr>
        <w:t>ต่องบการเงินในงวดแรกที่</w:t>
      </w:r>
      <w:r w:rsidRPr="004C4A95">
        <w:rPr>
          <w:rFonts w:asciiTheme="majorBidi" w:hAnsiTheme="majorBidi" w:cstheme="majorBidi"/>
          <w:sz w:val="30"/>
          <w:szCs w:val="30"/>
          <w:cs/>
        </w:rPr>
        <w:t>ถือปฏิบัติตามมาตรฐาน</w:t>
      </w:r>
      <w:r w:rsidR="00253816">
        <w:rPr>
          <w:rFonts w:asciiTheme="majorBidi" w:hAnsiTheme="majorBidi" w:cstheme="majorBidi"/>
          <w:sz w:val="30"/>
          <w:szCs w:val="30"/>
        </w:rPr>
        <w:br/>
      </w:r>
      <w:r w:rsidRPr="004C4A95">
        <w:rPr>
          <w:rFonts w:asciiTheme="majorBidi" w:hAnsiTheme="majorBidi" w:cstheme="majorBidi"/>
          <w:sz w:val="30"/>
          <w:szCs w:val="30"/>
          <w:cs/>
        </w:rPr>
        <w:t>การรายงานทางการเงิน</w:t>
      </w:r>
      <w:r w:rsidR="009B4C57">
        <w:rPr>
          <w:rFonts w:asciiTheme="majorBidi" w:hAnsiTheme="majorBidi" w:cstheme="majorBidi" w:hint="cs"/>
          <w:sz w:val="30"/>
          <w:szCs w:val="30"/>
          <w:cs/>
        </w:rPr>
        <w:t>ดังกล่าวข้</w:t>
      </w:r>
      <w:r w:rsidRPr="004C4A95">
        <w:rPr>
          <w:rFonts w:asciiTheme="majorBidi" w:hAnsiTheme="majorBidi" w:cstheme="majorBidi"/>
          <w:sz w:val="30"/>
          <w:szCs w:val="30"/>
          <w:cs/>
        </w:rPr>
        <w:t>างต้น</w:t>
      </w:r>
    </w:p>
    <w:p w:rsidR="00EA77A3" w:rsidRPr="004C4A95" w:rsidRDefault="00EA77A3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EA77A3" w:rsidRPr="004C4A95" w:rsidRDefault="00EA77A3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EA77A3" w:rsidRPr="004C4A95" w:rsidSect="0016722B">
      <w:footerReference w:type="default" r:id="rId27"/>
      <w:pgSz w:w="11907" w:h="16840"/>
      <w:pgMar w:top="691" w:right="1152" w:bottom="576" w:left="1152" w:header="720" w:footer="720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A13" w:rsidRDefault="00905A13" w:rsidP="004956B4">
      <w:r>
        <w:separator/>
      </w:r>
    </w:p>
  </w:endnote>
  <w:endnote w:type="continuationSeparator" w:id="0">
    <w:p w:rsidR="00905A13" w:rsidRDefault="00905A13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A13" w:rsidRPr="00CD3EAA" w:rsidRDefault="00905A13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9A28D1">
      <w:rPr>
        <w:rFonts w:ascii="Angsana New" w:hAnsi="Angsana New"/>
        <w:sz w:val="30"/>
        <w:szCs w:val="30"/>
      </w:rPr>
      <w:fldChar w:fldCharType="begin"/>
    </w:r>
    <w:r w:rsidRPr="009A28D1">
      <w:rPr>
        <w:rFonts w:ascii="Angsana New" w:hAnsi="Angsana New"/>
        <w:sz w:val="30"/>
        <w:szCs w:val="30"/>
      </w:rPr>
      <w:instrText xml:space="preserve"> PAGE   \* MERGEFORMAT </w:instrText>
    </w:r>
    <w:r w:rsidRPr="009A28D1">
      <w:rPr>
        <w:rFonts w:ascii="Angsana New" w:hAnsi="Angsana New"/>
        <w:sz w:val="30"/>
        <w:szCs w:val="30"/>
      </w:rPr>
      <w:fldChar w:fldCharType="separate"/>
    </w:r>
    <w:r w:rsidR="005369B7">
      <w:rPr>
        <w:rFonts w:ascii="Angsana New" w:hAnsi="Angsana New"/>
        <w:noProof/>
        <w:sz w:val="30"/>
        <w:szCs w:val="30"/>
      </w:rPr>
      <w:t>16</w:t>
    </w:r>
    <w:r w:rsidRPr="009A28D1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A13" w:rsidRPr="007661AC" w:rsidRDefault="00905A13" w:rsidP="005312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A13" w:rsidRPr="00997A1A" w:rsidRDefault="00905A13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997A1A">
      <w:rPr>
        <w:rFonts w:ascii="Angsana New" w:hAnsi="Angsana New"/>
        <w:noProof/>
        <w:sz w:val="30"/>
        <w:szCs w:val="30"/>
      </w:rPr>
      <w:fldChar w:fldCharType="begin"/>
    </w:r>
    <w:r w:rsidRPr="00997A1A">
      <w:rPr>
        <w:rFonts w:ascii="Angsana New" w:hAnsi="Angsana New"/>
        <w:noProof/>
        <w:sz w:val="30"/>
        <w:szCs w:val="30"/>
      </w:rPr>
      <w:instrText xml:space="preserve"> PAGE   \* MERGEFORMAT </w:instrText>
    </w:r>
    <w:r w:rsidRPr="00997A1A">
      <w:rPr>
        <w:rFonts w:ascii="Angsana New" w:hAnsi="Angsana New"/>
        <w:noProof/>
        <w:sz w:val="30"/>
        <w:szCs w:val="30"/>
      </w:rPr>
      <w:fldChar w:fldCharType="separate"/>
    </w:r>
    <w:r w:rsidR="005369B7">
      <w:rPr>
        <w:rFonts w:ascii="Angsana New" w:hAnsi="Angsana New"/>
        <w:noProof/>
        <w:sz w:val="30"/>
        <w:szCs w:val="30"/>
      </w:rPr>
      <w:t>27</w:t>
    </w:r>
    <w:r w:rsidRPr="00997A1A">
      <w:rPr>
        <w:rFonts w:ascii="Angsana New" w:hAnsi="Angsana New"/>
        <w:noProof/>
        <w:sz w:val="30"/>
        <w:szCs w:val="30"/>
      </w:rPr>
      <w:fldChar w:fldCharType="end"/>
    </w:r>
  </w:p>
  <w:p w:rsidR="00905A13" w:rsidRPr="00320AF8" w:rsidRDefault="00905A13" w:rsidP="001A1C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A13" w:rsidRPr="001D0996" w:rsidRDefault="00905A13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  <w:r>
      <w:rPr>
        <w:rFonts w:ascii="Angsana New" w:hAnsi="Angsana New"/>
        <w:noProof/>
        <w:sz w:val="30"/>
        <w:szCs w:val="30"/>
        <w:lang w:val="en-US"/>
      </w:rPr>
      <w:t>28</w:t>
    </w:r>
  </w:p>
  <w:p w:rsidR="00905A13" w:rsidRPr="00320AF8" w:rsidRDefault="00905A13" w:rsidP="001A1C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A13" w:rsidRPr="008A7F9F" w:rsidRDefault="00905A13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29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A13" w:rsidRPr="007661AC" w:rsidRDefault="00905A13" w:rsidP="005312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A13" w:rsidRPr="001D0996" w:rsidRDefault="00905A13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  <w:r>
      <w:rPr>
        <w:rFonts w:ascii="Angsana New" w:hAnsi="Angsana New"/>
        <w:noProof/>
        <w:sz w:val="30"/>
        <w:szCs w:val="30"/>
        <w:lang w:val="en-US"/>
      </w:rPr>
      <w:t>30</w:t>
    </w:r>
  </w:p>
  <w:p w:rsidR="00905A13" w:rsidRPr="00320AF8" w:rsidRDefault="00905A13" w:rsidP="001A1C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29521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05A13" w:rsidRPr="00791D16" w:rsidRDefault="00905A13" w:rsidP="00791D16">
        <w:pPr>
          <w:pStyle w:val="Footer"/>
          <w:jc w:val="center"/>
        </w:pPr>
        <w:r w:rsidRPr="00791D1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91D1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91D1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369B7">
          <w:rPr>
            <w:rFonts w:asciiTheme="majorBidi" w:hAnsiTheme="majorBidi" w:cstheme="majorBidi"/>
            <w:noProof/>
            <w:sz w:val="30"/>
            <w:szCs w:val="30"/>
          </w:rPr>
          <w:t>33</w:t>
        </w:r>
        <w:r w:rsidRPr="00791D1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A13" w:rsidRDefault="00905A13" w:rsidP="004956B4">
      <w:r>
        <w:separator/>
      </w:r>
    </w:p>
  </w:footnote>
  <w:footnote w:type="continuationSeparator" w:id="0">
    <w:p w:rsidR="00905A13" w:rsidRDefault="00905A13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A13" w:rsidRDefault="00905A13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A13" w:rsidRDefault="00905A13">
    <w:pPr>
      <w:pStyle w:val="Header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A13" w:rsidRDefault="00905A1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A13" w:rsidRPr="007B2C1E" w:rsidRDefault="00905A13" w:rsidP="00D74AD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7B2C1E">
      <w:rPr>
        <w:rFonts w:ascii="Angsana New" w:hAnsi="Angsana New"/>
        <w:b w:val="0"/>
        <w:bCs/>
        <w:sz w:val="32"/>
        <w:szCs w:val="32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905A13" w:rsidRPr="007B2C1E" w:rsidRDefault="00905A13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แบบย่อ</w:t>
    </w:r>
  </w:p>
  <w:p w:rsidR="00905A13" w:rsidRDefault="00905A13" w:rsidP="001B772E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A734FA">
      <w:rPr>
        <w:rFonts w:ascii="Angsana New" w:hAnsi="Angsana New"/>
        <w:sz w:val="32"/>
        <w:szCs w:val="32"/>
        <w:lang w:bidi="th-TH"/>
      </w:rPr>
      <w:t>30</w:t>
    </w:r>
    <w:r w:rsidRPr="00A734FA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A734FA">
      <w:rPr>
        <w:rFonts w:ascii="Angsana New" w:hAnsi="Angsana New"/>
        <w:sz w:val="32"/>
        <w:szCs w:val="32"/>
        <w:lang w:bidi="th-TH"/>
      </w:rPr>
      <w:t>25</w:t>
    </w:r>
    <w:r>
      <w:rPr>
        <w:rFonts w:ascii="Angsana New" w:hAnsi="Angsana New"/>
        <w:sz w:val="32"/>
        <w:szCs w:val="32"/>
        <w:lang w:val="en-US" w:bidi="th-TH"/>
      </w:rPr>
      <w:t>62</w:t>
    </w:r>
    <w:r w:rsidRPr="00E926AA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:rsidR="00905A13" w:rsidRPr="00D74AD8" w:rsidRDefault="00905A13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A13" w:rsidRDefault="00905A13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A13" w:rsidRDefault="00905A13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A13" w:rsidRPr="007B2C1E" w:rsidRDefault="00905A13" w:rsidP="006A08E2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7B2C1E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905A13" w:rsidRPr="007B2C1E" w:rsidRDefault="00905A13" w:rsidP="00E926AA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แบบย่อ</w:t>
    </w:r>
  </w:p>
  <w:p w:rsidR="00905A13" w:rsidRDefault="00905A13" w:rsidP="00E926AA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A734FA">
      <w:rPr>
        <w:rFonts w:ascii="Angsana New" w:hAnsi="Angsana New"/>
        <w:sz w:val="32"/>
        <w:szCs w:val="32"/>
        <w:lang w:bidi="th-TH"/>
      </w:rPr>
      <w:t>30</w:t>
    </w:r>
    <w:r w:rsidRPr="00A734FA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/>
        <w:sz w:val="32"/>
        <w:szCs w:val="32"/>
        <w:lang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2</w:t>
    </w:r>
    <w:r w:rsidRPr="00E926AA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:rsidR="00905A13" w:rsidRPr="00E3228D" w:rsidRDefault="00905A13" w:rsidP="00F84AF1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eastAsia="ja-JP" w:bidi="th-TH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A13" w:rsidRPr="004809C6" w:rsidRDefault="00905A13" w:rsidP="004A6A7D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สุรพลฟู้ดส์</w:t>
    </w:r>
    <w:r w:rsidRPr="004809C6">
      <w:rPr>
        <w:rFonts w:ascii="Angsana New" w:hAnsi="Angsana New"/>
        <w:b w:val="0"/>
        <w:bCs/>
        <w:sz w:val="32"/>
        <w:szCs w:val="32"/>
      </w:rPr>
      <w:t xml:space="preserve"> 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905A13" w:rsidRPr="004809C6" w:rsidRDefault="00905A13" w:rsidP="004A6A7D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:rsidR="00905A13" w:rsidRPr="007B2C1E" w:rsidRDefault="00905A13" w:rsidP="00767E0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30 กันยายน </w:t>
    </w:r>
    <w:r w:rsidRPr="007B2C1E">
      <w:rPr>
        <w:rFonts w:ascii="Angsana New" w:hAnsi="Angsana New"/>
        <w:b w:val="0"/>
        <w:bCs/>
        <w:sz w:val="32"/>
        <w:szCs w:val="32"/>
        <w:rtl/>
        <w:cs/>
      </w:rPr>
      <w:t xml:space="preserve">2549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:rsidR="00905A13" w:rsidRPr="007B6271" w:rsidRDefault="00905A13" w:rsidP="00C01865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A13" w:rsidRDefault="00905A13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A13" w:rsidRPr="007B2C1E" w:rsidRDefault="00905A13" w:rsidP="00D74AD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7B2C1E">
      <w:rPr>
        <w:rFonts w:ascii="Angsana New" w:hAnsi="Angsana New"/>
        <w:b w:val="0"/>
        <w:bCs/>
        <w:sz w:val="32"/>
        <w:szCs w:val="32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905A13" w:rsidRPr="007B2C1E" w:rsidRDefault="00905A13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แบบย่อ</w:t>
    </w:r>
  </w:p>
  <w:p w:rsidR="00905A13" w:rsidRDefault="00905A13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สิ้นสุด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วันที่ </w:t>
    </w:r>
    <w:r w:rsidRPr="00001CA8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 xml:space="preserve">0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</w:t>
    </w:r>
    <w:r w:rsidRPr="00CB20A3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ยน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2562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:rsidR="00905A13" w:rsidRPr="00D74AD8" w:rsidRDefault="00905A13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A13" w:rsidRDefault="00905A1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2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1F0D5C89"/>
    <w:multiLevelType w:val="hybridMultilevel"/>
    <w:tmpl w:val="7C5445E8"/>
    <w:lvl w:ilvl="0" w:tplc="1C10F9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5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DE2698"/>
    <w:multiLevelType w:val="hybridMultilevel"/>
    <w:tmpl w:val="EE12E07A"/>
    <w:lvl w:ilvl="0" w:tplc="ADE2354C">
      <w:start w:val="1"/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>
    <w:nsid w:val="3B934500"/>
    <w:multiLevelType w:val="hybridMultilevel"/>
    <w:tmpl w:val="1F86DD66"/>
    <w:lvl w:ilvl="0" w:tplc="A2587DD0">
      <w:numFmt w:val="bullet"/>
      <w:lvlText w:val="-"/>
      <w:lvlJc w:val="left"/>
      <w:pPr>
        <w:ind w:left="46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2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>
    <w:nsid w:val="47A0006B"/>
    <w:multiLevelType w:val="multilevel"/>
    <w:tmpl w:val="873C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 w:val="0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>
    <w:nsid w:val="76C65C30"/>
    <w:multiLevelType w:val="hybridMultilevel"/>
    <w:tmpl w:val="20304DDE"/>
    <w:lvl w:ilvl="0" w:tplc="230CE61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4243C0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F34241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604E59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A7C03F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C8078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FD6A23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82CAA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E028FF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8"/>
  </w:num>
  <w:num w:numId="13">
    <w:abstractNumId w:val="25"/>
  </w:num>
  <w:num w:numId="14">
    <w:abstractNumId w:val="19"/>
  </w:num>
  <w:num w:numId="15">
    <w:abstractNumId w:val="22"/>
  </w:num>
  <w:num w:numId="16">
    <w:abstractNumId w:val="26"/>
  </w:num>
  <w:num w:numId="17">
    <w:abstractNumId w:val="27"/>
  </w:num>
  <w:num w:numId="18">
    <w:abstractNumId w:val="23"/>
  </w:num>
  <w:num w:numId="19">
    <w:abstractNumId w:val="13"/>
  </w:num>
  <w:num w:numId="20">
    <w:abstractNumId w:val="15"/>
  </w:num>
  <w:num w:numId="21">
    <w:abstractNumId w:val="21"/>
  </w:num>
  <w:num w:numId="22">
    <w:abstractNumId w:val="14"/>
  </w:num>
  <w:num w:numId="23">
    <w:abstractNumId w:val="16"/>
  </w:num>
  <w:num w:numId="24">
    <w:abstractNumId w:val="11"/>
  </w:num>
  <w:num w:numId="25">
    <w:abstractNumId w:val="10"/>
  </w:num>
  <w:num w:numId="26">
    <w:abstractNumId w:val="24"/>
  </w:num>
  <w:num w:numId="27">
    <w:abstractNumId w:val="12"/>
  </w:num>
  <w:num w:numId="28">
    <w:abstractNumId w:val="28"/>
  </w:num>
  <w:num w:numId="29">
    <w:abstractNumId w:val="5"/>
  </w:num>
  <w:num w:numId="30">
    <w:abstractNumId w:val="5"/>
  </w:num>
  <w:num w:numId="31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710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BCE"/>
    <w:rsid w:val="000010E6"/>
    <w:rsid w:val="000019C7"/>
    <w:rsid w:val="00001CA8"/>
    <w:rsid w:val="00001F7B"/>
    <w:rsid w:val="00002354"/>
    <w:rsid w:val="00002C83"/>
    <w:rsid w:val="0000446B"/>
    <w:rsid w:val="00004904"/>
    <w:rsid w:val="00005A4B"/>
    <w:rsid w:val="00005CC9"/>
    <w:rsid w:val="0000627B"/>
    <w:rsid w:val="000065E8"/>
    <w:rsid w:val="00006B07"/>
    <w:rsid w:val="00007539"/>
    <w:rsid w:val="000077BF"/>
    <w:rsid w:val="00010C47"/>
    <w:rsid w:val="000111F3"/>
    <w:rsid w:val="000112FF"/>
    <w:rsid w:val="0001177B"/>
    <w:rsid w:val="00013277"/>
    <w:rsid w:val="000133E6"/>
    <w:rsid w:val="0001378E"/>
    <w:rsid w:val="00013F72"/>
    <w:rsid w:val="0001451A"/>
    <w:rsid w:val="000149CF"/>
    <w:rsid w:val="0001511F"/>
    <w:rsid w:val="00015137"/>
    <w:rsid w:val="00015305"/>
    <w:rsid w:val="0001566D"/>
    <w:rsid w:val="00015686"/>
    <w:rsid w:val="000160A8"/>
    <w:rsid w:val="000168A1"/>
    <w:rsid w:val="00016DAC"/>
    <w:rsid w:val="000171A7"/>
    <w:rsid w:val="00017704"/>
    <w:rsid w:val="000177D6"/>
    <w:rsid w:val="00017E07"/>
    <w:rsid w:val="0002034E"/>
    <w:rsid w:val="00020BC1"/>
    <w:rsid w:val="00020BDB"/>
    <w:rsid w:val="0002122B"/>
    <w:rsid w:val="000218DF"/>
    <w:rsid w:val="00021B08"/>
    <w:rsid w:val="00022969"/>
    <w:rsid w:val="00023E11"/>
    <w:rsid w:val="000243E1"/>
    <w:rsid w:val="00024E7C"/>
    <w:rsid w:val="00024F70"/>
    <w:rsid w:val="0002680D"/>
    <w:rsid w:val="00026D37"/>
    <w:rsid w:val="000271F2"/>
    <w:rsid w:val="00027483"/>
    <w:rsid w:val="000274D8"/>
    <w:rsid w:val="000278F4"/>
    <w:rsid w:val="00027AF3"/>
    <w:rsid w:val="000301ED"/>
    <w:rsid w:val="00030498"/>
    <w:rsid w:val="000304CF"/>
    <w:rsid w:val="000308C0"/>
    <w:rsid w:val="00030928"/>
    <w:rsid w:val="00030A79"/>
    <w:rsid w:val="00031890"/>
    <w:rsid w:val="00031A85"/>
    <w:rsid w:val="00031B2C"/>
    <w:rsid w:val="00032181"/>
    <w:rsid w:val="000325A4"/>
    <w:rsid w:val="000327A5"/>
    <w:rsid w:val="00033524"/>
    <w:rsid w:val="000339B8"/>
    <w:rsid w:val="00033EA1"/>
    <w:rsid w:val="00034D43"/>
    <w:rsid w:val="000352A1"/>
    <w:rsid w:val="00035AA5"/>
    <w:rsid w:val="000372BA"/>
    <w:rsid w:val="000372CE"/>
    <w:rsid w:val="0003733B"/>
    <w:rsid w:val="00037B03"/>
    <w:rsid w:val="00037B04"/>
    <w:rsid w:val="00037F55"/>
    <w:rsid w:val="00040183"/>
    <w:rsid w:val="00040382"/>
    <w:rsid w:val="00040A54"/>
    <w:rsid w:val="00040ACC"/>
    <w:rsid w:val="00041346"/>
    <w:rsid w:val="000417AA"/>
    <w:rsid w:val="00042008"/>
    <w:rsid w:val="00042173"/>
    <w:rsid w:val="00042F40"/>
    <w:rsid w:val="00043202"/>
    <w:rsid w:val="00043446"/>
    <w:rsid w:val="00043F38"/>
    <w:rsid w:val="000443D1"/>
    <w:rsid w:val="00044F10"/>
    <w:rsid w:val="00044F6A"/>
    <w:rsid w:val="000451CF"/>
    <w:rsid w:val="000455F1"/>
    <w:rsid w:val="00045C1D"/>
    <w:rsid w:val="00046946"/>
    <w:rsid w:val="00046BD1"/>
    <w:rsid w:val="00046C99"/>
    <w:rsid w:val="00047325"/>
    <w:rsid w:val="000473FE"/>
    <w:rsid w:val="000474AF"/>
    <w:rsid w:val="00050AD4"/>
    <w:rsid w:val="00051D7D"/>
    <w:rsid w:val="000521AD"/>
    <w:rsid w:val="000525BE"/>
    <w:rsid w:val="000527DB"/>
    <w:rsid w:val="000529B5"/>
    <w:rsid w:val="00052C29"/>
    <w:rsid w:val="000532E9"/>
    <w:rsid w:val="00055144"/>
    <w:rsid w:val="00055960"/>
    <w:rsid w:val="00055D63"/>
    <w:rsid w:val="000563AD"/>
    <w:rsid w:val="0005646C"/>
    <w:rsid w:val="00056687"/>
    <w:rsid w:val="000566B0"/>
    <w:rsid w:val="000566E4"/>
    <w:rsid w:val="000567C9"/>
    <w:rsid w:val="000568EF"/>
    <w:rsid w:val="000574DA"/>
    <w:rsid w:val="00057637"/>
    <w:rsid w:val="00057FA4"/>
    <w:rsid w:val="00060244"/>
    <w:rsid w:val="0006098A"/>
    <w:rsid w:val="00060B69"/>
    <w:rsid w:val="00061A46"/>
    <w:rsid w:val="0006210C"/>
    <w:rsid w:val="000622B0"/>
    <w:rsid w:val="00062ABE"/>
    <w:rsid w:val="00062B9C"/>
    <w:rsid w:val="0006337F"/>
    <w:rsid w:val="00063D9F"/>
    <w:rsid w:val="00063FFE"/>
    <w:rsid w:val="0006402D"/>
    <w:rsid w:val="00064692"/>
    <w:rsid w:val="000646A7"/>
    <w:rsid w:val="000654CE"/>
    <w:rsid w:val="000656E1"/>
    <w:rsid w:val="00065A19"/>
    <w:rsid w:val="00065C80"/>
    <w:rsid w:val="000662D8"/>
    <w:rsid w:val="0006692E"/>
    <w:rsid w:val="00066A1A"/>
    <w:rsid w:val="00066C9C"/>
    <w:rsid w:val="00066E4F"/>
    <w:rsid w:val="000671D5"/>
    <w:rsid w:val="000674B3"/>
    <w:rsid w:val="00067940"/>
    <w:rsid w:val="00067C6E"/>
    <w:rsid w:val="00067D22"/>
    <w:rsid w:val="00067EF7"/>
    <w:rsid w:val="00070E60"/>
    <w:rsid w:val="00071735"/>
    <w:rsid w:val="00071D73"/>
    <w:rsid w:val="00073068"/>
    <w:rsid w:val="000730CF"/>
    <w:rsid w:val="000730F4"/>
    <w:rsid w:val="00073179"/>
    <w:rsid w:val="0007324F"/>
    <w:rsid w:val="00073B26"/>
    <w:rsid w:val="0007423B"/>
    <w:rsid w:val="000743A6"/>
    <w:rsid w:val="00074408"/>
    <w:rsid w:val="000744FA"/>
    <w:rsid w:val="000747C5"/>
    <w:rsid w:val="0007509B"/>
    <w:rsid w:val="000751B4"/>
    <w:rsid w:val="000754D3"/>
    <w:rsid w:val="000758BF"/>
    <w:rsid w:val="00075E8B"/>
    <w:rsid w:val="00076DEE"/>
    <w:rsid w:val="00077105"/>
    <w:rsid w:val="0007719F"/>
    <w:rsid w:val="00077ACB"/>
    <w:rsid w:val="000800A1"/>
    <w:rsid w:val="000802CE"/>
    <w:rsid w:val="00081C07"/>
    <w:rsid w:val="000820E2"/>
    <w:rsid w:val="000821F3"/>
    <w:rsid w:val="00082E3A"/>
    <w:rsid w:val="00082F02"/>
    <w:rsid w:val="00082F24"/>
    <w:rsid w:val="0008356D"/>
    <w:rsid w:val="000836CF"/>
    <w:rsid w:val="00083766"/>
    <w:rsid w:val="00083D1E"/>
    <w:rsid w:val="000858C9"/>
    <w:rsid w:val="00086BB2"/>
    <w:rsid w:val="00086FF5"/>
    <w:rsid w:val="0008733F"/>
    <w:rsid w:val="00087347"/>
    <w:rsid w:val="00087773"/>
    <w:rsid w:val="00087C9A"/>
    <w:rsid w:val="00087D5D"/>
    <w:rsid w:val="00087EB3"/>
    <w:rsid w:val="00087FBB"/>
    <w:rsid w:val="00090486"/>
    <w:rsid w:val="00090D18"/>
    <w:rsid w:val="00090F49"/>
    <w:rsid w:val="000910D7"/>
    <w:rsid w:val="0009311C"/>
    <w:rsid w:val="0009332C"/>
    <w:rsid w:val="000939DC"/>
    <w:rsid w:val="00095F85"/>
    <w:rsid w:val="00096FB1"/>
    <w:rsid w:val="00097346"/>
    <w:rsid w:val="0009756E"/>
    <w:rsid w:val="000A0522"/>
    <w:rsid w:val="000A0721"/>
    <w:rsid w:val="000A0745"/>
    <w:rsid w:val="000A1ECA"/>
    <w:rsid w:val="000A207B"/>
    <w:rsid w:val="000A2D5B"/>
    <w:rsid w:val="000A3E45"/>
    <w:rsid w:val="000A4F2B"/>
    <w:rsid w:val="000A56A2"/>
    <w:rsid w:val="000A6C35"/>
    <w:rsid w:val="000A753F"/>
    <w:rsid w:val="000A755E"/>
    <w:rsid w:val="000B0501"/>
    <w:rsid w:val="000B0AD3"/>
    <w:rsid w:val="000B0E74"/>
    <w:rsid w:val="000B1454"/>
    <w:rsid w:val="000B1B44"/>
    <w:rsid w:val="000B1D23"/>
    <w:rsid w:val="000B2267"/>
    <w:rsid w:val="000B26E3"/>
    <w:rsid w:val="000B37D0"/>
    <w:rsid w:val="000B4AF4"/>
    <w:rsid w:val="000B511D"/>
    <w:rsid w:val="000B53B9"/>
    <w:rsid w:val="000B53F5"/>
    <w:rsid w:val="000B5CBE"/>
    <w:rsid w:val="000B63C1"/>
    <w:rsid w:val="000B64EE"/>
    <w:rsid w:val="000B6608"/>
    <w:rsid w:val="000B67A4"/>
    <w:rsid w:val="000B6F78"/>
    <w:rsid w:val="000B7793"/>
    <w:rsid w:val="000B78AD"/>
    <w:rsid w:val="000B794A"/>
    <w:rsid w:val="000B7A60"/>
    <w:rsid w:val="000B7DCF"/>
    <w:rsid w:val="000C05A9"/>
    <w:rsid w:val="000C0946"/>
    <w:rsid w:val="000C1D1D"/>
    <w:rsid w:val="000C2E69"/>
    <w:rsid w:val="000C39D7"/>
    <w:rsid w:val="000C42A4"/>
    <w:rsid w:val="000C4728"/>
    <w:rsid w:val="000C4E08"/>
    <w:rsid w:val="000C5099"/>
    <w:rsid w:val="000C52FB"/>
    <w:rsid w:val="000C5373"/>
    <w:rsid w:val="000C656A"/>
    <w:rsid w:val="000C686A"/>
    <w:rsid w:val="000C69E9"/>
    <w:rsid w:val="000C6A92"/>
    <w:rsid w:val="000C6D34"/>
    <w:rsid w:val="000C6EEE"/>
    <w:rsid w:val="000C723A"/>
    <w:rsid w:val="000C7996"/>
    <w:rsid w:val="000C7EB3"/>
    <w:rsid w:val="000D0DAD"/>
    <w:rsid w:val="000D1645"/>
    <w:rsid w:val="000D1AB9"/>
    <w:rsid w:val="000D2B34"/>
    <w:rsid w:val="000D2C41"/>
    <w:rsid w:val="000D3721"/>
    <w:rsid w:val="000D414A"/>
    <w:rsid w:val="000D41FB"/>
    <w:rsid w:val="000D4A40"/>
    <w:rsid w:val="000D524F"/>
    <w:rsid w:val="000D56C8"/>
    <w:rsid w:val="000D630D"/>
    <w:rsid w:val="000D6B1F"/>
    <w:rsid w:val="000D72B9"/>
    <w:rsid w:val="000D79DC"/>
    <w:rsid w:val="000D7ED5"/>
    <w:rsid w:val="000E01AC"/>
    <w:rsid w:val="000E0B52"/>
    <w:rsid w:val="000E0CBF"/>
    <w:rsid w:val="000E1118"/>
    <w:rsid w:val="000E12FB"/>
    <w:rsid w:val="000E1365"/>
    <w:rsid w:val="000E1581"/>
    <w:rsid w:val="000E220D"/>
    <w:rsid w:val="000E22AF"/>
    <w:rsid w:val="000E248A"/>
    <w:rsid w:val="000E29A8"/>
    <w:rsid w:val="000E33FE"/>
    <w:rsid w:val="000E359F"/>
    <w:rsid w:val="000E3B96"/>
    <w:rsid w:val="000E3DD4"/>
    <w:rsid w:val="000E3E94"/>
    <w:rsid w:val="000E4369"/>
    <w:rsid w:val="000E4674"/>
    <w:rsid w:val="000E54CF"/>
    <w:rsid w:val="000E558A"/>
    <w:rsid w:val="000E560F"/>
    <w:rsid w:val="000E5B48"/>
    <w:rsid w:val="000E6A68"/>
    <w:rsid w:val="000E6CEA"/>
    <w:rsid w:val="000E74E0"/>
    <w:rsid w:val="000E7A5E"/>
    <w:rsid w:val="000E7B59"/>
    <w:rsid w:val="000E7E13"/>
    <w:rsid w:val="000F0248"/>
    <w:rsid w:val="000F12FB"/>
    <w:rsid w:val="000F1371"/>
    <w:rsid w:val="000F1BA8"/>
    <w:rsid w:val="000F1C77"/>
    <w:rsid w:val="000F1D70"/>
    <w:rsid w:val="000F210A"/>
    <w:rsid w:val="000F2B8B"/>
    <w:rsid w:val="000F3711"/>
    <w:rsid w:val="000F3730"/>
    <w:rsid w:val="000F3736"/>
    <w:rsid w:val="000F395C"/>
    <w:rsid w:val="000F471A"/>
    <w:rsid w:val="000F5837"/>
    <w:rsid w:val="000F68CA"/>
    <w:rsid w:val="000F717A"/>
    <w:rsid w:val="000F7429"/>
    <w:rsid w:val="000F7944"/>
    <w:rsid w:val="000F7B70"/>
    <w:rsid w:val="000F7F4F"/>
    <w:rsid w:val="001004B6"/>
    <w:rsid w:val="00100B33"/>
    <w:rsid w:val="001012BC"/>
    <w:rsid w:val="00102467"/>
    <w:rsid w:val="001044D5"/>
    <w:rsid w:val="00104C86"/>
    <w:rsid w:val="00105CB6"/>
    <w:rsid w:val="00106179"/>
    <w:rsid w:val="0010634C"/>
    <w:rsid w:val="00106C05"/>
    <w:rsid w:val="001077C4"/>
    <w:rsid w:val="00107988"/>
    <w:rsid w:val="00107BFA"/>
    <w:rsid w:val="00110023"/>
    <w:rsid w:val="0011134B"/>
    <w:rsid w:val="00111729"/>
    <w:rsid w:val="00111AB8"/>
    <w:rsid w:val="001128D7"/>
    <w:rsid w:val="00112B10"/>
    <w:rsid w:val="00112FDA"/>
    <w:rsid w:val="00113267"/>
    <w:rsid w:val="00113510"/>
    <w:rsid w:val="00113BD6"/>
    <w:rsid w:val="00114521"/>
    <w:rsid w:val="0011462A"/>
    <w:rsid w:val="00114AB6"/>
    <w:rsid w:val="00114E94"/>
    <w:rsid w:val="00115EBD"/>
    <w:rsid w:val="00115F14"/>
    <w:rsid w:val="00117163"/>
    <w:rsid w:val="00117D16"/>
    <w:rsid w:val="00117D5E"/>
    <w:rsid w:val="001201D0"/>
    <w:rsid w:val="00120302"/>
    <w:rsid w:val="00120F9C"/>
    <w:rsid w:val="0012132F"/>
    <w:rsid w:val="00122744"/>
    <w:rsid w:val="001228BB"/>
    <w:rsid w:val="001229D0"/>
    <w:rsid w:val="00122EC2"/>
    <w:rsid w:val="00122ED0"/>
    <w:rsid w:val="00123655"/>
    <w:rsid w:val="001245DB"/>
    <w:rsid w:val="00124623"/>
    <w:rsid w:val="001246E7"/>
    <w:rsid w:val="00124E01"/>
    <w:rsid w:val="0012595A"/>
    <w:rsid w:val="00126240"/>
    <w:rsid w:val="00126412"/>
    <w:rsid w:val="00126C10"/>
    <w:rsid w:val="0012709A"/>
    <w:rsid w:val="00127299"/>
    <w:rsid w:val="001273AC"/>
    <w:rsid w:val="00130802"/>
    <w:rsid w:val="00130A0F"/>
    <w:rsid w:val="00130FA8"/>
    <w:rsid w:val="001318D9"/>
    <w:rsid w:val="00132190"/>
    <w:rsid w:val="00132E1B"/>
    <w:rsid w:val="00132E24"/>
    <w:rsid w:val="001330CE"/>
    <w:rsid w:val="001333E8"/>
    <w:rsid w:val="00133548"/>
    <w:rsid w:val="0013481D"/>
    <w:rsid w:val="00134DDE"/>
    <w:rsid w:val="0013514E"/>
    <w:rsid w:val="00135614"/>
    <w:rsid w:val="001358D7"/>
    <w:rsid w:val="00135B2A"/>
    <w:rsid w:val="00135F6D"/>
    <w:rsid w:val="00136698"/>
    <w:rsid w:val="00136C2E"/>
    <w:rsid w:val="0013735B"/>
    <w:rsid w:val="00137B61"/>
    <w:rsid w:val="00137B7B"/>
    <w:rsid w:val="00140203"/>
    <w:rsid w:val="00140421"/>
    <w:rsid w:val="00140B8C"/>
    <w:rsid w:val="00140FB7"/>
    <w:rsid w:val="0014198D"/>
    <w:rsid w:val="00142273"/>
    <w:rsid w:val="001424D4"/>
    <w:rsid w:val="00142852"/>
    <w:rsid w:val="00142F54"/>
    <w:rsid w:val="00143090"/>
    <w:rsid w:val="00143492"/>
    <w:rsid w:val="00143700"/>
    <w:rsid w:val="001437FB"/>
    <w:rsid w:val="00144226"/>
    <w:rsid w:val="001444E1"/>
    <w:rsid w:val="0014472F"/>
    <w:rsid w:val="00144F18"/>
    <w:rsid w:val="0014519C"/>
    <w:rsid w:val="001452CC"/>
    <w:rsid w:val="001454F2"/>
    <w:rsid w:val="00146303"/>
    <w:rsid w:val="00146464"/>
    <w:rsid w:val="00146AAA"/>
    <w:rsid w:val="00146D81"/>
    <w:rsid w:val="00146DBB"/>
    <w:rsid w:val="001472BD"/>
    <w:rsid w:val="00147B90"/>
    <w:rsid w:val="001502D9"/>
    <w:rsid w:val="001504CF"/>
    <w:rsid w:val="00150A2B"/>
    <w:rsid w:val="00150EE9"/>
    <w:rsid w:val="0015191E"/>
    <w:rsid w:val="0015208D"/>
    <w:rsid w:val="00152B69"/>
    <w:rsid w:val="0015353D"/>
    <w:rsid w:val="001535D7"/>
    <w:rsid w:val="00153BE2"/>
    <w:rsid w:val="00154177"/>
    <w:rsid w:val="001542BE"/>
    <w:rsid w:val="00154694"/>
    <w:rsid w:val="0015477D"/>
    <w:rsid w:val="00154EB5"/>
    <w:rsid w:val="00155DA1"/>
    <w:rsid w:val="00156368"/>
    <w:rsid w:val="001565BA"/>
    <w:rsid w:val="001571A4"/>
    <w:rsid w:val="001577E1"/>
    <w:rsid w:val="00160077"/>
    <w:rsid w:val="0016013B"/>
    <w:rsid w:val="0016043C"/>
    <w:rsid w:val="00160777"/>
    <w:rsid w:val="00160A29"/>
    <w:rsid w:val="00160A6E"/>
    <w:rsid w:val="00160FCF"/>
    <w:rsid w:val="00161E12"/>
    <w:rsid w:val="001620C9"/>
    <w:rsid w:val="001629D3"/>
    <w:rsid w:val="001633BB"/>
    <w:rsid w:val="001644A7"/>
    <w:rsid w:val="0016467C"/>
    <w:rsid w:val="00164B64"/>
    <w:rsid w:val="001651E9"/>
    <w:rsid w:val="00165451"/>
    <w:rsid w:val="00165A0F"/>
    <w:rsid w:val="00165AFF"/>
    <w:rsid w:val="0016668C"/>
    <w:rsid w:val="00166CC5"/>
    <w:rsid w:val="00166CD4"/>
    <w:rsid w:val="0016711F"/>
    <w:rsid w:val="0016722B"/>
    <w:rsid w:val="0016752C"/>
    <w:rsid w:val="0017053B"/>
    <w:rsid w:val="00171086"/>
    <w:rsid w:val="0017121D"/>
    <w:rsid w:val="00171278"/>
    <w:rsid w:val="00171D05"/>
    <w:rsid w:val="00172A69"/>
    <w:rsid w:val="00172B9D"/>
    <w:rsid w:val="00174C56"/>
    <w:rsid w:val="0017555B"/>
    <w:rsid w:val="00175D5A"/>
    <w:rsid w:val="00175F7D"/>
    <w:rsid w:val="001762F1"/>
    <w:rsid w:val="00176411"/>
    <w:rsid w:val="00176519"/>
    <w:rsid w:val="001773B7"/>
    <w:rsid w:val="00177AFE"/>
    <w:rsid w:val="00177D64"/>
    <w:rsid w:val="00177F70"/>
    <w:rsid w:val="00180679"/>
    <w:rsid w:val="001808C6"/>
    <w:rsid w:val="0018100E"/>
    <w:rsid w:val="0018128D"/>
    <w:rsid w:val="0018159A"/>
    <w:rsid w:val="00182245"/>
    <w:rsid w:val="001824A8"/>
    <w:rsid w:val="001829C5"/>
    <w:rsid w:val="001831D8"/>
    <w:rsid w:val="001833FE"/>
    <w:rsid w:val="00183A6B"/>
    <w:rsid w:val="00183CF9"/>
    <w:rsid w:val="0018484D"/>
    <w:rsid w:val="00184878"/>
    <w:rsid w:val="00184CF7"/>
    <w:rsid w:val="0018530E"/>
    <w:rsid w:val="001853F3"/>
    <w:rsid w:val="001856AA"/>
    <w:rsid w:val="00185D8F"/>
    <w:rsid w:val="001863FD"/>
    <w:rsid w:val="001866EC"/>
    <w:rsid w:val="00187060"/>
    <w:rsid w:val="00187A43"/>
    <w:rsid w:val="00187CE3"/>
    <w:rsid w:val="00191766"/>
    <w:rsid w:val="0019176C"/>
    <w:rsid w:val="00191B63"/>
    <w:rsid w:val="00192018"/>
    <w:rsid w:val="00192B65"/>
    <w:rsid w:val="00192E03"/>
    <w:rsid w:val="001930B4"/>
    <w:rsid w:val="00193298"/>
    <w:rsid w:val="0019330D"/>
    <w:rsid w:val="0019475A"/>
    <w:rsid w:val="00194BD3"/>
    <w:rsid w:val="00194CD7"/>
    <w:rsid w:val="00195445"/>
    <w:rsid w:val="00195AFA"/>
    <w:rsid w:val="001965F4"/>
    <w:rsid w:val="00196A5F"/>
    <w:rsid w:val="001976D7"/>
    <w:rsid w:val="00197EC9"/>
    <w:rsid w:val="001A0BCC"/>
    <w:rsid w:val="001A0BDA"/>
    <w:rsid w:val="001A17A2"/>
    <w:rsid w:val="001A197B"/>
    <w:rsid w:val="001A1C0F"/>
    <w:rsid w:val="001A22D8"/>
    <w:rsid w:val="001A2E5D"/>
    <w:rsid w:val="001A33DE"/>
    <w:rsid w:val="001A3577"/>
    <w:rsid w:val="001A3FBE"/>
    <w:rsid w:val="001A47DD"/>
    <w:rsid w:val="001A4CD5"/>
    <w:rsid w:val="001A5738"/>
    <w:rsid w:val="001A6298"/>
    <w:rsid w:val="001A6345"/>
    <w:rsid w:val="001A72D8"/>
    <w:rsid w:val="001A7D70"/>
    <w:rsid w:val="001A7E80"/>
    <w:rsid w:val="001B02B8"/>
    <w:rsid w:val="001B0E11"/>
    <w:rsid w:val="001B0F3C"/>
    <w:rsid w:val="001B1C98"/>
    <w:rsid w:val="001B20F7"/>
    <w:rsid w:val="001B2428"/>
    <w:rsid w:val="001B253E"/>
    <w:rsid w:val="001B2F02"/>
    <w:rsid w:val="001B3479"/>
    <w:rsid w:val="001B36E9"/>
    <w:rsid w:val="001B370B"/>
    <w:rsid w:val="001B389E"/>
    <w:rsid w:val="001B4B06"/>
    <w:rsid w:val="001B4E79"/>
    <w:rsid w:val="001B5B5C"/>
    <w:rsid w:val="001B60EA"/>
    <w:rsid w:val="001B6335"/>
    <w:rsid w:val="001B6361"/>
    <w:rsid w:val="001B66AD"/>
    <w:rsid w:val="001B68F1"/>
    <w:rsid w:val="001B7469"/>
    <w:rsid w:val="001B772E"/>
    <w:rsid w:val="001B7BF5"/>
    <w:rsid w:val="001B7C5F"/>
    <w:rsid w:val="001C0137"/>
    <w:rsid w:val="001C0442"/>
    <w:rsid w:val="001C04D8"/>
    <w:rsid w:val="001C060D"/>
    <w:rsid w:val="001C126B"/>
    <w:rsid w:val="001C13BB"/>
    <w:rsid w:val="001C16DA"/>
    <w:rsid w:val="001C16E5"/>
    <w:rsid w:val="001C1816"/>
    <w:rsid w:val="001C2233"/>
    <w:rsid w:val="001C3FC5"/>
    <w:rsid w:val="001C4208"/>
    <w:rsid w:val="001C43F3"/>
    <w:rsid w:val="001C4480"/>
    <w:rsid w:val="001C44A0"/>
    <w:rsid w:val="001C462D"/>
    <w:rsid w:val="001C5F69"/>
    <w:rsid w:val="001C644B"/>
    <w:rsid w:val="001C66BB"/>
    <w:rsid w:val="001C6B91"/>
    <w:rsid w:val="001C78D2"/>
    <w:rsid w:val="001D0777"/>
    <w:rsid w:val="001D0996"/>
    <w:rsid w:val="001D0CCA"/>
    <w:rsid w:val="001D0E2E"/>
    <w:rsid w:val="001D1F50"/>
    <w:rsid w:val="001D1FC6"/>
    <w:rsid w:val="001D21CF"/>
    <w:rsid w:val="001D2250"/>
    <w:rsid w:val="001D243D"/>
    <w:rsid w:val="001D283E"/>
    <w:rsid w:val="001D2887"/>
    <w:rsid w:val="001D30E6"/>
    <w:rsid w:val="001D3171"/>
    <w:rsid w:val="001D3A47"/>
    <w:rsid w:val="001D3C41"/>
    <w:rsid w:val="001D493D"/>
    <w:rsid w:val="001D5714"/>
    <w:rsid w:val="001D59CA"/>
    <w:rsid w:val="001D5EC4"/>
    <w:rsid w:val="001D660A"/>
    <w:rsid w:val="001D7310"/>
    <w:rsid w:val="001D7475"/>
    <w:rsid w:val="001D7728"/>
    <w:rsid w:val="001E0449"/>
    <w:rsid w:val="001E0696"/>
    <w:rsid w:val="001E097F"/>
    <w:rsid w:val="001E1037"/>
    <w:rsid w:val="001E13AA"/>
    <w:rsid w:val="001E172D"/>
    <w:rsid w:val="001E1C75"/>
    <w:rsid w:val="001E23E9"/>
    <w:rsid w:val="001E3861"/>
    <w:rsid w:val="001E38B7"/>
    <w:rsid w:val="001E3981"/>
    <w:rsid w:val="001E4CE6"/>
    <w:rsid w:val="001E53CB"/>
    <w:rsid w:val="001E6E82"/>
    <w:rsid w:val="001E7716"/>
    <w:rsid w:val="001E789C"/>
    <w:rsid w:val="001F05C1"/>
    <w:rsid w:val="001F078B"/>
    <w:rsid w:val="001F10A5"/>
    <w:rsid w:val="001F14AA"/>
    <w:rsid w:val="001F16F8"/>
    <w:rsid w:val="001F1F28"/>
    <w:rsid w:val="001F2415"/>
    <w:rsid w:val="001F34B3"/>
    <w:rsid w:val="001F4204"/>
    <w:rsid w:val="001F4547"/>
    <w:rsid w:val="001F47A9"/>
    <w:rsid w:val="001F5C62"/>
    <w:rsid w:val="001F5C69"/>
    <w:rsid w:val="001F60A6"/>
    <w:rsid w:val="001F64A1"/>
    <w:rsid w:val="001F675C"/>
    <w:rsid w:val="001F74F5"/>
    <w:rsid w:val="001F7563"/>
    <w:rsid w:val="001F7797"/>
    <w:rsid w:val="001F78EC"/>
    <w:rsid w:val="001F7928"/>
    <w:rsid w:val="001F7C9B"/>
    <w:rsid w:val="002001FC"/>
    <w:rsid w:val="002006A9"/>
    <w:rsid w:val="00200A57"/>
    <w:rsid w:val="00200E49"/>
    <w:rsid w:val="0020178D"/>
    <w:rsid w:val="002021D9"/>
    <w:rsid w:val="002023D2"/>
    <w:rsid w:val="002023E2"/>
    <w:rsid w:val="00204382"/>
    <w:rsid w:val="00204B6D"/>
    <w:rsid w:val="00204CF7"/>
    <w:rsid w:val="00204D9D"/>
    <w:rsid w:val="002056C8"/>
    <w:rsid w:val="002059EC"/>
    <w:rsid w:val="00206115"/>
    <w:rsid w:val="00206CED"/>
    <w:rsid w:val="002075BC"/>
    <w:rsid w:val="002075FA"/>
    <w:rsid w:val="0021013B"/>
    <w:rsid w:val="0021056F"/>
    <w:rsid w:val="0021144D"/>
    <w:rsid w:val="00211542"/>
    <w:rsid w:val="002116E9"/>
    <w:rsid w:val="00211701"/>
    <w:rsid w:val="00211981"/>
    <w:rsid w:val="00211E28"/>
    <w:rsid w:val="00212313"/>
    <w:rsid w:val="00213B27"/>
    <w:rsid w:val="0021464B"/>
    <w:rsid w:val="002146F2"/>
    <w:rsid w:val="002148F1"/>
    <w:rsid w:val="00214F5D"/>
    <w:rsid w:val="002154EB"/>
    <w:rsid w:val="00215811"/>
    <w:rsid w:val="00215C32"/>
    <w:rsid w:val="00215F90"/>
    <w:rsid w:val="002160B3"/>
    <w:rsid w:val="0021696C"/>
    <w:rsid w:val="00216B83"/>
    <w:rsid w:val="00217019"/>
    <w:rsid w:val="002176F1"/>
    <w:rsid w:val="00217B1D"/>
    <w:rsid w:val="00221185"/>
    <w:rsid w:val="002214B0"/>
    <w:rsid w:val="0022177F"/>
    <w:rsid w:val="00221929"/>
    <w:rsid w:val="0022370B"/>
    <w:rsid w:val="00223D34"/>
    <w:rsid w:val="00224285"/>
    <w:rsid w:val="00224653"/>
    <w:rsid w:val="0022488A"/>
    <w:rsid w:val="00224AAB"/>
    <w:rsid w:val="00225069"/>
    <w:rsid w:val="00226549"/>
    <w:rsid w:val="0022669C"/>
    <w:rsid w:val="00226E42"/>
    <w:rsid w:val="00227E54"/>
    <w:rsid w:val="00230E6F"/>
    <w:rsid w:val="00231242"/>
    <w:rsid w:val="00231814"/>
    <w:rsid w:val="00231B5C"/>
    <w:rsid w:val="002320F9"/>
    <w:rsid w:val="0023279E"/>
    <w:rsid w:val="00232E2F"/>
    <w:rsid w:val="00234162"/>
    <w:rsid w:val="00234A10"/>
    <w:rsid w:val="00234DBA"/>
    <w:rsid w:val="00234E85"/>
    <w:rsid w:val="00235971"/>
    <w:rsid w:val="00235A5D"/>
    <w:rsid w:val="00235D0A"/>
    <w:rsid w:val="00235DA1"/>
    <w:rsid w:val="00235F8F"/>
    <w:rsid w:val="002363E3"/>
    <w:rsid w:val="00236606"/>
    <w:rsid w:val="00236D3C"/>
    <w:rsid w:val="00237C2A"/>
    <w:rsid w:val="00240217"/>
    <w:rsid w:val="002411C2"/>
    <w:rsid w:val="00241682"/>
    <w:rsid w:val="002417F3"/>
    <w:rsid w:val="00241939"/>
    <w:rsid w:val="00241A6E"/>
    <w:rsid w:val="0024233B"/>
    <w:rsid w:val="00242C1B"/>
    <w:rsid w:val="00242E53"/>
    <w:rsid w:val="00243123"/>
    <w:rsid w:val="002431D8"/>
    <w:rsid w:val="0024353B"/>
    <w:rsid w:val="00243716"/>
    <w:rsid w:val="00243EBF"/>
    <w:rsid w:val="00243ED7"/>
    <w:rsid w:val="00243F54"/>
    <w:rsid w:val="00243FA7"/>
    <w:rsid w:val="002450FF"/>
    <w:rsid w:val="00245E98"/>
    <w:rsid w:val="00246086"/>
    <w:rsid w:val="002460B8"/>
    <w:rsid w:val="00246520"/>
    <w:rsid w:val="002465A1"/>
    <w:rsid w:val="0024696B"/>
    <w:rsid w:val="00246993"/>
    <w:rsid w:val="00246DCB"/>
    <w:rsid w:val="0024709D"/>
    <w:rsid w:val="00247B3C"/>
    <w:rsid w:val="00247C2E"/>
    <w:rsid w:val="00247F40"/>
    <w:rsid w:val="00250D8F"/>
    <w:rsid w:val="00251BAD"/>
    <w:rsid w:val="0025269E"/>
    <w:rsid w:val="00252E2C"/>
    <w:rsid w:val="0025337C"/>
    <w:rsid w:val="00253816"/>
    <w:rsid w:val="002541AC"/>
    <w:rsid w:val="0025492C"/>
    <w:rsid w:val="00254EC3"/>
    <w:rsid w:val="0025518D"/>
    <w:rsid w:val="00255439"/>
    <w:rsid w:val="00255FEF"/>
    <w:rsid w:val="0025639F"/>
    <w:rsid w:val="00257CBD"/>
    <w:rsid w:val="00257E2F"/>
    <w:rsid w:val="00261226"/>
    <w:rsid w:val="00261543"/>
    <w:rsid w:val="00261E0E"/>
    <w:rsid w:val="00261F1B"/>
    <w:rsid w:val="0026205B"/>
    <w:rsid w:val="00262721"/>
    <w:rsid w:val="002630BD"/>
    <w:rsid w:val="00263237"/>
    <w:rsid w:val="00263314"/>
    <w:rsid w:val="0026354E"/>
    <w:rsid w:val="00264DCD"/>
    <w:rsid w:val="00265653"/>
    <w:rsid w:val="00265A63"/>
    <w:rsid w:val="00265C0F"/>
    <w:rsid w:val="00266862"/>
    <w:rsid w:val="00266BEF"/>
    <w:rsid w:val="002674BE"/>
    <w:rsid w:val="00270241"/>
    <w:rsid w:val="002703AE"/>
    <w:rsid w:val="002705A4"/>
    <w:rsid w:val="00270D01"/>
    <w:rsid w:val="00271124"/>
    <w:rsid w:val="0027140F"/>
    <w:rsid w:val="00271A89"/>
    <w:rsid w:val="00271E03"/>
    <w:rsid w:val="0027292B"/>
    <w:rsid w:val="00272CDB"/>
    <w:rsid w:val="002730B8"/>
    <w:rsid w:val="00273137"/>
    <w:rsid w:val="00273FE0"/>
    <w:rsid w:val="002740B2"/>
    <w:rsid w:val="00274465"/>
    <w:rsid w:val="002744F3"/>
    <w:rsid w:val="0027463D"/>
    <w:rsid w:val="0027475F"/>
    <w:rsid w:val="00275011"/>
    <w:rsid w:val="00275630"/>
    <w:rsid w:val="0027593E"/>
    <w:rsid w:val="00275F65"/>
    <w:rsid w:val="002764C1"/>
    <w:rsid w:val="0027651D"/>
    <w:rsid w:val="002766EB"/>
    <w:rsid w:val="00276D96"/>
    <w:rsid w:val="00277087"/>
    <w:rsid w:val="002807AF"/>
    <w:rsid w:val="0028098B"/>
    <w:rsid w:val="00280EBB"/>
    <w:rsid w:val="00281D41"/>
    <w:rsid w:val="002823F0"/>
    <w:rsid w:val="00282FC0"/>
    <w:rsid w:val="002831DD"/>
    <w:rsid w:val="00283571"/>
    <w:rsid w:val="002837DD"/>
    <w:rsid w:val="00283F1F"/>
    <w:rsid w:val="00283FDD"/>
    <w:rsid w:val="00284678"/>
    <w:rsid w:val="00285652"/>
    <w:rsid w:val="002860A7"/>
    <w:rsid w:val="002863F0"/>
    <w:rsid w:val="00286E77"/>
    <w:rsid w:val="0029147A"/>
    <w:rsid w:val="0029187D"/>
    <w:rsid w:val="002919F2"/>
    <w:rsid w:val="00291AAE"/>
    <w:rsid w:val="00291C0D"/>
    <w:rsid w:val="00291DDE"/>
    <w:rsid w:val="00291FE4"/>
    <w:rsid w:val="00292301"/>
    <w:rsid w:val="002925C4"/>
    <w:rsid w:val="0029306C"/>
    <w:rsid w:val="00293278"/>
    <w:rsid w:val="00293F11"/>
    <w:rsid w:val="002944DD"/>
    <w:rsid w:val="00294536"/>
    <w:rsid w:val="00294730"/>
    <w:rsid w:val="00294AC8"/>
    <w:rsid w:val="00294BB0"/>
    <w:rsid w:val="00294BB1"/>
    <w:rsid w:val="00296515"/>
    <w:rsid w:val="00296C58"/>
    <w:rsid w:val="00296F14"/>
    <w:rsid w:val="002976EE"/>
    <w:rsid w:val="002A143E"/>
    <w:rsid w:val="002A1781"/>
    <w:rsid w:val="002A1BE2"/>
    <w:rsid w:val="002A1D54"/>
    <w:rsid w:val="002A2980"/>
    <w:rsid w:val="002A29C4"/>
    <w:rsid w:val="002A2B0F"/>
    <w:rsid w:val="002A31F6"/>
    <w:rsid w:val="002A3B73"/>
    <w:rsid w:val="002A40C9"/>
    <w:rsid w:val="002A47A0"/>
    <w:rsid w:val="002A50D9"/>
    <w:rsid w:val="002A522E"/>
    <w:rsid w:val="002A697C"/>
    <w:rsid w:val="002A6B97"/>
    <w:rsid w:val="002A6C44"/>
    <w:rsid w:val="002A7352"/>
    <w:rsid w:val="002A79FE"/>
    <w:rsid w:val="002A7D62"/>
    <w:rsid w:val="002A7E01"/>
    <w:rsid w:val="002B03CE"/>
    <w:rsid w:val="002B09AD"/>
    <w:rsid w:val="002B0FA3"/>
    <w:rsid w:val="002B1624"/>
    <w:rsid w:val="002B19E5"/>
    <w:rsid w:val="002B32BD"/>
    <w:rsid w:val="002B3DEF"/>
    <w:rsid w:val="002B440D"/>
    <w:rsid w:val="002B469A"/>
    <w:rsid w:val="002B474D"/>
    <w:rsid w:val="002B5385"/>
    <w:rsid w:val="002B5796"/>
    <w:rsid w:val="002B5D81"/>
    <w:rsid w:val="002B6426"/>
    <w:rsid w:val="002B6ACD"/>
    <w:rsid w:val="002B6C8C"/>
    <w:rsid w:val="002B6F2F"/>
    <w:rsid w:val="002B6F3F"/>
    <w:rsid w:val="002B75D4"/>
    <w:rsid w:val="002B7D0A"/>
    <w:rsid w:val="002C0011"/>
    <w:rsid w:val="002C099F"/>
    <w:rsid w:val="002C09EE"/>
    <w:rsid w:val="002C13BE"/>
    <w:rsid w:val="002C1569"/>
    <w:rsid w:val="002C1750"/>
    <w:rsid w:val="002C1F80"/>
    <w:rsid w:val="002C1FD7"/>
    <w:rsid w:val="002C39BD"/>
    <w:rsid w:val="002C3CCD"/>
    <w:rsid w:val="002C40ED"/>
    <w:rsid w:val="002C4FE0"/>
    <w:rsid w:val="002C5077"/>
    <w:rsid w:val="002C5BE3"/>
    <w:rsid w:val="002C5D2A"/>
    <w:rsid w:val="002C5FC8"/>
    <w:rsid w:val="002C7334"/>
    <w:rsid w:val="002C7401"/>
    <w:rsid w:val="002C77DA"/>
    <w:rsid w:val="002C7B94"/>
    <w:rsid w:val="002C7C7F"/>
    <w:rsid w:val="002D08AC"/>
    <w:rsid w:val="002D15C3"/>
    <w:rsid w:val="002D17DC"/>
    <w:rsid w:val="002D1927"/>
    <w:rsid w:val="002D1D22"/>
    <w:rsid w:val="002D2433"/>
    <w:rsid w:val="002D2456"/>
    <w:rsid w:val="002D25A4"/>
    <w:rsid w:val="002D34E3"/>
    <w:rsid w:val="002D3787"/>
    <w:rsid w:val="002D3DEF"/>
    <w:rsid w:val="002D4072"/>
    <w:rsid w:val="002D5582"/>
    <w:rsid w:val="002D5B2D"/>
    <w:rsid w:val="002D642B"/>
    <w:rsid w:val="002D6A2F"/>
    <w:rsid w:val="002D6DDA"/>
    <w:rsid w:val="002D7047"/>
    <w:rsid w:val="002D71E3"/>
    <w:rsid w:val="002D73E4"/>
    <w:rsid w:val="002D742F"/>
    <w:rsid w:val="002D7A20"/>
    <w:rsid w:val="002D7EDB"/>
    <w:rsid w:val="002D7FBC"/>
    <w:rsid w:val="002E0A32"/>
    <w:rsid w:val="002E10D2"/>
    <w:rsid w:val="002E164A"/>
    <w:rsid w:val="002E17A8"/>
    <w:rsid w:val="002E1925"/>
    <w:rsid w:val="002E21AE"/>
    <w:rsid w:val="002E2301"/>
    <w:rsid w:val="002E235E"/>
    <w:rsid w:val="002E2783"/>
    <w:rsid w:val="002E297C"/>
    <w:rsid w:val="002E2ECD"/>
    <w:rsid w:val="002E30E6"/>
    <w:rsid w:val="002E3694"/>
    <w:rsid w:val="002E3B96"/>
    <w:rsid w:val="002E3DE6"/>
    <w:rsid w:val="002E3E12"/>
    <w:rsid w:val="002E5864"/>
    <w:rsid w:val="002E595B"/>
    <w:rsid w:val="002E6304"/>
    <w:rsid w:val="002E663B"/>
    <w:rsid w:val="002E765B"/>
    <w:rsid w:val="002E7F74"/>
    <w:rsid w:val="002F01DB"/>
    <w:rsid w:val="002F130D"/>
    <w:rsid w:val="002F13BD"/>
    <w:rsid w:val="002F1CD1"/>
    <w:rsid w:val="002F2177"/>
    <w:rsid w:val="002F327A"/>
    <w:rsid w:val="002F3A72"/>
    <w:rsid w:val="002F40BA"/>
    <w:rsid w:val="002F4D6A"/>
    <w:rsid w:val="002F53B8"/>
    <w:rsid w:val="002F5BF7"/>
    <w:rsid w:val="002F682D"/>
    <w:rsid w:val="002F7562"/>
    <w:rsid w:val="002F79B7"/>
    <w:rsid w:val="002F7F0E"/>
    <w:rsid w:val="00300096"/>
    <w:rsid w:val="00300121"/>
    <w:rsid w:val="00300440"/>
    <w:rsid w:val="00300F06"/>
    <w:rsid w:val="003016FF"/>
    <w:rsid w:val="003019B9"/>
    <w:rsid w:val="00301FE4"/>
    <w:rsid w:val="00302038"/>
    <w:rsid w:val="0030208F"/>
    <w:rsid w:val="003035D3"/>
    <w:rsid w:val="00303874"/>
    <w:rsid w:val="003038F1"/>
    <w:rsid w:val="00303C8E"/>
    <w:rsid w:val="00303D67"/>
    <w:rsid w:val="00303E3A"/>
    <w:rsid w:val="003048A7"/>
    <w:rsid w:val="00304951"/>
    <w:rsid w:val="00304FFA"/>
    <w:rsid w:val="00305033"/>
    <w:rsid w:val="0030547E"/>
    <w:rsid w:val="003057D6"/>
    <w:rsid w:val="00305961"/>
    <w:rsid w:val="00305988"/>
    <w:rsid w:val="00305A09"/>
    <w:rsid w:val="003062F6"/>
    <w:rsid w:val="00306CFA"/>
    <w:rsid w:val="0030708B"/>
    <w:rsid w:val="00307988"/>
    <w:rsid w:val="00310212"/>
    <w:rsid w:val="00310820"/>
    <w:rsid w:val="00310E06"/>
    <w:rsid w:val="0031135A"/>
    <w:rsid w:val="00311D83"/>
    <w:rsid w:val="00312415"/>
    <w:rsid w:val="00312FE0"/>
    <w:rsid w:val="00313772"/>
    <w:rsid w:val="00313ACA"/>
    <w:rsid w:val="00313B7B"/>
    <w:rsid w:val="00314A0E"/>
    <w:rsid w:val="0031524C"/>
    <w:rsid w:val="0031529F"/>
    <w:rsid w:val="003159A4"/>
    <w:rsid w:val="00315CA1"/>
    <w:rsid w:val="00315E4E"/>
    <w:rsid w:val="003160F7"/>
    <w:rsid w:val="003162E6"/>
    <w:rsid w:val="00316365"/>
    <w:rsid w:val="00316584"/>
    <w:rsid w:val="00316902"/>
    <w:rsid w:val="003169F1"/>
    <w:rsid w:val="00317668"/>
    <w:rsid w:val="00317EF6"/>
    <w:rsid w:val="00317FF4"/>
    <w:rsid w:val="003207EB"/>
    <w:rsid w:val="00320AF8"/>
    <w:rsid w:val="003226A2"/>
    <w:rsid w:val="00322D0F"/>
    <w:rsid w:val="00322FB9"/>
    <w:rsid w:val="00323863"/>
    <w:rsid w:val="00323D36"/>
    <w:rsid w:val="00324A9E"/>
    <w:rsid w:val="00324F07"/>
    <w:rsid w:val="00325AFC"/>
    <w:rsid w:val="00325D9A"/>
    <w:rsid w:val="00326531"/>
    <w:rsid w:val="0032679C"/>
    <w:rsid w:val="00326D71"/>
    <w:rsid w:val="003271F2"/>
    <w:rsid w:val="003272E4"/>
    <w:rsid w:val="00327491"/>
    <w:rsid w:val="003274B4"/>
    <w:rsid w:val="003276CE"/>
    <w:rsid w:val="003278EF"/>
    <w:rsid w:val="00327B17"/>
    <w:rsid w:val="00327B3C"/>
    <w:rsid w:val="00327DAA"/>
    <w:rsid w:val="00327F0F"/>
    <w:rsid w:val="00330BE8"/>
    <w:rsid w:val="00330C39"/>
    <w:rsid w:val="00330E4C"/>
    <w:rsid w:val="003318EA"/>
    <w:rsid w:val="00332735"/>
    <w:rsid w:val="00332921"/>
    <w:rsid w:val="00332B32"/>
    <w:rsid w:val="00332F2C"/>
    <w:rsid w:val="00333109"/>
    <w:rsid w:val="003332C5"/>
    <w:rsid w:val="003358BC"/>
    <w:rsid w:val="00335BC9"/>
    <w:rsid w:val="003363AE"/>
    <w:rsid w:val="00336519"/>
    <w:rsid w:val="00337971"/>
    <w:rsid w:val="00340277"/>
    <w:rsid w:val="003402E2"/>
    <w:rsid w:val="00340747"/>
    <w:rsid w:val="00340766"/>
    <w:rsid w:val="00340B3D"/>
    <w:rsid w:val="00341211"/>
    <w:rsid w:val="00341274"/>
    <w:rsid w:val="0034139F"/>
    <w:rsid w:val="00341927"/>
    <w:rsid w:val="003427D9"/>
    <w:rsid w:val="00342DF0"/>
    <w:rsid w:val="00343C0B"/>
    <w:rsid w:val="00343C1C"/>
    <w:rsid w:val="00343CE6"/>
    <w:rsid w:val="00344018"/>
    <w:rsid w:val="00344244"/>
    <w:rsid w:val="0034431D"/>
    <w:rsid w:val="0034439E"/>
    <w:rsid w:val="00344735"/>
    <w:rsid w:val="00345AC8"/>
    <w:rsid w:val="003461E0"/>
    <w:rsid w:val="0034647F"/>
    <w:rsid w:val="00346724"/>
    <w:rsid w:val="00346806"/>
    <w:rsid w:val="00347025"/>
    <w:rsid w:val="00347A31"/>
    <w:rsid w:val="00347A72"/>
    <w:rsid w:val="00347AAE"/>
    <w:rsid w:val="00347FB9"/>
    <w:rsid w:val="003508CF"/>
    <w:rsid w:val="00350FC3"/>
    <w:rsid w:val="00352378"/>
    <w:rsid w:val="0035291C"/>
    <w:rsid w:val="00352B96"/>
    <w:rsid w:val="00352CEA"/>
    <w:rsid w:val="0035321C"/>
    <w:rsid w:val="0035335B"/>
    <w:rsid w:val="003539F8"/>
    <w:rsid w:val="00353B7F"/>
    <w:rsid w:val="00353B88"/>
    <w:rsid w:val="00353CEF"/>
    <w:rsid w:val="003546D8"/>
    <w:rsid w:val="003546E6"/>
    <w:rsid w:val="00355943"/>
    <w:rsid w:val="003559EB"/>
    <w:rsid w:val="00355A0A"/>
    <w:rsid w:val="0035613F"/>
    <w:rsid w:val="00356A46"/>
    <w:rsid w:val="00356BC4"/>
    <w:rsid w:val="0035711C"/>
    <w:rsid w:val="00357C07"/>
    <w:rsid w:val="00360F9F"/>
    <w:rsid w:val="00361189"/>
    <w:rsid w:val="003615AC"/>
    <w:rsid w:val="00361E82"/>
    <w:rsid w:val="00362102"/>
    <w:rsid w:val="00362722"/>
    <w:rsid w:val="0036280C"/>
    <w:rsid w:val="00363DAF"/>
    <w:rsid w:val="0036421D"/>
    <w:rsid w:val="00364ED8"/>
    <w:rsid w:val="003650EC"/>
    <w:rsid w:val="003653EE"/>
    <w:rsid w:val="00365DCF"/>
    <w:rsid w:val="0036731F"/>
    <w:rsid w:val="00367730"/>
    <w:rsid w:val="003677B1"/>
    <w:rsid w:val="00367B81"/>
    <w:rsid w:val="003715F0"/>
    <w:rsid w:val="00371619"/>
    <w:rsid w:val="00371785"/>
    <w:rsid w:val="003724D8"/>
    <w:rsid w:val="00373820"/>
    <w:rsid w:val="0037484A"/>
    <w:rsid w:val="00374A94"/>
    <w:rsid w:val="003767A4"/>
    <w:rsid w:val="003767BF"/>
    <w:rsid w:val="00376DD7"/>
    <w:rsid w:val="003772E1"/>
    <w:rsid w:val="0037739F"/>
    <w:rsid w:val="003777EE"/>
    <w:rsid w:val="00377BE0"/>
    <w:rsid w:val="00377C58"/>
    <w:rsid w:val="00380111"/>
    <w:rsid w:val="003802CB"/>
    <w:rsid w:val="0038030A"/>
    <w:rsid w:val="003805F9"/>
    <w:rsid w:val="003807B2"/>
    <w:rsid w:val="003812B3"/>
    <w:rsid w:val="00381ECD"/>
    <w:rsid w:val="003821BA"/>
    <w:rsid w:val="003822C8"/>
    <w:rsid w:val="00382987"/>
    <w:rsid w:val="00384C7A"/>
    <w:rsid w:val="00384D8B"/>
    <w:rsid w:val="00384FD2"/>
    <w:rsid w:val="00386314"/>
    <w:rsid w:val="00386FEC"/>
    <w:rsid w:val="00387680"/>
    <w:rsid w:val="00387E9E"/>
    <w:rsid w:val="003909A1"/>
    <w:rsid w:val="0039184C"/>
    <w:rsid w:val="00391D76"/>
    <w:rsid w:val="00391FA3"/>
    <w:rsid w:val="00392923"/>
    <w:rsid w:val="0039323E"/>
    <w:rsid w:val="0039325F"/>
    <w:rsid w:val="00393379"/>
    <w:rsid w:val="003942DC"/>
    <w:rsid w:val="00394F7A"/>
    <w:rsid w:val="003953AD"/>
    <w:rsid w:val="0039567C"/>
    <w:rsid w:val="00396940"/>
    <w:rsid w:val="003971E0"/>
    <w:rsid w:val="003972E1"/>
    <w:rsid w:val="00397462"/>
    <w:rsid w:val="003974D1"/>
    <w:rsid w:val="00397F91"/>
    <w:rsid w:val="003A0358"/>
    <w:rsid w:val="003A0C36"/>
    <w:rsid w:val="003A1677"/>
    <w:rsid w:val="003A1B64"/>
    <w:rsid w:val="003A2572"/>
    <w:rsid w:val="003A2935"/>
    <w:rsid w:val="003A2CBA"/>
    <w:rsid w:val="003A2FD1"/>
    <w:rsid w:val="003A36F8"/>
    <w:rsid w:val="003A3BA1"/>
    <w:rsid w:val="003A3F5C"/>
    <w:rsid w:val="003A442E"/>
    <w:rsid w:val="003A45A0"/>
    <w:rsid w:val="003A568E"/>
    <w:rsid w:val="003A6A8B"/>
    <w:rsid w:val="003A6BEC"/>
    <w:rsid w:val="003A6E69"/>
    <w:rsid w:val="003A7034"/>
    <w:rsid w:val="003A72F6"/>
    <w:rsid w:val="003B19AD"/>
    <w:rsid w:val="003B1BE4"/>
    <w:rsid w:val="003B1ECF"/>
    <w:rsid w:val="003B22FF"/>
    <w:rsid w:val="003B2C57"/>
    <w:rsid w:val="003B2F10"/>
    <w:rsid w:val="003B30E7"/>
    <w:rsid w:val="003B32A1"/>
    <w:rsid w:val="003B40A4"/>
    <w:rsid w:val="003B4E8C"/>
    <w:rsid w:val="003B5A26"/>
    <w:rsid w:val="003B6A84"/>
    <w:rsid w:val="003B6C6C"/>
    <w:rsid w:val="003B7048"/>
    <w:rsid w:val="003B7B1A"/>
    <w:rsid w:val="003C211C"/>
    <w:rsid w:val="003C2455"/>
    <w:rsid w:val="003C2D59"/>
    <w:rsid w:val="003C2FCF"/>
    <w:rsid w:val="003C3DCC"/>
    <w:rsid w:val="003C4CD3"/>
    <w:rsid w:val="003C50B0"/>
    <w:rsid w:val="003C61FE"/>
    <w:rsid w:val="003C62FF"/>
    <w:rsid w:val="003C68DF"/>
    <w:rsid w:val="003C7D3A"/>
    <w:rsid w:val="003D0220"/>
    <w:rsid w:val="003D046C"/>
    <w:rsid w:val="003D05D1"/>
    <w:rsid w:val="003D1428"/>
    <w:rsid w:val="003D2DB0"/>
    <w:rsid w:val="003D2F38"/>
    <w:rsid w:val="003D34A5"/>
    <w:rsid w:val="003D3701"/>
    <w:rsid w:val="003D3DA4"/>
    <w:rsid w:val="003D3EBE"/>
    <w:rsid w:val="003D4035"/>
    <w:rsid w:val="003D4318"/>
    <w:rsid w:val="003D4889"/>
    <w:rsid w:val="003D58CD"/>
    <w:rsid w:val="003D6108"/>
    <w:rsid w:val="003D617F"/>
    <w:rsid w:val="003D682F"/>
    <w:rsid w:val="003D739B"/>
    <w:rsid w:val="003D7D4A"/>
    <w:rsid w:val="003E0A46"/>
    <w:rsid w:val="003E0B8C"/>
    <w:rsid w:val="003E0C0F"/>
    <w:rsid w:val="003E1AB8"/>
    <w:rsid w:val="003E2473"/>
    <w:rsid w:val="003E2726"/>
    <w:rsid w:val="003E28F7"/>
    <w:rsid w:val="003E30EB"/>
    <w:rsid w:val="003E33F1"/>
    <w:rsid w:val="003E34F5"/>
    <w:rsid w:val="003E3657"/>
    <w:rsid w:val="003E3AE7"/>
    <w:rsid w:val="003E3AF0"/>
    <w:rsid w:val="003E4697"/>
    <w:rsid w:val="003E46F4"/>
    <w:rsid w:val="003E59B0"/>
    <w:rsid w:val="003E6BE0"/>
    <w:rsid w:val="003E74A6"/>
    <w:rsid w:val="003E7A35"/>
    <w:rsid w:val="003E7A91"/>
    <w:rsid w:val="003E7E6D"/>
    <w:rsid w:val="003F0088"/>
    <w:rsid w:val="003F02DA"/>
    <w:rsid w:val="003F030D"/>
    <w:rsid w:val="003F058F"/>
    <w:rsid w:val="003F06EA"/>
    <w:rsid w:val="003F0B68"/>
    <w:rsid w:val="003F0E9B"/>
    <w:rsid w:val="003F145A"/>
    <w:rsid w:val="003F19D6"/>
    <w:rsid w:val="003F1AAC"/>
    <w:rsid w:val="003F1CAE"/>
    <w:rsid w:val="003F1DDC"/>
    <w:rsid w:val="003F2381"/>
    <w:rsid w:val="003F248D"/>
    <w:rsid w:val="003F25DE"/>
    <w:rsid w:val="003F265D"/>
    <w:rsid w:val="003F288C"/>
    <w:rsid w:val="003F30AF"/>
    <w:rsid w:val="003F4083"/>
    <w:rsid w:val="003F40CF"/>
    <w:rsid w:val="003F47F4"/>
    <w:rsid w:val="003F5777"/>
    <w:rsid w:val="003F5802"/>
    <w:rsid w:val="003F628E"/>
    <w:rsid w:val="003F62D6"/>
    <w:rsid w:val="003F63B4"/>
    <w:rsid w:val="003F6A22"/>
    <w:rsid w:val="003F729D"/>
    <w:rsid w:val="003F7B65"/>
    <w:rsid w:val="003F7D59"/>
    <w:rsid w:val="003F7E33"/>
    <w:rsid w:val="0040062A"/>
    <w:rsid w:val="00401741"/>
    <w:rsid w:val="00401C86"/>
    <w:rsid w:val="00401DEC"/>
    <w:rsid w:val="00401EE8"/>
    <w:rsid w:val="004023B1"/>
    <w:rsid w:val="00402907"/>
    <w:rsid w:val="004029DE"/>
    <w:rsid w:val="00402D6A"/>
    <w:rsid w:val="0040353F"/>
    <w:rsid w:val="00403E3F"/>
    <w:rsid w:val="004044F3"/>
    <w:rsid w:val="00405381"/>
    <w:rsid w:val="00405F00"/>
    <w:rsid w:val="00406014"/>
    <w:rsid w:val="004064A0"/>
    <w:rsid w:val="004064F4"/>
    <w:rsid w:val="00406EC6"/>
    <w:rsid w:val="004071F4"/>
    <w:rsid w:val="0040771E"/>
    <w:rsid w:val="00407BA7"/>
    <w:rsid w:val="0041241B"/>
    <w:rsid w:val="00412BB4"/>
    <w:rsid w:val="004130C9"/>
    <w:rsid w:val="00413252"/>
    <w:rsid w:val="00413538"/>
    <w:rsid w:val="004135A6"/>
    <w:rsid w:val="004140F5"/>
    <w:rsid w:val="00414946"/>
    <w:rsid w:val="0041523E"/>
    <w:rsid w:val="00415258"/>
    <w:rsid w:val="00415589"/>
    <w:rsid w:val="00415B9E"/>
    <w:rsid w:val="00415F92"/>
    <w:rsid w:val="00416484"/>
    <w:rsid w:val="0041664B"/>
    <w:rsid w:val="00416828"/>
    <w:rsid w:val="00416B2F"/>
    <w:rsid w:val="00417481"/>
    <w:rsid w:val="00417575"/>
    <w:rsid w:val="0041784B"/>
    <w:rsid w:val="004179E7"/>
    <w:rsid w:val="00417D2F"/>
    <w:rsid w:val="00420C65"/>
    <w:rsid w:val="00420C71"/>
    <w:rsid w:val="004227EB"/>
    <w:rsid w:val="00422D1F"/>
    <w:rsid w:val="00422F6F"/>
    <w:rsid w:val="0042322C"/>
    <w:rsid w:val="0042343D"/>
    <w:rsid w:val="00423DEC"/>
    <w:rsid w:val="00423F00"/>
    <w:rsid w:val="0042495F"/>
    <w:rsid w:val="0042582E"/>
    <w:rsid w:val="00426464"/>
    <w:rsid w:val="00426E76"/>
    <w:rsid w:val="0042733F"/>
    <w:rsid w:val="00427FD2"/>
    <w:rsid w:val="00430B11"/>
    <w:rsid w:val="00430D77"/>
    <w:rsid w:val="0043124B"/>
    <w:rsid w:val="00431509"/>
    <w:rsid w:val="00431B4F"/>
    <w:rsid w:val="004321AC"/>
    <w:rsid w:val="00433075"/>
    <w:rsid w:val="00433089"/>
    <w:rsid w:val="00433467"/>
    <w:rsid w:val="004334CB"/>
    <w:rsid w:val="004335E7"/>
    <w:rsid w:val="00433834"/>
    <w:rsid w:val="00433B81"/>
    <w:rsid w:val="00433E12"/>
    <w:rsid w:val="00433E4A"/>
    <w:rsid w:val="00434294"/>
    <w:rsid w:val="004347A1"/>
    <w:rsid w:val="00435064"/>
    <w:rsid w:val="00435082"/>
    <w:rsid w:val="00435979"/>
    <w:rsid w:val="004375D3"/>
    <w:rsid w:val="004376C6"/>
    <w:rsid w:val="004376F6"/>
    <w:rsid w:val="00437B24"/>
    <w:rsid w:val="00437B65"/>
    <w:rsid w:val="004407D8"/>
    <w:rsid w:val="0044081C"/>
    <w:rsid w:val="00440E18"/>
    <w:rsid w:val="00442853"/>
    <w:rsid w:val="0044388F"/>
    <w:rsid w:val="00443F0F"/>
    <w:rsid w:val="00444068"/>
    <w:rsid w:val="004446B1"/>
    <w:rsid w:val="0044509F"/>
    <w:rsid w:val="0044558E"/>
    <w:rsid w:val="00445B70"/>
    <w:rsid w:val="00446005"/>
    <w:rsid w:val="00446501"/>
    <w:rsid w:val="00446619"/>
    <w:rsid w:val="00446FAC"/>
    <w:rsid w:val="00450871"/>
    <w:rsid w:val="00450B98"/>
    <w:rsid w:val="00450BDF"/>
    <w:rsid w:val="0045154E"/>
    <w:rsid w:val="00451841"/>
    <w:rsid w:val="00451990"/>
    <w:rsid w:val="004519DF"/>
    <w:rsid w:val="00451B1E"/>
    <w:rsid w:val="00451CB2"/>
    <w:rsid w:val="00452039"/>
    <w:rsid w:val="00452113"/>
    <w:rsid w:val="00452B1B"/>
    <w:rsid w:val="00452EF6"/>
    <w:rsid w:val="0045302D"/>
    <w:rsid w:val="00453166"/>
    <w:rsid w:val="004540B0"/>
    <w:rsid w:val="0045536C"/>
    <w:rsid w:val="0045564A"/>
    <w:rsid w:val="00455D68"/>
    <w:rsid w:val="00455F56"/>
    <w:rsid w:val="00456109"/>
    <w:rsid w:val="00456458"/>
    <w:rsid w:val="0045649A"/>
    <w:rsid w:val="0045670F"/>
    <w:rsid w:val="004575C8"/>
    <w:rsid w:val="00457A17"/>
    <w:rsid w:val="0046138B"/>
    <w:rsid w:val="00461441"/>
    <w:rsid w:val="00461550"/>
    <w:rsid w:val="00462282"/>
    <w:rsid w:val="00463AAA"/>
    <w:rsid w:val="00464200"/>
    <w:rsid w:val="004642F9"/>
    <w:rsid w:val="00464F40"/>
    <w:rsid w:val="0046598C"/>
    <w:rsid w:val="00465C0E"/>
    <w:rsid w:val="00466A5B"/>
    <w:rsid w:val="00466C16"/>
    <w:rsid w:val="00467623"/>
    <w:rsid w:val="004677B8"/>
    <w:rsid w:val="00467843"/>
    <w:rsid w:val="00467FE7"/>
    <w:rsid w:val="004701ED"/>
    <w:rsid w:val="00470275"/>
    <w:rsid w:val="004705D9"/>
    <w:rsid w:val="00470873"/>
    <w:rsid w:val="004709B3"/>
    <w:rsid w:val="00470EA0"/>
    <w:rsid w:val="00471106"/>
    <w:rsid w:val="00471795"/>
    <w:rsid w:val="00471DA8"/>
    <w:rsid w:val="00472D05"/>
    <w:rsid w:val="00472D5B"/>
    <w:rsid w:val="004736A8"/>
    <w:rsid w:val="00473B1A"/>
    <w:rsid w:val="00474685"/>
    <w:rsid w:val="00474B36"/>
    <w:rsid w:val="00474C49"/>
    <w:rsid w:val="00475004"/>
    <w:rsid w:val="00475D67"/>
    <w:rsid w:val="004767C2"/>
    <w:rsid w:val="00476A92"/>
    <w:rsid w:val="00480E51"/>
    <w:rsid w:val="00482666"/>
    <w:rsid w:val="00482D28"/>
    <w:rsid w:val="00483483"/>
    <w:rsid w:val="0048375B"/>
    <w:rsid w:val="004844A5"/>
    <w:rsid w:val="00484F5F"/>
    <w:rsid w:val="004852D9"/>
    <w:rsid w:val="004855F7"/>
    <w:rsid w:val="00485FC7"/>
    <w:rsid w:val="004860A3"/>
    <w:rsid w:val="0048621B"/>
    <w:rsid w:val="004864AE"/>
    <w:rsid w:val="00486CCD"/>
    <w:rsid w:val="0048729D"/>
    <w:rsid w:val="0048739C"/>
    <w:rsid w:val="004900FD"/>
    <w:rsid w:val="00490105"/>
    <w:rsid w:val="004905FD"/>
    <w:rsid w:val="004906F0"/>
    <w:rsid w:val="0049131D"/>
    <w:rsid w:val="00491ADD"/>
    <w:rsid w:val="00491DCB"/>
    <w:rsid w:val="00492BF1"/>
    <w:rsid w:val="00492E7B"/>
    <w:rsid w:val="0049324F"/>
    <w:rsid w:val="00493526"/>
    <w:rsid w:val="004942FB"/>
    <w:rsid w:val="0049489B"/>
    <w:rsid w:val="004953A9"/>
    <w:rsid w:val="004954DD"/>
    <w:rsid w:val="0049561F"/>
    <w:rsid w:val="004956B4"/>
    <w:rsid w:val="00495BAC"/>
    <w:rsid w:val="00495FD6"/>
    <w:rsid w:val="00496C76"/>
    <w:rsid w:val="00497061"/>
    <w:rsid w:val="004975C8"/>
    <w:rsid w:val="004A07AE"/>
    <w:rsid w:val="004A15AD"/>
    <w:rsid w:val="004A1D70"/>
    <w:rsid w:val="004A1ECC"/>
    <w:rsid w:val="004A2988"/>
    <w:rsid w:val="004A2D79"/>
    <w:rsid w:val="004A2D8E"/>
    <w:rsid w:val="004A3504"/>
    <w:rsid w:val="004A3A02"/>
    <w:rsid w:val="004A3B8B"/>
    <w:rsid w:val="004A4334"/>
    <w:rsid w:val="004A436E"/>
    <w:rsid w:val="004A465D"/>
    <w:rsid w:val="004A4701"/>
    <w:rsid w:val="004A4BB9"/>
    <w:rsid w:val="004A5F71"/>
    <w:rsid w:val="004A6651"/>
    <w:rsid w:val="004A6A7D"/>
    <w:rsid w:val="004A6D64"/>
    <w:rsid w:val="004A75BA"/>
    <w:rsid w:val="004A7E6E"/>
    <w:rsid w:val="004B05DA"/>
    <w:rsid w:val="004B13DF"/>
    <w:rsid w:val="004B14E1"/>
    <w:rsid w:val="004B1706"/>
    <w:rsid w:val="004B211D"/>
    <w:rsid w:val="004B26B0"/>
    <w:rsid w:val="004B32BB"/>
    <w:rsid w:val="004B3868"/>
    <w:rsid w:val="004B3881"/>
    <w:rsid w:val="004B393E"/>
    <w:rsid w:val="004B439F"/>
    <w:rsid w:val="004B46F2"/>
    <w:rsid w:val="004B4901"/>
    <w:rsid w:val="004B49B4"/>
    <w:rsid w:val="004B591B"/>
    <w:rsid w:val="004B5D61"/>
    <w:rsid w:val="004B62AE"/>
    <w:rsid w:val="004B645E"/>
    <w:rsid w:val="004B6AF9"/>
    <w:rsid w:val="004B6FA5"/>
    <w:rsid w:val="004B72F3"/>
    <w:rsid w:val="004B7F3A"/>
    <w:rsid w:val="004C0125"/>
    <w:rsid w:val="004C0860"/>
    <w:rsid w:val="004C1497"/>
    <w:rsid w:val="004C2040"/>
    <w:rsid w:val="004C3497"/>
    <w:rsid w:val="004C37CD"/>
    <w:rsid w:val="004C3EE2"/>
    <w:rsid w:val="004C4203"/>
    <w:rsid w:val="004C4A95"/>
    <w:rsid w:val="004C562B"/>
    <w:rsid w:val="004C7249"/>
    <w:rsid w:val="004C7424"/>
    <w:rsid w:val="004C7A47"/>
    <w:rsid w:val="004C7A5E"/>
    <w:rsid w:val="004D0070"/>
    <w:rsid w:val="004D0335"/>
    <w:rsid w:val="004D0505"/>
    <w:rsid w:val="004D23E9"/>
    <w:rsid w:val="004D2626"/>
    <w:rsid w:val="004D31E0"/>
    <w:rsid w:val="004D32B6"/>
    <w:rsid w:val="004D357B"/>
    <w:rsid w:val="004D3A84"/>
    <w:rsid w:val="004D3B30"/>
    <w:rsid w:val="004D3C14"/>
    <w:rsid w:val="004D45D8"/>
    <w:rsid w:val="004D4B81"/>
    <w:rsid w:val="004D4C42"/>
    <w:rsid w:val="004D4EE5"/>
    <w:rsid w:val="004D5169"/>
    <w:rsid w:val="004D5E4A"/>
    <w:rsid w:val="004D609F"/>
    <w:rsid w:val="004D60FE"/>
    <w:rsid w:val="004D6522"/>
    <w:rsid w:val="004D6F95"/>
    <w:rsid w:val="004D707F"/>
    <w:rsid w:val="004D73C1"/>
    <w:rsid w:val="004D7FE1"/>
    <w:rsid w:val="004E03DC"/>
    <w:rsid w:val="004E0694"/>
    <w:rsid w:val="004E109C"/>
    <w:rsid w:val="004E16B7"/>
    <w:rsid w:val="004E1EE7"/>
    <w:rsid w:val="004E234E"/>
    <w:rsid w:val="004E26AC"/>
    <w:rsid w:val="004E27FA"/>
    <w:rsid w:val="004E2BD6"/>
    <w:rsid w:val="004E3569"/>
    <w:rsid w:val="004E35FA"/>
    <w:rsid w:val="004E392A"/>
    <w:rsid w:val="004E3D6A"/>
    <w:rsid w:val="004E3EBC"/>
    <w:rsid w:val="004E4254"/>
    <w:rsid w:val="004E4407"/>
    <w:rsid w:val="004E4AE8"/>
    <w:rsid w:val="004E533B"/>
    <w:rsid w:val="004E5950"/>
    <w:rsid w:val="004E6738"/>
    <w:rsid w:val="004E6754"/>
    <w:rsid w:val="004E74F6"/>
    <w:rsid w:val="004E7F4C"/>
    <w:rsid w:val="004F0195"/>
    <w:rsid w:val="004F05B2"/>
    <w:rsid w:val="004F126B"/>
    <w:rsid w:val="004F13A1"/>
    <w:rsid w:val="004F1C30"/>
    <w:rsid w:val="004F26F9"/>
    <w:rsid w:val="004F2B33"/>
    <w:rsid w:val="004F2EC2"/>
    <w:rsid w:val="004F3A98"/>
    <w:rsid w:val="004F4656"/>
    <w:rsid w:val="004F494B"/>
    <w:rsid w:val="004F4AB5"/>
    <w:rsid w:val="004F4C07"/>
    <w:rsid w:val="004F4E32"/>
    <w:rsid w:val="004F4FFF"/>
    <w:rsid w:val="004F5EC9"/>
    <w:rsid w:val="004F6704"/>
    <w:rsid w:val="004F6996"/>
    <w:rsid w:val="004F6EAB"/>
    <w:rsid w:val="004F6EF1"/>
    <w:rsid w:val="004F72C9"/>
    <w:rsid w:val="0050005D"/>
    <w:rsid w:val="00500454"/>
    <w:rsid w:val="00500597"/>
    <w:rsid w:val="00500793"/>
    <w:rsid w:val="00500FD5"/>
    <w:rsid w:val="005011F2"/>
    <w:rsid w:val="00501B06"/>
    <w:rsid w:val="00501B92"/>
    <w:rsid w:val="00502101"/>
    <w:rsid w:val="005026D7"/>
    <w:rsid w:val="00502863"/>
    <w:rsid w:val="00502EEC"/>
    <w:rsid w:val="00503661"/>
    <w:rsid w:val="00503C4D"/>
    <w:rsid w:val="0050427E"/>
    <w:rsid w:val="00504B67"/>
    <w:rsid w:val="00504C06"/>
    <w:rsid w:val="00504D4A"/>
    <w:rsid w:val="00505C98"/>
    <w:rsid w:val="00507D58"/>
    <w:rsid w:val="00507DD5"/>
    <w:rsid w:val="005109C7"/>
    <w:rsid w:val="005111CF"/>
    <w:rsid w:val="005116F8"/>
    <w:rsid w:val="005129E6"/>
    <w:rsid w:val="00513409"/>
    <w:rsid w:val="00513CCE"/>
    <w:rsid w:val="00513EE9"/>
    <w:rsid w:val="005144FE"/>
    <w:rsid w:val="00514776"/>
    <w:rsid w:val="00514FAB"/>
    <w:rsid w:val="0051525D"/>
    <w:rsid w:val="00515958"/>
    <w:rsid w:val="00516898"/>
    <w:rsid w:val="00517A35"/>
    <w:rsid w:val="005203E3"/>
    <w:rsid w:val="00520466"/>
    <w:rsid w:val="00520FC4"/>
    <w:rsid w:val="00521075"/>
    <w:rsid w:val="00522C38"/>
    <w:rsid w:val="00522FA9"/>
    <w:rsid w:val="00523608"/>
    <w:rsid w:val="00523FA6"/>
    <w:rsid w:val="00524C6F"/>
    <w:rsid w:val="005257B8"/>
    <w:rsid w:val="005263F2"/>
    <w:rsid w:val="005267F0"/>
    <w:rsid w:val="00526F25"/>
    <w:rsid w:val="00527A17"/>
    <w:rsid w:val="005302DC"/>
    <w:rsid w:val="00530343"/>
    <w:rsid w:val="00530FF4"/>
    <w:rsid w:val="00531237"/>
    <w:rsid w:val="00531252"/>
    <w:rsid w:val="00531E60"/>
    <w:rsid w:val="005329C5"/>
    <w:rsid w:val="00532B3D"/>
    <w:rsid w:val="00532C9B"/>
    <w:rsid w:val="0053343C"/>
    <w:rsid w:val="00533A13"/>
    <w:rsid w:val="00534766"/>
    <w:rsid w:val="00534839"/>
    <w:rsid w:val="00534AE3"/>
    <w:rsid w:val="00535DC0"/>
    <w:rsid w:val="005360CE"/>
    <w:rsid w:val="0053640B"/>
    <w:rsid w:val="0053657F"/>
    <w:rsid w:val="005367B1"/>
    <w:rsid w:val="005369B7"/>
    <w:rsid w:val="00536ECA"/>
    <w:rsid w:val="0053735E"/>
    <w:rsid w:val="0053747E"/>
    <w:rsid w:val="00537769"/>
    <w:rsid w:val="00537F5F"/>
    <w:rsid w:val="00537F81"/>
    <w:rsid w:val="00540C14"/>
    <w:rsid w:val="00540F56"/>
    <w:rsid w:val="005411A8"/>
    <w:rsid w:val="0054129C"/>
    <w:rsid w:val="00541675"/>
    <w:rsid w:val="00541B7E"/>
    <w:rsid w:val="00541CFF"/>
    <w:rsid w:val="005420BA"/>
    <w:rsid w:val="005422EE"/>
    <w:rsid w:val="005428C4"/>
    <w:rsid w:val="0054290F"/>
    <w:rsid w:val="00542FF6"/>
    <w:rsid w:val="005438B2"/>
    <w:rsid w:val="00543BB7"/>
    <w:rsid w:val="00544196"/>
    <w:rsid w:val="0054457E"/>
    <w:rsid w:val="00544A58"/>
    <w:rsid w:val="00544D8B"/>
    <w:rsid w:val="00545327"/>
    <w:rsid w:val="005455AA"/>
    <w:rsid w:val="00545951"/>
    <w:rsid w:val="00545F2A"/>
    <w:rsid w:val="00546F31"/>
    <w:rsid w:val="005476D2"/>
    <w:rsid w:val="00547C2C"/>
    <w:rsid w:val="00547C33"/>
    <w:rsid w:val="00547FBD"/>
    <w:rsid w:val="005509C8"/>
    <w:rsid w:val="00550D1D"/>
    <w:rsid w:val="005518AB"/>
    <w:rsid w:val="0055196C"/>
    <w:rsid w:val="00552929"/>
    <w:rsid w:val="00552E98"/>
    <w:rsid w:val="00553A03"/>
    <w:rsid w:val="00553D54"/>
    <w:rsid w:val="00554998"/>
    <w:rsid w:val="0055507F"/>
    <w:rsid w:val="00555309"/>
    <w:rsid w:val="005558B8"/>
    <w:rsid w:val="00556A8D"/>
    <w:rsid w:val="00556B17"/>
    <w:rsid w:val="00556FFC"/>
    <w:rsid w:val="005579C6"/>
    <w:rsid w:val="005579D5"/>
    <w:rsid w:val="005579E0"/>
    <w:rsid w:val="00560865"/>
    <w:rsid w:val="00560BE0"/>
    <w:rsid w:val="00560CC6"/>
    <w:rsid w:val="00560F20"/>
    <w:rsid w:val="00561459"/>
    <w:rsid w:val="00561977"/>
    <w:rsid w:val="0056305F"/>
    <w:rsid w:val="00563086"/>
    <w:rsid w:val="0056392D"/>
    <w:rsid w:val="00563CC8"/>
    <w:rsid w:val="00563E25"/>
    <w:rsid w:val="00563E8B"/>
    <w:rsid w:val="005644D6"/>
    <w:rsid w:val="0056458B"/>
    <w:rsid w:val="00565069"/>
    <w:rsid w:val="005650BD"/>
    <w:rsid w:val="00565453"/>
    <w:rsid w:val="005656A8"/>
    <w:rsid w:val="00565D79"/>
    <w:rsid w:val="005662F6"/>
    <w:rsid w:val="005679E2"/>
    <w:rsid w:val="00567CEA"/>
    <w:rsid w:val="00570146"/>
    <w:rsid w:val="0057026D"/>
    <w:rsid w:val="00570743"/>
    <w:rsid w:val="00571324"/>
    <w:rsid w:val="00571B87"/>
    <w:rsid w:val="00571E51"/>
    <w:rsid w:val="0057219A"/>
    <w:rsid w:val="00572259"/>
    <w:rsid w:val="0057283F"/>
    <w:rsid w:val="00572A6A"/>
    <w:rsid w:val="00572FB9"/>
    <w:rsid w:val="00573D1C"/>
    <w:rsid w:val="0057435F"/>
    <w:rsid w:val="00574550"/>
    <w:rsid w:val="00574557"/>
    <w:rsid w:val="00574800"/>
    <w:rsid w:val="005750FF"/>
    <w:rsid w:val="00575317"/>
    <w:rsid w:val="00575385"/>
    <w:rsid w:val="005754C9"/>
    <w:rsid w:val="00575E17"/>
    <w:rsid w:val="005770F8"/>
    <w:rsid w:val="00577AF8"/>
    <w:rsid w:val="00577C9B"/>
    <w:rsid w:val="0058000D"/>
    <w:rsid w:val="00580505"/>
    <w:rsid w:val="00580575"/>
    <w:rsid w:val="00580F65"/>
    <w:rsid w:val="00581CE6"/>
    <w:rsid w:val="00581EAE"/>
    <w:rsid w:val="005820C7"/>
    <w:rsid w:val="00582290"/>
    <w:rsid w:val="00582365"/>
    <w:rsid w:val="005825BC"/>
    <w:rsid w:val="0058342C"/>
    <w:rsid w:val="00583D93"/>
    <w:rsid w:val="00583E21"/>
    <w:rsid w:val="00584D0B"/>
    <w:rsid w:val="005850E5"/>
    <w:rsid w:val="00585BCF"/>
    <w:rsid w:val="00585C45"/>
    <w:rsid w:val="005861DB"/>
    <w:rsid w:val="005868DE"/>
    <w:rsid w:val="0058709A"/>
    <w:rsid w:val="005874F9"/>
    <w:rsid w:val="00587AE3"/>
    <w:rsid w:val="00590F90"/>
    <w:rsid w:val="005910A0"/>
    <w:rsid w:val="00591122"/>
    <w:rsid w:val="00591359"/>
    <w:rsid w:val="00591379"/>
    <w:rsid w:val="0059137C"/>
    <w:rsid w:val="0059159A"/>
    <w:rsid w:val="00591B6E"/>
    <w:rsid w:val="005925D9"/>
    <w:rsid w:val="00592B60"/>
    <w:rsid w:val="00592BAC"/>
    <w:rsid w:val="005942CF"/>
    <w:rsid w:val="0059463E"/>
    <w:rsid w:val="0059489F"/>
    <w:rsid w:val="005949BD"/>
    <w:rsid w:val="00596070"/>
    <w:rsid w:val="00597AD1"/>
    <w:rsid w:val="00597B6B"/>
    <w:rsid w:val="005A01BB"/>
    <w:rsid w:val="005A0CE1"/>
    <w:rsid w:val="005A0E21"/>
    <w:rsid w:val="005A0FE8"/>
    <w:rsid w:val="005A122A"/>
    <w:rsid w:val="005A1723"/>
    <w:rsid w:val="005A1A67"/>
    <w:rsid w:val="005A2526"/>
    <w:rsid w:val="005A2882"/>
    <w:rsid w:val="005A2A53"/>
    <w:rsid w:val="005A2D99"/>
    <w:rsid w:val="005A33AE"/>
    <w:rsid w:val="005A3963"/>
    <w:rsid w:val="005A3D7C"/>
    <w:rsid w:val="005A3EDF"/>
    <w:rsid w:val="005A410C"/>
    <w:rsid w:val="005A4172"/>
    <w:rsid w:val="005A4491"/>
    <w:rsid w:val="005A4E01"/>
    <w:rsid w:val="005A53AB"/>
    <w:rsid w:val="005A56E6"/>
    <w:rsid w:val="005A58DF"/>
    <w:rsid w:val="005A7317"/>
    <w:rsid w:val="005A73CF"/>
    <w:rsid w:val="005A747F"/>
    <w:rsid w:val="005A7487"/>
    <w:rsid w:val="005B01AF"/>
    <w:rsid w:val="005B096F"/>
    <w:rsid w:val="005B09D3"/>
    <w:rsid w:val="005B0FE6"/>
    <w:rsid w:val="005B1610"/>
    <w:rsid w:val="005B17E1"/>
    <w:rsid w:val="005B1A10"/>
    <w:rsid w:val="005B1B68"/>
    <w:rsid w:val="005B2745"/>
    <w:rsid w:val="005B2B45"/>
    <w:rsid w:val="005B2B5E"/>
    <w:rsid w:val="005B2FC2"/>
    <w:rsid w:val="005B3448"/>
    <w:rsid w:val="005B347E"/>
    <w:rsid w:val="005B38C5"/>
    <w:rsid w:val="005B54F7"/>
    <w:rsid w:val="005B5A06"/>
    <w:rsid w:val="005B5FF1"/>
    <w:rsid w:val="005B6A7C"/>
    <w:rsid w:val="005B75D2"/>
    <w:rsid w:val="005C0577"/>
    <w:rsid w:val="005C0711"/>
    <w:rsid w:val="005C215A"/>
    <w:rsid w:val="005C21AE"/>
    <w:rsid w:val="005C26D9"/>
    <w:rsid w:val="005C309F"/>
    <w:rsid w:val="005C30E1"/>
    <w:rsid w:val="005C31B6"/>
    <w:rsid w:val="005C4386"/>
    <w:rsid w:val="005C471F"/>
    <w:rsid w:val="005C4B7A"/>
    <w:rsid w:val="005C4EAC"/>
    <w:rsid w:val="005C54CF"/>
    <w:rsid w:val="005C5B77"/>
    <w:rsid w:val="005C5BF2"/>
    <w:rsid w:val="005C63AB"/>
    <w:rsid w:val="005C6E5E"/>
    <w:rsid w:val="005C71E1"/>
    <w:rsid w:val="005C72CA"/>
    <w:rsid w:val="005C7C23"/>
    <w:rsid w:val="005C7D14"/>
    <w:rsid w:val="005C7D60"/>
    <w:rsid w:val="005C7D67"/>
    <w:rsid w:val="005D0DDD"/>
    <w:rsid w:val="005D0E39"/>
    <w:rsid w:val="005D110C"/>
    <w:rsid w:val="005D199C"/>
    <w:rsid w:val="005D1B96"/>
    <w:rsid w:val="005D1C3C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417F"/>
    <w:rsid w:val="005D4BE8"/>
    <w:rsid w:val="005D5760"/>
    <w:rsid w:val="005D67E4"/>
    <w:rsid w:val="005D6FD6"/>
    <w:rsid w:val="005D751A"/>
    <w:rsid w:val="005D7899"/>
    <w:rsid w:val="005E091C"/>
    <w:rsid w:val="005E0EA3"/>
    <w:rsid w:val="005E105A"/>
    <w:rsid w:val="005E15A6"/>
    <w:rsid w:val="005E16E7"/>
    <w:rsid w:val="005E21D9"/>
    <w:rsid w:val="005E274B"/>
    <w:rsid w:val="005E2F87"/>
    <w:rsid w:val="005E384A"/>
    <w:rsid w:val="005E3A30"/>
    <w:rsid w:val="005E3EEE"/>
    <w:rsid w:val="005E4056"/>
    <w:rsid w:val="005E4ADB"/>
    <w:rsid w:val="005E5268"/>
    <w:rsid w:val="005E5975"/>
    <w:rsid w:val="005E62A8"/>
    <w:rsid w:val="005E6D04"/>
    <w:rsid w:val="005E7516"/>
    <w:rsid w:val="005E7623"/>
    <w:rsid w:val="005E77C2"/>
    <w:rsid w:val="005E7ADE"/>
    <w:rsid w:val="005E7C1D"/>
    <w:rsid w:val="005F025E"/>
    <w:rsid w:val="005F0EBD"/>
    <w:rsid w:val="005F1B36"/>
    <w:rsid w:val="005F1B9F"/>
    <w:rsid w:val="005F1BA9"/>
    <w:rsid w:val="005F2203"/>
    <w:rsid w:val="005F3A59"/>
    <w:rsid w:val="005F3AFE"/>
    <w:rsid w:val="005F48B8"/>
    <w:rsid w:val="005F494C"/>
    <w:rsid w:val="005F4CCE"/>
    <w:rsid w:val="005F5427"/>
    <w:rsid w:val="005F6554"/>
    <w:rsid w:val="005F6F7A"/>
    <w:rsid w:val="005F725B"/>
    <w:rsid w:val="005F7F18"/>
    <w:rsid w:val="00600225"/>
    <w:rsid w:val="006005C7"/>
    <w:rsid w:val="00600C66"/>
    <w:rsid w:val="00600CB5"/>
    <w:rsid w:val="00600E67"/>
    <w:rsid w:val="006010BA"/>
    <w:rsid w:val="00601523"/>
    <w:rsid w:val="0060170D"/>
    <w:rsid w:val="00601BCE"/>
    <w:rsid w:val="0060206F"/>
    <w:rsid w:val="006025DF"/>
    <w:rsid w:val="006030D0"/>
    <w:rsid w:val="00603630"/>
    <w:rsid w:val="00603A08"/>
    <w:rsid w:val="00604197"/>
    <w:rsid w:val="006047E1"/>
    <w:rsid w:val="006059CE"/>
    <w:rsid w:val="00606079"/>
    <w:rsid w:val="0060635D"/>
    <w:rsid w:val="006063CF"/>
    <w:rsid w:val="00610171"/>
    <w:rsid w:val="00610723"/>
    <w:rsid w:val="00610AFA"/>
    <w:rsid w:val="00610B8B"/>
    <w:rsid w:val="006112F6"/>
    <w:rsid w:val="006116F7"/>
    <w:rsid w:val="00611A69"/>
    <w:rsid w:val="00611CCE"/>
    <w:rsid w:val="00612235"/>
    <w:rsid w:val="00612275"/>
    <w:rsid w:val="0061232A"/>
    <w:rsid w:val="00612700"/>
    <w:rsid w:val="00612C57"/>
    <w:rsid w:val="0061319C"/>
    <w:rsid w:val="00613F39"/>
    <w:rsid w:val="006143B6"/>
    <w:rsid w:val="0061444D"/>
    <w:rsid w:val="006145EA"/>
    <w:rsid w:val="00614A37"/>
    <w:rsid w:val="00614F92"/>
    <w:rsid w:val="00615441"/>
    <w:rsid w:val="00615E6F"/>
    <w:rsid w:val="006162EF"/>
    <w:rsid w:val="006164D6"/>
    <w:rsid w:val="00616B82"/>
    <w:rsid w:val="00620195"/>
    <w:rsid w:val="006208F5"/>
    <w:rsid w:val="0062099C"/>
    <w:rsid w:val="006212F7"/>
    <w:rsid w:val="006218F3"/>
    <w:rsid w:val="00622149"/>
    <w:rsid w:val="00622B82"/>
    <w:rsid w:val="0062308A"/>
    <w:rsid w:val="006234CC"/>
    <w:rsid w:val="00623715"/>
    <w:rsid w:val="00623A3B"/>
    <w:rsid w:val="00623DE9"/>
    <w:rsid w:val="00624EA0"/>
    <w:rsid w:val="00624EC5"/>
    <w:rsid w:val="0062570D"/>
    <w:rsid w:val="00625B1B"/>
    <w:rsid w:val="00626199"/>
    <w:rsid w:val="006262F2"/>
    <w:rsid w:val="006265C4"/>
    <w:rsid w:val="00626E3B"/>
    <w:rsid w:val="00627C4B"/>
    <w:rsid w:val="006302E7"/>
    <w:rsid w:val="00630E82"/>
    <w:rsid w:val="00631758"/>
    <w:rsid w:val="00631B9B"/>
    <w:rsid w:val="00633E27"/>
    <w:rsid w:val="00634768"/>
    <w:rsid w:val="00634D91"/>
    <w:rsid w:val="00634FEF"/>
    <w:rsid w:val="00635183"/>
    <w:rsid w:val="0063552E"/>
    <w:rsid w:val="0063556F"/>
    <w:rsid w:val="006355E4"/>
    <w:rsid w:val="00635ACB"/>
    <w:rsid w:val="00636911"/>
    <w:rsid w:val="0063711F"/>
    <w:rsid w:val="006372F1"/>
    <w:rsid w:val="006403F6"/>
    <w:rsid w:val="00640938"/>
    <w:rsid w:val="00640977"/>
    <w:rsid w:val="00640D03"/>
    <w:rsid w:val="00640D06"/>
    <w:rsid w:val="00641023"/>
    <w:rsid w:val="00641D33"/>
    <w:rsid w:val="00642154"/>
    <w:rsid w:val="00643127"/>
    <w:rsid w:val="00643AF5"/>
    <w:rsid w:val="00643F46"/>
    <w:rsid w:val="00644003"/>
    <w:rsid w:val="006442D0"/>
    <w:rsid w:val="00644D38"/>
    <w:rsid w:val="00645379"/>
    <w:rsid w:val="00645787"/>
    <w:rsid w:val="006458C7"/>
    <w:rsid w:val="00645F7C"/>
    <w:rsid w:val="00646136"/>
    <w:rsid w:val="00646967"/>
    <w:rsid w:val="00646FD8"/>
    <w:rsid w:val="00647C77"/>
    <w:rsid w:val="00651B06"/>
    <w:rsid w:val="00651B95"/>
    <w:rsid w:val="006522E1"/>
    <w:rsid w:val="006534F5"/>
    <w:rsid w:val="00653580"/>
    <w:rsid w:val="00654685"/>
    <w:rsid w:val="00654A0E"/>
    <w:rsid w:val="00654FC5"/>
    <w:rsid w:val="0065577D"/>
    <w:rsid w:val="00655F9F"/>
    <w:rsid w:val="00656507"/>
    <w:rsid w:val="0065672B"/>
    <w:rsid w:val="00656754"/>
    <w:rsid w:val="006574FD"/>
    <w:rsid w:val="006578C6"/>
    <w:rsid w:val="00657982"/>
    <w:rsid w:val="00661133"/>
    <w:rsid w:val="006614C1"/>
    <w:rsid w:val="006623C1"/>
    <w:rsid w:val="00662990"/>
    <w:rsid w:val="006631D6"/>
    <w:rsid w:val="00664070"/>
    <w:rsid w:val="00664348"/>
    <w:rsid w:val="00664733"/>
    <w:rsid w:val="00664999"/>
    <w:rsid w:val="00664B7B"/>
    <w:rsid w:val="00665245"/>
    <w:rsid w:val="00665AF8"/>
    <w:rsid w:val="0066645E"/>
    <w:rsid w:val="00666D6B"/>
    <w:rsid w:val="00667C8B"/>
    <w:rsid w:val="00670258"/>
    <w:rsid w:val="006704E3"/>
    <w:rsid w:val="00671066"/>
    <w:rsid w:val="006716B8"/>
    <w:rsid w:val="00671BCB"/>
    <w:rsid w:val="00672561"/>
    <w:rsid w:val="00672C06"/>
    <w:rsid w:val="00673F4F"/>
    <w:rsid w:val="00673FD8"/>
    <w:rsid w:val="00674687"/>
    <w:rsid w:val="00675231"/>
    <w:rsid w:val="00675BEC"/>
    <w:rsid w:val="00675EAF"/>
    <w:rsid w:val="0067627D"/>
    <w:rsid w:val="00676624"/>
    <w:rsid w:val="0067773E"/>
    <w:rsid w:val="00681260"/>
    <w:rsid w:val="00681634"/>
    <w:rsid w:val="00681A91"/>
    <w:rsid w:val="00681EF9"/>
    <w:rsid w:val="0068203D"/>
    <w:rsid w:val="0068207F"/>
    <w:rsid w:val="0068256C"/>
    <w:rsid w:val="006826F1"/>
    <w:rsid w:val="00682A95"/>
    <w:rsid w:val="00682E5F"/>
    <w:rsid w:val="00683CBF"/>
    <w:rsid w:val="0068409B"/>
    <w:rsid w:val="00684150"/>
    <w:rsid w:val="006842CD"/>
    <w:rsid w:val="00685444"/>
    <w:rsid w:val="0069062D"/>
    <w:rsid w:val="0069169A"/>
    <w:rsid w:val="00691BED"/>
    <w:rsid w:val="00691E30"/>
    <w:rsid w:val="00692240"/>
    <w:rsid w:val="006926DC"/>
    <w:rsid w:val="00692865"/>
    <w:rsid w:val="00692E67"/>
    <w:rsid w:val="00692EEF"/>
    <w:rsid w:val="006933B8"/>
    <w:rsid w:val="0069361E"/>
    <w:rsid w:val="00693906"/>
    <w:rsid w:val="0069398C"/>
    <w:rsid w:val="00693A85"/>
    <w:rsid w:val="00693C2C"/>
    <w:rsid w:val="00694076"/>
    <w:rsid w:val="006941FC"/>
    <w:rsid w:val="00694981"/>
    <w:rsid w:val="00694B20"/>
    <w:rsid w:val="00695335"/>
    <w:rsid w:val="00695CDF"/>
    <w:rsid w:val="00695CE2"/>
    <w:rsid w:val="006964A9"/>
    <w:rsid w:val="00696DFD"/>
    <w:rsid w:val="0069714B"/>
    <w:rsid w:val="006972CF"/>
    <w:rsid w:val="006A08E2"/>
    <w:rsid w:val="006A0905"/>
    <w:rsid w:val="006A0F5E"/>
    <w:rsid w:val="006A1720"/>
    <w:rsid w:val="006A1BB8"/>
    <w:rsid w:val="006A23A6"/>
    <w:rsid w:val="006A2498"/>
    <w:rsid w:val="006A2526"/>
    <w:rsid w:val="006A28CC"/>
    <w:rsid w:val="006A2E10"/>
    <w:rsid w:val="006A386F"/>
    <w:rsid w:val="006A3D12"/>
    <w:rsid w:val="006A3FA7"/>
    <w:rsid w:val="006A494D"/>
    <w:rsid w:val="006A4ED6"/>
    <w:rsid w:val="006A53CD"/>
    <w:rsid w:val="006A54AF"/>
    <w:rsid w:val="006A5E10"/>
    <w:rsid w:val="006A5E98"/>
    <w:rsid w:val="006A681F"/>
    <w:rsid w:val="006A7ADF"/>
    <w:rsid w:val="006A7D29"/>
    <w:rsid w:val="006A7E91"/>
    <w:rsid w:val="006A7EC4"/>
    <w:rsid w:val="006A7FE5"/>
    <w:rsid w:val="006B064C"/>
    <w:rsid w:val="006B0991"/>
    <w:rsid w:val="006B0DD4"/>
    <w:rsid w:val="006B0E6E"/>
    <w:rsid w:val="006B1211"/>
    <w:rsid w:val="006B19AB"/>
    <w:rsid w:val="006B2043"/>
    <w:rsid w:val="006B25D3"/>
    <w:rsid w:val="006B26C9"/>
    <w:rsid w:val="006B2B83"/>
    <w:rsid w:val="006B3058"/>
    <w:rsid w:val="006B3910"/>
    <w:rsid w:val="006B3B1E"/>
    <w:rsid w:val="006B3F29"/>
    <w:rsid w:val="006B509C"/>
    <w:rsid w:val="006B56B4"/>
    <w:rsid w:val="006B5970"/>
    <w:rsid w:val="006B76C8"/>
    <w:rsid w:val="006C154C"/>
    <w:rsid w:val="006C194E"/>
    <w:rsid w:val="006C24D9"/>
    <w:rsid w:val="006C253D"/>
    <w:rsid w:val="006C2861"/>
    <w:rsid w:val="006C3247"/>
    <w:rsid w:val="006C4245"/>
    <w:rsid w:val="006C52BB"/>
    <w:rsid w:val="006C545D"/>
    <w:rsid w:val="006C6AEA"/>
    <w:rsid w:val="006C7F05"/>
    <w:rsid w:val="006D10CE"/>
    <w:rsid w:val="006D15EA"/>
    <w:rsid w:val="006D194A"/>
    <w:rsid w:val="006D2488"/>
    <w:rsid w:val="006D2504"/>
    <w:rsid w:val="006D3CF7"/>
    <w:rsid w:val="006D455E"/>
    <w:rsid w:val="006D4D93"/>
    <w:rsid w:val="006D4E50"/>
    <w:rsid w:val="006D4ECE"/>
    <w:rsid w:val="006D5027"/>
    <w:rsid w:val="006D59C4"/>
    <w:rsid w:val="006D60BF"/>
    <w:rsid w:val="006D659B"/>
    <w:rsid w:val="006D7262"/>
    <w:rsid w:val="006D782B"/>
    <w:rsid w:val="006E0308"/>
    <w:rsid w:val="006E0D74"/>
    <w:rsid w:val="006E0D75"/>
    <w:rsid w:val="006E1309"/>
    <w:rsid w:val="006E17B5"/>
    <w:rsid w:val="006E1FE0"/>
    <w:rsid w:val="006E25E6"/>
    <w:rsid w:val="006E41D5"/>
    <w:rsid w:val="006E45DE"/>
    <w:rsid w:val="006E5CD1"/>
    <w:rsid w:val="006E6143"/>
    <w:rsid w:val="006E6A0A"/>
    <w:rsid w:val="006E6F8A"/>
    <w:rsid w:val="006E7A41"/>
    <w:rsid w:val="006E7DC6"/>
    <w:rsid w:val="006E7F03"/>
    <w:rsid w:val="006F03CB"/>
    <w:rsid w:val="006F057C"/>
    <w:rsid w:val="006F12CA"/>
    <w:rsid w:val="006F17DD"/>
    <w:rsid w:val="006F2AB0"/>
    <w:rsid w:val="006F2BA2"/>
    <w:rsid w:val="006F2FCF"/>
    <w:rsid w:val="006F474B"/>
    <w:rsid w:val="006F5433"/>
    <w:rsid w:val="006F552E"/>
    <w:rsid w:val="006F57FC"/>
    <w:rsid w:val="006F59B5"/>
    <w:rsid w:val="006F5DF7"/>
    <w:rsid w:val="006F62FA"/>
    <w:rsid w:val="006F65EE"/>
    <w:rsid w:val="006F678E"/>
    <w:rsid w:val="006F6885"/>
    <w:rsid w:val="006F6E33"/>
    <w:rsid w:val="006F7608"/>
    <w:rsid w:val="006F7B62"/>
    <w:rsid w:val="007000B1"/>
    <w:rsid w:val="007007B2"/>
    <w:rsid w:val="007010A2"/>
    <w:rsid w:val="007013E5"/>
    <w:rsid w:val="00702159"/>
    <w:rsid w:val="007024E1"/>
    <w:rsid w:val="007025BB"/>
    <w:rsid w:val="00702949"/>
    <w:rsid w:val="00702C42"/>
    <w:rsid w:val="00703180"/>
    <w:rsid w:val="0070328B"/>
    <w:rsid w:val="007034FD"/>
    <w:rsid w:val="00703D42"/>
    <w:rsid w:val="007044D0"/>
    <w:rsid w:val="007052A9"/>
    <w:rsid w:val="007057CE"/>
    <w:rsid w:val="00705C11"/>
    <w:rsid w:val="00705E00"/>
    <w:rsid w:val="00706658"/>
    <w:rsid w:val="007078A4"/>
    <w:rsid w:val="00707AA6"/>
    <w:rsid w:val="00707CD9"/>
    <w:rsid w:val="0071081A"/>
    <w:rsid w:val="0071095B"/>
    <w:rsid w:val="00710EAC"/>
    <w:rsid w:val="00711830"/>
    <w:rsid w:val="007118E7"/>
    <w:rsid w:val="00711A5C"/>
    <w:rsid w:val="00711EF1"/>
    <w:rsid w:val="00712284"/>
    <w:rsid w:val="00713C5A"/>
    <w:rsid w:val="00714209"/>
    <w:rsid w:val="007142C7"/>
    <w:rsid w:val="0071474D"/>
    <w:rsid w:val="007157A4"/>
    <w:rsid w:val="007157B9"/>
    <w:rsid w:val="00715CA4"/>
    <w:rsid w:val="00716568"/>
    <w:rsid w:val="00716626"/>
    <w:rsid w:val="0071738F"/>
    <w:rsid w:val="00720915"/>
    <w:rsid w:val="00720EAF"/>
    <w:rsid w:val="00721965"/>
    <w:rsid w:val="00721C12"/>
    <w:rsid w:val="00722B71"/>
    <w:rsid w:val="00724834"/>
    <w:rsid w:val="00724D59"/>
    <w:rsid w:val="00724DF0"/>
    <w:rsid w:val="00724E68"/>
    <w:rsid w:val="00725133"/>
    <w:rsid w:val="00725D84"/>
    <w:rsid w:val="00726B2E"/>
    <w:rsid w:val="00726BBA"/>
    <w:rsid w:val="00726DB8"/>
    <w:rsid w:val="00726F7E"/>
    <w:rsid w:val="00727151"/>
    <w:rsid w:val="007272D3"/>
    <w:rsid w:val="0072757B"/>
    <w:rsid w:val="00727E80"/>
    <w:rsid w:val="00730C7C"/>
    <w:rsid w:val="00731649"/>
    <w:rsid w:val="007319CE"/>
    <w:rsid w:val="00731D02"/>
    <w:rsid w:val="00732240"/>
    <w:rsid w:val="00732A2E"/>
    <w:rsid w:val="00732B35"/>
    <w:rsid w:val="00732CF8"/>
    <w:rsid w:val="00732FC8"/>
    <w:rsid w:val="00733349"/>
    <w:rsid w:val="00733382"/>
    <w:rsid w:val="007339C7"/>
    <w:rsid w:val="00734468"/>
    <w:rsid w:val="0073456A"/>
    <w:rsid w:val="00734713"/>
    <w:rsid w:val="00734CA0"/>
    <w:rsid w:val="00734DF4"/>
    <w:rsid w:val="007357E0"/>
    <w:rsid w:val="00735875"/>
    <w:rsid w:val="007359AD"/>
    <w:rsid w:val="00735A2C"/>
    <w:rsid w:val="00735A31"/>
    <w:rsid w:val="00735B4B"/>
    <w:rsid w:val="00735C24"/>
    <w:rsid w:val="00735EE1"/>
    <w:rsid w:val="0073636A"/>
    <w:rsid w:val="0073652D"/>
    <w:rsid w:val="007367F0"/>
    <w:rsid w:val="007368CE"/>
    <w:rsid w:val="00736A03"/>
    <w:rsid w:val="007379AF"/>
    <w:rsid w:val="00740AE5"/>
    <w:rsid w:val="00740C76"/>
    <w:rsid w:val="00740D71"/>
    <w:rsid w:val="00740E8A"/>
    <w:rsid w:val="007412B1"/>
    <w:rsid w:val="00741FAE"/>
    <w:rsid w:val="007421DF"/>
    <w:rsid w:val="00742313"/>
    <w:rsid w:val="00742979"/>
    <w:rsid w:val="00742C81"/>
    <w:rsid w:val="0074305A"/>
    <w:rsid w:val="0074361B"/>
    <w:rsid w:val="00743B09"/>
    <w:rsid w:val="00743E7F"/>
    <w:rsid w:val="00743F1D"/>
    <w:rsid w:val="007440B6"/>
    <w:rsid w:val="00744BD9"/>
    <w:rsid w:val="00745542"/>
    <w:rsid w:val="007456A7"/>
    <w:rsid w:val="007458DC"/>
    <w:rsid w:val="00745CD8"/>
    <w:rsid w:val="00745D39"/>
    <w:rsid w:val="00746D4F"/>
    <w:rsid w:val="007475E8"/>
    <w:rsid w:val="0074790F"/>
    <w:rsid w:val="00747957"/>
    <w:rsid w:val="00750F5A"/>
    <w:rsid w:val="00752FFA"/>
    <w:rsid w:val="0075316F"/>
    <w:rsid w:val="007540DD"/>
    <w:rsid w:val="0075474E"/>
    <w:rsid w:val="00754785"/>
    <w:rsid w:val="00754D5A"/>
    <w:rsid w:val="007552B5"/>
    <w:rsid w:val="00755866"/>
    <w:rsid w:val="00756173"/>
    <w:rsid w:val="007561BA"/>
    <w:rsid w:val="00756286"/>
    <w:rsid w:val="00756D13"/>
    <w:rsid w:val="00756DFC"/>
    <w:rsid w:val="00756E51"/>
    <w:rsid w:val="00756E8A"/>
    <w:rsid w:val="00757285"/>
    <w:rsid w:val="0075741D"/>
    <w:rsid w:val="00757696"/>
    <w:rsid w:val="007576CA"/>
    <w:rsid w:val="00757F16"/>
    <w:rsid w:val="00760495"/>
    <w:rsid w:val="0076071B"/>
    <w:rsid w:val="00760967"/>
    <w:rsid w:val="007609A3"/>
    <w:rsid w:val="00760A78"/>
    <w:rsid w:val="00760AD6"/>
    <w:rsid w:val="0076121D"/>
    <w:rsid w:val="0076134D"/>
    <w:rsid w:val="007613A1"/>
    <w:rsid w:val="00761848"/>
    <w:rsid w:val="00761CBB"/>
    <w:rsid w:val="007624FE"/>
    <w:rsid w:val="00762AC9"/>
    <w:rsid w:val="00762AE6"/>
    <w:rsid w:val="00762F5B"/>
    <w:rsid w:val="0076376E"/>
    <w:rsid w:val="00763935"/>
    <w:rsid w:val="00764A21"/>
    <w:rsid w:val="00764CC1"/>
    <w:rsid w:val="00764F71"/>
    <w:rsid w:val="00764FDE"/>
    <w:rsid w:val="007653D7"/>
    <w:rsid w:val="007661AC"/>
    <w:rsid w:val="007662EB"/>
    <w:rsid w:val="00766570"/>
    <w:rsid w:val="00766766"/>
    <w:rsid w:val="00766B81"/>
    <w:rsid w:val="00766DDB"/>
    <w:rsid w:val="0076775D"/>
    <w:rsid w:val="00767E05"/>
    <w:rsid w:val="00770181"/>
    <w:rsid w:val="00771501"/>
    <w:rsid w:val="00771875"/>
    <w:rsid w:val="00771F0C"/>
    <w:rsid w:val="007726DC"/>
    <w:rsid w:val="0077282C"/>
    <w:rsid w:val="00773525"/>
    <w:rsid w:val="00773B36"/>
    <w:rsid w:val="00774528"/>
    <w:rsid w:val="007746F5"/>
    <w:rsid w:val="00775BA3"/>
    <w:rsid w:val="00775D69"/>
    <w:rsid w:val="00775E22"/>
    <w:rsid w:val="00776452"/>
    <w:rsid w:val="0077666F"/>
    <w:rsid w:val="00776F8D"/>
    <w:rsid w:val="00776FF8"/>
    <w:rsid w:val="00777837"/>
    <w:rsid w:val="00780B67"/>
    <w:rsid w:val="00781BD8"/>
    <w:rsid w:val="007824F6"/>
    <w:rsid w:val="00782D40"/>
    <w:rsid w:val="00783108"/>
    <w:rsid w:val="007839BC"/>
    <w:rsid w:val="00783D06"/>
    <w:rsid w:val="00785484"/>
    <w:rsid w:val="007862C8"/>
    <w:rsid w:val="007866B7"/>
    <w:rsid w:val="00790606"/>
    <w:rsid w:val="00790DBF"/>
    <w:rsid w:val="0079107F"/>
    <w:rsid w:val="007915C9"/>
    <w:rsid w:val="00791B11"/>
    <w:rsid w:val="00791D16"/>
    <w:rsid w:val="00791FFF"/>
    <w:rsid w:val="00793A6B"/>
    <w:rsid w:val="00793B1D"/>
    <w:rsid w:val="00793DCD"/>
    <w:rsid w:val="0079415A"/>
    <w:rsid w:val="007941B5"/>
    <w:rsid w:val="007951E4"/>
    <w:rsid w:val="0079567F"/>
    <w:rsid w:val="00796431"/>
    <w:rsid w:val="007964BE"/>
    <w:rsid w:val="007966E8"/>
    <w:rsid w:val="007969A2"/>
    <w:rsid w:val="00796F2D"/>
    <w:rsid w:val="00797926"/>
    <w:rsid w:val="00797AD6"/>
    <w:rsid w:val="007A0647"/>
    <w:rsid w:val="007A1160"/>
    <w:rsid w:val="007A1CF8"/>
    <w:rsid w:val="007A1E69"/>
    <w:rsid w:val="007A2345"/>
    <w:rsid w:val="007A284D"/>
    <w:rsid w:val="007A343F"/>
    <w:rsid w:val="007A3654"/>
    <w:rsid w:val="007A3BD2"/>
    <w:rsid w:val="007A43EC"/>
    <w:rsid w:val="007A4B77"/>
    <w:rsid w:val="007A53AD"/>
    <w:rsid w:val="007A56D1"/>
    <w:rsid w:val="007A5DD2"/>
    <w:rsid w:val="007A63B1"/>
    <w:rsid w:val="007A6A9B"/>
    <w:rsid w:val="007A7902"/>
    <w:rsid w:val="007A7CA8"/>
    <w:rsid w:val="007A7DFE"/>
    <w:rsid w:val="007A7E78"/>
    <w:rsid w:val="007B02BB"/>
    <w:rsid w:val="007B070D"/>
    <w:rsid w:val="007B09EE"/>
    <w:rsid w:val="007B1693"/>
    <w:rsid w:val="007B18DF"/>
    <w:rsid w:val="007B1B64"/>
    <w:rsid w:val="007B2204"/>
    <w:rsid w:val="007B2ADC"/>
    <w:rsid w:val="007B2C1E"/>
    <w:rsid w:val="007B2EE2"/>
    <w:rsid w:val="007B306A"/>
    <w:rsid w:val="007B32F9"/>
    <w:rsid w:val="007B39DE"/>
    <w:rsid w:val="007B40C1"/>
    <w:rsid w:val="007B45F5"/>
    <w:rsid w:val="007B5CCE"/>
    <w:rsid w:val="007B6258"/>
    <w:rsid w:val="007B6271"/>
    <w:rsid w:val="007B6348"/>
    <w:rsid w:val="007B658E"/>
    <w:rsid w:val="007B65B4"/>
    <w:rsid w:val="007B6840"/>
    <w:rsid w:val="007B696B"/>
    <w:rsid w:val="007B6F13"/>
    <w:rsid w:val="007B7085"/>
    <w:rsid w:val="007B726D"/>
    <w:rsid w:val="007B74FE"/>
    <w:rsid w:val="007B7BDC"/>
    <w:rsid w:val="007B7ECE"/>
    <w:rsid w:val="007B7FF7"/>
    <w:rsid w:val="007C089C"/>
    <w:rsid w:val="007C1537"/>
    <w:rsid w:val="007C1A6E"/>
    <w:rsid w:val="007C1C67"/>
    <w:rsid w:val="007C2792"/>
    <w:rsid w:val="007C2885"/>
    <w:rsid w:val="007C2B0B"/>
    <w:rsid w:val="007C3228"/>
    <w:rsid w:val="007C40F3"/>
    <w:rsid w:val="007C4818"/>
    <w:rsid w:val="007C4AF8"/>
    <w:rsid w:val="007C4BC7"/>
    <w:rsid w:val="007C4C62"/>
    <w:rsid w:val="007C4CF9"/>
    <w:rsid w:val="007C4FDE"/>
    <w:rsid w:val="007C536A"/>
    <w:rsid w:val="007C694E"/>
    <w:rsid w:val="007C6DBF"/>
    <w:rsid w:val="007C758E"/>
    <w:rsid w:val="007C78C1"/>
    <w:rsid w:val="007D00BB"/>
    <w:rsid w:val="007D00F0"/>
    <w:rsid w:val="007D34DF"/>
    <w:rsid w:val="007D3507"/>
    <w:rsid w:val="007D4351"/>
    <w:rsid w:val="007D4FA6"/>
    <w:rsid w:val="007D5164"/>
    <w:rsid w:val="007D7988"/>
    <w:rsid w:val="007D798B"/>
    <w:rsid w:val="007D7CFA"/>
    <w:rsid w:val="007E0331"/>
    <w:rsid w:val="007E04AD"/>
    <w:rsid w:val="007E099A"/>
    <w:rsid w:val="007E0AA0"/>
    <w:rsid w:val="007E0F0E"/>
    <w:rsid w:val="007E10B3"/>
    <w:rsid w:val="007E1C25"/>
    <w:rsid w:val="007E1CD0"/>
    <w:rsid w:val="007E2994"/>
    <w:rsid w:val="007E3BAF"/>
    <w:rsid w:val="007E4BB6"/>
    <w:rsid w:val="007E5226"/>
    <w:rsid w:val="007E5714"/>
    <w:rsid w:val="007E58CB"/>
    <w:rsid w:val="007E5EC4"/>
    <w:rsid w:val="007E61C0"/>
    <w:rsid w:val="007E693B"/>
    <w:rsid w:val="007E6AA7"/>
    <w:rsid w:val="007F08DB"/>
    <w:rsid w:val="007F1C67"/>
    <w:rsid w:val="007F20A4"/>
    <w:rsid w:val="007F336E"/>
    <w:rsid w:val="007F3615"/>
    <w:rsid w:val="007F4C5E"/>
    <w:rsid w:val="007F5056"/>
    <w:rsid w:val="007F53BF"/>
    <w:rsid w:val="007F5728"/>
    <w:rsid w:val="007F5CC1"/>
    <w:rsid w:val="007F5FE6"/>
    <w:rsid w:val="007F63D7"/>
    <w:rsid w:val="007F6D85"/>
    <w:rsid w:val="007F6E06"/>
    <w:rsid w:val="007F7558"/>
    <w:rsid w:val="007F76E2"/>
    <w:rsid w:val="007F7DF3"/>
    <w:rsid w:val="00800405"/>
    <w:rsid w:val="00801093"/>
    <w:rsid w:val="00801B3B"/>
    <w:rsid w:val="00801CA9"/>
    <w:rsid w:val="008025F4"/>
    <w:rsid w:val="00803A09"/>
    <w:rsid w:val="00803B9C"/>
    <w:rsid w:val="00803F3C"/>
    <w:rsid w:val="00803F5B"/>
    <w:rsid w:val="00804CFE"/>
    <w:rsid w:val="0080522B"/>
    <w:rsid w:val="008056F9"/>
    <w:rsid w:val="00805774"/>
    <w:rsid w:val="00805E11"/>
    <w:rsid w:val="00806738"/>
    <w:rsid w:val="00806908"/>
    <w:rsid w:val="00806A9D"/>
    <w:rsid w:val="00806EE9"/>
    <w:rsid w:val="008071C1"/>
    <w:rsid w:val="008073CC"/>
    <w:rsid w:val="008073E5"/>
    <w:rsid w:val="00810A38"/>
    <w:rsid w:val="00810CFB"/>
    <w:rsid w:val="00811084"/>
    <w:rsid w:val="00811098"/>
    <w:rsid w:val="008111FD"/>
    <w:rsid w:val="0081130A"/>
    <w:rsid w:val="0081130E"/>
    <w:rsid w:val="00811B08"/>
    <w:rsid w:val="00811B44"/>
    <w:rsid w:val="00811D4F"/>
    <w:rsid w:val="008124B1"/>
    <w:rsid w:val="0081321E"/>
    <w:rsid w:val="008135DC"/>
    <w:rsid w:val="0081383D"/>
    <w:rsid w:val="00814408"/>
    <w:rsid w:val="00814881"/>
    <w:rsid w:val="00814A8E"/>
    <w:rsid w:val="00814C86"/>
    <w:rsid w:val="008154B9"/>
    <w:rsid w:val="00815B83"/>
    <w:rsid w:val="00815C6E"/>
    <w:rsid w:val="00815DFE"/>
    <w:rsid w:val="00815E59"/>
    <w:rsid w:val="00816200"/>
    <w:rsid w:val="008165DE"/>
    <w:rsid w:val="008168B8"/>
    <w:rsid w:val="008168EE"/>
    <w:rsid w:val="00820004"/>
    <w:rsid w:val="00820178"/>
    <w:rsid w:val="008208E3"/>
    <w:rsid w:val="008209AA"/>
    <w:rsid w:val="00820E29"/>
    <w:rsid w:val="00820F40"/>
    <w:rsid w:val="008212F0"/>
    <w:rsid w:val="00821C60"/>
    <w:rsid w:val="00822971"/>
    <w:rsid w:val="00822A99"/>
    <w:rsid w:val="008230DC"/>
    <w:rsid w:val="008235D2"/>
    <w:rsid w:val="00823DA0"/>
    <w:rsid w:val="00824351"/>
    <w:rsid w:val="00824809"/>
    <w:rsid w:val="00824822"/>
    <w:rsid w:val="008255DF"/>
    <w:rsid w:val="00825C47"/>
    <w:rsid w:val="00825CD2"/>
    <w:rsid w:val="008266F8"/>
    <w:rsid w:val="00826E40"/>
    <w:rsid w:val="00826ED3"/>
    <w:rsid w:val="0082710C"/>
    <w:rsid w:val="008279DF"/>
    <w:rsid w:val="008300A4"/>
    <w:rsid w:val="008301A0"/>
    <w:rsid w:val="008302CB"/>
    <w:rsid w:val="00830AD9"/>
    <w:rsid w:val="0083109C"/>
    <w:rsid w:val="00831187"/>
    <w:rsid w:val="00831C93"/>
    <w:rsid w:val="00831DC6"/>
    <w:rsid w:val="0083250D"/>
    <w:rsid w:val="0083251E"/>
    <w:rsid w:val="00833F81"/>
    <w:rsid w:val="00834205"/>
    <w:rsid w:val="0083461B"/>
    <w:rsid w:val="00834EC9"/>
    <w:rsid w:val="00834FE8"/>
    <w:rsid w:val="0083509C"/>
    <w:rsid w:val="00835ACB"/>
    <w:rsid w:val="008361EB"/>
    <w:rsid w:val="00836780"/>
    <w:rsid w:val="00837205"/>
    <w:rsid w:val="00837AA4"/>
    <w:rsid w:val="00837B00"/>
    <w:rsid w:val="00837E95"/>
    <w:rsid w:val="008401BF"/>
    <w:rsid w:val="00841C80"/>
    <w:rsid w:val="00841CE0"/>
    <w:rsid w:val="0084202B"/>
    <w:rsid w:val="0084229D"/>
    <w:rsid w:val="008423A4"/>
    <w:rsid w:val="008425D3"/>
    <w:rsid w:val="00842B07"/>
    <w:rsid w:val="00842D93"/>
    <w:rsid w:val="00843724"/>
    <w:rsid w:val="008438A7"/>
    <w:rsid w:val="0084390D"/>
    <w:rsid w:val="008439FE"/>
    <w:rsid w:val="00843BA2"/>
    <w:rsid w:val="00843D40"/>
    <w:rsid w:val="00844452"/>
    <w:rsid w:val="0084483B"/>
    <w:rsid w:val="00844CA5"/>
    <w:rsid w:val="00846655"/>
    <w:rsid w:val="00846B16"/>
    <w:rsid w:val="00846CE2"/>
    <w:rsid w:val="008470BD"/>
    <w:rsid w:val="008473F2"/>
    <w:rsid w:val="008474B9"/>
    <w:rsid w:val="00847AC9"/>
    <w:rsid w:val="00847BA3"/>
    <w:rsid w:val="00847C7E"/>
    <w:rsid w:val="00850E12"/>
    <w:rsid w:val="008516EC"/>
    <w:rsid w:val="008527EA"/>
    <w:rsid w:val="0085284B"/>
    <w:rsid w:val="00852D4C"/>
    <w:rsid w:val="00852E96"/>
    <w:rsid w:val="008530A4"/>
    <w:rsid w:val="00853F9B"/>
    <w:rsid w:val="00854543"/>
    <w:rsid w:val="0085460D"/>
    <w:rsid w:val="0085512B"/>
    <w:rsid w:val="008559AE"/>
    <w:rsid w:val="00855E6B"/>
    <w:rsid w:val="00856159"/>
    <w:rsid w:val="00856FA6"/>
    <w:rsid w:val="008570EA"/>
    <w:rsid w:val="00857BA5"/>
    <w:rsid w:val="00857EFD"/>
    <w:rsid w:val="008601D5"/>
    <w:rsid w:val="00860498"/>
    <w:rsid w:val="008612AD"/>
    <w:rsid w:val="00861553"/>
    <w:rsid w:val="008619AA"/>
    <w:rsid w:val="00861DD4"/>
    <w:rsid w:val="00862777"/>
    <w:rsid w:val="0086279F"/>
    <w:rsid w:val="00862840"/>
    <w:rsid w:val="00862DB7"/>
    <w:rsid w:val="00862F08"/>
    <w:rsid w:val="00862FDB"/>
    <w:rsid w:val="0086304D"/>
    <w:rsid w:val="008637D4"/>
    <w:rsid w:val="00863BA1"/>
    <w:rsid w:val="00863FFA"/>
    <w:rsid w:val="00864130"/>
    <w:rsid w:val="00864EB7"/>
    <w:rsid w:val="00864F7F"/>
    <w:rsid w:val="00865DF8"/>
    <w:rsid w:val="008660ED"/>
    <w:rsid w:val="00866305"/>
    <w:rsid w:val="0086646B"/>
    <w:rsid w:val="008664EA"/>
    <w:rsid w:val="008672B3"/>
    <w:rsid w:val="0086750C"/>
    <w:rsid w:val="00870470"/>
    <w:rsid w:val="0087116F"/>
    <w:rsid w:val="008712D9"/>
    <w:rsid w:val="00871ED7"/>
    <w:rsid w:val="00871F5D"/>
    <w:rsid w:val="00871FAE"/>
    <w:rsid w:val="0087244E"/>
    <w:rsid w:val="00872702"/>
    <w:rsid w:val="0087378B"/>
    <w:rsid w:val="008747DB"/>
    <w:rsid w:val="00874B29"/>
    <w:rsid w:val="00875090"/>
    <w:rsid w:val="00875130"/>
    <w:rsid w:val="00875229"/>
    <w:rsid w:val="008754BD"/>
    <w:rsid w:val="0087601B"/>
    <w:rsid w:val="0087657D"/>
    <w:rsid w:val="0087712F"/>
    <w:rsid w:val="00877C4B"/>
    <w:rsid w:val="00880FCD"/>
    <w:rsid w:val="0088160A"/>
    <w:rsid w:val="00881715"/>
    <w:rsid w:val="00881A59"/>
    <w:rsid w:val="00881A73"/>
    <w:rsid w:val="00881B77"/>
    <w:rsid w:val="008821C3"/>
    <w:rsid w:val="0088228D"/>
    <w:rsid w:val="008824D5"/>
    <w:rsid w:val="008825AF"/>
    <w:rsid w:val="00882EE9"/>
    <w:rsid w:val="00882FE1"/>
    <w:rsid w:val="00883364"/>
    <w:rsid w:val="00883703"/>
    <w:rsid w:val="00883720"/>
    <w:rsid w:val="00884852"/>
    <w:rsid w:val="00885514"/>
    <w:rsid w:val="0088593D"/>
    <w:rsid w:val="008859FF"/>
    <w:rsid w:val="00885AB9"/>
    <w:rsid w:val="00886131"/>
    <w:rsid w:val="008867FC"/>
    <w:rsid w:val="00886941"/>
    <w:rsid w:val="00886F68"/>
    <w:rsid w:val="008870E4"/>
    <w:rsid w:val="0088762C"/>
    <w:rsid w:val="00887AFD"/>
    <w:rsid w:val="0089013A"/>
    <w:rsid w:val="00890D5B"/>
    <w:rsid w:val="0089129A"/>
    <w:rsid w:val="008913AA"/>
    <w:rsid w:val="00891529"/>
    <w:rsid w:val="00891B4E"/>
    <w:rsid w:val="0089233C"/>
    <w:rsid w:val="008923B0"/>
    <w:rsid w:val="00893134"/>
    <w:rsid w:val="00893227"/>
    <w:rsid w:val="00894731"/>
    <w:rsid w:val="0089549B"/>
    <w:rsid w:val="00895523"/>
    <w:rsid w:val="00895DBA"/>
    <w:rsid w:val="00895F72"/>
    <w:rsid w:val="00896379"/>
    <w:rsid w:val="00896DD1"/>
    <w:rsid w:val="008970B2"/>
    <w:rsid w:val="008979C6"/>
    <w:rsid w:val="00897C31"/>
    <w:rsid w:val="008A067D"/>
    <w:rsid w:val="008A06C6"/>
    <w:rsid w:val="008A09D4"/>
    <w:rsid w:val="008A0EB6"/>
    <w:rsid w:val="008A154D"/>
    <w:rsid w:val="008A1C56"/>
    <w:rsid w:val="008A1F8B"/>
    <w:rsid w:val="008A2ABD"/>
    <w:rsid w:val="008A31F4"/>
    <w:rsid w:val="008A4252"/>
    <w:rsid w:val="008A466C"/>
    <w:rsid w:val="008A50C8"/>
    <w:rsid w:val="008A538B"/>
    <w:rsid w:val="008A53EF"/>
    <w:rsid w:val="008A5465"/>
    <w:rsid w:val="008A5650"/>
    <w:rsid w:val="008A5A88"/>
    <w:rsid w:val="008A64B2"/>
    <w:rsid w:val="008A6C10"/>
    <w:rsid w:val="008A7C80"/>
    <w:rsid w:val="008A7EC5"/>
    <w:rsid w:val="008A7F9F"/>
    <w:rsid w:val="008B00C5"/>
    <w:rsid w:val="008B0560"/>
    <w:rsid w:val="008B0D5C"/>
    <w:rsid w:val="008B0DF7"/>
    <w:rsid w:val="008B1B0A"/>
    <w:rsid w:val="008B329D"/>
    <w:rsid w:val="008B3343"/>
    <w:rsid w:val="008B37CF"/>
    <w:rsid w:val="008B43FE"/>
    <w:rsid w:val="008B4469"/>
    <w:rsid w:val="008B4890"/>
    <w:rsid w:val="008B59AC"/>
    <w:rsid w:val="008B5C1F"/>
    <w:rsid w:val="008B5DE8"/>
    <w:rsid w:val="008B6121"/>
    <w:rsid w:val="008B6367"/>
    <w:rsid w:val="008B6E98"/>
    <w:rsid w:val="008C0417"/>
    <w:rsid w:val="008C0478"/>
    <w:rsid w:val="008C1040"/>
    <w:rsid w:val="008C106E"/>
    <w:rsid w:val="008C2AD6"/>
    <w:rsid w:val="008C30F3"/>
    <w:rsid w:val="008C46B4"/>
    <w:rsid w:val="008C4C9C"/>
    <w:rsid w:val="008C50C2"/>
    <w:rsid w:val="008C54C8"/>
    <w:rsid w:val="008C54C9"/>
    <w:rsid w:val="008C6184"/>
    <w:rsid w:val="008C6440"/>
    <w:rsid w:val="008C69AC"/>
    <w:rsid w:val="008C69C0"/>
    <w:rsid w:val="008C6B7A"/>
    <w:rsid w:val="008C700D"/>
    <w:rsid w:val="008C75A5"/>
    <w:rsid w:val="008C7990"/>
    <w:rsid w:val="008C7BFB"/>
    <w:rsid w:val="008D01DA"/>
    <w:rsid w:val="008D0F78"/>
    <w:rsid w:val="008D15AD"/>
    <w:rsid w:val="008D1874"/>
    <w:rsid w:val="008D1A96"/>
    <w:rsid w:val="008D1E28"/>
    <w:rsid w:val="008D2044"/>
    <w:rsid w:val="008D285F"/>
    <w:rsid w:val="008D29AE"/>
    <w:rsid w:val="008D3692"/>
    <w:rsid w:val="008D37D7"/>
    <w:rsid w:val="008D41FE"/>
    <w:rsid w:val="008D4442"/>
    <w:rsid w:val="008D47B6"/>
    <w:rsid w:val="008D49B0"/>
    <w:rsid w:val="008D4AC2"/>
    <w:rsid w:val="008D57D7"/>
    <w:rsid w:val="008D603B"/>
    <w:rsid w:val="008E0671"/>
    <w:rsid w:val="008E1026"/>
    <w:rsid w:val="008E12B1"/>
    <w:rsid w:val="008E1660"/>
    <w:rsid w:val="008E1A1F"/>
    <w:rsid w:val="008E2951"/>
    <w:rsid w:val="008E3932"/>
    <w:rsid w:val="008E393B"/>
    <w:rsid w:val="008E3F6B"/>
    <w:rsid w:val="008E48BB"/>
    <w:rsid w:val="008E4BF3"/>
    <w:rsid w:val="008E5151"/>
    <w:rsid w:val="008E5CA8"/>
    <w:rsid w:val="008E5F42"/>
    <w:rsid w:val="008E6E90"/>
    <w:rsid w:val="008E7659"/>
    <w:rsid w:val="008E7666"/>
    <w:rsid w:val="008E7BF7"/>
    <w:rsid w:val="008E7E4A"/>
    <w:rsid w:val="008F033C"/>
    <w:rsid w:val="008F0C82"/>
    <w:rsid w:val="008F1198"/>
    <w:rsid w:val="008F1AF1"/>
    <w:rsid w:val="008F3335"/>
    <w:rsid w:val="008F3E83"/>
    <w:rsid w:val="008F4374"/>
    <w:rsid w:val="008F5352"/>
    <w:rsid w:val="008F616A"/>
    <w:rsid w:val="008F65B5"/>
    <w:rsid w:val="008F6A6C"/>
    <w:rsid w:val="008F731A"/>
    <w:rsid w:val="008F749E"/>
    <w:rsid w:val="008F7EC9"/>
    <w:rsid w:val="00900693"/>
    <w:rsid w:val="00901213"/>
    <w:rsid w:val="009017AC"/>
    <w:rsid w:val="009019BA"/>
    <w:rsid w:val="00901C07"/>
    <w:rsid w:val="0090235C"/>
    <w:rsid w:val="009023E2"/>
    <w:rsid w:val="0090269C"/>
    <w:rsid w:val="009028E0"/>
    <w:rsid w:val="00902BA1"/>
    <w:rsid w:val="009035DA"/>
    <w:rsid w:val="00903836"/>
    <w:rsid w:val="00903FD4"/>
    <w:rsid w:val="00904348"/>
    <w:rsid w:val="0090452D"/>
    <w:rsid w:val="00904F66"/>
    <w:rsid w:val="00905126"/>
    <w:rsid w:val="00905357"/>
    <w:rsid w:val="009054D1"/>
    <w:rsid w:val="00905A13"/>
    <w:rsid w:val="00905BFD"/>
    <w:rsid w:val="00905EE3"/>
    <w:rsid w:val="00907CD2"/>
    <w:rsid w:val="00907DD6"/>
    <w:rsid w:val="00910203"/>
    <w:rsid w:val="00910496"/>
    <w:rsid w:val="00911950"/>
    <w:rsid w:val="00911BA3"/>
    <w:rsid w:val="00912585"/>
    <w:rsid w:val="00912670"/>
    <w:rsid w:val="009135A1"/>
    <w:rsid w:val="0091530B"/>
    <w:rsid w:val="009153BC"/>
    <w:rsid w:val="00915770"/>
    <w:rsid w:val="00915E50"/>
    <w:rsid w:val="00916D7E"/>
    <w:rsid w:val="00916DAE"/>
    <w:rsid w:val="009170DD"/>
    <w:rsid w:val="00917160"/>
    <w:rsid w:val="0091741D"/>
    <w:rsid w:val="0091796D"/>
    <w:rsid w:val="00922044"/>
    <w:rsid w:val="00922F2C"/>
    <w:rsid w:val="00923452"/>
    <w:rsid w:val="009236F3"/>
    <w:rsid w:val="0092398D"/>
    <w:rsid w:val="00923AAC"/>
    <w:rsid w:val="00923E41"/>
    <w:rsid w:val="009247EC"/>
    <w:rsid w:val="0092491C"/>
    <w:rsid w:val="009249A5"/>
    <w:rsid w:val="00925707"/>
    <w:rsid w:val="0092611C"/>
    <w:rsid w:val="00927D1B"/>
    <w:rsid w:val="009301CB"/>
    <w:rsid w:val="00930F1C"/>
    <w:rsid w:val="00931106"/>
    <w:rsid w:val="009312EE"/>
    <w:rsid w:val="00932155"/>
    <w:rsid w:val="00932386"/>
    <w:rsid w:val="009327BF"/>
    <w:rsid w:val="009329C3"/>
    <w:rsid w:val="00932EFD"/>
    <w:rsid w:val="00932FEE"/>
    <w:rsid w:val="00933962"/>
    <w:rsid w:val="00933D6A"/>
    <w:rsid w:val="009343F1"/>
    <w:rsid w:val="00934411"/>
    <w:rsid w:val="00934BD8"/>
    <w:rsid w:val="00934C08"/>
    <w:rsid w:val="0093519D"/>
    <w:rsid w:val="00935A15"/>
    <w:rsid w:val="00935D54"/>
    <w:rsid w:val="00936366"/>
    <w:rsid w:val="009367BA"/>
    <w:rsid w:val="00936825"/>
    <w:rsid w:val="009368B0"/>
    <w:rsid w:val="0093745A"/>
    <w:rsid w:val="00937AF1"/>
    <w:rsid w:val="009401AB"/>
    <w:rsid w:val="009403DA"/>
    <w:rsid w:val="00940A8F"/>
    <w:rsid w:val="00941156"/>
    <w:rsid w:val="00941948"/>
    <w:rsid w:val="00941A67"/>
    <w:rsid w:val="00942B32"/>
    <w:rsid w:val="00942BB5"/>
    <w:rsid w:val="00942D74"/>
    <w:rsid w:val="00942DC2"/>
    <w:rsid w:val="0094306B"/>
    <w:rsid w:val="00943230"/>
    <w:rsid w:val="0094406D"/>
    <w:rsid w:val="009446A4"/>
    <w:rsid w:val="00945118"/>
    <w:rsid w:val="009456FA"/>
    <w:rsid w:val="00945725"/>
    <w:rsid w:val="00945E34"/>
    <w:rsid w:val="009462E7"/>
    <w:rsid w:val="00946307"/>
    <w:rsid w:val="00947E57"/>
    <w:rsid w:val="0095053F"/>
    <w:rsid w:val="00951161"/>
    <w:rsid w:val="00951DE1"/>
    <w:rsid w:val="009525E5"/>
    <w:rsid w:val="00952933"/>
    <w:rsid w:val="00952CA6"/>
    <w:rsid w:val="00952E9C"/>
    <w:rsid w:val="00952F78"/>
    <w:rsid w:val="00953652"/>
    <w:rsid w:val="009538DB"/>
    <w:rsid w:val="0095424F"/>
    <w:rsid w:val="009542AD"/>
    <w:rsid w:val="009545ED"/>
    <w:rsid w:val="0095463B"/>
    <w:rsid w:val="00954AB5"/>
    <w:rsid w:val="009558F6"/>
    <w:rsid w:val="009560B1"/>
    <w:rsid w:val="00956163"/>
    <w:rsid w:val="00956309"/>
    <w:rsid w:val="00956543"/>
    <w:rsid w:val="00956EF1"/>
    <w:rsid w:val="00957F36"/>
    <w:rsid w:val="009615F1"/>
    <w:rsid w:val="00961D52"/>
    <w:rsid w:val="00962114"/>
    <w:rsid w:val="00962391"/>
    <w:rsid w:val="00962DC7"/>
    <w:rsid w:val="00962EC2"/>
    <w:rsid w:val="0096304D"/>
    <w:rsid w:val="00963286"/>
    <w:rsid w:val="009635BF"/>
    <w:rsid w:val="0096393B"/>
    <w:rsid w:val="009644A5"/>
    <w:rsid w:val="00964CF9"/>
    <w:rsid w:val="00964DED"/>
    <w:rsid w:val="00965761"/>
    <w:rsid w:val="0096664F"/>
    <w:rsid w:val="00966787"/>
    <w:rsid w:val="0096703D"/>
    <w:rsid w:val="00967B9E"/>
    <w:rsid w:val="00967DF3"/>
    <w:rsid w:val="009709E9"/>
    <w:rsid w:val="009711B6"/>
    <w:rsid w:val="0097144B"/>
    <w:rsid w:val="0097166E"/>
    <w:rsid w:val="00972052"/>
    <w:rsid w:val="009725EF"/>
    <w:rsid w:val="00972ECA"/>
    <w:rsid w:val="0097316C"/>
    <w:rsid w:val="009739E7"/>
    <w:rsid w:val="00974B1F"/>
    <w:rsid w:val="00974FC5"/>
    <w:rsid w:val="009755FB"/>
    <w:rsid w:val="00976203"/>
    <w:rsid w:val="009762DD"/>
    <w:rsid w:val="00976810"/>
    <w:rsid w:val="009772A2"/>
    <w:rsid w:val="0097736B"/>
    <w:rsid w:val="0097774D"/>
    <w:rsid w:val="00977E53"/>
    <w:rsid w:val="00977E63"/>
    <w:rsid w:val="009800F6"/>
    <w:rsid w:val="00980958"/>
    <w:rsid w:val="00982193"/>
    <w:rsid w:val="0098260C"/>
    <w:rsid w:val="009839E6"/>
    <w:rsid w:val="0098419E"/>
    <w:rsid w:val="00984CB4"/>
    <w:rsid w:val="00985B11"/>
    <w:rsid w:val="00986667"/>
    <w:rsid w:val="009868FF"/>
    <w:rsid w:val="00986F3C"/>
    <w:rsid w:val="00990E8B"/>
    <w:rsid w:val="00990EA7"/>
    <w:rsid w:val="00991139"/>
    <w:rsid w:val="009924DB"/>
    <w:rsid w:val="0099397A"/>
    <w:rsid w:val="009949F3"/>
    <w:rsid w:val="00994DF8"/>
    <w:rsid w:val="00995ECD"/>
    <w:rsid w:val="009969B2"/>
    <w:rsid w:val="00997A1A"/>
    <w:rsid w:val="009A1ED0"/>
    <w:rsid w:val="009A27CC"/>
    <w:rsid w:val="009A28D1"/>
    <w:rsid w:val="009A2D53"/>
    <w:rsid w:val="009A31B5"/>
    <w:rsid w:val="009A32B2"/>
    <w:rsid w:val="009A3EB9"/>
    <w:rsid w:val="009A3F2A"/>
    <w:rsid w:val="009A4264"/>
    <w:rsid w:val="009A4465"/>
    <w:rsid w:val="009A4A7D"/>
    <w:rsid w:val="009A5CB0"/>
    <w:rsid w:val="009A5CC1"/>
    <w:rsid w:val="009A5D24"/>
    <w:rsid w:val="009A6916"/>
    <w:rsid w:val="009A6C20"/>
    <w:rsid w:val="009A7564"/>
    <w:rsid w:val="009A7BDE"/>
    <w:rsid w:val="009A7E86"/>
    <w:rsid w:val="009B02A7"/>
    <w:rsid w:val="009B07F6"/>
    <w:rsid w:val="009B0CFB"/>
    <w:rsid w:val="009B11CB"/>
    <w:rsid w:val="009B1640"/>
    <w:rsid w:val="009B1E02"/>
    <w:rsid w:val="009B2060"/>
    <w:rsid w:val="009B2F2D"/>
    <w:rsid w:val="009B31F8"/>
    <w:rsid w:val="009B464F"/>
    <w:rsid w:val="009B471B"/>
    <w:rsid w:val="009B4995"/>
    <w:rsid w:val="009B4C57"/>
    <w:rsid w:val="009B4E93"/>
    <w:rsid w:val="009B50A3"/>
    <w:rsid w:val="009B5593"/>
    <w:rsid w:val="009B5DE0"/>
    <w:rsid w:val="009B63A3"/>
    <w:rsid w:val="009B6BFE"/>
    <w:rsid w:val="009B6F3A"/>
    <w:rsid w:val="009B7183"/>
    <w:rsid w:val="009B76F6"/>
    <w:rsid w:val="009C06F2"/>
    <w:rsid w:val="009C0BAB"/>
    <w:rsid w:val="009C0EFA"/>
    <w:rsid w:val="009C1B92"/>
    <w:rsid w:val="009C1BF3"/>
    <w:rsid w:val="009C226E"/>
    <w:rsid w:val="009C34AB"/>
    <w:rsid w:val="009C3598"/>
    <w:rsid w:val="009C3E8F"/>
    <w:rsid w:val="009C4021"/>
    <w:rsid w:val="009C43FD"/>
    <w:rsid w:val="009C445F"/>
    <w:rsid w:val="009C47C9"/>
    <w:rsid w:val="009C58F0"/>
    <w:rsid w:val="009C5C97"/>
    <w:rsid w:val="009C6F9C"/>
    <w:rsid w:val="009C6FF5"/>
    <w:rsid w:val="009C707E"/>
    <w:rsid w:val="009C70A5"/>
    <w:rsid w:val="009C71D5"/>
    <w:rsid w:val="009C751E"/>
    <w:rsid w:val="009C7704"/>
    <w:rsid w:val="009C7A2F"/>
    <w:rsid w:val="009C7C03"/>
    <w:rsid w:val="009D0092"/>
    <w:rsid w:val="009D0225"/>
    <w:rsid w:val="009D06A8"/>
    <w:rsid w:val="009D08AB"/>
    <w:rsid w:val="009D0BF9"/>
    <w:rsid w:val="009D1ECC"/>
    <w:rsid w:val="009D1F22"/>
    <w:rsid w:val="009D2151"/>
    <w:rsid w:val="009D2389"/>
    <w:rsid w:val="009D309C"/>
    <w:rsid w:val="009D3F20"/>
    <w:rsid w:val="009D3FDB"/>
    <w:rsid w:val="009D4CAD"/>
    <w:rsid w:val="009D529B"/>
    <w:rsid w:val="009D5D58"/>
    <w:rsid w:val="009D6039"/>
    <w:rsid w:val="009D6B6D"/>
    <w:rsid w:val="009D77B0"/>
    <w:rsid w:val="009D795E"/>
    <w:rsid w:val="009E039B"/>
    <w:rsid w:val="009E1374"/>
    <w:rsid w:val="009E15DC"/>
    <w:rsid w:val="009E16AA"/>
    <w:rsid w:val="009E2076"/>
    <w:rsid w:val="009E3760"/>
    <w:rsid w:val="009E4B38"/>
    <w:rsid w:val="009E4C26"/>
    <w:rsid w:val="009E539C"/>
    <w:rsid w:val="009E542D"/>
    <w:rsid w:val="009E644F"/>
    <w:rsid w:val="009E66FE"/>
    <w:rsid w:val="009E7165"/>
    <w:rsid w:val="009F0149"/>
    <w:rsid w:val="009F0B7E"/>
    <w:rsid w:val="009F0DCF"/>
    <w:rsid w:val="009F290E"/>
    <w:rsid w:val="009F2BB1"/>
    <w:rsid w:val="009F3B28"/>
    <w:rsid w:val="009F4435"/>
    <w:rsid w:val="009F497A"/>
    <w:rsid w:val="009F4A26"/>
    <w:rsid w:val="009F54F5"/>
    <w:rsid w:val="009F5B93"/>
    <w:rsid w:val="009F6220"/>
    <w:rsid w:val="009F67F8"/>
    <w:rsid w:val="009F6A8E"/>
    <w:rsid w:val="009F6B5D"/>
    <w:rsid w:val="009F7290"/>
    <w:rsid w:val="009F76E2"/>
    <w:rsid w:val="00A003F2"/>
    <w:rsid w:val="00A00B2F"/>
    <w:rsid w:val="00A00D05"/>
    <w:rsid w:val="00A00DBC"/>
    <w:rsid w:val="00A00FC7"/>
    <w:rsid w:val="00A015A1"/>
    <w:rsid w:val="00A01670"/>
    <w:rsid w:val="00A01FDF"/>
    <w:rsid w:val="00A0228B"/>
    <w:rsid w:val="00A02A92"/>
    <w:rsid w:val="00A03123"/>
    <w:rsid w:val="00A03BB3"/>
    <w:rsid w:val="00A0447D"/>
    <w:rsid w:val="00A04BC4"/>
    <w:rsid w:val="00A05764"/>
    <w:rsid w:val="00A07105"/>
    <w:rsid w:val="00A07307"/>
    <w:rsid w:val="00A078A4"/>
    <w:rsid w:val="00A100A3"/>
    <w:rsid w:val="00A10ACD"/>
    <w:rsid w:val="00A1117C"/>
    <w:rsid w:val="00A12728"/>
    <w:rsid w:val="00A12AB4"/>
    <w:rsid w:val="00A12B08"/>
    <w:rsid w:val="00A133A3"/>
    <w:rsid w:val="00A13853"/>
    <w:rsid w:val="00A14916"/>
    <w:rsid w:val="00A14A10"/>
    <w:rsid w:val="00A14A1B"/>
    <w:rsid w:val="00A15011"/>
    <w:rsid w:val="00A16060"/>
    <w:rsid w:val="00A16507"/>
    <w:rsid w:val="00A16C54"/>
    <w:rsid w:val="00A1726A"/>
    <w:rsid w:val="00A17506"/>
    <w:rsid w:val="00A17C99"/>
    <w:rsid w:val="00A2061A"/>
    <w:rsid w:val="00A20917"/>
    <w:rsid w:val="00A211B8"/>
    <w:rsid w:val="00A21A87"/>
    <w:rsid w:val="00A2222F"/>
    <w:rsid w:val="00A2258B"/>
    <w:rsid w:val="00A2264C"/>
    <w:rsid w:val="00A22929"/>
    <w:rsid w:val="00A22D61"/>
    <w:rsid w:val="00A23A40"/>
    <w:rsid w:val="00A23A43"/>
    <w:rsid w:val="00A23ED4"/>
    <w:rsid w:val="00A23F67"/>
    <w:rsid w:val="00A24394"/>
    <w:rsid w:val="00A2445C"/>
    <w:rsid w:val="00A252D1"/>
    <w:rsid w:val="00A25B00"/>
    <w:rsid w:val="00A25EFC"/>
    <w:rsid w:val="00A262B9"/>
    <w:rsid w:val="00A26332"/>
    <w:rsid w:val="00A2662A"/>
    <w:rsid w:val="00A26CD0"/>
    <w:rsid w:val="00A27218"/>
    <w:rsid w:val="00A27F0D"/>
    <w:rsid w:val="00A30CFB"/>
    <w:rsid w:val="00A313EB"/>
    <w:rsid w:val="00A31C9B"/>
    <w:rsid w:val="00A3254F"/>
    <w:rsid w:val="00A32C15"/>
    <w:rsid w:val="00A32F10"/>
    <w:rsid w:val="00A32F2D"/>
    <w:rsid w:val="00A3301B"/>
    <w:rsid w:val="00A33382"/>
    <w:rsid w:val="00A33901"/>
    <w:rsid w:val="00A33B53"/>
    <w:rsid w:val="00A33D78"/>
    <w:rsid w:val="00A33D84"/>
    <w:rsid w:val="00A33D92"/>
    <w:rsid w:val="00A34FC4"/>
    <w:rsid w:val="00A35379"/>
    <w:rsid w:val="00A35958"/>
    <w:rsid w:val="00A35CCE"/>
    <w:rsid w:val="00A362DA"/>
    <w:rsid w:val="00A36636"/>
    <w:rsid w:val="00A368AD"/>
    <w:rsid w:val="00A36FC8"/>
    <w:rsid w:val="00A37562"/>
    <w:rsid w:val="00A37693"/>
    <w:rsid w:val="00A406E2"/>
    <w:rsid w:val="00A4071E"/>
    <w:rsid w:val="00A40A42"/>
    <w:rsid w:val="00A40B35"/>
    <w:rsid w:val="00A40E38"/>
    <w:rsid w:val="00A411FA"/>
    <w:rsid w:val="00A42E83"/>
    <w:rsid w:val="00A4397F"/>
    <w:rsid w:val="00A43B2D"/>
    <w:rsid w:val="00A44FC7"/>
    <w:rsid w:val="00A45518"/>
    <w:rsid w:val="00A45900"/>
    <w:rsid w:val="00A461B6"/>
    <w:rsid w:val="00A4626C"/>
    <w:rsid w:val="00A464EE"/>
    <w:rsid w:val="00A479FD"/>
    <w:rsid w:val="00A5033E"/>
    <w:rsid w:val="00A5043F"/>
    <w:rsid w:val="00A5117C"/>
    <w:rsid w:val="00A51201"/>
    <w:rsid w:val="00A516F1"/>
    <w:rsid w:val="00A525A9"/>
    <w:rsid w:val="00A527C2"/>
    <w:rsid w:val="00A5322A"/>
    <w:rsid w:val="00A53698"/>
    <w:rsid w:val="00A53728"/>
    <w:rsid w:val="00A5379A"/>
    <w:rsid w:val="00A538A9"/>
    <w:rsid w:val="00A53DF8"/>
    <w:rsid w:val="00A5446E"/>
    <w:rsid w:val="00A545D4"/>
    <w:rsid w:val="00A550F2"/>
    <w:rsid w:val="00A55181"/>
    <w:rsid w:val="00A5551F"/>
    <w:rsid w:val="00A55800"/>
    <w:rsid w:val="00A5606C"/>
    <w:rsid w:val="00A56284"/>
    <w:rsid w:val="00A570AA"/>
    <w:rsid w:val="00A5748A"/>
    <w:rsid w:val="00A57922"/>
    <w:rsid w:val="00A57BB1"/>
    <w:rsid w:val="00A606DB"/>
    <w:rsid w:val="00A60D5E"/>
    <w:rsid w:val="00A614E7"/>
    <w:rsid w:val="00A61B95"/>
    <w:rsid w:val="00A61EE1"/>
    <w:rsid w:val="00A62671"/>
    <w:rsid w:val="00A62A33"/>
    <w:rsid w:val="00A630D8"/>
    <w:rsid w:val="00A6326F"/>
    <w:rsid w:val="00A6421F"/>
    <w:rsid w:val="00A6520A"/>
    <w:rsid w:val="00A65A05"/>
    <w:rsid w:val="00A65B88"/>
    <w:rsid w:val="00A65CEA"/>
    <w:rsid w:val="00A660C5"/>
    <w:rsid w:val="00A6688A"/>
    <w:rsid w:val="00A71302"/>
    <w:rsid w:val="00A715C0"/>
    <w:rsid w:val="00A71783"/>
    <w:rsid w:val="00A71BB3"/>
    <w:rsid w:val="00A71C43"/>
    <w:rsid w:val="00A72753"/>
    <w:rsid w:val="00A72D72"/>
    <w:rsid w:val="00A72F02"/>
    <w:rsid w:val="00A72F54"/>
    <w:rsid w:val="00A7334D"/>
    <w:rsid w:val="00A734FA"/>
    <w:rsid w:val="00A73676"/>
    <w:rsid w:val="00A74058"/>
    <w:rsid w:val="00A7461F"/>
    <w:rsid w:val="00A746EC"/>
    <w:rsid w:val="00A748EE"/>
    <w:rsid w:val="00A74BEA"/>
    <w:rsid w:val="00A75282"/>
    <w:rsid w:val="00A75410"/>
    <w:rsid w:val="00A771F6"/>
    <w:rsid w:val="00A77534"/>
    <w:rsid w:val="00A776D2"/>
    <w:rsid w:val="00A777FB"/>
    <w:rsid w:val="00A8041F"/>
    <w:rsid w:val="00A80B9E"/>
    <w:rsid w:val="00A80F29"/>
    <w:rsid w:val="00A8155B"/>
    <w:rsid w:val="00A8171A"/>
    <w:rsid w:val="00A81AC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4A3E"/>
    <w:rsid w:val="00A857B0"/>
    <w:rsid w:val="00A85A23"/>
    <w:rsid w:val="00A860C1"/>
    <w:rsid w:val="00A86526"/>
    <w:rsid w:val="00A86DE6"/>
    <w:rsid w:val="00A87275"/>
    <w:rsid w:val="00A875EE"/>
    <w:rsid w:val="00A87FB2"/>
    <w:rsid w:val="00A900BE"/>
    <w:rsid w:val="00A90145"/>
    <w:rsid w:val="00A90AD8"/>
    <w:rsid w:val="00A91664"/>
    <w:rsid w:val="00A916C6"/>
    <w:rsid w:val="00A919B5"/>
    <w:rsid w:val="00A92200"/>
    <w:rsid w:val="00A92DB9"/>
    <w:rsid w:val="00A930C6"/>
    <w:rsid w:val="00A933A5"/>
    <w:rsid w:val="00A94A61"/>
    <w:rsid w:val="00A94EA4"/>
    <w:rsid w:val="00A95557"/>
    <w:rsid w:val="00A95A3D"/>
    <w:rsid w:val="00A95AAA"/>
    <w:rsid w:val="00A961D4"/>
    <w:rsid w:val="00A96B80"/>
    <w:rsid w:val="00A96FA9"/>
    <w:rsid w:val="00A970F6"/>
    <w:rsid w:val="00A971F1"/>
    <w:rsid w:val="00AA0087"/>
    <w:rsid w:val="00AA0334"/>
    <w:rsid w:val="00AA0897"/>
    <w:rsid w:val="00AA0B5F"/>
    <w:rsid w:val="00AA1E53"/>
    <w:rsid w:val="00AA211C"/>
    <w:rsid w:val="00AA3933"/>
    <w:rsid w:val="00AA3C5C"/>
    <w:rsid w:val="00AA43EA"/>
    <w:rsid w:val="00AA476C"/>
    <w:rsid w:val="00AA6AF3"/>
    <w:rsid w:val="00AA6EAD"/>
    <w:rsid w:val="00AA704C"/>
    <w:rsid w:val="00AA7118"/>
    <w:rsid w:val="00AB09DC"/>
    <w:rsid w:val="00AB0BBE"/>
    <w:rsid w:val="00AB0CFE"/>
    <w:rsid w:val="00AB1CC2"/>
    <w:rsid w:val="00AB2188"/>
    <w:rsid w:val="00AB2561"/>
    <w:rsid w:val="00AB2903"/>
    <w:rsid w:val="00AB3142"/>
    <w:rsid w:val="00AB32BA"/>
    <w:rsid w:val="00AB3728"/>
    <w:rsid w:val="00AB3949"/>
    <w:rsid w:val="00AB3C8B"/>
    <w:rsid w:val="00AB4297"/>
    <w:rsid w:val="00AB49E2"/>
    <w:rsid w:val="00AB4A01"/>
    <w:rsid w:val="00AB4DBB"/>
    <w:rsid w:val="00AB5A57"/>
    <w:rsid w:val="00AB5C4F"/>
    <w:rsid w:val="00AB5E69"/>
    <w:rsid w:val="00AB62DC"/>
    <w:rsid w:val="00AB65FF"/>
    <w:rsid w:val="00AB6CAE"/>
    <w:rsid w:val="00AB707C"/>
    <w:rsid w:val="00AB713D"/>
    <w:rsid w:val="00AB774B"/>
    <w:rsid w:val="00AB7D66"/>
    <w:rsid w:val="00AC0B92"/>
    <w:rsid w:val="00AC245D"/>
    <w:rsid w:val="00AC253F"/>
    <w:rsid w:val="00AC27B6"/>
    <w:rsid w:val="00AC2F2E"/>
    <w:rsid w:val="00AC3730"/>
    <w:rsid w:val="00AC422D"/>
    <w:rsid w:val="00AC4ED8"/>
    <w:rsid w:val="00AC537F"/>
    <w:rsid w:val="00AC55CC"/>
    <w:rsid w:val="00AC55FD"/>
    <w:rsid w:val="00AC5A7F"/>
    <w:rsid w:val="00AC5FD1"/>
    <w:rsid w:val="00AC6779"/>
    <w:rsid w:val="00AC6A1B"/>
    <w:rsid w:val="00AC6BF7"/>
    <w:rsid w:val="00AC6F1B"/>
    <w:rsid w:val="00AC7171"/>
    <w:rsid w:val="00AC786E"/>
    <w:rsid w:val="00AC7CDC"/>
    <w:rsid w:val="00AC7DF9"/>
    <w:rsid w:val="00AC7F8B"/>
    <w:rsid w:val="00AD188C"/>
    <w:rsid w:val="00AD1B75"/>
    <w:rsid w:val="00AD1CC8"/>
    <w:rsid w:val="00AD1D41"/>
    <w:rsid w:val="00AD201C"/>
    <w:rsid w:val="00AD2645"/>
    <w:rsid w:val="00AD2E75"/>
    <w:rsid w:val="00AD2EA4"/>
    <w:rsid w:val="00AD3B8D"/>
    <w:rsid w:val="00AD3EA9"/>
    <w:rsid w:val="00AD410A"/>
    <w:rsid w:val="00AD44C8"/>
    <w:rsid w:val="00AD53B5"/>
    <w:rsid w:val="00AD54F4"/>
    <w:rsid w:val="00AD5652"/>
    <w:rsid w:val="00AD6438"/>
    <w:rsid w:val="00AD74CC"/>
    <w:rsid w:val="00AE0244"/>
    <w:rsid w:val="00AE07FD"/>
    <w:rsid w:val="00AE199A"/>
    <w:rsid w:val="00AE29CF"/>
    <w:rsid w:val="00AE362D"/>
    <w:rsid w:val="00AE3BB6"/>
    <w:rsid w:val="00AE3CCD"/>
    <w:rsid w:val="00AE3F8B"/>
    <w:rsid w:val="00AE42F9"/>
    <w:rsid w:val="00AE4453"/>
    <w:rsid w:val="00AE4C26"/>
    <w:rsid w:val="00AE5A93"/>
    <w:rsid w:val="00AE60FD"/>
    <w:rsid w:val="00AE62D0"/>
    <w:rsid w:val="00AE6707"/>
    <w:rsid w:val="00AE6F1E"/>
    <w:rsid w:val="00AE7F54"/>
    <w:rsid w:val="00AE7F65"/>
    <w:rsid w:val="00AF022B"/>
    <w:rsid w:val="00AF0818"/>
    <w:rsid w:val="00AF0B5D"/>
    <w:rsid w:val="00AF0D85"/>
    <w:rsid w:val="00AF1301"/>
    <w:rsid w:val="00AF153B"/>
    <w:rsid w:val="00AF2243"/>
    <w:rsid w:val="00AF234A"/>
    <w:rsid w:val="00AF2DAA"/>
    <w:rsid w:val="00AF32CA"/>
    <w:rsid w:val="00AF3505"/>
    <w:rsid w:val="00AF39A0"/>
    <w:rsid w:val="00AF3F4C"/>
    <w:rsid w:val="00AF4117"/>
    <w:rsid w:val="00AF41B8"/>
    <w:rsid w:val="00AF5062"/>
    <w:rsid w:val="00AF539E"/>
    <w:rsid w:val="00AF5CFD"/>
    <w:rsid w:val="00AF6124"/>
    <w:rsid w:val="00AF6661"/>
    <w:rsid w:val="00AF6DBB"/>
    <w:rsid w:val="00AF7475"/>
    <w:rsid w:val="00AF795C"/>
    <w:rsid w:val="00AF79B7"/>
    <w:rsid w:val="00AF7ADE"/>
    <w:rsid w:val="00AF7D81"/>
    <w:rsid w:val="00AF7DCD"/>
    <w:rsid w:val="00B001C6"/>
    <w:rsid w:val="00B008BF"/>
    <w:rsid w:val="00B026D1"/>
    <w:rsid w:val="00B02A44"/>
    <w:rsid w:val="00B03387"/>
    <w:rsid w:val="00B0392F"/>
    <w:rsid w:val="00B03AB3"/>
    <w:rsid w:val="00B03C82"/>
    <w:rsid w:val="00B03DC0"/>
    <w:rsid w:val="00B0410D"/>
    <w:rsid w:val="00B041D3"/>
    <w:rsid w:val="00B04765"/>
    <w:rsid w:val="00B04AEE"/>
    <w:rsid w:val="00B04CC2"/>
    <w:rsid w:val="00B051FF"/>
    <w:rsid w:val="00B05FE8"/>
    <w:rsid w:val="00B062E6"/>
    <w:rsid w:val="00B0636E"/>
    <w:rsid w:val="00B06463"/>
    <w:rsid w:val="00B06DDE"/>
    <w:rsid w:val="00B06F85"/>
    <w:rsid w:val="00B07C86"/>
    <w:rsid w:val="00B10405"/>
    <w:rsid w:val="00B1044F"/>
    <w:rsid w:val="00B10ACB"/>
    <w:rsid w:val="00B1121C"/>
    <w:rsid w:val="00B1176A"/>
    <w:rsid w:val="00B11885"/>
    <w:rsid w:val="00B11B44"/>
    <w:rsid w:val="00B11E79"/>
    <w:rsid w:val="00B12404"/>
    <w:rsid w:val="00B12916"/>
    <w:rsid w:val="00B12C60"/>
    <w:rsid w:val="00B12EC2"/>
    <w:rsid w:val="00B13D6F"/>
    <w:rsid w:val="00B14630"/>
    <w:rsid w:val="00B1489E"/>
    <w:rsid w:val="00B14E31"/>
    <w:rsid w:val="00B15343"/>
    <w:rsid w:val="00B153C9"/>
    <w:rsid w:val="00B158BF"/>
    <w:rsid w:val="00B15E55"/>
    <w:rsid w:val="00B160FA"/>
    <w:rsid w:val="00B1618F"/>
    <w:rsid w:val="00B16220"/>
    <w:rsid w:val="00B1708A"/>
    <w:rsid w:val="00B1760C"/>
    <w:rsid w:val="00B205B2"/>
    <w:rsid w:val="00B207B3"/>
    <w:rsid w:val="00B20EBC"/>
    <w:rsid w:val="00B21E37"/>
    <w:rsid w:val="00B21F7D"/>
    <w:rsid w:val="00B22FF0"/>
    <w:rsid w:val="00B231F1"/>
    <w:rsid w:val="00B2363F"/>
    <w:rsid w:val="00B23677"/>
    <w:rsid w:val="00B23B15"/>
    <w:rsid w:val="00B2406E"/>
    <w:rsid w:val="00B24395"/>
    <w:rsid w:val="00B2567F"/>
    <w:rsid w:val="00B26AC2"/>
    <w:rsid w:val="00B26E9E"/>
    <w:rsid w:val="00B275BA"/>
    <w:rsid w:val="00B27636"/>
    <w:rsid w:val="00B30BE9"/>
    <w:rsid w:val="00B31147"/>
    <w:rsid w:val="00B3158B"/>
    <w:rsid w:val="00B3216A"/>
    <w:rsid w:val="00B32594"/>
    <w:rsid w:val="00B32617"/>
    <w:rsid w:val="00B3348F"/>
    <w:rsid w:val="00B339A0"/>
    <w:rsid w:val="00B33BA2"/>
    <w:rsid w:val="00B33DD3"/>
    <w:rsid w:val="00B347EE"/>
    <w:rsid w:val="00B34960"/>
    <w:rsid w:val="00B3498B"/>
    <w:rsid w:val="00B34B24"/>
    <w:rsid w:val="00B34E26"/>
    <w:rsid w:val="00B3554D"/>
    <w:rsid w:val="00B35878"/>
    <w:rsid w:val="00B368F4"/>
    <w:rsid w:val="00B374E8"/>
    <w:rsid w:val="00B37616"/>
    <w:rsid w:val="00B3771A"/>
    <w:rsid w:val="00B37A94"/>
    <w:rsid w:val="00B400C4"/>
    <w:rsid w:val="00B400E9"/>
    <w:rsid w:val="00B40579"/>
    <w:rsid w:val="00B40ECF"/>
    <w:rsid w:val="00B41F58"/>
    <w:rsid w:val="00B42938"/>
    <w:rsid w:val="00B43556"/>
    <w:rsid w:val="00B44FB5"/>
    <w:rsid w:val="00B45751"/>
    <w:rsid w:val="00B4632A"/>
    <w:rsid w:val="00B46EAF"/>
    <w:rsid w:val="00B46FCE"/>
    <w:rsid w:val="00B47D76"/>
    <w:rsid w:val="00B51190"/>
    <w:rsid w:val="00B5161D"/>
    <w:rsid w:val="00B51B51"/>
    <w:rsid w:val="00B524BD"/>
    <w:rsid w:val="00B5348E"/>
    <w:rsid w:val="00B542DA"/>
    <w:rsid w:val="00B54749"/>
    <w:rsid w:val="00B54AF4"/>
    <w:rsid w:val="00B54EFD"/>
    <w:rsid w:val="00B559BA"/>
    <w:rsid w:val="00B559DD"/>
    <w:rsid w:val="00B55D33"/>
    <w:rsid w:val="00B56299"/>
    <w:rsid w:val="00B57204"/>
    <w:rsid w:val="00B57F45"/>
    <w:rsid w:val="00B60715"/>
    <w:rsid w:val="00B60934"/>
    <w:rsid w:val="00B60BA5"/>
    <w:rsid w:val="00B6105B"/>
    <w:rsid w:val="00B6146C"/>
    <w:rsid w:val="00B63860"/>
    <w:rsid w:val="00B63A3C"/>
    <w:rsid w:val="00B63B7B"/>
    <w:rsid w:val="00B64103"/>
    <w:rsid w:val="00B6425C"/>
    <w:rsid w:val="00B64F1E"/>
    <w:rsid w:val="00B65426"/>
    <w:rsid w:val="00B65804"/>
    <w:rsid w:val="00B658EF"/>
    <w:rsid w:val="00B659FD"/>
    <w:rsid w:val="00B6635D"/>
    <w:rsid w:val="00B66558"/>
    <w:rsid w:val="00B67C5D"/>
    <w:rsid w:val="00B701B2"/>
    <w:rsid w:val="00B7083F"/>
    <w:rsid w:val="00B710B7"/>
    <w:rsid w:val="00B71995"/>
    <w:rsid w:val="00B71F50"/>
    <w:rsid w:val="00B72A24"/>
    <w:rsid w:val="00B73291"/>
    <w:rsid w:val="00B7349D"/>
    <w:rsid w:val="00B73DE2"/>
    <w:rsid w:val="00B7402B"/>
    <w:rsid w:val="00B74046"/>
    <w:rsid w:val="00B74453"/>
    <w:rsid w:val="00B74C46"/>
    <w:rsid w:val="00B75348"/>
    <w:rsid w:val="00B75BF7"/>
    <w:rsid w:val="00B77566"/>
    <w:rsid w:val="00B77AB4"/>
    <w:rsid w:val="00B77B95"/>
    <w:rsid w:val="00B77FD4"/>
    <w:rsid w:val="00B80672"/>
    <w:rsid w:val="00B80854"/>
    <w:rsid w:val="00B80C9D"/>
    <w:rsid w:val="00B81775"/>
    <w:rsid w:val="00B817A8"/>
    <w:rsid w:val="00B82FF6"/>
    <w:rsid w:val="00B831C3"/>
    <w:rsid w:val="00B83C9D"/>
    <w:rsid w:val="00B8410B"/>
    <w:rsid w:val="00B84390"/>
    <w:rsid w:val="00B84569"/>
    <w:rsid w:val="00B84E31"/>
    <w:rsid w:val="00B8547C"/>
    <w:rsid w:val="00B856C2"/>
    <w:rsid w:val="00B85AA6"/>
    <w:rsid w:val="00B86AB5"/>
    <w:rsid w:val="00B87ECB"/>
    <w:rsid w:val="00B900AA"/>
    <w:rsid w:val="00B90403"/>
    <w:rsid w:val="00B907E7"/>
    <w:rsid w:val="00B9080B"/>
    <w:rsid w:val="00B909A5"/>
    <w:rsid w:val="00B90C59"/>
    <w:rsid w:val="00B90DE1"/>
    <w:rsid w:val="00B91ACE"/>
    <w:rsid w:val="00B91C3A"/>
    <w:rsid w:val="00B91C46"/>
    <w:rsid w:val="00B92477"/>
    <w:rsid w:val="00B926C6"/>
    <w:rsid w:val="00B93342"/>
    <w:rsid w:val="00B93363"/>
    <w:rsid w:val="00B9424F"/>
    <w:rsid w:val="00B94590"/>
    <w:rsid w:val="00B949B7"/>
    <w:rsid w:val="00B94BEE"/>
    <w:rsid w:val="00B94F26"/>
    <w:rsid w:val="00B94F91"/>
    <w:rsid w:val="00B95376"/>
    <w:rsid w:val="00B959BE"/>
    <w:rsid w:val="00B96915"/>
    <w:rsid w:val="00B96D4A"/>
    <w:rsid w:val="00BA045B"/>
    <w:rsid w:val="00BA08F6"/>
    <w:rsid w:val="00BA0900"/>
    <w:rsid w:val="00BA11A2"/>
    <w:rsid w:val="00BA141A"/>
    <w:rsid w:val="00BA1E23"/>
    <w:rsid w:val="00BA21C9"/>
    <w:rsid w:val="00BA28F1"/>
    <w:rsid w:val="00BA2BEC"/>
    <w:rsid w:val="00BA3514"/>
    <w:rsid w:val="00BA3983"/>
    <w:rsid w:val="00BA3B36"/>
    <w:rsid w:val="00BA4157"/>
    <w:rsid w:val="00BA46C8"/>
    <w:rsid w:val="00BA4864"/>
    <w:rsid w:val="00BA4AEC"/>
    <w:rsid w:val="00BA510C"/>
    <w:rsid w:val="00BA5854"/>
    <w:rsid w:val="00BA5A82"/>
    <w:rsid w:val="00BA6471"/>
    <w:rsid w:val="00BA6BD0"/>
    <w:rsid w:val="00BA7813"/>
    <w:rsid w:val="00BB037B"/>
    <w:rsid w:val="00BB0941"/>
    <w:rsid w:val="00BB11FB"/>
    <w:rsid w:val="00BB1625"/>
    <w:rsid w:val="00BB16D1"/>
    <w:rsid w:val="00BB17A3"/>
    <w:rsid w:val="00BB20BE"/>
    <w:rsid w:val="00BB2764"/>
    <w:rsid w:val="00BB2BA0"/>
    <w:rsid w:val="00BB2CE7"/>
    <w:rsid w:val="00BB3FD0"/>
    <w:rsid w:val="00BB4278"/>
    <w:rsid w:val="00BB46E7"/>
    <w:rsid w:val="00BB4992"/>
    <w:rsid w:val="00BB49BD"/>
    <w:rsid w:val="00BB4C4A"/>
    <w:rsid w:val="00BB5197"/>
    <w:rsid w:val="00BB5202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16C3"/>
    <w:rsid w:val="00BC1CF8"/>
    <w:rsid w:val="00BC1DC1"/>
    <w:rsid w:val="00BC310D"/>
    <w:rsid w:val="00BC35AC"/>
    <w:rsid w:val="00BC44CB"/>
    <w:rsid w:val="00BC52DA"/>
    <w:rsid w:val="00BC559A"/>
    <w:rsid w:val="00BC5A3E"/>
    <w:rsid w:val="00BC66F7"/>
    <w:rsid w:val="00BC698C"/>
    <w:rsid w:val="00BC7B20"/>
    <w:rsid w:val="00BD06E8"/>
    <w:rsid w:val="00BD075C"/>
    <w:rsid w:val="00BD0BBA"/>
    <w:rsid w:val="00BD1551"/>
    <w:rsid w:val="00BD19ED"/>
    <w:rsid w:val="00BD20C1"/>
    <w:rsid w:val="00BD3054"/>
    <w:rsid w:val="00BD32FA"/>
    <w:rsid w:val="00BD3815"/>
    <w:rsid w:val="00BD444A"/>
    <w:rsid w:val="00BD4A05"/>
    <w:rsid w:val="00BD4D54"/>
    <w:rsid w:val="00BD503E"/>
    <w:rsid w:val="00BD5224"/>
    <w:rsid w:val="00BD5985"/>
    <w:rsid w:val="00BD6AB9"/>
    <w:rsid w:val="00BD71C7"/>
    <w:rsid w:val="00BD776A"/>
    <w:rsid w:val="00BD7A5C"/>
    <w:rsid w:val="00BD7ECD"/>
    <w:rsid w:val="00BE01EC"/>
    <w:rsid w:val="00BE139C"/>
    <w:rsid w:val="00BE1573"/>
    <w:rsid w:val="00BE1AC4"/>
    <w:rsid w:val="00BE1BFF"/>
    <w:rsid w:val="00BE1E1A"/>
    <w:rsid w:val="00BE1E6B"/>
    <w:rsid w:val="00BE249C"/>
    <w:rsid w:val="00BE26C5"/>
    <w:rsid w:val="00BE28AA"/>
    <w:rsid w:val="00BE2907"/>
    <w:rsid w:val="00BE30EA"/>
    <w:rsid w:val="00BE3109"/>
    <w:rsid w:val="00BE3BD7"/>
    <w:rsid w:val="00BE3C02"/>
    <w:rsid w:val="00BE3C74"/>
    <w:rsid w:val="00BE4034"/>
    <w:rsid w:val="00BE40C7"/>
    <w:rsid w:val="00BE51C5"/>
    <w:rsid w:val="00BE561A"/>
    <w:rsid w:val="00BE5B2F"/>
    <w:rsid w:val="00BE5D88"/>
    <w:rsid w:val="00BE61B6"/>
    <w:rsid w:val="00BE6623"/>
    <w:rsid w:val="00BE6828"/>
    <w:rsid w:val="00BE6A39"/>
    <w:rsid w:val="00BE6BB5"/>
    <w:rsid w:val="00BE6BDA"/>
    <w:rsid w:val="00BE6DC7"/>
    <w:rsid w:val="00BE712D"/>
    <w:rsid w:val="00BE71BD"/>
    <w:rsid w:val="00BF024A"/>
    <w:rsid w:val="00BF0518"/>
    <w:rsid w:val="00BF0821"/>
    <w:rsid w:val="00BF098B"/>
    <w:rsid w:val="00BF0BAA"/>
    <w:rsid w:val="00BF0F3F"/>
    <w:rsid w:val="00BF1A2B"/>
    <w:rsid w:val="00BF1BA8"/>
    <w:rsid w:val="00BF208E"/>
    <w:rsid w:val="00BF2814"/>
    <w:rsid w:val="00BF2DA4"/>
    <w:rsid w:val="00BF2DC7"/>
    <w:rsid w:val="00BF2F24"/>
    <w:rsid w:val="00BF317E"/>
    <w:rsid w:val="00BF372B"/>
    <w:rsid w:val="00BF397C"/>
    <w:rsid w:val="00BF4428"/>
    <w:rsid w:val="00BF44CC"/>
    <w:rsid w:val="00BF4C91"/>
    <w:rsid w:val="00BF4F5E"/>
    <w:rsid w:val="00BF51AB"/>
    <w:rsid w:val="00BF51C3"/>
    <w:rsid w:val="00BF69CD"/>
    <w:rsid w:val="00BF72BE"/>
    <w:rsid w:val="00BF7746"/>
    <w:rsid w:val="00C00547"/>
    <w:rsid w:val="00C0078A"/>
    <w:rsid w:val="00C00F4F"/>
    <w:rsid w:val="00C0144B"/>
    <w:rsid w:val="00C01865"/>
    <w:rsid w:val="00C026DE"/>
    <w:rsid w:val="00C029E7"/>
    <w:rsid w:val="00C02A62"/>
    <w:rsid w:val="00C03215"/>
    <w:rsid w:val="00C03262"/>
    <w:rsid w:val="00C036B7"/>
    <w:rsid w:val="00C0387C"/>
    <w:rsid w:val="00C0397F"/>
    <w:rsid w:val="00C03B61"/>
    <w:rsid w:val="00C04187"/>
    <w:rsid w:val="00C044BA"/>
    <w:rsid w:val="00C049E3"/>
    <w:rsid w:val="00C04C94"/>
    <w:rsid w:val="00C0589C"/>
    <w:rsid w:val="00C05D58"/>
    <w:rsid w:val="00C05F8B"/>
    <w:rsid w:val="00C06806"/>
    <w:rsid w:val="00C07982"/>
    <w:rsid w:val="00C07AB5"/>
    <w:rsid w:val="00C07FEE"/>
    <w:rsid w:val="00C104B7"/>
    <w:rsid w:val="00C10938"/>
    <w:rsid w:val="00C10A37"/>
    <w:rsid w:val="00C12E8D"/>
    <w:rsid w:val="00C13488"/>
    <w:rsid w:val="00C1380F"/>
    <w:rsid w:val="00C13CDF"/>
    <w:rsid w:val="00C13D7B"/>
    <w:rsid w:val="00C14D41"/>
    <w:rsid w:val="00C16795"/>
    <w:rsid w:val="00C167AC"/>
    <w:rsid w:val="00C16E53"/>
    <w:rsid w:val="00C1711A"/>
    <w:rsid w:val="00C172AF"/>
    <w:rsid w:val="00C175BF"/>
    <w:rsid w:val="00C1768A"/>
    <w:rsid w:val="00C20021"/>
    <w:rsid w:val="00C202C7"/>
    <w:rsid w:val="00C20448"/>
    <w:rsid w:val="00C207C9"/>
    <w:rsid w:val="00C210A7"/>
    <w:rsid w:val="00C2141B"/>
    <w:rsid w:val="00C215B5"/>
    <w:rsid w:val="00C217F7"/>
    <w:rsid w:val="00C21EE4"/>
    <w:rsid w:val="00C221E1"/>
    <w:rsid w:val="00C22AE7"/>
    <w:rsid w:val="00C22CFD"/>
    <w:rsid w:val="00C23540"/>
    <w:rsid w:val="00C23606"/>
    <w:rsid w:val="00C236D6"/>
    <w:rsid w:val="00C23B57"/>
    <w:rsid w:val="00C23DDD"/>
    <w:rsid w:val="00C2460D"/>
    <w:rsid w:val="00C2477C"/>
    <w:rsid w:val="00C24A4F"/>
    <w:rsid w:val="00C252CB"/>
    <w:rsid w:val="00C25349"/>
    <w:rsid w:val="00C25601"/>
    <w:rsid w:val="00C258B4"/>
    <w:rsid w:val="00C26144"/>
    <w:rsid w:val="00C26466"/>
    <w:rsid w:val="00C265E4"/>
    <w:rsid w:val="00C276A9"/>
    <w:rsid w:val="00C30A1E"/>
    <w:rsid w:val="00C30CF6"/>
    <w:rsid w:val="00C30E8C"/>
    <w:rsid w:val="00C3185C"/>
    <w:rsid w:val="00C320C1"/>
    <w:rsid w:val="00C32BB3"/>
    <w:rsid w:val="00C33256"/>
    <w:rsid w:val="00C333D3"/>
    <w:rsid w:val="00C334E0"/>
    <w:rsid w:val="00C3360F"/>
    <w:rsid w:val="00C33C22"/>
    <w:rsid w:val="00C34008"/>
    <w:rsid w:val="00C341B4"/>
    <w:rsid w:val="00C34B39"/>
    <w:rsid w:val="00C35E19"/>
    <w:rsid w:val="00C36537"/>
    <w:rsid w:val="00C403AB"/>
    <w:rsid w:val="00C4051F"/>
    <w:rsid w:val="00C40B4F"/>
    <w:rsid w:val="00C40D95"/>
    <w:rsid w:val="00C41369"/>
    <w:rsid w:val="00C42785"/>
    <w:rsid w:val="00C42829"/>
    <w:rsid w:val="00C42B4F"/>
    <w:rsid w:val="00C435D0"/>
    <w:rsid w:val="00C43AA1"/>
    <w:rsid w:val="00C43CB8"/>
    <w:rsid w:val="00C444E4"/>
    <w:rsid w:val="00C44600"/>
    <w:rsid w:val="00C44BD2"/>
    <w:rsid w:val="00C454AF"/>
    <w:rsid w:val="00C457CD"/>
    <w:rsid w:val="00C467C5"/>
    <w:rsid w:val="00C468A2"/>
    <w:rsid w:val="00C47298"/>
    <w:rsid w:val="00C478B1"/>
    <w:rsid w:val="00C47A7C"/>
    <w:rsid w:val="00C50354"/>
    <w:rsid w:val="00C505DC"/>
    <w:rsid w:val="00C50BE2"/>
    <w:rsid w:val="00C50C8E"/>
    <w:rsid w:val="00C514EA"/>
    <w:rsid w:val="00C51765"/>
    <w:rsid w:val="00C51BB2"/>
    <w:rsid w:val="00C52317"/>
    <w:rsid w:val="00C52C9B"/>
    <w:rsid w:val="00C53450"/>
    <w:rsid w:val="00C5419C"/>
    <w:rsid w:val="00C5435D"/>
    <w:rsid w:val="00C55863"/>
    <w:rsid w:val="00C55B65"/>
    <w:rsid w:val="00C55D51"/>
    <w:rsid w:val="00C5767B"/>
    <w:rsid w:val="00C57E1E"/>
    <w:rsid w:val="00C57F9E"/>
    <w:rsid w:val="00C613A8"/>
    <w:rsid w:val="00C61500"/>
    <w:rsid w:val="00C618D3"/>
    <w:rsid w:val="00C619C9"/>
    <w:rsid w:val="00C61B84"/>
    <w:rsid w:val="00C61DA4"/>
    <w:rsid w:val="00C61F81"/>
    <w:rsid w:val="00C622BB"/>
    <w:rsid w:val="00C62A3E"/>
    <w:rsid w:val="00C63488"/>
    <w:rsid w:val="00C63A67"/>
    <w:rsid w:val="00C63E08"/>
    <w:rsid w:val="00C6444F"/>
    <w:rsid w:val="00C64900"/>
    <w:rsid w:val="00C64B92"/>
    <w:rsid w:val="00C64EC1"/>
    <w:rsid w:val="00C655E8"/>
    <w:rsid w:val="00C671BE"/>
    <w:rsid w:val="00C674BF"/>
    <w:rsid w:val="00C67981"/>
    <w:rsid w:val="00C67999"/>
    <w:rsid w:val="00C7048C"/>
    <w:rsid w:val="00C70BF3"/>
    <w:rsid w:val="00C70DA6"/>
    <w:rsid w:val="00C70DEB"/>
    <w:rsid w:val="00C710FB"/>
    <w:rsid w:val="00C71282"/>
    <w:rsid w:val="00C71DD9"/>
    <w:rsid w:val="00C7245A"/>
    <w:rsid w:val="00C73C68"/>
    <w:rsid w:val="00C73CF7"/>
    <w:rsid w:val="00C74531"/>
    <w:rsid w:val="00C7459D"/>
    <w:rsid w:val="00C746AC"/>
    <w:rsid w:val="00C74A3D"/>
    <w:rsid w:val="00C74A81"/>
    <w:rsid w:val="00C761BE"/>
    <w:rsid w:val="00C76C8D"/>
    <w:rsid w:val="00C76CEF"/>
    <w:rsid w:val="00C77F58"/>
    <w:rsid w:val="00C8058F"/>
    <w:rsid w:val="00C81826"/>
    <w:rsid w:val="00C818DF"/>
    <w:rsid w:val="00C81A87"/>
    <w:rsid w:val="00C81E32"/>
    <w:rsid w:val="00C81FD9"/>
    <w:rsid w:val="00C8272B"/>
    <w:rsid w:val="00C829B6"/>
    <w:rsid w:val="00C82B47"/>
    <w:rsid w:val="00C82B4D"/>
    <w:rsid w:val="00C82E04"/>
    <w:rsid w:val="00C82FA3"/>
    <w:rsid w:val="00C8301D"/>
    <w:rsid w:val="00C83905"/>
    <w:rsid w:val="00C83B1C"/>
    <w:rsid w:val="00C83CE8"/>
    <w:rsid w:val="00C83DDC"/>
    <w:rsid w:val="00C83FDD"/>
    <w:rsid w:val="00C84A81"/>
    <w:rsid w:val="00C85B18"/>
    <w:rsid w:val="00C85B44"/>
    <w:rsid w:val="00C8606C"/>
    <w:rsid w:val="00C86B89"/>
    <w:rsid w:val="00C87447"/>
    <w:rsid w:val="00C909DF"/>
    <w:rsid w:val="00C91786"/>
    <w:rsid w:val="00C91983"/>
    <w:rsid w:val="00C919D6"/>
    <w:rsid w:val="00C91D65"/>
    <w:rsid w:val="00C91EFC"/>
    <w:rsid w:val="00C92087"/>
    <w:rsid w:val="00C9227A"/>
    <w:rsid w:val="00C92FFD"/>
    <w:rsid w:val="00C93217"/>
    <w:rsid w:val="00C93792"/>
    <w:rsid w:val="00C93F34"/>
    <w:rsid w:val="00C941D9"/>
    <w:rsid w:val="00C94645"/>
    <w:rsid w:val="00C94F6C"/>
    <w:rsid w:val="00C952F9"/>
    <w:rsid w:val="00C9571E"/>
    <w:rsid w:val="00C95BBB"/>
    <w:rsid w:val="00C95D0A"/>
    <w:rsid w:val="00C95E7E"/>
    <w:rsid w:val="00C96045"/>
    <w:rsid w:val="00C9690B"/>
    <w:rsid w:val="00C96B9D"/>
    <w:rsid w:val="00C9795D"/>
    <w:rsid w:val="00C97DFC"/>
    <w:rsid w:val="00C97EC6"/>
    <w:rsid w:val="00CA020D"/>
    <w:rsid w:val="00CA05C7"/>
    <w:rsid w:val="00CA0662"/>
    <w:rsid w:val="00CA07E8"/>
    <w:rsid w:val="00CA0862"/>
    <w:rsid w:val="00CA0AAF"/>
    <w:rsid w:val="00CA0C18"/>
    <w:rsid w:val="00CA0CE9"/>
    <w:rsid w:val="00CA0F37"/>
    <w:rsid w:val="00CA1397"/>
    <w:rsid w:val="00CA1484"/>
    <w:rsid w:val="00CA1569"/>
    <w:rsid w:val="00CA1A8C"/>
    <w:rsid w:val="00CA3578"/>
    <w:rsid w:val="00CA384E"/>
    <w:rsid w:val="00CA4117"/>
    <w:rsid w:val="00CA42F6"/>
    <w:rsid w:val="00CA4ACA"/>
    <w:rsid w:val="00CA4ED3"/>
    <w:rsid w:val="00CA5070"/>
    <w:rsid w:val="00CA5125"/>
    <w:rsid w:val="00CA53CD"/>
    <w:rsid w:val="00CA53D0"/>
    <w:rsid w:val="00CA6338"/>
    <w:rsid w:val="00CA6BF5"/>
    <w:rsid w:val="00CA6C1E"/>
    <w:rsid w:val="00CA6F3B"/>
    <w:rsid w:val="00CA719C"/>
    <w:rsid w:val="00CA766A"/>
    <w:rsid w:val="00CA7F5B"/>
    <w:rsid w:val="00CB1283"/>
    <w:rsid w:val="00CB1557"/>
    <w:rsid w:val="00CB1F55"/>
    <w:rsid w:val="00CB20A3"/>
    <w:rsid w:val="00CB3C29"/>
    <w:rsid w:val="00CB3DF5"/>
    <w:rsid w:val="00CB3F3F"/>
    <w:rsid w:val="00CB5040"/>
    <w:rsid w:val="00CB5097"/>
    <w:rsid w:val="00CB51A6"/>
    <w:rsid w:val="00CB5811"/>
    <w:rsid w:val="00CB5F63"/>
    <w:rsid w:val="00CB6274"/>
    <w:rsid w:val="00CB6BA5"/>
    <w:rsid w:val="00CB7534"/>
    <w:rsid w:val="00CB7692"/>
    <w:rsid w:val="00CB77F3"/>
    <w:rsid w:val="00CC0431"/>
    <w:rsid w:val="00CC11AE"/>
    <w:rsid w:val="00CC1F9C"/>
    <w:rsid w:val="00CC28EF"/>
    <w:rsid w:val="00CC2E54"/>
    <w:rsid w:val="00CC436F"/>
    <w:rsid w:val="00CC4CF3"/>
    <w:rsid w:val="00CC5200"/>
    <w:rsid w:val="00CC5404"/>
    <w:rsid w:val="00CC5535"/>
    <w:rsid w:val="00CC5BFC"/>
    <w:rsid w:val="00CC6065"/>
    <w:rsid w:val="00CC60EA"/>
    <w:rsid w:val="00CC62C8"/>
    <w:rsid w:val="00CC7159"/>
    <w:rsid w:val="00CC7970"/>
    <w:rsid w:val="00CC7DB5"/>
    <w:rsid w:val="00CD04A7"/>
    <w:rsid w:val="00CD05E5"/>
    <w:rsid w:val="00CD0B5C"/>
    <w:rsid w:val="00CD0F31"/>
    <w:rsid w:val="00CD101B"/>
    <w:rsid w:val="00CD11E5"/>
    <w:rsid w:val="00CD18B0"/>
    <w:rsid w:val="00CD20AE"/>
    <w:rsid w:val="00CD2317"/>
    <w:rsid w:val="00CD272C"/>
    <w:rsid w:val="00CD2819"/>
    <w:rsid w:val="00CD3495"/>
    <w:rsid w:val="00CD36A5"/>
    <w:rsid w:val="00CD3A0C"/>
    <w:rsid w:val="00CD3EAA"/>
    <w:rsid w:val="00CD3F4E"/>
    <w:rsid w:val="00CD49DB"/>
    <w:rsid w:val="00CD5340"/>
    <w:rsid w:val="00CD58DB"/>
    <w:rsid w:val="00CD5DDD"/>
    <w:rsid w:val="00CD75F7"/>
    <w:rsid w:val="00CE00BC"/>
    <w:rsid w:val="00CE03D9"/>
    <w:rsid w:val="00CE0504"/>
    <w:rsid w:val="00CE0634"/>
    <w:rsid w:val="00CE106A"/>
    <w:rsid w:val="00CE165D"/>
    <w:rsid w:val="00CE182E"/>
    <w:rsid w:val="00CE1AD6"/>
    <w:rsid w:val="00CE1C48"/>
    <w:rsid w:val="00CE2589"/>
    <w:rsid w:val="00CE2959"/>
    <w:rsid w:val="00CE2B1C"/>
    <w:rsid w:val="00CE2B2E"/>
    <w:rsid w:val="00CE34DF"/>
    <w:rsid w:val="00CE4335"/>
    <w:rsid w:val="00CE4944"/>
    <w:rsid w:val="00CE4AF0"/>
    <w:rsid w:val="00CE4BD0"/>
    <w:rsid w:val="00CE4C42"/>
    <w:rsid w:val="00CE4D51"/>
    <w:rsid w:val="00CE4F6C"/>
    <w:rsid w:val="00CE5029"/>
    <w:rsid w:val="00CE5085"/>
    <w:rsid w:val="00CE54EA"/>
    <w:rsid w:val="00CE5D07"/>
    <w:rsid w:val="00CE6251"/>
    <w:rsid w:val="00CE6A8C"/>
    <w:rsid w:val="00CE6B9F"/>
    <w:rsid w:val="00CE748D"/>
    <w:rsid w:val="00CE7555"/>
    <w:rsid w:val="00CF0C7D"/>
    <w:rsid w:val="00CF0D33"/>
    <w:rsid w:val="00CF0EEB"/>
    <w:rsid w:val="00CF106B"/>
    <w:rsid w:val="00CF15CA"/>
    <w:rsid w:val="00CF19BA"/>
    <w:rsid w:val="00CF2521"/>
    <w:rsid w:val="00CF2863"/>
    <w:rsid w:val="00CF32CD"/>
    <w:rsid w:val="00CF35AF"/>
    <w:rsid w:val="00CF3643"/>
    <w:rsid w:val="00CF39F2"/>
    <w:rsid w:val="00CF3DE3"/>
    <w:rsid w:val="00CF456A"/>
    <w:rsid w:val="00CF473C"/>
    <w:rsid w:val="00CF5472"/>
    <w:rsid w:val="00CF694D"/>
    <w:rsid w:val="00CF6C55"/>
    <w:rsid w:val="00CF75B9"/>
    <w:rsid w:val="00D00292"/>
    <w:rsid w:val="00D00B76"/>
    <w:rsid w:val="00D0138C"/>
    <w:rsid w:val="00D01442"/>
    <w:rsid w:val="00D0244A"/>
    <w:rsid w:val="00D0278F"/>
    <w:rsid w:val="00D027B6"/>
    <w:rsid w:val="00D028D5"/>
    <w:rsid w:val="00D02C00"/>
    <w:rsid w:val="00D0419F"/>
    <w:rsid w:val="00D04BA3"/>
    <w:rsid w:val="00D04FC6"/>
    <w:rsid w:val="00D055AD"/>
    <w:rsid w:val="00D05A8D"/>
    <w:rsid w:val="00D0625C"/>
    <w:rsid w:val="00D065C4"/>
    <w:rsid w:val="00D06E07"/>
    <w:rsid w:val="00D0726A"/>
    <w:rsid w:val="00D0774A"/>
    <w:rsid w:val="00D107E5"/>
    <w:rsid w:val="00D10F12"/>
    <w:rsid w:val="00D11482"/>
    <w:rsid w:val="00D1225A"/>
    <w:rsid w:val="00D12AD6"/>
    <w:rsid w:val="00D142C4"/>
    <w:rsid w:val="00D1435C"/>
    <w:rsid w:val="00D14CBD"/>
    <w:rsid w:val="00D14EED"/>
    <w:rsid w:val="00D15053"/>
    <w:rsid w:val="00D156A6"/>
    <w:rsid w:val="00D1572D"/>
    <w:rsid w:val="00D15ED1"/>
    <w:rsid w:val="00D16408"/>
    <w:rsid w:val="00D17035"/>
    <w:rsid w:val="00D200A9"/>
    <w:rsid w:val="00D201B6"/>
    <w:rsid w:val="00D203D4"/>
    <w:rsid w:val="00D21DDE"/>
    <w:rsid w:val="00D22992"/>
    <w:rsid w:val="00D22F9B"/>
    <w:rsid w:val="00D23DAE"/>
    <w:rsid w:val="00D23DF3"/>
    <w:rsid w:val="00D2475C"/>
    <w:rsid w:val="00D24FF8"/>
    <w:rsid w:val="00D25966"/>
    <w:rsid w:val="00D25FF8"/>
    <w:rsid w:val="00D266BA"/>
    <w:rsid w:val="00D269D3"/>
    <w:rsid w:val="00D26F3D"/>
    <w:rsid w:val="00D27050"/>
    <w:rsid w:val="00D271BD"/>
    <w:rsid w:val="00D27269"/>
    <w:rsid w:val="00D27738"/>
    <w:rsid w:val="00D27761"/>
    <w:rsid w:val="00D31EC9"/>
    <w:rsid w:val="00D32AAA"/>
    <w:rsid w:val="00D32C09"/>
    <w:rsid w:val="00D33078"/>
    <w:rsid w:val="00D332FD"/>
    <w:rsid w:val="00D33541"/>
    <w:rsid w:val="00D33556"/>
    <w:rsid w:val="00D33BFA"/>
    <w:rsid w:val="00D34ACA"/>
    <w:rsid w:val="00D34CE8"/>
    <w:rsid w:val="00D356AA"/>
    <w:rsid w:val="00D360C9"/>
    <w:rsid w:val="00D370EE"/>
    <w:rsid w:val="00D371A4"/>
    <w:rsid w:val="00D400F3"/>
    <w:rsid w:val="00D4053E"/>
    <w:rsid w:val="00D41197"/>
    <w:rsid w:val="00D414E1"/>
    <w:rsid w:val="00D41C03"/>
    <w:rsid w:val="00D41CCF"/>
    <w:rsid w:val="00D422AD"/>
    <w:rsid w:val="00D42984"/>
    <w:rsid w:val="00D43787"/>
    <w:rsid w:val="00D43C65"/>
    <w:rsid w:val="00D4400C"/>
    <w:rsid w:val="00D44225"/>
    <w:rsid w:val="00D44C3C"/>
    <w:rsid w:val="00D44E3C"/>
    <w:rsid w:val="00D460D6"/>
    <w:rsid w:val="00D46735"/>
    <w:rsid w:val="00D4768D"/>
    <w:rsid w:val="00D50030"/>
    <w:rsid w:val="00D50CDB"/>
    <w:rsid w:val="00D50D19"/>
    <w:rsid w:val="00D5161D"/>
    <w:rsid w:val="00D51995"/>
    <w:rsid w:val="00D51B44"/>
    <w:rsid w:val="00D52606"/>
    <w:rsid w:val="00D531E9"/>
    <w:rsid w:val="00D541F1"/>
    <w:rsid w:val="00D54D75"/>
    <w:rsid w:val="00D5616F"/>
    <w:rsid w:val="00D56A17"/>
    <w:rsid w:val="00D57ADA"/>
    <w:rsid w:val="00D60631"/>
    <w:rsid w:val="00D60E23"/>
    <w:rsid w:val="00D60E27"/>
    <w:rsid w:val="00D61957"/>
    <w:rsid w:val="00D6270E"/>
    <w:rsid w:val="00D6378B"/>
    <w:rsid w:val="00D63835"/>
    <w:rsid w:val="00D63BDB"/>
    <w:rsid w:val="00D63C7A"/>
    <w:rsid w:val="00D641AC"/>
    <w:rsid w:val="00D643DF"/>
    <w:rsid w:val="00D64A5D"/>
    <w:rsid w:val="00D64B13"/>
    <w:rsid w:val="00D64D9A"/>
    <w:rsid w:val="00D656FE"/>
    <w:rsid w:val="00D659E0"/>
    <w:rsid w:val="00D66DEB"/>
    <w:rsid w:val="00D67414"/>
    <w:rsid w:val="00D674E6"/>
    <w:rsid w:val="00D67967"/>
    <w:rsid w:val="00D7051F"/>
    <w:rsid w:val="00D705A1"/>
    <w:rsid w:val="00D70986"/>
    <w:rsid w:val="00D70D07"/>
    <w:rsid w:val="00D71010"/>
    <w:rsid w:val="00D71183"/>
    <w:rsid w:val="00D711FE"/>
    <w:rsid w:val="00D716F3"/>
    <w:rsid w:val="00D719EC"/>
    <w:rsid w:val="00D72E88"/>
    <w:rsid w:val="00D73186"/>
    <w:rsid w:val="00D73FF7"/>
    <w:rsid w:val="00D74399"/>
    <w:rsid w:val="00D74785"/>
    <w:rsid w:val="00D74AD8"/>
    <w:rsid w:val="00D74F60"/>
    <w:rsid w:val="00D755DC"/>
    <w:rsid w:val="00D7609F"/>
    <w:rsid w:val="00D76567"/>
    <w:rsid w:val="00D76906"/>
    <w:rsid w:val="00D77C35"/>
    <w:rsid w:val="00D77D0C"/>
    <w:rsid w:val="00D800CF"/>
    <w:rsid w:val="00D80281"/>
    <w:rsid w:val="00D80D0D"/>
    <w:rsid w:val="00D813EC"/>
    <w:rsid w:val="00D81AB5"/>
    <w:rsid w:val="00D81E23"/>
    <w:rsid w:val="00D827BD"/>
    <w:rsid w:val="00D83691"/>
    <w:rsid w:val="00D83D4F"/>
    <w:rsid w:val="00D83FF5"/>
    <w:rsid w:val="00D84666"/>
    <w:rsid w:val="00D84D08"/>
    <w:rsid w:val="00D84E94"/>
    <w:rsid w:val="00D859C7"/>
    <w:rsid w:val="00D85B1A"/>
    <w:rsid w:val="00D85B4C"/>
    <w:rsid w:val="00D85C74"/>
    <w:rsid w:val="00D8627A"/>
    <w:rsid w:val="00D86639"/>
    <w:rsid w:val="00D86A84"/>
    <w:rsid w:val="00D86B9D"/>
    <w:rsid w:val="00D86CEC"/>
    <w:rsid w:val="00D86E1B"/>
    <w:rsid w:val="00D873F1"/>
    <w:rsid w:val="00D8742E"/>
    <w:rsid w:val="00D8749A"/>
    <w:rsid w:val="00D879F9"/>
    <w:rsid w:val="00D87CAB"/>
    <w:rsid w:val="00D90055"/>
    <w:rsid w:val="00D90E97"/>
    <w:rsid w:val="00D91086"/>
    <w:rsid w:val="00D9201D"/>
    <w:rsid w:val="00D92202"/>
    <w:rsid w:val="00D92247"/>
    <w:rsid w:val="00D928B4"/>
    <w:rsid w:val="00D92C61"/>
    <w:rsid w:val="00D9384C"/>
    <w:rsid w:val="00D9415D"/>
    <w:rsid w:val="00D944B0"/>
    <w:rsid w:val="00D94AC7"/>
    <w:rsid w:val="00D95A81"/>
    <w:rsid w:val="00D96070"/>
    <w:rsid w:val="00D96B06"/>
    <w:rsid w:val="00D96C32"/>
    <w:rsid w:val="00D97156"/>
    <w:rsid w:val="00D97E1B"/>
    <w:rsid w:val="00DA08BC"/>
    <w:rsid w:val="00DA0F4D"/>
    <w:rsid w:val="00DA1369"/>
    <w:rsid w:val="00DA14FB"/>
    <w:rsid w:val="00DA1FBD"/>
    <w:rsid w:val="00DA1FD5"/>
    <w:rsid w:val="00DA334D"/>
    <w:rsid w:val="00DA33A4"/>
    <w:rsid w:val="00DA33AF"/>
    <w:rsid w:val="00DA357A"/>
    <w:rsid w:val="00DA36A7"/>
    <w:rsid w:val="00DA3A4C"/>
    <w:rsid w:val="00DA4687"/>
    <w:rsid w:val="00DA509B"/>
    <w:rsid w:val="00DA54FF"/>
    <w:rsid w:val="00DA614B"/>
    <w:rsid w:val="00DA660F"/>
    <w:rsid w:val="00DA7041"/>
    <w:rsid w:val="00DA718A"/>
    <w:rsid w:val="00DA72A5"/>
    <w:rsid w:val="00DA7D5C"/>
    <w:rsid w:val="00DA7EEB"/>
    <w:rsid w:val="00DA7F99"/>
    <w:rsid w:val="00DB01B6"/>
    <w:rsid w:val="00DB053F"/>
    <w:rsid w:val="00DB09FB"/>
    <w:rsid w:val="00DB0C4A"/>
    <w:rsid w:val="00DB1719"/>
    <w:rsid w:val="00DB3BE7"/>
    <w:rsid w:val="00DB4864"/>
    <w:rsid w:val="00DB49DA"/>
    <w:rsid w:val="00DB4E02"/>
    <w:rsid w:val="00DB50B8"/>
    <w:rsid w:val="00DB53A8"/>
    <w:rsid w:val="00DB5608"/>
    <w:rsid w:val="00DB58AE"/>
    <w:rsid w:val="00DB5D97"/>
    <w:rsid w:val="00DB63CE"/>
    <w:rsid w:val="00DB6402"/>
    <w:rsid w:val="00DB68F0"/>
    <w:rsid w:val="00DB6E5F"/>
    <w:rsid w:val="00DB7A6E"/>
    <w:rsid w:val="00DC0149"/>
    <w:rsid w:val="00DC042E"/>
    <w:rsid w:val="00DC0BAB"/>
    <w:rsid w:val="00DC11FF"/>
    <w:rsid w:val="00DC16E0"/>
    <w:rsid w:val="00DC25B1"/>
    <w:rsid w:val="00DC31D4"/>
    <w:rsid w:val="00DC3578"/>
    <w:rsid w:val="00DC3C81"/>
    <w:rsid w:val="00DC4362"/>
    <w:rsid w:val="00DC5680"/>
    <w:rsid w:val="00DC6617"/>
    <w:rsid w:val="00DD005E"/>
    <w:rsid w:val="00DD01AE"/>
    <w:rsid w:val="00DD062A"/>
    <w:rsid w:val="00DD06D0"/>
    <w:rsid w:val="00DD0CA8"/>
    <w:rsid w:val="00DD0D78"/>
    <w:rsid w:val="00DD1676"/>
    <w:rsid w:val="00DD1F17"/>
    <w:rsid w:val="00DD225E"/>
    <w:rsid w:val="00DD2D70"/>
    <w:rsid w:val="00DD3207"/>
    <w:rsid w:val="00DD3289"/>
    <w:rsid w:val="00DD33C3"/>
    <w:rsid w:val="00DD363F"/>
    <w:rsid w:val="00DD3A1D"/>
    <w:rsid w:val="00DD3DF5"/>
    <w:rsid w:val="00DD4042"/>
    <w:rsid w:val="00DD4A68"/>
    <w:rsid w:val="00DD4B8F"/>
    <w:rsid w:val="00DD597C"/>
    <w:rsid w:val="00DD5AC8"/>
    <w:rsid w:val="00DD610F"/>
    <w:rsid w:val="00DD688B"/>
    <w:rsid w:val="00DE00EF"/>
    <w:rsid w:val="00DE0B25"/>
    <w:rsid w:val="00DE10B7"/>
    <w:rsid w:val="00DE145D"/>
    <w:rsid w:val="00DE1702"/>
    <w:rsid w:val="00DE1C41"/>
    <w:rsid w:val="00DE1D0E"/>
    <w:rsid w:val="00DE1FDE"/>
    <w:rsid w:val="00DE24B7"/>
    <w:rsid w:val="00DE2C34"/>
    <w:rsid w:val="00DE2C8C"/>
    <w:rsid w:val="00DE32E4"/>
    <w:rsid w:val="00DE3B32"/>
    <w:rsid w:val="00DE3CB2"/>
    <w:rsid w:val="00DE3E40"/>
    <w:rsid w:val="00DE47E0"/>
    <w:rsid w:val="00DE51EC"/>
    <w:rsid w:val="00DE552C"/>
    <w:rsid w:val="00DE5958"/>
    <w:rsid w:val="00DE656A"/>
    <w:rsid w:val="00DE6B6D"/>
    <w:rsid w:val="00DE707A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2298"/>
    <w:rsid w:val="00DF2535"/>
    <w:rsid w:val="00DF2C19"/>
    <w:rsid w:val="00DF2C3D"/>
    <w:rsid w:val="00DF3D48"/>
    <w:rsid w:val="00DF40F8"/>
    <w:rsid w:val="00DF4AC8"/>
    <w:rsid w:val="00DF5F4C"/>
    <w:rsid w:val="00DF640B"/>
    <w:rsid w:val="00DF6712"/>
    <w:rsid w:val="00DF7546"/>
    <w:rsid w:val="00DF7B9D"/>
    <w:rsid w:val="00E000A0"/>
    <w:rsid w:val="00E00264"/>
    <w:rsid w:val="00E00C4C"/>
    <w:rsid w:val="00E0137E"/>
    <w:rsid w:val="00E018E1"/>
    <w:rsid w:val="00E01C20"/>
    <w:rsid w:val="00E01C78"/>
    <w:rsid w:val="00E021C3"/>
    <w:rsid w:val="00E023E3"/>
    <w:rsid w:val="00E02A64"/>
    <w:rsid w:val="00E0371B"/>
    <w:rsid w:val="00E037A3"/>
    <w:rsid w:val="00E0413B"/>
    <w:rsid w:val="00E041FC"/>
    <w:rsid w:val="00E0461E"/>
    <w:rsid w:val="00E047DF"/>
    <w:rsid w:val="00E04904"/>
    <w:rsid w:val="00E05130"/>
    <w:rsid w:val="00E05205"/>
    <w:rsid w:val="00E052D7"/>
    <w:rsid w:val="00E056CF"/>
    <w:rsid w:val="00E057CE"/>
    <w:rsid w:val="00E05BFC"/>
    <w:rsid w:val="00E05D3F"/>
    <w:rsid w:val="00E06314"/>
    <w:rsid w:val="00E06C66"/>
    <w:rsid w:val="00E071D6"/>
    <w:rsid w:val="00E075A8"/>
    <w:rsid w:val="00E07A6E"/>
    <w:rsid w:val="00E07D86"/>
    <w:rsid w:val="00E1021F"/>
    <w:rsid w:val="00E10A81"/>
    <w:rsid w:val="00E113D0"/>
    <w:rsid w:val="00E11FEB"/>
    <w:rsid w:val="00E129DD"/>
    <w:rsid w:val="00E12CDA"/>
    <w:rsid w:val="00E12FD2"/>
    <w:rsid w:val="00E13DAF"/>
    <w:rsid w:val="00E149BA"/>
    <w:rsid w:val="00E15863"/>
    <w:rsid w:val="00E1633A"/>
    <w:rsid w:val="00E16372"/>
    <w:rsid w:val="00E1640C"/>
    <w:rsid w:val="00E16ABF"/>
    <w:rsid w:val="00E204BE"/>
    <w:rsid w:val="00E20987"/>
    <w:rsid w:val="00E20C4F"/>
    <w:rsid w:val="00E20F0B"/>
    <w:rsid w:val="00E21320"/>
    <w:rsid w:val="00E21CEC"/>
    <w:rsid w:val="00E2337A"/>
    <w:rsid w:val="00E233A7"/>
    <w:rsid w:val="00E23D96"/>
    <w:rsid w:val="00E24285"/>
    <w:rsid w:val="00E245D5"/>
    <w:rsid w:val="00E24931"/>
    <w:rsid w:val="00E24D53"/>
    <w:rsid w:val="00E25D0F"/>
    <w:rsid w:val="00E25F37"/>
    <w:rsid w:val="00E26030"/>
    <w:rsid w:val="00E260DB"/>
    <w:rsid w:val="00E267C2"/>
    <w:rsid w:val="00E270EC"/>
    <w:rsid w:val="00E27E52"/>
    <w:rsid w:val="00E308F7"/>
    <w:rsid w:val="00E30D08"/>
    <w:rsid w:val="00E3228D"/>
    <w:rsid w:val="00E32316"/>
    <w:rsid w:val="00E331EC"/>
    <w:rsid w:val="00E3405E"/>
    <w:rsid w:val="00E3480A"/>
    <w:rsid w:val="00E34C67"/>
    <w:rsid w:val="00E351AC"/>
    <w:rsid w:val="00E354F7"/>
    <w:rsid w:val="00E36728"/>
    <w:rsid w:val="00E36A6C"/>
    <w:rsid w:val="00E36ABD"/>
    <w:rsid w:val="00E37095"/>
    <w:rsid w:val="00E37282"/>
    <w:rsid w:val="00E42791"/>
    <w:rsid w:val="00E42F3D"/>
    <w:rsid w:val="00E43E92"/>
    <w:rsid w:val="00E44186"/>
    <w:rsid w:val="00E44248"/>
    <w:rsid w:val="00E44758"/>
    <w:rsid w:val="00E45032"/>
    <w:rsid w:val="00E4745B"/>
    <w:rsid w:val="00E4756C"/>
    <w:rsid w:val="00E47673"/>
    <w:rsid w:val="00E47940"/>
    <w:rsid w:val="00E47D91"/>
    <w:rsid w:val="00E50EC4"/>
    <w:rsid w:val="00E51191"/>
    <w:rsid w:val="00E512A1"/>
    <w:rsid w:val="00E51597"/>
    <w:rsid w:val="00E517B9"/>
    <w:rsid w:val="00E51DA4"/>
    <w:rsid w:val="00E5265D"/>
    <w:rsid w:val="00E5285B"/>
    <w:rsid w:val="00E52F80"/>
    <w:rsid w:val="00E53515"/>
    <w:rsid w:val="00E539E2"/>
    <w:rsid w:val="00E539ED"/>
    <w:rsid w:val="00E53C35"/>
    <w:rsid w:val="00E53EC5"/>
    <w:rsid w:val="00E53FC4"/>
    <w:rsid w:val="00E54142"/>
    <w:rsid w:val="00E54D2E"/>
    <w:rsid w:val="00E5592F"/>
    <w:rsid w:val="00E56A9F"/>
    <w:rsid w:val="00E574FD"/>
    <w:rsid w:val="00E57A34"/>
    <w:rsid w:val="00E60142"/>
    <w:rsid w:val="00E60477"/>
    <w:rsid w:val="00E61480"/>
    <w:rsid w:val="00E614AC"/>
    <w:rsid w:val="00E615BD"/>
    <w:rsid w:val="00E61616"/>
    <w:rsid w:val="00E619E8"/>
    <w:rsid w:val="00E61DB2"/>
    <w:rsid w:val="00E61F0B"/>
    <w:rsid w:val="00E62279"/>
    <w:rsid w:val="00E623A9"/>
    <w:rsid w:val="00E623C3"/>
    <w:rsid w:val="00E628FC"/>
    <w:rsid w:val="00E62972"/>
    <w:rsid w:val="00E62D74"/>
    <w:rsid w:val="00E630CB"/>
    <w:rsid w:val="00E6383A"/>
    <w:rsid w:val="00E64CBC"/>
    <w:rsid w:val="00E65465"/>
    <w:rsid w:val="00E65D26"/>
    <w:rsid w:val="00E66292"/>
    <w:rsid w:val="00E6695A"/>
    <w:rsid w:val="00E669D0"/>
    <w:rsid w:val="00E67F44"/>
    <w:rsid w:val="00E71395"/>
    <w:rsid w:val="00E71439"/>
    <w:rsid w:val="00E71B72"/>
    <w:rsid w:val="00E71EC1"/>
    <w:rsid w:val="00E7206E"/>
    <w:rsid w:val="00E72D72"/>
    <w:rsid w:val="00E73779"/>
    <w:rsid w:val="00E73978"/>
    <w:rsid w:val="00E74446"/>
    <w:rsid w:val="00E744B6"/>
    <w:rsid w:val="00E754B8"/>
    <w:rsid w:val="00E75608"/>
    <w:rsid w:val="00E75C82"/>
    <w:rsid w:val="00E76A41"/>
    <w:rsid w:val="00E774D3"/>
    <w:rsid w:val="00E77DB6"/>
    <w:rsid w:val="00E80539"/>
    <w:rsid w:val="00E80796"/>
    <w:rsid w:val="00E809EF"/>
    <w:rsid w:val="00E80F80"/>
    <w:rsid w:val="00E832BD"/>
    <w:rsid w:val="00E833B1"/>
    <w:rsid w:val="00E83564"/>
    <w:rsid w:val="00E83D95"/>
    <w:rsid w:val="00E847D3"/>
    <w:rsid w:val="00E84971"/>
    <w:rsid w:val="00E8575B"/>
    <w:rsid w:val="00E86436"/>
    <w:rsid w:val="00E8648C"/>
    <w:rsid w:val="00E86A22"/>
    <w:rsid w:val="00E86C24"/>
    <w:rsid w:val="00E87028"/>
    <w:rsid w:val="00E87BD5"/>
    <w:rsid w:val="00E902B4"/>
    <w:rsid w:val="00E91EC7"/>
    <w:rsid w:val="00E92552"/>
    <w:rsid w:val="00E926AA"/>
    <w:rsid w:val="00E9296D"/>
    <w:rsid w:val="00E92E10"/>
    <w:rsid w:val="00E93A8A"/>
    <w:rsid w:val="00E93ADC"/>
    <w:rsid w:val="00E93FD8"/>
    <w:rsid w:val="00E9413A"/>
    <w:rsid w:val="00E94B88"/>
    <w:rsid w:val="00E94EC7"/>
    <w:rsid w:val="00E95160"/>
    <w:rsid w:val="00E956F3"/>
    <w:rsid w:val="00E95A64"/>
    <w:rsid w:val="00E95BAE"/>
    <w:rsid w:val="00E95CED"/>
    <w:rsid w:val="00E9602C"/>
    <w:rsid w:val="00E963DA"/>
    <w:rsid w:val="00E96624"/>
    <w:rsid w:val="00E96F15"/>
    <w:rsid w:val="00E96F4E"/>
    <w:rsid w:val="00E97430"/>
    <w:rsid w:val="00E97F7A"/>
    <w:rsid w:val="00EA0743"/>
    <w:rsid w:val="00EA0D24"/>
    <w:rsid w:val="00EA1129"/>
    <w:rsid w:val="00EA1DAA"/>
    <w:rsid w:val="00EA232D"/>
    <w:rsid w:val="00EA28F3"/>
    <w:rsid w:val="00EA2B48"/>
    <w:rsid w:val="00EA3B9F"/>
    <w:rsid w:val="00EA4380"/>
    <w:rsid w:val="00EA49B6"/>
    <w:rsid w:val="00EA5701"/>
    <w:rsid w:val="00EA5F6A"/>
    <w:rsid w:val="00EA61BA"/>
    <w:rsid w:val="00EA627C"/>
    <w:rsid w:val="00EA6EFD"/>
    <w:rsid w:val="00EA749A"/>
    <w:rsid w:val="00EA74E1"/>
    <w:rsid w:val="00EA77A3"/>
    <w:rsid w:val="00EA78C4"/>
    <w:rsid w:val="00EA7F34"/>
    <w:rsid w:val="00EB02C0"/>
    <w:rsid w:val="00EB0907"/>
    <w:rsid w:val="00EB0A0E"/>
    <w:rsid w:val="00EB0B6C"/>
    <w:rsid w:val="00EB0D29"/>
    <w:rsid w:val="00EB117D"/>
    <w:rsid w:val="00EB1ED8"/>
    <w:rsid w:val="00EB2138"/>
    <w:rsid w:val="00EB2E66"/>
    <w:rsid w:val="00EB36F1"/>
    <w:rsid w:val="00EB3CE2"/>
    <w:rsid w:val="00EB3D52"/>
    <w:rsid w:val="00EB4695"/>
    <w:rsid w:val="00EB4767"/>
    <w:rsid w:val="00EB4944"/>
    <w:rsid w:val="00EB49D0"/>
    <w:rsid w:val="00EB4A29"/>
    <w:rsid w:val="00EB4DF7"/>
    <w:rsid w:val="00EB55CB"/>
    <w:rsid w:val="00EB5A37"/>
    <w:rsid w:val="00EB5B99"/>
    <w:rsid w:val="00EB61D0"/>
    <w:rsid w:val="00EB66E3"/>
    <w:rsid w:val="00EB68E9"/>
    <w:rsid w:val="00EB6C71"/>
    <w:rsid w:val="00EB7A82"/>
    <w:rsid w:val="00EC0311"/>
    <w:rsid w:val="00EC0BD2"/>
    <w:rsid w:val="00EC0D48"/>
    <w:rsid w:val="00EC1799"/>
    <w:rsid w:val="00EC1F71"/>
    <w:rsid w:val="00EC2211"/>
    <w:rsid w:val="00EC22E5"/>
    <w:rsid w:val="00EC2FBD"/>
    <w:rsid w:val="00EC3039"/>
    <w:rsid w:val="00EC6172"/>
    <w:rsid w:val="00EC6291"/>
    <w:rsid w:val="00EC6473"/>
    <w:rsid w:val="00EC65D3"/>
    <w:rsid w:val="00EC6C07"/>
    <w:rsid w:val="00EC7DB1"/>
    <w:rsid w:val="00EC7E63"/>
    <w:rsid w:val="00ED0847"/>
    <w:rsid w:val="00ED161E"/>
    <w:rsid w:val="00ED21C9"/>
    <w:rsid w:val="00ED2358"/>
    <w:rsid w:val="00ED2A43"/>
    <w:rsid w:val="00ED2DCF"/>
    <w:rsid w:val="00ED2F10"/>
    <w:rsid w:val="00ED33E2"/>
    <w:rsid w:val="00ED34FE"/>
    <w:rsid w:val="00ED3939"/>
    <w:rsid w:val="00ED39BA"/>
    <w:rsid w:val="00ED3FC1"/>
    <w:rsid w:val="00ED455D"/>
    <w:rsid w:val="00ED50E0"/>
    <w:rsid w:val="00ED59A9"/>
    <w:rsid w:val="00ED602F"/>
    <w:rsid w:val="00ED6425"/>
    <w:rsid w:val="00ED64F1"/>
    <w:rsid w:val="00ED6859"/>
    <w:rsid w:val="00ED704B"/>
    <w:rsid w:val="00EE0849"/>
    <w:rsid w:val="00EE1DAF"/>
    <w:rsid w:val="00EE2207"/>
    <w:rsid w:val="00EE247F"/>
    <w:rsid w:val="00EE38AE"/>
    <w:rsid w:val="00EE40D0"/>
    <w:rsid w:val="00EE43BE"/>
    <w:rsid w:val="00EE4709"/>
    <w:rsid w:val="00EE4AC6"/>
    <w:rsid w:val="00EE4E13"/>
    <w:rsid w:val="00EE570B"/>
    <w:rsid w:val="00EE5DD3"/>
    <w:rsid w:val="00EE6868"/>
    <w:rsid w:val="00EE6F1B"/>
    <w:rsid w:val="00EE73B5"/>
    <w:rsid w:val="00EE7A60"/>
    <w:rsid w:val="00EE7D04"/>
    <w:rsid w:val="00EE7ED9"/>
    <w:rsid w:val="00EF00D2"/>
    <w:rsid w:val="00EF06FB"/>
    <w:rsid w:val="00EF0CDF"/>
    <w:rsid w:val="00EF202D"/>
    <w:rsid w:val="00EF2916"/>
    <w:rsid w:val="00EF2B34"/>
    <w:rsid w:val="00EF371F"/>
    <w:rsid w:val="00EF379E"/>
    <w:rsid w:val="00EF3CAA"/>
    <w:rsid w:val="00EF5714"/>
    <w:rsid w:val="00EF5ECE"/>
    <w:rsid w:val="00EF68FE"/>
    <w:rsid w:val="00EF703B"/>
    <w:rsid w:val="00EF7135"/>
    <w:rsid w:val="00EF768E"/>
    <w:rsid w:val="00EF7D4B"/>
    <w:rsid w:val="00F003BA"/>
    <w:rsid w:val="00F013C7"/>
    <w:rsid w:val="00F0144F"/>
    <w:rsid w:val="00F0182A"/>
    <w:rsid w:val="00F0207A"/>
    <w:rsid w:val="00F026C7"/>
    <w:rsid w:val="00F02788"/>
    <w:rsid w:val="00F03922"/>
    <w:rsid w:val="00F047DB"/>
    <w:rsid w:val="00F04C89"/>
    <w:rsid w:val="00F059A0"/>
    <w:rsid w:val="00F05AE0"/>
    <w:rsid w:val="00F06078"/>
    <w:rsid w:val="00F061D7"/>
    <w:rsid w:val="00F067E2"/>
    <w:rsid w:val="00F0685C"/>
    <w:rsid w:val="00F06B9B"/>
    <w:rsid w:val="00F0778C"/>
    <w:rsid w:val="00F07B9F"/>
    <w:rsid w:val="00F07FA9"/>
    <w:rsid w:val="00F10A89"/>
    <w:rsid w:val="00F10F86"/>
    <w:rsid w:val="00F112B0"/>
    <w:rsid w:val="00F113A4"/>
    <w:rsid w:val="00F11C21"/>
    <w:rsid w:val="00F12612"/>
    <w:rsid w:val="00F1280B"/>
    <w:rsid w:val="00F13B4D"/>
    <w:rsid w:val="00F14C0C"/>
    <w:rsid w:val="00F14DB2"/>
    <w:rsid w:val="00F15C94"/>
    <w:rsid w:val="00F15D88"/>
    <w:rsid w:val="00F15E4B"/>
    <w:rsid w:val="00F16710"/>
    <w:rsid w:val="00F1692C"/>
    <w:rsid w:val="00F17392"/>
    <w:rsid w:val="00F174C7"/>
    <w:rsid w:val="00F20171"/>
    <w:rsid w:val="00F2048E"/>
    <w:rsid w:val="00F210C1"/>
    <w:rsid w:val="00F212A3"/>
    <w:rsid w:val="00F219F6"/>
    <w:rsid w:val="00F21D30"/>
    <w:rsid w:val="00F21F46"/>
    <w:rsid w:val="00F22072"/>
    <w:rsid w:val="00F220AA"/>
    <w:rsid w:val="00F22BC1"/>
    <w:rsid w:val="00F22D7D"/>
    <w:rsid w:val="00F22F56"/>
    <w:rsid w:val="00F22FCF"/>
    <w:rsid w:val="00F230B0"/>
    <w:rsid w:val="00F23C81"/>
    <w:rsid w:val="00F23DA0"/>
    <w:rsid w:val="00F24602"/>
    <w:rsid w:val="00F251F7"/>
    <w:rsid w:val="00F25623"/>
    <w:rsid w:val="00F25B33"/>
    <w:rsid w:val="00F262DA"/>
    <w:rsid w:val="00F267DE"/>
    <w:rsid w:val="00F26D14"/>
    <w:rsid w:val="00F26D5B"/>
    <w:rsid w:val="00F26DF6"/>
    <w:rsid w:val="00F270C9"/>
    <w:rsid w:val="00F2750C"/>
    <w:rsid w:val="00F27AE9"/>
    <w:rsid w:val="00F27E57"/>
    <w:rsid w:val="00F30518"/>
    <w:rsid w:val="00F3061B"/>
    <w:rsid w:val="00F320AC"/>
    <w:rsid w:val="00F325DB"/>
    <w:rsid w:val="00F32DA1"/>
    <w:rsid w:val="00F33BC7"/>
    <w:rsid w:val="00F34BAD"/>
    <w:rsid w:val="00F35242"/>
    <w:rsid w:val="00F35401"/>
    <w:rsid w:val="00F371CC"/>
    <w:rsid w:val="00F3765F"/>
    <w:rsid w:val="00F40A8C"/>
    <w:rsid w:val="00F42404"/>
    <w:rsid w:val="00F42851"/>
    <w:rsid w:val="00F428AF"/>
    <w:rsid w:val="00F434EE"/>
    <w:rsid w:val="00F43D20"/>
    <w:rsid w:val="00F44AA6"/>
    <w:rsid w:val="00F44CF4"/>
    <w:rsid w:val="00F44D2E"/>
    <w:rsid w:val="00F44EF9"/>
    <w:rsid w:val="00F44FBF"/>
    <w:rsid w:val="00F45474"/>
    <w:rsid w:val="00F461F2"/>
    <w:rsid w:val="00F46332"/>
    <w:rsid w:val="00F467B0"/>
    <w:rsid w:val="00F468F2"/>
    <w:rsid w:val="00F471D3"/>
    <w:rsid w:val="00F47996"/>
    <w:rsid w:val="00F47F70"/>
    <w:rsid w:val="00F50A8A"/>
    <w:rsid w:val="00F50E9B"/>
    <w:rsid w:val="00F51255"/>
    <w:rsid w:val="00F51E1F"/>
    <w:rsid w:val="00F53052"/>
    <w:rsid w:val="00F5319B"/>
    <w:rsid w:val="00F553CA"/>
    <w:rsid w:val="00F55D13"/>
    <w:rsid w:val="00F55E82"/>
    <w:rsid w:val="00F55E99"/>
    <w:rsid w:val="00F55EAE"/>
    <w:rsid w:val="00F55F57"/>
    <w:rsid w:val="00F5655B"/>
    <w:rsid w:val="00F5655D"/>
    <w:rsid w:val="00F56AE5"/>
    <w:rsid w:val="00F571C5"/>
    <w:rsid w:val="00F571C6"/>
    <w:rsid w:val="00F57DEE"/>
    <w:rsid w:val="00F605FF"/>
    <w:rsid w:val="00F61983"/>
    <w:rsid w:val="00F61CDC"/>
    <w:rsid w:val="00F6242D"/>
    <w:rsid w:val="00F628E0"/>
    <w:rsid w:val="00F6354F"/>
    <w:rsid w:val="00F63D3D"/>
    <w:rsid w:val="00F63E91"/>
    <w:rsid w:val="00F63F0C"/>
    <w:rsid w:val="00F64BEC"/>
    <w:rsid w:val="00F64CBB"/>
    <w:rsid w:val="00F65004"/>
    <w:rsid w:val="00F65308"/>
    <w:rsid w:val="00F65EE4"/>
    <w:rsid w:val="00F663E7"/>
    <w:rsid w:val="00F66CB2"/>
    <w:rsid w:val="00F672F7"/>
    <w:rsid w:val="00F700B4"/>
    <w:rsid w:val="00F70C99"/>
    <w:rsid w:val="00F70FA6"/>
    <w:rsid w:val="00F71086"/>
    <w:rsid w:val="00F71B47"/>
    <w:rsid w:val="00F72685"/>
    <w:rsid w:val="00F729BC"/>
    <w:rsid w:val="00F72ECF"/>
    <w:rsid w:val="00F73950"/>
    <w:rsid w:val="00F742B7"/>
    <w:rsid w:val="00F742EE"/>
    <w:rsid w:val="00F74A82"/>
    <w:rsid w:val="00F74AED"/>
    <w:rsid w:val="00F752B4"/>
    <w:rsid w:val="00F75A4A"/>
    <w:rsid w:val="00F763ED"/>
    <w:rsid w:val="00F768FF"/>
    <w:rsid w:val="00F775E2"/>
    <w:rsid w:val="00F7793D"/>
    <w:rsid w:val="00F77C33"/>
    <w:rsid w:val="00F8006B"/>
    <w:rsid w:val="00F803EB"/>
    <w:rsid w:val="00F80B49"/>
    <w:rsid w:val="00F80DED"/>
    <w:rsid w:val="00F80F6D"/>
    <w:rsid w:val="00F814F6"/>
    <w:rsid w:val="00F81A1E"/>
    <w:rsid w:val="00F81CD0"/>
    <w:rsid w:val="00F82D3C"/>
    <w:rsid w:val="00F8351E"/>
    <w:rsid w:val="00F83773"/>
    <w:rsid w:val="00F83AA8"/>
    <w:rsid w:val="00F84875"/>
    <w:rsid w:val="00F8490C"/>
    <w:rsid w:val="00F84AF1"/>
    <w:rsid w:val="00F85019"/>
    <w:rsid w:val="00F851FE"/>
    <w:rsid w:val="00F85263"/>
    <w:rsid w:val="00F8548C"/>
    <w:rsid w:val="00F8694B"/>
    <w:rsid w:val="00F86B58"/>
    <w:rsid w:val="00F86C4F"/>
    <w:rsid w:val="00F87870"/>
    <w:rsid w:val="00F9020A"/>
    <w:rsid w:val="00F9090B"/>
    <w:rsid w:val="00F91004"/>
    <w:rsid w:val="00F92641"/>
    <w:rsid w:val="00F93528"/>
    <w:rsid w:val="00F94156"/>
    <w:rsid w:val="00F9473C"/>
    <w:rsid w:val="00F95A0C"/>
    <w:rsid w:val="00F95C7B"/>
    <w:rsid w:val="00F95F54"/>
    <w:rsid w:val="00F9607B"/>
    <w:rsid w:val="00F96136"/>
    <w:rsid w:val="00F965F1"/>
    <w:rsid w:val="00F9668B"/>
    <w:rsid w:val="00F966D6"/>
    <w:rsid w:val="00F97494"/>
    <w:rsid w:val="00F974EA"/>
    <w:rsid w:val="00F97B6D"/>
    <w:rsid w:val="00F97E17"/>
    <w:rsid w:val="00F97F48"/>
    <w:rsid w:val="00FA0523"/>
    <w:rsid w:val="00FA0969"/>
    <w:rsid w:val="00FA1317"/>
    <w:rsid w:val="00FA17D2"/>
    <w:rsid w:val="00FA2279"/>
    <w:rsid w:val="00FA29C8"/>
    <w:rsid w:val="00FA2A58"/>
    <w:rsid w:val="00FA2F39"/>
    <w:rsid w:val="00FA3AD3"/>
    <w:rsid w:val="00FA4038"/>
    <w:rsid w:val="00FA473D"/>
    <w:rsid w:val="00FA49A1"/>
    <w:rsid w:val="00FA4C76"/>
    <w:rsid w:val="00FA58EF"/>
    <w:rsid w:val="00FA6474"/>
    <w:rsid w:val="00FA653D"/>
    <w:rsid w:val="00FA71D8"/>
    <w:rsid w:val="00FA7399"/>
    <w:rsid w:val="00FA7680"/>
    <w:rsid w:val="00FA78D9"/>
    <w:rsid w:val="00FB02C4"/>
    <w:rsid w:val="00FB034D"/>
    <w:rsid w:val="00FB044B"/>
    <w:rsid w:val="00FB0E2B"/>
    <w:rsid w:val="00FB100F"/>
    <w:rsid w:val="00FB27FA"/>
    <w:rsid w:val="00FB3067"/>
    <w:rsid w:val="00FB346C"/>
    <w:rsid w:val="00FB361C"/>
    <w:rsid w:val="00FB4C85"/>
    <w:rsid w:val="00FB5040"/>
    <w:rsid w:val="00FB5615"/>
    <w:rsid w:val="00FB59EA"/>
    <w:rsid w:val="00FB5B09"/>
    <w:rsid w:val="00FB5C34"/>
    <w:rsid w:val="00FB5F47"/>
    <w:rsid w:val="00FB60E8"/>
    <w:rsid w:val="00FB69A7"/>
    <w:rsid w:val="00FB6C2F"/>
    <w:rsid w:val="00FB6DEF"/>
    <w:rsid w:val="00FB708C"/>
    <w:rsid w:val="00FB7123"/>
    <w:rsid w:val="00FB7840"/>
    <w:rsid w:val="00FB7A2E"/>
    <w:rsid w:val="00FC01BA"/>
    <w:rsid w:val="00FC0598"/>
    <w:rsid w:val="00FC08F3"/>
    <w:rsid w:val="00FC0E0C"/>
    <w:rsid w:val="00FC1D4D"/>
    <w:rsid w:val="00FC1E21"/>
    <w:rsid w:val="00FC1FAC"/>
    <w:rsid w:val="00FC301F"/>
    <w:rsid w:val="00FC36BB"/>
    <w:rsid w:val="00FC4519"/>
    <w:rsid w:val="00FC4CC4"/>
    <w:rsid w:val="00FC4EB9"/>
    <w:rsid w:val="00FC561D"/>
    <w:rsid w:val="00FC5637"/>
    <w:rsid w:val="00FC5DB4"/>
    <w:rsid w:val="00FC5E70"/>
    <w:rsid w:val="00FC6243"/>
    <w:rsid w:val="00FC6676"/>
    <w:rsid w:val="00FC6709"/>
    <w:rsid w:val="00FC683A"/>
    <w:rsid w:val="00FC70D4"/>
    <w:rsid w:val="00FC7831"/>
    <w:rsid w:val="00FC78CF"/>
    <w:rsid w:val="00FC7A47"/>
    <w:rsid w:val="00FD0226"/>
    <w:rsid w:val="00FD02E0"/>
    <w:rsid w:val="00FD0FF1"/>
    <w:rsid w:val="00FD14B7"/>
    <w:rsid w:val="00FD1D49"/>
    <w:rsid w:val="00FD1E68"/>
    <w:rsid w:val="00FD2C2B"/>
    <w:rsid w:val="00FD3533"/>
    <w:rsid w:val="00FD4D12"/>
    <w:rsid w:val="00FD520B"/>
    <w:rsid w:val="00FD59CC"/>
    <w:rsid w:val="00FD5D97"/>
    <w:rsid w:val="00FD5F4C"/>
    <w:rsid w:val="00FD7396"/>
    <w:rsid w:val="00FD73A0"/>
    <w:rsid w:val="00FD7A04"/>
    <w:rsid w:val="00FD7F06"/>
    <w:rsid w:val="00FE050B"/>
    <w:rsid w:val="00FE062A"/>
    <w:rsid w:val="00FE0BD6"/>
    <w:rsid w:val="00FE1E05"/>
    <w:rsid w:val="00FE2058"/>
    <w:rsid w:val="00FE2AD1"/>
    <w:rsid w:val="00FE2FA0"/>
    <w:rsid w:val="00FE4709"/>
    <w:rsid w:val="00FE4FDD"/>
    <w:rsid w:val="00FE56E8"/>
    <w:rsid w:val="00FE5B30"/>
    <w:rsid w:val="00FE5BF6"/>
    <w:rsid w:val="00FE6267"/>
    <w:rsid w:val="00FE65D9"/>
    <w:rsid w:val="00FE69E0"/>
    <w:rsid w:val="00FE76DC"/>
    <w:rsid w:val="00FE776F"/>
    <w:rsid w:val="00FF0244"/>
    <w:rsid w:val="00FF03D1"/>
    <w:rsid w:val="00FF0B79"/>
    <w:rsid w:val="00FF0E93"/>
    <w:rsid w:val="00FF1397"/>
    <w:rsid w:val="00FF1CFB"/>
    <w:rsid w:val="00FF1E83"/>
    <w:rsid w:val="00FF1EA9"/>
    <w:rsid w:val="00FF249B"/>
    <w:rsid w:val="00FF28BF"/>
    <w:rsid w:val="00FF2947"/>
    <w:rsid w:val="00FF3831"/>
    <w:rsid w:val="00FF3C26"/>
    <w:rsid w:val="00FF3E0F"/>
    <w:rsid w:val="00FF44D6"/>
    <w:rsid w:val="00FF4BB5"/>
    <w:rsid w:val="00FF5033"/>
    <w:rsid w:val="00FF5B53"/>
    <w:rsid w:val="00FF5CD4"/>
    <w:rsid w:val="00FF638E"/>
    <w:rsid w:val="00FF69FC"/>
    <w:rsid w:val="00FF6A6A"/>
    <w:rsid w:val="00FF703A"/>
    <w:rsid w:val="00FF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rsid w:val="007839BC"/>
    <w:rPr>
      <w:rFonts w:ascii="Arial" w:hAnsi="Arial"/>
      <w:sz w:val="18"/>
      <w:szCs w:val="18"/>
    </w:rPr>
  </w:style>
  <w:style w:type="paragraph" w:customStyle="1" w:styleId="AccountingPolicy">
    <w:name w:val="Accounting Policy"/>
    <w:basedOn w:val="Normal"/>
    <w:link w:val="AccountingPolicyChar1"/>
    <w:rsid w:val="007C4B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C4BC7"/>
    <w:rPr>
      <w:rFonts w:ascii="Univers 45 Light" w:hAnsi="Univers 45 Light" w:cs="Univers 45 Light"/>
      <w:color w:val="00000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rsid w:val="007839BC"/>
    <w:rPr>
      <w:rFonts w:ascii="Arial" w:hAnsi="Arial"/>
      <w:sz w:val="18"/>
      <w:szCs w:val="18"/>
    </w:rPr>
  </w:style>
  <w:style w:type="paragraph" w:customStyle="1" w:styleId="AccountingPolicy">
    <w:name w:val="Accounting Policy"/>
    <w:basedOn w:val="Normal"/>
    <w:link w:val="AccountingPolicyChar1"/>
    <w:rsid w:val="007C4B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C4BC7"/>
    <w:rPr>
      <w:rFonts w:ascii="Univers 45 Light" w:hAnsi="Univers 45 Light" w:cs="Univers 45 Light"/>
      <w:color w:val="00000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8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10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23" Type="http://schemas.openxmlformats.org/officeDocument/2006/relationships/footer" Target="footer6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9.xml"/><Relationship Id="rId27" Type="http://schemas.openxmlformats.org/officeDocument/2006/relationships/footer" Target="foot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14E459-EC43-434D-BD01-FB74A8E94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25</Pages>
  <Words>5517</Words>
  <Characters>24450</Characters>
  <Application>Microsoft Office Word</Application>
  <DocSecurity>0</DocSecurity>
  <Lines>203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29908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(TP) Nongnooch Prawitrawong</cp:lastModifiedBy>
  <cp:revision>4</cp:revision>
  <cp:lastPrinted>2019-11-05T04:56:00Z</cp:lastPrinted>
  <dcterms:created xsi:type="dcterms:W3CDTF">2019-11-05T06:52:00Z</dcterms:created>
  <dcterms:modified xsi:type="dcterms:W3CDTF">2019-11-12T08:07:00Z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