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_GoBack"/>
      <w:bookmarkEnd w:id="0"/>
    </w:p>
    <w:p w:rsidR="00E11C6E" w:rsidRPr="00D0053F" w:rsidRDefault="00E11C6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A15F30" w:rsidRPr="00D0053F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D0053F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D0053F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D0053F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D0053F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D0053F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D0053F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D0053F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:rsidR="00F46A46" w:rsidRPr="00D0053F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D0053F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:rsidR="00F46A46" w:rsidRPr="00D0053F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53555" w:rsidRPr="00D0053F" w:rsidRDefault="00EE63C1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D0053F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</w:t>
      </w:r>
      <w:r w:rsidR="00901DD3">
        <w:rPr>
          <w:rFonts w:ascii="Times New Roman" w:hAnsi="Times New Roman"/>
          <w:b w:val="0"/>
          <w:bCs w:val="0"/>
          <w:sz w:val="36"/>
          <w:szCs w:val="36"/>
          <w:lang w:val="en-US"/>
        </w:rPr>
        <w:t>i</w:t>
      </w:r>
      <w:r w:rsidR="00453555" w:rsidRPr="00D0053F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D0053F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:rsidR="00453555" w:rsidRPr="00D0053F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D0053F">
        <w:rPr>
          <w:rFonts w:ascii="Times New Roman" w:hAnsi="Times New Roman"/>
          <w:sz w:val="36"/>
          <w:szCs w:val="36"/>
        </w:rPr>
        <w:t>for the three-month</w:t>
      </w:r>
      <w:r w:rsidR="00212237" w:rsidRPr="00D0053F">
        <w:rPr>
          <w:rFonts w:ascii="Times New Roman" w:hAnsi="Times New Roman"/>
          <w:sz w:val="36"/>
          <w:szCs w:val="36"/>
        </w:rPr>
        <w:t xml:space="preserve"> and </w:t>
      </w:r>
      <w:r w:rsidR="00D92632">
        <w:rPr>
          <w:rFonts w:ascii="Times New Roman" w:hAnsi="Times New Roman"/>
          <w:sz w:val="36"/>
          <w:szCs w:val="36"/>
        </w:rPr>
        <w:t>nine</w:t>
      </w:r>
      <w:r w:rsidR="00212237" w:rsidRPr="00D0053F">
        <w:rPr>
          <w:rFonts w:ascii="Times New Roman" w:hAnsi="Times New Roman"/>
          <w:sz w:val="36"/>
          <w:szCs w:val="36"/>
        </w:rPr>
        <w:t>-month</w:t>
      </w:r>
      <w:r w:rsidRPr="00D0053F">
        <w:rPr>
          <w:rFonts w:ascii="Times New Roman" w:hAnsi="Times New Roman"/>
          <w:sz w:val="36"/>
          <w:szCs w:val="36"/>
        </w:rPr>
        <w:t xml:space="preserve"> period</w:t>
      </w:r>
      <w:r w:rsidR="00212237" w:rsidRPr="00D0053F">
        <w:rPr>
          <w:rFonts w:ascii="Times New Roman" w:hAnsi="Times New Roman"/>
          <w:sz w:val="36"/>
          <w:szCs w:val="36"/>
        </w:rPr>
        <w:t>s</w:t>
      </w:r>
      <w:r w:rsidR="00453555" w:rsidRPr="00D0053F">
        <w:rPr>
          <w:rFonts w:ascii="Times New Roman" w:hAnsi="Times New Roman"/>
          <w:sz w:val="36"/>
          <w:szCs w:val="36"/>
        </w:rPr>
        <w:t xml:space="preserve"> ended </w:t>
      </w:r>
    </w:p>
    <w:p w:rsidR="00E227FA" w:rsidRPr="00D0053F" w:rsidRDefault="008C686E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D0053F">
        <w:rPr>
          <w:rFonts w:ascii="Times New Roman" w:hAnsi="Times New Roman"/>
          <w:sz w:val="36"/>
          <w:szCs w:val="36"/>
        </w:rPr>
        <w:t xml:space="preserve">30 </w:t>
      </w:r>
      <w:r w:rsidR="00D92632">
        <w:rPr>
          <w:rFonts w:ascii="Times New Roman" w:hAnsi="Times New Roman"/>
          <w:sz w:val="36"/>
          <w:szCs w:val="36"/>
        </w:rPr>
        <w:t>September</w:t>
      </w:r>
      <w:r w:rsidR="00E227FA" w:rsidRPr="00D0053F">
        <w:rPr>
          <w:rFonts w:ascii="Times New Roman" w:hAnsi="Times New Roman"/>
          <w:sz w:val="36"/>
          <w:szCs w:val="36"/>
        </w:rPr>
        <w:t xml:space="preserve"> 201</w:t>
      </w:r>
      <w:r w:rsidR="007C4BCC" w:rsidRPr="00D0053F">
        <w:rPr>
          <w:rFonts w:ascii="Times New Roman" w:hAnsi="Times New Roman"/>
          <w:sz w:val="36"/>
          <w:szCs w:val="36"/>
        </w:rPr>
        <w:t>9</w:t>
      </w:r>
    </w:p>
    <w:p w:rsidR="00453555" w:rsidRPr="00D0053F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D0053F">
        <w:rPr>
          <w:sz w:val="36"/>
          <w:szCs w:val="36"/>
          <w:cs/>
        </w:rPr>
        <w:t>and</w:t>
      </w:r>
    </w:p>
    <w:p w:rsidR="000A4039" w:rsidRPr="00D0053F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D0053F">
        <w:rPr>
          <w:rFonts w:ascii="Times New Roman" w:hAnsi="Times New Roman"/>
          <w:sz w:val="36"/>
          <w:szCs w:val="36"/>
        </w:rPr>
        <w:t>Independent auditor’s re</w:t>
      </w:r>
      <w:r w:rsidR="00302F79" w:rsidRPr="00D0053F">
        <w:rPr>
          <w:rFonts w:ascii="Times New Roman" w:hAnsi="Times New Roman"/>
          <w:sz w:val="36"/>
          <w:szCs w:val="36"/>
        </w:rPr>
        <w:t>view report</w:t>
      </w:r>
      <w:r w:rsidRPr="00D0053F">
        <w:rPr>
          <w:rFonts w:ascii="Times New Roman" w:hAnsi="Times New Roman"/>
          <w:sz w:val="36"/>
          <w:szCs w:val="36"/>
        </w:rPr>
        <w:t xml:space="preserve"> </w:t>
      </w:r>
    </w:p>
    <w:p w:rsidR="00453555" w:rsidRPr="00D0053F" w:rsidRDefault="00453555" w:rsidP="00302F79">
      <w:pPr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F46A46" w:rsidRPr="00D0053F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D0053F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:rsidR="0046503E" w:rsidRPr="00D0053F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D0053F" w:rsidSect="00D473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Pr="00D0053F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D0053F">
        <w:lastRenderedPageBreak/>
        <w:t xml:space="preserve">Independent </w:t>
      </w:r>
      <w:r w:rsidR="00501B18" w:rsidRPr="00D0053F">
        <w:rPr>
          <w:lang w:val="en-US" w:bidi="th-TH"/>
        </w:rPr>
        <w:t>a</w:t>
      </w:r>
      <w:proofErr w:type="spellStart"/>
      <w:r w:rsidRPr="00D0053F">
        <w:t>uditor’s</w:t>
      </w:r>
      <w:proofErr w:type="spellEnd"/>
      <w:r w:rsidRPr="00D0053F">
        <w:t xml:space="preserve"> </w:t>
      </w:r>
      <w:r w:rsidR="00501B18" w:rsidRPr="00D0053F">
        <w:t>r</w:t>
      </w:r>
      <w:r w:rsidRPr="00D0053F">
        <w:t xml:space="preserve">eport on </w:t>
      </w:r>
      <w:r w:rsidR="00501B18" w:rsidRPr="00D0053F">
        <w:t>r</w:t>
      </w:r>
      <w:r w:rsidRPr="00D0053F">
        <w:t xml:space="preserve">eview of </w:t>
      </w:r>
      <w:r w:rsidR="00501B18" w:rsidRPr="00D0053F">
        <w:t>i</w:t>
      </w:r>
      <w:r w:rsidRPr="00D0053F">
        <w:t xml:space="preserve">nterim </w:t>
      </w:r>
      <w:r w:rsidR="00501B18" w:rsidRPr="00D0053F">
        <w:t>f</w:t>
      </w:r>
      <w:r w:rsidRPr="00D0053F">
        <w:t xml:space="preserve">inancial </w:t>
      </w:r>
      <w:r w:rsidR="00501B18" w:rsidRPr="00D0053F">
        <w:t>i</w:t>
      </w:r>
      <w:r w:rsidRPr="00D0053F">
        <w:t>nformation</w:t>
      </w: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0053F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0053F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D0053F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5D078F" w:rsidRPr="00D0053F" w:rsidRDefault="004D32D9" w:rsidP="004D32D9">
      <w:pPr>
        <w:pStyle w:val="StandaardOpinion"/>
        <w:spacing w:line="240" w:lineRule="atLeast"/>
        <w:jc w:val="thaiDistribute"/>
      </w:pPr>
      <w:r w:rsidRPr="00D0053F">
        <w:t xml:space="preserve">I have reviewed the accompanying consolidated and separate statements of financial position of </w:t>
      </w:r>
      <w:proofErr w:type="spellStart"/>
      <w:r w:rsidRPr="00D0053F">
        <w:t>Surapon</w:t>
      </w:r>
      <w:proofErr w:type="spellEnd"/>
      <w:r w:rsidRPr="00D0053F">
        <w:t xml:space="preserve"> Foods Public Company Limited and its subsidiaries, and of </w:t>
      </w:r>
      <w:proofErr w:type="spellStart"/>
      <w:r w:rsidRPr="00D0053F">
        <w:t>Surapon</w:t>
      </w:r>
      <w:proofErr w:type="spellEnd"/>
      <w:r w:rsidRPr="00D0053F">
        <w:t xml:space="preserve"> Foods Public Company Limited, respectively,</w:t>
      </w:r>
      <w:r w:rsidRPr="00D0053F">
        <w:rPr>
          <w:spacing w:val="-24"/>
        </w:rPr>
        <w:t xml:space="preserve"> </w:t>
      </w:r>
      <w:r w:rsidRPr="00D0053F">
        <w:t xml:space="preserve">as at 30 </w:t>
      </w:r>
      <w:r w:rsidR="00D92632">
        <w:t>September</w:t>
      </w:r>
      <w:r w:rsidRPr="00D0053F">
        <w:t xml:space="preserve"> 201</w:t>
      </w:r>
      <w:r w:rsidR="007C4BCC" w:rsidRPr="00D0053F">
        <w:t>9</w:t>
      </w:r>
      <w:r w:rsidRPr="00D0053F">
        <w:t>;</w:t>
      </w:r>
      <w:r w:rsidRPr="00D0053F">
        <w:rPr>
          <w:spacing w:val="-24"/>
        </w:rPr>
        <w:t xml:space="preserve"> </w:t>
      </w:r>
      <w:r w:rsidRPr="00D0053F">
        <w:t>the</w:t>
      </w:r>
      <w:r w:rsidRPr="00D0053F">
        <w:rPr>
          <w:spacing w:val="-24"/>
        </w:rPr>
        <w:t xml:space="preserve"> </w:t>
      </w:r>
      <w:r w:rsidRPr="00D0053F">
        <w:t>consolidated and separate statements of comprehensive income for the three-month</w:t>
      </w:r>
      <w:r w:rsidRPr="00D0053F">
        <w:rPr>
          <w:cs/>
        </w:rPr>
        <w:t xml:space="preserve"> </w:t>
      </w:r>
      <w:r w:rsidRPr="00D0053F">
        <w:t xml:space="preserve">and </w:t>
      </w:r>
      <w:r w:rsidR="00422ACF">
        <w:t>nine-month</w:t>
      </w:r>
      <w:r w:rsidRPr="00D0053F">
        <w:t xml:space="preserve"> periods ended 30 </w:t>
      </w:r>
      <w:r w:rsidR="00D92632">
        <w:t>September</w:t>
      </w:r>
      <w:r w:rsidRPr="00D0053F">
        <w:t xml:space="preserve"> 201</w:t>
      </w:r>
      <w:r w:rsidR="007C4BCC" w:rsidRPr="00D0053F">
        <w:t>9</w:t>
      </w:r>
      <w:r w:rsidRPr="00D0053F">
        <w:t>, the consolidated and separate statement</w:t>
      </w:r>
      <w:r w:rsidR="00196E49" w:rsidRPr="00D0053F">
        <w:t>s</w:t>
      </w:r>
      <w:r w:rsidRPr="00D0053F">
        <w:t xml:space="preserve"> of changes in equity and cash flows for the </w:t>
      </w:r>
      <w:r w:rsidR="00422ACF">
        <w:t>nine-month</w:t>
      </w:r>
      <w:r w:rsidRPr="00D0053F">
        <w:t xml:space="preserve"> period ended 30 </w:t>
      </w:r>
      <w:r w:rsidR="00D92632">
        <w:t>September</w:t>
      </w:r>
      <w:r w:rsidRPr="00D0053F">
        <w:t xml:space="preserve"> 201</w:t>
      </w:r>
      <w:r w:rsidR="007C4BCC" w:rsidRPr="00D0053F">
        <w:t>9</w:t>
      </w:r>
      <w:r w:rsidRPr="00D0053F">
        <w:t>; and condensed notes (“interim financial information”).</w:t>
      </w:r>
      <w:r w:rsidRPr="00D0053F">
        <w:rPr>
          <w:i/>
          <w:iCs/>
        </w:rPr>
        <w:t xml:space="preserve"> </w:t>
      </w:r>
      <w:r w:rsidRPr="00D0053F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81042" w:rsidRPr="00D0053F" w:rsidRDefault="00481042" w:rsidP="00036D43">
      <w:pPr>
        <w:pStyle w:val="StandaardOpinion"/>
        <w:spacing w:line="240" w:lineRule="atLeast"/>
        <w:jc w:val="thaiDistribute"/>
        <w:rPr>
          <w:i/>
        </w:rPr>
      </w:pPr>
    </w:p>
    <w:p w:rsidR="00036D43" w:rsidRPr="00D0053F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D0053F">
        <w:rPr>
          <w:i/>
        </w:rPr>
        <w:t xml:space="preserve">Scope of </w:t>
      </w:r>
      <w:r w:rsidR="002F07C1" w:rsidRPr="00D0053F">
        <w:rPr>
          <w:i/>
          <w:szCs w:val="28"/>
        </w:rPr>
        <w:t>R</w:t>
      </w:r>
      <w:r w:rsidRPr="00D0053F">
        <w:rPr>
          <w:i/>
        </w:rPr>
        <w:t>eview</w:t>
      </w: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</w:p>
    <w:p w:rsidR="003C2FEF" w:rsidRPr="00D0053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0053F">
        <w:rPr>
          <w:rFonts w:ascii="Times New Roman" w:hAnsi="Times New Roman"/>
          <w:sz w:val="22"/>
          <w:szCs w:val="22"/>
          <w:cs/>
        </w:rPr>
        <w:t xml:space="preserve"> </w:t>
      </w:r>
      <w:r w:rsidRPr="00D0053F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  <w:r w:rsidRPr="00D0053F">
        <w:rPr>
          <w:i/>
        </w:rPr>
        <w:t>Conclusion</w:t>
      </w: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</w:p>
    <w:p w:rsidR="003C2FEF" w:rsidRPr="00D0053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0053F">
        <w:rPr>
          <w:rFonts w:ascii="Times New Roman" w:hAnsi="Times New Roman"/>
          <w:sz w:val="22"/>
          <w:szCs w:val="22"/>
          <w:cs/>
        </w:rPr>
        <w:t xml:space="preserve"> </w:t>
      </w:r>
      <w:r w:rsidRPr="00D0053F">
        <w:rPr>
          <w:rFonts w:ascii="Times New Roman" w:hAnsi="Times New Roman"/>
          <w:sz w:val="22"/>
          <w:szCs w:val="22"/>
        </w:rPr>
        <w:t>is not prepared,</w:t>
      </w:r>
      <w:r w:rsidR="007D5591" w:rsidRPr="00D0053F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D0053F">
        <w:rPr>
          <w:rFonts w:ascii="Times New Roman" w:hAnsi="Times New Roman"/>
          <w:sz w:val="22"/>
          <w:szCs w:val="22"/>
        </w:rPr>
        <w:t>in all material re</w:t>
      </w:r>
      <w:r w:rsidR="007D5591" w:rsidRPr="00D0053F">
        <w:rPr>
          <w:rFonts w:ascii="Times New Roman" w:hAnsi="Times New Roman"/>
          <w:sz w:val="22"/>
          <w:szCs w:val="22"/>
        </w:rPr>
        <w:t xml:space="preserve">spects, in accordance with Thai </w:t>
      </w:r>
      <w:r w:rsidRPr="00D0053F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:rsidR="00D10BB8" w:rsidRPr="00D0053F" w:rsidRDefault="00D10BB8" w:rsidP="00D10BB8">
      <w:pPr>
        <w:jc w:val="both"/>
        <w:rPr>
          <w:rFonts w:ascii="Times New Roman" w:hAnsi="Times New Roman"/>
        </w:rPr>
      </w:pPr>
    </w:p>
    <w:p w:rsidR="003C2FEF" w:rsidRPr="00D0053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Pr="00D0053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481042" w:rsidRPr="00D0053F" w:rsidRDefault="00481042">
      <w:pPr>
        <w:pStyle w:val="AAheadingwocontents"/>
        <w:spacing w:line="240" w:lineRule="atLeast"/>
        <w:jc w:val="thaiDistribute"/>
      </w:pPr>
    </w:p>
    <w:p w:rsidR="004216B2" w:rsidRPr="00D0053F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(</w:t>
      </w:r>
      <w:r w:rsidR="00FF4BDB" w:rsidRPr="00D0053F">
        <w:rPr>
          <w:rFonts w:ascii="Times New Roman" w:hAnsi="Times New Roman"/>
          <w:sz w:val="22"/>
          <w:szCs w:val="22"/>
        </w:rPr>
        <w:t>Orawan Sirirattanawong</w:t>
      </w:r>
      <w:r w:rsidRPr="00D0053F">
        <w:rPr>
          <w:rFonts w:ascii="Times New Roman" w:hAnsi="Times New Roman"/>
          <w:sz w:val="22"/>
          <w:szCs w:val="22"/>
        </w:rPr>
        <w:t>)</w:t>
      </w: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 xml:space="preserve">Registration No. </w:t>
      </w:r>
      <w:r w:rsidR="004216B2" w:rsidRPr="00D0053F">
        <w:rPr>
          <w:rFonts w:ascii="Times New Roman" w:hAnsi="Times New Roman"/>
          <w:sz w:val="22"/>
          <w:szCs w:val="22"/>
        </w:rPr>
        <w:t>375</w:t>
      </w:r>
      <w:r w:rsidR="00FF4BDB" w:rsidRPr="00D0053F">
        <w:rPr>
          <w:rFonts w:ascii="Times New Roman" w:hAnsi="Times New Roman"/>
          <w:sz w:val="22"/>
          <w:szCs w:val="22"/>
        </w:rPr>
        <w:t>7</w:t>
      </w:r>
    </w:p>
    <w:p w:rsidR="00D82E10" w:rsidRPr="00D0053F" w:rsidRDefault="00D82E1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D0053F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D0053F">
        <w:rPr>
          <w:rFonts w:ascii="Times New Roman" w:hAnsi="Times New Roman"/>
          <w:sz w:val="22"/>
          <w:szCs w:val="22"/>
        </w:rPr>
        <w:t>Phoomchai</w:t>
      </w:r>
      <w:proofErr w:type="spellEnd"/>
      <w:r w:rsidRPr="00D0053F">
        <w:rPr>
          <w:rFonts w:ascii="Times New Roman" w:hAnsi="Times New Roman"/>
          <w:sz w:val="22"/>
          <w:szCs w:val="22"/>
        </w:rPr>
        <w:t xml:space="preserve"> Audit Ltd.</w:t>
      </w: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Bangkok</w:t>
      </w:r>
    </w:p>
    <w:p w:rsidR="00EC0F62" w:rsidRPr="00D0053F" w:rsidRDefault="00B73068" w:rsidP="00B1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theme="minorBidi"/>
          <w:sz w:val="22"/>
          <w:szCs w:val="28"/>
          <w:lang w:eastAsia="ja-JP"/>
        </w:rPr>
        <w:t>12</w:t>
      </w:r>
      <w:r w:rsidR="007C4BCC" w:rsidRPr="00663432">
        <w:rPr>
          <w:rFonts w:ascii="Times New Roman" w:hAnsi="Times New Roman"/>
          <w:sz w:val="22"/>
          <w:szCs w:val="28"/>
          <w:lang w:eastAsia="ja-JP"/>
        </w:rPr>
        <w:t xml:space="preserve"> </w:t>
      </w:r>
      <w:r w:rsidR="00FF59F4">
        <w:rPr>
          <w:rFonts w:ascii="Times New Roman" w:hAnsi="Times New Roman"/>
          <w:sz w:val="22"/>
          <w:szCs w:val="28"/>
          <w:lang w:eastAsia="ja-JP"/>
        </w:rPr>
        <w:t xml:space="preserve">November </w:t>
      </w:r>
      <w:r w:rsidR="007C4BCC" w:rsidRPr="00663432">
        <w:rPr>
          <w:rFonts w:ascii="Times New Roman" w:hAnsi="Times New Roman"/>
          <w:sz w:val="22"/>
          <w:szCs w:val="28"/>
          <w:lang w:eastAsia="ja-JP"/>
        </w:rPr>
        <w:t>2019</w:t>
      </w:r>
    </w:p>
    <w:p w:rsidR="00683B6A" w:rsidRPr="00D0053F" w:rsidRDefault="00683B6A" w:rsidP="00C1679B">
      <w:pPr>
        <w:pStyle w:val="IndexHeading1"/>
        <w:spacing w:after="0" w:line="240" w:lineRule="atLeast"/>
        <w:ind w:left="1080" w:hanging="1080"/>
        <w:outlineLvl w:val="0"/>
        <w:rPr>
          <w:szCs w:val="22"/>
          <w:shd w:val="clear" w:color="auto" w:fill="FFFFFF"/>
        </w:rPr>
      </w:pPr>
    </w:p>
    <w:sectPr w:rsidR="00683B6A" w:rsidRPr="00D0053F" w:rsidSect="00C1679B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50" w:rsidRDefault="00DA6C50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DA6C50" w:rsidRDefault="00DA6C50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50" w:rsidRDefault="00DA6C50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DA6C50" w:rsidRDefault="00DA6C50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50" w:rsidRDefault="00DA6C50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DA6C50" w:rsidRDefault="00DA6C50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C1679B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50" w:rsidRPr="00287851" w:rsidRDefault="00DA6C50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50" w:rsidRDefault="00DA6C50">
    <w:pPr>
      <w:pStyle w:val="Footer"/>
      <w:jc w:val="center"/>
    </w:pPr>
  </w:p>
  <w:p w:rsidR="00DA6C50" w:rsidRDefault="00DA6C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50" w:rsidRDefault="00DA6C50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DA6C50" w:rsidRDefault="00DA6C50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50" w:rsidRPr="005030DE" w:rsidRDefault="00DA6C50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DA6C50" w:rsidRPr="005030DE" w:rsidRDefault="00DA6C50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DA6C50" w:rsidRPr="005030DE" w:rsidRDefault="00DA6C50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DA6C50" w:rsidRDefault="00DA6C50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DA6C50" w:rsidRDefault="00DA6C50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DA6C50" w:rsidRPr="00287851" w:rsidRDefault="00DA6C5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79B" w:rsidRP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P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P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C1679B" w:rsidRPr="00C1679B" w:rsidRDefault="00C1679B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5"/>
  </w:num>
  <w:num w:numId="15">
    <w:abstractNumId w:val="19"/>
  </w:num>
  <w:num w:numId="16">
    <w:abstractNumId w:val="10"/>
  </w:num>
  <w:num w:numId="17">
    <w:abstractNumId w:val="27"/>
  </w:num>
  <w:num w:numId="18">
    <w:abstractNumId w:val="28"/>
  </w:num>
  <w:num w:numId="19">
    <w:abstractNumId w:val="22"/>
  </w:num>
  <w:num w:numId="20">
    <w:abstractNumId w:val="20"/>
  </w:num>
  <w:num w:numId="21">
    <w:abstractNumId w:val="13"/>
  </w:num>
  <w:num w:numId="22">
    <w:abstractNumId w:val="11"/>
  </w:num>
  <w:num w:numId="23">
    <w:abstractNumId w:val="16"/>
  </w:num>
  <w:num w:numId="24">
    <w:abstractNumId w:val="21"/>
  </w:num>
  <w:num w:numId="25">
    <w:abstractNumId w:val="12"/>
  </w:num>
  <w:num w:numId="26">
    <w:abstractNumId w:val="25"/>
  </w:num>
  <w:num w:numId="27">
    <w:abstractNumId w:val="24"/>
  </w:num>
  <w:num w:numId="28">
    <w:abstractNumId w:val="17"/>
  </w:num>
  <w:num w:numId="29">
    <w:abstractNumId w:val="5"/>
  </w:num>
  <w:num w:numId="30">
    <w:abstractNumId w:val="26"/>
  </w:num>
  <w:num w:numId="31">
    <w:abstractNumId w:val="5"/>
  </w:num>
  <w:num w:numId="32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239E"/>
    <w:rsid w:val="0000268E"/>
    <w:rsid w:val="0000288D"/>
    <w:rsid w:val="00002F2E"/>
    <w:rsid w:val="00002F36"/>
    <w:rsid w:val="00003434"/>
    <w:rsid w:val="00003B2F"/>
    <w:rsid w:val="00003C88"/>
    <w:rsid w:val="00003E15"/>
    <w:rsid w:val="00003EF3"/>
    <w:rsid w:val="000041D3"/>
    <w:rsid w:val="000042B4"/>
    <w:rsid w:val="00004EF1"/>
    <w:rsid w:val="0000501C"/>
    <w:rsid w:val="00005200"/>
    <w:rsid w:val="00005ED8"/>
    <w:rsid w:val="00005FBD"/>
    <w:rsid w:val="00005FD2"/>
    <w:rsid w:val="00006190"/>
    <w:rsid w:val="00006CE4"/>
    <w:rsid w:val="00006D43"/>
    <w:rsid w:val="000072C7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0E9F"/>
    <w:rsid w:val="0001108D"/>
    <w:rsid w:val="000110C4"/>
    <w:rsid w:val="0001164A"/>
    <w:rsid w:val="000117C5"/>
    <w:rsid w:val="00011E02"/>
    <w:rsid w:val="00012E33"/>
    <w:rsid w:val="000150CB"/>
    <w:rsid w:val="0001633B"/>
    <w:rsid w:val="00016356"/>
    <w:rsid w:val="00016BD7"/>
    <w:rsid w:val="00016F6F"/>
    <w:rsid w:val="000172B8"/>
    <w:rsid w:val="000174D0"/>
    <w:rsid w:val="000176F2"/>
    <w:rsid w:val="000177DA"/>
    <w:rsid w:val="000178B5"/>
    <w:rsid w:val="00020CE0"/>
    <w:rsid w:val="00020EE7"/>
    <w:rsid w:val="00021388"/>
    <w:rsid w:val="0002172F"/>
    <w:rsid w:val="0002352C"/>
    <w:rsid w:val="0002369B"/>
    <w:rsid w:val="00023764"/>
    <w:rsid w:val="000240FB"/>
    <w:rsid w:val="00024243"/>
    <w:rsid w:val="00024246"/>
    <w:rsid w:val="00024392"/>
    <w:rsid w:val="00024C25"/>
    <w:rsid w:val="00025039"/>
    <w:rsid w:val="00025861"/>
    <w:rsid w:val="000258AF"/>
    <w:rsid w:val="000260A4"/>
    <w:rsid w:val="00026573"/>
    <w:rsid w:val="00026E8E"/>
    <w:rsid w:val="000273CF"/>
    <w:rsid w:val="0002769C"/>
    <w:rsid w:val="0003000E"/>
    <w:rsid w:val="000307EB"/>
    <w:rsid w:val="00030D05"/>
    <w:rsid w:val="00030E39"/>
    <w:rsid w:val="00031B14"/>
    <w:rsid w:val="00032A75"/>
    <w:rsid w:val="00032F93"/>
    <w:rsid w:val="0003304F"/>
    <w:rsid w:val="000330E0"/>
    <w:rsid w:val="000341DD"/>
    <w:rsid w:val="0003441F"/>
    <w:rsid w:val="000346B7"/>
    <w:rsid w:val="0003547C"/>
    <w:rsid w:val="0003572F"/>
    <w:rsid w:val="00035AAE"/>
    <w:rsid w:val="00035B97"/>
    <w:rsid w:val="0003614A"/>
    <w:rsid w:val="0003618D"/>
    <w:rsid w:val="00036A69"/>
    <w:rsid w:val="00036D43"/>
    <w:rsid w:val="00036EB3"/>
    <w:rsid w:val="00037311"/>
    <w:rsid w:val="00037790"/>
    <w:rsid w:val="00040036"/>
    <w:rsid w:val="00040836"/>
    <w:rsid w:val="0004148E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924"/>
    <w:rsid w:val="00047021"/>
    <w:rsid w:val="00047625"/>
    <w:rsid w:val="0004769E"/>
    <w:rsid w:val="00047897"/>
    <w:rsid w:val="00051834"/>
    <w:rsid w:val="00051E3F"/>
    <w:rsid w:val="000524F0"/>
    <w:rsid w:val="000527AC"/>
    <w:rsid w:val="000532E6"/>
    <w:rsid w:val="00054434"/>
    <w:rsid w:val="00054907"/>
    <w:rsid w:val="0005529E"/>
    <w:rsid w:val="0005560B"/>
    <w:rsid w:val="00056B01"/>
    <w:rsid w:val="00056F3E"/>
    <w:rsid w:val="00057A44"/>
    <w:rsid w:val="00060012"/>
    <w:rsid w:val="00061978"/>
    <w:rsid w:val="00061ECB"/>
    <w:rsid w:val="00061EED"/>
    <w:rsid w:val="000623E3"/>
    <w:rsid w:val="0006248E"/>
    <w:rsid w:val="00062C4C"/>
    <w:rsid w:val="000632EC"/>
    <w:rsid w:val="0006397E"/>
    <w:rsid w:val="0006451C"/>
    <w:rsid w:val="0006453E"/>
    <w:rsid w:val="00064DD0"/>
    <w:rsid w:val="0006616E"/>
    <w:rsid w:val="0006669D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B49"/>
    <w:rsid w:val="00075DEF"/>
    <w:rsid w:val="00076E39"/>
    <w:rsid w:val="00077BE1"/>
    <w:rsid w:val="00077DD0"/>
    <w:rsid w:val="00077E58"/>
    <w:rsid w:val="00080189"/>
    <w:rsid w:val="00080CA4"/>
    <w:rsid w:val="00081646"/>
    <w:rsid w:val="00081FF7"/>
    <w:rsid w:val="00082067"/>
    <w:rsid w:val="00082755"/>
    <w:rsid w:val="000828BA"/>
    <w:rsid w:val="00082B09"/>
    <w:rsid w:val="00082F51"/>
    <w:rsid w:val="00083257"/>
    <w:rsid w:val="00083291"/>
    <w:rsid w:val="00083343"/>
    <w:rsid w:val="00083A27"/>
    <w:rsid w:val="00083C1D"/>
    <w:rsid w:val="00084033"/>
    <w:rsid w:val="000841DD"/>
    <w:rsid w:val="0008481B"/>
    <w:rsid w:val="00085094"/>
    <w:rsid w:val="000855CB"/>
    <w:rsid w:val="00085743"/>
    <w:rsid w:val="0008599A"/>
    <w:rsid w:val="00085F60"/>
    <w:rsid w:val="0008793A"/>
    <w:rsid w:val="000908E6"/>
    <w:rsid w:val="00091489"/>
    <w:rsid w:val="000918EB"/>
    <w:rsid w:val="00091AFA"/>
    <w:rsid w:val="00093764"/>
    <w:rsid w:val="00093780"/>
    <w:rsid w:val="000938EC"/>
    <w:rsid w:val="00093F91"/>
    <w:rsid w:val="000943F9"/>
    <w:rsid w:val="000949E4"/>
    <w:rsid w:val="00094C74"/>
    <w:rsid w:val="00096E93"/>
    <w:rsid w:val="000976CE"/>
    <w:rsid w:val="00097E4C"/>
    <w:rsid w:val="000A0057"/>
    <w:rsid w:val="000A054B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692"/>
    <w:rsid w:val="000A48B5"/>
    <w:rsid w:val="000A495B"/>
    <w:rsid w:val="000A495C"/>
    <w:rsid w:val="000A5754"/>
    <w:rsid w:val="000A57DC"/>
    <w:rsid w:val="000A6069"/>
    <w:rsid w:val="000A63E3"/>
    <w:rsid w:val="000A7462"/>
    <w:rsid w:val="000A749D"/>
    <w:rsid w:val="000A7F23"/>
    <w:rsid w:val="000B067E"/>
    <w:rsid w:val="000B0D9E"/>
    <w:rsid w:val="000B21AC"/>
    <w:rsid w:val="000B2308"/>
    <w:rsid w:val="000B2620"/>
    <w:rsid w:val="000B28D1"/>
    <w:rsid w:val="000B2D66"/>
    <w:rsid w:val="000B3103"/>
    <w:rsid w:val="000B31EE"/>
    <w:rsid w:val="000B34FF"/>
    <w:rsid w:val="000B3E35"/>
    <w:rsid w:val="000B413B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D9C"/>
    <w:rsid w:val="000C24F9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C21"/>
    <w:rsid w:val="000C6C45"/>
    <w:rsid w:val="000C72CD"/>
    <w:rsid w:val="000C7B9D"/>
    <w:rsid w:val="000C7CB2"/>
    <w:rsid w:val="000D03D2"/>
    <w:rsid w:val="000D07B0"/>
    <w:rsid w:val="000D0A7E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4CE"/>
    <w:rsid w:val="000D5E03"/>
    <w:rsid w:val="000D60E8"/>
    <w:rsid w:val="000D7098"/>
    <w:rsid w:val="000D74B3"/>
    <w:rsid w:val="000D7788"/>
    <w:rsid w:val="000D7929"/>
    <w:rsid w:val="000D7B17"/>
    <w:rsid w:val="000D7C34"/>
    <w:rsid w:val="000D7EB4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555"/>
    <w:rsid w:val="000E36BA"/>
    <w:rsid w:val="000E3AD2"/>
    <w:rsid w:val="000E4485"/>
    <w:rsid w:val="000E483C"/>
    <w:rsid w:val="000E4DA7"/>
    <w:rsid w:val="000E4F5D"/>
    <w:rsid w:val="000E4F67"/>
    <w:rsid w:val="000E4FE3"/>
    <w:rsid w:val="000E5096"/>
    <w:rsid w:val="000E5581"/>
    <w:rsid w:val="000E61B4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3EE6"/>
    <w:rsid w:val="000F48B7"/>
    <w:rsid w:val="000F49B2"/>
    <w:rsid w:val="000F5046"/>
    <w:rsid w:val="000F5312"/>
    <w:rsid w:val="000F570C"/>
    <w:rsid w:val="000F59E8"/>
    <w:rsid w:val="000F5C0E"/>
    <w:rsid w:val="000F6812"/>
    <w:rsid w:val="000F6D51"/>
    <w:rsid w:val="000F728E"/>
    <w:rsid w:val="0010095F"/>
    <w:rsid w:val="0010108D"/>
    <w:rsid w:val="00101D13"/>
    <w:rsid w:val="00101FF0"/>
    <w:rsid w:val="001021F8"/>
    <w:rsid w:val="001023EB"/>
    <w:rsid w:val="001032C5"/>
    <w:rsid w:val="00103CE3"/>
    <w:rsid w:val="00103DB2"/>
    <w:rsid w:val="001041C6"/>
    <w:rsid w:val="0010491D"/>
    <w:rsid w:val="00105F6A"/>
    <w:rsid w:val="0010621C"/>
    <w:rsid w:val="00106423"/>
    <w:rsid w:val="00106724"/>
    <w:rsid w:val="00106AB9"/>
    <w:rsid w:val="00107771"/>
    <w:rsid w:val="00107840"/>
    <w:rsid w:val="00107B4F"/>
    <w:rsid w:val="00107CD1"/>
    <w:rsid w:val="00107E73"/>
    <w:rsid w:val="0011023B"/>
    <w:rsid w:val="001103CD"/>
    <w:rsid w:val="00110BDA"/>
    <w:rsid w:val="001119D9"/>
    <w:rsid w:val="001123ED"/>
    <w:rsid w:val="00112B51"/>
    <w:rsid w:val="001130D9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329"/>
    <w:rsid w:val="00121854"/>
    <w:rsid w:val="00122345"/>
    <w:rsid w:val="00122615"/>
    <w:rsid w:val="00122A8E"/>
    <w:rsid w:val="00122BE7"/>
    <w:rsid w:val="001230ED"/>
    <w:rsid w:val="00123367"/>
    <w:rsid w:val="00123526"/>
    <w:rsid w:val="0012467E"/>
    <w:rsid w:val="00124886"/>
    <w:rsid w:val="001248F8"/>
    <w:rsid w:val="00124B27"/>
    <w:rsid w:val="00124FDD"/>
    <w:rsid w:val="001254F8"/>
    <w:rsid w:val="00125500"/>
    <w:rsid w:val="00125581"/>
    <w:rsid w:val="0012594D"/>
    <w:rsid w:val="00125999"/>
    <w:rsid w:val="00125D7F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710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37F75"/>
    <w:rsid w:val="001401D5"/>
    <w:rsid w:val="00140704"/>
    <w:rsid w:val="0014090A"/>
    <w:rsid w:val="00140C4E"/>
    <w:rsid w:val="00140CAE"/>
    <w:rsid w:val="00141A2F"/>
    <w:rsid w:val="00141B21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960"/>
    <w:rsid w:val="00143B26"/>
    <w:rsid w:val="00143CDE"/>
    <w:rsid w:val="00144049"/>
    <w:rsid w:val="00144AA0"/>
    <w:rsid w:val="00145208"/>
    <w:rsid w:val="00145F46"/>
    <w:rsid w:val="0014620E"/>
    <w:rsid w:val="0014691F"/>
    <w:rsid w:val="00146C80"/>
    <w:rsid w:val="001471CB"/>
    <w:rsid w:val="00150864"/>
    <w:rsid w:val="00151375"/>
    <w:rsid w:val="001515F8"/>
    <w:rsid w:val="00151893"/>
    <w:rsid w:val="00151AC2"/>
    <w:rsid w:val="001522B3"/>
    <w:rsid w:val="001527C3"/>
    <w:rsid w:val="001528B5"/>
    <w:rsid w:val="00153057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0650"/>
    <w:rsid w:val="00161801"/>
    <w:rsid w:val="001619E3"/>
    <w:rsid w:val="0016248F"/>
    <w:rsid w:val="00162515"/>
    <w:rsid w:val="001625AE"/>
    <w:rsid w:val="0016284D"/>
    <w:rsid w:val="00163253"/>
    <w:rsid w:val="00163849"/>
    <w:rsid w:val="001638BC"/>
    <w:rsid w:val="00163CDD"/>
    <w:rsid w:val="00164196"/>
    <w:rsid w:val="00164786"/>
    <w:rsid w:val="00164CAF"/>
    <w:rsid w:val="001650DF"/>
    <w:rsid w:val="0016550A"/>
    <w:rsid w:val="00165757"/>
    <w:rsid w:val="00166C0F"/>
    <w:rsid w:val="00166C6E"/>
    <w:rsid w:val="00166E91"/>
    <w:rsid w:val="00166F4B"/>
    <w:rsid w:val="00170F53"/>
    <w:rsid w:val="00172022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38F"/>
    <w:rsid w:val="001747D8"/>
    <w:rsid w:val="00174977"/>
    <w:rsid w:val="00174CD0"/>
    <w:rsid w:val="00174D2D"/>
    <w:rsid w:val="00174DDA"/>
    <w:rsid w:val="00175900"/>
    <w:rsid w:val="00175CBA"/>
    <w:rsid w:val="001762A0"/>
    <w:rsid w:val="0017648C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271"/>
    <w:rsid w:val="0018640E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EAC"/>
    <w:rsid w:val="0019659C"/>
    <w:rsid w:val="00196E49"/>
    <w:rsid w:val="00197D62"/>
    <w:rsid w:val="001A0446"/>
    <w:rsid w:val="001A0B69"/>
    <w:rsid w:val="001A14BB"/>
    <w:rsid w:val="001A1543"/>
    <w:rsid w:val="001A16E8"/>
    <w:rsid w:val="001A20C5"/>
    <w:rsid w:val="001A2583"/>
    <w:rsid w:val="001A2F57"/>
    <w:rsid w:val="001A3744"/>
    <w:rsid w:val="001A3C2D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1E08"/>
    <w:rsid w:val="001B27AD"/>
    <w:rsid w:val="001B2A72"/>
    <w:rsid w:val="001B2FDB"/>
    <w:rsid w:val="001B3D04"/>
    <w:rsid w:val="001B3D6B"/>
    <w:rsid w:val="001B3E15"/>
    <w:rsid w:val="001B44CA"/>
    <w:rsid w:val="001B595E"/>
    <w:rsid w:val="001B5AB0"/>
    <w:rsid w:val="001B5D9D"/>
    <w:rsid w:val="001B6271"/>
    <w:rsid w:val="001B63EF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2D5B"/>
    <w:rsid w:val="001C3471"/>
    <w:rsid w:val="001C3911"/>
    <w:rsid w:val="001C419C"/>
    <w:rsid w:val="001C4CC3"/>
    <w:rsid w:val="001C5764"/>
    <w:rsid w:val="001C5897"/>
    <w:rsid w:val="001C636D"/>
    <w:rsid w:val="001C6AEC"/>
    <w:rsid w:val="001C6DB0"/>
    <w:rsid w:val="001C6E44"/>
    <w:rsid w:val="001C738D"/>
    <w:rsid w:val="001D07C9"/>
    <w:rsid w:val="001D0D76"/>
    <w:rsid w:val="001D0EE9"/>
    <w:rsid w:val="001D1287"/>
    <w:rsid w:val="001D159F"/>
    <w:rsid w:val="001D1973"/>
    <w:rsid w:val="001D2781"/>
    <w:rsid w:val="001D3941"/>
    <w:rsid w:val="001D39A8"/>
    <w:rsid w:val="001D41CE"/>
    <w:rsid w:val="001D479B"/>
    <w:rsid w:val="001D47AD"/>
    <w:rsid w:val="001D5E66"/>
    <w:rsid w:val="001D5F35"/>
    <w:rsid w:val="001D6185"/>
    <w:rsid w:val="001D63B8"/>
    <w:rsid w:val="001D6410"/>
    <w:rsid w:val="001D6750"/>
    <w:rsid w:val="001D67AD"/>
    <w:rsid w:val="001D699B"/>
    <w:rsid w:val="001D69A9"/>
    <w:rsid w:val="001D6CB7"/>
    <w:rsid w:val="001D6ECC"/>
    <w:rsid w:val="001D711C"/>
    <w:rsid w:val="001D760A"/>
    <w:rsid w:val="001D7E3E"/>
    <w:rsid w:val="001D7FC1"/>
    <w:rsid w:val="001E08BE"/>
    <w:rsid w:val="001E0BF0"/>
    <w:rsid w:val="001E156A"/>
    <w:rsid w:val="001E1736"/>
    <w:rsid w:val="001E194D"/>
    <w:rsid w:val="001E1D6B"/>
    <w:rsid w:val="001E1E3B"/>
    <w:rsid w:val="001E232F"/>
    <w:rsid w:val="001E244F"/>
    <w:rsid w:val="001E34ED"/>
    <w:rsid w:val="001E35B2"/>
    <w:rsid w:val="001E363B"/>
    <w:rsid w:val="001E3C3B"/>
    <w:rsid w:val="001E421D"/>
    <w:rsid w:val="001E4550"/>
    <w:rsid w:val="001E46A7"/>
    <w:rsid w:val="001E476D"/>
    <w:rsid w:val="001E48B0"/>
    <w:rsid w:val="001E4B3A"/>
    <w:rsid w:val="001E4D48"/>
    <w:rsid w:val="001E4DFD"/>
    <w:rsid w:val="001E5433"/>
    <w:rsid w:val="001E5865"/>
    <w:rsid w:val="001E58C0"/>
    <w:rsid w:val="001E5AD3"/>
    <w:rsid w:val="001E5C33"/>
    <w:rsid w:val="001E6622"/>
    <w:rsid w:val="001E72A5"/>
    <w:rsid w:val="001E75FF"/>
    <w:rsid w:val="001E7795"/>
    <w:rsid w:val="001F00C5"/>
    <w:rsid w:val="001F0CD6"/>
    <w:rsid w:val="001F0D70"/>
    <w:rsid w:val="001F10D5"/>
    <w:rsid w:val="001F1129"/>
    <w:rsid w:val="001F133A"/>
    <w:rsid w:val="001F139E"/>
    <w:rsid w:val="001F15D6"/>
    <w:rsid w:val="001F232B"/>
    <w:rsid w:val="001F396E"/>
    <w:rsid w:val="001F3D48"/>
    <w:rsid w:val="001F5135"/>
    <w:rsid w:val="001F51E1"/>
    <w:rsid w:val="001F683C"/>
    <w:rsid w:val="001F7623"/>
    <w:rsid w:val="001F7A9C"/>
    <w:rsid w:val="00200399"/>
    <w:rsid w:val="002004F4"/>
    <w:rsid w:val="00200908"/>
    <w:rsid w:val="00200FC6"/>
    <w:rsid w:val="00201F80"/>
    <w:rsid w:val="002020B3"/>
    <w:rsid w:val="0020226E"/>
    <w:rsid w:val="002024DE"/>
    <w:rsid w:val="00203533"/>
    <w:rsid w:val="002035CC"/>
    <w:rsid w:val="00203F35"/>
    <w:rsid w:val="002044B4"/>
    <w:rsid w:val="00204A5B"/>
    <w:rsid w:val="00204CFF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58C"/>
    <w:rsid w:val="0021066A"/>
    <w:rsid w:val="00210B81"/>
    <w:rsid w:val="00210C43"/>
    <w:rsid w:val="00210FEF"/>
    <w:rsid w:val="002110A9"/>
    <w:rsid w:val="00211455"/>
    <w:rsid w:val="0021163F"/>
    <w:rsid w:val="002116B7"/>
    <w:rsid w:val="00211D18"/>
    <w:rsid w:val="002121C4"/>
    <w:rsid w:val="00212237"/>
    <w:rsid w:val="00212613"/>
    <w:rsid w:val="00212AFD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215DE"/>
    <w:rsid w:val="00221C08"/>
    <w:rsid w:val="002230B7"/>
    <w:rsid w:val="00223417"/>
    <w:rsid w:val="00224129"/>
    <w:rsid w:val="002246EC"/>
    <w:rsid w:val="00224E46"/>
    <w:rsid w:val="0022561E"/>
    <w:rsid w:val="0022630E"/>
    <w:rsid w:val="00226355"/>
    <w:rsid w:val="00227E21"/>
    <w:rsid w:val="002307B8"/>
    <w:rsid w:val="00230DC6"/>
    <w:rsid w:val="00231119"/>
    <w:rsid w:val="002314AC"/>
    <w:rsid w:val="002318A9"/>
    <w:rsid w:val="0023251E"/>
    <w:rsid w:val="00232675"/>
    <w:rsid w:val="00232AD3"/>
    <w:rsid w:val="00232F24"/>
    <w:rsid w:val="00233231"/>
    <w:rsid w:val="00233557"/>
    <w:rsid w:val="0023369B"/>
    <w:rsid w:val="002339C1"/>
    <w:rsid w:val="00234D03"/>
    <w:rsid w:val="00234FC2"/>
    <w:rsid w:val="002352D3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1DFC"/>
    <w:rsid w:val="002427D7"/>
    <w:rsid w:val="00242BF9"/>
    <w:rsid w:val="00243710"/>
    <w:rsid w:val="00243F39"/>
    <w:rsid w:val="00244226"/>
    <w:rsid w:val="00244D0B"/>
    <w:rsid w:val="00245120"/>
    <w:rsid w:val="00245641"/>
    <w:rsid w:val="002456AF"/>
    <w:rsid w:val="002456B5"/>
    <w:rsid w:val="00246078"/>
    <w:rsid w:val="00246BB6"/>
    <w:rsid w:val="00246ED1"/>
    <w:rsid w:val="0024768B"/>
    <w:rsid w:val="00247B61"/>
    <w:rsid w:val="00247B92"/>
    <w:rsid w:val="00250B14"/>
    <w:rsid w:val="00250BBF"/>
    <w:rsid w:val="00250D55"/>
    <w:rsid w:val="00252111"/>
    <w:rsid w:val="00252E27"/>
    <w:rsid w:val="00253755"/>
    <w:rsid w:val="00253762"/>
    <w:rsid w:val="002537DA"/>
    <w:rsid w:val="002538CD"/>
    <w:rsid w:val="00253E07"/>
    <w:rsid w:val="002545F6"/>
    <w:rsid w:val="00254620"/>
    <w:rsid w:val="00254768"/>
    <w:rsid w:val="00255BAE"/>
    <w:rsid w:val="00256572"/>
    <w:rsid w:val="0025698B"/>
    <w:rsid w:val="00256ABA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A1E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D7"/>
    <w:rsid w:val="002703ED"/>
    <w:rsid w:val="002705A3"/>
    <w:rsid w:val="0027108E"/>
    <w:rsid w:val="0027186F"/>
    <w:rsid w:val="00271F2E"/>
    <w:rsid w:val="00272194"/>
    <w:rsid w:val="0027271A"/>
    <w:rsid w:val="00272BA3"/>
    <w:rsid w:val="00273AFC"/>
    <w:rsid w:val="00273B09"/>
    <w:rsid w:val="00273D23"/>
    <w:rsid w:val="00273E0B"/>
    <w:rsid w:val="00274089"/>
    <w:rsid w:val="002740E3"/>
    <w:rsid w:val="002748CC"/>
    <w:rsid w:val="00274C31"/>
    <w:rsid w:val="00274F9A"/>
    <w:rsid w:val="002753DC"/>
    <w:rsid w:val="00275CC9"/>
    <w:rsid w:val="00275CEA"/>
    <w:rsid w:val="00275E27"/>
    <w:rsid w:val="00276893"/>
    <w:rsid w:val="00277728"/>
    <w:rsid w:val="002805EC"/>
    <w:rsid w:val="00280780"/>
    <w:rsid w:val="00281AD0"/>
    <w:rsid w:val="00282307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377"/>
    <w:rsid w:val="0028680A"/>
    <w:rsid w:val="00286F84"/>
    <w:rsid w:val="00287702"/>
    <w:rsid w:val="00287851"/>
    <w:rsid w:val="00287F19"/>
    <w:rsid w:val="00287F8E"/>
    <w:rsid w:val="002902A1"/>
    <w:rsid w:val="00290D9C"/>
    <w:rsid w:val="00290EB7"/>
    <w:rsid w:val="00291C3D"/>
    <w:rsid w:val="00291DD8"/>
    <w:rsid w:val="0029237D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7CC8"/>
    <w:rsid w:val="00297E69"/>
    <w:rsid w:val="00297F1A"/>
    <w:rsid w:val="002A05A1"/>
    <w:rsid w:val="002A223A"/>
    <w:rsid w:val="002A2A66"/>
    <w:rsid w:val="002A2C5C"/>
    <w:rsid w:val="002A2F9B"/>
    <w:rsid w:val="002A350B"/>
    <w:rsid w:val="002A3C2B"/>
    <w:rsid w:val="002A435C"/>
    <w:rsid w:val="002A45A8"/>
    <w:rsid w:val="002A53EA"/>
    <w:rsid w:val="002A5485"/>
    <w:rsid w:val="002A6935"/>
    <w:rsid w:val="002A7605"/>
    <w:rsid w:val="002A7C14"/>
    <w:rsid w:val="002A7CBD"/>
    <w:rsid w:val="002A7D5A"/>
    <w:rsid w:val="002B06DC"/>
    <w:rsid w:val="002B0E67"/>
    <w:rsid w:val="002B14A9"/>
    <w:rsid w:val="002B1C1C"/>
    <w:rsid w:val="002B1F84"/>
    <w:rsid w:val="002B294B"/>
    <w:rsid w:val="002B2ABA"/>
    <w:rsid w:val="002B2F38"/>
    <w:rsid w:val="002B32CA"/>
    <w:rsid w:val="002B35B2"/>
    <w:rsid w:val="002B4238"/>
    <w:rsid w:val="002B4D69"/>
    <w:rsid w:val="002B53CF"/>
    <w:rsid w:val="002B5ABE"/>
    <w:rsid w:val="002B6179"/>
    <w:rsid w:val="002B65A6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D7B"/>
    <w:rsid w:val="002C2371"/>
    <w:rsid w:val="002C2ED4"/>
    <w:rsid w:val="002C33E0"/>
    <w:rsid w:val="002C4C24"/>
    <w:rsid w:val="002C509F"/>
    <w:rsid w:val="002C510A"/>
    <w:rsid w:val="002C5178"/>
    <w:rsid w:val="002C56F0"/>
    <w:rsid w:val="002C6185"/>
    <w:rsid w:val="002C6FD4"/>
    <w:rsid w:val="002C793E"/>
    <w:rsid w:val="002C7AA9"/>
    <w:rsid w:val="002D01C1"/>
    <w:rsid w:val="002D082B"/>
    <w:rsid w:val="002D0965"/>
    <w:rsid w:val="002D1095"/>
    <w:rsid w:val="002D13A2"/>
    <w:rsid w:val="002D1BA0"/>
    <w:rsid w:val="002D1D3A"/>
    <w:rsid w:val="002D2A86"/>
    <w:rsid w:val="002D2DF9"/>
    <w:rsid w:val="002D2EED"/>
    <w:rsid w:val="002D35FC"/>
    <w:rsid w:val="002D39B6"/>
    <w:rsid w:val="002D39D0"/>
    <w:rsid w:val="002D409E"/>
    <w:rsid w:val="002D41A7"/>
    <w:rsid w:val="002D45CE"/>
    <w:rsid w:val="002D4655"/>
    <w:rsid w:val="002D4D7A"/>
    <w:rsid w:val="002D5463"/>
    <w:rsid w:val="002D5D2C"/>
    <w:rsid w:val="002D6764"/>
    <w:rsid w:val="002D773E"/>
    <w:rsid w:val="002D7AFD"/>
    <w:rsid w:val="002E041B"/>
    <w:rsid w:val="002E0585"/>
    <w:rsid w:val="002E10DF"/>
    <w:rsid w:val="002E131B"/>
    <w:rsid w:val="002E15F6"/>
    <w:rsid w:val="002E1694"/>
    <w:rsid w:val="002E20EC"/>
    <w:rsid w:val="002E25DE"/>
    <w:rsid w:val="002E2AC0"/>
    <w:rsid w:val="002E3019"/>
    <w:rsid w:val="002E30EB"/>
    <w:rsid w:val="002E347F"/>
    <w:rsid w:val="002E460E"/>
    <w:rsid w:val="002E4A33"/>
    <w:rsid w:val="002E4B10"/>
    <w:rsid w:val="002E50C6"/>
    <w:rsid w:val="002E5C16"/>
    <w:rsid w:val="002E5D00"/>
    <w:rsid w:val="002E5F07"/>
    <w:rsid w:val="002E676D"/>
    <w:rsid w:val="002E6E27"/>
    <w:rsid w:val="002F0477"/>
    <w:rsid w:val="002F07C1"/>
    <w:rsid w:val="002F08F3"/>
    <w:rsid w:val="002F0D1E"/>
    <w:rsid w:val="002F0FBB"/>
    <w:rsid w:val="002F1D9F"/>
    <w:rsid w:val="002F1FAF"/>
    <w:rsid w:val="002F1FB7"/>
    <w:rsid w:val="002F32CE"/>
    <w:rsid w:val="002F3313"/>
    <w:rsid w:val="002F3579"/>
    <w:rsid w:val="002F3BC5"/>
    <w:rsid w:val="002F3D8B"/>
    <w:rsid w:val="002F4006"/>
    <w:rsid w:val="002F42C2"/>
    <w:rsid w:val="002F43E9"/>
    <w:rsid w:val="002F4D66"/>
    <w:rsid w:val="002F4F41"/>
    <w:rsid w:val="002F57B1"/>
    <w:rsid w:val="002F6494"/>
    <w:rsid w:val="002F6C26"/>
    <w:rsid w:val="002F6C86"/>
    <w:rsid w:val="002F70E9"/>
    <w:rsid w:val="002F710C"/>
    <w:rsid w:val="002F731F"/>
    <w:rsid w:val="002F7B76"/>
    <w:rsid w:val="002F7CE4"/>
    <w:rsid w:val="00300379"/>
    <w:rsid w:val="00300477"/>
    <w:rsid w:val="00300D26"/>
    <w:rsid w:val="00300D8A"/>
    <w:rsid w:val="003012D3"/>
    <w:rsid w:val="00302F79"/>
    <w:rsid w:val="003030FB"/>
    <w:rsid w:val="0030325D"/>
    <w:rsid w:val="003037B6"/>
    <w:rsid w:val="00303CE2"/>
    <w:rsid w:val="00304282"/>
    <w:rsid w:val="00304A00"/>
    <w:rsid w:val="00304C7A"/>
    <w:rsid w:val="003057DE"/>
    <w:rsid w:val="00305EC8"/>
    <w:rsid w:val="003064F7"/>
    <w:rsid w:val="00306CA3"/>
    <w:rsid w:val="00306CD1"/>
    <w:rsid w:val="00306DCE"/>
    <w:rsid w:val="00306E5C"/>
    <w:rsid w:val="00307A17"/>
    <w:rsid w:val="00310277"/>
    <w:rsid w:val="00310EDA"/>
    <w:rsid w:val="00310F24"/>
    <w:rsid w:val="00310FE0"/>
    <w:rsid w:val="00311441"/>
    <w:rsid w:val="00311C2E"/>
    <w:rsid w:val="0031250C"/>
    <w:rsid w:val="00312A13"/>
    <w:rsid w:val="003130AA"/>
    <w:rsid w:val="00313BE3"/>
    <w:rsid w:val="003142FD"/>
    <w:rsid w:val="00314CBD"/>
    <w:rsid w:val="0031546E"/>
    <w:rsid w:val="003157F7"/>
    <w:rsid w:val="00315A88"/>
    <w:rsid w:val="00316A94"/>
    <w:rsid w:val="00317A7D"/>
    <w:rsid w:val="00317BF9"/>
    <w:rsid w:val="00320089"/>
    <w:rsid w:val="00320664"/>
    <w:rsid w:val="003210FC"/>
    <w:rsid w:val="003214A1"/>
    <w:rsid w:val="00321C68"/>
    <w:rsid w:val="0032283F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6FE"/>
    <w:rsid w:val="00325A6F"/>
    <w:rsid w:val="00325D66"/>
    <w:rsid w:val="003260A6"/>
    <w:rsid w:val="0032657F"/>
    <w:rsid w:val="00326587"/>
    <w:rsid w:val="003267A3"/>
    <w:rsid w:val="00326994"/>
    <w:rsid w:val="003273FF"/>
    <w:rsid w:val="00327D7D"/>
    <w:rsid w:val="003303F8"/>
    <w:rsid w:val="00330916"/>
    <w:rsid w:val="00330BD3"/>
    <w:rsid w:val="00330BF6"/>
    <w:rsid w:val="0033107B"/>
    <w:rsid w:val="0033146F"/>
    <w:rsid w:val="003317DF"/>
    <w:rsid w:val="003319CD"/>
    <w:rsid w:val="00331A68"/>
    <w:rsid w:val="00331B24"/>
    <w:rsid w:val="003323FC"/>
    <w:rsid w:val="003329BE"/>
    <w:rsid w:val="003336F6"/>
    <w:rsid w:val="00333BE7"/>
    <w:rsid w:val="00333FD7"/>
    <w:rsid w:val="0033505A"/>
    <w:rsid w:val="00335364"/>
    <w:rsid w:val="00335C1E"/>
    <w:rsid w:val="00336202"/>
    <w:rsid w:val="00336708"/>
    <w:rsid w:val="00336EA8"/>
    <w:rsid w:val="0034001D"/>
    <w:rsid w:val="0034039D"/>
    <w:rsid w:val="0034044A"/>
    <w:rsid w:val="003404BA"/>
    <w:rsid w:val="0034079C"/>
    <w:rsid w:val="00341E10"/>
    <w:rsid w:val="00342046"/>
    <w:rsid w:val="00342F77"/>
    <w:rsid w:val="003436CD"/>
    <w:rsid w:val="00343912"/>
    <w:rsid w:val="003446B6"/>
    <w:rsid w:val="00344734"/>
    <w:rsid w:val="003447F8"/>
    <w:rsid w:val="00344808"/>
    <w:rsid w:val="00344B04"/>
    <w:rsid w:val="0034515A"/>
    <w:rsid w:val="00345900"/>
    <w:rsid w:val="00346154"/>
    <w:rsid w:val="003461C6"/>
    <w:rsid w:val="0034643B"/>
    <w:rsid w:val="00346B3E"/>
    <w:rsid w:val="0034732E"/>
    <w:rsid w:val="00351B9F"/>
    <w:rsid w:val="0035232D"/>
    <w:rsid w:val="003534E7"/>
    <w:rsid w:val="00353BF3"/>
    <w:rsid w:val="00354799"/>
    <w:rsid w:val="00354FD1"/>
    <w:rsid w:val="00356030"/>
    <w:rsid w:val="00356387"/>
    <w:rsid w:val="00356918"/>
    <w:rsid w:val="003572DB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4EC4"/>
    <w:rsid w:val="00365046"/>
    <w:rsid w:val="00365EF4"/>
    <w:rsid w:val="00366191"/>
    <w:rsid w:val="003662FF"/>
    <w:rsid w:val="00366F1F"/>
    <w:rsid w:val="00367078"/>
    <w:rsid w:val="003672FB"/>
    <w:rsid w:val="0037059B"/>
    <w:rsid w:val="003706E8"/>
    <w:rsid w:val="00370EB0"/>
    <w:rsid w:val="003712E2"/>
    <w:rsid w:val="0037155C"/>
    <w:rsid w:val="00371730"/>
    <w:rsid w:val="003717C6"/>
    <w:rsid w:val="00371A50"/>
    <w:rsid w:val="00372DE3"/>
    <w:rsid w:val="00374408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77C67"/>
    <w:rsid w:val="0038022F"/>
    <w:rsid w:val="00380A58"/>
    <w:rsid w:val="00380B02"/>
    <w:rsid w:val="003810D5"/>
    <w:rsid w:val="0038182F"/>
    <w:rsid w:val="003819F4"/>
    <w:rsid w:val="00381F68"/>
    <w:rsid w:val="00382206"/>
    <w:rsid w:val="00382ADE"/>
    <w:rsid w:val="003830A0"/>
    <w:rsid w:val="003844B3"/>
    <w:rsid w:val="0038482B"/>
    <w:rsid w:val="003848F8"/>
    <w:rsid w:val="00384A22"/>
    <w:rsid w:val="003855AE"/>
    <w:rsid w:val="0038570E"/>
    <w:rsid w:val="00386044"/>
    <w:rsid w:val="003867DE"/>
    <w:rsid w:val="003870D9"/>
    <w:rsid w:val="0038725B"/>
    <w:rsid w:val="003872AF"/>
    <w:rsid w:val="003873B4"/>
    <w:rsid w:val="00387A9D"/>
    <w:rsid w:val="00387BB1"/>
    <w:rsid w:val="00390013"/>
    <w:rsid w:val="003900B2"/>
    <w:rsid w:val="00390D68"/>
    <w:rsid w:val="00390F97"/>
    <w:rsid w:val="003915F2"/>
    <w:rsid w:val="003917EB"/>
    <w:rsid w:val="00391CB1"/>
    <w:rsid w:val="00391D84"/>
    <w:rsid w:val="00392283"/>
    <w:rsid w:val="003926DF"/>
    <w:rsid w:val="003934D7"/>
    <w:rsid w:val="003951BA"/>
    <w:rsid w:val="003952BA"/>
    <w:rsid w:val="00395324"/>
    <w:rsid w:val="00395416"/>
    <w:rsid w:val="003954DB"/>
    <w:rsid w:val="0039621F"/>
    <w:rsid w:val="00396633"/>
    <w:rsid w:val="00396764"/>
    <w:rsid w:val="00396999"/>
    <w:rsid w:val="003971B9"/>
    <w:rsid w:val="0039743B"/>
    <w:rsid w:val="003979FB"/>
    <w:rsid w:val="00397E83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BF0"/>
    <w:rsid w:val="003A2CBE"/>
    <w:rsid w:val="003A3E42"/>
    <w:rsid w:val="003A3E88"/>
    <w:rsid w:val="003A4072"/>
    <w:rsid w:val="003A50CA"/>
    <w:rsid w:val="003A54F5"/>
    <w:rsid w:val="003A6721"/>
    <w:rsid w:val="003A673B"/>
    <w:rsid w:val="003A6C30"/>
    <w:rsid w:val="003A7006"/>
    <w:rsid w:val="003B0148"/>
    <w:rsid w:val="003B0332"/>
    <w:rsid w:val="003B0637"/>
    <w:rsid w:val="003B0D71"/>
    <w:rsid w:val="003B2E04"/>
    <w:rsid w:val="003B35AA"/>
    <w:rsid w:val="003B3F05"/>
    <w:rsid w:val="003B4106"/>
    <w:rsid w:val="003B440E"/>
    <w:rsid w:val="003B503E"/>
    <w:rsid w:val="003B5EBB"/>
    <w:rsid w:val="003B72AB"/>
    <w:rsid w:val="003B77F2"/>
    <w:rsid w:val="003C0A38"/>
    <w:rsid w:val="003C0B71"/>
    <w:rsid w:val="003C1103"/>
    <w:rsid w:val="003C201A"/>
    <w:rsid w:val="003C2275"/>
    <w:rsid w:val="003C22C2"/>
    <w:rsid w:val="003C251D"/>
    <w:rsid w:val="003C2A2C"/>
    <w:rsid w:val="003C2FEF"/>
    <w:rsid w:val="003C3247"/>
    <w:rsid w:val="003C3892"/>
    <w:rsid w:val="003C3A78"/>
    <w:rsid w:val="003C3A84"/>
    <w:rsid w:val="003C4984"/>
    <w:rsid w:val="003C56FD"/>
    <w:rsid w:val="003C5D24"/>
    <w:rsid w:val="003C60EF"/>
    <w:rsid w:val="003C66EC"/>
    <w:rsid w:val="003C7A02"/>
    <w:rsid w:val="003D0174"/>
    <w:rsid w:val="003D0D20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E34"/>
    <w:rsid w:val="003D7711"/>
    <w:rsid w:val="003E037F"/>
    <w:rsid w:val="003E062F"/>
    <w:rsid w:val="003E119E"/>
    <w:rsid w:val="003E1593"/>
    <w:rsid w:val="003E1714"/>
    <w:rsid w:val="003E183A"/>
    <w:rsid w:val="003E1AF1"/>
    <w:rsid w:val="003E2CA4"/>
    <w:rsid w:val="003E2F2F"/>
    <w:rsid w:val="003E3205"/>
    <w:rsid w:val="003E3383"/>
    <w:rsid w:val="003E33FF"/>
    <w:rsid w:val="003E35B0"/>
    <w:rsid w:val="003E395D"/>
    <w:rsid w:val="003E421A"/>
    <w:rsid w:val="003E4F94"/>
    <w:rsid w:val="003E52BA"/>
    <w:rsid w:val="003E5975"/>
    <w:rsid w:val="003E5CE6"/>
    <w:rsid w:val="003E6202"/>
    <w:rsid w:val="003E673B"/>
    <w:rsid w:val="003E6DB1"/>
    <w:rsid w:val="003E7134"/>
    <w:rsid w:val="003E71FB"/>
    <w:rsid w:val="003E7356"/>
    <w:rsid w:val="003E735C"/>
    <w:rsid w:val="003E7E78"/>
    <w:rsid w:val="003F043C"/>
    <w:rsid w:val="003F04D0"/>
    <w:rsid w:val="003F0B03"/>
    <w:rsid w:val="003F0B1A"/>
    <w:rsid w:val="003F0E25"/>
    <w:rsid w:val="003F0EFB"/>
    <w:rsid w:val="003F0EFD"/>
    <w:rsid w:val="003F1EF2"/>
    <w:rsid w:val="003F2094"/>
    <w:rsid w:val="003F2867"/>
    <w:rsid w:val="003F2D57"/>
    <w:rsid w:val="003F33CF"/>
    <w:rsid w:val="003F33EB"/>
    <w:rsid w:val="003F34FF"/>
    <w:rsid w:val="003F38F6"/>
    <w:rsid w:val="003F4E2F"/>
    <w:rsid w:val="003F577B"/>
    <w:rsid w:val="003F6097"/>
    <w:rsid w:val="003F65BC"/>
    <w:rsid w:val="003F7564"/>
    <w:rsid w:val="004004D9"/>
    <w:rsid w:val="004020A3"/>
    <w:rsid w:val="00402277"/>
    <w:rsid w:val="00402C34"/>
    <w:rsid w:val="00402F38"/>
    <w:rsid w:val="00403B06"/>
    <w:rsid w:val="00404556"/>
    <w:rsid w:val="00405BF6"/>
    <w:rsid w:val="00405EE2"/>
    <w:rsid w:val="004069D9"/>
    <w:rsid w:val="00406EB7"/>
    <w:rsid w:val="00410429"/>
    <w:rsid w:val="0041088C"/>
    <w:rsid w:val="00410956"/>
    <w:rsid w:val="00411C97"/>
    <w:rsid w:val="00412310"/>
    <w:rsid w:val="004127B7"/>
    <w:rsid w:val="00413233"/>
    <w:rsid w:val="004135C1"/>
    <w:rsid w:val="00413AB3"/>
    <w:rsid w:val="00414BC7"/>
    <w:rsid w:val="00414C21"/>
    <w:rsid w:val="004153B3"/>
    <w:rsid w:val="00415C3F"/>
    <w:rsid w:val="0041614B"/>
    <w:rsid w:val="00416562"/>
    <w:rsid w:val="00416701"/>
    <w:rsid w:val="00416D32"/>
    <w:rsid w:val="00417041"/>
    <w:rsid w:val="00417404"/>
    <w:rsid w:val="00417F3D"/>
    <w:rsid w:val="004203D4"/>
    <w:rsid w:val="00420EB5"/>
    <w:rsid w:val="00421198"/>
    <w:rsid w:val="0042133D"/>
    <w:rsid w:val="004216B2"/>
    <w:rsid w:val="0042277C"/>
    <w:rsid w:val="00422976"/>
    <w:rsid w:val="00422ACF"/>
    <w:rsid w:val="00422D2D"/>
    <w:rsid w:val="004235C8"/>
    <w:rsid w:val="00423723"/>
    <w:rsid w:val="004239EA"/>
    <w:rsid w:val="00423A5C"/>
    <w:rsid w:val="00424398"/>
    <w:rsid w:val="004246B1"/>
    <w:rsid w:val="00424739"/>
    <w:rsid w:val="00424FFD"/>
    <w:rsid w:val="0042588D"/>
    <w:rsid w:val="00426445"/>
    <w:rsid w:val="00426AA4"/>
    <w:rsid w:val="00426FCD"/>
    <w:rsid w:val="004271E4"/>
    <w:rsid w:val="00427C1E"/>
    <w:rsid w:val="00430100"/>
    <w:rsid w:val="0043014B"/>
    <w:rsid w:val="004308D7"/>
    <w:rsid w:val="00430A94"/>
    <w:rsid w:val="00430F9A"/>
    <w:rsid w:val="0043115E"/>
    <w:rsid w:val="004317AC"/>
    <w:rsid w:val="00431B52"/>
    <w:rsid w:val="0043221C"/>
    <w:rsid w:val="00433B09"/>
    <w:rsid w:val="00434552"/>
    <w:rsid w:val="004347F7"/>
    <w:rsid w:val="004348AB"/>
    <w:rsid w:val="00434AA7"/>
    <w:rsid w:val="00436432"/>
    <w:rsid w:val="0043698B"/>
    <w:rsid w:val="0043715F"/>
    <w:rsid w:val="0043745D"/>
    <w:rsid w:val="004374EF"/>
    <w:rsid w:val="00437C49"/>
    <w:rsid w:val="00440B74"/>
    <w:rsid w:val="00441463"/>
    <w:rsid w:val="004416A8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46932"/>
    <w:rsid w:val="004502DD"/>
    <w:rsid w:val="0045089A"/>
    <w:rsid w:val="00450C12"/>
    <w:rsid w:val="00451A44"/>
    <w:rsid w:val="00451BAE"/>
    <w:rsid w:val="00452023"/>
    <w:rsid w:val="00452E19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5CC4"/>
    <w:rsid w:val="004561C9"/>
    <w:rsid w:val="00456624"/>
    <w:rsid w:val="00456630"/>
    <w:rsid w:val="004577D5"/>
    <w:rsid w:val="00457C73"/>
    <w:rsid w:val="004604DB"/>
    <w:rsid w:val="00460B9C"/>
    <w:rsid w:val="00460DCA"/>
    <w:rsid w:val="00460DEA"/>
    <w:rsid w:val="004616D6"/>
    <w:rsid w:val="004618F7"/>
    <w:rsid w:val="0046240C"/>
    <w:rsid w:val="004627D3"/>
    <w:rsid w:val="00462A50"/>
    <w:rsid w:val="00463631"/>
    <w:rsid w:val="004639A9"/>
    <w:rsid w:val="00463A0E"/>
    <w:rsid w:val="00463AD1"/>
    <w:rsid w:val="00463C52"/>
    <w:rsid w:val="004644C7"/>
    <w:rsid w:val="0046456C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C7"/>
    <w:rsid w:val="004708E7"/>
    <w:rsid w:val="00470B7E"/>
    <w:rsid w:val="00470DEE"/>
    <w:rsid w:val="004711A5"/>
    <w:rsid w:val="0047157F"/>
    <w:rsid w:val="00471C95"/>
    <w:rsid w:val="00471E50"/>
    <w:rsid w:val="00472F12"/>
    <w:rsid w:val="00473A38"/>
    <w:rsid w:val="00473CBD"/>
    <w:rsid w:val="0047481A"/>
    <w:rsid w:val="00474BE4"/>
    <w:rsid w:val="00474FDE"/>
    <w:rsid w:val="00475051"/>
    <w:rsid w:val="0047547C"/>
    <w:rsid w:val="00476070"/>
    <w:rsid w:val="00476202"/>
    <w:rsid w:val="004766C6"/>
    <w:rsid w:val="00476901"/>
    <w:rsid w:val="00477646"/>
    <w:rsid w:val="004776A2"/>
    <w:rsid w:val="00477B52"/>
    <w:rsid w:val="00477B5F"/>
    <w:rsid w:val="00477DFD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6"/>
    <w:rsid w:val="00483777"/>
    <w:rsid w:val="00483955"/>
    <w:rsid w:val="004839D1"/>
    <w:rsid w:val="00483FDB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C7E"/>
    <w:rsid w:val="0049202C"/>
    <w:rsid w:val="0049214F"/>
    <w:rsid w:val="0049316B"/>
    <w:rsid w:val="00493446"/>
    <w:rsid w:val="00493574"/>
    <w:rsid w:val="00493693"/>
    <w:rsid w:val="00493908"/>
    <w:rsid w:val="00493E7B"/>
    <w:rsid w:val="004940E4"/>
    <w:rsid w:val="0049455D"/>
    <w:rsid w:val="00494FC6"/>
    <w:rsid w:val="00495B22"/>
    <w:rsid w:val="0049666F"/>
    <w:rsid w:val="00496A32"/>
    <w:rsid w:val="00496C8D"/>
    <w:rsid w:val="004977DC"/>
    <w:rsid w:val="00497ED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8A4"/>
    <w:rsid w:val="004A48FD"/>
    <w:rsid w:val="004A4A84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22E"/>
    <w:rsid w:val="004B1427"/>
    <w:rsid w:val="004B2794"/>
    <w:rsid w:val="004B2E29"/>
    <w:rsid w:val="004B2F31"/>
    <w:rsid w:val="004B37C7"/>
    <w:rsid w:val="004B39CF"/>
    <w:rsid w:val="004B3E52"/>
    <w:rsid w:val="004B3E73"/>
    <w:rsid w:val="004B4139"/>
    <w:rsid w:val="004B5BF1"/>
    <w:rsid w:val="004B5FD5"/>
    <w:rsid w:val="004B64A8"/>
    <w:rsid w:val="004B6FBC"/>
    <w:rsid w:val="004B7CAD"/>
    <w:rsid w:val="004B7F51"/>
    <w:rsid w:val="004C0A61"/>
    <w:rsid w:val="004C0F99"/>
    <w:rsid w:val="004C1612"/>
    <w:rsid w:val="004C17CB"/>
    <w:rsid w:val="004C18BB"/>
    <w:rsid w:val="004C1B98"/>
    <w:rsid w:val="004C1C4F"/>
    <w:rsid w:val="004C2D50"/>
    <w:rsid w:val="004C3E98"/>
    <w:rsid w:val="004C4E4A"/>
    <w:rsid w:val="004C4E4C"/>
    <w:rsid w:val="004C580B"/>
    <w:rsid w:val="004C63D8"/>
    <w:rsid w:val="004C6B26"/>
    <w:rsid w:val="004C773E"/>
    <w:rsid w:val="004C7ED0"/>
    <w:rsid w:val="004D0825"/>
    <w:rsid w:val="004D0959"/>
    <w:rsid w:val="004D0B63"/>
    <w:rsid w:val="004D1605"/>
    <w:rsid w:val="004D1A4C"/>
    <w:rsid w:val="004D1BB9"/>
    <w:rsid w:val="004D2535"/>
    <w:rsid w:val="004D2546"/>
    <w:rsid w:val="004D32D9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6F2"/>
    <w:rsid w:val="004D78EB"/>
    <w:rsid w:val="004E1082"/>
    <w:rsid w:val="004E20F1"/>
    <w:rsid w:val="004E323E"/>
    <w:rsid w:val="004E396C"/>
    <w:rsid w:val="004E3B24"/>
    <w:rsid w:val="004E40A7"/>
    <w:rsid w:val="004E45E4"/>
    <w:rsid w:val="004E4B99"/>
    <w:rsid w:val="004E4FDD"/>
    <w:rsid w:val="004E5209"/>
    <w:rsid w:val="004E540A"/>
    <w:rsid w:val="004E5EF3"/>
    <w:rsid w:val="004E793F"/>
    <w:rsid w:val="004E7E62"/>
    <w:rsid w:val="004F0003"/>
    <w:rsid w:val="004F020C"/>
    <w:rsid w:val="004F02C1"/>
    <w:rsid w:val="004F037D"/>
    <w:rsid w:val="004F0906"/>
    <w:rsid w:val="004F1038"/>
    <w:rsid w:val="004F14F8"/>
    <w:rsid w:val="004F239E"/>
    <w:rsid w:val="004F23C1"/>
    <w:rsid w:val="004F2649"/>
    <w:rsid w:val="004F2D64"/>
    <w:rsid w:val="004F2FE1"/>
    <w:rsid w:val="004F3937"/>
    <w:rsid w:val="004F4530"/>
    <w:rsid w:val="004F485C"/>
    <w:rsid w:val="004F6510"/>
    <w:rsid w:val="004F71CD"/>
    <w:rsid w:val="004F7CF4"/>
    <w:rsid w:val="005007A6"/>
    <w:rsid w:val="005007AA"/>
    <w:rsid w:val="0050142B"/>
    <w:rsid w:val="00501B18"/>
    <w:rsid w:val="00501B29"/>
    <w:rsid w:val="005022E9"/>
    <w:rsid w:val="0050236C"/>
    <w:rsid w:val="00502548"/>
    <w:rsid w:val="005028BD"/>
    <w:rsid w:val="00502BFC"/>
    <w:rsid w:val="00502E96"/>
    <w:rsid w:val="005030DE"/>
    <w:rsid w:val="005034F8"/>
    <w:rsid w:val="005035BC"/>
    <w:rsid w:val="00504746"/>
    <w:rsid w:val="00505CB5"/>
    <w:rsid w:val="00506730"/>
    <w:rsid w:val="00506731"/>
    <w:rsid w:val="00506E0F"/>
    <w:rsid w:val="00506F58"/>
    <w:rsid w:val="005076FF"/>
    <w:rsid w:val="00507C0E"/>
    <w:rsid w:val="00507D38"/>
    <w:rsid w:val="005105A1"/>
    <w:rsid w:val="0051068E"/>
    <w:rsid w:val="005109A4"/>
    <w:rsid w:val="0051184D"/>
    <w:rsid w:val="005119E7"/>
    <w:rsid w:val="00512089"/>
    <w:rsid w:val="005121D3"/>
    <w:rsid w:val="0051229D"/>
    <w:rsid w:val="00512760"/>
    <w:rsid w:val="00512830"/>
    <w:rsid w:val="00512FF0"/>
    <w:rsid w:val="00514012"/>
    <w:rsid w:val="00514019"/>
    <w:rsid w:val="005146B2"/>
    <w:rsid w:val="00514E47"/>
    <w:rsid w:val="005154CA"/>
    <w:rsid w:val="0051684D"/>
    <w:rsid w:val="00516D7A"/>
    <w:rsid w:val="00517523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89A"/>
    <w:rsid w:val="00525138"/>
    <w:rsid w:val="00525EC2"/>
    <w:rsid w:val="0052639B"/>
    <w:rsid w:val="00526C95"/>
    <w:rsid w:val="0052716E"/>
    <w:rsid w:val="00527E5E"/>
    <w:rsid w:val="005309EA"/>
    <w:rsid w:val="005314D6"/>
    <w:rsid w:val="00531A1A"/>
    <w:rsid w:val="00532B82"/>
    <w:rsid w:val="00533579"/>
    <w:rsid w:val="00533815"/>
    <w:rsid w:val="0053391A"/>
    <w:rsid w:val="00533965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2EE"/>
    <w:rsid w:val="00540F67"/>
    <w:rsid w:val="0054184B"/>
    <w:rsid w:val="00541EC0"/>
    <w:rsid w:val="005428E3"/>
    <w:rsid w:val="0054291A"/>
    <w:rsid w:val="00542D35"/>
    <w:rsid w:val="00542EDB"/>
    <w:rsid w:val="00543EC4"/>
    <w:rsid w:val="00543EE0"/>
    <w:rsid w:val="00544AFC"/>
    <w:rsid w:val="005469E0"/>
    <w:rsid w:val="00546FD1"/>
    <w:rsid w:val="00547233"/>
    <w:rsid w:val="00547273"/>
    <w:rsid w:val="00547E7E"/>
    <w:rsid w:val="00550315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3AF"/>
    <w:rsid w:val="0055540B"/>
    <w:rsid w:val="00555A52"/>
    <w:rsid w:val="00555E3B"/>
    <w:rsid w:val="00556261"/>
    <w:rsid w:val="005600BF"/>
    <w:rsid w:val="00562E09"/>
    <w:rsid w:val="00563100"/>
    <w:rsid w:val="00563E1C"/>
    <w:rsid w:val="00563EA1"/>
    <w:rsid w:val="00563F31"/>
    <w:rsid w:val="00564290"/>
    <w:rsid w:val="005647B7"/>
    <w:rsid w:val="00565578"/>
    <w:rsid w:val="005663F7"/>
    <w:rsid w:val="00566BC0"/>
    <w:rsid w:val="00566D97"/>
    <w:rsid w:val="00566FAE"/>
    <w:rsid w:val="005670A4"/>
    <w:rsid w:val="00567F7B"/>
    <w:rsid w:val="00570437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3FA7"/>
    <w:rsid w:val="005744DA"/>
    <w:rsid w:val="005748C7"/>
    <w:rsid w:val="005748D9"/>
    <w:rsid w:val="00574C5A"/>
    <w:rsid w:val="00574F8F"/>
    <w:rsid w:val="00575BB8"/>
    <w:rsid w:val="00575CC7"/>
    <w:rsid w:val="00575EFC"/>
    <w:rsid w:val="00576945"/>
    <w:rsid w:val="00576C82"/>
    <w:rsid w:val="00576D1B"/>
    <w:rsid w:val="00577B89"/>
    <w:rsid w:val="00577C6C"/>
    <w:rsid w:val="005805DE"/>
    <w:rsid w:val="00580893"/>
    <w:rsid w:val="00581032"/>
    <w:rsid w:val="005812DF"/>
    <w:rsid w:val="0058192B"/>
    <w:rsid w:val="00581D0A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08A"/>
    <w:rsid w:val="005871DE"/>
    <w:rsid w:val="00587257"/>
    <w:rsid w:val="00587392"/>
    <w:rsid w:val="0059122D"/>
    <w:rsid w:val="005920FB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523D"/>
    <w:rsid w:val="005959D0"/>
    <w:rsid w:val="00595A14"/>
    <w:rsid w:val="00595E6A"/>
    <w:rsid w:val="00595E9D"/>
    <w:rsid w:val="005960A7"/>
    <w:rsid w:val="00596534"/>
    <w:rsid w:val="005965FC"/>
    <w:rsid w:val="00596BE2"/>
    <w:rsid w:val="00596E5A"/>
    <w:rsid w:val="00596F2E"/>
    <w:rsid w:val="0059711C"/>
    <w:rsid w:val="00597270"/>
    <w:rsid w:val="005974B9"/>
    <w:rsid w:val="00597A07"/>
    <w:rsid w:val="00597C36"/>
    <w:rsid w:val="005A0103"/>
    <w:rsid w:val="005A13BF"/>
    <w:rsid w:val="005A1487"/>
    <w:rsid w:val="005A1B3D"/>
    <w:rsid w:val="005A27F4"/>
    <w:rsid w:val="005A2C3B"/>
    <w:rsid w:val="005A32C5"/>
    <w:rsid w:val="005A34A6"/>
    <w:rsid w:val="005A39D8"/>
    <w:rsid w:val="005A41B2"/>
    <w:rsid w:val="005A4348"/>
    <w:rsid w:val="005A46B9"/>
    <w:rsid w:val="005A4ACE"/>
    <w:rsid w:val="005A5137"/>
    <w:rsid w:val="005A5831"/>
    <w:rsid w:val="005A65A3"/>
    <w:rsid w:val="005A6E19"/>
    <w:rsid w:val="005A6E24"/>
    <w:rsid w:val="005A76C7"/>
    <w:rsid w:val="005B03E2"/>
    <w:rsid w:val="005B072F"/>
    <w:rsid w:val="005B0CAF"/>
    <w:rsid w:val="005B1871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47CE"/>
    <w:rsid w:val="005B4DF9"/>
    <w:rsid w:val="005B5593"/>
    <w:rsid w:val="005B56A0"/>
    <w:rsid w:val="005B5A98"/>
    <w:rsid w:val="005B6221"/>
    <w:rsid w:val="005B6493"/>
    <w:rsid w:val="005B6988"/>
    <w:rsid w:val="005B6D66"/>
    <w:rsid w:val="005B71DF"/>
    <w:rsid w:val="005B72C8"/>
    <w:rsid w:val="005B7552"/>
    <w:rsid w:val="005C0E7E"/>
    <w:rsid w:val="005C15B9"/>
    <w:rsid w:val="005C18FC"/>
    <w:rsid w:val="005C1F17"/>
    <w:rsid w:val="005C2046"/>
    <w:rsid w:val="005C22FB"/>
    <w:rsid w:val="005C273C"/>
    <w:rsid w:val="005C2E78"/>
    <w:rsid w:val="005C32BA"/>
    <w:rsid w:val="005C37B4"/>
    <w:rsid w:val="005C392F"/>
    <w:rsid w:val="005C406F"/>
    <w:rsid w:val="005C40AD"/>
    <w:rsid w:val="005C48B9"/>
    <w:rsid w:val="005C4BEB"/>
    <w:rsid w:val="005C57F8"/>
    <w:rsid w:val="005C5CBD"/>
    <w:rsid w:val="005C615C"/>
    <w:rsid w:val="005C6F62"/>
    <w:rsid w:val="005C71AC"/>
    <w:rsid w:val="005C7370"/>
    <w:rsid w:val="005D0040"/>
    <w:rsid w:val="005D05BC"/>
    <w:rsid w:val="005D078F"/>
    <w:rsid w:val="005D08F2"/>
    <w:rsid w:val="005D0EF4"/>
    <w:rsid w:val="005D156B"/>
    <w:rsid w:val="005D1909"/>
    <w:rsid w:val="005D1AFA"/>
    <w:rsid w:val="005D3037"/>
    <w:rsid w:val="005D30C8"/>
    <w:rsid w:val="005D45FF"/>
    <w:rsid w:val="005D4685"/>
    <w:rsid w:val="005D46D5"/>
    <w:rsid w:val="005D5224"/>
    <w:rsid w:val="005D539C"/>
    <w:rsid w:val="005D5A55"/>
    <w:rsid w:val="005D5C94"/>
    <w:rsid w:val="005D5FC7"/>
    <w:rsid w:val="005D67B4"/>
    <w:rsid w:val="005D6A7C"/>
    <w:rsid w:val="005D6F2D"/>
    <w:rsid w:val="005D702B"/>
    <w:rsid w:val="005D7F1B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601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F0511"/>
    <w:rsid w:val="005F0951"/>
    <w:rsid w:val="005F0DAB"/>
    <w:rsid w:val="005F120C"/>
    <w:rsid w:val="005F1951"/>
    <w:rsid w:val="005F1BB7"/>
    <w:rsid w:val="005F1DD6"/>
    <w:rsid w:val="005F1F02"/>
    <w:rsid w:val="005F2029"/>
    <w:rsid w:val="005F214E"/>
    <w:rsid w:val="005F21DE"/>
    <w:rsid w:val="005F2820"/>
    <w:rsid w:val="005F282B"/>
    <w:rsid w:val="005F3612"/>
    <w:rsid w:val="005F3E30"/>
    <w:rsid w:val="005F3E9C"/>
    <w:rsid w:val="005F43CA"/>
    <w:rsid w:val="005F4BCA"/>
    <w:rsid w:val="005F50F0"/>
    <w:rsid w:val="005F53D7"/>
    <w:rsid w:val="005F54B4"/>
    <w:rsid w:val="005F5A4A"/>
    <w:rsid w:val="005F5A58"/>
    <w:rsid w:val="005F5EEE"/>
    <w:rsid w:val="005F62DC"/>
    <w:rsid w:val="005F74B8"/>
    <w:rsid w:val="005F74D0"/>
    <w:rsid w:val="005F76F5"/>
    <w:rsid w:val="00600687"/>
    <w:rsid w:val="00600924"/>
    <w:rsid w:val="00601941"/>
    <w:rsid w:val="00601F89"/>
    <w:rsid w:val="00602FA3"/>
    <w:rsid w:val="0060343E"/>
    <w:rsid w:val="006035BC"/>
    <w:rsid w:val="006056EA"/>
    <w:rsid w:val="0060590B"/>
    <w:rsid w:val="00605C53"/>
    <w:rsid w:val="00607FE8"/>
    <w:rsid w:val="0061011C"/>
    <w:rsid w:val="00610715"/>
    <w:rsid w:val="00610EC9"/>
    <w:rsid w:val="00611191"/>
    <w:rsid w:val="0061120B"/>
    <w:rsid w:val="0061175F"/>
    <w:rsid w:val="00611FFF"/>
    <w:rsid w:val="006126A9"/>
    <w:rsid w:val="00612C81"/>
    <w:rsid w:val="00612E9A"/>
    <w:rsid w:val="00614568"/>
    <w:rsid w:val="00614B8B"/>
    <w:rsid w:val="00614BAD"/>
    <w:rsid w:val="00614C0C"/>
    <w:rsid w:val="00614D77"/>
    <w:rsid w:val="00614E36"/>
    <w:rsid w:val="00614EDF"/>
    <w:rsid w:val="00614F36"/>
    <w:rsid w:val="00615CBA"/>
    <w:rsid w:val="00615E64"/>
    <w:rsid w:val="006160B3"/>
    <w:rsid w:val="0061625D"/>
    <w:rsid w:val="006165F0"/>
    <w:rsid w:val="00616B48"/>
    <w:rsid w:val="006173B0"/>
    <w:rsid w:val="00617559"/>
    <w:rsid w:val="00617BBC"/>
    <w:rsid w:val="00617DCB"/>
    <w:rsid w:val="00620078"/>
    <w:rsid w:val="00620742"/>
    <w:rsid w:val="006208AC"/>
    <w:rsid w:val="00620B2F"/>
    <w:rsid w:val="006220C0"/>
    <w:rsid w:val="00622371"/>
    <w:rsid w:val="00622421"/>
    <w:rsid w:val="00622C39"/>
    <w:rsid w:val="00622F6B"/>
    <w:rsid w:val="0062311C"/>
    <w:rsid w:val="006239E7"/>
    <w:rsid w:val="00625A06"/>
    <w:rsid w:val="00625B01"/>
    <w:rsid w:val="006262FD"/>
    <w:rsid w:val="00626860"/>
    <w:rsid w:val="0062686C"/>
    <w:rsid w:val="00626A4A"/>
    <w:rsid w:val="0062727E"/>
    <w:rsid w:val="006272BB"/>
    <w:rsid w:val="00630444"/>
    <w:rsid w:val="0063066E"/>
    <w:rsid w:val="00630A1C"/>
    <w:rsid w:val="00630A34"/>
    <w:rsid w:val="00630C07"/>
    <w:rsid w:val="006314AB"/>
    <w:rsid w:val="006325FF"/>
    <w:rsid w:val="006329F8"/>
    <w:rsid w:val="00632B0C"/>
    <w:rsid w:val="006335F7"/>
    <w:rsid w:val="0063391B"/>
    <w:rsid w:val="00634BA5"/>
    <w:rsid w:val="006352A8"/>
    <w:rsid w:val="0063573B"/>
    <w:rsid w:val="00635F33"/>
    <w:rsid w:val="00636D41"/>
    <w:rsid w:val="00637105"/>
    <w:rsid w:val="006376AC"/>
    <w:rsid w:val="006378EB"/>
    <w:rsid w:val="00637A3B"/>
    <w:rsid w:val="00637C3E"/>
    <w:rsid w:val="00640634"/>
    <w:rsid w:val="006406C9"/>
    <w:rsid w:val="00640965"/>
    <w:rsid w:val="00640A65"/>
    <w:rsid w:val="00640B2C"/>
    <w:rsid w:val="00640BB6"/>
    <w:rsid w:val="00641111"/>
    <w:rsid w:val="0064242C"/>
    <w:rsid w:val="0064247C"/>
    <w:rsid w:val="00642AA7"/>
    <w:rsid w:val="00642BB4"/>
    <w:rsid w:val="00642E19"/>
    <w:rsid w:val="0064407F"/>
    <w:rsid w:val="006451E8"/>
    <w:rsid w:val="00645384"/>
    <w:rsid w:val="006455D9"/>
    <w:rsid w:val="0064583E"/>
    <w:rsid w:val="00646052"/>
    <w:rsid w:val="00646646"/>
    <w:rsid w:val="006470E3"/>
    <w:rsid w:val="00647150"/>
    <w:rsid w:val="00647677"/>
    <w:rsid w:val="00650838"/>
    <w:rsid w:val="00650910"/>
    <w:rsid w:val="00650A66"/>
    <w:rsid w:val="00650FBC"/>
    <w:rsid w:val="00651FA6"/>
    <w:rsid w:val="006520D5"/>
    <w:rsid w:val="006531B1"/>
    <w:rsid w:val="006533EA"/>
    <w:rsid w:val="00653427"/>
    <w:rsid w:val="00653593"/>
    <w:rsid w:val="006537B6"/>
    <w:rsid w:val="00653CA2"/>
    <w:rsid w:val="006558CA"/>
    <w:rsid w:val="00655F6A"/>
    <w:rsid w:val="00656681"/>
    <w:rsid w:val="006569FF"/>
    <w:rsid w:val="006570C0"/>
    <w:rsid w:val="00657A09"/>
    <w:rsid w:val="00657F9B"/>
    <w:rsid w:val="00660104"/>
    <w:rsid w:val="006608DD"/>
    <w:rsid w:val="00660D68"/>
    <w:rsid w:val="006630CA"/>
    <w:rsid w:val="00663222"/>
    <w:rsid w:val="00663432"/>
    <w:rsid w:val="006639B3"/>
    <w:rsid w:val="00663A06"/>
    <w:rsid w:val="00663CC9"/>
    <w:rsid w:val="00663CFB"/>
    <w:rsid w:val="00663F07"/>
    <w:rsid w:val="00664188"/>
    <w:rsid w:val="00664B1D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AEE"/>
    <w:rsid w:val="00667D27"/>
    <w:rsid w:val="00670B5B"/>
    <w:rsid w:val="00672B8F"/>
    <w:rsid w:val="00673CC8"/>
    <w:rsid w:val="0067437B"/>
    <w:rsid w:val="00674E22"/>
    <w:rsid w:val="00674E4C"/>
    <w:rsid w:val="0067509A"/>
    <w:rsid w:val="00675AE9"/>
    <w:rsid w:val="00675F80"/>
    <w:rsid w:val="006766B9"/>
    <w:rsid w:val="00676779"/>
    <w:rsid w:val="0067686B"/>
    <w:rsid w:val="006768FC"/>
    <w:rsid w:val="0067698C"/>
    <w:rsid w:val="006769BF"/>
    <w:rsid w:val="00676BA0"/>
    <w:rsid w:val="00676EAF"/>
    <w:rsid w:val="00677612"/>
    <w:rsid w:val="00677DC1"/>
    <w:rsid w:val="006812E7"/>
    <w:rsid w:val="00681E34"/>
    <w:rsid w:val="0068218F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92C"/>
    <w:rsid w:val="00684AB4"/>
    <w:rsid w:val="00684E95"/>
    <w:rsid w:val="006854FC"/>
    <w:rsid w:val="00685BC6"/>
    <w:rsid w:val="00686341"/>
    <w:rsid w:val="00686F00"/>
    <w:rsid w:val="0069049E"/>
    <w:rsid w:val="0069097F"/>
    <w:rsid w:val="006912AD"/>
    <w:rsid w:val="00691674"/>
    <w:rsid w:val="0069252F"/>
    <w:rsid w:val="0069300C"/>
    <w:rsid w:val="00693166"/>
    <w:rsid w:val="00693210"/>
    <w:rsid w:val="00693589"/>
    <w:rsid w:val="006947F4"/>
    <w:rsid w:val="00694996"/>
    <w:rsid w:val="00694B0F"/>
    <w:rsid w:val="00694D41"/>
    <w:rsid w:val="006956ED"/>
    <w:rsid w:val="00695A4B"/>
    <w:rsid w:val="0069624D"/>
    <w:rsid w:val="006967C9"/>
    <w:rsid w:val="00696C5B"/>
    <w:rsid w:val="00696D67"/>
    <w:rsid w:val="00696E7B"/>
    <w:rsid w:val="00696FD1"/>
    <w:rsid w:val="00697107"/>
    <w:rsid w:val="0069753D"/>
    <w:rsid w:val="006A03E7"/>
    <w:rsid w:val="006A0D23"/>
    <w:rsid w:val="006A13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5FE1"/>
    <w:rsid w:val="006A61B6"/>
    <w:rsid w:val="006A694B"/>
    <w:rsid w:val="006A6A22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219"/>
    <w:rsid w:val="006B3638"/>
    <w:rsid w:val="006B3C47"/>
    <w:rsid w:val="006B479C"/>
    <w:rsid w:val="006B4FE0"/>
    <w:rsid w:val="006B529D"/>
    <w:rsid w:val="006B556B"/>
    <w:rsid w:val="006B5A44"/>
    <w:rsid w:val="006B5C68"/>
    <w:rsid w:val="006B5FDD"/>
    <w:rsid w:val="006B724D"/>
    <w:rsid w:val="006B7A54"/>
    <w:rsid w:val="006B7B01"/>
    <w:rsid w:val="006C0D6A"/>
    <w:rsid w:val="006C0E3E"/>
    <w:rsid w:val="006C1570"/>
    <w:rsid w:val="006C20BB"/>
    <w:rsid w:val="006C3117"/>
    <w:rsid w:val="006C3AAA"/>
    <w:rsid w:val="006C420F"/>
    <w:rsid w:val="006C47F9"/>
    <w:rsid w:val="006C5346"/>
    <w:rsid w:val="006C5504"/>
    <w:rsid w:val="006C5B0D"/>
    <w:rsid w:val="006C5F32"/>
    <w:rsid w:val="006C60D0"/>
    <w:rsid w:val="006C60F1"/>
    <w:rsid w:val="006C66C3"/>
    <w:rsid w:val="006C6A85"/>
    <w:rsid w:val="006C6A8D"/>
    <w:rsid w:val="006C6C8D"/>
    <w:rsid w:val="006C73C4"/>
    <w:rsid w:val="006C7710"/>
    <w:rsid w:val="006C7928"/>
    <w:rsid w:val="006C7B62"/>
    <w:rsid w:val="006C7FF1"/>
    <w:rsid w:val="006D0011"/>
    <w:rsid w:val="006D0103"/>
    <w:rsid w:val="006D01B5"/>
    <w:rsid w:val="006D0724"/>
    <w:rsid w:val="006D072E"/>
    <w:rsid w:val="006D0DEF"/>
    <w:rsid w:val="006D1679"/>
    <w:rsid w:val="006D242E"/>
    <w:rsid w:val="006D2B2B"/>
    <w:rsid w:val="006D378A"/>
    <w:rsid w:val="006D43EA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66F"/>
    <w:rsid w:val="006D7710"/>
    <w:rsid w:val="006D7B95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36C"/>
    <w:rsid w:val="006E46EB"/>
    <w:rsid w:val="006E55B7"/>
    <w:rsid w:val="006E5A84"/>
    <w:rsid w:val="006E6619"/>
    <w:rsid w:val="006E71FB"/>
    <w:rsid w:val="006E772C"/>
    <w:rsid w:val="006E788B"/>
    <w:rsid w:val="006E7EBB"/>
    <w:rsid w:val="006F006C"/>
    <w:rsid w:val="006F0AB2"/>
    <w:rsid w:val="006F1384"/>
    <w:rsid w:val="006F182B"/>
    <w:rsid w:val="006F19A5"/>
    <w:rsid w:val="006F1AF9"/>
    <w:rsid w:val="006F21BB"/>
    <w:rsid w:val="006F28CD"/>
    <w:rsid w:val="006F2B43"/>
    <w:rsid w:val="006F3242"/>
    <w:rsid w:val="006F37E9"/>
    <w:rsid w:val="006F3969"/>
    <w:rsid w:val="006F3EF9"/>
    <w:rsid w:val="006F4252"/>
    <w:rsid w:val="006F4A9A"/>
    <w:rsid w:val="006F5875"/>
    <w:rsid w:val="006F5ADB"/>
    <w:rsid w:val="006F6CCA"/>
    <w:rsid w:val="006F7465"/>
    <w:rsid w:val="006F76A8"/>
    <w:rsid w:val="006F7932"/>
    <w:rsid w:val="006F79D9"/>
    <w:rsid w:val="006F7BF4"/>
    <w:rsid w:val="00700432"/>
    <w:rsid w:val="0070056E"/>
    <w:rsid w:val="007005E7"/>
    <w:rsid w:val="007006B8"/>
    <w:rsid w:val="007009B5"/>
    <w:rsid w:val="00701855"/>
    <w:rsid w:val="0070195D"/>
    <w:rsid w:val="007020C5"/>
    <w:rsid w:val="0070251F"/>
    <w:rsid w:val="00702561"/>
    <w:rsid w:val="0070259A"/>
    <w:rsid w:val="00702621"/>
    <w:rsid w:val="0070317E"/>
    <w:rsid w:val="007032CF"/>
    <w:rsid w:val="0070354C"/>
    <w:rsid w:val="00704923"/>
    <w:rsid w:val="00704F9A"/>
    <w:rsid w:val="00705936"/>
    <w:rsid w:val="00705A8E"/>
    <w:rsid w:val="00705AB3"/>
    <w:rsid w:val="00705B43"/>
    <w:rsid w:val="00705C0F"/>
    <w:rsid w:val="007060F9"/>
    <w:rsid w:val="00706288"/>
    <w:rsid w:val="00706EA6"/>
    <w:rsid w:val="00707348"/>
    <w:rsid w:val="00707391"/>
    <w:rsid w:val="0071016C"/>
    <w:rsid w:val="00711E5E"/>
    <w:rsid w:val="00712054"/>
    <w:rsid w:val="0071269D"/>
    <w:rsid w:val="007127AD"/>
    <w:rsid w:val="007128C4"/>
    <w:rsid w:val="00712DFB"/>
    <w:rsid w:val="00712E9F"/>
    <w:rsid w:val="00713287"/>
    <w:rsid w:val="0071363C"/>
    <w:rsid w:val="00713769"/>
    <w:rsid w:val="00713968"/>
    <w:rsid w:val="00713EA4"/>
    <w:rsid w:val="00714558"/>
    <w:rsid w:val="00714897"/>
    <w:rsid w:val="0071493D"/>
    <w:rsid w:val="00714E0B"/>
    <w:rsid w:val="00715A48"/>
    <w:rsid w:val="007162B7"/>
    <w:rsid w:val="00716443"/>
    <w:rsid w:val="0071655D"/>
    <w:rsid w:val="00716639"/>
    <w:rsid w:val="00716852"/>
    <w:rsid w:val="00716932"/>
    <w:rsid w:val="00716FB1"/>
    <w:rsid w:val="007175CB"/>
    <w:rsid w:val="00720047"/>
    <w:rsid w:val="00720183"/>
    <w:rsid w:val="00720CA2"/>
    <w:rsid w:val="00720FBB"/>
    <w:rsid w:val="0072119C"/>
    <w:rsid w:val="007213DA"/>
    <w:rsid w:val="00721633"/>
    <w:rsid w:val="0072186A"/>
    <w:rsid w:val="00721E26"/>
    <w:rsid w:val="00721EAD"/>
    <w:rsid w:val="007220DB"/>
    <w:rsid w:val="00722684"/>
    <w:rsid w:val="007231C9"/>
    <w:rsid w:val="00723899"/>
    <w:rsid w:val="00723985"/>
    <w:rsid w:val="00723AB1"/>
    <w:rsid w:val="00724971"/>
    <w:rsid w:val="007251D0"/>
    <w:rsid w:val="00725DBB"/>
    <w:rsid w:val="00725F80"/>
    <w:rsid w:val="007261F5"/>
    <w:rsid w:val="0072620D"/>
    <w:rsid w:val="00726545"/>
    <w:rsid w:val="00726555"/>
    <w:rsid w:val="007265F5"/>
    <w:rsid w:val="0072756C"/>
    <w:rsid w:val="007304A6"/>
    <w:rsid w:val="00730655"/>
    <w:rsid w:val="007306E1"/>
    <w:rsid w:val="00731A5D"/>
    <w:rsid w:val="00731A7B"/>
    <w:rsid w:val="00731AD9"/>
    <w:rsid w:val="00731E78"/>
    <w:rsid w:val="00734040"/>
    <w:rsid w:val="00734306"/>
    <w:rsid w:val="00734948"/>
    <w:rsid w:val="0073597A"/>
    <w:rsid w:val="00736137"/>
    <w:rsid w:val="007362B7"/>
    <w:rsid w:val="00736A46"/>
    <w:rsid w:val="00737116"/>
    <w:rsid w:val="00737825"/>
    <w:rsid w:val="00737E1A"/>
    <w:rsid w:val="00740928"/>
    <w:rsid w:val="007409A9"/>
    <w:rsid w:val="00740E01"/>
    <w:rsid w:val="00740EB7"/>
    <w:rsid w:val="007413FE"/>
    <w:rsid w:val="007421F5"/>
    <w:rsid w:val="007432F4"/>
    <w:rsid w:val="00743A91"/>
    <w:rsid w:val="00744E88"/>
    <w:rsid w:val="00745189"/>
    <w:rsid w:val="007451DC"/>
    <w:rsid w:val="0074561B"/>
    <w:rsid w:val="00745B1B"/>
    <w:rsid w:val="0074626C"/>
    <w:rsid w:val="007465E4"/>
    <w:rsid w:val="007467D0"/>
    <w:rsid w:val="007468FF"/>
    <w:rsid w:val="00746C30"/>
    <w:rsid w:val="00747EDB"/>
    <w:rsid w:val="0075052D"/>
    <w:rsid w:val="007509AA"/>
    <w:rsid w:val="00750D43"/>
    <w:rsid w:val="00750D7E"/>
    <w:rsid w:val="007519C9"/>
    <w:rsid w:val="00751B88"/>
    <w:rsid w:val="00751D0A"/>
    <w:rsid w:val="0075263F"/>
    <w:rsid w:val="007529B3"/>
    <w:rsid w:val="00752EFC"/>
    <w:rsid w:val="00752F88"/>
    <w:rsid w:val="00753049"/>
    <w:rsid w:val="00753677"/>
    <w:rsid w:val="00753CDD"/>
    <w:rsid w:val="00754115"/>
    <w:rsid w:val="00754D62"/>
    <w:rsid w:val="00755299"/>
    <w:rsid w:val="00755EDC"/>
    <w:rsid w:val="00755FC4"/>
    <w:rsid w:val="007566CB"/>
    <w:rsid w:val="007569B5"/>
    <w:rsid w:val="007569EE"/>
    <w:rsid w:val="00757DA0"/>
    <w:rsid w:val="00757F56"/>
    <w:rsid w:val="00757F88"/>
    <w:rsid w:val="007607D6"/>
    <w:rsid w:val="00761223"/>
    <w:rsid w:val="0076150B"/>
    <w:rsid w:val="00761C6D"/>
    <w:rsid w:val="00761CE7"/>
    <w:rsid w:val="00761E2A"/>
    <w:rsid w:val="00762A48"/>
    <w:rsid w:val="00763EED"/>
    <w:rsid w:val="00764134"/>
    <w:rsid w:val="00764204"/>
    <w:rsid w:val="007643AF"/>
    <w:rsid w:val="00764551"/>
    <w:rsid w:val="007645FD"/>
    <w:rsid w:val="00764B5C"/>
    <w:rsid w:val="00764CF1"/>
    <w:rsid w:val="0076560E"/>
    <w:rsid w:val="00765CBC"/>
    <w:rsid w:val="00766860"/>
    <w:rsid w:val="007676E2"/>
    <w:rsid w:val="00767A2E"/>
    <w:rsid w:val="00767B1E"/>
    <w:rsid w:val="00767DBB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438"/>
    <w:rsid w:val="0077359C"/>
    <w:rsid w:val="00773EAC"/>
    <w:rsid w:val="007742EB"/>
    <w:rsid w:val="00774F88"/>
    <w:rsid w:val="00775E5C"/>
    <w:rsid w:val="00775FB9"/>
    <w:rsid w:val="007761FB"/>
    <w:rsid w:val="0077644C"/>
    <w:rsid w:val="007765FE"/>
    <w:rsid w:val="00776614"/>
    <w:rsid w:val="00776C27"/>
    <w:rsid w:val="00777AAB"/>
    <w:rsid w:val="00777AC4"/>
    <w:rsid w:val="00777C20"/>
    <w:rsid w:val="00777DB5"/>
    <w:rsid w:val="00777E95"/>
    <w:rsid w:val="007808DE"/>
    <w:rsid w:val="00780F85"/>
    <w:rsid w:val="007815D9"/>
    <w:rsid w:val="00781EB5"/>
    <w:rsid w:val="007820CF"/>
    <w:rsid w:val="00782705"/>
    <w:rsid w:val="00782F9A"/>
    <w:rsid w:val="00783F1A"/>
    <w:rsid w:val="0078433B"/>
    <w:rsid w:val="00784682"/>
    <w:rsid w:val="0078471D"/>
    <w:rsid w:val="00784DA4"/>
    <w:rsid w:val="00784F93"/>
    <w:rsid w:val="007853DC"/>
    <w:rsid w:val="007855DF"/>
    <w:rsid w:val="00785E84"/>
    <w:rsid w:val="007860BF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272"/>
    <w:rsid w:val="007912BE"/>
    <w:rsid w:val="00791AD1"/>
    <w:rsid w:val="00791DDB"/>
    <w:rsid w:val="0079239B"/>
    <w:rsid w:val="00792CAB"/>
    <w:rsid w:val="007931DF"/>
    <w:rsid w:val="00793631"/>
    <w:rsid w:val="00793B55"/>
    <w:rsid w:val="00794314"/>
    <w:rsid w:val="00794344"/>
    <w:rsid w:val="007956F4"/>
    <w:rsid w:val="007959CB"/>
    <w:rsid w:val="00795DD7"/>
    <w:rsid w:val="00796418"/>
    <w:rsid w:val="00796807"/>
    <w:rsid w:val="00796CB4"/>
    <w:rsid w:val="007A0254"/>
    <w:rsid w:val="007A0AE9"/>
    <w:rsid w:val="007A11E2"/>
    <w:rsid w:val="007A1D45"/>
    <w:rsid w:val="007A21FA"/>
    <w:rsid w:val="007A2464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9F8"/>
    <w:rsid w:val="007A6AA5"/>
    <w:rsid w:val="007A6DE5"/>
    <w:rsid w:val="007A707D"/>
    <w:rsid w:val="007A70ED"/>
    <w:rsid w:val="007A7883"/>
    <w:rsid w:val="007A7C27"/>
    <w:rsid w:val="007A7F00"/>
    <w:rsid w:val="007B11F3"/>
    <w:rsid w:val="007B183F"/>
    <w:rsid w:val="007B1875"/>
    <w:rsid w:val="007B19D3"/>
    <w:rsid w:val="007B1CBC"/>
    <w:rsid w:val="007B346B"/>
    <w:rsid w:val="007B4619"/>
    <w:rsid w:val="007B4633"/>
    <w:rsid w:val="007B61A7"/>
    <w:rsid w:val="007B6472"/>
    <w:rsid w:val="007B67E3"/>
    <w:rsid w:val="007B6B69"/>
    <w:rsid w:val="007B793B"/>
    <w:rsid w:val="007B7C34"/>
    <w:rsid w:val="007B7FDD"/>
    <w:rsid w:val="007C1689"/>
    <w:rsid w:val="007C1B86"/>
    <w:rsid w:val="007C280D"/>
    <w:rsid w:val="007C29DE"/>
    <w:rsid w:val="007C2F59"/>
    <w:rsid w:val="007C3274"/>
    <w:rsid w:val="007C33D6"/>
    <w:rsid w:val="007C34EB"/>
    <w:rsid w:val="007C3B6E"/>
    <w:rsid w:val="007C3D86"/>
    <w:rsid w:val="007C4BC6"/>
    <w:rsid w:val="007C4BCC"/>
    <w:rsid w:val="007C5D2E"/>
    <w:rsid w:val="007C6462"/>
    <w:rsid w:val="007C6CA5"/>
    <w:rsid w:val="007C6DBF"/>
    <w:rsid w:val="007C6E22"/>
    <w:rsid w:val="007D18E3"/>
    <w:rsid w:val="007D1CD2"/>
    <w:rsid w:val="007D1EA9"/>
    <w:rsid w:val="007D1EFC"/>
    <w:rsid w:val="007D2AF6"/>
    <w:rsid w:val="007D2D61"/>
    <w:rsid w:val="007D2F3F"/>
    <w:rsid w:val="007D4A2F"/>
    <w:rsid w:val="007D4C71"/>
    <w:rsid w:val="007D4D37"/>
    <w:rsid w:val="007D4F7E"/>
    <w:rsid w:val="007D5163"/>
    <w:rsid w:val="007D5591"/>
    <w:rsid w:val="007D5B36"/>
    <w:rsid w:val="007D652C"/>
    <w:rsid w:val="007D66E1"/>
    <w:rsid w:val="007D6D6A"/>
    <w:rsid w:val="007D71A9"/>
    <w:rsid w:val="007D747B"/>
    <w:rsid w:val="007D7F11"/>
    <w:rsid w:val="007E027F"/>
    <w:rsid w:val="007E0A4C"/>
    <w:rsid w:val="007E1368"/>
    <w:rsid w:val="007E1458"/>
    <w:rsid w:val="007E1909"/>
    <w:rsid w:val="007E1B2B"/>
    <w:rsid w:val="007E1D81"/>
    <w:rsid w:val="007E1EE4"/>
    <w:rsid w:val="007E207D"/>
    <w:rsid w:val="007E3E03"/>
    <w:rsid w:val="007E3FB1"/>
    <w:rsid w:val="007E429E"/>
    <w:rsid w:val="007E4D63"/>
    <w:rsid w:val="007E5E8F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08"/>
    <w:rsid w:val="007F0C44"/>
    <w:rsid w:val="007F1937"/>
    <w:rsid w:val="007F2123"/>
    <w:rsid w:val="007F2311"/>
    <w:rsid w:val="007F2F57"/>
    <w:rsid w:val="007F31F1"/>
    <w:rsid w:val="007F4341"/>
    <w:rsid w:val="007F4DB7"/>
    <w:rsid w:val="007F5096"/>
    <w:rsid w:val="007F56AB"/>
    <w:rsid w:val="007F5A0D"/>
    <w:rsid w:val="007F5E25"/>
    <w:rsid w:val="007F6EF3"/>
    <w:rsid w:val="007F7D02"/>
    <w:rsid w:val="008002C5"/>
    <w:rsid w:val="00800D00"/>
    <w:rsid w:val="00801482"/>
    <w:rsid w:val="008015EB"/>
    <w:rsid w:val="00801C53"/>
    <w:rsid w:val="008022D3"/>
    <w:rsid w:val="00802B06"/>
    <w:rsid w:val="00802BD8"/>
    <w:rsid w:val="00802C6F"/>
    <w:rsid w:val="00802FA5"/>
    <w:rsid w:val="008033DA"/>
    <w:rsid w:val="00803547"/>
    <w:rsid w:val="00804546"/>
    <w:rsid w:val="008045E7"/>
    <w:rsid w:val="0080508C"/>
    <w:rsid w:val="00805299"/>
    <w:rsid w:val="00805EF7"/>
    <w:rsid w:val="00806AE1"/>
    <w:rsid w:val="00806C5F"/>
    <w:rsid w:val="00806CC8"/>
    <w:rsid w:val="00807396"/>
    <w:rsid w:val="00810375"/>
    <w:rsid w:val="00810F29"/>
    <w:rsid w:val="00811325"/>
    <w:rsid w:val="008123C7"/>
    <w:rsid w:val="00812BE2"/>
    <w:rsid w:val="00813002"/>
    <w:rsid w:val="00813F1E"/>
    <w:rsid w:val="00813FE9"/>
    <w:rsid w:val="00814277"/>
    <w:rsid w:val="0081488B"/>
    <w:rsid w:val="0081501B"/>
    <w:rsid w:val="00815455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1974"/>
    <w:rsid w:val="00822030"/>
    <w:rsid w:val="00823447"/>
    <w:rsid w:val="00823CDF"/>
    <w:rsid w:val="00824C3E"/>
    <w:rsid w:val="0082527F"/>
    <w:rsid w:val="0082582E"/>
    <w:rsid w:val="00826029"/>
    <w:rsid w:val="008262FB"/>
    <w:rsid w:val="0082654A"/>
    <w:rsid w:val="00826A65"/>
    <w:rsid w:val="00826C65"/>
    <w:rsid w:val="00826D8F"/>
    <w:rsid w:val="0082721E"/>
    <w:rsid w:val="00827392"/>
    <w:rsid w:val="0082748E"/>
    <w:rsid w:val="00827D34"/>
    <w:rsid w:val="008301F6"/>
    <w:rsid w:val="008306E4"/>
    <w:rsid w:val="00830BBC"/>
    <w:rsid w:val="00831172"/>
    <w:rsid w:val="00831FAF"/>
    <w:rsid w:val="008320AD"/>
    <w:rsid w:val="00832EA4"/>
    <w:rsid w:val="008336BA"/>
    <w:rsid w:val="00833B61"/>
    <w:rsid w:val="008342C3"/>
    <w:rsid w:val="008346E0"/>
    <w:rsid w:val="00835295"/>
    <w:rsid w:val="008354F6"/>
    <w:rsid w:val="008356F6"/>
    <w:rsid w:val="00835B26"/>
    <w:rsid w:val="00835D22"/>
    <w:rsid w:val="00835F43"/>
    <w:rsid w:val="00835FE3"/>
    <w:rsid w:val="0083633A"/>
    <w:rsid w:val="00836B9C"/>
    <w:rsid w:val="00836FF4"/>
    <w:rsid w:val="008370C8"/>
    <w:rsid w:val="008403A8"/>
    <w:rsid w:val="0084075C"/>
    <w:rsid w:val="008407E1"/>
    <w:rsid w:val="00840970"/>
    <w:rsid w:val="008409F9"/>
    <w:rsid w:val="00840DBE"/>
    <w:rsid w:val="00840EA0"/>
    <w:rsid w:val="00841237"/>
    <w:rsid w:val="008416E5"/>
    <w:rsid w:val="00842875"/>
    <w:rsid w:val="00842BCF"/>
    <w:rsid w:val="00842C9A"/>
    <w:rsid w:val="00842D6D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C3C"/>
    <w:rsid w:val="00845D6A"/>
    <w:rsid w:val="008463A4"/>
    <w:rsid w:val="00846C48"/>
    <w:rsid w:val="00846E32"/>
    <w:rsid w:val="0084730F"/>
    <w:rsid w:val="00847358"/>
    <w:rsid w:val="00847583"/>
    <w:rsid w:val="008511B9"/>
    <w:rsid w:val="0085175F"/>
    <w:rsid w:val="008518AD"/>
    <w:rsid w:val="00851979"/>
    <w:rsid w:val="00851D89"/>
    <w:rsid w:val="00852397"/>
    <w:rsid w:val="00853067"/>
    <w:rsid w:val="00853920"/>
    <w:rsid w:val="00854761"/>
    <w:rsid w:val="00854DCA"/>
    <w:rsid w:val="00855038"/>
    <w:rsid w:val="008551AA"/>
    <w:rsid w:val="00855BAD"/>
    <w:rsid w:val="008560B2"/>
    <w:rsid w:val="0085613C"/>
    <w:rsid w:val="008563DE"/>
    <w:rsid w:val="008576D1"/>
    <w:rsid w:val="0085793D"/>
    <w:rsid w:val="00857DAA"/>
    <w:rsid w:val="00857DEA"/>
    <w:rsid w:val="00857FBF"/>
    <w:rsid w:val="00860424"/>
    <w:rsid w:val="008604E2"/>
    <w:rsid w:val="008605AA"/>
    <w:rsid w:val="00860773"/>
    <w:rsid w:val="00861556"/>
    <w:rsid w:val="008618E4"/>
    <w:rsid w:val="00861FCE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593"/>
    <w:rsid w:val="00866BDB"/>
    <w:rsid w:val="00866E61"/>
    <w:rsid w:val="00867277"/>
    <w:rsid w:val="00867400"/>
    <w:rsid w:val="00867417"/>
    <w:rsid w:val="00867AF6"/>
    <w:rsid w:val="00870275"/>
    <w:rsid w:val="0087031C"/>
    <w:rsid w:val="00870975"/>
    <w:rsid w:val="00871508"/>
    <w:rsid w:val="00871A26"/>
    <w:rsid w:val="00871DFA"/>
    <w:rsid w:val="00871E4A"/>
    <w:rsid w:val="00872594"/>
    <w:rsid w:val="00872C16"/>
    <w:rsid w:val="00872D0B"/>
    <w:rsid w:val="00873015"/>
    <w:rsid w:val="00873E19"/>
    <w:rsid w:val="00874A0B"/>
    <w:rsid w:val="00876254"/>
    <w:rsid w:val="00877394"/>
    <w:rsid w:val="008777B5"/>
    <w:rsid w:val="00880B96"/>
    <w:rsid w:val="00880EF1"/>
    <w:rsid w:val="008811F4"/>
    <w:rsid w:val="008819BF"/>
    <w:rsid w:val="00881DE6"/>
    <w:rsid w:val="00881F6C"/>
    <w:rsid w:val="00882C1C"/>
    <w:rsid w:val="00883471"/>
    <w:rsid w:val="0088350F"/>
    <w:rsid w:val="00883578"/>
    <w:rsid w:val="00883B7F"/>
    <w:rsid w:val="00884120"/>
    <w:rsid w:val="00885370"/>
    <w:rsid w:val="008858DB"/>
    <w:rsid w:val="00885B2E"/>
    <w:rsid w:val="008861E3"/>
    <w:rsid w:val="008862C3"/>
    <w:rsid w:val="0088641A"/>
    <w:rsid w:val="008866CF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FB3"/>
    <w:rsid w:val="0089409A"/>
    <w:rsid w:val="00894AA5"/>
    <w:rsid w:val="0089568D"/>
    <w:rsid w:val="00896330"/>
    <w:rsid w:val="00896786"/>
    <w:rsid w:val="00896FC7"/>
    <w:rsid w:val="00897858"/>
    <w:rsid w:val="008979CB"/>
    <w:rsid w:val="008A014E"/>
    <w:rsid w:val="008A0287"/>
    <w:rsid w:val="008A052D"/>
    <w:rsid w:val="008A1393"/>
    <w:rsid w:val="008A145E"/>
    <w:rsid w:val="008A1684"/>
    <w:rsid w:val="008A1FE6"/>
    <w:rsid w:val="008A213C"/>
    <w:rsid w:val="008A266F"/>
    <w:rsid w:val="008A2778"/>
    <w:rsid w:val="008A2E5D"/>
    <w:rsid w:val="008A36C1"/>
    <w:rsid w:val="008A3778"/>
    <w:rsid w:val="008A41FB"/>
    <w:rsid w:val="008A44EB"/>
    <w:rsid w:val="008A45BC"/>
    <w:rsid w:val="008A47F1"/>
    <w:rsid w:val="008A49C4"/>
    <w:rsid w:val="008A4E3B"/>
    <w:rsid w:val="008A5728"/>
    <w:rsid w:val="008A6579"/>
    <w:rsid w:val="008A6970"/>
    <w:rsid w:val="008A6E58"/>
    <w:rsid w:val="008B04C1"/>
    <w:rsid w:val="008B08EF"/>
    <w:rsid w:val="008B0DBE"/>
    <w:rsid w:val="008B21DA"/>
    <w:rsid w:val="008B25CE"/>
    <w:rsid w:val="008B3504"/>
    <w:rsid w:val="008B3618"/>
    <w:rsid w:val="008B42C4"/>
    <w:rsid w:val="008B43B9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0D91"/>
    <w:rsid w:val="008C1197"/>
    <w:rsid w:val="008C16A3"/>
    <w:rsid w:val="008C1708"/>
    <w:rsid w:val="008C2F5D"/>
    <w:rsid w:val="008C3096"/>
    <w:rsid w:val="008C3231"/>
    <w:rsid w:val="008C388A"/>
    <w:rsid w:val="008C3916"/>
    <w:rsid w:val="008C3C83"/>
    <w:rsid w:val="008C3FBB"/>
    <w:rsid w:val="008C4542"/>
    <w:rsid w:val="008C4C26"/>
    <w:rsid w:val="008C4F45"/>
    <w:rsid w:val="008C538C"/>
    <w:rsid w:val="008C559A"/>
    <w:rsid w:val="008C55AA"/>
    <w:rsid w:val="008C585B"/>
    <w:rsid w:val="008C5E3E"/>
    <w:rsid w:val="008C5F1D"/>
    <w:rsid w:val="008C5F57"/>
    <w:rsid w:val="008C63DB"/>
    <w:rsid w:val="008C686E"/>
    <w:rsid w:val="008C6872"/>
    <w:rsid w:val="008C6A5F"/>
    <w:rsid w:val="008C7475"/>
    <w:rsid w:val="008D0692"/>
    <w:rsid w:val="008D149E"/>
    <w:rsid w:val="008D156C"/>
    <w:rsid w:val="008D26AE"/>
    <w:rsid w:val="008D284C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CCC"/>
    <w:rsid w:val="008E31B3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E7643"/>
    <w:rsid w:val="008F03CB"/>
    <w:rsid w:val="008F080A"/>
    <w:rsid w:val="008F08C5"/>
    <w:rsid w:val="008F0A35"/>
    <w:rsid w:val="008F0DA8"/>
    <w:rsid w:val="008F130B"/>
    <w:rsid w:val="008F1772"/>
    <w:rsid w:val="008F2225"/>
    <w:rsid w:val="008F30C4"/>
    <w:rsid w:val="008F3448"/>
    <w:rsid w:val="008F3658"/>
    <w:rsid w:val="008F4651"/>
    <w:rsid w:val="008F4660"/>
    <w:rsid w:val="008F4733"/>
    <w:rsid w:val="008F4A10"/>
    <w:rsid w:val="008F5AB2"/>
    <w:rsid w:val="008F5FF3"/>
    <w:rsid w:val="008F60CF"/>
    <w:rsid w:val="008F612F"/>
    <w:rsid w:val="008F63D8"/>
    <w:rsid w:val="00900026"/>
    <w:rsid w:val="0090036B"/>
    <w:rsid w:val="00900539"/>
    <w:rsid w:val="00900879"/>
    <w:rsid w:val="00900883"/>
    <w:rsid w:val="00900931"/>
    <w:rsid w:val="00900AEF"/>
    <w:rsid w:val="00901036"/>
    <w:rsid w:val="00901396"/>
    <w:rsid w:val="009017BF"/>
    <w:rsid w:val="00901C7C"/>
    <w:rsid w:val="00901DD3"/>
    <w:rsid w:val="009026BC"/>
    <w:rsid w:val="00902B77"/>
    <w:rsid w:val="00902CAA"/>
    <w:rsid w:val="00902FC4"/>
    <w:rsid w:val="00903096"/>
    <w:rsid w:val="00904060"/>
    <w:rsid w:val="00904E43"/>
    <w:rsid w:val="00905368"/>
    <w:rsid w:val="009055C5"/>
    <w:rsid w:val="00906182"/>
    <w:rsid w:val="00906932"/>
    <w:rsid w:val="00906A6A"/>
    <w:rsid w:val="009070C7"/>
    <w:rsid w:val="009076BB"/>
    <w:rsid w:val="0091046D"/>
    <w:rsid w:val="0091087F"/>
    <w:rsid w:val="009111C1"/>
    <w:rsid w:val="009119DE"/>
    <w:rsid w:val="00911B59"/>
    <w:rsid w:val="00911BA4"/>
    <w:rsid w:val="00911FBB"/>
    <w:rsid w:val="00912089"/>
    <w:rsid w:val="009121A6"/>
    <w:rsid w:val="00912DFF"/>
    <w:rsid w:val="00912E22"/>
    <w:rsid w:val="0091339E"/>
    <w:rsid w:val="00913427"/>
    <w:rsid w:val="00914836"/>
    <w:rsid w:val="00914AE3"/>
    <w:rsid w:val="00914B28"/>
    <w:rsid w:val="00915634"/>
    <w:rsid w:val="00915988"/>
    <w:rsid w:val="009161A6"/>
    <w:rsid w:val="00916934"/>
    <w:rsid w:val="009175C4"/>
    <w:rsid w:val="009175F8"/>
    <w:rsid w:val="009177C2"/>
    <w:rsid w:val="00917BB0"/>
    <w:rsid w:val="009205E3"/>
    <w:rsid w:val="009208D0"/>
    <w:rsid w:val="00920BC4"/>
    <w:rsid w:val="00920E31"/>
    <w:rsid w:val="009210A5"/>
    <w:rsid w:val="0092132F"/>
    <w:rsid w:val="009233D4"/>
    <w:rsid w:val="00924345"/>
    <w:rsid w:val="0092502C"/>
    <w:rsid w:val="0092579D"/>
    <w:rsid w:val="00925F94"/>
    <w:rsid w:val="0092602D"/>
    <w:rsid w:val="00926ACC"/>
    <w:rsid w:val="009277A8"/>
    <w:rsid w:val="00927A62"/>
    <w:rsid w:val="00927AB7"/>
    <w:rsid w:val="00927C07"/>
    <w:rsid w:val="00930423"/>
    <w:rsid w:val="009304A0"/>
    <w:rsid w:val="009305CD"/>
    <w:rsid w:val="00930827"/>
    <w:rsid w:val="00930B49"/>
    <w:rsid w:val="00930C55"/>
    <w:rsid w:val="0093190A"/>
    <w:rsid w:val="00933710"/>
    <w:rsid w:val="0093374A"/>
    <w:rsid w:val="00933822"/>
    <w:rsid w:val="0093452B"/>
    <w:rsid w:val="009348C0"/>
    <w:rsid w:val="009349C2"/>
    <w:rsid w:val="00934A1F"/>
    <w:rsid w:val="00934A71"/>
    <w:rsid w:val="00934DE8"/>
    <w:rsid w:val="00934F6A"/>
    <w:rsid w:val="00935010"/>
    <w:rsid w:val="00935D38"/>
    <w:rsid w:val="00936487"/>
    <w:rsid w:val="00936799"/>
    <w:rsid w:val="00936DE8"/>
    <w:rsid w:val="00936FC9"/>
    <w:rsid w:val="00937B2E"/>
    <w:rsid w:val="00937C89"/>
    <w:rsid w:val="00937ECD"/>
    <w:rsid w:val="00940A57"/>
    <w:rsid w:val="00940D1A"/>
    <w:rsid w:val="00940FA6"/>
    <w:rsid w:val="0094118E"/>
    <w:rsid w:val="0094120F"/>
    <w:rsid w:val="009413C9"/>
    <w:rsid w:val="0094160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C3F"/>
    <w:rsid w:val="00944D10"/>
    <w:rsid w:val="009451DC"/>
    <w:rsid w:val="0094530B"/>
    <w:rsid w:val="00945AA6"/>
    <w:rsid w:val="00946786"/>
    <w:rsid w:val="00947041"/>
    <w:rsid w:val="00947BE8"/>
    <w:rsid w:val="009504E4"/>
    <w:rsid w:val="00950900"/>
    <w:rsid w:val="00950925"/>
    <w:rsid w:val="00950B35"/>
    <w:rsid w:val="0095181B"/>
    <w:rsid w:val="009520DF"/>
    <w:rsid w:val="0095323C"/>
    <w:rsid w:val="0095349D"/>
    <w:rsid w:val="00954230"/>
    <w:rsid w:val="009544DE"/>
    <w:rsid w:val="009545D7"/>
    <w:rsid w:val="00954DB9"/>
    <w:rsid w:val="009556DC"/>
    <w:rsid w:val="00956077"/>
    <w:rsid w:val="009562F6"/>
    <w:rsid w:val="00957761"/>
    <w:rsid w:val="00957799"/>
    <w:rsid w:val="009619AD"/>
    <w:rsid w:val="00962391"/>
    <w:rsid w:val="009630A0"/>
    <w:rsid w:val="00963697"/>
    <w:rsid w:val="00963970"/>
    <w:rsid w:val="009642E1"/>
    <w:rsid w:val="009643C0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076F"/>
    <w:rsid w:val="00971E37"/>
    <w:rsid w:val="00972C9E"/>
    <w:rsid w:val="00972EF8"/>
    <w:rsid w:val="00972F55"/>
    <w:rsid w:val="00972FFE"/>
    <w:rsid w:val="00973720"/>
    <w:rsid w:val="009739AF"/>
    <w:rsid w:val="009740A6"/>
    <w:rsid w:val="009748AD"/>
    <w:rsid w:val="0097596F"/>
    <w:rsid w:val="00975C0D"/>
    <w:rsid w:val="0097631B"/>
    <w:rsid w:val="00976B9F"/>
    <w:rsid w:val="009773A4"/>
    <w:rsid w:val="009774B8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9D"/>
    <w:rsid w:val="009854F2"/>
    <w:rsid w:val="0098557B"/>
    <w:rsid w:val="00985C74"/>
    <w:rsid w:val="00985D50"/>
    <w:rsid w:val="00986198"/>
    <w:rsid w:val="009864EA"/>
    <w:rsid w:val="0098668D"/>
    <w:rsid w:val="0098672F"/>
    <w:rsid w:val="00986861"/>
    <w:rsid w:val="009868A8"/>
    <w:rsid w:val="00986AD7"/>
    <w:rsid w:val="00986C6B"/>
    <w:rsid w:val="0098702A"/>
    <w:rsid w:val="00987298"/>
    <w:rsid w:val="00990A03"/>
    <w:rsid w:val="00990F36"/>
    <w:rsid w:val="00990FBC"/>
    <w:rsid w:val="009916CE"/>
    <w:rsid w:val="009926AA"/>
    <w:rsid w:val="009926B2"/>
    <w:rsid w:val="00992B15"/>
    <w:rsid w:val="00992B62"/>
    <w:rsid w:val="0099453D"/>
    <w:rsid w:val="00994992"/>
    <w:rsid w:val="00994C93"/>
    <w:rsid w:val="00995A57"/>
    <w:rsid w:val="009969CE"/>
    <w:rsid w:val="00996C1D"/>
    <w:rsid w:val="00996C42"/>
    <w:rsid w:val="00996EEE"/>
    <w:rsid w:val="00996F1C"/>
    <w:rsid w:val="009A03E0"/>
    <w:rsid w:val="009A0640"/>
    <w:rsid w:val="009A1625"/>
    <w:rsid w:val="009A1CD6"/>
    <w:rsid w:val="009A2AE0"/>
    <w:rsid w:val="009A2C7F"/>
    <w:rsid w:val="009A345A"/>
    <w:rsid w:val="009A3A47"/>
    <w:rsid w:val="009A3A7D"/>
    <w:rsid w:val="009A3D3C"/>
    <w:rsid w:val="009A428B"/>
    <w:rsid w:val="009A4618"/>
    <w:rsid w:val="009A4B36"/>
    <w:rsid w:val="009A4C6A"/>
    <w:rsid w:val="009A4FB2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845"/>
    <w:rsid w:val="009A7C46"/>
    <w:rsid w:val="009B1CBC"/>
    <w:rsid w:val="009B2121"/>
    <w:rsid w:val="009B38A8"/>
    <w:rsid w:val="009B3E91"/>
    <w:rsid w:val="009B4076"/>
    <w:rsid w:val="009B52D2"/>
    <w:rsid w:val="009B52E8"/>
    <w:rsid w:val="009B5997"/>
    <w:rsid w:val="009B5B1B"/>
    <w:rsid w:val="009B5B2E"/>
    <w:rsid w:val="009B6063"/>
    <w:rsid w:val="009B6095"/>
    <w:rsid w:val="009B6263"/>
    <w:rsid w:val="009B7566"/>
    <w:rsid w:val="009C0B97"/>
    <w:rsid w:val="009C0E97"/>
    <w:rsid w:val="009C10E1"/>
    <w:rsid w:val="009C206F"/>
    <w:rsid w:val="009C2313"/>
    <w:rsid w:val="009C29C9"/>
    <w:rsid w:val="009C2CC9"/>
    <w:rsid w:val="009C2F03"/>
    <w:rsid w:val="009C3DC1"/>
    <w:rsid w:val="009C3E0A"/>
    <w:rsid w:val="009C414F"/>
    <w:rsid w:val="009C5627"/>
    <w:rsid w:val="009C5662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F36"/>
    <w:rsid w:val="009D2067"/>
    <w:rsid w:val="009D2473"/>
    <w:rsid w:val="009D2538"/>
    <w:rsid w:val="009D2F26"/>
    <w:rsid w:val="009D2F68"/>
    <w:rsid w:val="009D34FE"/>
    <w:rsid w:val="009D3821"/>
    <w:rsid w:val="009D3B79"/>
    <w:rsid w:val="009D4026"/>
    <w:rsid w:val="009D4407"/>
    <w:rsid w:val="009D45A7"/>
    <w:rsid w:val="009D4661"/>
    <w:rsid w:val="009D56E1"/>
    <w:rsid w:val="009D570D"/>
    <w:rsid w:val="009D5730"/>
    <w:rsid w:val="009D5BF6"/>
    <w:rsid w:val="009D5C2B"/>
    <w:rsid w:val="009D5EFB"/>
    <w:rsid w:val="009D6A06"/>
    <w:rsid w:val="009D6C78"/>
    <w:rsid w:val="009D7578"/>
    <w:rsid w:val="009D7DF0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26B"/>
    <w:rsid w:val="009E5431"/>
    <w:rsid w:val="009E589C"/>
    <w:rsid w:val="009E59FA"/>
    <w:rsid w:val="009E607C"/>
    <w:rsid w:val="009E6B39"/>
    <w:rsid w:val="009E6B47"/>
    <w:rsid w:val="009E6B95"/>
    <w:rsid w:val="009E70E6"/>
    <w:rsid w:val="009E7121"/>
    <w:rsid w:val="009E747A"/>
    <w:rsid w:val="009E75F4"/>
    <w:rsid w:val="009F078D"/>
    <w:rsid w:val="009F07D3"/>
    <w:rsid w:val="009F0896"/>
    <w:rsid w:val="009F0C54"/>
    <w:rsid w:val="009F188A"/>
    <w:rsid w:val="009F1C4A"/>
    <w:rsid w:val="009F2001"/>
    <w:rsid w:val="009F2BE2"/>
    <w:rsid w:val="009F2D9B"/>
    <w:rsid w:val="009F2EAD"/>
    <w:rsid w:val="009F3043"/>
    <w:rsid w:val="009F3EA9"/>
    <w:rsid w:val="009F6C1F"/>
    <w:rsid w:val="009F6D9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594"/>
    <w:rsid w:val="00A02A97"/>
    <w:rsid w:val="00A02DEE"/>
    <w:rsid w:val="00A03302"/>
    <w:rsid w:val="00A03433"/>
    <w:rsid w:val="00A039F0"/>
    <w:rsid w:val="00A042BF"/>
    <w:rsid w:val="00A0542F"/>
    <w:rsid w:val="00A05769"/>
    <w:rsid w:val="00A07697"/>
    <w:rsid w:val="00A07B7D"/>
    <w:rsid w:val="00A07C05"/>
    <w:rsid w:val="00A07EDA"/>
    <w:rsid w:val="00A114F9"/>
    <w:rsid w:val="00A11663"/>
    <w:rsid w:val="00A116B7"/>
    <w:rsid w:val="00A12406"/>
    <w:rsid w:val="00A12558"/>
    <w:rsid w:val="00A1269B"/>
    <w:rsid w:val="00A12F57"/>
    <w:rsid w:val="00A1311C"/>
    <w:rsid w:val="00A131E1"/>
    <w:rsid w:val="00A13B69"/>
    <w:rsid w:val="00A13C30"/>
    <w:rsid w:val="00A143D0"/>
    <w:rsid w:val="00A14472"/>
    <w:rsid w:val="00A149C1"/>
    <w:rsid w:val="00A151AE"/>
    <w:rsid w:val="00A15D10"/>
    <w:rsid w:val="00A15EBD"/>
    <w:rsid w:val="00A15F30"/>
    <w:rsid w:val="00A17607"/>
    <w:rsid w:val="00A2006A"/>
    <w:rsid w:val="00A205D0"/>
    <w:rsid w:val="00A209FB"/>
    <w:rsid w:val="00A20D92"/>
    <w:rsid w:val="00A21333"/>
    <w:rsid w:val="00A213D8"/>
    <w:rsid w:val="00A215F0"/>
    <w:rsid w:val="00A21797"/>
    <w:rsid w:val="00A217F5"/>
    <w:rsid w:val="00A223D3"/>
    <w:rsid w:val="00A2240C"/>
    <w:rsid w:val="00A22988"/>
    <w:rsid w:val="00A230D9"/>
    <w:rsid w:val="00A23A45"/>
    <w:rsid w:val="00A2437E"/>
    <w:rsid w:val="00A247B5"/>
    <w:rsid w:val="00A24AE5"/>
    <w:rsid w:val="00A257DB"/>
    <w:rsid w:val="00A2641E"/>
    <w:rsid w:val="00A2670B"/>
    <w:rsid w:val="00A27580"/>
    <w:rsid w:val="00A27B71"/>
    <w:rsid w:val="00A27BDC"/>
    <w:rsid w:val="00A3017B"/>
    <w:rsid w:val="00A302EE"/>
    <w:rsid w:val="00A30A16"/>
    <w:rsid w:val="00A30C9C"/>
    <w:rsid w:val="00A315FC"/>
    <w:rsid w:val="00A318E4"/>
    <w:rsid w:val="00A31ED7"/>
    <w:rsid w:val="00A32C9B"/>
    <w:rsid w:val="00A33081"/>
    <w:rsid w:val="00A33845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15"/>
    <w:rsid w:val="00A415E0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4451"/>
    <w:rsid w:val="00A44543"/>
    <w:rsid w:val="00A4485C"/>
    <w:rsid w:val="00A448AF"/>
    <w:rsid w:val="00A44CC5"/>
    <w:rsid w:val="00A45299"/>
    <w:rsid w:val="00A45F94"/>
    <w:rsid w:val="00A4679E"/>
    <w:rsid w:val="00A46DE6"/>
    <w:rsid w:val="00A472E2"/>
    <w:rsid w:val="00A47701"/>
    <w:rsid w:val="00A500D6"/>
    <w:rsid w:val="00A50932"/>
    <w:rsid w:val="00A50D62"/>
    <w:rsid w:val="00A521CB"/>
    <w:rsid w:val="00A522C0"/>
    <w:rsid w:val="00A52AAA"/>
    <w:rsid w:val="00A52F46"/>
    <w:rsid w:val="00A52FAA"/>
    <w:rsid w:val="00A53078"/>
    <w:rsid w:val="00A547A1"/>
    <w:rsid w:val="00A54C32"/>
    <w:rsid w:val="00A550C1"/>
    <w:rsid w:val="00A55A64"/>
    <w:rsid w:val="00A56407"/>
    <w:rsid w:val="00A56D99"/>
    <w:rsid w:val="00A575BF"/>
    <w:rsid w:val="00A57B87"/>
    <w:rsid w:val="00A60C4D"/>
    <w:rsid w:val="00A60E45"/>
    <w:rsid w:val="00A60EB5"/>
    <w:rsid w:val="00A61016"/>
    <w:rsid w:val="00A61216"/>
    <w:rsid w:val="00A612E8"/>
    <w:rsid w:val="00A61741"/>
    <w:rsid w:val="00A618AA"/>
    <w:rsid w:val="00A61D56"/>
    <w:rsid w:val="00A61F91"/>
    <w:rsid w:val="00A62006"/>
    <w:rsid w:val="00A62EB6"/>
    <w:rsid w:val="00A63945"/>
    <w:rsid w:val="00A63ACB"/>
    <w:rsid w:val="00A63FC3"/>
    <w:rsid w:val="00A642B1"/>
    <w:rsid w:val="00A642C5"/>
    <w:rsid w:val="00A643CB"/>
    <w:rsid w:val="00A65168"/>
    <w:rsid w:val="00A6522F"/>
    <w:rsid w:val="00A65B34"/>
    <w:rsid w:val="00A66949"/>
    <w:rsid w:val="00A66A94"/>
    <w:rsid w:val="00A6710C"/>
    <w:rsid w:val="00A67BA6"/>
    <w:rsid w:val="00A70453"/>
    <w:rsid w:val="00A705F3"/>
    <w:rsid w:val="00A70872"/>
    <w:rsid w:val="00A711AF"/>
    <w:rsid w:val="00A71338"/>
    <w:rsid w:val="00A717F3"/>
    <w:rsid w:val="00A717F7"/>
    <w:rsid w:val="00A71919"/>
    <w:rsid w:val="00A72209"/>
    <w:rsid w:val="00A73D13"/>
    <w:rsid w:val="00A742C2"/>
    <w:rsid w:val="00A74410"/>
    <w:rsid w:val="00A7444B"/>
    <w:rsid w:val="00A7527D"/>
    <w:rsid w:val="00A755ED"/>
    <w:rsid w:val="00A7590F"/>
    <w:rsid w:val="00A75BAD"/>
    <w:rsid w:val="00A760AC"/>
    <w:rsid w:val="00A77368"/>
    <w:rsid w:val="00A7787C"/>
    <w:rsid w:val="00A8013E"/>
    <w:rsid w:val="00A80900"/>
    <w:rsid w:val="00A80DF5"/>
    <w:rsid w:val="00A8143E"/>
    <w:rsid w:val="00A8149D"/>
    <w:rsid w:val="00A8157D"/>
    <w:rsid w:val="00A815C8"/>
    <w:rsid w:val="00A817E8"/>
    <w:rsid w:val="00A82384"/>
    <w:rsid w:val="00A8373E"/>
    <w:rsid w:val="00A83BA7"/>
    <w:rsid w:val="00A8468D"/>
    <w:rsid w:val="00A855EA"/>
    <w:rsid w:val="00A85AF9"/>
    <w:rsid w:val="00A865A4"/>
    <w:rsid w:val="00A8682C"/>
    <w:rsid w:val="00A868E8"/>
    <w:rsid w:val="00A86F75"/>
    <w:rsid w:val="00A87E06"/>
    <w:rsid w:val="00A9025C"/>
    <w:rsid w:val="00A903B1"/>
    <w:rsid w:val="00A903B8"/>
    <w:rsid w:val="00A90B27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9F9"/>
    <w:rsid w:val="00A97BFC"/>
    <w:rsid w:val="00A97C7D"/>
    <w:rsid w:val="00AA00C4"/>
    <w:rsid w:val="00AA0874"/>
    <w:rsid w:val="00AA09BB"/>
    <w:rsid w:val="00AA1337"/>
    <w:rsid w:val="00AA1387"/>
    <w:rsid w:val="00AA1691"/>
    <w:rsid w:val="00AA1A78"/>
    <w:rsid w:val="00AA1BA8"/>
    <w:rsid w:val="00AA2BDD"/>
    <w:rsid w:val="00AA2CAC"/>
    <w:rsid w:val="00AA2E40"/>
    <w:rsid w:val="00AA376C"/>
    <w:rsid w:val="00AA40A8"/>
    <w:rsid w:val="00AA4429"/>
    <w:rsid w:val="00AA4D7F"/>
    <w:rsid w:val="00AA51C3"/>
    <w:rsid w:val="00AA5778"/>
    <w:rsid w:val="00AA654B"/>
    <w:rsid w:val="00AA659E"/>
    <w:rsid w:val="00AA68F8"/>
    <w:rsid w:val="00AA693E"/>
    <w:rsid w:val="00AA6E72"/>
    <w:rsid w:val="00AB0256"/>
    <w:rsid w:val="00AB0356"/>
    <w:rsid w:val="00AB080E"/>
    <w:rsid w:val="00AB123D"/>
    <w:rsid w:val="00AB1C6F"/>
    <w:rsid w:val="00AB2900"/>
    <w:rsid w:val="00AB29B5"/>
    <w:rsid w:val="00AB2A60"/>
    <w:rsid w:val="00AB2CD1"/>
    <w:rsid w:val="00AB3852"/>
    <w:rsid w:val="00AB3888"/>
    <w:rsid w:val="00AB3B6B"/>
    <w:rsid w:val="00AB4262"/>
    <w:rsid w:val="00AB46AC"/>
    <w:rsid w:val="00AB4C19"/>
    <w:rsid w:val="00AB508B"/>
    <w:rsid w:val="00AB52A1"/>
    <w:rsid w:val="00AB564C"/>
    <w:rsid w:val="00AB60CC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768"/>
    <w:rsid w:val="00AC6CC2"/>
    <w:rsid w:val="00AC6E2A"/>
    <w:rsid w:val="00AC6F61"/>
    <w:rsid w:val="00AC72B5"/>
    <w:rsid w:val="00AC7515"/>
    <w:rsid w:val="00AC7EA6"/>
    <w:rsid w:val="00AD075A"/>
    <w:rsid w:val="00AD1240"/>
    <w:rsid w:val="00AD1F16"/>
    <w:rsid w:val="00AD209B"/>
    <w:rsid w:val="00AD2CED"/>
    <w:rsid w:val="00AD3134"/>
    <w:rsid w:val="00AD3966"/>
    <w:rsid w:val="00AD4012"/>
    <w:rsid w:val="00AD4875"/>
    <w:rsid w:val="00AD4C7B"/>
    <w:rsid w:val="00AD53DF"/>
    <w:rsid w:val="00AD58F1"/>
    <w:rsid w:val="00AD5CAF"/>
    <w:rsid w:val="00AD63AB"/>
    <w:rsid w:val="00AD712B"/>
    <w:rsid w:val="00AD7160"/>
    <w:rsid w:val="00AD7477"/>
    <w:rsid w:val="00AD7938"/>
    <w:rsid w:val="00AD79B2"/>
    <w:rsid w:val="00AD7BB7"/>
    <w:rsid w:val="00AD7D5A"/>
    <w:rsid w:val="00AD7EAA"/>
    <w:rsid w:val="00AE0790"/>
    <w:rsid w:val="00AE0E0B"/>
    <w:rsid w:val="00AE1A7A"/>
    <w:rsid w:val="00AE240D"/>
    <w:rsid w:val="00AE26A3"/>
    <w:rsid w:val="00AE288D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472"/>
    <w:rsid w:val="00AF1B41"/>
    <w:rsid w:val="00AF1F1C"/>
    <w:rsid w:val="00AF201A"/>
    <w:rsid w:val="00AF2070"/>
    <w:rsid w:val="00AF26C9"/>
    <w:rsid w:val="00AF26CA"/>
    <w:rsid w:val="00AF2F93"/>
    <w:rsid w:val="00AF3354"/>
    <w:rsid w:val="00AF3A63"/>
    <w:rsid w:val="00AF3F4A"/>
    <w:rsid w:val="00AF4E17"/>
    <w:rsid w:val="00AF5209"/>
    <w:rsid w:val="00AF52AD"/>
    <w:rsid w:val="00AF5757"/>
    <w:rsid w:val="00AF5956"/>
    <w:rsid w:val="00AF5E8B"/>
    <w:rsid w:val="00AF63C7"/>
    <w:rsid w:val="00AF7490"/>
    <w:rsid w:val="00AF7625"/>
    <w:rsid w:val="00AF7C4C"/>
    <w:rsid w:val="00B00369"/>
    <w:rsid w:val="00B008B5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467D"/>
    <w:rsid w:val="00B04B27"/>
    <w:rsid w:val="00B050D0"/>
    <w:rsid w:val="00B054BE"/>
    <w:rsid w:val="00B05F8D"/>
    <w:rsid w:val="00B06285"/>
    <w:rsid w:val="00B066C2"/>
    <w:rsid w:val="00B068FD"/>
    <w:rsid w:val="00B06D94"/>
    <w:rsid w:val="00B06F1E"/>
    <w:rsid w:val="00B078A5"/>
    <w:rsid w:val="00B07D62"/>
    <w:rsid w:val="00B10014"/>
    <w:rsid w:val="00B10437"/>
    <w:rsid w:val="00B10551"/>
    <w:rsid w:val="00B10820"/>
    <w:rsid w:val="00B11A1D"/>
    <w:rsid w:val="00B12CFD"/>
    <w:rsid w:val="00B12D3B"/>
    <w:rsid w:val="00B12D59"/>
    <w:rsid w:val="00B12FB7"/>
    <w:rsid w:val="00B132C3"/>
    <w:rsid w:val="00B13709"/>
    <w:rsid w:val="00B13871"/>
    <w:rsid w:val="00B13E9E"/>
    <w:rsid w:val="00B141B3"/>
    <w:rsid w:val="00B14A3D"/>
    <w:rsid w:val="00B15020"/>
    <w:rsid w:val="00B160AD"/>
    <w:rsid w:val="00B16560"/>
    <w:rsid w:val="00B16CD9"/>
    <w:rsid w:val="00B177D6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2F9"/>
    <w:rsid w:val="00B23904"/>
    <w:rsid w:val="00B23BA5"/>
    <w:rsid w:val="00B23C2D"/>
    <w:rsid w:val="00B2439A"/>
    <w:rsid w:val="00B2440D"/>
    <w:rsid w:val="00B2441E"/>
    <w:rsid w:val="00B2482F"/>
    <w:rsid w:val="00B25255"/>
    <w:rsid w:val="00B252DB"/>
    <w:rsid w:val="00B2595C"/>
    <w:rsid w:val="00B25A0C"/>
    <w:rsid w:val="00B27479"/>
    <w:rsid w:val="00B276FF"/>
    <w:rsid w:val="00B27B36"/>
    <w:rsid w:val="00B30765"/>
    <w:rsid w:val="00B30AA3"/>
    <w:rsid w:val="00B30C0F"/>
    <w:rsid w:val="00B30D62"/>
    <w:rsid w:val="00B326A1"/>
    <w:rsid w:val="00B327EE"/>
    <w:rsid w:val="00B33618"/>
    <w:rsid w:val="00B34E93"/>
    <w:rsid w:val="00B34F24"/>
    <w:rsid w:val="00B3581E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250"/>
    <w:rsid w:val="00B42461"/>
    <w:rsid w:val="00B43560"/>
    <w:rsid w:val="00B43B7C"/>
    <w:rsid w:val="00B4429C"/>
    <w:rsid w:val="00B445EF"/>
    <w:rsid w:val="00B4483A"/>
    <w:rsid w:val="00B449D1"/>
    <w:rsid w:val="00B449E3"/>
    <w:rsid w:val="00B44CD2"/>
    <w:rsid w:val="00B45286"/>
    <w:rsid w:val="00B4543D"/>
    <w:rsid w:val="00B454BC"/>
    <w:rsid w:val="00B4569C"/>
    <w:rsid w:val="00B46F9C"/>
    <w:rsid w:val="00B4785A"/>
    <w:rsid w:val="00B47C81"/>
    <w:rsid w:val="00B50255"/>
    <w:rsid w:val="00B50366"/>
    <w:rsid w:val="00B51422"/>
    <w:rsid w:val="00B51A47"/>
    <w:rsid w:val="00B52491"/>
    <w:rsid w:val="00B52800"/>
    <w:rsid w:val="00B52A2B"/>
    <w:rsid w:val="00B52C29"/>
    <w:rsid w:val="00B52C68"/>
    <w:rsid w:val="00B52E5F"/>
    <w:rsid w:val="00B530F8"/>
    <w:rsid w:val="00B53754"/>
    <w:rsid w:val="00B53817"/>
    <w:rsid w:val="00B53C82"/>
    <w:rsid w:val="00B540F1"/>
    <w:rsid w:val="00B5422D"/>
    <w:rsid w:val="00B543ED"/>
    <w:rsid w:val="00B5508A"/>
    <w:rsid w:val="00B574FF"/>
    <w:rsid w:val="00B579C0"/>
    <w:rsid w:val="00B57EB2"/>
    <w:rsid w:val="00B617D9"/>
    <w:rsid w:val="00B61D87"/>
    <w:rsid w:val="00B61E08"/>
    <w:rsid w:val="00B62C11"/>
    <w:rsid w:val="00B63121"/>
    <w:rsid w:val="00B63138"/>
    <w:rsid w:val="00B631FE"/>
    <w:rsid w:val="00B639F5"/>
    <w:rsid w:val="00B63A27"/>
    <w:rsid w:val="00B64338"/>
    <w:rsid w:val="00B64534"/>
    <w:rsid w:val="00B64D28"/>
    <w:rsid w:val="00B653CF"/>
    <w:rsid w:val="00B65CDD"/>
    <w:rsid w:val="00B65F25"/>
    <w:rsid w:val="00B66255"/>
    <w:rsid w:val="00B66413"/>
    <w:rsid w:val="00B66719"/>
    <w:rsid w:val="00B66D16"/>
    <w:rsid w:val="00B67524"/>
    <w:rsid w:val="00B67539"/>
    <w:rsid w:val="00B67B9B"/>
    <w:rsid w:val="00B67DF7"/>
    <w:rsid w:val="00B67DFF"/>
    <w:rsid w:val="00B70BE6"/>
    <w:rsid w:val="00B711B3"/>
    <w:rsid w:val="00B71362"/>
    <w:rsid w:val="00B72D9C"/>
    <w:rsid w:val="00B73068"/>
    <w:rsid w:val="00B74281"/>
    <w:rsid w:val="00B7436C"/>
    <w:rsid w:val="00B74F28"/>
    <w:rsid w:val="00B7511E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BB4"/>
    <w:rsid w:val="00B80F23"/>
    <w:rsid w:val="00B80F76"/>
    <w:rsid w:val="00B810F9"/>
    <w:rsid w:val="00B81105"/>
    <w:rsid w:val="00B81339"/>
    <w:rsid w:val="00B81397"/>
    <w:rsid w:val="00B81F80"/>
    <w:rsid w:val="00B82B73"/>
    <w:rsid w:val="00B83C49"/>
    <w:rsid w:val="00B8410B"/>
    <w:rsid w:val="00B841DD"/>
    <w:rsid w:val="00B84578"/>
    <w:rsid w:val="00B84800"/>
    <w:rsid w:val="00B84DF9"/>
    <w:rsid w:val="00B85AB2"/>
    <w:rsid w:val="00B85C4B"/>
    <w:rsid w:val="00B86F27"/>
    <w:rsid w:val="00B871E3"/>
    <w:rsid w:val="00B87923"/>
    <w:rsid w:val="00B87BB2"/>
    <w:rsid w:val="00B9091C"/>
    <w:rsid w:val="00B90E62"/>
    <w:rsid w:val="00B917B5"/>
    <w:rsid w:val="00B917D9"/>
    <w:rsid w:val="00B918BA"/>
    <w:rsid w:val="00B9203C"/>
    <w:rsid w:val="00B9223C"/>
    <w:rsid w:val="00B93009"/>
    <w:rsid w:val="00B93F2F"/>
    <w:rsid w:val="00B9421E"/>
    <w:rsid w:val="00B945F1"/>
    <w:rsid w:val="00B946E2"/>
    <w:rsid w:val="00B94A47"/>
    <w:rsid w:val="00B963EF"/>
    <w:rsid w:val="00B96558"/>
    <w:rsid w:val="00B96711"/>
    <w:rsid w:val="00B96F82"/>
    <w:rsid w:val="00B97378"/>
    <w:rsid w:val="00B976D8"/>
    <w:rsid w:val="00B97A7B"/>
    <w:rsid w:val="00B97B02"/>
    <w:rsid w:val="00B97C1E"/>
    <w:rsid w:val="00B97C47"/>
    <w:rsid w:val="00BA01D9"/>
    <w:rsid w:val="00BA02E8"/>
    <w:rsid w:val="00BA09EE"/>
    <w:rsid w:val="00BA0CCC"/>
    <w:rsid w:val="00BA16CE"/>
    <w:rsid w:val="00BA189E"/>
    <w:rsid w:val="00BA281B"/>
    <w:rsid w:val="00BA2FDF"/>
    <w:rsid w:val="00BA3C20"/>
    <w:rsid w:val="00BA3CED"/>
    <w:rsid w:val="00BA4307"/>
    <w:rsid w:val="00BA43E6"/>
    <w:rsid w:val="00BA4778"/>
    <w:rsid w:val="00BA51B9"/>
    <w:rsid w:val="00BA5262"/>
    <w:rsid w:val="00BA54DA"/>
    <w:rsid w:val="00BA55AF"/>
    <w:rsid w:val="00BA5712"/>
    <w:rsid w:val="00BA5747"/>
    <w:rsid w:val="00BA5900"/>
    <w:rsid w:val="00BA5AB9"/>
    <w:rsid w:val="00BA60DD"/>
    <w:rsid w:val="00BA611C"/>
    <w:rsid w:val="00BA65F6"/>
    <w:rsid w:val="00BA67BD"/>
    <w:rsid w:val="00BA6F2C"/>
    <w:rsid w:val="00BB1172"/>
    <w:rsid w:val="00BB188A"/>
    <w:rsid w:val="00BB1919"/>
    <w:rsid w:val="00BB3AFE"/>
    <w:rsid w:val="00BB3BEB"/>
    <w:rsid w:val="00BB3EAE"/>
    <w:rsid w:val="00BB51DC"/>
    <w:rsid w:val="00BB5268"/>
    <w:rsid w:val="00BB546B"/>
    <w:rsid w:val="00BB56D4"/>
    <w:rsid w:val="00BB582D"/>
    <w:rsid w:val="00BB588D"/>
    <w:rsid w:val="00BB65AC"/>
    <w:rsid w:val="00BB6B59"/>
    <w:rsid w:val="00BB6ED0"/>
    <w:rsid w:val="00BB734F"/>
    <w:rsid w:val="00BC0024"/>
    <w:rsid w:val="00BC12B6"/>
    <w:rsid w:val="00BC1C6A"/>
    <w:rsid w:val="00BC1D79"/>
    <w:rsid w:val="00BC2021"/>
    <w:rsid w:val="00BC2340"/>
    <w:rsid w:val="00BC2606"/>
    <w:rsid w:val="00BC3346"/>
    <w:rsid w:val="00BC3648"/>
    <w:rsid w:val="00BC3739"/>
    <w:rsid w:val="00BC3C42"/>
    <w:rsid w:val="00BC3E6D"/>
    <w:rsid w:val="00BC44AF"/>
    <w:rsid w:val="00BC4874"/>
    <w:rsid w:val="00BC4974"/>
    <w:rsid w:val="00BC4C01"/>
    <w:rsid w:val="00BC58B1"/>
    <w:rsid w:val="00BC590F"/>
    <w:rsid w:val="00BC5DFF"/>
    <w:rsid w:val="00BC651C"/>
    <w:rsid w:val="00BC6F5E"/>
    <w:rsid w:val="00BC7059"/>
    <w:rsid w:val="00BC755D"/>
    <w:rsid w:val="00BC7960"/>
    <w:rsid w:val="00BC7C2C"/>
    <w:rsid w:val="00BD029A"/>
    <w:rsid w:val="00BD0A02"/>
    <w:rsid w:val="00BD0AB1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97A"/>
    <w:rsid w:val="00BD4D09"/>
    <w:rsid w:val="00BD5A59"/>
    <w:rsid w:val="00BD5E8C"/>
    <w:rsid w:val="00BD60CC"/>
    <w:rsid w:val="00BD6638"/>
    <w:rsid w:val="00BD7264"/>
    <w:rsid w:val="00BD7314"/>
    <w:rsid w:val="00BD777B"/>
    <w:rsid w:val="00BD7B12"/>
    <w:rsid w:val="00BD7DE5"/>
    <w:rsid w:val="00BE03BE"/>
    <w:rsid w:val="00BE04C7"/>
    <w:rsid w:val="00BE056F"/>
    <w:rsid w:val="00BE1266"/>
    <w:rsid w:val="00BE1CE7"/>
    <w:rsid w:val="00BE1F72"/>
    <w:rsid w:val="00BE2694"/>
    <w:rsid w:val="00BE2776"/>
    <w:rsid w:val="00BE328F"/>
    <w:rsid w:val="00BE3436"/>
    <w:rsid w:val="00BE3472"/>
    <w:rsid w:val="00BE41AA"/>
    <w:rsid w:val="00BE4606"/>
    <w:rsid w:val="00BE4C8D"/>
    <w:rsid w:val="00BE5282"/>
    <w:rsid w:val="00BE65A3"/>
    <w:rsid w:val="00BE67A6"/>
    <w:rsid w:val="00BE688E"/>
    <w:rsid w:val="00BE7824"/>
    <w:rsid w:val="00BE7AF4"/>
    <w:rsid w:val="00BF04D6"/>
    <w:rsid w:val="00BF05AC"/>
    <w:rsid w:val="00BF0A33"/>
    <w:rsid w:val="00BF0CB0"/>
    <w:rsid w:val="00BF0D30"/>
    <w:rsid w:val="00BF158A"/>
    <w:rsid w:val="00BF189B"/>
    <w:rsid w:val="00BF1FB9"/>
    <w:rsid w:val="00BF2837"/>
    <w:rsid w:val="00BF2E97"/>
    <w:rsid w:val="00BF35BA"/>
    <w:rsid w:val="00BF3B95"/>
    <w:rsid w:val="00BF4766"/>
    <w:rsid w:val="00BF56E8"/>
    <w:rsid w:val="00BF5BE4"/>
    <w:rsid w:val="00BF64AF"/>
    <w:rsid w:val="00BF64EE"/>
    <w:rsid w:val="00BF690E"/>
    <w:rsid w:val="00BF6A63"/>
    <w:rsid w:val="00BF6C8C"/>
    <w:rsid w:val="00BF6F3D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E6A"/>
    <w:rsid w:val="00C034AA"/>
    <w:rsid w:val="00C03542"/>
    <w:rsid w:val="00C03992"/>
    <w:rsid w:val="00C04000"/>
    <w:rsid w:val="00C04BB8"/>
    <w:rsid w:val="00C04E2C"/>
    <w:rsid w:val="00C05F52"/>
    <w:rsid w:val="00C06113"/>
    <w:rsid w:val="00C06279"/>
    <w:rsid w:val="00C07C88"/>
    <w:rsid w:val="00C107AA"/>
    <w:rsid w:val="00C11A68"/>
    <w:rsid w:val="00C11AAD"/>
    <w:rsid w:val="00C11B27"/>
    <w:rsid w:val="00C121E7"/>
    <w:rsid w:val="00C1270D"/>
    <w:rsid w:val="00C12732"/>
    <w:rsid w:val="00C127DD"/>
    <w:rsid w:val="00C127F2"/>
    <w:rsid w:val="00C12D9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79B"/>
    <w:rsid w:val="00C17227"/>
    <w:rsid w:val="00C1736E"/>
    <w:rsid w:val="00C1739C"/>
    <w:rsid w:val="00C2052A"/>
    <w:rsid w:val="00C20CCA"/>
    <w:rsid w:val="00C20FDC"/>
    <w:rsid w:val="00C2114B"/>
    <w:rsid w:val="00C211CB"/>
    <w:rsid w:val="00C22EA2"/>
    <w:rsid w:val="00C233EB"/>
    <w:rsid w:val="00C242DB"/>
    <w:rsid w:val="00C244F6"/>
    <w:rsid w:val="00C247A8"/>
    <w:rsid w:val="00C248C2"/>
    <w:rsid w:val="00C25181"/>
    <w:rsid w:val="00C25329"/>
    <w:rsid w:val="00C25617"/>
    <w:rsid w:val="00C259FF"/>
    <w:rsid w:val="00C25CE1"/>
    <w:rsid w:val="00C25D0E"/>
    <w:rsid w:val="00C25FED"/>
    <w:rsid w:val="00C26122"/>
    <w:rsid w:val="00C26142"/>
    <w:rsid w:val="00C26B44"/>
    <w:rsid w:val="00C26D44"/>
    <w:rsid w:val="00C2779E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41D0"/>
    <w:rsid w:val="00C34DD9"/>
    <w:rsid w:val="00C34E55"/>
    <w:rsid w:val="00C350D7"/>
    <w:rsid w:val="00C351EB"/>
    <w:rsid w:val="00C35A80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64B"/>
    <w:rsid w:val="00C420EE"/>
    <w:rsid w:val="00C42F2A"/>
    <w:rsid w:val="00C43789"/>
    <w:rsid w:val="00C43A57"/>
    <w:rsid w:val="00C44183"/>
    <w:rsid w:val="00C4481F"/>
    <w:rsid w:val="00C4483F"/>
    <w:rsid w:val="00C449A7"/>
    <w:rsid w:val="00C44C19"/>
    <w:rsid w:val="00C4510B"/>
    <w:rsid w:val="00C45358"/>
    <w:rsid w:val="00C45651"/>
    <w:rsid w:val="00C46335"/>
    <w:rsid w:val="00C46DC0"/>
    <w:rsid w:val="00C4711E"/>
    <w:rsid w:val="00C4726A"/>
    <w:rsid w:val="00C47412"/>
    <w:rsid w:val="00C47900"/>
    <w:rsid w:val="00C50E98"/>
    <w:rsid w:val="00C51067"/>
    <w:rsid w:val="00C5114D"/>
    <w:rsid w:val="00C51FF0"/>
    <w:rsid w:val="00C52055"/>
    <w:rsid w:val="00C52850"/>
    <w:rsid w:val="00C5303A"/>
    <w:rsid w:val="00C53244"/>
    <w:rsid w:val="00C53B5E"/>
    <w:rsid w:val="00C53F15"/>
    <w:rsid w:val="00C542EC"/>
    <w:rsid w:val="00C54486"/>
    <w:rsid w:val="00C54FF2"/>
    <w:rsid w:val="00C556E2"/>
    <w:rsid w:val="00C56074"/>
    <w:rsid w:val="00C56408"/>
    <w:rsid w:val="00C603CC"/>
    <w:rsid w:val="00C60B3D"/>
    <w:rsid w:val="00C60D95"/>
    <w:rsid w:val="00C60DAC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62E"/>
    <w:rsid w:val="00C708EB"/>
    <w:rsid w:val="00C70B69"/>
    <w:rsid w:val="00C71039"/>
    <w:rsid w:val="00C71BF3"/>
    <w:rsid w:val="00C71E36"/>
    <w:rsid w:val="00C7255F"/>
    <w:rsid w:val="00C72A7B"/>
    <w:rsid w:val="00C734BD"/>
    <w:rsid w:val="00C7399E"/>
    <w:rsid w:val="00C73BD0"/>
    <w:rsid w:val="00C73F56"/>
    <w:rsid w:val="00C750D7"/>
    <w:rsid w:val="00C751DD"/>
    <w:rsid w:val="00C75314"/>
    <w:rsid w:val="00C7594B"/>
    <w:rsid w:val="00C7607E"/>
    <w:rsid w:val="00C76105"/>
    <w:rsid w:val="00C763AA"/>
    <w:rsid w:val="00C76F1C"/>
    <w:rsid w:val="00C7715D"/>
    <w:rsid w:val="00C7737D"/>
    <w:rsid w:val="00C7748C"/>
    <w:rsid w:val="00C77B03"/>
    <w:rsid w:val="00C77CF9"/>
    <w:rsid w:val="00C80470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CBE"/>
    <w:rsid w:val="00C84E5A"/>
    <w:rsid w:val="00C853FD"/>
    <w:rsid w:val="00C85AB1"/>
    <w:rsid w:val="00C85B0C"/>
    <w:rsid w:val="00C860F7"/>
    <w:rsid w:val="00C8713D"/>
    <w:rsid w:val="00C871B6"/>
    <w:rsid w:val="00C87568"/>
    <w:rsid w:val="00C87A78"/>
    <w:rsid w:val="00C90724"/>
    <w:rsid w:val="00C907A4"/>
    <w:rsid w:val="00C907CA"/>
    <w:rsid w:val="00C90BF8"/>
    <w:rsid w:val="00C90C29"/>
    <w:rsid w:val="00C924E4"/>
    <w:rsid w:val="00C933AB"/>
    <w:rsid w:val="00C94399"/>
    <w:rsid w:val="00C94733"/>
    <w:rsid w:val="00C9529C"/>
    <w:rsid w:val="00C96E7E"/>
    <w:rsid w:val="00C975E6"/>
    <w:rsid w:val="00C97E65"/>
    <w:rsid w:val="00CA02F5"/>
    <w:rsid w:val="00CA09AE"/>
    <w:rsid w:val="00CA1470"/>
    <w:rsid w:val="00CA1490"/>
    <w:rsid w:val="00CA20FB"/>
    <w:rsid w:val="00CA24DF"/>
    <w:rsid w:val="00CA2B29"/>
    <w:rsid w:val="00CA3040"/>
    <w:rsid w:val="00CA33FE"/>
    <w:rsid w:val="00CA3690"/>
    <w:rsid w:val="00CA3B3F"/>
    <w:rsid w:val="00CA5511"/>
    <w:rsid w:val="00CA5CF3"/>
    <w:rsid w:val="00CA6370"/>
    <w:rsid w:val="00CA6F7A"/>
    <w:rsid w:val="00CA72FA"/>
    <w:rsid w:val="00CA736B"/>
    <w:rsid w:val="00CA73CE"/>
    <w:rsid w:val="00CA7877"/>
    <w:rsid w:val="00CA7A6F"/>
    <w:rsid w:val="00CA7F2A"/>
    <w:rsid w:val="00CA7F43"/>
    <w:rsid w:val="00CB01F2"/>
    <w:rsid w:val="00CB0239"/>
    <w:rsid w:val="00CB05B1"/>
    <w:rsid w:val="00CB0978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D3B"/>
    <w:rsid w:val="00CB730A"/>
    <w:rsid w:val="00CB79E2"/>
    <w:rsid w:val="00CB7B44"/>
    <w:rsid w:val="00CC06AA"/>
    <w:rsid w:val="00CC098C"/>
    <w:rsid w:val="00CC0E6E"/>
    <w:rsid w:val="00CC1621"/>
    <w:rsid w:val="00CC1C04"/>
    <w:rsid w:val="00CC1C5A"/>
    <w:rsid w:val="00CC1D6E"/>
    <w:rsid w:val="00CC3561"/>
    <w:rsid w:val="00CC3974"/>
    <w:rsid w:val="00CC3B19"/>
    <w:rsid w:val="00CC47E0"/>
    <w:rsid w:val="00CC4804"/>
    <w:rsid w:val="00CC4984"/>
    <w:rsid w:val="00CC4EE7"/>
    <w:rsid w:val="00CC4F65"/>
    <w:rsid w:val="00CC520D"/>
    <w:rsid w:val="00CC5953"/>
    <w:rsid w:val="00CC5A6E"/>
    <w:rsid w:val="00CC5B9F"/>
    <w:rsid w:val="00CC6EDD"/>
    <w:rsid w:val="00CC7A7D"/>
    <w:rsid w:val="00CD044A"/>
    <w:rsid w:val="00CD06C8"/>
    <w:rsid w:val="00CD073F"/>
    <w:rsid w:val="00CD1982"/>
    <w:rsid w:val="00CD1A3B"/>
    <w:rsid w:val="00CD1EE8"/>
    <w:rsid w:val="00CD2B37"/>
    <w:rsid w:val="00CD2C3B"/>
    <w:rsid w:val="00CD2EFA"/>
    <w:rsid w:val="00CD3464"/>
    <w:rsid w:val="00CD388A"/>
    <w:rsid w:val="00CD39B0"/>
    <w:rsid w:val="00CD401C"/>
    <w:rsid w:val="00CD424E"/>
    <w:rsid w:val="00CD4538"/>
    <w:rsid w:val="00CD49E4"/>
    <w:rsid w:val="00CD4D5A"/>
    <w:rsid w:val="00CD534E"/>
    <w:rsid w:val="00CD5794"/>
    <w:rsid w:val="00CD5D70"/>
    <w:rsid w:val="00CD62F9"/>
    <w:rsid w:val="00CD6739"/>
    <w:rsid w:val="00CD6912"/>
    <w:rsid w:val="00CD6D58"/>
    <w:rsid w:val="00CD6E3B"/>
    <w:rsid w:val="00CD7134"/>
    <w:rsid w:val="00CD7912"/>
    <w:rsid w:val="00CD794F"/>
    <w:rsid w:val="00CE0023"/>
    <w:rsid w:val="00CE00A9"/>
    <w:rsid w:val="00CE06A7"/>
    <w:rsid w:val="00CE0A75"/>
    <w:rsid w:val="00CE17F6"/>
    <w:rsid w:val="00CE1A14"/>
    <w:rsid w:val="00CE220C"/>
    <w:rsid w:val="00CE22CE"/>
    <w:rsid w:val="00CE22E9"/>
    <w:rsid w:val="00CE3103"/>
    <w:rsid w:val="00CE3249"/>
    <w:rsid w:val="00CE3D94"/>
    <w:rsid w:val="00CE3FE6"/>
    <w:rsid w:val="00CE44F8"/>
    <w:rsid w:val="00CE455A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E7F6F"/>
    <w:rsid w:val="00CF0327"/>
    <w:rsid w:val="00CF05B4"/>
    <w:rsid w:val="00CF0603"/>
    <w:rsid w:val="00CF0694"/>
    <w:rsid w:val="00CF07E3"/>
    <w:rsid w:val="00CF0DDB"/>
    <w:rsid w:val="00CF10EE"/>
    <w:rsid w:val="00CF1550"/>
    <w:rsid w:val="00CF18FC"/>
    <w:rsid w:val="00CF1A5B"/>
    <w:rsid w:val="00CF1FEE"/>
    <w:rsid w:val="00CF242F"/>
    <w:rsid w:val="00CF29E3"/>
    <w:rsid w:val="00CF2C30"/>
    <w:rsid w:val="00CF351E"/>
    <w:rsid w:val="00CF3A99"/>
    <w:rsid w:val="00CF545B"/>
    <w:rsid w:val="00CF5DD7"/>
    <w:rsid w:val="00CF6CC5"/>
    <w:rsid w:val="00D0053F"/>
    <w:rsid w:val="00D008B5"/>
    <w:rsid w:val="00D008C8"/>
    <w:rsid w:val="00D009E2"/>
    <w:rsid w:val="00D00AB5"/>
    <w:rsid w:val="00D020B7"/>
    <w:rsid w:val="00D020C0"/>
    <w:rsid w:val="00D02961"/>
    <w:rsid w:val="00D02FFD"/>
    <w:rsid w:val="00D031DA"/>
    <w:rsid w:val="00D03564"/>
    <w:rsid w:val="00D03898"/>
    <w:rsid w:val="00D04593"/>
    <w:rsid w:val="00D04B29"/>
    <w:rsid w:val="00D04E3E"/>
    <w:rsid w:val="00D04F7A"/>
    <w:rsid w:val="00D05ADC"/>
    <w:rsid w:val="00D05BE3"/>
    <w:rsid w:val="00D05C20"/>
    <w:rsid w:val="00D069D5"/>
    <w:rsid w:val="00D06B27"/>
    <w:rsid w:val="00D0747C"/>
    <w:rsid w:val="00D076EF"/>
    <w:rsid w:val="00D078B5"/>
    <w:rsid w:val="00D07B12"/>
    <w:rsid w:val="00D10998"/>
    <w:rsid w:val="00D10BB8"/>
    <w:rsid w:val="00D114DA"/>
    <w:rsid w:val="00D117E4"/>
    <w:rsid w:val="00D12199"/>
    <w:rsid w:val="00D12677"/>
    <w:rsid w:val="00D13339"/>
    <w:rsid w:val="00D138CC"/>
    <w:rsid w:val="00D14D8D"/>
    <w:rsid w:val="00D14EAE"/>
    <w:rsid w:val="00D1666B"/>
    <w:rsid w:val="00D16C0C"/>
    <w:rsid w:val="00D173FA"/>
    <w:rsid w:val="00D2098A"/>
    <w:rsid w:val="00D20E05"/>
    <w:rsid w:val="00D21303"/>
    <w:rsid w:val="00D214F3"/>
    <w:rsid w:val="00D21500"/>
    <w:rsid w:val="00D2160D"/>
    <w:rsid w:val="00D21B5C"/>
    <w:rsid w:val="00D21C34"/>
    <w:rsid w:val="00D21C7D"/>
    <w:rsid w:val="00D2234E"/>
    <w:rsid w:val="00D22939"/>
    <w:rsid w:val="00D22B4C"/>
    <w:rsid w:val="00D22C38"/>
    <w:rsid w:val="00D22DFC"/>
    <w:rsid w:val="00D236B5"/>
    <w:rsid w:val="00D24192"/>
    <w:rsid w:val="00D2425E"/>
    <w:rsid w:val="00D24830"/>
    <w:rsid w:val="00D24852"/>
    <w:rsid w:val="00D25172"/>
    <w:rsid w:val="00D255FD"/>
    <w:rsid w:val="00D259C1"/>
    <w:rsid w:val="00D25F90"/>
    <w:rsid w:val="00D26CE0"/>
    <w:rsid w:val="00D27040"/>
    <w:rsid w:val="00D27070"/>
    <w:rsid w:val="00D27C53"/>
    <w:rsid w:val="00D31091"/>
    <w:rsid w:val="00D31D4D"/>
    <w:rsid w:val="00D325AD"/>
    <w:rsid w:val="00D3309C"/>
    <w:rsid w:val="00D33292"/>
    <w:rsid w:val="00D340A0"/>
    <w:rsid w:val="00D3482B"/>
    <w:rsid w:val="00D348C5"/>
    <w:rsid w:val="00D35370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853"/>
    <w:rsid w:val="00D37C7B"/>
    <w:rsid w:val="00D37D1F"/>
    <w:rsid w:val="00D40EDF"/>
    <w:rsid w:val="00D41BAA"/>
    <w:rsid w:val="00D41CB9"/>
    <w:rsid w:val="00D423EF"/>
    <w:rsid w:val="00D42475"/>
    <w:rsid w:val="00D42582"/>
    <w:rsid w:val="00D428EC"/>
    <w:rsid w:val="00D42DBE"/>
    <w:rsid w:val="00D43685"/>
    <w:rsid w:val="00D446BC"/>
    <w:rsid w:val="00D44F53"/>
    <w:rsid w:val="00D45004"/>
    <w:rsid w:val="00D45392"/>
    <w:rsid w:val="00D454A2"/>
    <w:rsid w:val="00D45524"/>
    <w:rsid w:val="00D45FBB"/>
    <w:rsid w:val="00D469E9"/>
    <w:rsid w:val="00D473ED"/>
    <w:rsid w:val="00D504BA"/>
    <w:rsid w:val="00D50816"/>
    <w:rsid w:val="00D50FDF"/>
    <w:rsid w:val="00D513C6"/>
    <w:rsid w:val="00D51445"/>
    <w:rsid w:val="00D514EF"/>
    <w:rsid w:val="00D51C92"/>
    <w:rsid w:val="00D51E70"/>
    <w:rsid w:val="00D52BA0"/>
    <w:rsid w:val="00D52FB8"/>
    <w:rsid w:val="00D535D9"/>
    <w:rsid w:val="00D53B15"/>
    <w:rsid w:val="00D53F54"/>
    <w:rsid w:val="00D542FC"/>
    <w:rsid w:val="00D553D8"/>
    <w:rsid w:val="00D5549C"/>
    <w:rsid w:val="00D55CA7"/>
    <w:rsid w:val="00D55FB5"/>
    <w:rsid w:val="00D57101"/>
    <w:rsid w:val="00D5782A"/>
    <w:rsid w:val="00D57946"/>
    <w:rsid w:val="00D57AFD"/>
    <w:rsid w:val="00D60765"/>
    <w:rsid w:val="00D60D88"/>
    <w:rsid w:val="00D613FB"/>
    <w:rsid w:val="00D61444"/>
    <w:rsid w:val="00D614A9"/>
    <w:rsid w:val="00D6168F"/>
    <w:rsid w:val="00D62CBD"/>
    <w:rsid w:val="00D63FE1"/>
    <w:rsid w:val="00D64A9A"/>
    <w:rsid w:val="00D64DA1"/>
    <w:rsid w:val="00D65336"/>
    <w:rsid w:val="00D66051"/>
    <w:rsid w:val="00D662B8"/>
    <w:rsid w:val="00D66E4A"/>
    <w:rsid w:val="00D67355"/>
    <w:rsid w:val="00D6773C"/>
    <w:rsid w:val="00D70DB5"/>
    <w:rsid w:val="00D70E9C"/>
    <w:rsid w:val="00D71321"/>
    <w:rsid w:val="00D716AB"/>
    <w:rsid w:val="00D71DD8"/>
    <w:rsid w:val="00D722B3"/>
    <w:rsid w:val="00D72B01"/>
    <w:rsid w:val="00D73622"/>
    <w:rsid w:val="00D73F93"/>
    <w:rsid w:val="00D7548E"/>
    <w:rsid w:val="00D76AB3"/>
    <w:rsid w:val="00D76EB3"/>
    <w:rsid w:val="00D772C5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D2E"/>
    <w:rsid w:val="00D85E0A"/>
    <w:rsid w:val="00D87692"/>
    <w:rsid w:val="00D87843"/>
    <w:rsid w:val="00D87898"/>
    <w:rsid w:val="00D87E8F"/>
    <w:rsid w:val="00D9003A"/>
    <w:rsid w:val="00D90150"/>
    <w:rsid w:val="00D91445"/>
    <w:rsid w:val="00D91EF2"/>
    <w:rsid w:val="00D921B3"/>
    <w:rsid w:val="00D92370"/>
    <w:rsid w:val="00D92632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4FC6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3F7"/>
    <w:rsid w:val="00DA07A4"/>
    <w:rsid w:val="00DA0B4F"/>
    <w:rsid w:val="00DA0BA9"/>
    <w:rsid w:val="00DA16E0"/>
    <w:rsid w:val="00DA1B2E"/>
    <w:rsid w:val="00DA339C"/>
    <w:rsid w:val="00DA3CF7"/>
    <w:rsid w:val="00DA3F63"/>
    <w:rsid w:val="00DA5556"/>
    <w:rsid w:val="00DA6344"/>
    <w:rsid w:val="00DA6C50"/>
    <w:rsid w:val="00DA72B1"/>
    <w:rsid w:val="00DA72F0"/>
    <w:rsid w:val="00DA7961"/>
    <w:rsid w:val="00DB04F4"/>
    <w:rsid w:val="00DB0D38"/>
    <w:rsid w:val="00DB1CAB"/>
    <w:rsid w:val="00DB1F76"/>
    <w:rsid w:val="00DB1FEE"/>
    <w:rsid w:val="00DB2075"/>
    <w:rsid w:val="00DB22C5"/>
    <w:rsid w:val="00DB2669"/>
    <w:rsid w:val="00DB29A5"/>
    <w:rsid w:val="00DB2DBF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69BD"/>
    <w:rsid w:val="00DB7033"/>
    <w:rsid w:val="00DB7103"/>
    <w:rsid w:val="00DB71E7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D1D"/>
    <w:rsid w:val="00DC2DEC"/>
    <w:rsid w:val="00DC371C"/>
    <w:rsid w:val="00DC3C32"/>
    <w:rsid w:val="00DC4088"/>
    <w:rsid w:val="00DC4286"/>
    <w:rsid w:val="00DC50D0"/>
    <w:rsid w:val="00DC5279"/>
    <w:rsid w:val="00DC535D"/>
    <w:rsid w:val="00DC5FAA"/>
    <w:rsid w:val="00DC6D00"/>
    <w:rsid w:val="00DC6D51"/>
    <w:rsid w:val="00DC720A"/>
    <w:rsid w:val="00DC7566"/>
    <w:rsid w:val="00DC783A"/>
    <w:rsid w:val="00DC7FB1"/>
    <w:rsid w:val="00DD083A"/>
    <w:rsid w:val="00DD0D31"/>
    <w:rsid w:val="00DD0EC2"/>
    <w:rsid w:val="00DD1665"/>
    <w:rsid w:val="00DD18A6"/>
    <w:rsid w:val="00DD1D9D"/>
    <w:rsid w:val="00DD25D6"/>
    <w:rsid w:val="00DD316C"/>
    <w:rsid w:val="00DD3322"/>
    <w:rsid w:val="00DD39CB"/>
    <w:rsid w:val="00DD3F90"/>
    <w:rsid w:val="00DD41B6"/>
    <w:rsid w:val="00DD5A13"/>
    <w:rsid w:val="00DD5C1D"/>
    <w:rsid w:val="00DD66A8"/>
    <w:rsid w:val="00DD7676"/>
    <w:rsid w:val="00DD76DA"/>
    <w:rsid w:val="00DD7D91"/>
    <w:rsid w:val="00DD7FBF"/>
    <w:rsid w:val="00DE082B"/>
    <w:rsid w:val="00DE0C54"/>
    <w:rsid w:val="00DE1969"/>
    <w:rsid w:val="00DE1F49"/>
    <w:rsid w:val="00DE2481"/>
    <w:rsid w:val="00DE287C"/>
    <w:rsid w:val="00DE2AF9"/>
    <w:rsid w:val="00DE2B41"/>
    <w:rsid w:val="00DE2F56"/>
    <w:rsid w:val="00DE3341"/>
    <w:rsid w:val="00DE3A0B"/>
    <w:rsid w:val="00DE3A9E"/>
    <w:rsid w:val="00DE4653"/>
    <w:rsid w:val="00DE542C"/>
    <w:rsid w:val="00DE62E9"/>
    <w:rsid w:val="00DE6789"/>
    <w:rsid w:val="00DE6CAB"/>
    <w:rsid w:val="00DE6CC4"/>
    <w:rsid w:val="00DE714F"/>
    <w:rsid w:val="00DF0A50"/>
    <w:rsid w:val="00DF1357"/>
    <w:rsid w:val="00DF290F"/>
    <w:rsid w:val="00DF2C3B"/>
    <w:rsid w:val="00DF2C4A"/>
    <w:rsid w:val="00DF2D8A"/>
    <w:rsid w:val="00DF36BC"/>
    <w:rsid w:val="00DF3A18"/>
    <w:rsid w:val="00DF3C73"/>
    <w:rsid w:val="00DF5246"/>
    <w:rsid w:val="00DF5D68"/>
    <w:rsid w:val="00DF5ED2"/>
    <w:rsid w:val="00DF6472"/>
    <w:rsid w:val="00DF64FE"/>
    <w:rsid w:val="00DF66DC"/>
    <w:rsid w:val="00DF6ABB"/>
    <w:rsid w:val="00DF6FC9"/>
    <w:rsid w:val="00DF73E9"/>
    <w:rsid w:val="00DF766A"/>
    <w:rsid w:val="00DF7F95"/>
    <w:rsid w:val="00E0019D"/>
    <w:rsid w:val="00E00FFE"/>
    <w:rsid w:val="00E01007"/>
    <w:rsid w:val="00E014C4"/>
    <w:rsid w:val="00E0152A"/>
    <w:rsid w:val="00E01E59"/>
    <w:rsid w:val="00E020C6"/>
    <w:rsid w:val="00E0213D"/>
    <w:rsid w:val="00E02627"/>
    <w:rsid w:val="00E0308F"/>
    <w:rsid w:val="00E030B8"/>
    <w:rsid w:val="00E030F1"/>
    <w:rsid w:val="00E0331E"/>
    <w:rsid w:val="00E03325"/>
    <w:rsid w:val="00E0385D"/>
    <w:rsid w:val="00E0402C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9C9"/>
    <w:rsid w:val="00E06B8F"/>
    <w:rsid w:val="00E06EF9"/>
    <w:rsid w:val="00E07683"/>
    <w:rsid w:val="00E07905"/>
    <w:rsid w:val="00E07E31"/>
    <w:rsid w:val="00E07F04"/>
    <w:rsid w:val="00E07F1A"/>
    <w:rsid w:val="00E1049B"/>
    <w:rsid w:val="00E108FE"/>
    <w:rsid w:val="00E10ECE"/>
    <w:rsid w:val="00E11C6E"/>
    <w:rsid w:val="00E11F6C"/>
    <w:rsid w:val="00E12109"/>
    <w:rsid w:val="00E1277B"/>
    <w:rsid w:val="00E13962"/>
    <w:rsid w:val="00E1410E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44E"/>
    <w:rsid w:val="00E227FA"/>
    <w:rsid w:val="00E24FD1"/>
    <w:rsid w:val="00E25256"/>
    <w:rsid w:val="00E25A28"/>
    <w:rsid w:val="00E261FF"/>
    <w:rsid w:val="00E265C9"/>
    <w:rsid w:val="00E272DD"/>
    <w:rsid w:val="00E2751C"/>
    <w:rsid w:val="00E27B24"/>
    <w:rsid w:val="00E3060D"/>
    <w:rsid w:val="00E30F90"/>
    <w:rsid w:val="00E31886"/>
    <w:rsid w:val="00E31E30"/>
    <w:rsid w:val="00E3206E"/>
    <w:rsid w:val="00E324B5"/>
    <w:rsid w:val="00E3294D"/>
    <w:rsid w:val="00E33601"/>
    <w:rsid w:val="00E3413E"/>
    <w:rsid w:val="00E356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044"/>
    <w:rsid w:val="00E41B07"/>
    <w:rsid w:val="00E41B24"/>
    <w:rsid w:val="00E41E0D"/>
    <w:rsid w:val="00E43CC4"/>
    <w:rsid w:val="00E43EFE"/>
    <w:rsid w:val="00E441BD"/>
    <w:rsid w:val="00E455EE"/>
    <w:rsid w:val="00E46D6D"/>
    <w:rsid w:val="00E46EA1"/>
    <w:rsid w:val="00E4717C"/>
    <w:rsid w:val="00E4720F"/>
    <w:rsid w:val="00E47C10"/>
    <w:rsid w:val="00E50348"/>
    <w:rsid w:val="00E50646"/>
    <w:rsid w:val="00E50A7B"/>
    <w:rsid w:val="00E514B6"/>
    <w:rsid w:val="00E5176A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152"/>
    <w:rsid w:val="00E5629C"/>
    <w:rsid w:val="00E563FE"/>
    <w:rsid w:val="00E56811"/>
    <w:rsid w:val="00E56EF4"/>
    <w:rsid w:val="00E572D6"/>
    <w:rsid w:val="00E57BE2"/>
    <w:rsid w:val="00E600E7"/>
    <w:rsid w:val="00E60890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19D"/>
    <w:rsid w:val="00E64597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D7D"/>
    <w:rsid w:val="00E66F65"/>
    <w:rsid w:val="00E67466"/>
    <w:rsid w:val="00E67E3A"/>
    <w:rsid w:val="00E7006D"/>
    <w:rsid w:val="00E724CE"/>
    <w:rsid w:val="00E72AB7"/>
    <w:rsid w:val="00E72D75"/>
    <w:rsid w:val="00E732A7"/>
    <w:rsid w:val="00E73D3C"/>
    <w:rsid w:val="00E73DE7"/>
    <w:rsid w:val="00E743E9"/>
    <w:rsid w:val="00E74BEB"/>
    <w:rsid w:val="00E74DB6"/>
    <w:rsid w:val="00E74ECC"/>
    <w:rsid w:val="00E753CA"/>
    <w:rsid w:val="00E75B4A"/>
    <w:rsid w:val="00E75BF1"/>
    <w:rsid w:val="00E76B08"/>
    <w:rsid w:val="00E76C38"/>
    <w:rsid w:val="00E812CE"/>
    <w:rsid w:val="00E8289E"/>
    <w:rsid w:val="00E83ABF"/>
    <w:rsid w:val="00E846F6"/>
    <w:rsid w:val="00E8470C"/>
    <w:rsid w:val="00E847EA"/>
    <w:rsid w:val="00E84D64"/>
    <w:rsid w:val="00E851DF"/>
    <w:rsid w:val="00E855B0"/>
    <w:rsid w:val="00E85CBF"/>
    <w:rsid w:val="00E85E21"/>
    <w:rsid w:val="00E87866"/>
    <w:rsid w:val="00E87886"/>
    <w:rsid w:val="00E9060E"/>
    <w:rsid w:val="00E9062E"/>
    <w:rsid w:val="00E91C21"/>
    <w:rsid w:val="00E928B7"/>
    <w:rsid w:val="00E929DF"/>
    <w:rsid w:val="00E92ACB"/>
    <w:rsid w:val="00E93AF5"/>
    <w:rsid w:val="00E93DE1"/>
    <w:rsid w:val="00E947A0"/>
    <w:rsid w:val="00E95169"/>
    <w:rsid w:val="00E95ECC"/>
    <w:rsid w:val="00E96038"/>
    <w:rsid w:val="00E96526"/>
    <w:rsid w:val="00E9681C"/>
    <w:rsid w:val="00E9703A"/>
    <w:rsid w:val="00E97EF2"/>
    <w:rsid w:val="00EA04A5"/>
    <w:rsid w:val="00EA0859"/>
    <w:rsid w:val="00EA18FF"/>
    <w:rsid w:val="00EA250F"/>
    <w:rsid w:val="00EA281D"/>
    <w:rsid w:val="00EA2EF6"/>
    <w:rsid w:val="00EA349B"/>
    <w:rsid w:val="00EA399B"/>
    <w:rsid w:val="00EA4592"/>
    <w:rsid w:val="00EA4E14"/>
    <w:rsid w:val="00EA514F"/>
    <w:rsid w:val="00EA584F"/>
    <w:rsid w:val="00EA5D72"/>
    <w:rsid w:val="00EA609F"/>
    <w:rsid w:val="00EA6C7C"/>
    <w:rsid w:val="00EA6E67"/>
    <w:rsid w:val="00EB03A2"/>
    <w:rsid w:val="00EB0708"/>
    <w:rsid w:val="00EB0B3E"/>
    <w:rsid w:val="00EB1042"/>
    <w:rsid w:val="00EB106A"/>
    <w:rsid w:val="00EB11B4"/>
    <w:rsid w:val="00EB16FF"/>
    <w:rsid w:val="00EB1774"/>
    <w:rsid w:val="00EB19A1"/>
    <w:rsid w:val="00EB1BD4"/>
    <w:rsid w:val="00EB1E53"/>
    <w:rsid w:val="00EB23D7"/>
    <w:rsid w:val="00EB244D"/>
    <w:rsid w:val="00EB29A9"/>
    <w:rsid w:val="00EB29C9"/>
    <w:rsid w:val="00EB29E2"/>
    <w:rsid w:val="00EB2DC3"/>
    <w:rsid w:val="00EB36C9"/>
    <w:rsid w:val="00EB40BA"/>
    <w:rsid w:val="00EB4E42"/>
    <w:rsid w:val="00EB50DE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9D5"/>
    <w:rsid w:val="00EC1D9F"/>
    <w:rsid w:val="00EC1EB1"/>
    <w:rsid w:val="00EC2410"/>
    <w:rsid w:val="00EC27A4"/>
    <w:rsid w:val="00EC3615"/>
    <w:rsid w:val="00EC361F"/>
    <w:rsid w:val="00EC4ACE"/>
    <w:rsid w:val="00EC4C52"/>
    <w:rsid w:val="00EC4FE3"/>
    <w:rsid w:val="00EC6155"/>
    <w:rsid w:val="00EC7B10"/>
    <w:rsid w:val="00EC7BBD"/>
    <w:rsid w:val="00EC7D8D"/>
    <w:rsid w:val="00ED0044"/>
    <w:rsid w:val="00ED0F2F"/>
    <w:rsid w:val="00ED0FBA"/>
    <w:rsid w:val="00ED1CB6"/>
    <w:rsid w:val="00ED1D5D"/>
    <w:rsid w:val="00ED27C9"/>
    <w:rsid w:val="00ED2A32"/>
    <w:rsid w:val="00ED2B02"/>
    <w:rsid w:val="00ED2D13"/>
    <w:rsid w:val="00ED363A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776"/>
    <w:rsid w:val="00ED7A6D"/>
    <w:rsid w:val="00EE0118"/>
    <w:rsid w:val="00EE07CC"/>
    <w:rsid w:val="00EE0B26"/>
    <w:rsid w:val="00EE0CE0"/>
    <w:rsid w:val="00EE11EF"/>
    <w:rsid w:val="00EE17EB"/>
    <w:rsid w:val="00EE18B5"/>
    <w:rsid w:val="00EE191C"/>
    <w:rsid w:val="00EE195F"/>
    <w:rsid w:val="00EE269B"/>
    <w:rsid w:val="00EE26DA"/>
    <w:rsid w:val="00EE2753"/>
    <w:rsid w:val="00EE2BAD"/>
    <w:rsid w:val="00EE3122"/>
    <w:rsid w:val="00EE4124"/>
    <w:rsid w:val="00EE4B32"/>
    <w:rsid w:val="00EE4B3D"/>
    <w:rsid w:val="00EE4E7E"/>
    <w:rsid w:val="00EE5069"/>
    <w:rsid w:val="00EE5897"/>
    <w:rsid w:val="00EE63C1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F0E"/>
    <w:rsid w:val="00EF5F6E"/>
    <w:rsid w:val="00EF6397"/>
    <w:rsid w:val="00EF6BD5"/>
    <w:rsid w:val="00EF71DD"/>
    <w:rsid w:val="00EF790D"/>
    <w:rsid w:val="00EF7DDE"/>
    <w:rsid w:val="00EF7ECA"/>
    <w:rsid w:val="00F00552"/>
    <w:rsid w:val="00F00A29"/>
    <w:rsid w:val="00F01403"/>
    <w:rsid w:val="00F0364D"/>
    <w:rsid w:val="00F03C7A"/>
    <w:rsid w:val="00F04261"/>
    <w:rsid w:val="00F04583"/>
    <w:rsid w:val="00F04759"/>
    <w:rsid w:val="00F0558A"/>
    <w:rsid w:val="00F056D2"/>
    <w:rsid w:val="00F05ABD"/>
    <w:rsid w:val="00F0632B"/>
    <w:rsid w:val="00F069F5"/>
    <w:rsid w:val="00F06D76"/>
    <w:rsid w:val="00F0732A"/>
    <w:rsid w:val="00F07A69"/>
    <w:rsid w:val="00F07FE6"/>
    <w:rsid w:val="00F1005D"/>
    <w:rsid w:val="00F10111"/>
    <w:rsid w:val="00F10564"/>
    <w:rsid w:val="00F10585"/>
    <w:rsid w:val="00F10601"/>
    <w:rsid w:val="00F1078A"/>
    <w:rsid w:val="00F10FE3"/>
    <w:rsid w:val="00F11485"/>
    <w:rsid w:val="00F1262A"/>
    <w:rsid w:val="00F12C1A"/>
    <w:rsid w:val="00F12D0F"/>
    <w:rsid w:val="00F13299"/>
    <w:rsid w:val="00F13B84"/>
    <w:rsid w:val="00F140AB"/>
    <w:rsid w:val="00F15BBE"/>
    <w:rsid w:val="00F15DF6"/>
    <w:rsid w:val="00F17504"/>
    <w:rsid w:val="00F20107"/>
    <w:rsid w:val="00F20627"/>
    <w:rsid w:val="00F20821"/>
    <w:rsid w:val="00F2096A"/>
    <w:rsid w:val="00F21045"/>
    <w:rsid w:val="00F22849"/>
    <w:rsid w:val="00F23511"/>
    <w:rsid w:val="00F23915"/>
    <w:rsid w:val="00F23944"/>
    <w:rsid w:val="00F2396D"/>
    <w:rsid w:val="00F24079"/>
    <w:rsid w:val="00F24725"/>
    <w:rsid w:val="00F25F12"/>
    <w:rsid w:val="00F26E3B"/>
    <w:rsid w:val="00F27709"/>
    <w:rsid w:val="00F2784E"/>
    <w:rsid w:val="00F27909"/>
    <w:rsid w:val="00F30495"/>
    <w:rsid w:val="00F30F8B"/>
    <w:rsid w:val="00F314C9"/>
    <w:rsid w:val="00F31B06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5FA1"/>
    <w:rsid w:val="00F360A5"/>
    <w:rsid w:val="00F36808"/>
    <w:rsid w:val="00F369C0"/>
    <w:rsid w:val="00F36E58"/>
    <w:rsid w:val="00F373A7"/>
    <w:rsid w:val="00F3753D"/>
    <w:rsid w:val="00F379D1"/>
    <w:rsid w:val="00F37BDA"/>
    <w:rsid w:val="00F40168"/>
    <w:rsid w:val="00F4045D"/>
    <w:rsid w:val="00F40DBC"/>
    <w:rsid w:val="00F40EFC"/>
    <w:rsid w:val="00F41603"/>
    <w:rsid w:val="00F41C43"/>
    <w:rsid w:val="00F434CD"/>
    <w:rsid w:val="00F43574"/>
    <w:rsid w:val="00F43CBD"/>
    <w:rsid w:val="00F43CEB"/>
    <w:rsid w:val="00F43D1D"/>
    <w:rsid w:val="00F43F8E"/>
    <w:rsid w:val="00F4426E"/>
    <w:rsid w:val="00F448E8"/>
    <w:rsid w:val="00F44F7E"/>
    <w:rsid w:val="00F45E20"/>
    <w:rsid w:val="00F4677A"/>
    <w:rsid w:val="00F46A46"/>
    <w:rsid w:val="00F46BCE"/>
    <w:rsid w:val="00F47616"/>
    <w:rsid w:val="00F47959"/>
    <w:rsid w:val="00F5007D"/>
    <w:rsid w:val="00F50746"/>
    <w:rsid w:val="00F508C5"/>
    <w:rsid w:val="00F50CC3"/>
    <w:rsid w:val="00F5158B"/>
    <w:rsid w:val="00F52600"/>
    <w:rsid w:val="00F52633"/>
    <w:rsid w:val="00F52CB9"/>
    <w:rsid w:val="00F52DA0"/>
    <w:rsid w:val="00F530FD"/>
    <w:rsid w:val="00F53477"/>
    <w:rsid w:val="00F536CC"/>
    <w:rsid w:val="00F53AB9"/>
    <w:rsid w:val="00F53CAB"/>
    <w:rsid w:val="00F53E40"/>
    <w:rsid w:val="00F5460E"/>
    <w:rsid w:val="00F54746"/>
    <w:rsid w:val="00F54B8D"/>
    <w:rsid w:val="00F553B6"/>
    <w:rsid w:val="00F554C9"/>
    <w:rsid w:val="00F55688"/>
    <w:rsid w:val="00F55CA6"/>
    <w:rsid w:val="00F56A8B"/>
    <w:rsid w:val="00F56EDF"/>
    <w:rsid w:val="00F571B4"/>
    <w:rsid w:val="00F57E0E"/>
    <w:rsid w:val="00F600A5"/>
    <w:rsid w:val="00F61827"/>
    <w:rsid w:val="00F61E2A"/>
    <w:rsid w:val="00F62393"/>
    <w:rsid w:val="00F6280A"/>
    <w:rsid w:val="00F62BD2"/>
    <w:rsid w:val="00F62ED6"/>
    <w:rsid w:val="00F6451A"/>
    <w:rsid w:val="00F646FF"/>
    <w:rsid w:val="00F64849"/>
    <w:rsid w:val="00F64989"/>
    <w:rsid w:val="00F65A1B"/>
    <w:rsid w:val="00F65BD6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EE"/>
    <w:rsid w:val="00F713F9"/>
    <w:rsid w:val="00F715AA"/>
    <w:rsid w:val="00F717AB"/>
    <w:rsid w:val="00F722E2"/>
    <w:rsid w:val="00F72997"/>
    <w:rsid w:val="00F73CA6"/>
    <w:rsid w:val="00F744AA"/>
    <w:rsid w:val="00F7450D"/>
    <w:rsid w:val="00F752DB"/>
    <w:rsid w:val="00F75564"/>
    <w:rsid w:val="00F75EA9"/>
    <w:rsid w:val="00F75F1B"/>
    <w:rsid w:val="00F762C4"/>
    <w:rsid w:val="00F76330"/>
    <w:rsid w:val="00F769DD"/>
    <w:rsid w:val="00F769F6"/>
    <w:rsid w:val="00F776BB"/>
    <w:rsid w:val="00F77AF2"/>
    <w:rsid w:val="00F80268"/>
    <w:rsid w:val="00F80450"/>
    <w:rsid w:val="00F80FE7"/>
    <w:rsid w:val="00F8119C"/>
    <w:rsid w:val="00F81226"/>
    <w:rsid w:val="00F8144E"/>
    <w:rsid w:val="00F814AB"/>
    <w:rsid w:val="00F81763"/>
    <w:rsid w:val="00F8289D"/>
    <w:rsid w:val="00F82FA9"/>
    <w:rsid w:val="00F83C6E"/>
    <w:rsid w:val="00F83CD1"/>
    <w:rsid w:val="00F84177"/>
    <w:rsid w:val="00F841A2"/>
    <w:rsid w:val="00F842FC"/>
    <w:rsid w:val="00F84A9D"/>
    <w:rsid w:val="00F84BB6"/>
    <w:rsid w:val="00F84E32"/>
    <w:rsid w:val="00F85725"/>
    <w:rsid w:val="00F8632D"/>
    <w:rsid w:val="00F868C2"/>
    <w:rsid w:val="00F8700B"/>
    <w:rsid w:val="00F87345"/>
    <w:rsid w:val="00F873EE"/>
    <w:rsid w:val="00F878F2"/>
    <w:rsid w:val="00F87966"/>
    <w:rsid w:val="00F87D2E"/>
    <w:rsid w:val="00F87E35"/>
    <w:rsid w:val="00F9065D"/>
    <w:rsid w:val="00F90723"/>
    <w:rsid w:val="00F908DC"/>
    <w:rsid w:val="00F9165F"/>
    <w:rsid w:val="00F918A4"/>
    <w:rsid w:val="00F9198D"/>
    <w:rsid w:val="00F91A0B"/>
    <w:rsid w:val="00F91B93"/>
    <w:rsid w:val="00F9250D"/>
    <w:rsid w:val="00F92B17"/>
    <w:rsid w:val="00F92E80"/>
    <w:rsid w:val="00F92FD8"/>
    <w:rsid w:val="00F935C3"/>
    <w:rsid w:val="00F93823"/>
    <w:rsid w:val="00F93D80"/>
    <w:rsid w:val="00F94AD8"/>
    <w:rsid w:val="00F9597F"/>
    <w:rsid w:val="00F9646F"/>
    <w:rsid w:val="00F968DA"/>
    <w:rsid w:val="00F96D17"/>
    <w:rsid w:val="00F97248"/>
    <w:rsid w:val="00F97960"/>
    <w:rsid w:val="00FA0069"/>
    <w:rsid w:val="00FA084C"/>
    <w:rsid w:val="00FA11DB"/>
    <w:rsid w:val="00FA1254"/>
    <w:rsid w:val="00FA1D4C"/>
    <w:rsid w:val="00FA1E5C"/>
    <w:rsid w:val="00FA1EB4"/>
    <w:rsid w:val="00FA2BCB"/>
    <w:rsid w:val="00FA353E"/>
    <w:rsid w:val="00FA3850"/>
    <w:rsid w:val="00FA47A4"/>
    <w:rsid w:val="00FA4BEE"/>
    <w:rsid w:val="00FA4C43"/>
    <w:rsid w:val="00FA5194"/>
    <w:rsid w:val="00FA52F0"/>
    <w:rsid w:val="00FA5F9B"/>
    <w:rsid w:val="00FA6212"/>
    <w:rsid w:val="00FA654F"/>
    <w:rsid w:val="00FA6692"/>
    <w:rsid w:val="00FA67EC"/>
    <w:rsid w:val="00FA7081"/>
    <w:rsid w:val="00FA779B"/>
    <w:rsid w:val="00FA7C54"/>
    <w:rsid w:val="00FA7CA5"/>
    <w:rsid w:val="00FB03AF"/>
    <w:rsid w:val="00FB0442"/>
    <w:rsid w:val="00FB0746"/>
    <w:rsid w:val="00FB1296"/>
    <w:rsid w:val="00FB15DD"/>
    <w:rsid w:val="00FB21E4"/>
    <w:rsid w:val="00FB2C26"/>
    <w:rsid w:val="00FB3B3F"/>
    <w:rsid w:val="00FB3B7D"/>
    <w:rsid w:val="00FB3FAB"/>
    <w:rsid w:val="00FB475B"/>
    <w:rsid w:val="00FB479A"/>
    <w:rsid w:val="00FB5595"/>
    <w:rsid w:val="00FB5924"/>
    <w:rsid w:val="00FB68BB"/>
    <w:rsid w:val="00FC07AE"/>
    <w:rsid w:val="00FC08C3"/>
    <w:rsid w:val="00FC09AD"/>
    <w:rsid w:val="00FC1130"/>
    <w:rsid w:val="00FC19FA"/>
    <w:rsid w:val="00FC1E48"/>
    <w:rsid w:val="00FC24D1"/>
    <w:rsid w:val="00FC2948"/>
    <w:rsid w:val="00FC2AC3"/>
    <w:rsid w:val="00FC3BDF"/>
    <w:rsid w:val="00FC3F78"/>
    <w:rsid w:val="00FC4A79"/>
    <w:rsid w:val="00FC4C9A"/>
    <w:rsid w:val="00FC4F39"/>
    <w:rsid w:val="00FC58A0"/>
    <w:rsid w:val="00FC5C84"/>
    <w:rsid w:val="00FC60AB"/>
    <w:rsid w:val="00FC6164"/>
    <w:rsid w:val="00FC6A31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872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17DE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2FB"/>
    <w:rsid w:val="00FF39D8"/>
    <w:rsid w:val="00FF3FC9"/>
    <w:rsid w:val="00FF4828"/>
    <w:rsid w:val="00FF4BDB"/>
    <w:rsid w:val="00FF590E"/>
    <w:rsid w:val="00FF59F4"/>
    <w:rsid w:val="00FF6A4B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">
    <w:name w:val="Header Char"/>
    <w:link w:val="Header"/>
    <w:rsid w:val="009520DF"/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7164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FC3B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">
    <w:name w:val="Header Char"/>
    <w:link w:val="Header"/>
    <w:rsid w:val="009520DF"/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7164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FC3B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32407-A92E-48B4-A788-F761D066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325</Words>
  <Characters>1972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AA</dc:creator>
  <cp:lastModifiedBy>(TP) Nongnooch Prawitrawong</cp:lastModifiedBy>
  <cp:revision>2</cp:revision>
  <cp:lastPrinted>2019-11-05T04:57:00Z</cp:lastPrinted>
  <dcterms:created xsi:type="dcterms:W3CDTF">2019-11-12T06:57:00Z</dcterms:created>
  <dcterms:modified xsi:type="dcterms:W3CDTF">2019-11-12T06:57:00Z</dcterms:modified>
</cp:coreProperties>
</file>