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CA7E71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A7E7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A7E7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A7E7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CA7E71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09267B" w:rsidRPr="00CA7E71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:rsidR="0009267B" w:rsidRPr="00CA7E71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9267B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CA7E71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D78F2" w:rsidRPr="00CA7E71" w:rsidRDefault="003B6BA0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CA7E71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CA7E71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4BD3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F4BD3" w:rsidRPr="00CA7E71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F4BD3" w:rsidRPr="00CA7E71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F4BD3" w:rsidRPr="00CA7E71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CA7E71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64B39" w:rsidRPr="00CA7E71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CA7E71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4B39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CA7E71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64B39" w:rsidRPr="00CA7E71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CA7E71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764B39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764B39" w:rsidRPr="00CA7E71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4B39" w:rsidRPr="00CA7E71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CA7E71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64B39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CA7E71" w:rsidRDefault="00466EDE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64B39" w:rsidRPr="00CA7E71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CA7E71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112E61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112E61" w:rsidRPr="00CA7E71" w:rsidRDefault="00A5678B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5678B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A5678B" w:rsidRPr="00CA7E71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678B" w:rsidRPr="00CA7E71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A5678B" w:rsidRPr="00CA7E71" w:rsidRDefault="00A5678B" w:rsidP="00A567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CA7E7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2025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32025" w:rsidRPr="00CA7E71" w:rsidTr="00D828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32025" w:rsidRPr="00CA7E71" w:rsidTr="000E5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32025" w:rsidRPr="00CA7E71" w:rsidTr="000E5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32025" w:rsidRPr="00CA7E71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F32025" w:rsidRPr="00CA7E71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2025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32025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220CB"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F32025" w:rsidRPr="00CA7E71" w:rsidRDefault="00F32025" w:rsidP="00F320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12E61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12E61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12E61" w:rsidRPr="00CA7E7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CA7E71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1A021D" w:rsidRPr="00CA7E71" w:rsidRDefault="001A021D" w:rsidP="0009267B">
      <w:pPr>
        <w:rPr>
          <w:rFonts w:asciiTheme="majorBidi" w:hAnsiTheme="majorBidi" w:cstheme="majorBidi"/>
          <w:b/>
          <w:bCs/>
        </w:rPr>
      </w:pPr>
    </w:p>
    <w:p w:rsidR="0009267B" w:rsidRPr="00CA7E71" w:rsidRDefault="0009267B" w:rsidP="005E420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</w:rPr>
        <w:br w:type="page"/>
      </w:r>
      <w:r w:rsidRPr="00CA7E71">
        <w:rPr>
          <w:rFonts w:asciiTheme="majorBidi" w:hAnsiTheme="majorBidi" w:cstheme="majorBidi"/>
          <w:sz w:val="30"/>
          <w:szCs w:val="30"/>
        </w:rPr>
        <w:lastRenderedPageBreak/>
        <w:t xml:space="preserve">           </w:t>
      </w:r>
      <w:r w:rsidRPr="00CA7E7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:rsidR="0009267B" w:rsidRPr="00CA7E7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9267B" w:rsidRPr="00CA7E7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CA7E7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6347E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3B31CF" w:rsidRPr="00CA7E71">
        <w:rPr>
          <w:rFonts w:asciiTheme="majorBidi" w:hAnsiTheme="majorBidi" w:cstheme="majorBidi"/>
          <w:sz w:val="30"/>
          <w:szCs w:val="30"/>
        </w:rPr>
        <w:t>12</w:t>
      </w:r>
      <w:r w:rsidR="0056347E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3B31CF" w:rsidRPr="00CA7E7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6347E" w:rsidRPr="00CA7E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347E" w:rsidRPr="00CA7E71">
        <w:rPr>
          <w:rFonts w:asciiTheme="majorBidi" w:hAnsiTheme="majorBidi" w:cstheme="majorBidi"/>
          <w:sz w:val="30"/>
          <w:szCs w:val="30"/>
        </w:rPr>
        <w:t>256</w:t>
      </w:r>
      <w:r w:rsidR="006514C9" w:rsidRPr="00CA7E71">
        <w:rPr>
          <w:rFonts w:asciiTheme="majorBidi" w:hAnsiTheme="majorBidi" w:cstheme="majorBidi"/>
          <w:sz w:val="30"/>
          <w:szCs w:val="30"/>
        </w:rPr>
        <w:t>2</w:t>
      </w:r>
    </w:p>
    <w:p w:rsidR="0009267B" w:rsidRPr="00CA7E7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9267B" w:rsidRPr="00CA7E7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CA7E7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7E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CA7E71" w:rsidRDefault="0009267B" w:rsidP="005E420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09267B" w:rsidRPr="00CA7E71" w:rsidRDefault="00D15177" w:rsidP="00BC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C729E" w:rsidRPr="00CA7E7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CA7E71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874D2C" w:rsidRPr="00CA7E71">
        <w:rPr>
          <w:rFonts w:asciiTheme="majorBidi" w:hAnsiTheme="majorBidi" w:cstheme="majorBidi"/>
          <w:sz w:val="30"/>
          <w:szCs w:val="30"/>
          <w:cs/>
        </w:rPr>
        <w:t>ขายเครื่องคอมพิวเตอร์และอุปกรณ์</w:t>
      </w:r>
      <w:r w:rsidR="00F0232F" w:rsidRPr="00CA7E71">
        <w:rPr>
          <w:rFonts w:asciiTheme="majorBidi" w:hAnsiTheme="majorBidi" w:cstheme="majorBidi"/>
          <w:sz w:val="30"/>
          <w:szCs w:val="30"/>
          <w:cs/>
        </w:rPr>
        <w:t>รวมทั้งซอฟต์แวร์ที่เกี่ยวข้อง</w:t>
      </w:r>
      <w:r w:rsidR="00874D2C" w:rsidRPr="00CA7E71">
        <w:rPr>
          <w:rFonts w:asciiTheme="majorBidi" w:hAnsiTheme="majorBidi" w:cstheme="majorBidi"/>
          <w:sz w:val="30"/>
          <w:szCs w:val="30"/>
          <w:cs/>
        </w:rPr>
        <w:t xml:space="preserve"> และให้บริการเกี่ยวกับคอมพิวเตอร์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54F3" w:rsidRPr="00CA7E71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E654F3" w:rsidRPr="00CA7E71">
        <w:rPr>
          <w:rFonts w:asciiTheme="majorBidi" w:hAnsiTheme="majorBidi" w:cstheme="majorBidi"/>
          <w:sz w:val="30"/>
          <w:szCs w:val="30"/>
        </w:rPr>
        <w:t xml:space="preserve">30 </w:t>
      </w:r>
      <w:r w:rsidR="003B31CF" w:rsidRPr="00CA7E7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654F3" w:rsidRPr="00CA7E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54F3" w:rsidRPr="00CA7E71">
        <w:rPr>
          <w:rFonts w:asciiTheme="majorBidi" w:hAnsiTheme="majorBidi" w:cstheme="majorBidi"/>
          <w:sz w:val="30"/>
          <w:szCs w:val="30"/>
        </w:rPr>
        <w:t xml:space="preserve">2562 </w:t>
      </w:r>
      <w:r w:rsidR="00E654F3" w:rsidRPr="00CA7E7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654F3" w:rsidRPr="00CA7E71">
        <w:rPr>
          <w:rFonts w:asciiTheme="majorBidi" w:hAnsiTheme="majorBidi" w:cstheme="majorBidi"/>
          <w:sz w:val="30"/>
          <w:szCs w:val="30"/>
        </w:rPr>
        <w:t xml:space="preserve">31 </w:t>
      </w:r>
      <w:r w:rsidR="00E654F3" w:rsidRPr="00CA7E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654F3" w:rsidRPr="00CA7E71">
        <w:rPr>
          <w:rFonts w:asciiTheme="majorBidi" w:hAnsiTheme="majorBidi" w:cstheme="majorBidi"/>
          <w:sz w:val="30"/>
          <w:szCs w:val="30"/>
        </w:rPr>
        <w:t xml:space="preserve">2561 </w:t>
      </w:r>
      <w:r w:rsidR="00BC6A3A">
        <w:rPr>
          <w:rFonts w:asciiTheme="majorBidi" w:hAnsiTheme="majorBidi" w:cstheme="majorBidi"/>
          <w:sz w:val="30"/>
          <w:szCs w:val="30"/>
        </w:rPr>
        <w:br/>
      </w:r>
      <w:r w:rsidR="00E654F3" w:rsidRPr="00CA7E71">
        <w:rPr>
          <w:rFonts w:asciiTheme="majorBidi" w:hAnsiTheme="majorBidi" w:cstheme="majorBidi" w:hint="cs"/>
          <w:sz w:val="30"/>
          <w:szCs w:val="30"/>
          <w:cs/>
        </w:rPr>
        <w:t>ได้เปิดเผย</w:t>
      </w:r>
      <w:r w:rsidR="008B577F" w:rsidRPr="00CA7E71">
        <w:rPr>
          <w:rFonts w:asciiTheme="majorBidi" w:hAnsiTheme="majorBidi" w:cstheme="majorBidi" w:hint="cs"/>
          <w:sz w:val="30"/>
          <w:szCs w:val="30"/>
          <w:cs/>
        </w:rPr>
        <w:t xml:space="preserve">ไว้ในหมายเหตุข้อ </w:t>
      </w:r>
      <w:r w:rsidR="008B577F" w:rsidRPr="00CA7E71">
        <w:rPr>
          <w:rFonts w:asciiTheme="majorBidi" w:hAnsiTheme="majorBidi" w:cstheme="majorBidi"/>
          <w:sz w:val="30"/>
          <w:szCs w:val="30"/>
        </w:rPr>
        <w:t>5</w:t>
      </w:r>
    </w:p>
    <w:p w:rsidR="009C729E" w:rsidRPr="00CA7E71" w:rsidRDefault="009C729E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267B" w:rsidRPr="00CA7E71" w:rsidRDefault="005756D0" w:rsidP="005E420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CA7E71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CA7E7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714EB" w:rsidRPr="00CA7E71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</w:p>
    <w:p w:rsidR="0098009E" w:rsidRPr="00CA7E71" w:rsidRDefault="0098009E" w:rsidP="005E4204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C714EB" w:rsidRPr="00CA7E71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CA7E71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p w:rsidR="00C714EB" w:rsidRPr="00CA7E71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213FB" w:rsidRPr="00CA7E71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CA7E71">
        <w:rPr>
          <w:rFonts w:asciiTheme="majorBidi" w:hAnsiTheme="majorBidi" w:cstheme="majorBidi"/>
          <w:sz w:val="30"/>
          <w:szCs w:val="30"/>
          <w:cs/>
        </w:rPr>
        <w:t>นี้</w:t>
      </w:r>
      <w:r w:rsidR="00046D70" w:rsidRPr="00CA7E71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046D70" w:rsidRPr="00CA7E71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046D70" w:rsidRPr="00CA7E71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046D70" w:rsidRPr="00CA7E71">
        <w:rPr>
          <w:rFonts w:ascii="Angsana New" w:hAnsi="Angsana New"/>
          <w:sz w:val="30"/>
          <w:szCs w:val="30"/>
          <w:cs/>
        </w:rPr>
        <w:t>จัดทำ</w:t>
      </w:r>
      <w:r w:rsidR="00046D70" w:rsidRPr="00CA7E71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046D70" w:rsidRPr="00CA7E71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3213FB" w:rsidRPr="00CA7E71">
        <w:rPr>
          <w:rFonts w:ascii="Angsana New" w:hAnsi="Angsana New" w:hint="cs"/>
          <w:sz w:val="30"/>
          <w:szCs w:val="30"/>
          <w:cs/>
        </w:rPr>
        <w:t xml:space="preserve"> </w:t>
      </w:r>
      <w:r w:rsidR="003213FB" w:rsidRPr="00CA7E71">
        <w:rPr>
          <w:rFonts w:ascii="Angsana New" w:hAnsi="Angsana New"/>
          <w:sz w:val="30"/>
          <w:szCs w:val="30"/>
        </w:rPr>
        <w:t>(“</w:t>
      </w:r>
      <w:r w:rsidR="003213FB" w:rsidRPr="00CA7E7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CA7E71">
        <w:rPr>
          <w:rFonts w:ascii="Angsana New" w:hAnsi="Angsana New"/>
          <w:sz w:val="30"/>
          <w:szCs w:val="30"/>
        </w:rPr>
        <w:t xml:space="preserve">”)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CA7E71">
        <w:rPr>
          <w:rFonts w:asciiTheme="majorBidi" w:hAnsiTheme="majorBidi" w:cstheme="majorBidi"/>
          <w:sz w:val="30"/>
          <w:szCs w:val="30"/>
        </w:rPr>
        <w:t>34</w:t>
      </w:r>
      <w:r w:rsidR="00046D70" w:rsidRPr="00CA7E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439C8" w:rsidRPr="00CA7E7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783848" w:rsidRPr="00CA7E71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2F2DFC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674F01" w:rsidRPr="00CA7E7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CA7E71" w:rsidRDefault="005F61F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1B21" w:rsidRPr="00CA7E71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2F2DFC" w:rsidRPr="00CA7E71">
        <w:rPr>
          <w:rFonts w:asciiTheme="majorBidi" w:hAnsiTheme="majorBidi" w:cstheme="majorBidi"/>
          <w:sz w:val="30"/>
          <w:szCs w:val="30"/>
          <w:cs/>
        </w:rPr>
        <w:t>บปีสิ้นสุดวันที่ 31 ธันวาคม 256</w:t>
      </w:r>
      <w:r w:rsidR="002F2DFC" w:rsidRPr="00CA7E71">
        <w:rPr>
          <w:rFonts w:asciiTheme="majorBidi" w:hAnsiTheme="majorBidi" w:cstheme="majorBidi"/>
          <w:sz w:val="30"/>
          <w:szCs w:val="30"/>
        </w:rPr>
        <w:t>1</w:t>
      </w:r>
      <w:r w:rsidRPr="00CA7E7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CA7E71">
        <w:rPr>
          <w:rFonts w:asciiTheme="majorBidi" w:hAnsiTheme="majorBidi" w:cstheme="majorBidi"/>
          <w:sz w:val="30"/>
          <w:szCs w:val="30"/>
        </w:rPr>
        <w:t>31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61F1" w:rsidRPr="00CA7E71">
        <w:rPr>
          <w:rFonts w:asciiTheme="majorBidi" w:hAnsiTheme="majorBidi" w:cstheme="majorBidi"/>
          <w:sz w:val="30"/>
          <w:szCs w:val="30"/>
        </w:rPr>
        <w:t>25</w:t>
      </w:r>
      <w:r w:rsidR="002F2DFC" w:rsidRPr="00CA7E71">
        <w:rPr>
          <w:rFonts w:asciiTheme="majorBidi" w:hAnsiTheme="majorBidi" w:cstheme="majorBidi"/>
          <w:sz w:val="30"/>
          <w:szCs w:val="30"/>
          <w:cs/>
        </w:rPr>
        <w:t>6</w:t>
      </w:r>
      <w:r w:rsidR="002F2DFC" w:rsidRPr="00CA7E71">
        <w:rPr>
          <w:rFonts w:asciiTheme="majorBidi" w:hAnsiTheme="majorBidi" w:cstheme="majorBidi"/>
          <w:sz w:val="30"/>
          <w:szCs w:val="30"/>
        </w:rPr>
        <w:t>1</w:t>
      </w:r>
      <w:r w:rsidR="00EC1B21" w:rsidRPr="00CA7E7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44F70" w:rsidRPr="00CA7E71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61065" w:rsidRPr="00CA7E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D61065" w:rsidRPr="00CA7E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D61065" w:rsidRPr="00CA7E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044F70" w:rsidRPr="00CA7E71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4F70" w:rsidRPr="00CA7E7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ในการจัดทำ</w:t>
      </w:r>
      <w:r w:rsidRPr="00CA7E71">
        <w:rPr>
          <w:rFonts w:ascii="Angsana New" w:hAnsi="Angsana New" w:hint="cs"/>
          <w:sz w:val="30"/>
          <w:szCs w:val="30"/>
          <w:cs/>
        </w:rPr>
        <w:t>งบ</w:t>
      </w:r>
      <w:r w:rsidRPr="00CA7E71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A7E71">
        <w:rPr>
          <w:rFonts w:ascii="Angsana New" w:hAnsi="Angsana New" w:hint="cs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CA7E71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CA7E71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CA7E71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CA7E71">
        <w:rPr>
          <w:rFonts w:ascii="Angsana New" w:hAnsi="Angsana New"/>
          <w:sz w:val="30"/>
          <w:szCs w:val="30"/>
          <w:cs/>
        </w:rPr>
        <w:t>นั้น</w:t>
      </w:r>
      <w:r w:rsidRPr="00CA7E71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CA7E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CA7E71">
        <w:rPr>
          <w:rFonts w:ascii="Angsana New" w:hAnsi="Angsana New"/>
          <w:sz w:val="30"/>
          <w:szCs w:val="30"/>
        </w:rPr>
        <w:t xml:space="preserve">31 </w:t>
      </w:r>
      <w:r w:rsidRPr="00CA7E7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A7E71">
        <w:rPr>
          <w:rFonts w:ascii="Angsana New" w:hAnsi="Angsana New"/>
          <w:sz w:val="30"/>
          <w:szCs w:val="30"/>
        </w:rPr>
        <w:t>2561</w:t>
      </w:r>
      <w:r w:rsidRPr="00CA7E71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CA7E71">
        <w:rPr>
          <w:rFonts w:ascii="Angsana New" w:hAnsi="Angsana New"/>
          <w:sz w:val="30"/>
          <w:szCs w:val="30"/>
          <w:cs/>
        </w:rPr>
        <w:t>าร</w:t>
      </w:r>
      <w:r w:rsidRPr="00CA7E7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CA7E71">
        <w:rPr>
          <w:rFonts w:ascii="Angsana New" w:hAnsi="Angsana New"/>
          <w:sz w:val="30"/>
          <w:szCs w:val="30"/>
          <w:cs/>
        </w:rPr>
        <w:t>ใช้</w:t>
      </w:r>
      <w:r w:rsidRPr="00CA7E71">
        <w:rPr>
          <w:rFonts w:ascii="Angsana New" w:hAnsi="Angsana New" w:hint="cs"/>
          <w:sz w:val="30"/>
          <w:szCs w:val="30"/>
          <w:cs/>
        </w:rPr>
        <w:t>วิจารณญาณ</w:t>
      </w:r>
      <w:r w:rsidRPr="00CA7E71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A7E71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CA7E71">
        <w:rPr>
          <w:rFonts w:ascii="Angsana New" w:hAnsi="Angsana New"/>
          <w:sz w:val="30"/>
          <w:szCs w:val="30"/>
        </w:rPr>
        <w:t xml:space="preserve">15 </w:t>
      </w:r>
      <w:r w:rsidRPr="00CA7E7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A7E71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CA7E71">
        <w:rPr>
          <w:rFonts w:ascii="Angsana New" w:hAnsi="Angsana New" w:hint="cs"/>
          <w:sz w:val="30"/>
          <w:szCs w:val="30"/>
          <w:cs/>
        </w:rPr>
        <w:t xml:space="preserve"> (“</w:t>
      </w:r>
      <w:r w:rsidRPr="00CA7E71">
        <w:rPr>
          <w:rFonts w:ascii="Angsana New" w:hAnsi="Angsana New"/>
          <w:sz w:val="30"/>
          <w:szCs w:val="30"/>
        </w:rPr>
        <w:t>TFRS 15</w:t>
      </w:r>
      <w:r w:rsidRPr="00CA7E71">
        <w:rPr>
          <w:rFonts w:ascii="Angsana New" w:hAnsi="Angsana New" w:hint="cs"/>
          <w:sz w:val="30"/>
          <w:szCs w:val="30"/>
          <w:cs/>
        </w:rPr>
        <w:t>”)</w:t>
      </w:r>
      <w:r w:rsidRPr="00CA7E71">
        <w:rPr>
          <w:rFonts w:ascii="Angsana New" w:hAnsi="Angsana New"/>
          <w:sz w:val="30"/>
          <w:szCs w:val="30"/>
        </w:rPr>
        <w:t xml:space="preserve"> </w:t>
      </w:r>
      <w:r w:rsidRPr="00CA7E71">
        <w:rPr>
          <w:rFonts w:ascii="Angsana New" w:hAnsi="Angsana New" w:hint="cs"/>
          <w:sz w:val="30"/>
          <w:szCs w:val="30"/>
          <w:cs/>
        </w:rPr>
        <w:t>ที่</w:t>
      </w:r>
      <w:r w:rsidRPr="00CA7E71">
        <w:rPr>
          <w:rFonts w:ascii="Angsana New" w:hAnsi="Angsana New"/>
          <w:sz w:val="30"/>
          <w:szCs w:val="30"/>
          <w:cs/>
        </w:rPr>
        <w:t>กลุ่มบริษัท</w:t>
      </w:r>
      <w:r w:rsidRPr="00CA7E71">
        <w:rPr>
          <w:rFonts w:ascii="Angsana New" w:hAnsi="Angsana New"/>
          <w:sz w:val="30"/>
          <w:szCs w:val="30"/>
        </w:rPr>
        <w:t xml:space="preserve"> </w:t>
      </w:r>
      <w:r w:rsidRPr="00CA7E71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CA7E71">
        <w:rPr>
          <w:rFonts w:ascii="Angsana New" w:hAnsi="Angsana New"/>
          <w:sz w:val="30"/>
          <w:szCs w:val="30"/>
        </w:rPr>
        <w:t xml:space="preserve">18 </w:t>
      </w:r>
      <w:r w:rsidRPr="00CA7E7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A7E71">
        <w:rPr>
          <w:rFonts w:ascii="Angsana New" w:hAnsi="Angsana New" w:hint="cs"/>
          <w:i/>
          <w:iCs/>
          <w:sz w:val="30"/>
          <w:szCs w:val="30"/>
          <w:cs/>
        </w:rPr>
        <w:t xml:space="preserve">รายได้ </w:t>
      </w:r>
      <w:r w:rsidRPr="00CA7E71">
        <w:rPr>
          <w:rFonts w:ascii="Angsana New" w:hAnsi="Angsana New"/>
          <w:sz w:val="30"/>
          <w:szCs w:val="30"/>
        </w:rPr>
        <w:t xml:space="preserve">(“TAS 18”) </w:t>
      </w:r>
      <w:r w:rsidRPr="00CA7E7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CA7E71">
        <w:rPr>
          <w:rFonts w:ascii="Angsana New" w:hAnsi="Angsana New"/>
          <w:sz w:val="30"/>
          <w:szCs w:val="30"/>
        </w:rPr>
        <w:t xml:space="preserve">11 </w:t>
      </w:r>
      <w:r w:rsidRPr="00CA7E7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A7E71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CA7E71">
        <w:rPr>
          <w:rFonts w:ascii="Angsana New" w:hAnsi="Angsana New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</w:rPr>
        <w:t>(“TAS 11”)</w:t>
      </w:r>
      <w:r w:rsidRPr="00CA7E71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D61065" w:rsidRPr="00CA7E7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61065" w:rsidRPr="00CA7E7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ตาม</w:t>
      </w:r>
      <w:r w:rsidRPr="00CA7E71">
        <w:rPr>
          <w:rFonts w:ascii="Angsana New" w:hAnsi="Angsana New"/>
          <w:sz w:val="30"/>
          <w:szCs w:val="30"/>
        </w:rPr>
        <w:t xml:space="preserve"> TFRS 15</w:t>
      </w:r>
      <w:r w:rsidRPr="00CA7E71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A7E71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A7E71">
        <w:rPr>
          <w:rFonts w:ascii="Angsana New" w:hAnsi="Angsana New"/>
          <w:sz w:val="30"/>
          <w:szCs w:val="30"/>
          <w:cs/>
        </w:rPr>
        <w:t>ควบคุม</w:t>
      </w:r>
      <w:r w:rsidRPr="00CA7E71">
        <w:rPr>
          <w:rFonts w:ascii="Angsana New" w:hAnsi="Angsana New" w:hint="cs"/>
          <w:sz w:val="30"/>
          <w:szCs w:val="30"/>
          <w:cs/>
        </w:rPr>
        <w:t>ใน</w:t>
      </w:r>
      <w:r w:rsidRPr="00CA7E71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A7E71">
        <w:rPr>
          <w:rFonts w:ascii="Angsana New" w:hAnsi="Angsana New"/>
          <w:sz w:val="30"/>
          <w:szCs w:val="30"/>
        </w:rPr>
        <w:t xml:space="preserve"> </w:t>
      </w:r>
      <w:r w:rsidRPr="00CA7E71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CA7E71">
        <w:rPr>
          <w:rFonts w:ascii="Angsana New" w:hAnsi="Angsana New"/>
          <w:sz w:val="30"/>
          <w:szCs w:val="30"/>
          <w:cs/>
        </w:rPr>
        <w:t>กลุ่มบริษัท</w:t>
      </w:r>
      <w:r w:rsidRPr="00CA7E71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A7E71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A7E71">
        <w:rPr>
          <w:rFonts w:ascii="Angsana New" w:hAnsi="Angsana New" w:hint="cs"/>
          <w:sz w:val="30"/>
          <w:szCs w:val="30"/>
          <w:cs/>
        </w:rPr>
        <w:t>วิจารณญาณ</w:t>
      </w:r>
      <w:r w:rsidRPr="00CA7E7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CA7E71">
        <w:rPr>
          <w:rFonts w:ascii="Angsana New" w:hAnsi="Angsana New" w:hint="cs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A7E71">
        <w:rPr>
          <w:rFonts w:ascii="Angsana New" w:hAnsi="Angsana New"/>
          <w:sz w:val="30"/>
          <w:szCs w:val="30"/>
        </w:rPr>
        <w:t>TAS 18</w:t>
      </w:r>
      <w:r w:rsidRPr="00CA7E71">
        <w:rPr>
          <w:rFonts w:ascii="Angsana New" w:hAnsi="Angsana New"/>
          <w:sz w:val="30"/>
          <w:szCs w:val="30"/>
          <w:cs/>
        </w:rPr>
        <w:br/>
        <w:t>กลุ่มบริษัทรับรู้รายได้</w:t>
      </w:r>
      <w:r w:rsidRPr="00CA7E71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A7E71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A7E71">
        <w:rPr>
          <w:rFonts w:ascii="Angsana New" w:hAnsi="Angsana New" w:hint="cs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A7E71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CA7E71">
        <w:rPr>
          <w:rFonts w:ascii="Angsana New" w:hAnsi="Angsana New"/>
          <w:sz w:val="30"/>
          <w:szCs w:val="30"/>
        </w:rPr>
        <w:t xml:space="preserve">  </w:t>
      </w:r>
    </w:p>
    <w:p w:rsidR="00D61065" w:rsidRPr="00CA7E71" w:rsidRDefault="00D61065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F61F1" w:rsidRPr="00CA7E71" w:rsidRDefault="00D61065" w:rsidP="00DE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 w:hint="cs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</w:t>
      </w:r>
      <w:r w:rsidR="0064721F" w:rsidRPr="00CA7E71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CA7E71">
        <w:rPr>
          <w:rFonts w:ascii="Angsana New" w:hAnsi="Angsana New" w:hint="cs"/>
          <w:sz w:val="30"/>
          <w:szCs w:val="30"/>
          <w:cs/>
        </w:rPr>
        <w:t xml:space="preserve"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</w:t>
      </w:r>
      <w:r w:rsidRPr="00CA7E7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A7E71">
        <w:rPr>
          <w:rFonts w:ascii="Angsana New" w:hAnsi="Angsana New" w:hint="cs"/>
          <w:sz w:val="30"/>
          <w:szCs w:val="30"/>
          <w:cs/>
        </w:rPr>
        <w:t>ที่ออก</w:t>
      </w:r>
      <w:r w:rsidR="0064721F" w:rsidRPr="00CA7E71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CA7E71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 ได้เปิดเผยในหมายเหตุข้อ </w:t>
      </w:r>
      <w:r w:rsidR="00F32025" w:rsidRPr="00CA7E71">
        <w:rPr>
          <w:rFonts w:ascii="Angsana New" w:hAnsi="Angsana New"/>
          <w:sz w:val="30"/>
          <w:szCs w:val="30"/>
        </w:rPr>
        <w:t>1</w:t>
      </w:r>
      <w:r w:rsidR="009D5893" w:rsidRPr="00CA7E71">
        <w:rPr>
          <w:rFonts w:ascii="Angsana New" w:hAnsi="Angsana New"/>
          <w:sz w:val="30"/>
          <w:szCs w:val="30"/>
        </w:rPr>
        <w:t>8</w:t>
      </w:r>
    </w:p>
    <w:p w:rsidR="00D61065" w:rsidRPr="00CA7E71" w:rsidRDefault="00D61065" w:rsidP="00DE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5893" w:rsidRPr="00CA7E71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A7E71">
        <w:rPr>
          <w:rFonts w:asciiTheme="majorBidi" w:hAnsiTheme="majorBidi" w:cstheme="majorBidi" w:hint="cs"/>
          <w:b/>
          <w:bCs/>
          <w:sz w:val="30"/>
          <w:szCs w:val="30"/>
          <w:cs/>
        </w:rPr>
        <w:t>3</w:t>
      </w:r>
      <w:r w:rsidRPr="00CA7E71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บุคคลหรือกิจการที่เกี่ยวข้องกัน</w:t>
      </w:r>
    </w:p>
    <w:p w:rsidR="009D5893" w:rsidRPr="00CA7E71" w:rsidRDefault="009D5893" w:rsidP="009D5893">
      <w:pPr>
        <w:rPr>
          <w:sz w:val="24"/>
          <w:szCs w:val="24"/>
          <w:cs/>
          <w:lang w:val="th-TH"/>
        </w:rPr>
      </w:pPr>
    </w:p>
    <w:p w:rsidR="00DE7001" w:rsidRPr="00CA7E71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ab/>
      </w:r>
      <w:r w:rsidRPr="00CA7E71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Pr="00CA7E71">
        <w:rPr>
          <w:rFonts w:ascii="Angsana New" w:hAnsi="Angsana New"/>
          <w:sz w:val="30"/>
          <w:szCs w:val="30"/>
        </w:rPr>
        <w:t>5</w:t>
      </w:r>
      <w:r w:rsidR="00DE7001" w:rsidRPr="00CA7E7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7479D" w:rsidRPr="00CA7E71" w:rsidRDefault="0084322A" w:rsidP="00A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</w:t>
      </w:r>
      <w:r w:rsidR="00817AA6" w:rsidRPr="00CA7E71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Pr="00CA7E7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A1110" w:rsidRPr="00CA7E7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35795" w:rsidRPr="00CA7E71">
        <w:rPr>
          <w:rFonts w:asciiTheme="majorBidi" w:hAnsiTheme="majorBidi" w:cstheme="majorBidi"/>
          <w:sz w:val="30"/>
          <w:szCs w:val="30"/>
          <w:cs/>
        </w:rPr>
        <w:t>3</w:t>
      </w:r>
      <w:r w:rsidR="00064B3F" w:rsidRPr="00CA7E71">
        <w:rPr>
          <w:rFonts w:asciiTheme="majorBidi" w:hAnsiTheme="majorBidi" w:cstheme="majorBidi"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64B3F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795" w:rsidRPr="00CA7E71">
        <w:rPr>
          <w:rFonts w:asciiTheme="majorBidi" w:hAnsiTheme="majorBidi" w:cstheme="majorBidi"/>
          <w:sz w:val="30"/>
          <w:szCs w:val="30"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A7E71">
        <w:rPr>
          <w:rFonts w:asciiTheme="majorBidi" w:hAnsiTheme="majorBidi" w:cstheme="majorBidi"/>
          <w:sz w:val="30"/>
          <w:szCs w:val="30"/>
        </w:rPr>
        <w:t>25</w:t>
      </w:r>
      <w:r w:rsidR="00B7029E" w:rsidRPr="00CA7E71">
        <w:rPr>
          <w:rFonts w:asciiTheme="majorBidi" w:hAnsiTheme="majorBidi" w:cstheme="majorBidi"/>
          <w:sz w:val="30"/>
          <w:szCs w:val="30"/>
        </w:rPr>
        <w:t>6</w:t>
      </w:r>
      <w:r w:rsidR="009D78B9" w:rsidRPr="00CA7E71">
        <w:rPr>
          <w:rFonts w:asciiTheme="majorBidi" w:hAnsiTheme="majorBidi" w:cstheme="majorBidi"/>
          <w:sz w:val="30"/>
          <w:szCs w:val="30"/>
        </w:rPr>
        <w:t>1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="00322008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A6F58" w:rsidRPr="00CA7E71" w:rsidRDefault="00AA6F58" w:rsidP="00A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90"/>
        <w:gridCol w:w="26"/>
      </w:tblGrid>
      <w:tr w:rsidR="00CF4EFB" w:rsidRPr="00CA7E71" w:rsidTr="009D5893">
        <w:tc>
          <w:tcPr>
            <w:tcW w:w="4407" w:type="dxa"/>
            <w:shd w:val="clear" w:color="auto" w:fill="auto"/>
          </w:tcPr>
          <w:p w:rsidR="00CF4EFB" w:rsidRPr="00CA7E71" w:rsidRDefault="00CF4EFB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CF4EFB" w:rsidRPr="00CA7E71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CF4EFB" w:rsidRPr="00CA7E71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3" w:type="dxa"/>
            <w:gridSpan w:val="4"/>
            <w:shd w:val="clear" w:color="auto" w:fill="auto"/>
          </w:tcPr>
          <w:p w:rsidR="00CF4EFB" w:rsidRPr="00CA7E71" w:rsidRDefault="00CF4EF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C4B" w:rsidRPr="00CA7E71" w:rsidTr="009D5893">
        <w:tc>
          <w:tcPr>
            <w:tcW w:w="4407" w:type="dxa"/>
            <w:shd w:val="clear" w:color="auto" w:fill="auto"/>
          </w:tcPr>
          <w:p w:rsidR="00271C4B" w:rsidRPr="00CA7E71" w:rsidRDefault="00BA1110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="003B31CF"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271C4B" w:rsidRPr="00CA7E71" w:rsidTr="009D5893">
        <w:tc>
          <w:tcPr>
            <w:tcW w:w="4407" w:type="dxa"/>
            <w:shd w:val="clear" w:color="auto" w:fill="auto"/>
          </w:tcPr>
          <w:p w:rsidR="00271C4B" w:rsidRPr="00CA7E71" w:rsidRDefault="00271C4B" w:rsidP="0027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18" w:type="dxa"/>
            <w:gridSpan w:val="8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C4B" w:rsidRPr="00CA7E71" w:rsidTr="009D5893">
        <w:tc>
          <w:tcPr>
            <w:tcW w:w="4407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1C4B" w:rsidRPr="00CA7E71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71C4B" w:rsidRPr="00CA7E71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271C4B" w:rsidRPr="00CA7E71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1C4B" w:rsidRPr="00CA7E71" w:rsidRDefault="00271C4B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271C4B" w:rsidRPr="00CA7E71" w:rsidRDefault="00271C4B" w:rsidP="00271C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3B31CF" w:rsidRPr="00CA7E71" w:rsidRDefault="00343675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0D5113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3B31CF" w:rsidRPr="00CA7E71" w:rsidRDefault="00343675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0D5113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1CF" w:rsidRPr="00CA7E71" w:rsidRDefault="00343675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E37168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1,723</w:t>
            </w: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1CF" w:rsidRPr="00CA7E71" w:rsidRDefault="00343675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0B62EA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1CF" w:rsidRPr="00CA7E71" w:rsidRDefault="00343675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B31CF" w:rsidRPr="00CA7E71" w:rsidRDefault="0043517C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B31CF" w:rsidRPr="00CA7E71" w:rsidTr="009D5893">
        <w:tc>
          <w:tcPr>
            <w:tcW w:w="4407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31CF" w:rsidRPr="00CA7E71" w:rsidRDefault="003B31CF" w:rsidP="003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3B31CF" w:rsidRPr="00CA7E71" w:rsidRDefault="003B31CF" w:rsidP="003B31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35</w:t>
            </w: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272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72167" w:rsidRPr="00CA7E7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C162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6,503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7,794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5,603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6,894</w:t>
            </w:r>
          </w:p>
        </w:tc>
      </w:tr>
      <w:tr w:rsidR="004D5CF8" w:rsidRPr="00CA7E71" w:rsidTr="009D5893"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D5CF8" w:rsidRPr="00CA7E71" w:rsidTr="009D5893">
        <w:trPr>
          <w:gridAfter w:val="1"/>
          <w:wAfter w:w="26" w:type="dxa"/>
          <w:tblHeader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D5CF8" w:rsidRPr="00CA7E71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D5CF8" w:rsidRPr="00CA7E71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21EC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4D5CF8" w:rsidRPr="00CA7E71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</w:tr>
      <w:tr w:rsidR="004D5CF8" w:rsidRPr="00CA7E71" w:rsidTr="009D5893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</w:tbl>
    <w:p w:rsidR="009D5893" w:rsidRPr="00CA7E71" w:rsidRDefault="009D5893">
      <w:r w:rsidRPr="00CA7E71">
        <w:br w:type="page"/>
      </w:r>
    </w:p>
    <w:tbl>
      <w:tblPr>
        <w:tblW w:w="91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66"/>
        <w:gridCol w:w="24"/>
      </w:tblGrid>
      <w:tr w:rsidR="009D5893" w:rsidRPr="00CA7E71" w:rsidTr="00786F64">
        <w:tc>
          <w:tcPr>
            <w:tcW w:w="4407" w:type="dxa"/>
            <w:shd w:val="clear" w:color="auto" w:fill="auto"/>
          </w:tcPr>
          <w:p w:rsidR="009D5893" w:rsidRPr="00CA7E71" w:rsidRDefault="009D5893" w:rsidP="0027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9D5893" w:rsidRPr="00CA7E71" w:rsidRDefault="009D5893" w:rsidP="00271C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7" w:type="dxa"/>
            <w:gridSpan w:val="4"/>
            <w:shd w:val="clear" w:color="auto" w:fill="auto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1B6DF0"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D5893" w:rsidRPr="00CA7E71" w:rsidTr="009D5893">
        <w:tc>
          <w:tcPr>
            <w:tcW w:w="4407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31CF"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="003B31CF"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D5893" w:rsidRPr="00CA7E71" w:rsidTr="00786F64">
        <w:tc>
          <w:tcPr>
            <w:tcW w:w="4407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2" w:type="dxa"/>
            <w:gridSpan w:val="8"/>
            <w:shd w:val="clear" w:color="auto" w:fill="auto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893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9D5893" w:rsidRPr="00CA7E71" w:rsidRDefault="009D5893" w:rsidP="009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5893" w:rsidRPr="00CA7E71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9D5893" w:rsidRPr="00CA7E71" w:rsidRDefault="009D5893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5893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5893" w:rsidRPr="00CA7E71" w:rsidRDefault="00343675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9D5893" w:rsidRPr="00CA7E71" w:rsidRDefault="004D5CF8" w:rsidP="009D58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9D5893" w:rsidRPr="00CA7E71" w:rsidRDefault="009D5893" w:rsidP="009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9D5893" w:rsidRPr="00CA7E71" w:rsidRDefault="00C75FA0" w:rsidP="009D58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6,517</w:t>
            </w:r>
          </w:p>
        </w:tc>
        <w:tc>
          <w:tcPr>
            <w:tcW w:w="270" w:type="dxa"/>
            <w:shd w:val="clear" w:color="auto" w:fill="auto"/>
          </w:tcPr>
          <w:p w:rsidR="009D5893" w:rsidRPr="00CA7E71" w:rsidRDefault="009D5893" w:rsidP="009D58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9D5893" w:rsidRPr="00CA7E71" w:rsidRDefault="004D5CF8" w:rsidP="009D589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0B62EA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343675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1,076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872832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872832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872832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1,080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EF10B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872832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5CF8" w:rsidRPr="00CA7E71" w:rsidTr="009D5893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872832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5D5961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533CDF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4D5CF8" w:rsidRPr="00CA7E71" w:rsidTr="003D0C69">
        <w:trPr>
          <w:gridAfter w:val="1"/>
          <w:wAfter w:w="24" w:type="dxa"/>
        </w:trPr>
        <w:tc>
          <w:tcPr>
            <w:tcW w:w="4407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6258F5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21,179</w:t>
            </w: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18,546</w:t>
            </w:r>
          </w:p>
        </w:tc>
        <w:tc>
          <w:tcPr>
            <w:tcW w:w="24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D5CF8" w:rsidRPr="00CA7E71" w:rsidRDefault="0043517C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4367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367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15,846</w:t>
            </w:r>
          </w:p>
        </w:tc>
      </w:tr>
    </w:tbl>
    <w:p w:rsidR="00E119BD" w:rsidRPr="00CA7E71" w:rsidRDefault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CA7E71" w:rsidRDefault="00E119BD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F449E"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CA7E71" w:rsidRDefault="00602222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CA7E71" w:rsidRDefault="009F44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CA7E71" w:rsidRDefault="00DE04C3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A65C67" w:rsidRPr="00CA7E71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CA7E71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C67" w:rsidRPr="00CA7E71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CA7E71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="003B31CF"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A65C67" w:rsidRPr="00CA7E71" w:rsidTr="00BE4F5D">
        <w:trPr>
          <w:tblHeader/>
        </w:trPr>
        <w:tc>
          <w:tcPr>
            <w:tcW w:w="4410" w:type="dxa"/>
            <w:shd w:val="clear" w:color="auto" w:fill="auto"/>
          </w:tcPr>
          <w:p w:rsidR="00A65C67" w:rsidRPr="00CA7E71" w:rsidRDefault="00A65C67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A65C67" w:rsidRPr="00CA7E71" w:rsidRDefault="00A65C67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6,276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7,536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6,636</w:t>
            </w: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7,794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6,894</w:t>
            </w:r>
          </w:p>
        </w:tc>
      </w:tr>
      <w:tr w:rsidR="004D5CF8" w:rsidRPr="00CA7E71" w:rsidTr="00BE4F5D">
        <w:trPr>
          <w:tblHeader/>
        </w:trPr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4D5CF8" w:rsidRPr="00CA7E71" w:rsidTr="00BE4F5D">
        <w:trPr>
          <w:tblHeader/>
        </w:trPr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06BCA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18,837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17,771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6BCA" w:rsidRPr="00CA7E71">
              <w:rPr>
                <w:rFonts w:asciiTheme="majorBidi" w:hAnsiTheme="majorBidi" w:cstheme="majorBidi"/>
                <w:sz w:val="30"/>
                <w:szCs w:val="30"/>
              </w:rPr>
              <w:t>6,137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15,071</w:t>
            </w: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3517C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6BCA" w:rsidRPr="00CA7E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6B44" w:rsidRPr="00CA7E7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06BCA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AD6B44" w:rsidRPr="00CA7E7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4D5CF8" w:rsidRPr="00CA7E71" w:rsidTr="00BE4F5D">
        <w:tc>
          <w:tcPr>
            <w:tcW w:w="441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06BCA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21,179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18,546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06BCA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15,846</w:t>
            </w:r>
          </w:p>
        </w:tc>
      </w:tr>
    </w:tbl>
    <w:p w:rsidR="00A65C67" w:rsidRPr="00CA7E71" w:rsidRDefault="00A65C67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BA1110" w:rsidRPr="00CA7E71" w:rsidRDefault="00BA1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1A1A" w:rsidRPr="00CA7E71" w:rsidRDefault="00B07C5C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1A1A" w:rsidRPr="00CA7E71">
        <w:rPr>
          <w:rFonts w:asciiTheme="majorBidi" w:hAnsiTheme="majorBidi" w:cstheme="majorBidi"/>
          <w:sz w:val="30"/>
          <w:szCs w:val="30"/>
          <w:cs/>
        </w:rPr>
        <w:t>กิจการที่เ</w:t>
      </w:r>
      <w:r w:rsidR="00FA0689" w:rsidRPr="00CA7E71">
        <w:rPr>
          <w:rFonts w:asciiTheme="majorBidi" w:hAnsiTheme="majorBidi" w:cstheme="majorBidi"/>
          <w:sz w:val="30"/>
          <w:szCs w:val="30"/>
          <w:cs/>
        </w:rPr>
        <w:t xml:space="preserve">กี่ยวข้องกัน ณ วันที่ </w:t>
      </w:r>
      <w:r w:rsidR="00FA0689" w:rsidRPr="00CA7E71">
        <w:rPr>
          <w:rFonts w:asciiTheme="majorBidi" w:hAnsiTheme="majorBidi" w:cstheme="majorBidi"/>
          <w:sz w:val="30"/>
          <w:szCs w:val="30"/>
        </w:rPr>
        <w:t>3</w:t>
      </w:r>
      <w:r w:rsidR="00064B3F" w:rsidRPr="00CA7E71">
        <w:rPr>
          <w:rFonts w:asciiTheme="majorBidi" w:hAnsiTheme="majorBidi" w:cstheme="majorBidi"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64B3F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795" w:rsidRPr="00CA7E71">
        <w:rPr>
          <w:rFonts w:asciiTheme="majorBidi" w:hAnsiTheme="majorBidi" w:cstheme="majorBidi"/>
          <w:sz w:val="30"/>
          <w:szCs w:val="30"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="00B01A1A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B01A1A" w:rsidRPr="00CA7E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01A1A" w:rsidRPr="00CA7E71">
        <w:rPr>
          <w:rFonts w:asciiTheme="majorBidi" w:hAnsiTheme="majorBidi" w:cstheme="majorBidi"/>
          <w:sz w:val="30"/>
          <w:szCs w:val="30"/>
        </w:rPr>
        <w:t xml:space="preserve">31 </w:t>
      </w:r>
      <w:r w:rsidR="00B01A1A" w:rsidRPr="00CA7E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35795" w:rsidRPr="00CA7E71">
        <w:rPr>
          <w:rFonts w:asciiTheme="majorBidi" w:hAnsiTheme="majorBidi" w:cstheme="majorBidi"/>
          <w:sz w:val="30"/>
          <w:szCs w:val="30"/>
        </w:rPr>
        <w:t>25</w:t>
      </w:r>
      <w:r w:rsidR="00B7029E" w:rsidRPr="00CA7E71">
        <w:rPr>
          <w:rFonts w:asciiTheme="majorBidi" w:hAnsiTheme="majorBidi" w:cstheme="majorBidi"/>
          <w:sz w:val="30"/>
          <w:szCs w:val="30"/>
        </w:rPr>
        <w:t>6</w:t>
      </w:r>
      <w:r w:rsidR="009D78B9" w:rsidRPr="00CA7E71">
        <w:rPr>
          <w:rFonts w:asciiTheme="majorBidi" w:hAnsiTheme="majorBidi" w:cstheme="majorBidi"/>
          <w:sz w:val="30"/>
          <w:szCs w:val="30"/>
        </w:rPr>
        <w:t>1</w:t>
      </w:r>
      <w:r w:rsidR="00B01A1A" w:rsidRPr="00CA7E7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B7029E" w:rsidRPr="00CA7E71" w:rsidRDefault="00B702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8"/>
      </w:tblGrid>
      <w:tr w:rsidR="004E3264" w:rsidRPr="00CA7E71" w:rsidTr="00BE4F5D">
        <w:tc>
          <w:tcPr>
            <w:tcW w:w="6480" w:type="dxa"/>
            <w:gridSpan w:val="4"/>
            <w:shd w:val="clear" w:color="auto" w:fill="auto"/>
          </w:tcPr>
          <w:p w:rsidR="004E3264" w:rsidRPr="00CA7E71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4E3264" w:rsidRPr="00CA7E71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E3264" w:rsidRPr="00CA7E71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4E3264" w:rsidRPr="00CA7E71" w:rsidTr="00BE4F5D">
        <w:tc>
          <w:tcPr>
            <w:tcW w:w="4230" w:type="dxa"/>
            <w:shd w:val="clear" w:color="auto" w:fill="auto"/>
          </w:tcPr>
          <w:p w:rsidR="004E3264" w:rsidRPr="00CA7E71" w:rsidRDefault="004E3264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CA7E71" w:rsidRDefault="004E3264" w:rsidP="00BE4F5D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4E3264" w:rsidRPr="00CA7E71" w:rsidRDefault="004E3264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CA7E71" w:rsidRDefault="004E3264" w:rsidP="00BE4F5D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BE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CA7E71" w:rsidTr="00BE4F5D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CA7E71" w:rsidRDefault="00064B3F" w:rsidP="00BE4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CA7E71" w:rsidRDefault="00064B3F" w:rsidP="00BE4F5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ซีเคียว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4D52D5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2C0DF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064B3F" w:rsidRPr="00CA7E71" w:rsidRDefault="002C0DF3" w:rsidP="002C0D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CA7E71" w:rsidTr="00A02B4A">
        <w:trPr>
          <w:trHeight w:val="70"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4D52D5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4D52D5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4D52D5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F5724" w:rsidRPr="00CA7E71" w:rsidTr="00BE4F5D">
        <w:tc>
          <w:tcPr>
            <w:tcW w:w="4230" w:type="dxa"/>
            <w:shd w:val="clear" w:color="auto" w:fill="auto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F5724" w:rsidRPr="00CA7E71" w:rsidRDefault="003F5724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CA7E71" w:rsidTr="00BE4F5D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CA7E71" w:rsidTr="00BE4F5D">
        <w:trPr>
          <w:trHeight w:val="407"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CA7E71" w:rsidRDefault="00103889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43517C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1,299</w:t>
            </w:r>
          </w:p>
        </w:tc>
      </w:tr>
      <w:tr w:rsidR="00E220CB" w:rsidRPr="00CA7E71" w:rsidTr="00786F64">
        <w:trPr>
          <w:trHeight w:val="407"/>
        </w:trPr>
        <w:tc>
          <w:tcPr>
            <w:tcW w:w="4230" w:type="dxa"/>
            <w:shd w:val="clear" w:color="auto" w:fill="auto"/>
          </w:tcPr>
          <w:p w:rsidR="00E220CB" w:rsidRPr="00CA7E71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</w:tcPr>
          <w:p w:rsidR="00E220CB" w:rsidRPr="00CA7E71" w:rsidRDefault="00103889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220CB" w:rsidRPr="00CA7E71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CA7E71" w:rsidRDefault="00E220CB" w:rsidP="00E220C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0CB" w:rsidRPr="00CA7E71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20CB" w:rsidRPr="00CA7E71" w:rsidRDefault="004D52D5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62" w:type="dxa"/>
            <w:shd w:val="clear" w:color="auto" w:fill="auto"/>
          </w:tcPr>
          <w:p w:rsidR="00E220CB" w:rsidRPr="00CA7E71" w:rsidRDefault="00E220CB" w:rsidP="00E2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220CB" w:rsidRPr="00CA7E71" w:rsidRDefault="00E220CB" w:rsidP="00E220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43517C" w:rsidRPr="00CA7E71" w:rsidTr="00786F64">
        <w:trPr>
          <w:trHeight w:val="407"/>
        </w:trPr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990" w:type="dxa"/>
            <w:shd w:val="clear" w:color="auto" w:fill="auto"/>
          </w:tcPr>
          <w:p w:rsidR="0043517C" w:rsidRPr="00CA7E71" w:rsidRDefault="00103889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43517C" w:rsidRPr="00CA7E71" w:rsidTr="00786F64">
        <w:trPr>
          <w:trHeight w:val="407"/>
        </w:trPr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517C" w:rsidRPr="00CA7E71" w:rsidTr="00BE4F5D">
        <w:trPr>
          <w:trHeight w:val="407"/>
        </w:trPr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43517C" w:rsidRPr="00CA7E71" w:rsidRDefault="00F05913" w:rsidP="00F0591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05913" w:rsidRPr="00CA7E71" w:rsidRDefault="00F05913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517C" w:rsidRPr="00CA7E71" w:rsidTr="00BE4F5D"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517C" w:rsidRPr="00CA7E71" w:rsidRDefault="00F05913" w:rsidP="00F0591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17C" w:rsidRPr="00CA7E71" w:rsidRDefault="00810317" w:rsidP="004351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2,110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  <w:tr w:rsidR="0043517C" w:rsidRPr="00CA7E71" w:rsidTr="00BE4F5D"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3517C" w:rsidRPr="00CA7E71" w:rsidTr="00BE4F5D">
        <w:trPr>
          <w:trHeight w:val="80"/>
        </w:trPr>
        <w:tc>
          <w:tcPr>
            <w:tcW w:w="423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3517C" w:rsidRPr="00CA7E71" w:rsidRDefault="00F05913" w:rsidP="0043517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517C" w:rsidRPr="00CA7E71" w:rsidRDefault="0043517C" w:rsidP="0043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3517C" w:rsidRPr="00CA7E71" w:rsidRDefault="00810317" w:rsidP="004351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262" w:type="dxa"/>
            <w:shd w:val="clear" w:color="auto" w:fill="auto"/>
          </w:tcPr>
          <w:p w:rsidR="0043517C" w:rsidRPr="00CA7E71" w:rsidRDefault="0043517C" w:rsidP="0043517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3517C" w:rsidRPr="00CA7E71" w:rsidRDefault="0043517C" w:rsidP="0043517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</w:tbl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40C28" w:rsidRDefault="00840C28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02B4A" w:rsidRPr="00CA7E71" w:rsidRDefault="00A02B4A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3B31CF" w:rsidRPr="00CA7E71">
        <w:rPr>
          <w:rFonts w:ascii="Angsana New" w:hAnsi="Angsana New"/>
          <w:sz w:val="30"/>
          <w:szCs w:val="30"/>
          <w:cs/>
        </w:rPr>
        <w:t>เก้าเดือน</w:t>
      </w:r>
      <w:r w:rsidRPr="00CA7E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A7E71">
        <w:rPr>
          <w:rFonts w:ascii="Angsana New" w:hAnsi="Angsana New"/>
          <w:sz w:val="30"/>
          <w:szCs w:val="30"/>
        </w:rPr>
        <w:t>30</w:t>
      </w:r>
      <w:r w:rsidRPr="00CA7E71">
        <w:rPr>
          <w:rFonts w:ascii="Angsana New" w:hAnsi="Angsana New"/>
          <w:sz w:val="30"/>
          <w:szCs w:val="30"/>
          <w:cs/>
        </w:rPr>
        <w:t xml:space="preserve"> </w:t>
      </w:r>
      <w:r w:rsidR="003B31CF" w:rsidRPr="00CA7E71">
        <w:rPr>
          <w:rFonts w:ascii="Angsana New" w:hAnsi="Angsana New"/>
          <w:sz w:val="30"/>
          <w:szCs w:val="30"/>
          <w:cs/>
        </w:rPr>
        <w:t>กันยายน</w:t>
      </w:r>
      <w:r w:rsidRPr="00CA7E71">
        <w:rPr>
          <w:rFonts w:ascii="Angsana New" w:hAnsi="Angsana New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</w:rPr>
        <w:t>2562</w:t>
      </w:r>
      <w:r w:rsidRPr="00CA7E71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A5678B" w:rsidRPr="00CA7E71" w:rsidRDefault="00A5678B" w:rsidP="00E119B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3"/>
        <w:gridCol w:w="1002"/>
        <w:gridCol w:w="236"/>
        <w:gridCol w:w="1025"/>
        <w:gridCol w:w="269"/>
        <w:gridCol w:w="987"/>
        <w:gridCol w:w="274"/>
        <w:gridCol w:w="900"/>
        <w:gridCol w:w="255"/>
        <w:gridCol w:w="917"/>
        <w:gridCol w:w="248"/>
        <w:gridCol w:w="1001"/>
      </w:tblGrid>
      <w:tr w:rsidR="0040053D" w:rsidRPr="00CA7E71" w:rsidTr="00A5678B">
        <w:tc>
          <w:tcPr>
            <w:tcW w:w="5000" w:type="pct"/>
            <w:gridSpan w:val="12"/>
          </w:tcPr>
          <w:p w:rsidR="0040053D" w:rsidRPr="00CA7E71" w:rsidRDefault="0040053D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8A76D4" w:rsidRPr="00CA7E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</w:tr>
      <w:tr w:rsidR="00A5678B" w:rsidRPr="00CA7E71" w:rsidTr="00A5678B">
        <w:tc>
          <w:tcPr>
            <w:tcW w:w="1238" w:type="pct"/>
            <w:vMerge w:val="restart"/>
            <w:vAlign w:val="center"/>
            <w:hideMark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6" w:type="pct"/>
            <w:gridSpan w:val="3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3" w:type="pct"/>
            <w:gridSpan w:val="7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A5678B" w:rsidRPr="00CA7E71" w:rsidTr="005E23DD">
        <w:tc>
          <w:tcPr>
            <w:tcW w:w="1238" w:type="pct"/>
            <w:vMerge/>
            <w:vAlign w:val="center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A5678B" w:rsidRPr="00CA7E71" w:rsidTr="005E23DD">
        <w:trPr>
          <w:trHeight w:val="80"/>
        </w:trPr>
        <w:tc>
          <w:tcPr>
            <w:tcW w:w="1238" w:type="pct"/>
            <w:vMerge/>
            <w:vAlign w:val="center"/>
            <w:hideMark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1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678B" w:rsidRPr="00CA7E71" w:rsidTr="00A5678B">
        <w:trPr>
          <w:trHeight w:val="80"/>
        </w:trPr>
        <w:tc>
          <w:tcPr>
            <w:tcW w:w="1238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6" w:type="pct"/>
            <w:gridSpan w:val="3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pct"/>
            <w:gridSpan w:val="7"/>
            <w:hideMark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289" w:rsidRPr="00CA7E71" w:rsidTr="005E23DD">
        <w:tc>
          <w:tcPr>
            <w:tcW w:w="1238" w:type="pct"/>
          </w:tcPr>
          <w:p w:rsidR="00AF2289" w:rsidRPr="00CA7E71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  <w:p w:rsidR="00AF2289" w:rsidRPr="00CA7E71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วินท์คอม เทคโนโลยี  </w:t>
            </w:r>
          </w:p>
          <w:p w:rsidR="00AF2289" w:rsidRPr="00CA7E71" w:rsidRDefault="00AF2289" w:rsidP="00AF2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(เอสจี) จำกัด</w:t>
            </w:r>
          </w:p>
        </w:tc>
        <w:tc>
          <w:tcPr>
            <w:tcW w:w="530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5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EA7785" w:rsidRPr="00CA7E71" w:rsidRDefault="00EA7785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A7785" w:rsidRPr="00CA7E71" w:rsidRDefault="00EA7785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F2289" w:rsidRPr="00CA7E71" w:rsidRDefault="00EA7785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2.15-2.35</w:t>
            </w:r>
          </w:p>
        </w:tc>
        <w:tc>
          <w:tcPr>
            <w:tcW w:w="142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:rsidR="00AF2289" w:rsidRPr="00CA7E71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AF2289" w:rsidRPr="00CA7E71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:rsidR="00AF2289" w:rsidRPr="00CA7E71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  <w:tc>
          <w:tcPr>
            <w:tcW w:w="145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:rsidR="00AF2289" w:rsidRPr="00CA7E71" w:rsidRDefault="005B2DF5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31,640</w:t>
            </w:r>
          </w:p>
        </w:tc>
        <w:tc>
          <w:tcPr>
            <w:tcW w:w="135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AF2289" w:rsidRPr="00CA7E71" w:rsidRDefault="00AF2289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75362" w:rsidRPr="00CA7E71" w:rsidRDefault="00775362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75362" w:rsidRPr="00CA7E71" w:rsidRDefault="00775362" w:rsidP="00AF228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(206)</w:t>
            </w:r>
          </w:p>
        </w:tc>
        <w:tc>
          <w:tcPr>
            <w:tcW w:w="131" w:type="pct"/>
          </w:tcPr>
          <w:p w:rsidR="00AF2289" w:rsidRPr="00CA7E71" w:rsidRDefault="00AF2289" w:rsidP="00AF228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AF2289" w:rsidRPr="00CA7E71" w:rsidRDefault="00AF2289" w:rsidP="006646D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75362" w:rsidRPr="00CA7E71" w:rsidRDefault="00775362" w:rsidP="006646D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75362" w:rsidRPr="00CA7E71" w:rsidRDefault="00775362" w:rsidP="006646D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36,501</w:t>
            </w:r>
          </w:p>
        </w:tc>
      </w:tr>
      <w:tr w:rsidR="00A5678B" w:rsidRPr="00CA7E71" w:rsidTr="005E23DD">
        <w:tc>
          <w:tcPr>
            <w:tcW w:w="1238" w:type="pct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530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6.25</w:t>
            </w:r>
          </w:p>
        </w:tc>
        <w:tc>
          <w:tcPr>
            <w:tcW w:w="12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CA7E71" w:rsidRDefault="006C3DD9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19,800</w:t>
            </w:r>
          </w:p>
        </w:tc>
        <w:tc>
          <w:tcPr>
            <w:tcW w:w="14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:rsidR="00A5678B" w:rsidRPr="00CA7E71" w:rsidRDefault="0044428C" w:rsidP="005E23D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A5678B" w:rsidRPr="00CA7E71" w:rsidRDefault="00EA7785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(19,800)</w:t>
            </w:r>
          </w:p>
        </w:tc>
        <w:tc>
          <w:tcPr>
            <w:tcW w:w="131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A5678B" w:rsidRPr="00CA7E71" w:rsidRDefault="00EA7785" w:rsidP="00EA7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678B" w:rsidRPr="00CA7E71" w:rsidTr="005E23DD">
        <w:tc>
          <w:tcPr>
            <w:tcW w:w="1238" w:type="pct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4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:rsidR="00A5678B" w:rsidRPr="00CA7E71" w:rsidRDefault="005B2DF5" w:rsidP="00864B8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31,640</w:t>
            </w: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A5678B" w:rsidRPr="00CA7E71" w:rsidRDefault="00775362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(20,006)</w:t>
            </w:r>
          </w:p>
        </w:tc>
        <w:tc>
          <w:tcPr>
            <w:tcW w:w="131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5678B" w:rsidRPr="00CA7E71" w:rsidRDefault="00775362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36,501</w:t>
            </w:r>
          </w:p>
        </w:tc>
      </w:tr>
      <w:tr w:rsidR="00A5678B" w:rsidRPr="00CA7E71" w:rsidTr="005E23DD">
        <w:tc>
          <w:tcPr>
            <w:tcW w:w="1238" w:type="pct"/>
            <w:hideMark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0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:rsidR="00A5678B" w:rsidRPr="00CA7E71" w:rsidRDefault="00A5678B" w:rsidP="005E23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:rsidR="00A5678B" w:rsidRPr="00CA7E71" w:rsidRDefault="005B2DF5" w:rsidP="005E23D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:rsidR="00A5678B" w:rsidRPr="00CA7E71" w:rsidRDefault="00775362" w:rsidP="005E23D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A5678B" w:rsidRPr="00CA7E71" w:rsidRDefault="00775362" w:rsidP="005E23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78B" w:rsidRPr="00CA7E71" w:rsidTr="005E23DD">
        <w:trPr>
          <w:trHeight w:val="70"/>
        </w:trPr>
        <w:tc>
          <w:tcPr>
            <w:tcW w:w="2435" w:type="pct"/>
            <w:gridSpan w:val="4"/>
            <w:hideMark/>
          </w:tcPr>
          <w:p w:rsidR="00A5678B" w:rsidRPr="00CA7E71" w:rsidRDefault="008A76D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2" w:type="pct"/>
          </w:tcPr>
          <w:p w:rsidR="00A5678B" w:rsidRPr="00CA7E7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45" w:type="pct"/>
            <w:vAlign w:val="bottom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5678B" w:rsidRPr="00CA7E71" w:rsidRDefault="005B2DF5" w:rsidP="00F05E4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31,640</w:t>
            </w:r>
          </w:p>
        </w:tc>
        <w:tc>
          <w:tcPr>
            <w:tcW w:w="135" w:type="pct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CA7E71" w:rsidRDefault="00775362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(20,006)</w:t>
            </w:r>
          </w:p>
        </w:tc>
        <w:tc>
          <w:tcPr>
            <w:tcW w:w="131" w:type="pct"/>
            <w:vAlign w:val="bottom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678B" w:rsidRPr="00CA7E71" w:rsidRDefault="00775362" w:rsidP="00D8286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36,501</w:t>
            </w:r>
          </w:p>
        </w:tc>
      </w:tr>
    </w:tbl>
    <w:p w:rsidR="00DC216F" w:rsidRPr="00CA7E71" w:rsidRDefault="00DC216F" w:rsidP="00E119B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863BD" w:rsidRPr="00CA7E71" w:rsidRDefault="00DC216F" w:rsidP="00DE700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7E71">
        <w:rPr>
          <w:rFonts w:asciiTheme="majorBidi" w:hAnsiTheme="majorBidi" w:cstheme="majorBidi"/>
          <w:sz w:val="30"/>
          <w:szCs w:val="30"/>
        </w:rPr>
        <w:t>3</w:t>
      </w:r>
      <w:r w:rsidR="00064B3F" w:rsidRPr="00CA7E71">
        <w:rPr>
          <w:rFonts w:asciiTheme="majorBidi" w:hAnsiTheme="majorBidi" w:cstheme="majorBidi"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64B3F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</w:rPr>
        <w:t>256</w:t>
      </w:r>
      <w:r w:rsidR="003A499D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:rsidR="006863BD" w:rsidRPr="00CA7E71" w:rsidRDefault="0068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C216F" w:rsidRPr="00CA7E71" w:rsidTr="00DC216F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DC216F" w:rsidRPr="00CA7E71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DC216F" w:rsidRPr="00CA7E71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C216F" w:rsidRPr="00CA7E71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DC216F" w:rsidRPr="00CA7E71" w:rsidTr="00DC216F">
        <w:trPr>
          <w:tblHeader/>
        </w:trPr>
        <w:tc>
          <w:tcPr>
            <w:tcW w:w="4230" w:type="dxa"/>
            <w:shd w:val="clear" w:color="auto" w:fill="auto"/>
          </w:tcPr>
          <w:p w:rsidR="00DC216F" w:rsidRPr="00CA7E71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CA7E71" w:rsidRDefault="00DC216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C216F" w:rsidRPr="00CA7E71" w:rsidRDefault="00DC216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CA7E71" w:rsidRDefault="00DC216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CA7E71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CA7E71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</w:tr>
      <w:tr w:rsidR="00064B3F" w:rsidRPr="00CA7E71" w:rsidTr="00DC216F">
        <w:trPr>
          <w:tblHeader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810317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43517C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B3F" w:rsidRPr="00CA7E71" w:rsidTr="00DC216F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990" w:type="dxa"/>
            <w:shd w:val="clear" w:color="auto" w:fill="auto"/>
          </w:tcPr>
          <w:p w:rsidR="00064B3F" w:rsidRPr="00CA7E71" w:rsidRDefault="00103889" w:rsidP="00CB13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43517C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064B3F" w:rsidRPr="00CA7E71" w:rsidTr="00DC216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4045D" w:rsidRPr="00CA7E71" w:rsidTr="00464CE3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45D" w:rsidRPr="00CA7E71" w:rsidTr="005D5961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4045D" w:rsidRPr="00CA7E71" w:rsidTr="00E84914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วีเฮลท์ ทรีซิกตี้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7E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Theme="majorBidi" w:hAnsiTheme="majorBidi" w:hint="cs"/>
                <w:sz w:val="30"/>
                <w:szCs w:val="30"/>
                <w:cs/>
              </w:rPr>
              <w:t>คอปเปอร์</w:t>
            </w:r>
            <w:r w:rsidRPr="00CA7E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Theme="majorBidi" w:hAnsiTheme="majorBidi" w:hint="cs"/>
                <w:sz w:val="30"/>
                <w:szCs w:val="30"/>
                <w:cs/>
              </w:rPr>
              <w:t>ไวร์ด</w:t>
            </w:r>
            <w:r w:rsidRPr="00CA7E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        32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45D" w:rsidRPr="00CA7E71" w:rsidTr="00DC216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1,122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1,051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</w:tr>
      <w:tr w:rsidR="0044045D" w:rsidRPr="00CA7E71" w:rsidTr="00064B3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045D" w:rsidRPr="00CA7E71" w:rsidTr="00064B3F">
        <w:tc>
          <w:tcPr>
            <w:tcW w:w="423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1,122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44045D" w:rsidRPr="00CA7E71" w:rsidRDefault="0044045D" w:rsidP="0044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1,051</w:t>
            </w:r>
          </w:p>
        </w:tc>
        <w:tc>
          <w:tcPr>
            <w:tcW w:w="262" w:type="dxa"/>
            <w:shd w:val="clear" w:color="auto" w:fill="auto"/>
          </w:tcPr>
          <w:p w:rsidR="0044045D" w:rsidRPr="00CA7E71" w:rsidRDefault="0044045D" w:rsidP="004404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045D" w:rsidRPr="00CA7E71" w:rsidRDefault="0044045D" w:rsidP="004404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</w:tbl>
    <w:p w:rsidR="00DC216F" w:rsidRPr="00CA7E71" w:rsidRDefault="00DC216F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A70FC" w:rsidRPr="00CA7E71" w:rsidRDefault="00011EC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4A70FC" w:rsidRPr="00CA7E71" w:rsidRDefault="004A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EC6792" w:rsidRPr="00CA7E71" w:rsidRDefault="00584B0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4C532C" w:rsidRPr="00CA7E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5032A3" w:rsidRPr="00CA7E71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ลูกหนี้การค้าและลูกหนี้อื่น</w:t>
      </w:r>
    </w:p>
    <w:p w:rsidR="00752303" w:rsidRPr="00CA7E71" w:rsidRDefault="00752303" w:rsidP="00E119BD">
      <w:pPr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CA7E71" w:rsidTr="00064B3F">
        <w:tc>
          <w:tcPr>
            <w:tcW w:w="3330" w:type="dxa"/>
            <w:shd w:val="clear" w:color="auto" w:fill="auto"/>
          </w:tcPr>
          <w:p w:rsidR="00481DC0" w:rsidRPr="00CA7E71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81DC0" w:rsidRPr="00CA7E71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CA7E71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CA7E71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CA7E71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64B3F" w:rsidRPr="00CA7E71" w:rsidRDefault="003450A7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6B7029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64B3F" w:rsidRPr="00CA7E71" w:rsidRDefault="003450A7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242,384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064B3F" w:rsidRPr="00CA7E71" w:rsidRDefault="00123411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123,342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460,359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3450A7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242,428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123411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123,691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460,359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416009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(758)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(678)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11" w:rsidRPr="00CA7E71" w:rsidRDefault="00123411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064B3F" w:rsidRPr="00CA7E71" w:rsidTr="00064B3F">
        <w:tc>
          <w:tcPr>
            <w:tcW w:w="33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064B3F" w:rsidRPr="00CA7E71" w:rsidRDefault="000640B7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416009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241,670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123411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123,463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C4338E" w:rsidRPr="00CA7E71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C4338E" w:rsidRPr="00CA7E71" w:rsidRDefault="00C4338E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4338E" w:rsidRPr="00CA7E71" w:rsidRDefault="00C4338E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4338E" w:rsidRPr="00CA7E71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C4338E" w:rsidRPr="00CA7E71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4338E" w:rsidRPr="00CA7E71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C4338E" w:rsidRPr="00CA7E71" w:rsidRDefault="00C4338E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C4338E" w:rsidRPr="00CA7E71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4338E" w:rsidRPr="00CA7E71" w:rsidRDefault="00C4338E" w:rsidP="00E119B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4338E" w:rsidRPr="00CA7E71" w:rsidRDefault="00C4338E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D3E" w:rsidRPr="00CA7E71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Pr="00CA7E71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D3E" w:rsidRPr="00CA7E71" w:rsidTr="000640B7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0640B7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025D6A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10,922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0640B7" w:rsidP="000640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5,884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59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23411" w:rsidRPr="00CA7E71" w:rsidRDefault="00123411" w:rsidP="00597D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597D14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597D14" w:rsidP="00597D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B3D3E" w:rsidRPr="00CA7E71" w:rsidTr="000640B7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D3E" w:rsidRPr="00CA7E71" w:rsidTr="00064B3F">
        <w:trPr>
          <w:trHeight w:val="80"/>
        </w:trPr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416009" w:rsidP="00311E5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61,550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0640B7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49,728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123411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10,660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11,348</w:t>
            </w: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3D3E" w:rsidRPr="00CA7E71" w:rsidRDefault="00311E52" w:rsidP="00311E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315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B3D3E" w:rsidRPr="00CA7E71" w:rsidRDefault="00123411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2,110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E646AC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117,2</w:t>
            </w:r>
            <w:r w:rsidR="008C077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E646AC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90,367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70,794</w:t>
            </w: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CA7E71" w:rsidRDefault="00E646AC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117,571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CA7E71" w:rsidRDefault="00E646AC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92,477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D3E" w:rsidRPr="00CA7E71" w:rsidTr="00064B3F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B3D3E" w:rsidRPr="00CA7E71" w:rsidRDefault="00F124B2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25D6A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5D6A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B3D3E" w:rsidRPr="00CA7E71" w:rsidRDefault="00E646AC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226,600</w:t>
            </w: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543,903</w:t>
            </w:r>
          </w:p>
        </w:tc>
      </w:tr>
      <w:tr w:rsidR="004B3D3E" w:rsidRPr="00CA7E71" w:rsidTr="004B3D3E">
        <w:tc>
          <w:tcPr>
            <w:tcW w:w="333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4B3D3E" w:rsidRPr="00CA7E71" w:rsidRDefault="004B3D3E" w:rsidP="004B3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3D3E" w:rsidRPr="00CA7E71" w:rsidRDefault="004B3D3E" w:rsidP="004B3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B3D3E" w:rsidRPr="00CA7E71" w:rsidRDefault="004B3D3E" w:rsidP="004B3D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710255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B71CD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DB71CD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FA48C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226,600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543,903</w:t>
            </w: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D0F53" w:rsidRPr="00CA7E71" w:rsidRDefault="00DB71CD" w:rsidP="006E422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1025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D0F53" w:rsidRPr="00CA7E71" w:rsidRDefault="00123411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432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CA7E71" w:rsidRDefault="00FA48C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901B2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901B2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CA7E71" w:rsidRDefault="00FA48C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226,600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543,903</w:t>
            </w: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CA7E71" w:rsidTr="005D0F53">
        <w:tc>
          <w:tcPr>
            <w:tcW w:w="333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0F53" w:rsidRPr="00CA7E71" w:rsidTr="00786F64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5D0F53" w:rsidRPr="00CA7E71" w:rsidRDefault="001B6DF0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F53" w:rsidRPr="00CA7E71" w:rsidTr="003B7458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5D0F53" w:rsidRPr="00CA7E71" w:rsidTr="003B7458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0F53" w:rsidRPr="00CA7E71" w:rsidTr="00A04A6E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F53" w:rsidRPr="00CA7E71" w:rsidTr="00A04A6E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งว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07202F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1AD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1,393)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05022B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C61AD7" w:rsidP="00C61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(1,283)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D0F53" w:rsidRPr="00CA7E71" w:rsidRDefault="00A81A38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  <w:tr w:rsidR="005D0F53" w:rsidRPr="00CA7E71" w:rsidTr="00A04A6E">
        <w:tc>
          <w:tcPr>
            <w:tcW w:w="4230" w:type="dxa"/>
            <w:gridSpan w:val="2"/>
            <w:shd w:val="clear" w:color="auto" w:fill="auto"/>
          </w:tcPr>
          <w:p w:rsidR="005D0F53" w:rsidRPr="00CA7E71" w:rsidRDefault="005D0F53" w:rsidP="005D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งว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3B31CF"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เก้าเดือน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C61AD7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5022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C61AD7" w:rsidP="00C61AD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5D0F5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F53" w:rsidRPr="00CA7E71" w:rsidRDefault="00A81A38" w:rsidP="005D0F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</w:tbl>
    <w:p w:rsidR="001148F9" w:rsidRPr="00CA7E71" w:rsidRDefault="001148F9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B71680" w:rsidRPr="00CA7E71" w:rsidRDefault="00B71680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98060A" w:rsidRPr="00CA7E71" w:rsidRDefault="0098060A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CA7E71" w:rsidTr="00481DC0">
        <w:tc>
          <w:tcPr>
            <w:tcW w:w="4230" w:type="dxa"/>
            <w:shd w:val="clear" w:color="auto" w:fill="auto"/>
          </w:tcPr>
          <w:p w:rsidR="00481DC0" w:rsidRPr="00CA7E71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CA7E71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CA7E71" w:rsidRDefault="00481DC0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CA7E71" w:rsidRDefault="00481DC0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B3F" w:rsidRPr="00CA7E71" w:rsidTr="00481DC0">
        <w:trPr>
          <w:trHeight w:val="80"/>
        </w:trPr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4B3F" w:rsidRPr="00CA7E71" w:rsidTr="009204E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D58A2" w:rsidP="000D58A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9204EF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B3F" w:rsidRPr="00CA7E71" w:rsidTr="00481DC0">
        <w:tc>
          <w:tcPr>
            <w:tcW w:w="4230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FA75D4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64B3F" w:rsidRPr="00CA7E71" w:rsidRDefault="00064B3F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D58A2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:rsidR="00064B3F" w:rsidRPr="00CA7E71" w:rsidRDefault="00064B3F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B3F" w:rsidRPr="00CA7E71" w:rsidRDefault="00064B3F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073E3" w:rsidRPr="00CA7E71" w:rsidTr="005D0F53">
        <w:tc>
          <w:tcPr>
            <w:tcW w:w="4230" w:type="dxa"/>
            <w:shd w:val="clear" w:color="auto" w:fill="auto"/>
          </w:tcPr>
          <w:p w:rsidR="004073E3" w:rsidRPr="00CA7E71" w:rsidRDefault="004073E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073E3" w:rsidRPr="00CA7E71" w:rsidRDefault="004073E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073E3" w:rsidRPr="00CA7E71" w:rsidRDefault="004073E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073E3" w:rsidRPr="00CA7E71" w:rsidRDefault="004073E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073E3" w:rsidRPr="00CA7E71" w:rsidRDefault="004073E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073E3" w:rsidRPr="00CA7E71" w:rsidRDefault="004073E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073E3" w:rsidRPr="00CA7E71" w:rsidRDefault="004073E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073E3" w:rsidRPr="00CA7E71" w:rsidRDefault="004073E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5D0F53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0F53" w:rsidRPr="00CA7E71" w:rsidRDefault="005D0F53" w:rsidP="00E119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D0F53" w:rsidRPr="00CA7E71" w:rsidRDefault="005D0F53" w:rsidP="00E119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0F53" w:rsidRPr="00CA7E71" w:rsidTr="00786F64">
        <w:tc>
          <w:tcPr>
            <w:tcW w:w="4230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D0F53" w:rsidRPr="00CA7E71" w:rsidRDefault="005D0F53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D0F53" w:rsidRPr="00CA7E71" w:rsidRDefault="005D0F53" w:rsidP="00E1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D0F53" w:rsidRPr="00CA7E71" w:rsidRDefault="001B6DF0" w:rsidP="005D0F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5F1C" w:rsidRPr="00CA7E71" w:rsidTr="00786F64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85F1C" w:rsidRPr="00CA7E71" w:rsidTr="00786F64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85F1C" w:rsidRPr="00CA7E71" w:rsidTr="00786F64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</w:tcPr>
          <w:p w:rsidR="00685F1C" w:rsidRPr="00CA7E71" w:rsidRDefault="00F76413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168,239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336,303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0D58A2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0A9B"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0A9B" w:rsidRPr="00CA7E71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252,332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685F1C" w:rsidRPr="00CA7E71" w:rsidRDefault="00467A79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2073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073D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252,319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815580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30,870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197,379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:rsidR="00685F1C" w:rsidRPr="00CA7E71" w:rsidRDefault="0082073D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1280"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10,511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CA7E71" w:rsidRDefault="000D58A2" w:rsidP="000D58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10,420</w:t>
            </w:r>
          </w:p>
        </w:tc>
      </w:tr>
      <w:tr w:rsidR="00685F1C" w:rsidRPr="00CA7E71" w:rsidTr="009204EF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5F1C" w:rsidRPr="00CA7E71" w:rsidRDefault="00B07226" w:rsidP="00B0722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2073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0D58A2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242,384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0D58A2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</w:t>
            </w:r>
            <w:r w:rsidR="00D614B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460,359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(758)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(678)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0D58A2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241,626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CA7E71" w:rsidRDefault="00731E81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123,114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685F1C" w:rsidRPr="00CA7E71" w:rsidTr="00481DC0">
        <w:trPr>
          <w:trHeight w:val="125"/>
        </w:trPr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85F1C" w:rsidRPr="00CA7E71" w:rsidTr="00481DC0">
        <w:tc>
          <w:tcPr>
            <w:tcW w:w="4230" w:type="dxa"/>
            <w:shd w:val="clear" w:color="auto" w:fill="auto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85F1C" w:rsidRPr="00CA7E71" w:rsidRDefault="00261280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241,670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5F1C" w:rsidRPr="00CA7E71" w:rsidRDefault="00685F1C" w:rsidP="0068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85F1C" w:rsidRPr="00CA7E71" w:rsidRDefault="000D58A2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</w:t>
            </w:r>
            <w:r w:rsidR="0038036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:rsidR="00685F1C" w:rsidRPr="00CA7E71" w:rsidRDefault="00685F1C" w:rsidP="00685F1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85F1C" w:rsidRPr="00CA7E71" w:rsidRDefault="00685F1C" w:rsidP="00685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</w:tbl>
    <w:p w:rsidR="004073E3" w:rsidRPr="00CA7E71" w:rsidRDefault="004073E3" w:rsidP="00E119BD">
      <w:pPr>
        <w:pStyle w:val="Heading6"/>
        <w:tabs>
          <w:tab w:val="left" w:pos="540"/>
        </w:tabs>
        <w:ind w:left="540"/>
        <w:jc w:val="both"/>
        <w:rPr>
          <w:rFonts w:asciiTheme="majorBidi" w:hAnsiTheme="majorBidi" w:cstheme="majorBidi"/>
          <w:b w:val="0"/>
          <w:bCs w:val="0"/>
          <w:cs/>
          <w:lang w:val="en-US"/>
        </w:rPr>
      </w:pPr>
    </w:p>
    <w:p w:rsidR="00D75511" w:rsidRPr="00CA7E71" w:rsidRDefault="005B1B34" w:rsidP="000E6B7D">
      <w:pPr>
        <w:pStyle w:val="Heading6"/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A7E71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30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ถึง</w:t>
      </w:r>
      <w:r w:rsidR="00E728EB"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="00C10E6E"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90</w:t>
      </w:r>
      <w:r w:rsidR="00E728EB" w:rsidRPr="00CA7E71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CA7E7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</w:p>
    <w:p w:rsidR="00990DE6" w:rsidRPr="00CA7E71" w:rsidRDefault="00990DE6" w:rsidP="00E119B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A5678B" w:rsidRPr="00CA7E71" w:rsidRDefault="00A5678B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CA7E7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7E7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:rsidR="001A02AC" w:rsidRPr="00CA7E71" w:rsidRDefault="001A02AC" w:rsidP="00E119BD">
      <w:pPr>
        <w:pStyle w:val="block"/>
        <w:spacing w:after="0" w:line="240" w:lineRule="auto"/>
        <w:ind w:left="518" w:right="-45" w:firstLine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1B1E3F" w:rsidRPr="00CA7E71" w:rsidTr="000E6B7D">
        <w:tc>
          <w:tcPr>
            <w:tcW w:w="5580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E3F" w:rsidRPr="00CA7E71" w:rsidTr="000E6B7D">
        <w:tc>
          <w:tcPr>
            <w:tcW w:w="5580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31CF" w:rsidRPr="00CA7E7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7F5992"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7F5992"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8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B1E3F" w:rsidRPr="00CA7E71" w:rsidTr="000E6B7D">
        <w:tc>
          <w:tcPr>
            <w:tcW w:w="5580" w:type="dxa"/>
            <w:shd w:val="clear" w:color="auto" w:fill="auto"/>
          </w:tcPr>
          <w:p w:rsidR="001B1E3F" w:rsidRPr="00CA7E71" w:rsidRDefault="001B1E3F" w:rsidP="000E6B7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CA7E71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1B1E3F" w:rsidRPr="00CA7E71" w:rsidRDefault="001B1E3F" w:rsidP="000E6B7D">
            <w:pPr>
              <w:pStyle w:val="acctfourfigures"/>
              <w:tabs>
                <w:tab w:val="clear" w:pos="765"/>
              </w:tabs>
              <w:spacing w:line="38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1E3F" w:rsidRPr="00CA7E71" w:rsidTr="000E6B7D">
        <w:tc>
          <w:tcPr>
            <w:tcW w:w="5580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1B1E3F" w:rsidRPr="00CA7E71" w:rsidRDefault="001B1E3F" w:rsidP="000E6B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B1E3F" w:rsidRPr="00CA7E71" w:rsidRDefault="001B1E3F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1E3F" w:rsidRPr="00CA7E71" w:rsidRDefault="000D58A2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253,592</w:t>
            </w:r>
          </w:p>
        </w:tc>
        <w:tc>
          <w:tcPr>
            <w:tcW w:w="270" w:type="dxa"/>
            <w:shd w:val="clear" w:color="auto" w:fill="auto"/>
          </w:tcPr>
          <w:p w:rsidR="001B1E3F" w:rsidRPr="00CA7E71" w:rsidRDefault="001B1E3F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1E3F" w:rsidRPr="00CA7E71" w:rsidRDefault="001B1E3F" w:rsidP="000E6B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42,238</w:t>
            </w:r>
          </w:p>
        </w:tc>
      </w:tr>
      <w:tr w:rsidR="004D5CF8" w:rsidRPr="00CA7E71" w:rsidTr="003D0C69">
        <w:tc>
          <w:tcPr>
            <w:tcW w:w="558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5CF8" w:rsidRPr="00CA7E71" w:rsidRDefault="00B53D71" w:rsidP="004D5CF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34,953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5,825</w:t>
            </w:r>
          </w:p>
        </w:tc>
      </w:tr>
      <w:tr w:rsidR="004D5CF8" w:rsidRPr="00CA7E71" w:rsidTr="003D0C69">
        <w:tc>
          <w:tcPr>
            <w:tcW w:w="5580" w:type="dxa"/>
            <w:shd w:val="clear" w:color="auto" w:fill="auto"/>
          </w:tcPr>
          <w:p w:rsidR="004D5CF8" w:rsidRPr="00CA7E71" w:rsidRDefault="004D5CF8" w:rsidP="004D5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5CF8" w:rsidRPr="00CA7E71" w:rsidRDefault="00552820" w:rsidP="004D5CF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AB3A4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D5CF8" w:rsidRPr="00CA7E71" w:rsidRDefault="00392370" w:rsidP="0015126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4D5CF8"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5CF8" w:rsidRPr="00151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  <w:r w:rsidR="004D5CF8"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D5CF8" w:rsidRPr="00CA7E71" w:rsidTr="003D0C69">
        <w:tc>
          <w:tcPr>
            <w:tcW w:w="558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CF8" w:rsidRPr="00CA7E71" w:rsidRDefault="00552820" w:rsidP="004D5CF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sz w:val="30"/>
                <w:szCs w:val="30"/>
                <w:lang w:val="en-US" w:bidi="th-TH"/>
              </w:rPr>
              <w:t>3,843</w:t>
            </w:r>
          </w:p>
        </w:tc>
      </w:tr>
      <w:tr w:rsidR="004D5CF8" w:rsidRPr="00CA7E71" w:rsidTr="003D0C69">
        <w:tc>
          <w:tcPr>
            <w:tcW w:w="558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A7E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8" w:type="dxa"/>
            <w:shd w:val="clear" w:color="auto" w:fill="auto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CF8" w:rsidRPr="00CA7E71" w:rsidRDefault="00552820" w:rsidP="004D5CF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AA064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4418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A064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51,564</w:t>
            </w:r>
          </w:p>
        </w:tc>
      </w:tr>
    </w:tbl>
    <w:p w:rsidR="00420E38" w:rsidRPr="00CA7E71" w:rsidRDefault="00420E38" w:rsidP="00420E38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lang w:val="en-US" w:eastAsia="en-US"/>
        </w:rPr>
      </w:pPr>
    </w:p>
    <w:p w:rsidR="00420E38" w:rsidRPr="00CA7E71" w:rsidRDefault="00420E38" w:rsidP="00420E38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</w:pP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เมื่อวันที่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15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กุมภาพันธ์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2562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บริษัทได้ลงทุนเพิ่มในบริษัท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วินท์คอม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เทคโนโลยี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(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เมียนมาร์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)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จำกัด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ซึ่งเป็นบริษัทที่จัดตั้งขึ้นในประเทศเมียนมาร์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เป็นจำนวนเงิน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lang w:val="en-US" w:eastAsia="en-US"/>
        </w:rPr>
        <w:t xml:space="preserve">4.72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ล้านบาท</w:t>
      </w:r>
      <w:r w:rsidRPr="00CA7E71">
        <w:rPr>
          <w:rFonts w:asciiTheme="majorBidi" w:eastAsia="MS Mincho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CA7E71">
        <w:rPr>
          <w:rFonts w:asciiTheme="majorBidi" w:eastAsia="MS Mincho" w:hAnsiTheme="majorBidi" w:hint="cs"/>
          <w:b w:val="0"/>
          <w:bCs w:val="0"/>
          <w:sz w:val="30"/>
          <w:szCs w:val="30"/>
          <w:cs/>
          <w:lang w:val="en-US" w:eastAsia="en-US"/>
        </w:rPr>
        <w:t>สัดส่วนการลงทุนในบริษัทดังกล่าวไม่มีการเปลี่ยนแปลง</w:t>
      </w:r>
    </w:p>
    <w:p w:rsidR="000458EE" w:rsidRPr="00CA7E71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0458EE" w:rsidRPr="00CA7E71" w:rsidSect="00397D7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3D53C9" w:rsidRPr="00CA7E71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CA7E71">
        <w:rPr>
          <w:rFonts w:asciiTheme="majorBidi" w:hAnsiTheme="majorBidi" w:cstheme="majorBidi"/>
          <w:sz w:val="30"/>
          <w:szCs w:val="30"/>
        </w:rPr>
        <w:t>3</w:t>
      </w:r>
      <w:r w:rsidR="00064B3F" w:rsidRPr="00CA7E71">
        <w:rPr>
          <w:rFonts w:asciiTheme="majorBidi" w:hAnsiTheme="majorBidi" w:cstheme="majorBidi"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64B3F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479C" w:rsidRPr="00CA7E71">
        <w:rPr>
          <w:rFonts w:asciiTheme="majorBidi" w:hAnsiTheme="majorBidi" w:cstheme="majorBidi"/>
          <w:sz w:val="30"/>
          <w:szCs w:val="30"/>
        </w:rPr>
        <w:t>25</w:t>
      </w:r>
      <w:r w:rsidR="0087479C" w:rsidRPr="00CA7E71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A7E71">
        <w:rPr>
          <w:rFonts w:asciiTheme="majorBidi" w:hAnsiTheme="majorBidi" w:cstheme="majorBidi"/>
          <w:sz w:val="30"/>
          <w:szCs w:val="30"/>
        </w:rPr>
        <w:t xml:space="preserve">31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79C" w:rsidRPr="00CA7E71">
        <w:rPr>
          <w:rFonts w:asciiTheme="majorBidi" w:hAnsiTheme="majorBidi" w:cstheme="majorBidi"/>
          <w:sz w:val="30"/>
          <w:szCs w:val="30"/>
        </w:rPr>
        <w:t>25</w:t>
      </w:r>
      <w:r w:rsidR="00EE776A" w:rsidRPr="00CA7E71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CA7E71">
        <w:rPr>
          <w:rFonts w:asciiTheme="majorBidi" w:hAnsiTheme="majorBidi" w:cstheme="majorBidi"/>
          <w:sz w:val="30"/>
          <w:szCs w:val="30"/>
        </w:rPr>
        <w:t>1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537C3" w:rsidRPr="00CA7E71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pPr w:leftFromText="180" w:rightFromText="180" w:vertAnchor="text" w:horzAnchor="margin" w:tblpX="-112" w:tblpY="47"/>
        <w:tblW w:w="154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630"/>
        <w:gridCol w:w="809"/>
        <w:gridCol w:w="180"/>
        <w:gridCol w:w="901"/>
        <w:gridCol w:w="180"/>
        <w:gridCol w:w="806"/>
        <w:gridCol w:w="180"/>
        <w:gridCol w:w="904"/>
        <w:gridCol w:w="180"/>
        <w:gridCol w:w="810"/>
        <w:gridCol w:w="185"/>
        <w:gridCol w:w="895"/>
        <w:gridCol w:w="180"/>
        <w:gridCol w:w="806"/>
        <w:gridCol w:w="190"/>
        <w:gridCol w:w="894"/>
        <w:gridCol w:w="180"/>
        <w:gridCol w:w="808"/>
        <w:gridCol w:w="180"/>
        <w:gridCol w:w="902"/>
        <w:gridCol w:w="180"/>
        <w:gridCol w:w="806"/>
        <w:gridCol w:w="184"/>
        <w:gridCol w:w="900"/>
      </w:tblGrid>
      <w:tr w:rsidR="00FD6641" w:rsidRPr="00CA7E71" w:rsidTr="000F7067">
        <w:trPr>
          <w:cantSplit/>
          <w:tblHeader/>
        </w:trPr>
        <w:tc>
          <w:tcPr>
            <w:tcW w:w="261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3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6641" w:rsidRPr="00CA7E71" w:rsidTr="000F7067">
        <w:trPr>
          <w:cantSplit/>
          <w:trHeight w:val="507"/>
          <w:tblHeader/>
        </w:trPr>
        <w:tc>
          <w:tcPr>
            <w:tcW w:w="261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  <w:tab w:val="left" w:pos="87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CA7E71" w:rsidRDefault="00FD6641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064B3F" w:rsidRPr="00CA7E71" w:rsidTr="000F7067">
        <w:trPr>
          <w:cantSplit/>
          <w:trHeight w:val="389"/>
          <w:tblHeader/>
        </w:trPr>
        <w:tc>
          <w:tcPr>
            <w:tcW w:w="261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64B3F" w:rsidRPr="00CA7E71" w:rsidTr="000F7067">
        <w:trPr>
          <w:cantSplit/>
          <w:trHeight w:val="389"/>
          <w:tblHeader/>
        </w:trPr>
        <w:tc>
          <w:tcPr>
            <w:tcW w:w="261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5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064B3F" w:rsidRPr="00CA7E71" w:rsidTr="000F7067">
        <w:trPr>
          <w:cantSplit/>
          <w:tblHeader/>
        </w:trPr>
        <w:tc>
          <w:tcPr>
            <w:tcW w:w="261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0" w:type="dxa"/>
            <w:gridSpan w:val="19"/>
          </w:tcPr>
          <w:p w:rsidR="00064B3F" w:rsidRPr="00CA7E71" w:rsidRDefault="00064B3F" w:rsidP="00BD3903">
            <w:pPr>
              <w:pStyle w:val="acctfourfigures"/>
              <w:tabs>
                <w:tab w:val="clear" w:pos="765"/>
              </w:tabs>
              <w:spacing w:line="320" w:lineRule="exact"/>
              <w:ind w:left="-79" w:right="10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189" w:rsidRPr="00CA7E71" w:rsidTr="000F7067">
        <w:trPr>
          <w:cantSplit/>
        </w:trPr>
        <w:tc>
          <w:tcPr>
            <w:tcW w:w="2610" w:type="dxa"/>
          </w:tcPr>
          <w:p w:rsidR="00D44189" w:rsidRPr="00CA7E71" w:rsidRDefault="00D44189" w:rsidP="00D44189">
            <w:pPr>
              <w:spacing w:line="360" w:lineRule="exact"/>
              <w:ind w:left="191" w:right="-46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</w:t>
            </w: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D44189" w:rsidRPr="00CA7E71" w:rsidRDefault="00D44189" w:rsidP="00D44189">
            <w:pPr>
              <w:spacing w:line="360" w:lineRule="exact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63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809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16,557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,842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16,557</w:t>
            </w:r>
          </w:p>
        </w:tc>
        <w:tc>
          <w:tcPr>
            <w:tcW w:w="18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F63A3A"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F63A3A"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D44189" w:rsidRPr="00CA7E71" w:rsidTr="000F7067">
        <w:trPr>
          <w:cantSplit/>
        </w:trPr>
        <w:tc>
          <w:tcPr>
            <w:tcW w:w="2610" w:type="dxa"/>
          </w:tcPr>
          <w:p w:rsidR="00D44189" w:rsidRPr="00CA7E71" w:rsidRDefault="00D44189" w:rsidP="00D44189">
            <w:pPr>
              <w:tabs>
                <w:tab w:val="clear" w:pos="227"/>
                <w:tab w:val="clear" w:pos="454"/>
                <w:tab w:val="left" w:pos="291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</w:t>
            </w: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เทคโนโลยี</w:t>
            </w:r>
          </w:p>
          <w:p w:rsidR="00D44189" w:rsidRPr="00CA7E71" w:rsidRDefault="00D44189" w:rsidP="00D44189">
            <w:pPr>
              <w:tabs>
                <w:tab w:val="clear" w:pos="227"/>
                <w:tab w:val="clear" w:pos="454"/>
                <w:tab w:val="left" w:pos="29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63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809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12,477</w:t>
            </w:r>
          </w:p>
        </w:tc>
        <w:tc>
          <w:tcPr>
            <w:tcW w:w="19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12,477</w:t>
            </w:r>
          </w:p>
        </w:tc>
        <w:tc>
          <w:tcPr>
            <w:tcW w:w="18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</w:tr>
      <w:tr w:rsidR="00D44189" w:rsidRPr="00CA7E71" w:rsidTr="000F7067">
        <w:trPr>
          <w:cantSplit/>
          <w:trHeight w:val="80"/>
        </w:trPr>
        <w:tc>
          <w:tcPr>
            <w:tcW w:w="2610" w:type="dxa"/>
          </w:tcPr>
          <w:p w:rsidR="00D44189" w:rsidRPr="00CA7E71" w:rsidRDefault="00D44189" w:rsidP="00D44189">
            <w:pPr>
              <w:tabs>
                <w:tab w:val="clear" w:pos="227"/>
                <w:tab w:val="clear" w:pos="454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</w:t>
            </w:r>
            <w:r w:rsidRPr="00CA7E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3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809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F63A3A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214,358</w:t>
            </w:r>
          </w:p>
        </w:tc>
        <w:tc>
          <w:tcPr>
            <w:tcW w:w="19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F63A3A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214,358</w:t>
            </w:r>
          </w:p>
        </w:tc>
        <w:tc>
          <w:tcPr>
            <w:tcW w:w="18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</w:tr>
      <w:tr w:rsidR="00D44189" w:rsidRPr="00CA7E71" w:rsidTr="000F7067">
        <w:trPr>
          <w:cantSplit/>
        </w:trPr>
        <w:tc>
          <w:tcPr>
            <w:tcW w:w="2610" w:type="dxa"/>
          </w:tcPr>
          <w:p w:rsidR="00D44189" w:rsidRPr="00CA7E71" w:rsidRDefault="00D44189" w:rsidP="00D44189">
            <w:pPr>
              <w:tabs>
                <w:tab w:val="clear" w:pos="227"/>
                <w:tab w:val="clear" w:pos="454"/>
              </w:tabs>
              <w:spacing w:line="360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63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809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8565B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65,830</w:t>
            </w:r>
          </w:p>
        </w:tc>
        <w:tc>
          <w:tcPr>
            <w:tcW w:w="19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44189" w:rsidRPr="00CA7E71" w:rsidRDefault="00513252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65,830</w:t>
            </w:r>
          </w:p>
        </w:tc>
        <w:tc>
          <w:tcPr>
            <w:tcW w:w="184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D44189" w:rsidRPr="00CA7E71" w:rsidRDefault="00D44189" w:rsidP="00D441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</w:tr>
      <w:tr w:rsidR="00E45348" w:rsidRPr="00CA7E71" w:rsidTr="000F7067">
        <w:trPr>
          <w:cantSplit/>
          <w:trHeight w:val="197"/>
        </w:trPr>
        <w:tc>
          <w:tcPr>
            <w:tcW w:w="2610" w:type="dxa"/>
            <w:vAlign w:val="bottom"/>
          </w:tcPr>
          <w:p w:rsidR="00E45348" w:rsidRPr="00CA7E71" w:rsidRDefault="00E45348" w:rsidP="00E45348">
            <w:pPr>
              <w:spacing w:line="360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230,654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292,827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</w:t>
            </w: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37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292,827</w:t>
            </w:r>
          </w:p>
        </w:tc>
        <w:tc>
          <w:tcPr>
            <w:tcW w:w="184" w:type="dxa"/>
            <w:vAlign w:val="bottom"/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45348" w:rsidRPr="00CA7E71" w:rsidRDefault="00E45348" w:rsidP="00E453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253,592</w:t>
            </w:r>
          </w:p>
        </w:tc>
      </w:tr>
    </w:tbl>
    <w:p w:rsidR="004537C3" w:rsidRPr="00CA7E71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12"/>
          <w:szCs w:val="12"/>
          <w:cs/>
        </w:rPr>
      </w:pPr>
    </w:p>
    <w:p w:rsidR="00D067F8" w:rsidRPr="00CA7E7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CA7E71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:rsidR="00D067F8" w:rsidRPr="00CA7E7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</w:rPr>
        <w:t>(1) ให้บริการเกี่ยวกับการติดตั้ง ให้คำปรึกษา และซ่อมบำรุงเกี่ยวกับระบบคอมพิวเตอร์</w:t>
      </w:r>
      <w:r w:rsidR="00A5678B" w:rsidRPr="00CA7E71">
        <w:rPr>
          <w:rFonts w:asciiTheme="majorBidi" w:eastAsia="MS Mincho" w:hAnsiTheme="majorBidi" w:cstheme="majorBidi"/>
          <w:sz w:val="30"/>
          <w:szCs w:val="30"/>
          <w:cs/>
        </w:rPr>
        <w:tab/>
        <w:t>(3) ให้บริการเกี่ยวกับระบบรักษาความปลอดภัยทางคอมพิวเตอร์และระบบเครือข่าย</w:t>
      </w:r>
    </w:p>
    <w:p w:rsidR="00D067F8" w:rsidRPr="00CA7E7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</w:rPr>
        <w:t>(2) การขายเครื่องคอมพิวเตอร์ และอุปกรณ์รวมทั้งซอฟต์แวร์ที่เกี่ยวข้อง</w:t>
      </w:r>
      <w:r w:rsidR="00A5678B" w:rsidRPr="00CA7E71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 w:rsidRPr="00CA7E71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A5678B" w:rsidRPr="00CA7E71">
        <w:rPr>
          <w:rFonts w:asciiTheme="majorBidi" w:eastAsia="MS Mincho" w:hAnsiTheme="majorBidi" w:cstheme="majorBidi"/>
          <w:sz w:val="30"/>
          <w:szCs w:val="30"/>
          <w:cs/>
        </w:rPr>
        <w:tab/>
        <w:t>(4) ให้บริการเกี่ยวกับการติดตั้ง ให้คำปรึกษา และซ่อมบำรุงเกี่ยวกับระบบคอมพิวเตอร์</w:t>
      </w:r>
    </w:p>
    <w:p w:rsidR="00A5678B" w:rsidRPr="00CA7E71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:rsidR="00A5678B" w:rsidRPr="00CA7E71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6"/>
          <w:szCs w:val="16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บริษัทไม่มีเงินปันผลรับจากเงินลงทุนดังกล่าวข้างต้นในระหว่างงวด</w:t>
      </w:r>
      <w:r w:rsidR="003B31CF" w:rsidRPr="00CA7E71">
        <w:rPr>
          <w:rFonts w:asciiTheme="majorBidi" w:eastAsia="MS Mincho" w:hAnsiTheme="majorBidi" w:cstheme="majorBidi"/>
          <w:sz w:val="30"/>
          <w:szCs w:val="30"/>
          <w:cs/>
        </w:rPr>
        <w:t>เก้าเดือน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Pr="00CA7E71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3B31CF" w:rsidRPr="00CA7E71">
        <w:rPr>
          <w:rFonts w:asciiTheme="majorBidi" w:eastAsia="MS Mincho" w:hAnsiTheme="majorBidi" w:cstheme="majorBidi"/>
          <w:sz w:val="30"/>
          <w:szCs w:val="30"/>
          <w:cs/>
        </w:rPr>
        <w:t>กันยายน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eastAsia="MS Mincho" w:hAnsiTheme="majorBidi" w:cstheme="majorBidi"/>
          <w:sz w:val="30"/>
          <w:szCs w:val="30"/>
        </w:rPr>
        <w:t xml:space="preserve">2562 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Pr="00CA7E71">
        <w:rPr>
          <w:rFonts w:asciiTheme="majorBidi" w:eastAsia="MS Mincho" w:hAnsiTheme="majorBidi" w:cstheme="majorBidi"/>
          <w:sz w:val="30"/>
          <w:szCs w:val="30"/>
        </w:rPr>
        <w:t>25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Pr="00CA7E71">
        <w:rPr>
          <w:rFonts w:asciiTheme="majorBidi" w:eastAsia="MS Mincho" w:hAnsiTheme="majorBidi" w:cstheme="majorBidi"/>
          <w:sz w:val="30"/>
          <w:szCs w:val="30"/>
        </w:rPr>
        <w:t>1</w:t>
      </w:r>
    </w:p>
    <w:p w:rsidR="00A5678B" w:rsidRPr="00CA7E71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:rsidR="00A5678B" w:rsidRPr="00CA7E71" w:rsidRDefault="00A5678B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</w:rPr>
        <w:sectPr w:rsidR="00A5678B" w:rsidRPr="00CA7E71" w:rsidSect="009D78B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CA7E71">
        <w:rPr>
          <w:rFonts w:asciiTheme="majorBidi" w:eastAsia="MS Mincho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CA7E71">
        <w:rPr>
          <w:rFonts w:asciiTheme="majorBidi" w:eastAsia="MS Mincho" w:hAnsiTheme="majorBidi"/>
          <w:sz w:val="30"/>
          <w:szCs w:val="30"/>
        </w:rPr>
        <w:t xml:space="preserve"> 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>ยกเว้น</w:t>
      </w:r>
      <w:r w:rsidRPr="00CA7E71">
        <w:rPr>
          <w:rFonts w:asciiTheme="majorBidi" w:hAnsiTheme="majorBidi" w:cstheme="majorBidi"/>
          <w:sz w:val="28"/>
          <w:szCs w:val="28"/>
          <w:cs/>
        </w:rPr>
        <w:t>บริษัท วินท์คอม เทคโนโลยี</w:t>
      </w:r>
      <w:r w:rsidRPr="00CA7E71">
        <w:rPr>
          <w:rFonts w:asciiTheme="majorBidi" w:hAnsiTheme="majorBidi" w:cstheme="majorBidi"/>
          <w:sz w:val="28"/>
          <w:szCs w:val="28"/>
        </w:rPr>
        <w:t xml:space="preserve"> </w:t>
      </w:r>
      <w:r w:rsidRPr="00CA7E71">
        <w:rPr>
          <w:rFonts w:asciiTheme="majorBidi" w:hAnsiTheme="majorBidi" w:cstheme="majorBidi"/>
          <w:sz w:val="28"/>
          <w:szCs w:val="28"/>
          <w:cs/>
        </w:rPr>
        <w:t>(เมียนมาร์) จำกัด</w:t>
      </w:r>
      <w:r w:rsidRPr="00CA7E7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>บริษัท วินท์คอม</w:t>
      </w:r>
      <w:r w:rsidRPr="00CA7E7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 xml:space="preserve">เทคโนโลยี </w:t>
      </w:r>
      <w:r w:rsidRPr="00CA7E71">
        <w:rPr>
          <w:rFonts w:asciiTheme="majorBidi" w:eastAsia="MS Mincho" w:hAnsiTheme="majorBidi"/>
          <w:sz w:val="30"/>
          <w:szCs w:val="30"/>
          <w:cs/>
        </w:rPr>
        <w:t>(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>เอสจี</w:t>
      </w:r>
      <w:r w:rsidRPr="00CA7E71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>จำกัด</w:t>
      </w:r>
      <w:r w:rsidRPr="00CA7E7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CA7E71">
        <w:rPr>
          <w:rFonts w:asciiTheme="majorBidi" w:eastAsia="MS Mincho" w:hAnsiTheme="majorBidi" w:hint="cs"/>
          <w:sz w:val="30"/>
          <w:szCs w:val="30"/>
          <w:cs/>
        </w:rPr>
        <w:t>ซึ่งดำเนินธุรกิจในประเทศ</w:t>
      </w:r>
      <w:r w:rsidRPr="00CA7E71">
        <w:rPr>
          <w:rFonts w:asciiTheme="majorBidi" w:hAnsiTheme="majorBidi" w:cstheme="majorBidi"/>
          <w:sz w:val="28"/>
          <w:szCs w:val="28"/>
          <w:cs/>
        </w:rPr>
        <w:t>เมียนมาร์</w:t>
      </w:r>
      <w:r w:rsidRPr="00CA7E71">
        <w:rPr>
          <w:rFonts w:asciiTheme="majorBidi" w:hAnsiTheme="majorBidi" w:cstheme="majorBidi" w:hint="cs"/>
          <w:sz w:val="28"/>
          <w:szCs w:val="28"/>
          <w:cs/>
        </w:rPr>
        <w:t>และประเทศสิงคโปร์ ตามลำดับ</w:t>
      </w:r>
    </w:p>
    <w:p w:rsidR="00172489" w:rsidRPr="00CA7E71" w:rsidRDefault="00172489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6</w:t>
      </w: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ค่าความนิยม</w:t>
      </w:r>
    </w:p>
    <w:p w:rsidR="00594698" w:rsidRPr="00CA7E71" w:rsidRDefault="00594698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08"/>
        <w:gridCol w:w="262"/>
        <w:gridCol w:w="1094"/>
        <w:gridCol w:w="323"/>
        <w:gridCol w:w="1075"/>
        <w:gridCol w:w="275"/>
        <w:gridCol w:w="1106"/>
      </w:tblGrid>
      <w:tr w:rsidR="00594698" w:rsidRPr="00CA7E71" w:rsidTr="00F958A0">
        <w:trPr>
          <w:tblHeader/>
        </w:trPr>
        <w:tc>
          <w:tcPr>
            <w:tcW w:w="2123" w:type="pct"/>
          </w:tcPr>
          <w:p w:rsidR="00594698" w:rsidRPr="00CA7E71" w:rsidRDefault="0059469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698" w:rsidRPr="00CA7E71" w:rsidTr="004073E3">
        <w:trPr>
          <w:tblHeader/>
        </w:trPr>
        <w:tc>
          <w:tcPr>
            <w:tcW w:w="2123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7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94698" w:rsidRPr="00CA7E71" w:rsidTr="00F958A0">
        <w:trPr>
          <w:tblHeader/>
        </w:trPr>
        <w:tc>
          <w:tcPr>
            <w:tcW w:w="2123" w:type="pct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:rsidR="00594698" w:rsidRPr="00CA7E71" w:rsidRDefault="00594698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4698" w:rsidRPr="00CA7E71" w:rsidTr="004073E3">
        <w:tc>
          <w:tcPr>
            <w:tcW w:w="2123" w:type="pct"/>
          </w:tcPr>
          <w:p w:rsidR="00594698" w:rsidRPr="00CA7E71" w:rsidRDefault="0059469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08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77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594698" w:rsidRPr="00CA7E71" w:rsidRDefault="00594698" w:rsidP="008261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8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08" w:type="pct"/>
          </w:tcPr>
          <w:p w:rsidR="004073E3" w:rsidRPr="00CA7E71" w:rsidRDefault="00A912CA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8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8" w:type="pct"/>
          </w:tcPr>
          <w:p w:rsidR="004073E3" w:rsidRPr="00CA7E71" w:rsidRDefault="00A912CA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4073E3" w:rsidRPr="00CA7E71" w:rsidRDefault="004073E3" w:rsidP="0040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4073E3" w:rsidRPr="00CA7E71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08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073E3" w:rsidRPr="00CA7E71" w:rsidTr="004073E3">
        <w:tc>
          <w:tcPr>
            <w:tcW w:w="2123" w:type="pct"/>
          </w:tcPr>
          <w:p w:rsidR="004073E3" w:rsidRPr="00CA7E71" w:rsidRDefault="004073E3" w:rsidP="004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CA7E71" w:rsidRDefault="00A912CA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154,669</w:t>
            </w:r>
          </w:p>
        </w:tc>
        <w:tc>
          <w:tcPr>
            <w:tcW w:w="144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7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:rsidR="004073E3" w:rsidRPr="00CA7E71" w:rsidRDefault="004073E3" w:rsidP="004073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A7E71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:rsidR="00A76DE6" w:rsidRPr="00CA7E71" w:rsidRDefault="00A76DE6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A76DE6" w:rsidRPr="00CA7E71" w:rsidRDefault="00A76D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 xml:space="preserve">ค่าความนิยมเกิดจากการที่บริษัทซื้อหุ้นในอัตราส่วนร้อยละ </w:t>
      </w:r>
      <w:r w:rsidRPr="00CA7E71">
        <w:rPr>
          <w:rFonts w:asciiTheme="majorBidi" w:hAnsiTheme="majorBidi" w:cstheme="majorBidi"/>
          <w:sz w:val="30"/>
          <w:szCs w:val="30"/>
        </w:rPr>
        <w:t>10</w:t>
      </w:r>
      <w:r w:rsidRPr="00CA7E71">
        <w:rPr>
          <w:rFonts w:asciiTheme="majorBidi" w:hAnsiTheme="majorBidi" w:cstheme="majorBidi"/>
          <w:sz w:val="30"/>
          <w:szCs w:val="30"/>
          <w:cs/>
        </w:rPr>
        <w:t>0 ของบริษัท ไอ</w:t>
      </w:r>
      <w:r w:rsidRPr="00CA7E71">
        <w:rPr>
          <w:rFonts w:asciiTheme="majorBidi" w:hAnsiTheme="majorBidi" w:cstheme="majorBidi"/>
          <w:sz w:val="30"/>
          <w:szCs w:val="30"/>
        </w:rPr>
        <w:t>-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ซีเคียว จำกัด </w:t>
      </w:r>
      <w:r w:rsidR="00C30A0A" w:rsidRPr="00CA7E71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C30A0A" w:rsidRPr="00CA7E71">
        <w:rPr>
          <w:rFonts w:asciiTheme="majorBidi" w:hAnsiTheme="majorBidi" w:cstheme="majorBidi"/>
          <w:sz w:val="30"/>
          <w:szCs w:val="30"/>
        </w:rPr>
        <w:t>2561</w:t>
      </w:r>
    </w:p>
    <w:p w:rsidR="00A76DE6" w:rsidRPr="00CA7E71" w:rsidRDefault="00A76D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58A0" w:rsidRPr="00CA7E71" w:rsidRDefault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 w:rsidRPr="00CA7E71"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br w:type="page"/>
      </w:r>
    </w:p>
    <w:p w:rsidR="00172489" w:rsidRPr="00CA7E71" w:rsidRDefault="00172489" w:rsidP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CA7E71"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lastRenderedPageBreak/>
        <w:t>7</w:t>
      </w:r>
      <w:r w:rsidRPr="00CA7E71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Pr="00CA7E71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หนี้สินที่มีภาระดอกเบี้ย</w:t>
      </w:r>
    </w:p>
    <w:p w:rsidR="00172489" w:rsidRPr="00CA7E71" w:rsidRDefault="00172489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3450A7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177,000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E927A0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177,000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E927A0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E927A0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4,384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181,000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E927A0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177,570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2,455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D3903" w:rsidRPr="00CA7E71" w:rsidRDefault="00E927A0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E927A0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</w:tr>
      <w:tr w:rsidR="00BD3903" w:rsidRPr="00CA7E71" w:rsidTr="00BD3903">
        <w:tc>
          <w:tcPr>
            <w:tcW w:w="4410" w:type="dxa"/>
            <w:shd w:val="clear" w:color="auto" w:fill="auto"/>
          </w:tcPr>
          <w:p w:rsidR="00BD3903" w:rsidRPr="00CA7E71" w:rsidRDefault="00BD3903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3450A7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262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E927A0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BD3903" w:rsidRPr="00CA7E71" w:rsidRDefault="00BD39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D3903" w:rsidRPr="00CA7E71" w:rsidRDefault="00BD3903" w:rsidP="008261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</w:tr>
    </w:tbl>
    <w:p w:rsidR="00B65467" w:rsidRPr="00CA7E71" w:rsidRDefault="00B65467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65467" w:rsidRPr="00CA7E71" w:rsidRDefault="000E565B" w:rsidP="008261A6">
      <w:pPr>
        <w:pStyle w:val="Heading6"/>
        <w:ind w:left="540" w:right="-223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ณ วันที่ 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</w:t>
      </w:r>
      <w:r w:rsidR="00BD3903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0 </w:t>
      </w:r>
      <w:r w:rsidR="003B31CF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กันยายน</w:t>
      </w:r>
      <w:r w:rsidR="00BD3903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 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2562 </w:t>
      </w:r>
      <w:r w:rsidR="00C30A0A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กลุ่ม</w:t>
      </w:r>
      <w:r w:rsidR="00B65467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บริษัท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ไม่</w:t>
      </w:r>
      <w:r w:rsidR="00B65467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มีเงินกู้ยืมระยะสั้นจากสถาบันการเงิน </w:t>
      </w:r>
      <w:r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 xml:space="preserve">2561: 177 </w:t>
      </w:r>
      <w:r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B65467"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โดยมีอัตราดอกเบี้ยคงที่ต่อปี เงื่อนไขการเรียกชำระคืนเงินกู้เมื่อทวงถาม</w:t>
      </w:r>
      <w:r w:rsidRPr="00CA7E71"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  <w:lang w:val="en-US"/>
        </w:rPr>
        <w:t>)</w:t>
      </w:r>
    </w:p>
    <w:p w:rsidR="00B65467" w:rsidRPr="00CA7E71" w:rsidRDefault="00B65467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65467" w:rsidRPr="00CA7E71" w:rsidRDefault="00B65467" w:rsidP="008261A6">
      <w:pPr>
        <w:pStyle w:val="Heading6"/>
        <w:ind w:left="540" w:right="-115"/>
        <w:jc w:val="thaiDistribute"/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MLR </w:t>
      </w:r>
      <w:r w:rsidR="00E904AD"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-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0.25 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 xml:space="preserve">ต่อปี และมีกำหนดชำระภายในปี </w:t>
      </w:r>
      <w:r w:rsidRPr="00CA7E7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2564 </w:t>
      </w:r>
    </w:p>
    <w:p w:rsidR="00721804" w:rsidRPr="00CA7E71" w:rsidRDefault="00721804" w:rsidP="008261A6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F958A0" w:rsidRPr="00CA7E71" w:rsidRDefault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21804" w:rsidRPr="00CA7E71" w:rsidRDefault="00721804" w:rsidP="008261A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         ณ วันที่ 3</w:t>
      </w:r>
      <w:r w:rsidR="00BD3903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BD3903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="00917005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0E565B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17005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E565B" w:rsidRPr="00CA7E7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ได้ดังนี้</w:t>
      </w:r>
    </w:p>
    <w:p w:rsidR="00721804" w:rsidRPr="00CA7E71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9"/>
        <w:gridCol w:w="270"/>
        <w:gridCol w:w="1151"/>
        <w:gridCol w:w="270"/>
        <w:gridCol w:w="1076"/>
        <w:gridCol w:w="270"/>
        <w:gridCol w:w="1084"/>
      </w:tblGrid>
      <w:tr w:rsidR="00721804" w:rsidRPr="00CA7E71" w:rsidTr="002B1B9B">
        <w:tc>
          <w:tcPr>
            <w:tcW w:w="4050" w:type="dxa"/>
            <w:shd w:val="clear" w:color="auto" w:fill="auto"/>
          </w:tcPr>
          <w:p w:rsidR="00721804" w:rsidRPr="00CA7E71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21804" w:rsidRPr="00CA7E71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1804" w:rsidRPr="00CA7E71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1804" w:rsidRPr="00CA7E71" w:rsidRDefault="00721804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</w:tcPr>
          <w:p w:rsidR="002B1B9B" w:rsidRPr="00CA7E71" w:rsidRDefault="00BA7C5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B1B9B" w:rsidRPr="00CA7E71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180,430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927A0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2B1B9B" w:rsidRPr="00CA7E71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177,000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99" w:type="dxa"/>
          </w:tcPr>
          <w:p w:rsidR="002B1B9B" w:rsidRPr="00CA7E71" w:rsidRDefault="00BA7C5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B1B9B" w:rsidRPr="00CA7E71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2,455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927A0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B1B9B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99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BA7C52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2B1B9B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927A0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B1B9B"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1B9B" w:rsidRPr="00CA7E71" w:rsidTr="002B1B9B">
        <w:tc>
          <w:tcPr>
            <w:tcW w:w="405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CA7E71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182,885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CA7E71" w:rsidRDefault="00AB2E9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927A0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B9B" w:rsidRPr="00CA7E71" w:rsidRDefault="002B1B9B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B1B9B" w:rsidRPr="00CA7E71" w:rsidRDefault="002B1B9B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 w:rsidR="00AB2E92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:rsidR="00721804" w:rsidRPr="00CA7E71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721804" w:rsidRPr="00CA7E71" w:rsidRDefault="00721804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 3</w:t>
      </w:r>
      <w:r w:rsidR="006104B2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6104B2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917005" w:rsidRPr="00CA7E7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917005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 w:rsidR="00917005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 2561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:rsidR="001B7F00" w:rsidRPr="00CA7E71" w:rsidRDefault="001B7F00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70"/>
        <w:gridCol w:w="1151"/>
        <w:gridCol w:w="270"/>
        <w:gridCol w:w="1076"/>
        <w:gridCol w:w="270"/>
        <w:gridCol w:w="1084"/>
      </w:tblGrid>
      <w:tr w:rsidR="001B7F00" w:rsidRPr="00CA7E71" w:rsidTr="006B769E">
        <w:tc>
          <w:tcPr>
            <w:tcW w:w="4140" w:type="dxa"/>
            <w:shd w:val="clear" w:color="auto" w:fill="auto"/>
          </w:tcPr>
          <w:p w:rsidR="001B7F00" w:rsidRPr="00CA7E71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CA7E71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B7F00" w:rsidRPr="00CA7E71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CA7E71" w:rsidRDefault="001B7F00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09" w:type="dxa"/>
          </w:tcPr>
          <w:p w:rsidR="006104B2" w:rsidRPr="00CA7E71" w:rsidRDefault="00A1103B" w:rsidP="00B819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686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6104B2" w:rsidRPr="00CA7E71" w:rsidRDefault="00141B55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09" w:type="dxa"/>
          </w:tcPr>
          <w:p w:rsidR="006104B2" w:rsidRPr="00CA7E71" w:rsidRDefault="009C157D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6104B2" w:rsidRPr="00CA7E71" w:rsidRDefault="00141B55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6104B2" w:rsidRPr="00CA7E71" w:rsidRDefault="006104B2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10,500</w:t>
            </w:r>
          </w:p>
        </w:tc>
      </w:tr>
      <w:tr w:rsidR="006104B2" w:rsidRPr="00CA7E71" w:rsidTr="006B769E">
        <w:tc>
          <w:tcPr>
            <w:tcW w:w="414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CA7E71" w:rsidRDefault="00595082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</w:t>
            </w:r>
            <w:r w:rsidR="009C157D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11,186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CA7E71" w:rsidRDefault="00141B55" w:rsidP="0085538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6104B2" w:rsidRPr="00CA7E71" w:rsidRDefault="006104B2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10,500</w:t>
            </w:r>
          </w:p>
        </w:tc>
      </w:tr>
    </w:tbl>
    <w:p w:rsidR="00721804" w:rsidRPr="00CA7E71" w:rsidRDefault="00721804" w:rsidP="008261A6">
      <w:pPr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:rsidR="00721804" w:rsidRPr="00CA7E71" w:rsidRDefault="00721804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</w:rPr>
        <w:t xml:space="preserve">* </w:t>
      </w:r>
      <w:r w:rsidRPr="00CA7E7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:rsidR="00721804" w:rsidRPr="00CA7E71" w:rsidRDefault="00721804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721804" w:rsidRPr="008F2AD0" w:rsidRDefault="00721804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bookmarkStart w:id="0" w:name="_Hlk8263099"/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ณ วันที่</w:t>
      </w:r>
      <w:r w:rsidRPr="00CA7E71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="006104B2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6104B2"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A0AE4" w:rsidRPr="00CA7E71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CA7E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</w:t>
      </w:r>
      <w:r w:rsidR="00B81978" w:rsidRPr="00CA7E7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 </w:t>
      </w:r>
      <w:r w:rsidR="0085538A" w:rsidRPr="00CA7E71">
        <w:rPr>
          <w:rFonts w:asciiTheme="majorBidi" w:hAnsiTheme="majorBidi" w:cstheme="majorBidi"/>
          <w:sz w:val="30"/>
          <w:szCs w:val="30"/>
          <w:lang w:bidi="th-TH"/>
        </w:rPr>
        <w:br/>
      </w:r>
      <w:r w:rsidR="00A06549" w:rsidRPr="00CA7E71">
        <w:rPr>
          <w:rFonts w:asciiTheme="majorBidi" w:hAnsiTheme="majorBidi" w:cstheme="majorBidi"/>
          <w:sz w:val="30"/>
          <w:szCs w:val="30"/>
          <w:lang w:bidi="th-TH"/>
        </w:rPr>
        <w:t>800.1</w:t>
      </w:r>
      <w:r w:rsidR="00530266">
        <w:rPr>
          <w:rFonts w:asciiTheme="majorBidi" w:hAnsiTheme="majorBidi" w:cstheme="majorBidi"/>
          <w:sz w:val="30"/>
          <w:szCs w:val="30"/>
          <w:lang w:bidi="th-TH"/>
        </w:rPr>
        <w:t>0</w:t>
      </w:r>
      <w:r w:rsidR="00CA366B" w:rsidRPr="00CA7E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CA7E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CA366B" w:rsidRPr="00CA7E7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06549" w:rsidRPr="00CA7E71">
        <w:rPr>
          <w:rFonts w:asciiTheme="majorBidi" w:hAnsiTheme="majorBidi" w:cstheme="majorBidi"/>
          <w:sz w:val="30"/>
          <w:szCs w:val="30"/>
          <w:lang w:bidi="th-TH"/>
        </w:rPr>
        <w:t>711.11</w:t>
      </w:r>
      <w:r w:rsidR="00CA366B" w:rsidRPr="00CA7E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CA7E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ตามลำดับ </w:t>
      </w:r>
      <w:r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>(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CA7E71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>6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>1</w:t>
      </w:r>
      <w:r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>:</w:t>
      </w:r>
      <w:r w:rsidR="003B00C2"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620.04 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และ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534.1</w:t>
      </w:r>
      <w:r w:rsidR="0015340B" w:rsidRPr="00CA7E7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FA0AE4"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 ตามลำดับ</w:t>
      </w:r>
      <w:r w:rsidRPr="00CA7E71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  <w:r w:rsidR="008F2AD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="007272B9" w:rsidRPr="007272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กลุ่มบริษัทและ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บริษัทได้ใช้เงินฝากออมทรัพย์และเงินฝากประจำในงบการเงินรวมและงบการเงินเฉพาะกิจการจำนวน </w:t>
      </w:r>
      <w:r w:rsidR="008F2AD0">
        <w:rPr>
          <w:rFonts w:asciiTheme="majorBidi" w:hAnsiTheme="majorBidi" w:cstheme="majorBidi"/>
          <w:sz w:val="30"/>
          <w:szCs w:val="30"/>
          <w:lang w:val="en-US" w:bidi="th-TH"/>
        </w:rPr>
        <w:t xml:space="preserve">17.43 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8F2AD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8F2AD0">
        <w:rPr>
          <w:rFonts w:asciiTheme="majorBidi" w:hAnsiTheme="majorBidi" w:cstheme="majorBidi"/>
          <w:sz w:val="30"/>
          <w:szCs w:val="30"/>
          <w:lang w:val="en-US" w:bidi="th-TH"/>
        </w:rPr>
        <w:t xml:space="preserve">16.73 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8F2AD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ตามลำดับ </w:t>
      </w:r>
      <w:r w:rsidR="008F2AD0" w:rsidRPr="008F2A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8F2AD0" w:rsidRPr="008F2AD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8F2AD0" w:rsidRPr="008F2A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2561: 18.13 </w:t>
      </w:r>
      <w:r w:rsidR="008F2AD0" w:rsidRPr="008F2AD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8F2AD0" w:rsidRPr="008F2A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16.73 </w:t>
      </w:r>
      <w:r w:rsidR="008F2AD0" w:rsidRPr="008F2AD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="008F2AD0" w:rsidRPr="008F2A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8F2AD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F2A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เป็นหลักประกันต่อธนาคารสำหรับวงเงินเบิกเกินบัญชีธนาคารและภาระผูกพันและหนี้สินที่อาจเกิดขึ้น</w:t>
      </w:r>
    </w:p>
    <w:bookmarkEnd w:id="0"/>
    <w:p w:rsidR="00172489" w:rsidRPr="00CA7E71" w:rsidRDefault="00172489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E76496" w:rsidRPr="00CA7E71" w:rsidRDefault="00E7649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cs/>
          <w:lang w:eastAsia="x-none"/>
        </w:rPr>
      </w:pPr>
      <w:r w:rsidRPr="00CA7E71"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A57F80" w:rsidRPr="00CA7E71" w:rsidRDefault="007454F1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8</w:t>
      </w:r>
      <w:r w:rsidR="00CB3B4E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57F80" w:rsidRPr="00CA7E71">
        <w:rPr>
          <w:rFonts w:asciiTheme="majorBidi" w:eastAsia="MS Mincho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:rsidR="001B2A32" w:rsidRPr="00CA7E71" w:rsidRDefault="001B2A3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MS Mincho" w:hAnsiTheme="majorBidi" w:cstheme="majorBidi"/>
          <w:sz w:val="24"/>
          <w:szCs w:val="24"/>
        </w:rPr>
      </w:pPr>
      <w:r w:rsidRPr="00CA7E71">
        <w:rPr>
          <w:rFonts w:asciiTheme="majorBidi" w:eastAsia="MS Mincho" w:hAnsiTheme="majorBidi" w:cstheme="majorBidi"/>
          <w:sz w:val="24"/>
          <w:szCs w:val="24"/>
        </w:rPr>
        <w:tab/>
      </w:r>
      <w:r w:rsidRPr="00CA7E71">
        <w:rPr>
          <w:rFonts w:asciiTheme="majorBidi" w:eastAsia="MS Mincho" w:hAnsiTheme="majorBidi" w:cstheme="majorBidi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5E0F5E" w:rsidRPr="00CA7E71" w:rsidTr="000E6B7D">
        <w:tc>
          <w:tcPr>
            <w:tcW w:w="3330" w:type="dxa"/>
            <w:shd w:val="clear" w:color="auto" w:fill="auto"/>
          </w:tcPr>
          <w:p w:rsidR="005E0F5E" w:rsidRPr="00CA7E71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CA7E71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E0F5E" w:rsidRPr="00CA7E71" w:rsidRDefault="005E0F5E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E0F5E" w:rsidRPr="00CA7E71" w:rsidRDefault="005E0F5E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5E0F5E" w:rsidRPr="00CA7E71" w:rsidRDefault="005E0F5E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E2602" w:rsidRPr="00CA7E71" w:rsidRDefault="007E2602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79153D" w:rsidP="008261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7E260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135,147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9153D" w:rsidRPr="00CA7E71" w:rsidRDefault="0079153D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81,510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123,217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7E260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135,147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79153D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81,510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123,627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6104B2" w:rsidRPr="00CA7E71" w:rsidRDefault="009565DA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1,122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104B2" w:rsidRPr="00CA7E71" w:rsidRDefault="009565DA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1,051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464CE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31AA">
              <w:rPr>
                <w:rFonts w:asciiTheme="majorBidi" w:hAnsiTheme="majorBidi" w:cstheme="majorBidi"/>
                <w:sz w:val="30"/>
                <w:szCs w:val="30"/>
              </w:rPr>
              <w:t>61,357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266,572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3E379C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415DC3"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184,423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CA7E71" w:rsidRDefault="008B57E5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  <w:r w:rsidR="00651FD6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CA7E71" w:rsidRDefault="009101DB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  <w:r w:rsidR="00A5222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184,569</w:t>
            </w: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43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04B2" w:rsidRPr="00CA7E71" w:rsidTr="000E6B7D">
        <w:tc>
          <w:tcPr>
            <w:tcW w:w="333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104B2" w:rsidRPr="00CA7E71" w:rsidRDefault="006104B2" w:rsidP="00826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104B2" w:rsidRPr="00CA7E71" w:rsidRDefault="00CF266D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334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103643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104B2" w:rsidRPr="00CA7E71" w:rsidRDefault="006104B2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473,210</w:t>
            </w:r>
          </w:p>
        </w:tc>
        <w:tc>
          <w:tcPr>
            <w:tcW w:w="262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104B2" w:rsidRPr="00CA7E71" w:rsidRDefault="00D9773A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  <w:r w:rsidR="00353128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:rsidR="006104B2" w:rsidRPr="00CA7E71" w:rsidRDefault="006104B2" w:rsidP="008261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104B2" w:rsidRPr="00CA7E71" w:rsidRDefault="006104B2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308,196</w:t>
            </w:r>
          </w:p>
        </w:tc>
      </w:tr>
    </w:tbl>
    <w:p w:rsidR="00E76496" w:rsidRPr="00CA7E71" w:rsidRDefault="0059715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Theme="majorBidi" w:hAnsiTheme="majorBidi" w:cstheme="majorBidi"/>
          <w:sz w:val="20"/>
          <w:szCs w:val="20"/>
          <w:lang w:val="x-none" w:eastAsia="x-none"/>
        </w:rPr>
      </w:pPr>
      <w:r w:rsidRPr="00CA7E71">
        <w:rPr>
          <w:rFonts w:asciiTheme="majorBidi" w:hAnsiTheme="majorBidi" w:cstheme="majorBidi"/>
          <w:sz w:val="24"/>
          <w:szCs w:val="24"/>
          <w:lang w:val="x-none" w:eastAsia="x-none"/>
        </w:rPr>
        <w:tab/>
      </w:r>
    </w:p>
    <w:p w:rsidR="00131B11" w:rsidRPr="00CA7E71" w:rsidRDefault="00131B11" w:rsidP="00131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3" w:firstLine="553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  <w:r w:rsidRPr="00CA7E71">
        <w:rPr>
          <w:rFonts w:asciiTheme="majorBidi" w:hAnsiTheme="majorBidi" w:cstheme="majorBidi" w:hint="cs"/>
          <w:sz w:val="30"/>
          <w:szCs w:val="30"/>
          <w:cs/>
        </w:rPr>
        <w:t>เจ้าหนี้อื่นประกอบด้วย</w:t>
      </w:r>
    </w:p>
    <w:p w:rsidR="00131B11" w:rsidRPr="00CA7E71" w:rsidRDefault="00131B11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5"/>
        <w:gridCol w:w="1035"/>
        <w:gridCol w:w="990"/>
        <w:gridCol w:w="262"/>
        <w:gridCol w:w="998"/>
        <w:gridCol w:w="262"/>
        <w:gridCol w:w="998"/>
        <w:gridCol w:w="270"/>
        <w:gridCol w:w="1080"/>
      </w:tblGrid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  <w:vAlign w:val="center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4D1BC4" w:rsidRPr="00CA7E71" w:rsidRDefault="00706B76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142,734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106,867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79153D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B11AF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B11AF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81,916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CA7E71" w:rsidRDefault="0045229A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99,245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69,730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B67DA0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3A164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37,465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CA7E71" w:rsidRDefault="005A16B9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6,352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65,306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79153D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3,460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52,850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4D1BC4" w:rsidRPr="00CA7E71" w:rsidRDefault="004D1BC4" w:rsidP="000E6B7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D1BC4" w:rsidRPr="00CA7E71" w:rsidRDefault="005A16B9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3,936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12,157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D1BC4" w:rsidRPr="00CA7E71" w:rsidRDefault="0079153D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1,874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8,386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D1BC4" w:rsidRPr="00CA7E71" w:rsidRDefault="00CC57DF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10,212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12,614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D1BC4" w:rsidRPr="00CA7E71" w:rsidRDefault="003A1646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4,958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3,952</w:t>
            </w:r>
          </w:p>
        </w:tc>
      </w:tr>
      <w:tr w:rsidR="004D1BC4" w:rsidRPr="00CA7E71" w:rsidTr="000E6B7D">
        <w:tc>
          <w:tcPr>
            <w:tcW w:w="3285" w:type="dxa"/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4D1BC4" w:rsidRPr="00CA7E71" w:rsidRDefault="004D1BC4" w:rsidP="000E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CA7E71" w:rsidRDefault="002B2046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  <w:r w:rsidR="00CC57DF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CA7E71" w:rsidRDefault="0078515C" w:rsidP="000E6B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  <w:r w:rsidR="003A1646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:rsidR="004D1BC4" w:rsidRPr="00CA7E71" w:rsidRDefault="004D1BC4" w:rsidP="000E6B7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BC4" w:rsidRPr="00CA7E71" w:rsidRDefault="004D1BC4" w:rsidP="000E6B7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184,569</w:t>
            </w:r>
          </w:p>
        </w:tc>
      </w:tr>
    </w:tbl>
    <w:p w:rsidR="000E0127" w:rsidRPr="00CA7E71" w:rsidRDefault="000E0127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E76496" w:rsidRPr="00CA7E71" w:rsidRDefault="00E7649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CA7E71">
        <w:rPr>
          <w:rFonts w:asciiTheme="majorBidi" w:hAnsiTheme="majorBidi" w:cstheme="majorBidi"/>
          <w:sz w:val="30"/>
          <w:szCs w:val="30"/>
        </w:rPr>
        <w:br w:type="page"/>
      </w:r>
    </w:p>
    <w:p w:rsidR="00A5678B" w:rsidRPr="00CA7E71" w:rsidRDefault="00A5678B" w:rsidP="008261A6">
      <w:pPr>
        <w:pStyle w:val="Heading6"/>
        <w:ind w:left="540" w:right="-45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A7E71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Pr="00CA7E71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CA7E71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A5678B" w:rsidRPr="0049679F" w:rsidRDefault="00A5678B" w:rsidP="00A5678B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:rsidR="00A5678B" w:rsidRPr="00CA7E71" w:rsidRDefault="00A5678B" w:rsidP="00A5678B">
      <w:pPr>
        <w:ind w:left="540"/>
        <w:jc w:val="thaiDistribute"/>
        <w:rPr>
          <w:lang w:val="th-TH" w:eastAsia="x-none"/>
        </w:rPr>
      </w:pPr>
      <w:r w:rsidRPr="00CA7E71">
        <w:rPr>
          <w:rFonts w:ascii="Angsana New" w:hAnsi="Angsana New"/>
          <w:sz w:val="30"/>
          <w:szCs w:val="30"/>
          <w:cs/>
        </w:rPr>
        <w:t>เมื่อวันที่</w:t>
      </w:r>
      <w:r w:rsidRPr="00CA7E71">
        <w:rPr>
          <w:rFonts w:ascii="Angsana New" w:hAnsi="Angsana New"/>
          <w:sz w:val="30"/>
          <w:szCs w:val="30"/>
        </w:rPr>
        <w:t xml:space="preserve"> 5 </w:t>
      </w:r>
      <w:r w:rsidRPr="00CA7E71">
        <w:rPr>
          <w:rFonts w:ascii="Angsana New" w:hAnsi="Angsana New"/>
          <w:sz w:val="30"/>
          <w:szCs w:val="30"/>
          <w:cs/>
        </w:rPr>
        <w:t>เมษายน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</w:rPr>
        <w:t xml:space="preserve">2562 </w:t>
      </w:r>
      <w:r w:rsidRPr="00CA7E71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CA7E71">
        <w:rPr>
          <w:rFonts w:ascii="Angsana New" w:hAnsi="Angsana New" w:hint="cs"/>
          <w:sz w:val="30"/>
          <w:szCs w:val="30"/>
          <w:cs/>
        </w:rPr>
        <w:t>และกำหนด</w:t>
      </w:r>
      <w:r w:rsidRPr="00CA7E71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A7E71">
        <w:rPr>
          <w:rFonts w:ascii="Angsana New" w:hAnsi="Angsana New"/>
          <w:sz w:val="30"/>
          <w:szCs w:val="30"/>
        </w:rPr>
        <w:t>20</w:t>
      </w:r>
      <w:r w:rsidRPr="00CA7E71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A7E71">
        <w:rPr>
          <w:rFonts w:ascii="Angsana New" w:hAnsi="Angsana New"/>
          <w:sz w:val="30"/>
          <w:szCs w:val="30"/>
        </w:rPr>
        <w:t>400</w:t>
      </w:r>
      <w:r w:rsidRPr="00CA7E71">
        <w:rPr>
          <w:rFonts w:ascii="Angsana New" w:hAnsi="Angsana New"/>
          <w:sz w:val="30"/>
          <w:szCs w:val="30"/>
          <w:cs/>
        </w:rPr>
        <w:t xml:space="preserve"> วัน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 xml:space="preserve">ปี </w:t>
      </w:r>
      <w:r w:rsidRPr="00CA7E71">
        <w:rPr>
          <w:rFonts w:ascii="Angsana New" w:hAnsi="Angsana New"/>
          <w:sz w:val="30"/>
          <w:szCs w:val="30"/>
        </w:rPr>
        <w:t>2562</w:t>
      </w:r>
      <w:r w:rsidRPr="00CA7E71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</w:rPr>
        <w:t xml:space="preserve">30 </w:t>
      </w:r>
      <w:r w:rsidR="003B31CF" w:rsidRPr="00CA7E71">
        <w:rPr>
          <w:rFonts w:ascii="Angsana New" w:hAnsi="Angsana New"/>
          <w:sz w:val="30"/>
          <w:szCs w:val="30"/>
          <w:cs/>
        </w:rPr>
        <w:t>กันยายน</w:t>
      </w:r>
      <w:r w:rsidRPr="00CA7E71">
        <w:rPr>
          <w:rFonts w:ascii="Angsana New" w:hAnsi="Angsana New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</w:rPr>
        <w:t>2562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และต้นทุนบริการในอดีตเพิ่มขึ้นสำหรับงวดสามเดือนและ</w:t>
      </w:r>
      <w:r w:rsidR="003B31CF" w:rsidRPr="00CA7E71">
        <w:rPr>
          <w:rFonts w:ascii="Angsana New" w:hAnsi="Angsana New"/>
          <w:sz w:val="30"/>
          <w:szCs w:val="30"/>
          <w:cs/>
        </w:rPr>
        <w:t>เก้าเดือน</w:t>
      </w:r>
      <w:r w:rsidRPr="00CA7E71">
        <w:rPr>
          <w:rFonts w:ascii="Angsana New" w:hAnsi="Angsana New"/>
          <w:sz w:val="30"/>
          <w:szCs w:val="30"/>
          <w:cs/>
        </w:rPr>
        <w:t>สิ้นสุดวันเดียวกันในงบการเงินรวมและงบการเงินเฉพาะกิจการจำนวน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CA366B" w:rsidRPr="00CA7E71">
        <w:rPr>
          <w:rFonts w:ascii="Angsana New" w:hAnsi="Angsana New"/>
          <w:sz w:val="30"/>
          <w:szCs w:val="30"/>
        </w:rPr>
        <w:t xml:space="preserve">3.35 </w:t>
      </w:r>
      <w:r w:rsidRPr="00CA7E71">
        <w:rPr>
          <w:rFonts w:ascii="Angsana New" w:hAnsi="Angsana New"/>
          <w:sz w:val="30"/>
          <w:szCs w:val="30"/>
          <w:cs/>
        </w:rPr>
        <w:t>ล้านบาท</w:t>
      </w:r>
      <w:r w:rsidRPr="00CA7E7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และ</w:t>
      </w:r>
      <w:r w:rsidR="00CA366B" w:rsidRPr="00CA7E71">
        <w:rPr>
          <w:rFonts w:ascii="Angsana New" w:hAnsi="Angsana New"/>
          <w:sz w:val="30"/>
          <w:szCs w:val="30"/>
        </w:rPr>
        <w:t xml:space="preserve"> 2.50</w:t>
      </w:r>
      <w:r w:rsidRPr="00CA7E71">
        <w:rPr>
          <w:rFonts w:ascii="Angsana New" w:hAnsi="Angsana New"/>
          <w:sz w:val="30"/>
          <w:szCs w:val="30"/>
        </w:rPr>
        <w:t xml:space="preserve"> </w:t>
      </w:r>
      <w:r w:rsidRPr="00CA7E7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A5678B" w:rsidRPr="0049679F" w:rsidRDefault="00A5678B" w:rsidP="00A5678B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9A45B0" w:rsidRPr="00CA7E71" w:rsidRDefault="00A5678B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 w:hint="cs"/>
          <w:sz w:val="30"/>
          <w:szCs w:val="30"/>
          <w:cs/>
          <w:lang w:val="th-TH"/>
        </w:rPr>
        <w:t>10</w:t>
      </w:r>
      <w:r w:rsidR="00CB3B4E" w:rsidRPr="00CA7E71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A45B0" w:rsidRPr="00CA7E71">
        <w:rPr>
          <w:rFonts w:asciiTheme="majorBidi" w:hAnsiTheme="majorBidi" w:cstheme="majorBidi"/>
          <w:sz w:val="30"/>
          <w:szCs w:val="30"/>
          <w:cs/>
          <w:lang w:val="th-TH"/>
        </w:rPr>
        <w:t>ส่วนงาน</w:t>
      </w:r>
      <w:r w:rsidR="0056329F" w:rsidRPr="00CA7E71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  <w:r w:rsidRPr="00CA7E71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:rsidR="009A45B0" w:rsidRPr="0049679F" w:rsidRDefault="009A45B0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0440BF" w:rsidRPr="00CA7E71" w:rsidRDefault="006E744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CA7E71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Pr="00CA7E71">
        <w:rPr>
          <w:rFonts w:asciiTheme="majorBidi" w:eastAsia="Cordia New" w:hAnsiTheme="majorBidi" w:cstheme="majorBidi"/>
          <w:color w:val="000000"/>
          <w:sz w:val="30"/>
          <w:szCs w:val="30"/>
        </w:rPr>
        <w:t>/</w:t>
      </w:r>
      <w:r w:rsidRPr="00CA7E71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บริษัทระบุส่วนงานดำเนินงานโดยอ้างอิงจากการรายงานภายใน ซึ่งจะถูกสอบทานโดย</w:t>
      </w:r>
      <w:r w:rsidR="00AF0170" w:rsidRPr="00CA7E71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ผู้</w:t>
      </w:r>
      <w:r w:rsidRPr="00CA7E71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:rsidR="000E6B7D" w:rsidRPr="0049679F" w:rsidRDefault="000E6B7D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:rsidR="000E6B7D" w:rsidRPr="00CA7E7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ข้อมูลเกี่ยวกับการดำเนินงานของกลุ่มบริษัท</w:t>
      </w: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</w:rPr>
        <w:t>/</w:t>
      </w: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บริษัทจำแนกตามส่วนงานทางธุรกิจได้ดังต่อไปนี้ </w:t>
      </w: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</w:rPr>
        <w:t>:</w:t>
      </w:r>
    </w:p>
    <w:p w:rsidR="000E6B7D" w:rsidRPr="00CA7E7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 1 ขายสินค้า</w:t>
      </w:r>
    </w:p>
    <w:p w:rsidR="000E6B7D" w:rsidRPr="00CA7E7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CA7E71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 2 บริการ</w:t>
      </w:r>
    </w:p>
    <w:p w:rsidR="008300E9" w:rsidRPr="0049679F" w:rsidRDefault="008300E9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CA7E71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678B" w:rsidRPr="00CA7E71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CA7E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CA7E71" w:rsidTr="00A5678B">
        <w:tc>
          <w:tcPr>
            <w:tcW w:w="243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A5678B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B904E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AB402C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321,49</w:t>
            </w:r>
            <w:r w:rsidR="00E65E0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AB402C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161,616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AB402C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103,42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AB402C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AB402C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424,923</w:t>
            </w:r>
          </w:p>
        </w:tc>
      </w:tr>
      <w:tr w:rsidR="00A5678B" w:rsidRPr="00CA7E71" w:rsidTr="00A5678B">
        <w:tc>
          <w:tcPr>
            <w:tcW w:w="2430" w:type="dxa"/>
            <w:shd w:val="clear" w:color="auto" w:fill="auto"/>
          </w:tcPr>
          <w:p w:rsidR="00A5678B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Default="0049679F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9679F" w:rsidRPr="00CA7E71" w:rsidRDefault="0049679F" w:rsidP="0049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5678B" w:rsidRPr="00CA7E71" w:rsidTr="00A5678B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A5678B">
        <w:tc>
          <w:tcPr>
            <w:tcW w:w="243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A5678B">
        <w:tc>
          <w:tcPr>
            <w:tcW w:w="2430" w:type="dxa"/>
            <w:shd w:val="clear" w:color="auto" w:fill="auto"/>
          </w:tcPr>
          <w:p w:rsidR="00A5678B" w:rsidRPr="00CA7E71" w:rsidRDefault="00A5678B" w:rsidP="00A567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287,76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155,598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98,54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:rsidR="00A5678B" w:rsidRPr="00CA7E71" w:rsidRDefault="00A5678B" w:rsidP="00A5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B14104" w:rsidP="00A56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386,31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41,541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14,28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42,950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6,081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3D45B5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9,627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6,848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C0406E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14104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B1410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2,744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424CDC" w:rsidP="00424CD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3,842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6,586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C0406E" w:rsidP="00786F6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14104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F036A5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0E146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321,49</w:t>
            </w:r>
            <w:r w:rsidR="00F036A5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161,616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103,42</w:t>
            </w:r>
            <w:r w:rsidR="00F036A5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0E146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A427A5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E146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424,923</w:t>
            </w:r>
          </w:p>
        </w:tc>
      </w:tr>
      <w:tr w:rsidR="0049679F" w:rsidRPr="00CA7E71" w:rsidTr="0049679F">
        <w:tc>
          <w:tcPr>
            <w:tcW w:w="2430" w:type="dxa"/>
            <w:shd w:val="clear" w:color="auto" w:fill="auto"/>
            <w:vAlign w:val="bottom"/>
          </w:tcPr>
          <w:p w:rsidR="0049679F" w:rsidRPr="0049679F" w:rsidRDefault="0049679F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9679F" w:rsidRPr="0049679F" w:rsidRDefault="0049679F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9679F" w:rsidRPr="0049679F" w:rsidRDefault="0049679F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9679F" w:rsidRPr="0049679F" w:rsidRDefault="0049679F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9679F" w:rsidRPr="0049679F" w:rsidRDefault="0049679F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9679F" w:rsidRPr="0049679F" w:rsidRDefault="0049679F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9679F" w:rsidRPr="0049679F" w:rsidRDefault="0049679F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402AE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74A84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2AE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321,49</w:t>
            </w:r>
            <w:r w:rsidR="003A645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402AE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2AE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321,49</w:t>
            </w:r>
            <w:r w:rsidR="003A645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18,046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18,046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B1410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143,570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103,42</w:t>
            </w:r>
            <w:r w:rsidR="003A645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144,167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103,42</w:t>
            </w:r>
            <w:r w:rsidR="003A645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402AE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02AE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321,49</w:t>
            </w:r>
            <w:r w:rsidR="003A645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161,616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103,42</w:t>
            </w:r>
            <w:r w:rsidR="003A645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402AE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02AE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B1410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424,923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6494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6494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321,49</w:t>
            </w:r>
            <w:r w:rsidR="003A645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86,775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6F64" w:rsidRPr="00CA7E71" w:rsidRDefault="003B7945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78,819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76494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6494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6F64" w:rsidRPr="00CA7E71" w:rsidRDefault="00657D7C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400,315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74,841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F64" w:rsidRPr="00CA7E71" w:rsidRDefault="003B7945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24,608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74,841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86F64" w:rsidRPr="00CA7E71" w:rsidRDefault="00657D7C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1F1581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76494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6494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321,49</w:t>
            </w:r>
            <w:r w:rsidR="003A645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161,616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103,42</w:t>
            </w:r>
            <w:r w:rsidR="003B7945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76494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6494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424,923</w:t>
            </w:r>
          </w:p>
        </w:tc>
      </w:tr>
      <w:tr w:rsidR="00786F64" w:rsidRPr="00CA7E71" w:rsidTr="00A5678B">
        <w:tc>
          <w:tcPr>
            <w:tcW w:w="243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86F64" w:rsidRPr="00CA7E71" w:rsidRDefault="00786F64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86F64" w:rsidRPr="00CA7E71" w:rsidTr="00A5678B">
        <w:tc>
          <w:tcPr>
            <w:tcW w:w="2430" w:type="dxa"/>
            <w:shd w:val="clear" w:color="auto" w:fill="auto"/>
            <w:vAlign w:val="bottom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A620B0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943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943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47266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28,442</w:t>
            </w:r>
          </w:p>
        </w:tc>
        <w:tc>
          <w:tcPr>
            <w:tcW w:w="262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1F1581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708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08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6F64" w:rsidRPr="00CA7E71" w:rsidRDefault="00B47266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38,276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86F64" w:rsidRPr="00CA7E71" w:rsidRDefault="00A620B0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100,096</w:t>
            </w:r>
          </w:p>
        </w:tc>
        <w:tc>
          <w:tcPr>
            <w:tcW w:w="270" w:type="dxa"/>
          </w:tcPr>
          <w:p w:rsidR="00786F64" w:rsidRPr="00CA7E71" w:rsidRDefault="00786F64" w:rsidP="0078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86F64" w:rsidRPr="00CA7E71" w:rsidRDefault="00B47266" w:rsidP="00786F6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66,718</w:t>
            </w:r>
          </w:p>
        </w:tc>
      </w:tr>
    </w:tbl>
    <w:p w:rsidR="00D7161A" w:rsidRPr="00CA7E71" w:rsidRDefault="00D7161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CA7E71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678B" w:rsidRPr="00CA7E71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B31CF" w:rsidRPr="00CA7E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CA7E71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CA7E71" w:rsidTr="00A5678B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791,16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D411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</w:t>
            </w:r>
            <w:r w:rsidR="008F567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D411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310,30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76AA7" w:rsidRPr="00CA7E71" w:rsidRDefault="00D411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76AA7" w:rsidRPr="00CA7E71" w:rsidRDefault="00D411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1,101,472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631,73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477,0</w:t>
            </w:r>
            <w:r w:rsidR="008F567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275,24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906,97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126,814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92,90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4,670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13,822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131,484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106,72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75,327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C0406E" w:rsidP="0020791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0791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2,167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77,494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C0406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68,95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23,169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207916" w:rsidP="00C040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C0406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10,519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8,97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33,688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C0406E" w:rsidP="00276AA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</w:t>
            </w:r>
            <w:r w:rsidR="00E9712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8C6C7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07916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791,16</w:t>
            </w:r>
            <w:r w:rsidR="00E9712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494,</w:t>
            </w:r>
            <w:r w:rsidR="008F567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310,30</w:t>
            </w:r>
            <w:r w:rsidR="00E9712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</w:t>
            </w:r>
            <w:r w:rsidR="008C6C7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C6C7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1,101,472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5E7AD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E7AD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791,16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5E7AD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E7AD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D057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791,16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49,617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49,617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8F567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444,</w:t>
            </w:r>
            <w:r w:rsidR="008F567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310,30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452,99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310,30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5E7AD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E7AD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791,16</w:t>
            </w:r>
            <w:r w:rsidR="002C1D9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494,</w:t>
            </w:r>
            <w:r w:rsidR="008F567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310,30</w:t>
            </w:r>
            <w:r w:rsidR="002C1D9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62524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</w:t>
            </w:r>
            <w:r w:rsidR="005E7AD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E7AD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1,101,472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:rsid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:rsid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:rsid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:rsid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:rsidR="0049679F" w:rsidRPr="00CA7E71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76AA7" w:rsidRPr="00CA7E71" w:rsidTr="00A5678B">
        <w:trPr>
          <w:trHeight w:val="80"/>
        </w:trPr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5E7AD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7,591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791,16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292,4</w:t>
            </w:r>
            <w:r w:rsidR="008F567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</w:t>
            </w:r>
            <w:r w:rsidR="002C1D9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9217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17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276AA7" w:rsidRPr="00CA7E71" w:rsidTr="00A5678B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201,940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CB467E" w:rsidP="002425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201,940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</w:t>
            </w:r>
            <w:r w:rsidR="00BC3D22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276AA7" w:rsidRPr="00CA7E71" w:rsidTr="0049679F">
        <w:tc>
          <w:tcPr>
            <w:tcW w:w="243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5E7ADC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791,16</w:t>
            </w:r>
            <w:r w:rsidR="002C1D9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494,</w:t>
            </w:r>
            <w:r w:rsidR="008F567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310,30</w:t>
            </w:r>
            <w:r w:rsidR="002C1D9E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</w:t>
            </w:r>
            <w:r w:rsidR="00FF184A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F184A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A7" w:rsidRPr="00CA7E71" w:rsidRDefault="00CB467E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1,101,472</w:t>
            </w:r>
          </w:p>
        </w:tc>
      </w:tr>
      <w:tr w:rsidR="0049679F" w:rsidRPr="00CA7E71" w:rsidTr="0049679F">
        <w:tc>
          <w:tcPr>
            <w:tcW w:w="2430" w:type="dxa"/>
            <w:shd w:val="clear" w:color="auto" w:fill="auto"/>
          </w:tcPr>
          <w:p w:rsidR="0049679F" w:rsidRP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9679F" w:rsidRPr="0049679F" w:rsidRDefault="0049679F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9679F" w:rsidRP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9679F" w:rsidRP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9679F" w:rsidRP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9679F" w:rsidRPr="0049679F" w:rsidRDefault="0049679F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9679F" w:rsidRPr="0049679F" w:rsidRDefault="0049679F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76AA7" w:rsidRPr="00CA7E71" w:rsidTr="0049679F">
        <w:tc>
          <w:tcPr>
            <w:tcW w:w="2430" w:type="dxa"/>
            <w:shd w:val="clear" w:color="auto" w:fill="auto"/>
            <w:vAlign w:val="bottom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1E34C8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15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15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67,782</w:t>
            </w:r>
          </w:p>
        </w:tc>
        <w:tc>
          <w:tcPr>
            <w:tcW w:w="262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0E0F14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15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15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</w:t>
            </w:r>
            <w:r w:rsidR="00A82A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76AA7" w:rsidRPr="00CA7E71" w:rsidRDefault="001E34C8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283,302</w:t>
            </w:r>
          </w:p>
        </w:tc>
        <w:tc>
          <w:tcPr>
            <w:tcW w:w="270" w:type="dxa"/>
          </w:tcPr>
          <w:p w:rsidR="00276AA7" w:rsidRPr="00CA7E71" w:rsidRDefault="00276AA7" w:rsidP="0027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76AA7" w:rsidRPr="00CA7E71" w:rsidRDefault="00276AA7" w:rsidP="00276AA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172,833</w:t>
            </w:r>
          </w:p>
        </w:tc>
      </w:tr>
    </w:tbl>
    <w:p w:rsidR="00A5678B" w:rsidRPr="00CA7E71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CA7E71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CA7E71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5678B" w:rsidRPr="00CA7E71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CA7E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6487D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A97E13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</w:t>
            </w:r>
            <w:r w:rsidR="000C29F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A97E13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309,502</w:t>
            </w: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97E13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230,834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634F52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59,3</w:t>
            </w:r>
            <w:r w:rsidR="000C29F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97E13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48,542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1570BC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200,939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F91B77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279,376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9,171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8,868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1,161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1,205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F91B7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10,332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10,073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6,572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C0406E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9,563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F91B7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7,339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C0406E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10,232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CC6F96" w:rsidP="00A97E13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C0406E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9,821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A97E1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F91B77" w:rsidP="009A632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C0406E" w:rsidP="00C0406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9,821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1570B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570B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634F52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</w:t>
            </w:r>
            <w:r w:rsidR="000C29F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F91B7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1570B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 w:rsidR="001570B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F91B7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309,502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:rsidR="0049679F" w:rsidRDefault="0049679F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:rsidR="0049679F" w:rsidRDefault="0049679F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:rsidR="0049679F" w:rsidRDefault="0049679F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:rsidR="0049679F" w:rsidRDefault="0049679F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:rsidR="0049679F" w:rsidRPr="00CA7E71" w:rsidRDefault="0049679F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ประเภทของสินค้าและ</w:t>
            </w:r>
          </w:p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2933E0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570B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D62E1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CD1BAF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CD1BAF" w:rsidP="009A63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1570BC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156,70</w:t>
            </w:r>
            <w:r w:rsidR="00D62E1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043918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259,08</w:t>
            </w:r>
            <w:r w:rsidR="00A97E13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0C29FB" w:rsidP="002933E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D62E1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A97E1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CD1BAF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</w:t>
            </w:r>
            <w:r w:rsidR="0053288B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CD1BAF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61,90</w:t>
            </w:r>
            <w:r w:rsidR="00D62E1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50,416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1570BC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CD1BAF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</w:t>
            </w:r>
            <w:r w:rsidR="0053288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A97E1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1570BC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218,610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043918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309,502</w:t>
            </w:r>
          </w:p>
        </w:tc>
      </w:tr>
      <w:tr w:rsidR="009A6327" w:rsidRPr="00CA7E71" w:rsidTr="009A6327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CA7E71" w:rsidTr="009A6327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BE5324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885AE0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</w:t>
            </w:r>
            <w:r w:rsidR="00B203E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6327" w:rsidRPr="00CA7E71" w:rsidRDefault="00954589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885AE0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BE5324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187,464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BB366D" w:rsidP="009A63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BB366D" w:rsidP="009A63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31,146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327" w:rsidRPr="00CA7E71" w:rsidRDefault="00954589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885AE0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31,146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327" w:rsidRPr="00CA7E71" w:rsidRDefault="005F4110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21,704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BE5324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885AE0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</w:t>
            </w:r>
            <w:r w:rsidR="00B203E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885AE0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BE5324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218,610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327" w:rsidRPr="00CA7E71" w:rsidRDefault="00BB366D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309,502</w:t>
            </w:r>
          </w:p>
        </w:tc>
      </w:tr>
      <w:tr w:rsidR="009A6327" w:rsidRPr="00CA7E71" w:rsidTr="00D8286C">
        <w:tc>
          <w:tcPr>
            <w:tcW w:w="243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6327" w:rsidRPr="00CA7E71" w:rsidRDefault="009A6327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A6327" w:rsidRPr="00CA7E71" w:rsidTr="00D8286C">
        <w:tc>
          <w:tcPr>
            <w:tcW w:w="2430" w:type="dxa"/>
            <w:shd w:val="clear" w:color="auto" w:fill="auto"/>
            <w:vAlign w:val="bottom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1E34C8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F49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0F49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110C7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23,075</w:t>
            </w:r>
          </w:p>
        </w:tc>
        <w:tc>
          <w:tcPr>
            <w:tcW w:w="262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565851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11,842</w:t>
            </w:r>
          </w:p>
        </w:tc>
        <w:tc>
          <w:tcPr>
            <w:tcW w:w="270" w:type="dxa"/>
            <w:shd w:val="clear" w:color="auto" w:fill="auto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327" w:rsidRPr="00CA7E71" w:rsidRDefault="00110C73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14,521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CA7E71" w:rsidRDefault="001E34C8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34,461</w:t>
            </w:r>
          </w:p>
        </w:tc>
        <w:tc>
          <w:tcPr>
            <w:tcW w:w="270" w:type="dxa"/>
          </w:tcPr>
          <w:p w:rsidR="009A6327" w:rsidRPr="00CA7E71" w:rsidRDefault="009A6327" w:rsidP="009A6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A6327" w:rsidRPr="00CA7E71" w:rsidRDefault="003B601E" w:rsidP="009A632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37,596</w:t>
            </w:r>
          </w:p>
        </w:tc>
      </w:tr>
    </w:tbl>
    <w:p w:rsidR="00A5678B" w:rsidRPr="00CA7E71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CA7E71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CA7E71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5678B" w:rsidRPr="00CA7E71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CA7E71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A7E71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B31CF" w:rsidRPr="00CA7E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5678B" w:rsidRPr="00CA7E71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17550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630675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5A53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4,797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630675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205,0</w:t>
            </w:r>
            <w:r w:rsidR="00743CCA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678B" w:rsidRPr="00CA7E71" w:rsidRDefault="00630675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A5377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9,219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17550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691,860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5678B" w:rsidRPr="00CA7E71" w:rsidRDefault="00630675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794,016</w:t>
            </w: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:rsidR="0049679F" w:rsidRDefault="0049679F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:rsidR="0049679F" w:rsidRDefault="0049679F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:rsidR="0049679F" w:rsidRDefault="0049679F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:rsidR="0049679F" w:rsidRPr="00CA7E71" w:rsidRDefault="0049679F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  <w:vAlign w:val="bottom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A5678B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78B" w:rsidRPr="00CA7E71" w:rsidTr="00D8286C">
        <w:tc>
          <w:tcPr>
            <w:tcW w:w="2430" w:type="dxa"/>
            <w:shd w:val="clear" w:color="auto" w:fill="auto"/>
          </w:tcPr>
          <w:p w:rsidR="00A5678B" w:rsidRPr="00CA7E71" w:rsidRDefault="00A5678B" w:rsidP="00D82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17550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438,454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5A5377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490,842</w:t>
            </w:r>
          </w:p>
        </w:tc>
        <w:tc>
          <w:tcPr>
            <w:tcW w:w="262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CA7E71" w:rsidRDefault="00802EA4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200,3</w:t>
            </w:r>
            <w:r w:rsidR="00743CCA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CA7E71" w:rsidRDefault="005A5377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123,388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175509" w:rsidP="00D828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638,840</w:t>
            </w:r>
          </w:p>
        </w:tc>
        <w:tc>
          <w:tcPr>
            <w:tcW w:w="270" w:type="dxa"/>
          </w:tcPr>
          <w:p w:rsidR="00A5678B" w:rsidRPr="00CA7E71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5678B" w:rsidRPr="00CA7E71" w:rsidRDefault="007C3761" w:rsidP="00592AE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614,230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25,801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5A5377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87,483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2,515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5A5377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13,564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7C376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28,316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7C3761" w:rsidP="00592AE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101,047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22,537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454A60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56,624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2,167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5A5377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12,267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7C376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24,704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454A60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68,891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592AEA" w:rsidP="00092C0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454A60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</w:t>
            </w:r>
            <w:r w:rsidR="00692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802EA4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5A5377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7C3761" w:rsidP="00F6039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454A60" w:rsidP="008D528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9,848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175509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5A5377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802EA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205,0</w:t>
            </w:r>
            <w:r w:rsidR="00743CCA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5A5377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149,219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175509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691,860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7C376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794,016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7E595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478,59</w:t>
            </w:r>
            <w:r w:rsidR="0094390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7E595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478,59</w:t>
            </w:r>
            <w:r w:rsidR="0094390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644,79</w:t>
            </w:r>
            <w:r w:rsidR="004057A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B24F7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747F68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4390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4057A6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205,0</w:t>
            </w:r>
            <w:r w:rsidR="00FD069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149,219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213,26</w:t>
            </w:r>
            <w:r w:rsidR="0094390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149,21</w:t>
            </w:r>
            <w:r w:rsidR="004057A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7E595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205,0</w:t>
            </w:r>
            <w:r w:rsidR="00FD069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149,219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7E595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691,860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794,016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572F0D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D57A0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86,792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115,3</w:t>
            </w:r>
            <w:r w:rsidR="00FD069C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5281" w:rsidRPr="00CA7E71" w:rsidRDefault="00954589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4057A6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FD57A0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2,156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5281" w:rsidRPr="00CA7E71" w:rsidRDefault="00634F5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89,704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634F5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89,704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D5281" w:rsidRPr="00CA7E71" w:rsidRDefault="00634F5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4589"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CA7E7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FD57A0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C9782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205,0</w:t>
            </w:r>
            <w:r w:rsidR="00FD069C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4057A6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149,219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FD57A0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691,860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1" w:rsidRPr="00CA7E71" w:rsidRDefault="00634F5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794,016</w:t>
            </w:r>
          </w:p>
        </w:tc>
      </w:tr>
      <w:tr w:rsidR="008D5281" w:rsidRPr="00CA7E71" w:rsidTr="00D8286C">
        <w:tc>
          <w:tcPr>
            <w:tcW w:w="243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D5281" w:rsidRPr="00CA7E71" w:rsidRDefault="008D5281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D5281" w:rsidRPr="00CA7E71" w:rsidTr="00D8286C">
        <w:tc>
          <w:tcPr>
            <w:tcW w:w="2430" w:type="dxa"/>
            <w:shd w:val="clear" w:color="auto" w:fill="auto"/>
            <w:vAlign w:val="bottom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333CD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87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</w:t>
            </w:r>
            <w:r w:rsidR="00687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040D8B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52,123</w:t>
            </w:r>
          </w:p>
        </w:tc>
        <w:tc>
          <w:tcPr>
            <w:tcW w:w="262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634F52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87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7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D5281" w:rsidRPr="00CA7E71" w:rsidRDefault="00040D8B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34,181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D5281" w:rsidRPr="00CA7E71" w:rsidRDefault="00333CD4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102,071</w:t>
            </w:r>
          </w:p>
        </w:tc>
        <w:tc>
          <w:tcPr>
            <w:tcW w:w="270" w:type="dxa"/>
          </w:tcPr>
          <w:p w:rsidR="008D5281" w:rsidRPr="00CA7E71" w:rsidRDefault="008D5281" w:rsidP="008D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D5281" w:rsidRPr="00CA7E71" w:rsidRDefault="00040D8B" w:rsidP="008D52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86,304</w:t>
            </w:r>
          </w:p>
        </w:tc>
      </w:tr>
    </w:tbl>
    <w:p w:rsidR="00A5678B" w:rsidRPr="00CA7E71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F49B1" w:rsidRPr="00CA7E71" w:rsidRDefault="001F49B1">
      <w:pPr>
        <w:rPr>
          <w:cs/>
        </w:rPr>
      </w:pPr>
      <w:r w:rsidRPr="00CA7E71">
        <w:br w:type="page"/>
      </w:r>
    </w:p>
    <w:p w:rsidR="00F14CC6" w:rsidRDefault="00F14CC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AC1FE6" w:rsidRPr="00CA7E71" w:rsidRDefault="00AC1FE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6"/>
        <w:gridCol w:w="1081"/>
        <w:gridCol w:w="271"/>
        <w:gridCol w:w="1080"/>
        <w:gridCol w:w="263"/>
        <w:gridCol w:w="1088"/>
        <w:gridCol w:w="236"/>
        <w:gridCol w:w="34"/>
        <w:gridCol w:w="1081"/>
      </w:tblGrid>
      <w:tr w:rsidR="00D7161A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61A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7161A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A7E7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7161A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61A" w:rsidRPr="00CA7E71" w:rsidRDefault="00D7161A" w:rsidP="008261A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5511B2" w:rsidP="004D5CF8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100,096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6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6</w:t>
            </w:r>
            <w:r w:rsidRPr="00CA7E71">
              <w:rPr>
                <w:rFonts w:ascii="Angsana New" w:hAnsi="Angsana New"/>
                <w:sz w:val="30"/>
                <w:szCs w:val="30"/>
              </w:rPr>
              <w:t>,7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A75CD9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34,461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37,596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5511B2" w:rsidP="004D5CF8">
            <w:pPr>
              <w:tabs>
                <w:tab w:val="clear" w:pos="907"/>
                <w:tab w:val="left" w:pos="8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(16,223)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(11,367)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(8,13</w:t>
            </w:r>
            <w:r w:rsidR="009D0A1F" w:rsidRPr="00CA7E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(7,007)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(52,3</w:t>
            </w:r>
            <w:r w:rsidR="005511B2" w:rsidRPr="00CA7E71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(3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9</w:t>
            </w:r>
            <w:r w:rsidRPr="00CA7E71">
              <w:rPr>
                <w:rFonts w:ascii="Angsana New" w:hAnsi="Angsana New"/>
                <w:sz w:val="30"/>
                <w:szCs w:val="30"/>
              </w:rPr>
              <w:t>,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459)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(13,221)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(17,024)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(571)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(367)</w:t>
            </w:r>
          </w:p>
        </w:tc>
      </w:tr>
      <w:tr w:rsidR="004D5CF8" w:rsidRPr="00CA7E71" w:rsidTr="00E42C9A">
        <w:trPr>
          <w:trHeight w:val="92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02237F" w:rsidP="004D5CF8">
            <w:pPr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1714"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1714" w:rsidRPr="00CA7E71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E1714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11B2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16,506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885AE0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E1714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11B2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381A47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13,675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CA7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BD38E3" w:rsidP="004D5CF8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283,302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17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2</w:t>
            </w:r>
            <w:r w:rsidRPr="00CA7E71">
              <w:rPr>
                <w:rFonts w:ascii="Angsana New" w:hAnsi="Angsana New"/>
                <w:sz w:val="30"/>
                <w:szCs w:val="30"/>
              </w:rPr>
              <w:t>,8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F60F04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102,071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86,304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tabs>
                <w:tab w:val="clear" w:pos="907"/>
                <w:tab w:val="left" w:pos="8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D38E3" w:rsidRPr="00CA7E71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3,538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6,192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367ED2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(44,1</w:t>
            </w:r>
            <w:r w:rsidR="00885AE0" w:rsidRPr="00CA7E71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(28,825)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367ED2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(21,79</w:t>
            </w:r>
            <w:r w:rsidR="00F60F04"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(19,002)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(156,</w:t>
            </w:r>
            <w:r w:rsidR="00BD38E3" w:rsidRPr="00CA7E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D05F0" w:rsidRPr="00CA7E7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(10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6</w:t>
            </w:r>
            <w:r w:rsidRPr="00CA7E71">
              <w:rPr>
                <w:rFonts w:ascii="Angsana New" w:hAnsi="Angsana New"/>
                <w:sz w:val="30"/>
                <w:szCs w:val="30"/>
              </w:rPr>
              <w:t>,</w:t>
            </w:r>
            <w:r w:rsidR="000F17A7" w:rsidRPr="00CA7E71">
              <w:rPr>
                <w:rFonts w:ascii="Angsana New" w:hAnsi="Angsana New"/>
                <w:sz w:val="30"/>
                <w:szCs w:val="30"/>
              </w:rPr>
              <w:t>867</w:t>
            </w:r>
            <w:r w:rsidRPr="00CA7E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(48,548)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(45,562)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367ED2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(2,143)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(957)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367ED2" w:rsidP="004D5CF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(1,479)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(46</w:t>
            </w: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7E7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CF8" w:rsidRPr="00CA7E71" w:rsidRDefault="00367ED2" w:rsidP="004D5CF8">
            <w:pPr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CF8" w:rsidRPr="00CA7E71" w:rsidRDefault="00885AE0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2F06" w:rsidRPr="00CA7E7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2F06" w:rsidRPr="00CA7E71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5,825</w:t>
            </w:r>
          </w:p>
        </w:tc>
      </w:tr>
      <w:tr w:rsidR="004D5CF8" w:rsidRPr="00CA7E71" w:rsidTr="00E42C9A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211F20" w:rsidP="00211F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46,066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A22F06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885AE0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60F04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11F20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60F04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CF8" w:rsidRPr="00CA7E71" w:rsidRDefault="004D5CF8" w:rsidP="004D5C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D5CF8" w:rsidRPr="00CA7E71" w:rsidRDefault="004D5CF8" w:rsidP="004D5CF8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33,289</w:t>
            </w:r>
          </w:p>
        </w:tc>
      </w:tr>
      <w:tr w:rsidR="004D5CF8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D5CF8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3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4D5CF8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4D5CF8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4D5CF8" w:rsidRPr="00CA7E71" w:rsidRDefault="004D5CF8" w:rsidP="004D5CF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8"/>
            <w:shd w:val="clear" w:color="auto" w:fill="auto"/>
            <w:vAlign w:val="bottom"/>
          </w:tcPr>
          <w:p w:rsidR="004D5CF8" w:rsidRPr="00CA7E71" w:rsidRDefault="004D5CF8" w:rsidP="004D5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881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885AE0" w:rsidP="007853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211F20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E69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  <w:r w:rsidR="00211F20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69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1" w:type="dxa"/>
            <w:shd w:val="clear" w:color="auto" w:fill="auto"/>
          </w:tcPr>
          <w:p w:rsidR="009A3881" w:rsidRPr="00CA7E71" w:rsidRDefault="009A3881" w:rsidP="009A38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9A3881" w:rsidP="007853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1,229,306</w:t>
            </w:r>
          </w:p>
        </w:tc>
        <w:tc>
          <w:tcPr>
            <w:tcW w:w="263" w:type="dxa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4A0BEF" w:rsidP="009A388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B6208F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2E69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792</w:t>
            </w:r>
            <w:r w:rsidR="00292495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69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9A3881" w:rsidP="009A38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986,033</w:t>
            </w:r>
          </w:p>
        </w:tc>
      </w:tr>
      <w:tr w:rsidR="009A3881" w:rsidRPr="00CA7E71" w:rsidTr="00E42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36" w:type="dxa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211F20" w:rsidP="007853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54D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05,044</w:t>
            </w:r>
          </w:p>
        </w:tc>
        <w:tc>
          <w:tcPr>
            <w:tcW w:w="271" w:type="dxa"/>
            <w:shd w:val="clear" w:color="auto" w:fill="auto"/>
          </w:tcPr>
          <w:p w:rsidR="009A3881" w:rsidRPr="00CA7E71" w:rsidRDefault="009A3881" w:rsidP="009A38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9A3881" w:rsidP="007853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767,356</w:t>
            </w:r>
          </w:p>
        </w:tc>
        <w:tc>
          <w:tcPr>
            <w:tcW w:w="263" w:type="dxa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292495" w:rsidP="009A38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0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0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3881" w:rsidRPr="00CA7E71" w:rsidRDefault="009A3881" w:rsidP="009A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9A3881" w:rsidRPr="00CA7E71" w:rsidRDefault="009A3881" w:rsidP="009A38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576,054</w:t>
            </w:r>
          </w:p>
        </w:tc>
      </w:tr>
    </w:tbl>
    <w:p w:rsidR="00423467" w:rsidRDefault="00423467" w:rsidP="008261A6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:rsidR="00011219" w:rsidRPr="00CA7E71" w:rsidRDefault="00011219" w:rsidP="008261A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:rsidR="00A5678B" w:rsidRPr="00CA7E71" w:rsidRDefault="00A5678B" w:rsidP="008261A6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p w:rsidR="00CA366B" w:rsidRPr="00CA7E71" w:rsidRDefault="00CA366B" w:rsidP="00CA366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CA7E71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CA7E7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CA366B" w:rsidRPr="00CA7E71" w:rsidRDefault="00CA366B" w:rsidP="00CA366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88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01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CA366B" w:rsidRPr="00CA7E71" w:rsidTr="00786F64">
        <w:trPr>
          <w:cantSplit/>
          <w:tblHeader/>
        </w:trPr>
        <w:tc>
          <w:tcPr>
            <w:tcW w:w="2801" w:type="dxa"/>
          </w:tcPr>
          <w:p w:rsidR="00CA366B" w:rsidRPr="00CA7E71" w:rsidRDefault="00CA366B" w:rsidP="00786F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CA366B" w:rsidRPr="00CA7E71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CA7E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CA366B" w:rsidRPr="00CA7E71" w:rsidRDefault="00CA366B" w:rsidP="00786F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A366B" w:rsidRPr="00CA7E71" w:rsidTr="00786F64">
        <w:trPr>
          <w:cantSplit/>
          <w:trHeight w:val="103"/>
          <w:tblHeader/>
        </w:trPr>
        <w:tc>
          <w:tcPr>
            <w:tcW w:w="2801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3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0 </w:t>
            </w:r>
            <w:r w:rsidR="003B31CF" w:rsidRPr="00CA7E71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30 </w:t>
            </w:r>
            <w:r w:rsidR="003B31CF" w:rsidRPr="00CA7E71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CA7E7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CA366B" w:rsidRPr="00CA7E71" w:rsidTr="00786F64">
        <w:trPr>
          <w:cantSplit/>
          <w:trHeight w:val="74"/>
          <w:tblHeader/>
        </w:trPr>
        <w:tc>
          <w:tcPr>
            <w:tcW w:w="2801" w:type="dxa"/>
          </w:tcPr>
          <w:p w:rsidR="00CA366B" w:rsidRPr="00CA7E71" w:rsidRDefault="00CA366B" w:rsidP="00786F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CA366B" w:rsidRPr="00CA7E71" w:rsidRDefault="00CA366B" w:rsidP="00786F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A366B" w:rsidRPr="00CA7E71" w:rsidTr="00CA366B">
        <w:trPr>
          <w:cantSplit/>
        </w:trPr>
        <w:tc>
          <w:tcPr>
            <w:tcW w:w="2801" w:type="dxa"/>
            <w:hideMark/>
          </w:tcPr>
          <w:p w:rsidR="00CA366B" w:rsidRPr="00CA7E71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Pr="00CA7E71" w:rsidRDefault="00793AAA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241,</w:t>
            </w:r>
            <w:r w:rsidR="003541BE"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599,133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CA7E71" w:rsidRDefault="00D9792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123,463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460,131</w:t>
            </w:r>
          </w:p>
        </w:tc>
      </w:tr>
      <w:tr w:rsidR="00CA366B" w:rsidRPr="00CA7E71" w:rsidTr="00786F64">
        <w:trPr>
          <w:cantSplit/>
        </w:trPr>
        <w:tc>
          <w:tcPr>
            <w:tcW w:w="2801" w:type="dxa"/>
          </w:tcPr>
          <w:p w:rsidR="00CA366B" w:rsidRPr="00CA7E71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A7E71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ลูกหนี้ตามสัญญาเช่าทางการเงิน</w:t>
            </w: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Pr="00CA7E71" w:rsidRDefault="00B070EF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BD5448"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922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5,884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CA7E71" w:rsidRDefault="007637A9" w:rsidP="00786F6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A366B" w:rsidRPr="00CA7E71" w:rsidTr="00CA366B">
        <w:trPr>
          <w:cantSplit/>
        </w:trPr>
        <w:tc>
          <w:tcPr>
            <w:tcW w:w="2801" w:type="dxa"/>
            <w:hideMark/>
          </w:tcPr>
          <w:p w:rsidR="00CA366B" w:rsidRPr="00CA7E71" w:rsidRDefault="00CA366B" w:rsidP="00786F6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  <w:p w:rsidR="00CA366B" w:rsidRPr="00CA7E71" w:rsidRDefault="00CA366B" w:rsidP="00786F64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CA366B" w:rsidRPr="00CA7E71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  <w:p w:rsidR="00793AAA" w:rsidRPr="00CA7E71" w:rsidRDefault="00793AAA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61,550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49,728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637A9" w:rsidRPr="00CA7E71" w:rsidRDefault="007637A9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10,660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11,348</w:t>
            </w:r>
          </w:p>
        </w:tc>
      </w:tr>
      <w:tr w:rsidR="00CA366B" w:rsidRPr="00CA7E71" w:rsidTr="00CA366B">
        <w:trPr>
          <w:cantSplit/>
        </w:trPr>
        <w:tc>
          <w:tcPr>
            <w:tcW w:w="2801" w:type="dxa"/>
            <w:hideMark/>
          </w:tcPr>
          <w:p w:rsidR="00CA366B" w:rsidRPr="00CA7E71" w:rsidRDefault="00CA366B" w:rsidP="00786F6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  <w:p w:rsidR="00CA366B" w:rsidRPr="00CA7E71" w:rsidRDefault="00CA366B" w:rsidP="00786F64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CA366B" w:rsidRPr="00CA7E71" w:rsidRDefault="00E42C9A" w:rsidP="00786F64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:rsidR="00793AAA" w:rsidRPr="00CA7E71" w:rsidRDefault="00793AAA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3B7F9F"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B7F9F" w:rsidRPr="00CA7E7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734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106,867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7637A9" w:rsidRPr="00CA7E71" w:rsidRDefault="00AF2653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108,760</w:t>
            </w:r>
          </w:p>
        </w:tc>
        <w:tc>
          <w:tcPr>
            <w:tcW w:w="180" w:type="dxa"/>
          </w:tcPr>
          <w:p w:rsidR="00CA366B" w:rsidRPr="00CA7E71" w:rsidRDefault="00CA366B" w:rsidP="00786F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CA366B" w:rsidRPr="00CA7E71" w:rsidRDefault="00CA366B" w:rsidP="00786F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81,916</w:t>
            </w:r>
          </w:p>
        </w:tc>
      </w:tr>
    </w:tbl>
    <w:p w:rsidR="009A6327" w:rsidRPr="00CA7E71" w:rsidRDefault="009A6327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5750C" w:rsidRPr="00CA7E71" w:rsidRDefault="00F5750C" w:rsidP="00F575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ธิของกลุ่มบริษัทในการได้รับสิ่งตอบแทนจากการขายสินค้าภายใต้สัญญาเช่าการเงิน 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:rsidR="00F5750C" w:rsidRPr="00CA7E71" w:rsidRDefault="00F5750C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A6327" w:rsidRPr="00CA7E71" w:rsidRDefault="009A6327" w:rsidP="009A63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:rsidR="00073B44" w:rsidRPr="00CA7E71" w:rsidRDefault="0007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F2469E" w:rsidRPr="00CA7E71" w:rsidRDefault="00B96F63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8B3281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D631D2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2469E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ภาษีเงินได้</w:t>
      </w:r>
    </w:p>
    <w:p w:rsidR="00F2469E" w:rsidRPr="00CA7E71" w:rsidRDefault="00F2469E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lang w:val="en-US"/>
        </w:rPr>
      </w:pPr>
    </w:p>
    <w:p w:rsidR="008808DC" w:rsidRPr="00CA7E71" w:rsidRDefault="00F2469E" w:rsidP="00F5750C">
      <w:pPr>
        <w:spacing w:line="240" w:lineRule="auto"/>
        <w:ind w:left="540" w:right="-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D4DA7" w:rsidRPr="00CA7E71">
        <w:rPr>
          <w:rFonts w:asciiTheme="majorBidi" w:hAnsiTheme="majorBidi" w:cstheme="majorBidi"/>
          <w:sz w:val="30"/>
          <w:szCs w:val="30"/>
        </w:rPr>
        <w:t xml:space="preserve">30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D4DA7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0405BA" w:rsidRPr="00CA7E71">
        <w:rPr>
          <w:rFonts w:asciiTheme="majorBidi" w:hAnsiTheme="majorBidi" w:cstheme="majorBidi"/>
          <w:sz w:val="30"/>
          <w:szCs w:val="30"/>
        </w:rPr>
        <w:t>1</w:t>
      </w:r>
      <w:r w:rsidR="004B6F4C" w:rsidRPr="00CA7E71">
        <w:rPr>
          <w:rFonts w:asciiTheme="majorBidi" w:hAnsiTheme="majorBidi" w:cstheme="majorBidi"/>
          <w:sz w:val="30"/>
          <w:szCs w:val="30"/>
        </w:rPr>
        <w:t>5</w:t>
      </w:r>
      <w:r w:rsidR="000405BA" w:rsidRPr="00CA7E71">
        <w:rPr>
          <w:rFonts w:asciiTheme="majorBidi" w:hAnsiTheme="majorBidi" w:cstheme="majorBidi"/>
          <w:sz w:val="30"/>
          <w:szCs w:val="30"/>
        </w:rPr>
        <w:t>.</w:t>
      </w:r>
      <w:r w:rsidR="001C045C" w:rsidRPr="00CA7E71">
        <w:rPr>
          <w:rFonts w:asciiTheme="majorBidi" w:hAnsiTheme="majorBidi" w:cstheme="majorBidi"/>
          <w:sz w:val="30"/>
          <w:szCs w:val="30"/>
        </w:rPr>
        <w:t>36</w:t>
      </w:r>
      <w:r w:rsidR="00F320C2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366460" w:rsidRPr="00CA7E71">
        <w:rPr>
          <w:rFonts w:asciiTheme="majorBidi" w:hAnsiTheme="majorBidi" w:cstheme="majorBidi"/>
          <w:sz w:val="30"/>
          <w:szCs w:val="30"/>
        </w:rPr>
        <w:t>15</w:t>
      </w:r>
      <w:r w:rsidR="004B6F4C" w:rsidRPr="00CA7E71">
        <w:rPr>
          <w:rFonts w:asciiTheme="majorBidi" w:hAnsiTheme="majorBidi" w:cstheme="majorBidi"/>
          <w:sz w:val="30"/>
          <w:szCs w:val="30"/>
        </w:rPr>
        <w:t>.</w:t>
      </w:r>
      <w:r w:rsidR="001C045C" w:rsidRPr="00CA7E71">
        <w:rPr>
          <w:rFonts w:asciiTheme="majorBidi" w:hAnsiTheme="majorBidi" w:cstheme="majorBidi"/>
          <w:sz w:val="30"/>
          <w:szCs w:val="30"/>
        </w:rPr>
        <w:t>22</w:t>
      </w:r>
      <w:r w:rsidR="00F320C2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C1702C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F320C2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>สามเดือน</w:t>
      </w:r>
      <w:r w:rsidR="00D63DFC">
        <w:rPr>
          <w:rFonts w:asciiTheme="majorBidi" w:hAnsiTheme="majorBidi" w:cstheme="majorBidi" w:hint="cs"/>
          <w:i/>
          <w:iCs/>
          <w:sz w:val="30"/>
          <w:szCs w:val="30"/>
          <w:cs/>
        </w:rPr>
        <w:t>แ</w:t>
      </w:r>
      <w:r w:rsidR="00F320C2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>ละ</w:t>
      </w:r>
      <w:r w:rsidR="003B31CF" w:rsidRPr="00CA7E71">
        <w:rPr>
          <w:rFonts w:asciiTheme="majorBidi" w:hAnsiTheme="majorBidi" w:cstheme="majorBidi"/>
          <w:i/>
          <w:iCs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D4DA7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i/>
          <w:iCs/>
          <w:sz w:val="30"/>
          <w:szCs w:val="30"/>
          <w:cs/>
        </w:rPr>
        <w:t>กันยายน</w:t>
      </w:r>
      <w:r w:rsidR="00BD4DA7"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9D78B9" w:rsidRPr="00CA7E71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22.</w:t>
      </w:r>
      <w:r w:rsidR="002E153B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F320C2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20C2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1540A4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540A4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F320C2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20C2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อัตราภาษีเงินได้ที่แท้จริงของบริษัทในการดำเนินงานต่อเนื่องสำหรับงวดสามเดือน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lastRenderedPageBreak/>
        <w:t>และงวด</w:t>
      </w:r>
      <w:r w:rsidR="003B31CF" w:rsidRPr="00CA7E7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84A04" w:rsidRPr="00CA7E71">
        <w:rPr>
          <w:rFonts w:asciiTheme="majorBidi" w:hAnsiTheme="majorBidi" w:cstheme="majorBidi"/>
          <w:sz w:val="30"/>
          <w:szCs w:val="30"/>
        </w:rPr>
        <w:t>3</w:t>
      </w:r>
      <w:r w:rsidR="00BD4DA7" w:rsidRPr="00CA7E71">
        <w:rPr>
          <w:rFonts w:asciiTheme="majorBidi" w:hAnsiTheme="majorBidi" w:cstheme="majorBidi"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D4DA7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4A04" w:rsidRPr="00CA7E71">
        <w:rPr>
          <w:rFonts w:asciiTheme="majorBidi" w:hAnsiTheme="majorBidi" w:cstheme="majorBidi"/>
          <w:sz w:val="30"/>
          <w:szCs w:val="30"/>
          <w:cs/>
        </w:rPr>
        <w:t>256</w:t>
      </w:r>
      <w:r w:rsidR="009D78B9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366460" w:rsidRPr="00CA7E71">
        <w:rPr>
          <w:rFonts w:asciiTheme="majorBidi" w:hAnsiTheme="majorBidi" w:cstheme="majorBidi"/>
          <w:sz w:val="30"/>
          <w:szCs w:val="30"/>
        </w:rPr>
        <w:t>10.</w:t>
      </w:r>
      <w:r w:rsidR="001C045C" w:rsidRPr="00CA7E71">
        <w:rPr>
          <w:rFonts w:asciiTheme="majorBidi" w:hAnsiTheme="majorBidi" w:cstheme="majorBidi"/>
          <w:sz w:val="30"/>
          <w:szCs w:val="30"/>
        </w:rPr>
        <w:t>95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 </w:t>
      </w:r>
      <w:r w:rsidR="00271DD9" w:rsidRPr="00CA7E71">
        <w:rPr>
          <w:rFonts w:asciiTheme="majorBidi" w:hAnsiTheme="majorBidi" w:cstheme="majorBidi"/>
          <w:sz w:val="30"/>
          <w:szCs w:val="30"/>
        </w:rPr>
        <w:t>9.</w:t>
      </w:r>
      <w:r w:rsidR="001C045C" w:rsidRPr="00CA7E71">
        <w:rPr>
          <w:rFonts w:asciiTheme="majorBidi" w:hAnsiTheme="majorBidi" w:cstheme="majorBidi"/>
          <w:sz w:val="30"/>
          <w:szCs w:val="30"/>
        </w:rPr>
        <w:t>93</w:t>
      </w:r>
      <w:r w:rsidR="00F320C2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F320C2" w:rsidRPr="00CA7E7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C1702C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8808DC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>สามเดือนและ</w:t>
      </w:r>
      <w:r w:rsidR="003B31CF" w:rsidRPr="00CA7E71">
        <w:rPr>
          <w:rFonts w:asciiTheme="majorBidi" w:hAnsiTheme="majorBidi" w:cstheme="majorBidi"/>
          <w:i/>
          <w:iCs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C84A04" w:rsidRPr="00CA7E7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D4DA7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3B31CF" w:rsidRPr="00CA7E71">
        <w:rPr>
          <w:rFonts w:asciiTheme="majorBidi" w:hAnsiTheme="majorBidi" w:cstheme="majorBidi"/>
          <w:i/>
          <w:iCs/>
          <w:sz w:val="30"/>
          <w:szCs w:val="30"/>
          <w:cs/>
        </w:rPr>
        <w:t>กันยายน</w:t>
      </w:r>
      <w:r w:rsidR="00BD4DA7"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4A04" w:rsidRPr="00CA7E71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9D78B9" w:rsidRPr="00CA7E7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4A04" w:rsidRPr="00CA7E71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2E153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153B">
        <w:rPr>
          <w:rFonts w:asciiTheme="majorBidi" w:hAnsiTheme="majorBidi" w:cstheme="majorBidi"/>
          <w:i/>
          <w:iCs/>
          <w:sz w:val="30"/>
          <w:szCs w:val="30"/>
        </w:rPr>
        <w:t>78</w:t>
      </w:r>
      <w:r w:rsidR="008808DC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808DC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153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D0C69" w:rsidRPr="00CA7E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153B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8808DC"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808DC" w:rsidRPr="00CA7E71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84A04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</w:t>
      </w:r>
      <w:r w:rsidR="001B1992" w:rsidRPr="00CA7E71">
        <w:rPr>
          <w:rFonts w:asciiTheme="majorBidi" w:hAnsiTheme="majorBidi" w:cstheme="majorBidi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CA7E71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รายได้รับล่วงหน้า และประมาณการหนี้สิน</w:t>
      </w:r>
    </w:p>
    <w:p w:rsidR="00F5750C" w:rsidRPr="00CA7E71" w:rsidRDefault="00F5750C" w:rsidP="00F5750C">
      <w:pPr>
        <w:spacing w:line="240" w:lineRule="auto"/>
        <w:ind w:left="540" w:right="-90"/>
        <w:jc w:val="thaiDistribute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3407EA" w:rsidRPr="00CA7E71" w:rsidRDefault="00EA6DFE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F2469E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7F67C8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กำไ</w:t>
      </w:r>
      <w:r w:rsidR="00DE4A29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ร</w:t>
      </w:r>
      <w:r w:rsidR="007F67C8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</w:t>
      </w:r>
      <w:r w:rsidR="004119C4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หุ้นขั้นพื้นฐาน</w:t>
      </w:r>
    </w:p>
    <w:p w:rsidR="00FB335F" w:rsidRPr="00CA7E71" w:rsidRDefault="00FB335F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12345" w:rsidRPr="00CA7E71" w:rsidRDefault="004F39F8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กำไรต่อหุ้นขั้นพื้น</w:t>
      </w:r>
      <w:r w:rsidR="00F918A4" w:rsidRPr="00CA7E71">
        <w:rPr>
          <w:rFonts w:asciiTheme="majorBidi" w:hAnsiTheme="majorBidi" w:cstheme="majorBidi"/>
          <w:sz w:val="30"/>
          <w:szCs w:val="30"/>
          <w:cs/>
        </w:rPr>
        <w:t>ฐานสำหรับงวด</w:t>
      </w:r>
      <w:r w:rsidR="008808DC" w:rsidRPr="00CA7E7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D4DA7" w:rsidRPr="00CA7E71">
        <w:rPr>
          <w:rFonts w:asciiTheme="majorBidi" w:hAnsiTheme="majorBidi" w:cstheme="majorBidi"/>
          <w:sz w:val="30"/>
          <w:szCs w:val="30"/>
        </w:rPr>
        <w:t xml:space="preserve">30 </w:t>
      </w:r>
      <w:r w:rsidR="003B31CF" w:rsidRPr="00CA7E7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D4DA7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18A4" w:rsidRPr="00CA7E71">
        <w:rPr>
          <w:rFonts w:asciiTheme="majorBidi" w:hAnsiTheme="majorBidi" w:cstheme="majorBidi"/>
          <w:sz w:val="30"/>
          <w:szCs w:val="30"/>
        </w:rPr>
        <w:t>25</w:t>
      </w:r>
      <w:r w:rsidR="00F918A4" w:rsidRPr="00CA7E71">
        <w:rPr>
          <w:rFonts w:asciiTheme="majorBidi" w:hAnsiTheme="majorBidi" w:cstheme="majorBidi"/>
          <w:sz w:val="30"/>
          <w:szCs w:val="30"/>
          <w:cs/>
        </w:rPr>
        <w:t>6</w:t>
      </w:r>
      <w:r w:rsidR="00322B2E" w:rsidRPr="00CA7E71">
        <w:rPr>
          <w:rFonts w:asciiTheme="majorBidi" w:hAnsiTheme="majorBidi" w:cstheme="majorBidi"/>
          <w:sz w:val="30"/>
          <w:szCs w:val="30"/>
        </w:rPr>
        <w:t>2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และ</w:t>
      </w:r>
      <w:r w:rsidR="00F918A4" w:rsidRPr="00CA7E71">
        <w:rPr>
          <w:rFonts w:asciiTheme="majorBidi" w:hAnsiTheme="majorBidi" w:cstheme="majorBidi"/>
          <w:sz w:val="30"/>
          <w:szCs w:val="30"/>
        </w:rPr>
        <w:t xml:space="preserve"> 25</w:t>
      </w:r>
      <w:r w:rsidR="00322B2E" w:rsidRPr="00CA7E71">
        <w:rPr>
          <w:rFonts w:asciiTheme="majorBidi" w:hAnsiTheme="majorBidi" w:cstheme="majorBidi"/>
          <w:sz w:val="30"/>
          <w:szCs w:val="30"/>
          <w:cs/>
        </w:rPr>
        <w:t>6</w:t>
      </w:r>
      <w:r w:rsidR="00322B2E" w:rsidRPr="00CA7E71">
        <w:rPr>
          <w:rFonts w:asciiTheme="majorBidi" w:hAnsiTheme="majorBidi" w:cstheme="majorBidi"/>
          <w:sz w:val="30"/>
          <w:szCs w:val="30"/>
        </w:rPr>
        <w:t>1</w:t>
      </w:r>
      <w:r w:rsidR="00F918A4" w:rsidRPr="00CA7E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</w:p>
    <w:p w:rsidR="000E3D03" w:rsidRPr="00CA7E71" w:rsidRDefault="000E3D03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0E3D03" w:rsidRPr="00CA7E71" w:rsidTr="00BE4F5D">
        <w:tc>
          <w:tcPr>
            <w:tcW w:w="4410" w:type="dxa"/>
            <w:shd w:val="clear" w:color="auto" w:fill="auto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D03" w:rsidRPr="00CA7E71" w:rsidTr="00BE4F5D">
        <w:tc>
          <w:tcPr>
            <w:tcW w:w="4410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B31CF"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CA7E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CA7E7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0E3D03" w:rsidRPr="00CA7E71" w:rsidTr="00BE4F5D">
        <w:tc>
          <w:tcPr>
            <w:tcW w:w="4410" w:type="dxa"/>
            <w:shd w:val="clear" w:color="auto" w:fill="auto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CA7E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พันหุ้น)</w:t>
            </w:r>
          </w:p>
        </w:tc>
      </w:tr>
      <w:tr w:rsidR="000E3D03" w:rsidRPr="00CA7E71" w:rsidTr="00BE4F5D">
        <w:tc>
          <w:tcPr>
            <w:tcW w:w="4410" w:type="dxa"/>
            <w:shd w:val="clear" w:color="auto" w:fill="auto"/>
          </w:tcPr>
          <w:p w:rsidR="000E3D03" w:rsidRPr="00CA7E71" w:rsidRDefault="000E3D03" w:rsidP="008261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E3D03" w:rsidRPr="00CA7E71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E3D03" w:rsidRPr="00CA7E71" w:rsidRDefault="000E3D03" w:rsidP="008261A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E3D03" w:rsidRPr="00CA7E71" w:rsidRDefault="000E3D03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3D03" w:rsidRPr="00CA7E71" w:rsidRDefault="000E3D03" w:rsidP="008261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37D6" w:rsidRPr="00CA7E71" w:rsidTr="003D0C69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90146D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11,212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90146D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10,834</w:t>
            </w: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A537D6" w:rsidRPr="00CA7E71" w:rsidTr="00DF1FD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37D6" w:rsidRPr="00CA7E71" w:rsidTr="003D0C69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A537D6" w:rsidRPr="00CA7E71" w:rsidRDefault="0090146D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61,918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27,775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A537D6" w:rsidRPr="00CA7E71" w:rsidRDefault="0090146D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61,918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27,775</w:t>
            </w: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A537D6" w:rsidRPr="00CA7E71" w:rsidTr="00DF1FD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537D6" w:rsidRPr="00CA7E71" w:rsidTr="00BE4F5D">
        <w:tc>
          <w:tcPr>
            <w:tcW w:w="441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0.21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62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0.21</w:t>
            </w:r>
          </w:p>
        </w:tc>
        <w:tc>
          <w:tcPr>
            <w:tcW w:w="270" w:type="dxa"/>
            <w:shd w:val="clear" w:color="auto" w:fill="auto"/>
          </w:tcPr>
          <w:p w:rsidR="00A537D6" w:rsidRPr="00CA7E71" w:rsidRDefault="00A537D6" w:rsidP="00A5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537D6" w:rsidRPr="00CA7E71" w:rsidRDefault="00A537D6" w:rsidP="00A537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:rsidR="00440FEC" w:rsidRPr="00CA7E71" w:rsidRDefault="00440FE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Pr="00CA7E71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Pr="00CA7E71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750C" w:rsidRPr="00CA7E71" w:rsidRDefault="00F5750C" w:rsidP="008261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A51ED1" w:rsidRPr="00CA7E71" w:rsidRDefault="00A51ED1" w:rsidP="00A51ED1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GB"/>
        </w:rPr>
        <w:lastRenderedPageBreak/>
        <w:t>13</w:t>
      </w:r>
      <w:r w:rsidRPr="00CA7E71">
        <w:rPr>
          <w:rFonts w:asciiTheme="majorBidi" w:eastAsia="MS Mincho" w:hAnsiTheme="majorBidi" w:cstheme="majorBidi"/>
          <w:sz w:val="30"/>
          <w:szCs w:val="30"/>
          <w:lang w:val="en-GB"/>
        </w:rPr>
        <w:tab/>
      </w:r>
      <w:r w:rsidRPr="00CA7E7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เงินปันผล</w:t>
      </w:r>
    </w:p>
    <w:p w:rsidR="00A51ED1" w:rsidRPr="00423467" w:rsidRDefault="00A51ED1" w:rsidP="00A51ED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F32025" w:rsidRPr="00CA7E71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เงินปันผล</w:t>
      </w:r>
      <w:r w:rsidRPr="00CA7E71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CA7E71">
        <w:rPr>
          <w:rFonts w:ascii="Angsana New" w:hAnsi="Angsana New"/>
          <w:sz w:val="30"/>
          <w:szCs w:val="30"/>
          <w:cs/>
        </w:rPr>
        <w:t>ดังนี้</w:t>
      </w:r>
      <w:r w:rsidRPr="00CA7E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2025" w:rsidRPr="00423467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CA7E71" w:rsidTr="00E42C9A">
        <w:tc>
          <w:tcPr>
            <w:tcW w:w="2430" w:type="dxa"/>
            <w:vAlign w:val="bottom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CA7E71" w:rsidRDefault="00CA366B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:rsidR="00CA366B" w:rsidRPr="00CA7E71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:rsidR="00CA366B" w:rsidRPr="00CA7E71" w:rsidDel="00D43E7A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673C7" w:rsidRPr="00CA7E71" w:rsidTr="00E42C9A">
        <w:tc>
          <w:tcPr>
            <w:tcW w:w="243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A366B" w:rsidRPr="00CA7E71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16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dxa"/>
          </w:tcPr>
          <w:p w:rsidR="00CA366B" w:rsidRPr="00CA7E7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73C7" w:rsidRPr="00CA7E71" w:rsidTr="00E42C9A">
        <w:tc>
          <w:tcPr>
            <w:tcW w:w="243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A7E71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42C9A" w:rsidRPr="00CA7E7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3C7" w:rsidRPr="00CA7E71" w:rsidTr="00E42C9A">
        <w:tc>
          <w:tcPr>
            <w:tcW w:w="243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A7E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0.12</w:t>
            </w:r>
            <w:r w:rsidR="00ED10ED" w:rsidRPr="00CA7E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16" w:type="dxa"/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:rsidR="009673C7" w:rsidRPr="00CA7E7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36</w:t>
            </w:r>
            <w:r w:rsidR="00B36B5D" w:rsidRPr="00CA7E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E42C9A" w:rsidRPr="00CA7E71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2C9A" w:rsidRPr="00423467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42C9A" w:rsidRPr="00CA7E71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A7E71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9A" w:rsidRPr="00CA7E71" w:rsidTr="00E42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6B5D" w:rsidRPr="00CA7E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6B5D"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A7E71">
              <w:rPr>
                <w:rFonts w:ascii="Angsana New" w:hAnsi="Angsana New"/>
                <w:sz w:val="30"/>
                <w:szCs w:val="30"/>
              </w:rPr>
              <w:t>256</w:t>
            </w:r>
            <w:r w:rsidR="00B36B5D" w:rsidRPr="00CA7E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0.</w:t>
            </w:r>
            <w:r w:rsidR="00ED10ED" w:rsidRPr="00CA7E71">
              <w:rPr>
                <w:rFonts w:ascii="Angsana New" w:hAnsi="Angsana New"/>
                <w:sz w:val="30"/>
                <w:szCs w:val="30"/>
              </w:rPr>
              <w:t>0</w:t>
            </w:r>
            <w:r w:rsidR="00B36B5D" w:rsidRPr="00CA7E7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42C9A" w:rsidRPr="00CA7E71" w:rsidRDefault="00E42C9A" w:rsidP="0066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</w:rPr>
              <w:t>19</w:t>
            </w:r>
            <w:r w:rsidR="00B36B5D" w:rsidRPr="00CA7E71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</w:tbl>
    <w:p w:rsidR="00F5750C" w:rsidRPr="00423467" w:rsidRDefault="00F5750C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:rsidR="00B96F63" w:rsidRPr="00CA7E71" w:rsidRDefault="00B96F63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GB"/>
        </w:rPr>
        <w:t>1</w:t>
      </w:r>
      <w:r w:rsidR="00A51ED1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CA7E71">
        <w:rPr>
          <w:rFonts w:asciiTheme="majorBidi" w:eastAsia="MS Mincho" w:hAnsiTheme="majorBidi" w:cstheme="majorBidi"/>
          <w:sz w:val="30"/>
          <w:szCs w:val="30"/>
          <w:lang w:val="en-GB"/>
        </w:rPr>
        <w:tab/>
      </w:r>
      <w:r w:rsidRPr="00CA7E7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เครื่องมือทางการเงิน</w:t>
      </w:r>
    </w:p>
    <w:p w:rsidR="00B96F63" w:rsidRPr="00423467" w:rsidRDefault="00B96F63" w:rsidP="008261A6">
      <w:pPr>
        <w:spacing w:line="240" w:lineRule="auto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:rsidR="00B96F63" w:rsidRPr="00CA7E71" w:rsidRDefault="00B96F63" w:rsidP="008261A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B96F63" w:rsidRPr="00423467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B96F63" w:rsidRPr="00CA7E71" w:rsidRDefault="00B96F63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C1E76" w:rsidRDefault="003C1E76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423467" w:rsidRPr="00CA7E71" w:rsidTr="001C44BC">
        <w:trPr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3467" w:rsidRPr="00CA7E71" w:rsidTr="001C44BC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23467" w:rsidRPr="00CA7E71" w:rsidTr="001C44BC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23467" w:rsidRPr="00CA7E71" w:rsidTr="001C44BC">
        <w:trPr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3467" w:rsidRPr="00CA7E71" w:rsidTr="001C44BC">
        <w:trPr>
          <w:tblHeader/>
        </w:trPr>
        <w:tc>
          <w:tcPr>
            <w:tcW w:w="3870" w:type="dxa"/>
            <w:shd w:val="clear" w:color="auto" w:fill="auto"/>
          </w:tcPr>
          <w:p w:rsidR="00423467" w:rsidRPr="00CA7E71" w:rsidRDefault="00423467" w:rsidP="001C44BC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3467" w:rsidRPr="00CA7E71" w:rsidTr="001C44BC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423467" w:rsidRPr="00CA7E71" w:rsidRDefault="00423467" w:rsidP="001C44BC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467" w:rsidRPr="00CA7E71" w:rsidTr="001C44BC">
        <w:trPr>
          <w:tblHeader/>
        </w:trPr>
        <w:tc>
          <w:tcPr>
            <w:tcW w:w="3870" w:type="dxa"/>
            <w:shd w:val="clear" w:color="auto" w:fill="auto"/>
          </w:tcPr>
          <w:p w:rsidR="00423467" w:rsidRPr="00CA7E71" w:rsidRDefault="00423467" w:rsidP="001C44BC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423467" w:rsidRPr="00CA7E71" w:rsidRDefault="00423467" w:rsidP="001C44BC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6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6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467" w:rsidRPr="00CA7E71" w:rsidTr="001C44BC">
        <w:trPr>
          <w:tblHeader/>
        </w:trPr>
        <w:tc>
          <w:tcPr>
            <w:tcW w:w="3870" w:type="dxa"/>
            <w:shd w:val="clear" w:color="auto" w:fill="auto"/>
          </w:tcPr>
          <w:p w:rsidR="00423467" w:rsidRPr="00CA7E71" w:rsidRDefault="00423467" w:rsidP="001C44BC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423467" w:rsidRPr="00CA7E71" w:rsidRDefault="00423467" w:rsidP="001C44BC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550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</w:p>
        </w:tc>
        <w:tc>
          <w:tcPr>
            <w:tcW w:w="180" w:type="dxa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76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enter" w:pos="64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  <w:tab w:val="decimal" w:pos="82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  <w:tab w:val="decimal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enter" w:pos="64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367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enter" w:pos="64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23467" w:rsidRPr="00CA7E71" w:rsidRDefault="00423467" w:rsidP="001C44BC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23467" w:rsidRPr="00CA7E71" w:rsidRDefault="00423467" w:rsidP="001C44BC">
            <w:pPr>
              <w:pStyle w:val="acctfourfigures"/>
              <w:tabs>
                <w:tab w:val="clear" w:pos="765"/>
                <w:tab w:val="decimal" w:pos="547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</w:p>
        </w:tc>
      </w:tr>
    </w:tbl>
    <w:p w:rsidR="00423467" w:rsidRDefault="00423467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423467" w:rsidRDefault="00423467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423467" w:rsidRPr="00423467" w:rsidRDefault="00423467" w:rsidP="008261A6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B96F63" w:rsidRPr="00CA7E71" w:rsidTr="00423467">
        <w:trPr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F63" w:rsidRPr="00CA7E71" w:rsidTr="00423467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96F63" w:rsidRPr="00CA7E71" w:rsidTr="00423467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F63" w:rsidRPr="00CA7E71" w:rsidTr="00423467">
        <w:trPr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F63" w:rsidRPr="00CA7E71" w:rsidTr="00423467">
        <w:trPr>
          <w:tblHeader/>
        </w:trPr>
        <w:tc>
          <w:tcPr>
            <w:tcW w:w="3870" w:type="dxa"/>
            <w:shd w:val="clear" w:color="auto" w:fill="auto"/>
          </w:tcPr>
          <w:p w:rsidR="00B96F63" w:rsidRPr="00CA7E71" w:rsidRDefault="00B96F63" w:rsidP="0064575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B96F63" w:rsidRPr="00CA7E71" w:rsidRDefault="00B96F63" w:rsidP="0064575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460" w:rsidRPr="00CA7E71" w:rsidTr="00423467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366460" w:rsidRPr="00CA7E71" w:rsidRDefault="00366460" w:rsidP="0036646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460" w:rsidRPr="00CA7E71" w:rsidTr="00423467">
        <w:trPr>
          <w:tblHeader/>
        </w:trPr>
        <w:tc>
          <w:tcPr>
            <w:tcW w:w="3870" w:type="dxa"/>
            <w:shd w:val="clear" w:color="auto" w:fill="auto"/>
          </w:tcPr>
          <w:p w:rsidR="00366460" w:rsidRPr="00CA7E71" w:rsidRDefault="00366460" w:rsidP="00366460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:rsidR="00366460" w:rsidRPr="00CA7E71" w:rsidRDefault="00366460" w:rsidP="00366460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460" w:rsidRPr="00CA7E71" w:rsidTr="00423467">
        <w:trPr>
          <w:tblHeader/>
        </w:trPr>
        <w:tc>
          <w:tcPr>
            <w:tcW w:w="3870" w:type="dxa"/>
            <w:shd w:val="clear" w:color="auto" w:fill="auto"/>
          </w:tcPr>
          <w:p w:rsidR="00366460" w:rsidRPr="00CA7E71" w:rsidRDefault="00366460" w:rsidP="0036646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366460" w:rsidRPr="00CA7E71" w:rsidRDefault="00366460" w:rsidP="0036646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center" w:pos="64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66460" w:rsidRPr="00CA7E71" w:rsidRDefault="00366460" w:rsidP="00366460">
            <w:pPr>
              <w:pStyle w:val="acctfourfigures"/>
              <w:tabs>
                <w:tab w:val="clear" w:pos="765"/>
                <w:tab w:val="center" w:pos="550"/>
                <w:tab w:val="decimal" w:pos="1001"/>
              </w:tabs>
              <w:spacing w:line="380" w:lineRule="exac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80" w:type="dxa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66460" w:rsidRPr="00CA7E71" w:rsidRDefault="00366460" w:rsidP="00366460">
            <w:pPr>
              <w:pStyle w:val="acctfourfigures"/>
              <w:tabs>
                <w:tab w:val="clear" w:pos="765"/>
                <w:tab w:val="left" w:pos="255"/>
                <w:tab w:val="center" w:pos="324"/>
                <w:tab w:val="center" w:pos="41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66460" w:rsidRPr="00CA7E71" w:rsidRDefault="00366460" w:rsidP="00366460">
            <w:pPr>
              <w:pStyle w:val="acctfourfigures"/>
              <w:tabs>
                <w:tab w:val="clear" w:pos="765"/>
                <w:tab w:val="center" w:pos="41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453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66460" w:rsidRPr="00CA7E71" w:rsidRDefault="00366460" w:rsidP="00366460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</w:tr>
    </w:tbl>
    <w:p w:rsidR="00423467" w:rsidRPr="00423467" w:rsidRDefault="00423467" w:rsidP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:rsidR="00B96F63" w:rsidRPr="00CA7E71" w:rsidRDefault="00B96F63" w:rsidP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:rsidR="00B96F63" w:rsidRPr="00CA7E71" w:rsidRDefault="00B96F63" w:rsidP="008261A6">
      <w:pPr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90064" w:rsidRPr="00CA7E71" w:rsidRDefault="00490064" w:rsidP="00F000D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</w:t>
      </w:r>
      <w:r w:rsidRPr="00CA7E71">
        <w:rPr>
          <w:rFonts w:asciiTheme="majorBidi" w:hAnsiTheme="majorBidi"/>
          <w:sz w:val="30"/>
          <w:szCs w:val="30"/>
          <w:cs/>
        </w:rPr>
        <w:t>หนี้สิน กลุ่มบริษัทได้ใช้</w:t>
      </w:r>
      <w:r w:rsidRPr="00CA7E71">
        <w:rPr>
          <w:rFonts w:asciiTheme="majorBidi" w:hAnsiTheme="majorBidi" w:cstheme="majorBidi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CA7E71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490064" w:rsidRPr="00CA7E71" w:rsidRDefault="00490064" w:rsidP="00F000D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490064" w:rsidRPr="00CA7E71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A7E71">
        <w:rPr>
          <w:rFonts w:asciiTheme="majorBidi" w:hAnsiTheme="majorBidi" w:cstheme="majorBidi"/>
          <w:sz w:val="30"/>
          <w:szCs w:val="30"/>
        </w:rPr>
        <w:t xml:space="preserve">  </w:t>
      </w:r>
      <w:r w:rsidRPr="00CA7E71">
        <w:rPr>
          <w:rFonts w:asciiTheme="majorBidi" w:hAnsiTheme="majorBidi" w:cstheme="majorBidi"/>
          <w:sz w:val="30"/>
          <w:szCs w:val="30"/>
          <w:cs/>
        </w:rPr>
        <w:t>เป็น</w:t>
      </w:r>
      <w:r w:rsidRPr="00CA7E71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CA7E71">
        <w:rPr>
          <w:rFonts w:asciiTheme="majorBidi" w:hAnsiTheme="majorBidi" w:cstheme="majorBidi"/>
          <w:sz w:val="30"/>
          <w:szCs w:val="30"/>
        </w:rPr>
        <w:t>(</w:t>
      </w:r>
      <w:r w:rsidRPr="00CA7E71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CA7E71">
        <w:rPr>
          <w:rFonts w:asciiTheme="majorBidi" w:hAnsiTheme="majorBidi" w:cstheme="majorBidi"/>
          <w:sz w:val="30"/>
          <w:szCs w:val="30"/>
        </w:rPr>
        <w:t xml:space="preserve">) </w:t>
      </w:r>
      <w:r w:rsidRPr="00CA7E71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490064" w:rsidRPr="00CA7E71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CA7E71">
        <w:rPr>
          <w:rFonts w:asciiTheme="majorBidi" w:hAnsiTheme="majorBidi" w:cstheme="majorBidi"/>
          <w:sz w:val="30"/>
          <w:szCs w:val="30"/>
        </w:rPr>
        <w:t xml:space="preserve">  </w:t>
      </w:r>
      <w:r w:rsidRPr="00CA7E71">
        <w:rPr>
          <w:rFonts w:asciiTheme="majorBidi" w:hAnsiTheme="majorBidi" w:cstheme="majorBidi"/>
          <w:sz w:val="30"/>
          <w:szCs w:val="30"/>
          <w:cs/>
        </w:rPr>
        <w:t>เป็น</w:t>
      </w:r>
      <w:r w:rsidRPr="00CA7E71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CA7E71">
        <w:rPr>
          <w:rFonts w:asciiTheme="majorBidi" w:hAnsiTheme="majorBidi"/>
          <w:sz w:val="30"/>
          <w:szCs w:val="30"/>
        </w:rPr>
        <w:t>(</w:t>
      </w:r>
      <w:r w:rsidRPr="00CA7E71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A7E71">
        <w:rPr>
          <w:rFonts w:asciiTheme="majorBidi" w:hAnsiTheme="majorBidi" w:cstheme="majorBidi"/>
          <w:sz w:val="30"/>
          <w:szCs w:val="30"/>
        </w:rPr>
        <w:t>1</w:t>
      </w:r>
    </w:p>
    <w:p w:rsidR="00490064" w:rsidRPr="00CA7E71" w:rsidRDefault="00490064" w:rsidP="00F000D7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CA7E71">
        <w:rPr>
          <w:rFonts w:asciiTheme="majorBidi" w:hAnsiTheme="majorBidi" w:cstheme="majorBidi"/>
          <w:sz w:val="30"/>
          <w:szCs w:val="30"/>
        </w:rPr>
        <w:t xml:space="preserve">  </w:t>
      </w:r>
      <w:r w:rsidRPr="00CA7E71">
        <w:rPr>
          <w:rFonts w:asciiTheme="majorBidi" w:hAnsiTheme="majorBidi" w:cstheme="majorBidi"/>
          <w:sz w:val="30"/>
          <w:szCs w:val="30"/>
          <w:cs/>
        </w:rPr>
        <w:t>เป็น</w:t>
      </w:r>
      <w:r w:rsidRPr="00CA7E71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490064" w:rsidRPr="00CA7E71" w:rsidRDefault="00490064" w:rsidP="00F000D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490064" w:rsidRPr="00CA7E71" w:rsidRDefault="00490064" w:rsidP="00F000D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23467" w:rsidRDefault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B96F63" w:rsidRPr="00CA7E71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เทคนิคการประเมินมูลค่า</w:t>
      </w:r>
    </w:p>
    <w:p w:rsidR="00B96F63" w:rsidRPr="00CA7E71" w:rsidRDefault="00B96F63" w:rsidP="008261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B96F63" w:rsidRPr="00CA7E71" w:rsidRDefault="00B96F63" w:rsidP="008261A6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7E7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A7E7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A7E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:rsidR="00B96F63" w:rsidRPr="00CA7E71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CA7E71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CA7E71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A7E71" w:rsidRDefault="00B96F63" w:rsidP="008261A6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B96F63" w:rsidRPr="00CA7E71" w:rsidRDefault="00B96F63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</w:p>
    <w:p w:rsidR="00B96F63" w:rsidRPr="00CA7E71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A7E7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B96F63" w:rsidRPr="00CA7E71" w:rsidRDefault="00B96F63" w:rsidP="008261A6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CA7E71" w:rsidTr="00CC16D0">
        <w:trPr>
          <w:tblHeader/>
        </w:trPr>
        <w:tc>
          <w:tcPr>
            <w:tcW w:w="2880" w:type="dxa"/>
            <w:vAlign w:val="bottom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vAlign w:val="bottom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CA7E71" w:rsidTr="00CC16D0">
        <w:trPr>
          <w:tblHeader/>
        </w:trPr>
        <w:tc>
          <w:tcPr>
            <w:tcW w:w="2880" w:type="dxa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B96F63" w:rsidRPr="00CA7E71" w:rsidTr="00CC16D0">
        <w:tc>
          <w:tcPr>
            <w:tcW w:w="2880" w:type="dxa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CA7E71" w:rsidRDefault="00B96F63" w:rsidP="008261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:rsidR="00490064" w:rsidRPr="00CA7E71" w:rsidRDefault="00490064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1C2306" w:rsidRPr="00CA7E71" w:rsidRDefault="00CB3B4E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A51ED1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020390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สัญญาเกี่ยวกับการซื้อธุรกิจ</w:t>
      </w:r>
    </w:p>
    <w:p w:rsidR="005B4D2D" w:rsidRPr="00CA7E71" w:rsidRDefault="005B4D2D" w:rsidP="008261A6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6B2E0F" w:rsidRPr="00CA7E7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:rsidR="006B2E0F" w:rsidRPr="00CA7E7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CA7E71" w:rsidRDefault="006B2E0F" w:rsidP="002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CA7E71">
        <w:rPr>
          <w:rFonts w:asciiTheme="majorBidi" w:hAnsiTheme="majorBidi" w:cstheme="majorBidi"/>
          <w:sz w:val="30"/>
          <w:szCs w:val="30"/>
        </w:rPr>
        <w:t xml:space="preserve">IT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จาก บริษัท วีเอสที อีซีเอส (ประเทศไทย) จำกัด วันที่ 23 สิงหาคม 2559 </w:t>
      </w:r>
      <w:r w:rsidR="00020390" w:rsidRPr="00CA7E7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6E8A" w:rsidRPr="00CA7E71">
        <w:rPr>
          <w:rFonts w:asciiTheme="majorBidi" w:hAnsiTheme="majorBidi" w:cstheme="majorBidi"/>
          <w:sz w:val="30"/>
          <w:szCs w:val="30"/>
        </w:rPr>
        <w:t>14.91</w:t>
      </w:r>
      <w:r w:rsidR="003D0C69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="00020390" w:rsidRPr="00CA7E71">
        <w:rPr>
          <w:rFonts w:asciiTheme="majorBidi" w:hAnsiTheme="majorBidi" w:cstheme="majorBidi"/>
          <w:sz w:val="30"/>
          <w:szCs w:val="30"/>
          <w:cs/>
        </w:rPr>
        <w:t>ล้านบาท ซึ่ง</w:t>
      </w:r>
      <w:r w:rsidR="001313C6">
        <w:rPr>
          <w:rFonts w:asciiTheme="majorBidi" w:hAnsiTheme="majorBidi" w:cstheme="majorBidi" w:hint="cs"/>
          <w:sz w:val="30"/>
          <w:szCs w:val="30"/>
          <w:cs/>
        </w:rPr>
        <w:t>มีกำหนดชำระ</w:t>
      </w:r>
      <w:r w:rsidR="00020390" w:rsidRPr="00CA7E7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20390" w:rsidRPr="00CA7E71">
        <w:rPr>
          <w:rFonts w:asciiTheme="majorBidi" w:hAnsiTheme="majorBidi" w:cstheme="majorBidi"/>
          <w:sz w:val="30"/>
          <w:szCs w:val="30"/>
        </w:rPr>
        <w:t xml:space="preserve">2562 </w:t>
      </w:r>
      <w:r w:rsidRPr="00CA7E71">
        <w:rPr>
          <w:rFonts w:asciiTheme="majorBidi" w:hAnsiTheme="majorBidi" w:cstheme="majorBidi"/>
          <w:sz w:val="30"/>
          <w:szCs w:val="30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CA7E71">
        <w:rPr>
          <w:rFonts w:asciiTheme="majorBidi" w:hAnsiTheme="majorBidi" w:cstheme="majorBidi"/>
          <w:sz w:val="30"/>
          <w:szCs w:val="30"/>
        </w:rPr>
        <w:t xml:space="preserve"> Business Transfer Agreement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A7E71">
        <w:rPr>
          <w:rFonts w:asciiTheme="majorBidi" w:hAnsiTheme="majorBidi" w:cstheme="majorBidi"/>
          <w:sz w:val="30"/>
          <w:szCs w:val="30"/>
        </w:rPr>
        <w:t xml:space="preserve">Service Level Agreement </w:t>
      </w:r>
      <w:r w:rsidRPr="00CA7E71">
        <w:rPr>
          <w:rFonts w:asciiTheme="majorBidi" w:hAnsiTheme="majorBidi" w:cstheme="majorBidi"/>
          <w:sz w:val="30"/>
          <w:szCs w:val="30"/>
          <w:cs/>
        </w:rPr>
        <w:t>บริษัท วีเอสที</w:t>
      </w:r>
      <w:r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อีซีเอส (ประเทศ</w:t>
      </w:r>
      <w:r w:rsidR="00571F55" w:rsidRPr="00CA7E71">
        <w:rPr>
          <w:rFonts w:asciiTheme="majorBidi" w:hAnsiTheme="majorBidi" w:cstheme="majorBidi"/>
          <w:sz w:val="30"/>
          <w:szCs w:val="30"/>
          <w:cs/>
        </w:rPr>
        <w:t>ไทย) จำกัด ได้มอบหมายให้ บริษัท</w:t>
      </w:r>
      <w:r w:rsidR="0024724B" w:rsidRPr="00CA7E71">
        <w:rPr>
          <w:rFonts w:asciiTheme="majorBidi" w:hAnsiTheme="majorBidi" w:cstheme="majorBidi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z w:val="30"/>
          <w:szCs w:val="30"/>
          <w:cs/>
        </w:rPr>
        <w:t>วีเซิร์ฟพลัส จำกัด เป็นผู้</w:t>
      </w:r>
      <w:r w:rsidR="0024724B" w:rsidRPr="00CA7E71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CA7E71">
        <w:rPr>
          <w:rFonts w:asciiTheme="majorBidi" w:hAnsiTheme="majorBidi" w:cstheme="majorBidi"/>
          <w:sz w:val="30"/>
          <w:szCs w:val="30"/>
          <w:cs/>
        </w:rPr>
        <w:t>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CA7E71">
        <w:rPr>
          <w:rFonts w:asciiTheme="majorBidi" w:hAnsiTheme="majorBidi" w:cstheme="majorBidi"/>
          <w:sz w:val="30"/>
          <w:szCs w:val="30"/>
        </w:rPr>
        <w:t xml:space="preserve"> 1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A7E71">
        <w:rPr>
          <w:rFonts w:asciiTheme="majorBidi" w:hAnsiTheme="majorBidi" w:cstheme="majorBidi"/>
          <w:sz w:val="30"/>
          <w:szCs w:val="30"/>
        </w:rPr>
        <w:t xml:space="preserve">2559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CA7E71">
        <w:rPr>
          <w:rFonts w:asciiTheme="majorBidi" w:hAnsiTheme="majorBidi" w:cstheme="majorBidi"/>
          <w:sz w:val="30"/>
          <w:szCs w:val="30"/>
        </w:rPr>
        <w:t xml:space="preserve">31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CA7E71">
        <w:rPr>
          <w:rFonts w:asciiTheme="majorBidi" w:hAnsiTheme="majorBidi" w:cstheme="majorBidi"/>
          <w:sz w:val="30"/>
          <w:szCs w:val="30"/>
        </w:rPr>
        <w:t>2566</w:t>
      </w:r>
      <w:r w:rsidR="001313C6">
        <w:rPr>
          <w:rFonts w:asciiTheme="majorBidi" w:hAnsiTheme="majorBidi" w:cstheme="majorBidi" w:hint="cs"/>
          <w:sz w:val="30"/>
          <w:szCs w:val="30"/>
          <w:cs/>
        </w:rPr>
        <w:t xml:space="preserve"> บริษัท วีเซิร์ฟพลัส จำกัด ได้ชำระเจ้าหนี้ค่าซื้อธุรกิจแล้ว</w:t>
      </w:r>
      <w:r w:rsidR="0092089D">
        <w:rPr>
          <w:rFonts w:asciiTheme="majorBidi" w:hAnsiTheme="majorBidi" w:cstheme="majorBidi"/>
          <w:sz w:val="30"/>
          <w:szCs w:val="30"/>
        </w:rPr>
        <w:br/>
      </w:r>
      <w:r w:rsidR="001313C6">
        <w:rPr>
          <w:rFonts w:asciiTheme="majorBidi" w:hAnsiTheme="majorBidi" w:cstheme="majorBidi" w:hint="cs"/>
          <w:sz w:val="30"/>
          <w:szCs w:val="30"/>
          <w:cs/>
        </w:rPr>
        <w:t xml:space="preserve">ทั้งจำนวนในปี </w:t>
      </w:r>
      <w:r w:rsidR="001313C6">
        <w:rPr>
          <w:rFonts w:asciiTheme="majorBidi" w:hAnsiTheme="majorBidi" w:cstheme="majorBidi"/>
          <w:sz w:val="30"/>
          <w:szCs w:val="30"/>
        </w:rPr>
        <w:t>2562</w:t>
      </w:r>
    </w:p>
    <w:p w:rsidR="006B2E0F" w:rsidRPr="00CA7E7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CA7E7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CA7E71">
        <w:rPr>
          <w:rFonts w:asciiTheme="majorBidi" w:hAnsiTheme="majorBidi" w:cstheme="majorBidi"/>
          <w:sz w:val="30"/>
          <w:szCs w:val="30"/>
        </w:rPr>
        <w:t xml:space="preserve">2560 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CA7E71">
        <w:rPr>
          <w:rFonts w:asciiTheme="majorBidi" w:hAnsiTheme="majorBidi" w:cstheme="majorBidi"/>
          <w:sz w:val="30"/>
          <w:szCs w:val="30"/>
        </w:rPr>
        <w:t>Business Transfer Agreement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ลงวันที่ 23 สิงหาคม 2559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:rsidR="00D8286C" w:rsidRPr="00CA7E71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:rsidR="00423467" w:rsidRDefault="00423467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24130628"/>
    </w:p>
    <w:p w:rsidR="00423467" w:rsidRDefault="00423467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:rsidR="006B2E0F" w:rsidRPr="00CA7E71" w:rsidRDefault="006B2E0F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</w:rPr>
        <w:lastRenderedPageBreak/>
        <w:t>Service Level Agreement</w:t>
      </w:r>
    </w:p>
    <w:p w:rsidR="00B12345" w:rsidRPr="00CA7E71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CA7E7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จำกัดเข้าทำสัญญา 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Service Level Agreement 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>กับบริษัท วีเอสที อีซีเอส เซอร์วิสเซส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>(ประเทศไทย) จำกัด โดยให้สิทธิ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C623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C623A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สิงหาคม</w:t>
      </w:r>
      <w:r w:rsidRPr="00CA7E7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A7E71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BE64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เมื่อวันที่ </w:t>
      </w:r>
      <w:r w:rsidR="00BE640B">
        <w:rPr>
          <w:rFonts w:asciiTheme="majorBidi" w:hAnsiTheme="majorBidi" w:cstheme="majorBidi"/>
          <w:spacing w:val="-4"/>
          <w:sz w:val="30"/>
          <w:szCs w:val="30"/>
        </w:rPr>
        <w:t xml:space="preserve">19 </w:t>
      </w:r>
      <w:r w:rsidR="00BE64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E640B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BE640B" w:rsidRPr="00CA7E71">
        <w:rPr>
          <w:rFonts w:asciiTheme="majorBidi" w:hAnsiTheme="majorBidi" w:cstheme="majorBidi"/>
          <w:spacing w:val="-4"/>
          <w:sz w:val="30"/>
          <w:szCs w:val="30"/>
          <w:cs/>
        </w:rPr>
        <w:t>บริษัท วีเซิร์ฟพลัส จำกัด</w:t>
      </w:r>
      <w:r w:rsidR="00BE640B">
        <w:rPr>
          <w:rFonts w:asciiTheme="majorBidi" w:hAnsiTheme="majorBidi" w:cstheme="majorBidi" w:hint="cs"/>
          <w:spacing w:val="-4"/>
          <w:sz w:val="30"/>
          <w:szCs w:val="30"/>
          <w:cs/>
        </w:rPr>
        <w:t>ได้ต่ออายุสัญญา</w:t>
      </w:r>
      <w:r w:rsidR="007F7D6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จนถึงวันที่ </w:t>
      </w:r>
      <w:r w:rsidR="007F7D6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7F7D6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ตุลาคม </w:t>
      </w:r>
      <w:r w:rsidR="007F7D6E">
        <w:rPr>
          <w:rFonts w:asciiTheme="majorBidi" w:hAnsiTheme="majorBidi" w:cstheme="majorBidi"/>
          <w:spacing w:val="-4"/>
          <w:sz w:val="30"/>
          <w:szCs w:val="30"/>
        </w:rPr>
        <w:t>2562</w:t>
      </w:r>
    </w:p>
    <w:bookmarkEnd w:id="1"/>
    <w:p w:rsidR="00CE2722" w:rsidRPr="00CA7E71" w:rsidRDefault="00CE2722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B7F00" w:rsidRPr="00CA7E71" w:rsidRDefault="001B7F00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CA7E71">
        <w:rPr>
          <w:rFonts w:asciiTheme="majorBidi" w:hAnsiTheme="majorBidi" w:cstheme="majorBidi"/>
          <w:i/>
          <w:iCs/>
          <w:cs/>
        </w:rPr>
        <w:t>สัญญาการซื้อขายหุ้น</w:t>
      </w:r>
    </w:p>
    <w:p w:rsidR="001B7F00" w:rsidRPr="00CA7E71" w:rsidRDefault="001B7F00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E2722" w:rsidRPr="00CA7E71" w:rsidRDefault="00CE2722" w:rsidP="008261A6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CA7E71">
        <w:rPr>
          <w:rFonts w:asciiTheme="majorBidi" w:hAnsiTheme="majorBidi" w:cstheme="majorBidi"/>
          <w:cs/>
        </w:rPr>
        <w:t xml:space="preserve">เมื่อวันที่ </w:t>
      </w:r>
      <w:r w:rsidRPr="00CA7E71">
        <w:rPr>
          <w:rFonts w:asciiTheme="majorBidi" w:hAnsiTheme="majorBidi" w:cstheme="majorBidi"/>
          <w:lang w:val="en-US"/>
        </w:rPr>
        <w:t>17</w:t>
      </w:r>
      <w:r w:rsidRPr="00CA7E71">
        <w:rPr>
          <w:rFonts w:asciiTheme="majorBidi" w:hAnsiTheme="majorBidi" w:cstheme="majorBidi"/>
          <w:cs/>
        </w:rPr>
        <w:t xml:space="preserve"> ตุลาคม</w:t>
      </w:r>
      <w:r w:rsidRPr="00CA7E71">
        <w:rPr>
          <w:rFonts w:asciiTheme="majorBidi" w:hAnsiTheme="majorBidi" w:cstheme="majorBidi"/>
          <w:lang w:val="en-US"/>
        </w:rPr>
        <w:t xml:space="preserve"> 2561 </w:t>
      </w:r>
      <w:r w:rsidRPr="00CA7E71">
        <w:rPr>
          <w:rFonts w:asciiTheme="majorBidi" w:hAnsiTheme="majorBidi" w:cstheme="majorBidi"/>
          <w:cs/>
        </w:rPr>
        <w:t>กลุ่มบริษัทได้มาซึ่งอำนาจควบคุมในบริษัท</w:t>
      </w:r>
      <w:r w:rsidRPr="00CA7E71">
        <w:rPr>
          <w:rFonts w:asciiTheme="majorBidi" w:hAnsiTheme="majorBidi" w:cstheme="majorBidi"/>
          <w:lang w:val="en-US"/>
        </w:rPr>
        <w:t xml:space="preserve"> </w:t>
      </w:r>
      <w:r w:rsidRPr="00CA7E71">
        <w:rPr>
          <w:rFonts w:asciiTheme="majorBidi" w:hAnsiTheme="majorBidi" w:cstheme="majorBidi"/>
          <w:cs/>
          <w:lang w:val="en-US"/>
        </w:rPr>
        <w:t>ไอ</w:t>
      </w:r>
      <w:r w:rsidRPr="00CA7E71">
        <w:rPr>
          <w:rFonts w:asciiTheme="majorBidi" w:hAnsiTheme="majorBidi" w:cstheme="majorBidi"/>
          <w:lang w:val="en-US"/>
        </w:rPr>
        <w:t>-</w:t>
      </w:r>
      <w:r w:rsidRPr="00CA7E71">
        <w:rPr>
          <w:rFonts w:asciiTheme="majorBidi" w:hAnsiTheme="majorBidi" w:cstheme="majorBidi"/>
          <w:cs/>
          <w:lang w:val="en-US"/>
        </w:rPr>
        <w:t>ซีเคียว</w:t>
      </w:r>
      <w:r w:rsidRPr="00CA7E71">
        <w:rPr>
          <w:rFonts w:asciiTheme="majorBidi" w:hAnsiTheme="majorBidi" w:cstheme="majorBidi"/>
          <w:cs/>
        </w:rPr>
        <w:t xml:space="preserve"> จำกัด ซึ่งเป็นผู้</w:t>
      </w:r>
      <w:r w:rsidRPr="00CA7E71">
        <w:rPr>
          <w:rFonts w:asciiTheme="majorBidi" w:hAnsiTheme="majorBidi" w:cstheme="majorBidi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CA7E71">
        <w:rPr>
          <w:rFonts w:asciiTheme="majorBidi" w:hAnsiTheme="majorBidi" w:cstheme="majorBidi"/>
          <w:lang w:val="en-US"/>
        </w:rPr>
        <w:t xml:space="preserve">(MSSP) </w:t>
      </w:r>
      <w:r w:rsidRPr="00CA7E71">
        <w:rPr>
          <w:rFonts w:asciiTheme="majorBidi" w:hAnsiTheme="majorBidi" w:cstheme="majorBidi"/>
          <w:cs/>
          <w:lang w:val="en-US"/>
        </w:rPr>
        <w:t>ให้บริการศูนย์</w:t>
      </w:r>
      <w:r w:rsidRPr="00CA7E71">
        <w:rPr>
          <w:rFonts w:asciiTheme="majorBidi" w:hAnsiTheme="majorBidi" w:cstheme="majorBidi"/>
          <w:lang w:val="en-US"/>
        </w:rPr>
        <w:br/>
      </w:r>
      <w:r w:rsidRPr="00CA7E71">
        <w:rPr>
          <w:rFonts w:asciiTheme="majorBidi" w:hAnsiTheme="majorBidi" w:cstheme="majorBidi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CA7E71">
        <w:rPr>
          <w:rFonts w:asciiTheme="majorBidi" w:hAnsiTheme="majorBidi" w:cstheme="majorBidi"/>
          <w:lang w:val="en-US"/>
        </w:rPr>
        <w:t xml:space="preserve">(SOC) </w:t>
      </w:r>
      <w:r w:rsidRPr="00CA7E71">
        <w:rPr>
          <w:rFonts w:asciiTheme="majorBidi" w:hAnsiTheme="majorBidi" w:cstheme="majorBidi"/>
          <w:cs/>
          <w:lang w:val="en-US"/>
        </w:rPr>
        <w:t>และให้คำปรึกษาเกี่ยวกับระบบรักษาความปลอดภัย</w:t>
      </w:r>
      <w:r w:rsidRPr="00CA7E71">
        <w:rPr>
          <w:rFonts w:asciiTheme="majorBidi" w:hAnsiTheme="majorBidi" w:cstheme="majorBidi"/>
          <w:lang w:val="en-US"/>
        </w:rPr>
        <w:t xml:space="preserve"> </w:t>
      </w:r>
      <w:r w:rsidRPr="00CA7E71">
        <w:rPr>
          <w:rFonts w:asciiTheme="majorBidi" w:hAnsiTheme="majorBidi" w:cstheme="majorBidi"/>
          <w:cs/>
          <w:lang w:val="en-US"/>
        </w:rPr>
        <w:t>โดย</w:t>
      </w:r>
      <w:r w:rsidRPr="00CA7E71">
        <w:rPr>
          <w:rFonts w:asciiTheme="majorBidi" w:hAnsiTheme="majorBidi" w:cstheme="majorBidi"/>
          <w:cs/>
        </w:rPr>
        <w:t xml:space="preserve">การซื้อหุ้นทุนและสิทธิออกเสียงในบริษัทร้อยละ </w:t>
      </w:r>
      <w:r w:rsidRPr="00CA7E71">
        <w:rPr>
          <w:rFonts w:asciiTheme="majorBidi" w:hAnsiTheme="majorBidi" w:cstheme="majorBidi"/>
          <w:lang w:val="en-US"/>
        </w:rPr>
        <w:t>100</w:t>
      </w:r>
      <w:r w:rsidRPr="00CA7E71">
        <w:rPr>
          <w:rFonts w:asciiTheme="majorBidi" w:hAnsiTheme="majorBidi" w:cstheme="majorBidi"/>
          <w:cs/>
        </w:rPr>
        <w:t xml:space="preserve"> </w:t>
      </w:r>
      <w:r w:rsidRPr="00CA7E71">
        <w:rPr>
          <w:rFonts w:asciiTheme="majorBidi" w:hAnsiTheme="majorBidi" w:cstheme="majorBidi"/>
          <w:cs/>
          <w:lang w:val="en-US"/>
        </w:rPr>
        <w:t xml:space="preserve">จากบุคคลที่ไม่เกี่ยวโยงกันของบริษัท </w:t>
      </w:r>
      <w:r w:rsidRPr="00CA7E71">
        <w:rPr>
          <w:rFonts w:asciiTheme="majorBidi" w:hAnsiTheme="majorBidi" w:cstheme="majorBidi"/>
          <w:lang w:val="en-US"/>
        </w:rPr>
        <w:t>(“</w:t>
      </w:r>
      <w:r w:rsidRPr="00CA7E71">
        <w:rPr>
          <w:rFonts w:asciiTheme="majorBidi" w:hAnsiTheme="majorBidi" w:cstheme="majorBidi"/>
          <w:cs/>
          <w:lang w:val="en-US"/>
        </w:rPr>
        <w:t>ผู้ขาย</w:t>
      </w:r>
      <w:r w:rsidRPr="00CA7E71">
        <w:rPr>
          <w:rFonts w:asciiTheme="majorBidi" w:hAnsiTheme="majorBidi" w:cstheme="majorBidi"/>
          <w:lang w:val="en-US"/>
        </w:rPr>
        <w:t xml:space="preserve">”) </w:t>
      </w:r>
      <w:r w:rsidRPr="00CA7E71">
        <w:rPr>
          <w:rFonts w:asciiTheme="majorBidi" w:hAnsiTheme="majorBidi" w:cstheme="majorBidi"/>
          <w:cs/>
          <w:lang w:val="en-US"/>
        </w:rPr>
        <w:t xml:space="preserve">ด้วยเงินสดจำนวน </w:t>
      </w:r>
      <w:r w:rsidRPr="00CA7E71">
        <w:rPr>
          <w:rFonts w:asciiTheme="majorBidi" w:hAnsiTheme="majorBidi" w:cstheme="majorBidi"/>
          <w:lang w:val="en-US"/>
        </w:rPr>
        <w:t xml:space="preserve">115 </w:t>
      </w:r>
      <w:r w:rsidRPr="00CA7E71">
        <w:rPr>
          <w:rFonts w:asciiTheme="majorBidi" w:hAnsiTheme="majorBidi" w:cstheme="majorBidi"/>
          <w:cs/>
          <w:lang w:val="en-US"/>
        </w:rPr>
        <w:t>ล้านบาท นอกจากนี้ บริษัทยังมีภาระในการชำระ</w:t>
      </w:r>
      <w:r w:rsidRPr="00CA7E71">
        <w:rPr>
          <w:rFonts w:asciiTheme="majorBidi" w:hAnsiTheme="majorBidi" w:cstheme="majorBidi"/>
          <w:cs/>
        </w:rPr>
        <w:t xml:space="preserve">สิ่งตอบแทนที่คาดว่าจะต้องจ่ายตามเงื่อนไขที่ระบุไว้ในสัญญาจำนวน </w:t>
      </w:r>
      <w:r w:rsidR="00FB00E9" w:rsidRPr="00CA7E71">
        <w:rPr>
          <w:rFonts w:asciiTheme="majorBidi" w:hAnsiTheme="majorBidi" w:cstheme="majorBidi"/>
          <w:lang w:val="en-US"/>
        </w:rPr>
        <w:t>79.61</w:t>
      </w:r>
      <w:r w:rsidRPr="00CA7E71">
        <w:rPr>
          <w:rFonts w:asciiTheme="majorBidi" w:hAnsiTheme="majorBidi" w:cstheme="majorBidi"/>
          <w:lang w:val="en-US"/>
        </w:rPr>
        <w:t xml:space="preserve"> </w:t>
      </w:r>
      <w:r w:rsidRPr="00CA7E71">
        <w:rPr>
          <w:rFonts w:asciiTheme="majorBidi" w:hAnsiTheme="majorBidi" w:cstheme="majorBidi"/>
          <w:cs/>
          <w:lang w:val="en-US"/>
        </w:rPr>
        <w:t>ล้านบาท</w:t>
      </w:r>
      <w:r w:rsidRPr="00CA7E71">
        <w:rPr>
          <w:rFonts w:asciiTheme="majorBidi" w:hAnsiTheme="majorBidi" w:cstheme="majorBidi"/>
          <w:lang w:val="en-US"/>
        </w:rPr>
        <w:t xml:space="preserve"> (</w:t>
      </w:r>
      <w:r w:rsidRPr="00CA7E71">
        <w:rPr>
          <w:rFonts w:asciiTheme="majorBidi" w:hAnsiTheme="majorBidi" w:cstheme="majorBidi"/>
          <w:cs/>
          <w:lang w:val="en-US"/>
        </w:rPr>
        <w:t>มูลค่า</w:t>
      </w:r>
      <w:r w:rsidR="001B7F00" w:rsidRPr="00CA7E71">
        <w:rPr>
          <w:rFonts w:asciiTheme="majorBidi" w:hAnsiTheme="majorBidi" w:cstheme="majorBidi"/>
          <w:cs/>
          <w:lang w:val="en-US"/>
        </w:rPr>
        <w:t>ตามบัญชี</w:t>
      </w:r>
      <w:r w:rsidRPr="00CA7E71">
        <w:rPr>
          <w:rFonts w:asciiTheme="majorBidi" w:hAnsiTheme="majorBidi" w:cstheme="majorBidi"/>
          <w:cs/>
          <w:lang w:val="en-US"/>
        </w:rPr>
        <w:t xml:space="preserve"> ณ วันที่</w:t>
      </w:r>
      <w:r w:rsidR="001B7F00" w:rsidRPr="00CA7E71">
        <w:rPr>
          <w:rFonts w:asciiTheme="majorBidi" w:hAnsiTheme="majorBidi" w:cstheme="majorBidi"/>
          <w:cs/>
          <w:lang w:val="en-US"/>
        </w:rPr>
        <w:t xml:space="preserve"> </w:t>
      </w:r>
      <w:r w:rsidR="001B7F00" w:rsidRPr="00CA7E71">
        <w:rPr>
          <w:rFonts w:asciiTheme="majorBidi" w:hAnsiTheme="majorBidi" w:cstheme="majorBidi"/>
          <w:lang w:val="en-US"/>
        </w:rPr>
        <w:t>3</w:t>
      </w:r>
      <w:r w:rsidR="00173EC4" w:rsidRPr="00CA7E71">
        <w:rPr>
          <w:rFonts w:asciiTheme="majorBidi" w:hAnsiTheme="majorBidi" w:cstheme="majorBidi"/>
          <w:lang w:val="en-US"/>
        </w:rPr>
        <w:t xml:space="preserve">0 </w:t>
      </w:r>
      <w:r w:rsidR="003B31CF" w:rsidRPr="00CA7E71">
        <w:rPr>
          <w:rFonts w:asciiTheme="majorBidi" w:hAnsiTheme="majorBidi" w:cstheme="majorBidi" w:hint="cs"/>
          <w:cs/>
          <w:lang w:val="en-US"/>
        </w:rPr>
        <w:t>กันยายน</w:t>
      </w:r>
      <w:r w:rsidR="001B7F00" w:rsidRPr="00CA7E71">
        <w:rPr>
          <w:rFonts w:asciiTheme="majorBidi" w:hAnsiTheme="majorBidi" w:cstheme="majorBidi"/>
          <w:cs/>
          <w:lang w:val="en-US"/>
        </w:rPr>
        <w:t xml:space="preserve"> </w:t>
      </w:r>
      <w:r w:rsidR="001B7F00" w:rsidRPr="00CA7E71">
        <w:rPr>
          <w:rFonts w:asciiTheme="majorBidi" w:hAnsiTheme="majorBidi" w:cstheme="majorBidi"/>
          <w:lang w:val="en-US"/>
        </w:rPr>
        <w:t>2562</w:t>
      </w:r>
      <w:r w:rsidRPr="00CA7E71">
        <w:rPr>
          <w:rFonts w:asciiTheme="majorBidi" w:hAnsiTheme="majorBidi" w:cstheme="majorBidi"/>
          <w:lang w:val="en-US"/>
        </w:rPr>
        <w:t xml:space="preserve">) </w:t>
      </w:r>
      <w:r w:rsidRPr="00CA7E71">
        <w:rPr>
          <w:rFonts w:asciiTheme="majorBidi" w:hAnsiTheme="majorBidi" w:cstheme="majorBidi"/>
          <w:cs/>
          <w:lang w:val="en-US"/>
        </w:rPr>
        <w:t xml:space="preserve">ซึ่งจะต้องจ่ายชำระภายในปี </w:t>
      </w:r>
      <w:r w:rsidRPr="00CA7E71">
        <w:rPr>
          <w:rFonts w:asciiTheme="majorBidi" w:hAnsiTheme="majorBidi" w:cstheme="majorBidi"/>
          <w:lang w:val="en-US"/>
        </w:rPr>
        <w:t>2564</w:t>
      </w:r>
    </w:p>
    <w:p w:rsidR="00B12345" w:rsidRPr="00CA7E71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820F68" w:rsidRPr="00CA7E71" w:rsidRDefault="00E53A5C" w:rsidP="008261A6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A51ED1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="00CB3B4E" w:rsidRPr="00CA7E71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CA7E7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D8286C" w:rsidRPr="00423467" w:rsidRDefault="00D8286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8"/>
        <w:gridCol w:w="274"/>
        <w:gridCol w:w="1528"/>
      </w:tblGrid>
      <w:tr w:rsidR="00D8286C" w:rsidRPr="00CA7E71" w:rsidTr="00173EC4">
        <w:trPr>
          <w:trHeight w:val="659"/>
          <w:tblHeader/>
        </w:trPr>
        <w:tc>
          <w:tcPr>
            <w:tcW w:w="3204" w:type="pct"/>
            <w:vAlign w:val="bottom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31CF" w:rsidRPr="00CA7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A7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4" w:type="pct"/>
            <w:vAlign w:val="bottom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:rsidR="00D8286C" w:rsidRPr="00CA7E71" w:rsidRDefault="00D8286C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8286C" w:rsidRPr="00CA7E71" w:rsidRDefault="00D8286C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286C" w:rsidRPr="00CA7E71" w:rsidTr="00173EC4">
        <w:trPr>
          <w:tblHeader/>
        </w:trPr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6" w:type="pct"/>
            <w:gridSpan w:val="3"/>
          </w:tcPr>
          <w:p w:rsidR="00D8286C" w:rsidRPr="00CA7E71" w:rsidRDefault="00D8286C" w:rsidP="00173E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7E7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="00173EC4"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CA7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24" w:type="pct"/>
          </w:tcPr>
          <w:p w:rsidR="00D8286C" w:rsidRPr="00CA7E71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D8286C" w:rsidP="00173E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34EF0" w:rsidRPr="00CA7E71" w:rsidRDefault="00234EF0" w:rsidP="00173E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4" w:type="pct"/>
          </w:tcPr>
          <w:p w:rsidR="00D8286C" w:rsidRPr="00CA7E71" w:rsidRDefault="00872C69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15,7</w:t>
            </w:r>
            <w:r w:rsidR="00F142FB" w:rsidRPr="00CA7E7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946A1" w:rsidRPr="00CA7E71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4" w:type="pct"/>
          </w:tcPr>
          <w:p w:rsidR="00D8286C" w:rsidRPr="00CA7E71" w:rsidRDefault="00872C69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00A7"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CA7E71" w:rsidRDefault="00872C69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</w:t>
            </w:r>
            <w:r w:rsidR="0095458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4724B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954589"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:rsidR="00D8286C" w:rsidRPr="00CA7E71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:rsidR="00D8286C" w:rsidRPr="00CA7E71" w:rsidRDefault="00D8286C" w:rsidP="00173EC4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4" w:type="pct"/>
          </w:tcPr>
          <w:p w:rsidR="00D8286C" w:rsidRPr="00CA7E71" w:rsidRDefault="00D8286C" w:rsidP="00D8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8286C" w:rsidRPr="00CA7E71" w:rsidRDefault="00D8286C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D8286C" w:rsidP="00173EC4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7E71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24" w:type="pct"/>
          </w:tcPr>
          <w:p w:rsidR="00D8286C" w:rsidRPr="00CA7E71" w:rsidRDefault="00E9266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232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2322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148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823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2322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D8286C" w:rsidRPr="00CA7E71" w:rsidTr="00173EC4">
        <w:trPr>
          <w:trHeight w:val="80"/>
        </w:trPr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A7E7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4" w:type="pct"/>
          </w:tcPr>
          <w:p w:rsidR="00D8286C" w:rsidRPr="00CA7E71" w:rsidRDefault="00E9266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148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</w:tr>
      <w:tr w:rsidR="00D8286C" w:rsidRPr="00CA7E71" w:rsidTr="00173EC4">
        <w:tc>
          <w:tcPr>
            <w:tcW w:w="3204" w:type="pct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7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86C" w:rsidRPr="00CA7E71" w:rsidRDefault="00E92664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8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8" w:type="pct"/>
            <w:vAlign w:val="bottom"/>
          </w:tcPr>
          <w:p w:rsidR="00D8286C" w:rsidRPr="00CA7E71" w:rsidRDefault="00D8286C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:rsidR="00D8286C" w:rsidRPr="00CA7E71" w:rsidRDefault="00234EF0" w:rsidP="0017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8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</w:tr>
    </w:tbl>
    <w:p w:rsidR="00016437" w:rsidRPr="00CA7E71" w:rsidRDefault="00016437" w:rsidP="008261A6">
      <w:pPr>
        <w:tabs>
          <w:tab w:val="clear" w:pos="227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CA7E71">
        <w:rPr>
          <w:rFonts w:asciiTheme="majorBidi" w:eastAsia="MS Mincho" w:hAnsiTheme="majorBidi" w:cstheme="majorBidi"/>
          <w:b/>
          <w:bCs/>
          <w:sz w:val="30"/>
          <w:szCs w:val="30"/>
          <w:cs/>
        </w:rPr>
        <w:lastRenderedPageBreak/>
        <w:t>สัญญาเช่าและสัญญาบริการ</w:t>
      </w:r>
    </w:p>
    <w:p w:rsidR="0036531D" w:rsidRPr="00CA7E71" w:rsidRDefault="0036531D" w:rsidP="008261A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016437" w:rsidRPr="00CA7E71" w:rsidRDefault="00016437" w:rsidP="008261A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</w:rPr>
        <w:t>กลุ่มบริษัทได้ทำสัญญาเช่าพื้นที่</w:t>
      </w:r>
      <w:r w:rsidR="004D6528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83984" w:rsidRPr="00CA7E71">
        <w:rPr>
          <w:rFonts w:asciiTheme="majorBidi" w:eastAsia="MS Mincho" w:hAnsiTheme="majorBidi" w:cstheme="majorBidi"/>
          <w:sz w:val="30"/>
          <w:szCs w:val="30"/>
          <w:cs/>
        </w:rPr>
        <w:t>สัญญาบริการพื้นที่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>อาคารสำนักงาน</w:t>
      </w:r>
      <w:r w:rsidR="004D6528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>และโกดังเก็บสินค้า สัญญา</w:t>
      </w:r>
      <w:r w:rsidR="00E53A5C" w:rsidRPr="00CA7E71">
        <w:rPr>
          <w:rFonts w:asciiTheme="majorBidi" w:eastAsia="MS Mincho" w:hAnsiTheme="majorBidi" w:cstheme="majorBidi"/>
          <w:sz w:val="30"/>
          <w:szCs w:val="30"/>
          <w:cs/>
        </w:rPr>
        <w:t>เช่าดังกล่าว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>มีอายุ</w:t>
      </w:r>
      <w:r w:rsidR="00742C03" w:rsidRPr="00CA7E71">
        <w:rPr>
          <w:rFonts w:asciiTheme="majorBidi" w:eastAsia="MS Mincho" w:hAnsiTheme="majorBidi" w:cstheme="majorBidi"/>
          <w:sz w:val="30"/>
          <w:szCs w:val="30"/>
        </w:rPr>
        <w:br/>
      </w:r>
      <w:r w:rsidR="0018765C" w:rsidRPr="00CA7E71">
        <w:rPr>
          <w:rFonts w:asciiTheme="majorBidi" w:eastAsia="MS Mincho" w:hAnsiTheme="majorBidi" w:cstheme="majorBidi"/>
          <w:sz w:val="30"/>
          <w:szCs w:val="30"/>
        </w:rPr>
        <w:t>5</w:t>
      </w:r>
      <w:r w:rsidR="00A53C1C" w:rsidRPr="00CA7E7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3D57F0" w:rsidRPr="00CA7E71">
        <w:rPr>
          <w:rFonts w:asciiTheme="majorBidi" w:eastAsia="MS Mincho" w:hAnsiTheme="majorBidi" w:cstheme="majorBidi" w:hint="cs"/>
          <w:sz w:val="30"/>
          <w:szCs w:val="30"/>
          <w:cs/>
        </w:rPr>
        <w:t>เดือน</w:t>
      </w:r>
      <w:r w:rsidR="00742C03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53A5C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ถึง </w:t>
      </w:r>
      <w:r w:rsidR="00435D65" w:rsidRPr="00CA7E71">
        <w:rPr>
          <w:rFonts w:asciiTheme="majorBidi" w:eastAsia="MS Mincho" w:hAnsiTheme="majorBidi" w:cstheme="majorBidi"/>
          <w:sz w:val="30"/>
          <w:szCs w:val="30"/>
        </w:rPr>
        <w:t>3</w:t>
      </w:r>
      <w:r w:rsidR="00742C03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ปี</w:t>
      </w:r>
      <w:r w:rsidR="009D588B" w:rsidRPr="00CA7E7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B626E" w:rsidRPr="00CA7E71">
        <w:rPr>
          <w:rFonts w:asciiTheme="majorBidi" w:eastAsia="MS Mincho" w:hAnsiTheme="majorBidi" w:cstheme="majorBidi"/>
          <w:sz w:val="30"/>
          <w:szCs w:val="30"/>
        </w:rPr>
        <w:t>4</w:t>
      </w:r>
      <w:r w:rsidR="00A53C1C" w:rsidRPr="00CA7E7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A53C1C" w:rsidRPr="00CA7E71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="003D433C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โดยจะหมดอายุภายในปี </w:t>
      </w:r>
      <w:r w:rsidR="003D433C" w:rsidRPr="00CA7E71">
        <w:rPr>
          <w:rFonts w:asciiTheme="majorBidi" w:eastAsia="MS Mincho" w:hAnsiTheme="majorBidi" w:cstheme="majorBidi"/>
          <w:sz w:val="30"/>
          <w:szCs w:val="30"/>
        </w:rPr>
        <w:t>25</w:t>
      </w:r>
      <w:r w:rsidR="00DD64FD" w:rsidRPr="00CA7E71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D64FD" w:rsidRPr="00CA7E71">
        <w:rPr>
          <w:rFonts w:asciiTheme="majorBidi" w:eastAsia="MS Mincho" w:hAnsiTheme="majorBidi" w:cstheme="majorBidi"/>
          <w:sz w:val="30"/>
          <w:szCs w:val="30"/>
        </w:rPr>
        <w:t>2</w:t>
      </w:r>
      <w:r w:rsidR="00E53A5C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ถึง</w:t>
      </w:r>
      <w:r w:rsidR="00742C03" w:rsidRPr="00CA7E71">
        <w:rPr>
          <w:rFonts w:asciiTheme="majorBidi" w:eastAsia="MS Mincho" w:hAnsiTheme="majorBidi" w:cstheme="majorBidi"/>
          <w:sz w:val="30"/>
          <w:szCs w:val="30"/>
          <w:cs/>
        </w:rPr>
        <w:t>ปี</w:t>
      </w:r>
      <w:r w:rsidR="003D433C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D433C" w:rsidRPr="00CA7E71">
        <w:rPr>
          <w:rFonts w:asciiTheme="majorBidi" w:eastAsia="MS Mincho" w:hAnsiTheme="majorBidi" w:cstheme="majorBidi"/>
          <w:sz w:val="30"/>
          <w:szCs w:val="30"/>
        </w:rPr>
        <w:t>25</w:t>
      </w:r>
      <w:r w:rsidR="009D588B" w:rsidRPr="00CA7E71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E7203" w:rsidRPr="00CA7E71">
        <w:rPr>
          <w:rFonts w:asciiTheme="majorBidi" w:eastAsia="MS Mincho" w:hAnsiTheme="majorBidi" w:cstheme="majorBidi"/>
          <w:sz w:val="30"/>
          <w:szCs w:val="30"/>
        </w:rPr>
        <w:t>5</w:t>
      </w:r>
    </w:p>
    <w:p w:rsidR="00D42114" w:rsidRPr="00CA7E71" w:rsidRDefault="00D42114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9B1177" w:rsidRPr="00CA7E71" w:rsidRDefault="00E53A5C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bookmarkStart w:id="2" w:name="_Hlk15912718"/>
      <w:r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A51ED1"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>7</w:t>
      </w:r>
      <w:r w:rsidR="00CB3B4E"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F3561A" w:rsidRPr="00CA7E71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CA7E71" w:rsidRDefault="00F3561A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p w:rsidR="00C237FC" w:rsidRPr="00CA7E71" w:rsidRDefault="00C90333" w:rsidP="008261A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2554</w:t>
      </w:r>
      <w:r w:rsidRPr="00CA7E7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C237FC"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CA7E71" w:rsidRDefault="00C237FC" w:rsidP="008261A6">
      <w:pPr>
        <w:spacing w:line="240" w:lineRule="auto"/>
        <w:ind w:left="540" w:hanging="90"/>
        <w:jc w:val="thaiDistribute"/>
        <w:rPr>
          <w:rFonts w:asciiTheme="majorBidi" w:eastAsia="MS Mincho" w:hAnsiTheme="majorBidi" w:cstheme="majorBidi"/>
          <w:sz w:val="24"/>
          <w:szCs w:val="24"/>
          <w:lang w:val="x-none"/>
        </w:rPr>
      </w:pPr>
    </w:p>
    <w:p w:rsidR="0031469C" w:rsidRPr="00CA7E71" w:rsidRDefault="00C90333" w:rsidP="008261A6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ในปี 2556 </w:t>
      </w:r>
      <w:r w:rsidR="00C237FC"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CA7E71" w:rsidRDefault="00094C0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  <w:cs/>
          <w:lang w:val="x-none"/>
        </w:rPr>
      </w:pPr>
    </w:p>
    <w:p w:rsidR="00C237FC" w:rsidRPr="00CA7E71" w:rsidRDefault="00C237FC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30"/>
          <w:szCs w:val="30"/>
        </w:rPr>
      </w:pPr>
      <w:r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2559 ศาลอาญาได้มีคำพิพากษายกฟ้องโจทก์</w:t>
      </w:r>
      <w:r w:rsidRPr="00CA7E71">
        <w:rPr>
          <w:rFonts w:asciiTheme="majorBidi" w:eastAsia="MS Mincho" w:hAnsiTheme="majorBidi" w:cstheme="majorBidi"/>
          <w:sz w:val="30"/>
          <w:szCs w:val="30"/>
          <w:cs/>
        </w:rPr>
        <w:t>ในคดีอาญาที่บริษัทถูกฟ้อง</w:t>
      </w:r>
    </w:p>
    <w:p w:rsidR="00D440C4" w:rsidRPr="00CA7E71" w:rsidRDefault="00D440C4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4"/>
          <w:szCs w:val="24"/>
        </w:rPr>
      </w:pPr>
    </w:p>
    <w:p w:rsidR="00871D3E" w:rsidRPr="00CA7E71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bookmarkStart w:id="3" w:name="_GoBack"/>
      <w:bookmarkEnd w:id="3"/>
      <w:r w:rsidRPr="00CA7E71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ณ วันที่ 27 มกราคม 2560 โจทก์ได้ยื่นอุทธรณ์</w:t>
      </w:r>
      <w:r w:rsidRPr="00CA7E7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53A5C" w:rsidRPr="00CA7E71">
        <w:rPr>
          <w:rFonts w:asciiTheme="majorBidi" w:eastAsia="MS Mincho" w:hAnsiTheme="majorBidi" w:cstheme="majorBidi"/>
          <w:sz w:val="30"/>
          <w:szCs w:val="30"/>
          <w:cs/>
        </w:rPr>
        <w:t xml:space="preserve"> และบริษัทได้ยื่นคำแก้อุทธรณ์ต่อศา</w:t>
      </w:r>
      <w:r w:rsidR="00173EC4" w:rsidRPr="00CA7E71">
        <w:rPr>
          <w:rFonts w:asciiTheme="majorBidi" w:eastAsia="MS Mincho" w:hAnsiTheme="majorBidi" w:cstheme="majorBidi" w:hint="cs"/>
          <w:sz w:val="30"/>
          <w:szCs w:val="30"/>
          <w:cs/>
        </w:rPr>
        <w:t>ล</w:t>
      </w:r>
      <w:r w:rsidR="00E53A5C" w:rsidRPr="00CA7E71">
        <w:rPr>
          <w:rFonts w:asciiTheme="majorBidi" w:eastAsia="MS Mincho" w:hAnsiTheme="majorBidi" w:cstheme="majorBidi"/>
          <w:sz w:val="30"/>
          <w:szCs w:val="30"/>
          <w:cs/>
        </w:rPr>
        <w:t>อาญาแล้วเมื่อวันที่</w:t>
      </w:r>
      <w:r w:rsidR="00742C03" w:rsidRPr="00CA7E71">
        <w:rPr>
          <w:rFonts w:asciiTheme="majorBidi" w:eastAsia="MS Mincho" w:hAnsiTheme="majorBidi" w:cstheme="majorBidi"/>
          <w:sz w:val="30"/>
          <w:szCs w:val="30"/>
        </w:rPr>
        <w:br/>
      </w:r>
      <w:r w:rsidR="00007B63" w:rsidRPr="00CA7E71">
        <w:rPr>
          <w:rFonts w:asciiTheme="majorBidi" w:eastAsia="MS Mincho" w:hAnsiTheme="majorBidi" w:cstheme="majorBidi"/>
          <w:sz w:val="30"/>
          <w:szCs w:val="30"/>
          <w:cs/>
        </w:rPr>
        <w:t>16 พฤษภาคม 2560</w:t>
      </w:r>
    </w:p>
    <w:p w:rsidR="00007B63" w:rsidRPr="00CA7E71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BC77AC" w:rsidRPr="00BC77AC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  <w:bookmarkStart w:id="4" w:name="_Hlk24442154"/>
      <w:bookmarkEnd w:id="2"/>
      <w:r w:rsidRPr="00BC77AC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15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พฤศจิกายน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2561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ศาลอุทธรณ์ได้ตัดสินโดยมีคำสั่งยืนตามศาลชั้นต้น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กล่าวคือ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ยกฟ้องให้จำเลยทั้ง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10</w:t>
      </w:r>
      <w:r>
        <w:rPr>
          <w:rFonts w:asciiTheme="majorBidi" w:eastAsia="MS Mincho" w:hAnsiTheme="majorBidi"/>
          <w:sz w:val="30"/>
          <w:szCs w:val="30"/>
          <w:cs/>
        </w:rPr>
        <w:br/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ไม่มีความผิด</w:t>
      </w:r>
    </w:p>
    <w:p w:rsidR="00BC77AC" w:rsidRPr="00BC77AC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24"/>
          <w:szCs w:val="24"/>
        </w:rPr>
      </w:pPr>
    </w:p>
    <w:p w:rsidR="00BC77AC" w:rsidRPr="00BC77AC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BC77AC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26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มิถุนายน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2562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คดีอาญาดังกล่าวได้ถึงที่สุดในชั้นศาลอุทธรณ์แล้ว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A11778">
        <w:rPr>
          <w:rFonts w:asciiTheme="majorBidi" w:eastAsia="MS Mincho" w:hAnsiTheme="majorBidi" w:hint="cs"/>
          <w:sz w:val="30"/>
          <w:szCs w:val="30"/>
          <w:cs/>
        </w:rPr>
        <w:t>โดยโจทก์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ไม่ได้รับอนุญาตให้ฎีกา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บริษัทได้นำผลคดีอาญาดังกล่าวยื่นต่อศาลแพ่งกรุงเทพใต้ในคดีแพ่ง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เพื่อขอให้ศาลดำเนินกระบวนพิจารณาแล้ว</w:t>
      </w:r>
    </w:p>
    <w:p w:rsidR="00BC77AC" w:rsidRPr="00BC77AC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24"/>
          <w:szCs w:val="24"/>
        </w:rPr>
      </w:pPr>
    </w:p>
    <w:p w:rsidR="00423467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BC77AC">
        <w:rPr>
          <w:rFonts w:asciiTheme="majorBidi" w:eastAsia="MS Mincho" w:hAnsiTheme="majorBidi" w:hint="cs"/>
          <w:sz w:val="30"/>
          <w:szCs w:val="30"/>
          <w:cs/>
        </w:rPr>
        <w:t>อย่างไรก็ตาม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โจทก์ได้ยื่นคำร้องอุทธรณ์คำสั่งไม่รับฎีกาและอยู่ในระหว่างการพิจารณาของศาลฎีกา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โดยศาลแพ่งกรุงเทพใต้มีหนังสือลงวันที่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7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ตุลาคม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2562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ให้รอผลจากการอุทธรณ์คำสั่งที่ไม่รับฎีกาในคดีอาญา</w:t>
      </w:r>
      <w:r w:rsidRPr="00BC77A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และผลจากการพิจารณาในคดีของศาลปกครองกลาง</w:t>
      </w:r>
      <w:r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BC77AC">
        <w:rPr>
          <w:rFonts w:asciiTheme="majorBidi" w:eastAsia="MS Mincho" w:hAnsiTheme="majorBidi" w:hint="cs"/>
          <w:sz w:val="30"/>
          <w:szCs w:val="30"/>
          <w:cs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bookmarkEnd w:id="4"/>
    <w:p w:rsidR="00F53C03" w:rsidRDefault="00F53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3A369D" w:rsidRPr="00CA7E71" w:rsidRDefault="00C1702C" w:rsidP="008261A6">
      <w:pPr>
        <w:tabs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lastRenderedPageBreak/>
        <w:t>1</w:t>
      </w:r>
      <w:r w:rsidR="00173EC4"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>8</w:t>
      </w:r>
      <w:r w:rsidR="00173EC4"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CA7E71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CA7E71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5232A" w:rsidRPr="00CA7E71" w:rsidRDefault="0075232A" w:rsidP="008261A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BC5308" w:rsidRPr="00CA7E71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A7E71">
        <w:rPr>
          <w:rFonts w:ascii="Angsana New" w:hAnsi="Angsana New" w:hint="cs"/>
          <w:sz w:val="30"/>
          <w:szCs w:val="30"/>
          <w:cs/>
        </w:rPr>
        <w:t>ที่ออก</w:t>
      </w:r>
      <w:r w:rsidR="0064721F" w:rsidRPr="00CA7E71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CA7E71">
        <w:rPr>
          <w:rFonts w:ascii="Angsana New" w:hAnsi="Angsana New" w:hint="cs"/>
          <w:sz w:val="30"/>
          <w:szCs w:val="30"/>
          <w:cs/>
        </w:rPr>
        <w:t>ใหม่</w:t>
      </w:r>
      <w:r w:rsidRPr="00CA7E71">
        <w:rPr>
          <w:rFonts w:ascii="Angsana New" w:hAnsi="Angsana New"/>
          <w:sz w:val="30"/>
          <w:szCs w:val="30"/>
          <w:cs/>
        </w:rPr>
        <w:t>ซึ่ง</w:t>
      </w:r>
      <w:r w:rsidRPr="00CA7E71">
        <w:rPr>
          <w:rFonts w:ascii="Angsana New" w:hAnsi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Pr="00CA7E71">
        <w:rPr>
          <w:rFonts w:ascii="Angsana New" w:hAnsi="Angsana New"/>
          <w:sz w:val="30"/>
          <w:szCs w:val="30"/>
          <w:cs/>
        </w:rPr>
        <w:t>และ</w:t>
      </w:r>
      <w:r w:rsidRPr="00CA7E71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CA7E71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CA7E71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CA7E71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CA7E71">
        <w:rPr>
          <w:rFonts w:ascii="Angsana New" w:hAnsi="Angsana New" w:hint="cs"/>
          <w:sz w:val="30"/>
          <w:szCs w:val="30"/>
          <w:cs/>
        </w:rPr>
        <w:t xml:space="preserve"> </w:t>
      </w:r>
      <w:r w:rsidRPr="00CA7E71">
        <w:rPr>
          <w:rFonts w:ascii="Angsana New" w:hAnsi="Angsana New"/>
          <w:sz w:val="30"/>
          <w:szCs w:val="30"/>
        </w:rPr>
        <w:t>1</w:t>
      </w:r>
      <w:r w:rsidRPr="00CA7E71">
        <w:rPr>
          <w:rFonts w:ascii="Angsana New" w:hAnsi="Angsana New"/>
          <w:sz w:val="30"/>
          <w:szCs w:val="30"/>
          <w:cs/>
        </w:rPr>
        <w:t xml:space="preserve"> มกราคม </w:t>
      </w:r>
      <w:r w:rsidRPr="00CA7E71">
        <w:rPr>
          <w:rFonts w:ascii="Angsana New" w:hAnsi="Angsana New"/>
          <w:sz w:val="30"/>
          <w:szCs w:val="30"/>
        </w:rPr>
        <w:t xml:space="preserve">2563 </w:t>
      </w:r>
      <w:r w:rsidRPr="00CA7E71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8286C" w:rsidRPr="00CA7E71" w:rsidRDefault="00D8286C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BC5308" w:rsidRPr="00CA7E71" w:rsidTr="002808A5">
        <w:trPr>
          <w:tblHeader/>
        </w:trPr>
        <w:tc>
          <w:tcPr>
            <w:tcW w:w="4680" w:type="dxa"/>
            <w:vAlign w:val="bottom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7E7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A7E7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7E71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A7E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7E71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CA7E7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C5308" w:rsidRPr="00CA7E71" w:rsidTr="002808A5">
        <w:tc>
          <w:tcPr>
            <w:tcW w:w="468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A7E71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BC5308" w:rsidRPr="00CA7E71" w:rsidRDefault="00BC5308" w:rsidP="0082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E71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A5E2B" w:rsidRPr="00CA7E71" w:rsidRDefault="00DA5E2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BC5308" w:rsidRPr="00CA7E71" w:rsidRDefault="00BC5308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7E71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3213FB" w:rsidRPr="00CA7E71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CA7E71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A97DC3" w:rsidRPr="00CA7E71" w:rsidRDefault="00A97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BC5308" w:rsidRPr="00CA7E71" w:rsidRDefault="00BC5308" w:rsidP="008261A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5308" w:rsidRPr="00CA7E71" w:rsidRDefault="00BC5308" w:rsidP="008261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:rsidR="003213FB" w:rsidRPr="00CA7E71" w:rsidRDefault="003213FB" w:rsidP="003213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A7E71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CA7E71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CA7E71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CA7E71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2808A5" w:rsidRDefault="00280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44BC" w:rsidRPr="00CA7E71" w:rsidRDefault="001C4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E76496" w:rsidRPr="00CA7E71" w:rsidRDefault="00E76496" w:rsidP="008261A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ฉบับที่ </w:t>
      </w: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16 </w:t>
      </w:r>
      <w:r w:rsidRPr="00CA7E7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:rsidR="00E76496" w:rsidRPr="00CA7E71" w:rsidRDefault="00E76496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3213FB" w:rsidRPr="00CA7E71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A7E71">
        <w:rPr>
          <w:rFonts w:asciiTheme="majorBidi" w:hAnsiTheme="majorBidi" w:cstheme="majorBidi"/>
          <w:sz w:val="30"/>
          <w:szCs w:val="30"/>
        </w:rPr>
        <w:t>16</w:t>
      </w:r>
      <w:r w:rsidRPr="00CA7E7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A7E7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CA7E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A7E71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7" w:name="_Hlk15581419"/>
      <w:bookmarkStart w:id="8" w:name="_Hlk15582558"/>
      <w:r w:rsidRPr="00CA7E7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CA7E7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CA7E7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CA7E71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:rsidR="003213FB" w:rsidRPr="00CA7E71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3213FB" w:rsidRPr="00934889" w:rsidRDefault="003213FB" w:rsidP="0093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7E7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A7E71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A7E7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A7E71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34889">
        <w:rPr>
          <w:rFonts w:ascii="Angsana New" w:hAnsi="Angsana New" w:hint="cs"/>
          <w:sz w:val="30"/>
          <w:szCs w:val="30"/>
          <w:cs/>
        </w:rPr>
        <w:t xml:space="preserve">  </w:t>
      </w:r>
    </w:p>
    <w:p w:rsidR="003213FB" w:rsidRPr="00F000D7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sectPr w:rsidR="003213FB" w:rsidRPr="00F000D7" w:rsidSect="009D78B9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16D" w:rsidRDefault="0075516D" w:rsidP="00900EE2">
      <w:r>
        <w:separator/>
      </w:r>
    </w:p>
  </w:endnote>
  <w:endnote w:type="continuationSeparator" w:id="0">
    <w:p w:rsidR="0075516D" w:rsidRDefault="0075516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Pr="000F001E" w:rsidRDefault="00A1177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A11778" w:rsidRDefault="00A11778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16D" w:rsidRDefault="0075516D" w:rsidP="00900EE2">
      <w:r>
        <w:separator/>
      </w:r>
    </w:p>
  </w:footnote>
  <w:footnote w:type="continuationSeparator" w:id="0">
    <w:p w:rsidR="0075516D" w:rsidRDefault="0075516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Default="00A117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Pr="00E669A5" w:rsidRDefault="00A11778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A11778" w:rsidRPr="00E669A5" w:rsidRDefault="00A11778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</w:t>
    </w:r>
    <w:r w:rsidRPr="006514C9">
      <w:rPr>
        <w:rFonts w:ascii="Angsana New" w:hAnsi="Angsana New" w:hint="cs"/>
        <w:b/>
        <w:bCs/>
        <w:sz w:val="32"/>
        <w:szCs w:val="32"/>
        <w:cs/>
      </w:rPr>
      <w:t>กาล</w:t>
    </w:r>
    <w:r w:rsidRPr="006514C9">
      <w:rPr>
        <w:rFonts w:ascii="Angsana New" w:hAnsi="Angsana New" w:hint="cs"/>
        <w:b/>
        <w:bCs/>
        <w:sz w:val="32"/>
        <w:szCs w:val="32"/>
        <w:cs/>
        <w:lang w:val="en-US"/>
      </w:rPr>
      <w:t>แบบ</w:t>
    </w:r>
    <w:r w:rsidRPr="006514C9">
      <w:rPr>
        <w:rFonts w:ascii="Angsana New" w:hAnsi="Angsana New" w:hint="cs"/>
        <w:b/>
        <w:bCs/>
        <w:sz w:val="32"/>
        <w:szCs w:val="32"/>
        <w:cs/>
      </w:rPr>
      <w:t>ย่อ</w:t>
    </w:r>
  </w:p>
  <w:p w:rsidR="00A11778" w:rsidRPr="00DF07CF" w:rsidRDefault="00A11778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397D7D">
      <w:rPr>
        <w:rFonts w:ascii="Angsana New" w:hAnsi="Angsana New"/>
        <w:sz w:val="32"/>
        <w:szCs w:val="32"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A11778" w:rsidRPr="004B3C0B" w:rsidRDefault="00A11778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778" w:rsidRDefault="00A11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9"/>
  </w:num>
  <w:num w:numId="14">
    <w:abstractNumId w:val="17"/>
  </w:num>
  <w:num w:numId="15">
    <w:abstractNumId w:val="22"/>
  </w:num>
  <w:num w:numId="16">
    <w:abstractNumId w:val="26"/>
  </w:num>
  <w:num w:numId="17">
    <w:abstractNumId w:val="18"/>
  </w:num>
  <w:num w:numId="18">
    <w:abstractNumId w:val="31"/>
  </w:num>
  <w:num w:numId="19">
    <w:abstractNumId w:val="16"/>
  </w:num>
  <w:num w:numId="20">
    <w:abstractNumId w:val="21"/>
  </w:num>
  <w:num w:numId="21">
    <w:abstractNumId w:val="23"/>
  </w:num>
  <w:num w:numId="22">
    <w:abstractNumId w:val="13"/>
  </w:num>
  <w:num w:numId="23">
    <w:abstractNumId w:val="24"/>
  </w:num>
  <w:num w:numId="24">
    <w:abstractNumId w:val="30"/>
  </w:num>
  <w:num w:numId="25">
    <w:abstractNumId w:val="28"/>
  </w:num>
  <w:num w:numId="26">
    <w:abstractNumId w:val="10"/>
  </w:num>
  <w:num w:numId="27">
    <w:abstractNumId w:val="20"/>
  </w:num>
  <w:num w:numId="28">
    <w:abstractNumId w:val="27"/>
  </w:num>
  <w:num w:numId="29">
    <w:abstractNumId w:val="11"/>
  </w:num>
  <w:num w:numId="30">
    <w:abstractNumId w:val="15"/>
  </w:num>
  <w:num w:numId="31">
    <w:abstractNumId w:val="25"/>
  </w:num>
  <w:num w:numId="32">
    <w:abstractNumId w:val="12"/>
  </w:num>
  <w:num w:numId="33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47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6E8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83"/>
    <w:rsid w:val="001907F0"/>
    <w:rsid w:val="00190E97"/>
    <w:rsid w:val="00191321"/>
    <w:rsid w:val="0019132F"/>
    <w:rsid w:val="00191591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8A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7AC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5E9"/>
    <w:rsid w:val="00344689"/>
    <w:rsid w:val="00344C5B"/>
    <w:rsid w:val="00344E54"/>
    <w:rsid w:val="003450A7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CE3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3CCA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16D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36A"/>
    <w:rsid w:val="007779F6"/>
    <w:rsid w:val="00777B9C"/>
    <w:rsid w:val="00777CE2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A4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71A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C9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C4C"/>
    <w:rsid w:val="008B1E4C"/>
    <w:rsid w:val="008B1ED5"/>
    <w:rsid w:val="008B1FA7"/>
    <w:rsid w:val="008B225C"/>
    <w:rsid w:val="008B2968"/>
    <w:rsid w:val="008B2A5C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F5C"/>
    <w:rsid w:val="008D41BA"/>
    <w:rsid w:val="008D43A7"/>
    <w:rsid w:val="008D4480"/>
    <w:rsid w:val="008D4BA1"/>
    <w:rsid w:val="008D4BBA"/>
    <w:rsid w:val="008D503B"/>
    <w:rsid w:val="008D519B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847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BC7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71"/>
    <w:rsid w:val="00B25342"/>
    <w:rsid w:val="00B2539A"/>
    <w:rsid w:val="00B254CF"/>
    <w:rsid w:val="00B25840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1C8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DD6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9A44-C2EA-43A1-B26A-5980C70F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</TotalTime>
  <Pages>1</Pages>
  <Words>5631</Words>
  <Characters>32098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Mukda, Tantipisankul</cp:lastModifiedBy>
  <cp:revision>5</cp:revision>
  <cp:lastPrinted>2019-11-11T04:59:00Z</cp:lastPrinted>
  <dcterms:created xsi:type="dcterms:W3CDTF">2019-11-12T01:25:00Z</dcterms:created>
  <dcterms:modified xsi:type="dcterms:W3CDTF">2019-11-12T21:49:00Z</dcterms:modified>
</cp:coreProperties>
</file>