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670BA5" w:rsidRPr="002729F3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A27D68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543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2F4BF2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 w:rsidR="00DE6C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E6C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86D16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F4BF2" w:rsidRPr="005A15C6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543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140EAD" w:rsidRPr="005E052B" w:rsidRDefault="00140EAD" w:rsidP="005E052B">
      <w:pPr>
        <w:widowControl w:val="0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sectPr w:rsidR="00140EAD" w:rsidRPr="00FD572A" w:rsidSect="000A6D49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670BA5" w:rsidRPr="00FD572A" w:rsidRDefault="00670BA5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A82685" w:rsidRPr="00FD572A" w:rsidRDefault="00A82685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670BA5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การ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สอบทานข้อมูลทางการเงินระหว่างกา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ผู้สอบบัญชีรับอนุญาต</w:t>
      </w:r>
    </w:p>
    <w:p w:rsidR="003A404E" w:rsidRPr="00FD572A" w:rsidRDefault="003A404E" w:rsidP="006169C7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:rsidR="00670BA5" w:rsidRPr="00FD572A" w:rsidRDefault="00670BA5" w:rsidP="00ED71B0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</w:t>
      </w:r>
      <w:r w:rsidR="008B515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คณะกรรมการ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บริษัท ไทยเทพรส จำกัด 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:rsidR="00655F2D" w:rsidRDefault="00655F2D" w:rsidP="00792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543DB8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3</w:t>
      </w:r>
      <w:r w:rsidR="002F4BF2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6CC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593D3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2</w:t>
      </w:r>
      <w:r w:rsidR="000D6419">
        <w:rPr>
          <w:rFonts w:ascii="Angsana New" w:hAnsi="Angsana New"/>
          <w:sz w:val="30"/>
          <w:szCs w:val="30"/>
          <w:lang w:val="en-US"/>
        </w:rPr>
        <w:t xml:space="preserve"> </w:t>
      </w:r>
      <w:r w:rsidRPr="00FD572A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7A4A1B">
        <w:rPr>
          <w:rFonts w:ascii="Angsana New" w:hAnsi="Angsana New"/>
          <w:sz w:val="30"/>
          <w:szCs w:val="30"/>
        </w:rPr>
        <w:br/>
      </w:r>
      <w:r w:rsidRPr="005E2C12">
        <w:rPr>
          <w:rFonts w:ascii="Angsana New" w:hAnsi="Angsana New"/>
          <w:spacing w:val="-2"/>
          <w:sz w:val="30"/>
          <w:szCs w:val="30"/>
          <w:cs/>
        </w:rPr>
        <w:t>เ</w:t>
      </w:r>
      <w:r w:rsidR="00EE5B05" w:rsidRPr="005E2C12">
        <w:rPr>
          <w:rFonts w:ascii="Angsana New" w:hAnsi="Angsana New"/>
          <w:spacing w:val="-2"/>
          <w:sz w:val="30"/>
          <w:szCs w:val="30"/>
          <w:cs/>
        </w:rPr>
        <w:t>ฉพาะกิจการ</w:t>
      </w:r>
      <w:r w:rsidR="00B547AE" w:rsidRPr="005E2C12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547AE" w:rsidRPr="005E2C12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="00B0288D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 w:rsidR="00B547AE" w:rsidRPr="005E2C12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547AE" w:rsidRPr="005E2C1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B547AE" w:rsidRPr="005E2C12">
        <w:rPr>
          <w:rFonts w:ascii="Angsana New" w:hAnsi="Angsana New" w:hint="cs"/>
          <w:spacing w:val="-2"/>
          <w:sz w:val="30"/>
          <w:szCs w:val="30"/>
          <w:lang w:val="en-US"/>
        </w:rPr>
        <w:t>0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E71461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B547AE" w:rsidRPr="005E2C1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486D16" w:rsidRPr="005E2C12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B547AE" w:rsidRPr="005E2C1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E2C12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FD572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Pr="00FD572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="00B0288D">
        <w:rPr>
          <w:rFonts w:ascii="Angsana New" w:hAnsi="Angsana New" w:hint="cs"/>
          <w:spacing w:val="8"/>
          <w:sz w:val="30"/>
          <w:szCs w:val="30"/>
          <w:cs/>
          <w:lang w:val="en-US"/>
        </w:rPr>
        <w:t>เก้า</w:t>
      </w:r>
      <w:r w:rsidR="002F4BF2">
        <w:rPr>
          <w:rFonts w:ascii="Angsana New" w:hAnsi="Angsana New" w:hint="cs"/>
          <w:spacing w:val="8"/>
          <w:sz w:val="30"/>
          <w:szCs w:val="30"/>
          <w:cs/>
          <w:lang w:val="en-US"/>
        </w:rPr>
        <w:t>เดือน</w:t>
      </w:r>
      <w:r w:rsidRPr="00FD572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8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8"/>
          <w:sz w:val="30"/>
          <w:szCs w:val="30"/>
          <w:lang w:val="en-US"/>
        </w:rPr>
        <w:t>0</w:t>
      </w:r>
      <w:r w:rsidR="00B0288D">
        <w:rPr>
          <w:rFonts w:ascii="Angsana New" w:hAnsi="Angsana New" w:hint="cs"/>
          <w:spacing w:val="8"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spacing w:val="8"/>
          <w:sz w:val="30"/>
          <w:szCs w:val="30"/>
          <w:cs/>
          <w:lang w:val="en-US"/>
        </w:rPr>
        <w:t xml:space="preserve"> 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5E2C12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ข้อมูลทางการเงินระหว่างกาล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6E4F38">
        <w:rPr>
          <w:rFonts w:ascii="Angsana New" w:hAnsi="Angsana New"/>
          <w:spacing w:val="-2"/>
          <w:sz w:val="30"/>
          <w:szCs w:val="30"/>
          <w:cs/>
        </w:rPr>
        <w:t xml:space="preserve">ของบริษัท ไทยเทพรส จำกัด </w:t>
      </w:r>
      <w:r w:rsidRPr="00FD572A">
        <w:rPr>
          <w:rFonts w:ascii="Angsana New" w:hAnsi="Angsana New"/>
          <w:sz w:val="30"/>
          <w:szCs w:val="30"/>
          <w:cs/>
        </w:rPr>
        <w:t xml:space="preserve">(มหาชน) 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572A">
        <w:rPr>
          <w:rFonts w:ascii="Angsana New" w:hAnsi="Angsana New"/>
          <w:sz w:val="30"/>
          <w:szCs w:val="30"/>
          <w:lang w:val="en-US"/>
        </w:rPr>
        <w:t>34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</w:t>
      </w:r>
      <w:r w:rsidRPr="00FD572A">
        <w:rPr>
          <w:rFonts w:ascii="Angsana New" w:hAnsi="Angsana New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FD572A">
        <w:rPr>
          <w:rFonts w:ascii="Angsana New" w:hAnsi="Angsana New"/>
          <w:sz w:val="30"/>
          <w:szCs w:val="30"/>
          <w:cs/>
        </w:rPr>
        <w:t>ของข้าพเจ้า</w:t>
      </w: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2410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8B382B" w:rsidRPr="00345DA7" w:rsidSect="000A257D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</w:sect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cs/>
          <w:lang w:val="en-US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B382B" w:rsidRPr="003E3EA1" w:rsidRDefault="008B382B" w:rsidP="008B382B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54591C" w:rsidRPr="00FD572A" w:rsidRDefault="0054591C" w:rsidP="00792846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D05C4D" w:rsidRPr="00FD572A" w:rsidRDefault="00D05C4D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34582E" w:rsidRPr="00FD572A" w:rsidRDefault="0034582E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 w:rsidR="00644B2C" w:rsidRPr="00454A36">
        <w:rPr>
          <w:rFonts w:ascii="Angsana New" w:hAnsi="Angsana New"/>
          <w:sz w:val="30"/>
          <w:szCs w:val="30"/>
          <w:cs/>
        </w:rPr>
        <w:t>นาง</w:t>
      </w:r>
      <w:r w:rsidR="00A34D7E">
        <w:rPr>
          <w:rFonts w:ascii="Angsana New" w:hAnsi="Angsana New" w:hint="cs"/>
          <w:sz w:val="30"/>
          <w:szCs w:val="30"/>
          <w:cs/>
        </w:rPr>
        <w:t>สาว</w:t>
      </w:r>
      <w:r w:rsidR="00486D16">
        <w:rPr>
          <w:rFonts w:ascii="Angsana New" w:hAnsi="Angsana New" w:hint="cs"/>
          <w:sz w:val="30"/>
          <w:szCs w:val="30"/>
          <w:cs/>
        </w:rPr>
        <w:t>อรวรรณ</w:t>
      </w:r>
      <w:r w:rsidR="00486D16">
        <w:rPr>
          <w:rFonts w:ascii="Angsana New" w:hAnsi="Angsana New"/>
          <w:sz w:val="30"/>
          <w:szCs w:val="30"/>
        </w:rPr>
        <w:t xml:space="preserve"> </w:t>
      </w:r>
      <w:r w:rsidR="00486D16">
        <w:rPr>
          <w:rFonts w:ascii="Angsana New" w:hAnsi="Angsana New" w:hint="cs"/>
          <w:sz w:val="30"/>
          <w:szCs w:val="30"/>
          <w:cs/>
        </w:rPr>
        <w:t>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70BA5" w:rsidRPr="00486D16" w:rsidRDefault="00846A68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86D16">
        <w:rPr>
          <w:rFonts w:ascii="Angsana New" w:hAnsi="Angsana New"/>
          <w:sz w:val="30"/>
          <w:szCs w:val="30"/>
          <w:lang w:val="en-US"/>
        </w:rPr>
        <w:t>10566</w:t>
      </w:r>
    </w:p>
    <w:p w:rsidR="00670BA5" w:rsidRPr="00454A36" w:rsidRDefault="00670BA5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670BA5" w:rsidRPr="00454A36" w:rsidRDefault="00691FBC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8 </w:t>
      </w:r>
      <w:r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พฤศจิกายน 2562</w:t>
      </w:r>
    </w:p>
    <w:p w:rsidR="000D120D" w:rsidRPr="00E35AC8" w:rsidRDefault="000D120D" w:rsidP="000A257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0D120D" w:rsidRPr="00E35AC8" w:rsidSect="000A257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EC4" w:rsidRDefault="00384EC4">
      <w:r>
        <w:separator/>
      </w:r>
    </w:p>
  </w:endnote>
  <w:endnote w:type="continuationSeparator" w:id="0">
    <w:p w:rsidR="00384EC4" w:rsidRDefault="0038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Default="00D126D0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D126D0" w:rsidRDefault="00D126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Pr="006D4735" w:rsidRDefault="00D126D0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126D0" w:rsidRDefault="00D126D0" w:rsidP="006D47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Default="00D126D0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D126D0" w:rsidRDefault="00D126D0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Pr="006D4735" w:rsidRDefault="00D126D0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126D0" w:rsidRDefault="00D126D0" w:rsidP="006D473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7D" w:rsidRDefault="000A257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Pr="00D33F7B" w:rsidRDefault="00D126D0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EC4" w:rsidRDefault="00384EC4">
      <w:r>
        <w:separator/>
      </w:r>
    </w:p>
  </w:footnote>
  <w:footnote w:type="continuationSeparator" w:id="0">
    <w:p w:rsidR="00384EC4" w:rsidRDefault="0038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Pr="008D71E0" w:rsidRDefault="00D126D0" w:rsidP="00C4335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8D71E0" w:rsidRDefault="00D126D0" w:rsidP="00C43359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126D0" w:rsidRPr="00964BBB" w:rsidRDefault="00D126D0" w:rsidP="00C4335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C43359" w:rsidRDefault="00D126D0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6D0" w:rsidRDefault="00D126D0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0A257D" w:rsidRPr="005F6BA2" w:rsidRDefault="000A257D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40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8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1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20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5"/>
  </w:num>
  <w:num w:numId="33">
    <w:abstractNumId w:val="14"/>
  </w:num>
  <w:num w:numId="34">
    <w:abstractNumId w:val="19"/>
  </w:num>
  <w:num w:numId="35">
    <w:abstractNumId w:val="33"/>
  </w:num>
  <w:num w:numId="36">
    <w:abstractNumId w:val="35"/>
  </w:num>
  <w:num w:numId="37">
    <w:abstractNumId w:val="17"/>
  </w:num>
  <w:num w:numId="38">
    <w:abstractNumId w:val="16"/>
  </w:num>
  <w:num w:numId="39">
    <w:abstractNumId w:val="22"/>
  </w:num>
  <w:num w:numId="40">
    <w:abstractNumId w:val="4"/>
  </w:num>
  <w:num w:numId="41">
    <w:abstractNumId w:val="13"/>
  </w:num>
  <w:num w:numId="42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B6F"/>
    <w:rsid w:val="0000128C"/>
    <w:rsid w:val="00001C53"/>
    <w:rsid w:val="00001F3C"/>
    <w:rsid w:val="000033A1"/>
    <w:rsid w:val="00003561"/>
    <w:rsid w:val="0000356E"/>
    <w:rsid w:val="00003668"/>
    <w:rsid w:val="00003A7E"/>
    <w:rsid w:val="000040DE"/>
    <w:rsid w:val="00004199"/>
    <w:rsid w:val="00004284"/>
    <w:rsid w:val="00004408"/>
    <w:rsid w:val="00004E34"/>
    <w:rsid w:val="0000593E"/>
    <w:rsid w:val="00005951"/>
    <w:rsid w:val="00005DD9"/>
    <w:rsid w:val="00006288"/>
    <w:rsid w:val="00007008"/>
    <w:rsid w:val="0000774B"/>
    <w:rsid w:val="00007C55"/>
    <w:rsid w:val="00007C68"/>
    <w:rsid w:val="00010735"/>
    <w:rsid w:val="00011E8E"/>
    <w:rsid w:val="00012342"/>
    <w:rsid w:val="00012714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6335"/>
    <w:rsid w:val="000268A6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34AE"/>
    <w:rsid w:val="00053833"/>
    <w:rsid w:val="000540BC"/>
    <w:rsid w:val="0005450B"/>
    <w:rsid w:val="000545E3"/>
    <w:rsid w:val="0005462E"/>
    <w:rsid w:val="00054916"/>
    <w:rsid w:val="00054E19"/>
    <w:rsid w:val="000551D9"/>
    <w:rsid w:val="00055ADE"/>
    <w:rsid w:val="00055B90"/>
    <w:rsid w:val="00055D36"/>
    <w:rsid w:val="00056249"/>
    <w:rsid w:val="0005633F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4FC3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61F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0EE5"/>
    <w:rsid w:val="000A190E"/>
    <w:rsid w:val="000A194A"/>
    <w:rsid w:val="000A1A2F"/>
    <w:rsid w:val="000A1B27"/>
    <w:rsid w:val="000A2555"/>
    <w:rsid w:val="000A257D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AFA"/>
    <w:rsid w:val="000A5D17"/>
    <w:rsid w:val="000A5DFE"/>
    <w:rsid w:val="000A656E"/>
    <w:rsid w:val="000A6CD9"/>
    <w:rsid w:val="000A6D4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C60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120D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D7EA9"/>
    <w:rsid w:val="000E01C9"/>
    <w:rsid w:val="000E0B36"/>
    <w:rsid w:val="000E0C40"/>
    <w:rsid w:val="000E1503"/>
    <w:rsid w:val="000E17C2"/>
    <w:rsid w:val="000E1985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99E"/>
    <w:rsid w:val="000F4C71"/>
    <w:rsid w:val="000F4E30"/>
    <w:rsid w:val="000F4EC7"/>
    <w:rsid w:val="000F64E8"/>
    <w:rsid w:val="000F6E62"/>
    <w:rsid w:val="000F7614"/>
    <w:rsid w:val="0010084C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6D3F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3C4E"/>
    <w:rsid w:val="00113D5E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6827"/>
    <w:rsid w:val="00127493"/>
    <w:rsid w:val="001279E5"/>
    <w:rsid w:val="0013000D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165"/>
    <w:rsid w:val="001375FD"/>
    <w:rsid w:val="00137627"/>
    <w:rsid w:val="0013778C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4F3"/>
    <w:rsid w:val="00145815"/>
    <w:rsid w:val="0014590C"/>
    <w:rsid w:val="00145C1C"/>
    <w:rsid w:val="00145DBA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65C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4F27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22F"/>
    <w:rsid w:val="00184601"/>
    <w:rsid w:val="0018503F"/>
    <w:rsid w:val="001853A9"/>
    <w:rsid w:val="001857BA"/>
    <w:rsid w:val="00185B2B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286"/>
    <w:rsid w:val="00192655"/>
    <w:rsid w:val="00192BFA"/>
    <w:rsid w:val="00192CA8"/>
    <w:rsid w:val="00193092"/>
    <w:rsid w:val="0019363E"/>
    <w:rsid w:val="00193A2E"/>
    <w:rsid w:val="00193E5A"/>
    <w:rsid w:val="00193FA6"/>
    <w:rsid w:val="00194435"/>
    <w:rsid w:val="0019538F"/>
    <w:rsid w:val="00195454"/>
    <w:rsid w:val="001958FD"/>
    <w:rsid w:val="00195D50"/>
    <w:rsid w:val="00195EDD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4F95"/>
    <w:rsid w:val="001B518A"/>
    <w:rsid w:val="001B5625"/>
    <w:rsid w:val="001B56BB"/>
    <w:rsid w:val="001B62E0"/>
    <w:rsid w:val="001B7172"/>
    <w:rsid w:val="001B7276"/>
    <w:rsid w:val="001B7C19"/>
    <w:rsid w:val="001B7FC9"/>
    <w:rsid w:val="001C00B8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5D76"/>
    <w:rsid w:val="001C6231"/>
    <w:rsid w:val="001C6320"/>
    <w:rsid w:val="001C6657"/>
    <w:rsid w:val="001C7477"/>
    <w:rsid w:val="001C794A"/>
    <w:rsid w:val="001C7CD5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68A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2D71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1800"/>
    <w:rsid w:val="002124F4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857"/>
    <w:rsid w:val="00224D1C"/>
    <w:rsid w:val="00224FF7"/>
    <w:rsid w:val="00225404"/>
    <w:rsid w:val="00225665"/>
    <w:rsid w:val="00225F31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489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9CC"/>
    <w:rsid w:val="00251D40"/>
    <w:rsid w:val="00252A01"/>
    <w:rsid w:val="00252F32"/>
    <w:rsid w:val="002537DA"/>
    <w:rsid w:val="002541A2"/>
    <w:rsid w:val="002542B0"/>
    <w:rsid w:val="0025481A"/>
    <w:rsid w:val="00254D62"/>
    <w:rsid w:val="00254DB6"/>
    <w:rsid w:val="0025510C"/>
    <w:rsid w:val="00255489"/>
    <w:rsid w:val="00255959"/>
    <w:rsid w:val="002559F5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5DF2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B19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4D8F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1F41"/>
    <w:rsid w:val="002834C6"/>
    <w:rsid w:val="0028394D"/>
    <w:rsid w:val="002839ED"/>
    <w:rsid w:val="00283BE0"/>
    <w:rsid w:val="0028469B"/>
    <w:rsid w:val="00284D0C"/>
    <w:rsid w:val="00285282"/>
    <w:rsid w:val="00286415"/>
    <w:rsid w:val="00286BF3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793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8BA"/>
    <w:rsid w:val="002A7B03"/>
    <w:rsid w:val="002A7F81"/>
    <w:rsid w:val="002B01E4"/>
    <w:rsid w:val="002B0538"/>
    <w:rsid w:val="002B1B30"/>
    <w:rsid w:val="002B1FE9"/>
    <w:rsid w:val="002B248B"/>
    <w:rsid w:val="002B2B54"/>
    <w:rsid w:val="002B2D34"/>
    <w:rsid w:val="002B33E5"/>
    <w:rsid w:val="002B35F0"/>
    <w:rsid w:val="002B393B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0847"/>
    <w:rsid w:val="002C1655"/>
    <w:rsid w:val="002C223F"/>
    <w:rsid w:val="002C2419"/>
    <w:rsid w:val="002C2713"/>
    <w:rsid w:val="002C28C8"/>
    <w:rsid w:val="002C293C"/>
    <w:rsid w:val="002C2DDC"/>
    <w:rsid w:val="002C2EAE"/>
    <w:rsid w:val="002C3044"/>
    <w:rsid w:val="002C3AD7"/>
    <w:rsid w:val="002C3CBF"/>
    <w:rsid w:val="002C4073"/>
    <w:rsid w:val="002C40D9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2B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3F2F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0FE"/>
    <w:rsid w:val="002E2487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5BD1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13E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07C51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26A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27CCB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60"/>
    <w:rsid w:val="003468B4"/>
    <w:rsid w:val="0034691B"/>
    <w:rsid w:val="00347541"/>
    <w:rsid w:val="003507CD"/>
    <w:rsid w:val="003520B8"/>
    <w:rsid w:val="00352240"/>
    <w:rsid w:val="0035246E"/>
    <w:rsid w:val="00353B61"/>
    <w:rsid w:val="00354B7A"/>
    <w:rsid w:val="00354D59"/>
    <w:rsid w:val="00354DED"/>
    <w:rsid w:val="0035538C"/>
    <w:rsid w:val="00355EAF"/>
    <w:rsid w:val="00356A55"/>
    <w:rsid w:val="00356AE7"/>
    <w:rsid w:val="003577AE"/>
    <w:rsid w:val="00360228"/>
    <w:rsid w:val="0036047E"/>
    <w:rsid w:val="00360630"/>
    <w:rsid w:val="003616CA"/>
    <w:rsid w:val="0036228A"/>
    <w:rsid w:val="00362482"/>
    <w:rsid w:val="00362A46"/>
    <w:rsid w:val="0036445A"/>
    <w:rsid w:val="0036478D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34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7AF"/>
    <w:rsid w:val="00381A85"/>
    <w:rsid w:val="00382D5A"/>
    <w:rsid w:val="00382FEE"/>
    <w:rsid w:val="00383051"/>
    <w:rsid w:val="0038326C"/>
    <w:rsid w:val="00383720"/>
    <w:rsid w:val="00383888"/>
    <w:rsid w:val="00383D9A"/>
    <w:rsid w:val="00384EC4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30C0"/>
    <w:rsid w:val="003940AF"/>
    <w:rsid w:val="00394DD3"/>
    <w:rsid w:val="00394F4C"/>
    <w:rsid w:val="003955B0"/>
    <w:rsid w:val="003957D2"/>
    <w:rsid w:val="00396238"/>
    <w:rsid w:val="0039655B"/>
    <w:rsid w:val="00396704"/>
    <w:rsid w:val="00396D73"/>
    <w:rsid w:val="0039756D"/>
    <w:rsid w:val="00397A43"/>
    <w:rsid w:val="00397D67"/>
    <w:rsid w:val="003A0187"/>
    <w:rsid w:val="003A0520"/>
    <w:rsid w:val="003A08E3"/>
    <w:rsid w:val="003A1FBF"/>
    <w:rsid w:val="003A25F1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1B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0F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4C02"/>
    <w:rsid w:val="003C4F06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1628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27B"/>
    <w:rsid w:val="004045EB"/>
    <w:rsid w:val="00404C16"/>
    <w:rsid w:val="00404DD2"/>
    <w:rsid w:val="00404E90"/>
    <w:rsid w:val="00405402"/>
    <w:rsid w:val="004054FA"/>
    <w:rsid w:val="004056F3"/>
    <w:rsid w:val="0040595C"/>
    <w:rsid w:val="0040633A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5EF6"/>
    <w:rsid w:val="00427043"/>
    <w:rsid w:val="004271E3"/>
    <w:rsid w:val="004275AC"/>
    <w:rsid w:val="00427BD4"/>
    <w:rsid w:val="00427C6A"/>
    <w:rsid w:val="00430616"/>
    <w:rsid w:val="00430E07"/>
    <w:rsid w:val="00430ECE"/>
    <w:rsid w:val="00430FA1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8CF"/>
    <w:rsid w:val="00435D05"/>
    <w:rsid w:val="004362FD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1B5"/>
    <w:rsid w:val="004548ED"/>
    <w:rsid w:val="00454A36"/>
    <w:rsid w:val="00454A4D"/>
    <w:rsid w:val="00454C0E"/>
    <w:rsid w:val="00454C34"/>
    <w:rsid w:val="0045583A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8B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29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6D16"/>
    <w:rsid w:val="0048778D"/>
    <w:rsid w:val="00487C8F"/>
    <w:rsid w:val="004907D2"/>
    <w:rsid w:val="00490E4E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0FA6"/>
    <w:rsid w:val="004A1039"/>
    <w:rsid w:val="004A138E"/>
    <w:rsid w:val="004A1610"/>
    <w:rsid w:val="004A1C86"/>
    <w:rsid w:val="004A1F71"/>
    <w:rsid w:val="004A23C2"/>
    <w:rsid w:val="004A2DAB"/>
    <w:rsid w:val="004A2F9C"/>
    <w:rsid w:val="004A4051"/>
    <w:rsid w:val="004A4406"/>
    <w:rsid w:val="004A457D"/>
    <w:rsid w:val="004A4A29"/>
    <w:rsid w:val="004A4C59"/>
    <w:rsid w:val="004A56AE"/>
    <w:rsid w:val="004A6187"/>
    <w:rsid w:val="004A61A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3FC0"/>
    <w:rsid w:val="004B4061"/>
    <w:rsid w:val="004B4909"/>
    <w:rsid w:val="004B4985"/>
    <w:rsid w:val="004B4DE0"/>
    <w:rsid w:val="004B5EB7"/>
    <w:rsid w:val="004B6826"/>
    <w:rsid w:val="004B6C5A"/>
    <w:rsid w:val="004B6D95"/>
    <w:rsid w:val="004B6EE1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33F4"/>
    <w:rsid w:val="004C41C1"/>
    <w:rsid w:val="004C4292"/>
    <w:rsid w:val="004C4826"/>
    <w:rsid w:val="004C4959"/>
    <w:rsid w:val="004C5258"/>
    <w:rsid w:val="004C52EE"/>
    <w:rsid w:val="004C5A11"/>
    <w:rsid w:val="004C66A4"/>
    <w:rsid w:val="004C7034"/>
    <w:rsid w:val="004C75E4"/>
    <w:rsid w:val="004C783F"/>
    <w:rsid w:val="004D06D0"/>
    <w:rsid w:val="004D0FEB"/>
    <w:rsid w:val="004D169C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28D"/>
    <w:rsid w:val="004D478B"/>
    <w:rsid w:val="004D499B"/>
    <w:rsid w:val="004D524C"/>
    <w:rsid w:val="004D5650"/>
    <w:rsid w:val="004D5DFF"/>
    <w:rsid w:val="004D667E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49C"/>
    <w:rsid w:val="004F65C9"/>
    <w:rsid w:val="004F7404"/>
    <w:rsid w:val="004F74CF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BA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35DE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4F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4F4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BFC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4DB"/>
    <w:rsid w:val="0057584C"/>
    <w:rsid w:val="00575AF7"/>
    <w:rsid w:val="00575D66"/>
    <w:rsid w:val="005760A9"/>
    <w:rsid w:val="00576A0D"/>
    <w:rsid w:val="005772A8"/>
    <w:rsid w:val="0057747A"/>
    <w:rsid w:val="00580814"/>
    <w:rsid w:val="005808B3"/>
    <w:rsid w:val="00580C89"/>
    <w:rsid w:val="00580D49"/>
    <w:rsid w:val="00580F61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CED"/>
    <w:rsid w:val="00587F9E"/>
    <w:rsid w:val="005904B8"/>
    <w:rsid w:val="00590641"/>
    <w:rsid w:val="00591D50"/>
    <w:rsid w:val="00592002"/>
    <w:rsid w:val="005926E1"/>
    <w:rsid w:val="00593367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686A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3FF1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5B2"/>
    <w:rsid w:val="005B6B70"/>
    <w:rsid w:val="005B6E4C"/>
    <w:rsid w:val="005B7397"/>
    <w:rsid w:val="005B7B51"/>
    <w:rsid w:val="005C05A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115"/>
    <w:rsid w:val="005D0447"/>
    <w:rsid w:val="005D09BE"/>
    <w:rsid w:val="005D1177"/>
    <w:rsid w:val="005D15D1"/>
    <w:rsid w:val="005D171C"/>
    <w:rsid w:val="005D37D1"/>
    <w:rsid w:val="005D3B39"/>
    <w:rsid w:val="005D3C13"/>
    <w:rsid w:val="005D40BB"/>
    <w:rsid w:val="005D46C4"/>
    <w:rsid w:val="005D46EF"/>
    <w:rsid w:val="005D507B"/>
    <w:rsid w:val="005D6516"/>
    <w:rsid w:val="005D6F62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2C12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632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D40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272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67F3"/>
    <w:rsid w:val="0063792E"/>
    <w:rsid w:val="00641746"/>
    <w:rsid w:val="00641B02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A3D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6134"/>
    <w:rsid w:val="0065667F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384"/>
    <w:rsid w:val="00666A3C"/>
    <w:rsid w:val="00667789"/>
    <w:rsid w:val="00667819"/>
    <w:rsid w:val="00667AD6"/>
    <w:rsid w:val="00670906"/>
    <w:rsid w:val="00670BA5"/>
    <w:rsid w:val="0067121D"/>
    <w:rsid w:val="006720D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690"/>
    <w:rsid w:val="00685B46"/>
    <w:rsid w:val="00685DFE"/>
    <w:rsid w:val="006864DC"/>
    <w:rsid w:val="00686A73"/>
    <w:rsid w:val="00690684"/>
    <w:rsid w:val="006906D1"/>
    <w:rsid w:val="006906FC"/>
    <w:rsid w:val="00690836"/>
    <w:rsid w:val="0069094F"/>
    <w:rsid w:val="00690A06"/>
    <w:rsid w:val="00690FF5"/>
    <w:rsid w:val="00691040"/>
    <w:rsid w:val="00691FBC"/>
    <w:rsid w:val="00692775"/>
    <w:rsid w:val="00692BF5"/>
    <w:rsid w:val="006932AC"/>
    <w:rsid w:val="006950E0"/>
    <w:rsid w:val="0069527C"/>
    <w:rsid w:val="0069554A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8DA"/>
    <w:rsid w:val="006A2B4C"/>
    <w:rsid w:val="006A3152"/>
    <w:rsid w:val="006A34AA"/>
    <w:rsid w:val="006A351D"/>
    <w:rsid w:val="006A380D"/>
    <w:rsid w:val="006A4C0C"/>
    <w:rsid w:val="006A538A"/>
    <w:rsid w:val="006A57A2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A03"/>
    <w:rsid w:val="006B3ED8"/>
    <w:rsid w:val="006B3F13"/>
    <w:rsid w:val="006B4528"/>
    <w:rsid w:val="006B51D3"/>
    <w:rsid w:val="006B54C0"/>
    <w:rsid w:val="006B5DD2"/>
    <w:rsid w:val="006B62C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0764"/>
    <w:rsid w:val="006D104F"/>
    <w:rsid w:val="006D10E9"/>
    <w:rsid w:val="006D136E"/>
    <w:rsid w:val="006D141C"/>
    <w:rsid w:val="006D1D20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B70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3914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9E2"/>
    <w:rsid w:val="00700BF1"/>
    <w:rsid w:val="00701427"/>
    <w:rsid w:val="00701C6B"/>
    <w:rsid w:val="007024DC"/>
    <w:rsid w:val="00702EAE"/>
    <w:rsid w:val="0070334F"/>
    <w:rsid w:val="00703830"/>
    <w:rsid w:val="00703CA7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0CBE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A70"/>
    <w:rsid w:val="00724E54"/>
    <w:rsid w:val="00725634"/>
    <w:rsid w:val="00725911"/>
    <w:rsid w:val="0072592B"/>
    <w:rsid w:val="00725BD6"/>
    <w:rsid w:val="00726BA4"/>
    <w:rsid w:val="007275AC"/>
    <w:rsid w:val="007275B6"/>
    <w:rsid w:val="00730060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845"/>
    <w:rsid w:val="00747CC6"/>
    <w:rsid w:val="00747E29"/>
    <w:rsid w:val="0075005F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48"/>
    <w:rsid w:val="007625C6"/>
    <w:rsid w:val="007625ED"/>
    <w:rsid w:val="00762643"/>
    <w:rsid w:val="007630D4"/>
    <w:rsid w:val="007633FF"/>
    <w:rsid w:val="00763942"/>
    <w:rsid w:val="0076450E"/>
    <w:rsid w:val="00764C10"/>
    <w:rsid w:val="007651BF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6C98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8E7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140"/>
    <w:rsid w:val="007A7903"/>
    <w:rsid w:val="007B079C"/>
    <w:rsid w:val="007B088A"/>
    <w:rsid w:val="007B0BEE"/>
    <w:rsid w:val="007B1751"/>
    <w:rsid w:val="007B1969"/>
    <w:rsid w:val="007B200A"/>
    <w:rsid w:val="007B233B"/>
    <w:rsid w:val="007B24C8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24A"/>
    <w:rsid w:val="007B7CB7"/>
    <w:rsid w:val="007C0D1F"/>
    <w:rsid w:val="007C0D88"/>
    <w:rsid w:val="007C0E94"/>
    <w:rsid w:val="007C1DED"/>
    <w:rsid w:val="007C21CB"/>
    <w:rsid w:val="007C3371"/>
    <w:rsid w:val="007C34AA"/>
    <w:rsid w:val="007C3999"/>
    <w:rsid w:val="007C3C48"/>
    <w:rsid w:val="007C3D4C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0F45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A7B"/>
    <w:rsid w:val="007D6BE4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DDC"/>
    <w:rsid w:val="007E4EED"/>
    <w:rsid w:val="007E5D85"/>
    <w:rsid w:val="007E5FC7"/>
    <w:rsid w:val="007E6177"/>
    <w:rsid w:val="007E6589"/>
    <w:rsid w:val="007E66EB"/>
    <w:rsid w:val="007E66EC"/>
    <w:rsid w:val="007E6B31"/>
    <w:rsid w:val="007E6B93"/>
    <w:rsid w:val="007E6EC4"/>
    <w:rsid w:val="007E7686"/>
    <w:rsid w:val="007E76E4"/>
    <w:rsid w:val="007E7905"/>
    <w:rsid w:val="007E7975"/>
    <w:rsid w:val="007E7CF3"/>
    <w:rsid w:val="007E7D35"/>
    <w:rsid w:val="007F0335"/>
    <w:rsid w:val="007F09F4"/>
    <w:rsid w:val="007F0A47"/>
    <w:rsid w:val="007F1351"/>
    <w:rsid w:val="007F13A7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42A"/>
    <w:rsid w:val="00803C1B"/>
    <w:rsid w:val="00804258"/>
    <w:rsid w:val="00804267"/>
    <w:rsid w:val="008045EB"/>
    <w:rsid w:val="00804B89"/>
    <w:rsid w:val="00804CD8"/>
    <w:rsid w:val="00804DC1"/>
    <w:rsid w:val="00806057"/>
    <w:rsid w:val="0080653B"/>
    <w:rsid w:val="00807411"/>
    <w:rsid w:val="00810909"/>
    <w:rsid w:val="0081106B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5296"/>
    <w:rsid w:val="00815F59"/>
    <w:rsid w:val="00816583"/>
    <w:rsid w:val="00816B4E"/>
    <w:rsid w:val="00816FE8"/>
    <w:rsid w:val="008171CA"/>
    <w:rsid w:val="00817383"/>
    <w:rsid w:val="008173CC"/>
    <w:rsid w:val="0081757D"/>
    <w:rsid w:val="008178FA"/>
    <w:rsid w:val="00817CE9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28D0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5D8"/>
    <w:rsid w:val="0082783F"/>
    <w:rsid w:val="00830B8A"/>
    <w:rsid w:val="008324AC"/>
    <w:rsid w:val="008329E4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B53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5D0"/>
    <w:rsid w:val="00865617"/>
    <w:rsid w:val="00865C62"/>
    <w:rsid w:val="00866231"/>
    <w:rsid w:val="00866E7A"/>
    <w:rsid w:val="00867C84"/>
    <w:rsid w:val="008701E0"/>
    <w:rsid w:val="008704EC"/>
    <w:rsid w:val="008707A0"/>
    <w:rsid w:val="00870801"/>
    <w:rsid w:val="00870965"/>
    <w:rsid w:val="00870E75"/>
    <w:rsid w:val="0087129F"/>
    <w:rsid w:val="00871569"/>
    <w:rsid w:val="00871D70"/>
    <w:rsid w:val="00871E2A"/>
    <w:rsid w:val="00871EFE"/>
    <w:rsid w:val="00872A76"/>
    <w:rsid w:val="0087363E"/>
    <w:rsid w:val="00873AE7"/>
    <w:rsid w:val="00873F3B"/>
    <w:rsid w:val="0087402F"/>
    <w:rsid w:val="00874170"/>
    <w:rsid w:val="008744BC"/>
    <w:rsid w:val="00875CD9"/>
    <w:rsid w:val="00876789"/>
    <w:rsid w:val="00876936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531"/>
    <w:rsid w:val="008B1A7C"/>
    <w:rsid w:val="008B1C6D"/>
    <w:rsid w:val="008B1D02"/>
    <w:rsid w:val="008B20AF"/>
    <w:rsid w:val="008B22F1"/>
    <w:rsid w:val="008B2496"/>
    <w:rsid w:val="008B24CE"/>
    <w:rsid w:val="008B2BAB"/>
    <w:rsid w:val="008B2FC8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B7AB1"/>
    <w:rsid w:val="008B7C29"/>
    <w:rsid w:val="008C0ACB"/>
    <w:rsid w:val="008C0E0E"/>
    <w:rsid w:val="008C2C6E"/>
    <w:rsid w:val="008C32ED"/>
    <w:rsid w:val="008C34D6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D53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5AD1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94D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642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D18"/>
    <w:rsid w:val="00911F96"/>
    <w:rsid w:val="0091206E"/>
    <w:rsid w:val="009124D7"/>
    <w:rsid w:val="0091291E"/>
    <w:rsid w:val="00913426"/>
    <w:rsid w:val="00913F16"/>
    <w:rsid w:val="009142E5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3ED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4BBF"/>
    <w:rsid w:val="00944CEC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3F4B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694"/>
    <w:rsid w:val="00960B91"/>
    <w:rsid w:val="00960E2A"/>
    <w:rsid w:val="00960F63"/>
    <w:rsid w:val="009619F5"/>
    <w:rsid w:val="009629BA"/>
    <w:rsid w:val="00962C39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11F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801"/>
    <w:rsid w:val="00993BEB"/>
    <w:rsid w:val="009940DF"/>
    <w:rsid w:val="009944B5"/>
    <w:rsid w:val="0099516D"/>
    <w:rsid w:val="009959B0"/>
    <w:rsid w:val="00995DCC"/>
    <w:rsid w:val="0099692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C13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0E9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4984"/>
    <w:rsid w:val="009D5024"/>
    <w:rsid w:val="009D5118"/>
    <w:rsid w:val="009D52E1"/>
    <w:rsid w:val="009D5BAB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283"/>
    <w:rsid w:val="009E54A1"/>
    <w:rsid w:val="009E5E94"/>
    <w:rsid w:val="009E767F"/>
    <w:rsid w:val="009F00C3"/>
    <w:rsid w:val="009F04EB"/>
    <w:rsid w:val="009F1085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1780"/>
    <w:rsid w:val="00A021F2"/>
    <w:rsid w:val="00A0229E"/>
    <w:rsid w:val="00A027A7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058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79E"/>
    <w:rsid w:val="00A24A7E"/>
    <w:rsid w:val="00A25174"/>
    <w:rsid w:val="00A256C8"/>
    <w:rsid w:val="00A27104"/>
    <w:rsid w:val="00A27A00"/>
    <w:rsid w:val="00A27D68"/>
    <w:rsid w:val="00A30411"/>
    <w:rsid w:val="00A304EA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7E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9B4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6B4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372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5609"/>
    <w:rsid w:val="00A7601A"/>
    <w:rsid w:val="00A7612C"/>
    <w:rsid w:val="00A7653F"/>
    <w:rsid w:val="00A76D7E"/>
    <w:rsid w:val="00A77B04"/>
    <w:rsid w:val="00A8026D"/>
    <w:rsid w:val="00A80D66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5326"/>
    <w:rsid w:val="00A860D7"/>
    <w:rsid w:val="00A864FA"/>
    <w:rsid w:val="00A86846"/>
    <w:rsid w:val="00A878F5"/>
    <w:rsid w:val="00A87D1B"/>
    <w:rsid w:val="00A914E3"/>
    <w:rsid w:val="00A91792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283"/>
    <w:rsid w:val="00AB0387"/>
    <w:rsid w:val="00AB06C8"/>
    <w:rsid w:val="00AB07AB"/>
    <w:rsid w:val="00AB0CF2"/>
    <w:rsid w:val="00AB0E1E"/>
    <w:rsid w:val="00AB15B3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1D"/>
    <w:rsid w:val="00AB6581"/>
    <w:rsid w:val="00AB6904"/>
    <w:rsid w:val="00AB733A"/>
    <w:rsid w:val="00AB79B4"/>
    <w:rsid w:val="00AB7B50"/>
    <w:rsid w:val="00AB7DDB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2A4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21D"/>
    <w:rsid w:val="00AD14B5"/>
    <w:rsid w:val="00AD15DF"/>
    <w:rsid w:val="00AD266A"/>
    <w:rsid w:val="00AD296F"/>
    <w:rsid w:val="00AD2CFB"/>
    <w:rsid w:val="00AD3AEF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AC9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5CB"/>
    <w:rsid w:val="00AF4AE4"/>
    <w:rsid w:val="00AF554C"/>
    <w:rsid w:val="00AF5D28"/>
    <w:rsid w:val="00AF6D97"/>
    <w:rsid w:val="00AF7B93"/>
    <w:rsid w:val="00B00048"/>
    <w:rsid w:val="00B01FED"/>
    <w:rsid w:val="00B020DC"/>
    <w:rsid w:val="00B0288D"/>
    <w:rsid w:val="00B03783"/>
    <w:rsid w:val="00B038F6"/>
    <w:rsid w:val="00B041B3"/>
    <w:rsid w:val="00B04BD5"/>
    <w:rsid w:val="00B04DC9"/>
    <w:rsid w:val="00B05462"/>
    <w:rsid w:val="00B05592"/>
    <w:rsid w:val="00B058AB"/>
    <w:rsid w:val="00B0602F"/>
    <w:rsid w:val="00B0611D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062"/>
    <w:rsid w:val="00B17344"/>
    <w:rsid w:val="00B17888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5152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37968"/>
    <w:rsid w:val="00B40260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78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0FCF"/>
    <w:rsid w:val="00B5133B"/>
    <w:rsid w:val="00B51BDA"/>
    <w:rsid w:val="00B5208E"/>
    <w:rsid w:val="00B52192"/>
    <w:rsid w:val="00B524DD"/>
    <w:rsid w:val="00B52C35"/>
    <w:rsid w:val="00B52CA7"/>
    <w:rsid w:val="00B52DBC"/>
    <w:rsid w:val="00B53B36"/>
    <w:rsid w:val="00B53F43"/>
    <w:rsid w:val="00B54019"/>
    <w:rsid w:val="00B540BE"/>
    <w:rsid w:val="00B54107"/>
    <w:rsid w:val="00B54321"/>
    <w:rsid w:val="00B547AE"/>
    <w:rsid w:val="00B54E00"/>
    <w:rsid w:val="00B552A0"/>
    <w:rsid w:val="00B55BEA"/>
    <w:rsid w:val="00B55EAA"/>
    <w:rsid w:val="00B56238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33A"/>
    <w:rsid w:val="00B6375B"/>
    <w:rsid w:val="00B63BF7"/>
    <w:rsid w:val="00B63C93"/>
    <w:rsid w:val="00B64152"/>
    <w:rsid w:val="00B6513B"/>
    <w:rsid w:val="00B6527E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29B8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385"/>
    <w:rsid w:val="00B8058D"/>
    <w:rsid w:val="00B808EA"/>
    <w:rsid w:val="00B80DD4"/>
    <w:rsid w:val="00B80DDB"/>
    <w:rsid w:val="00B815BB"/>
    <w:rsid w:val="00B816C5"/>
    <w:rsid w:val="00B81E32"/>
    <w:rsid w:val="00B81E7A"/>
    <w:rsid w:val="00B8286D"/>
    <w:rsid w:val="00B83026"/>
    <w:rsid w:val="00B83259"/>
    <w:rsid w:val="00B832E4"/>
    <w:rsid w:val="00B83DF1"/>
    <w:rsid w:val="00B84033"/>
    <w:rsid w:val="00B84C1B"/>
    <w:rsid w:val="00B86189"/>
    <w:rsid w:val="00B86F51"/>
    <w:rsid w:val="00B87B67"/>
    <w:rsid w:val="00B90109"/>
    <w:rsid w:val="00B903F4"/>
    <w:rsid w:val="00B9042F"/>
    <w:rsid w:val="00B90987"/>
    <w:rsid w:val="00B90E70"/>
    <w:rsid w:val="00B915CA"/>
    <w:rsid w:val="00B91E24"/>
    <w:rsid w:val="00B92195"/>
    <w:rsid w:val="00B93514"/>
    <w:rsid w:val="00B9369B"/>
    <w:rsid w:val="00B936CF"/>
    <w:rsid w:val="00B93C9C"/>
    <w:rsid w:val="00B94EB3"/>
    <w:rsid w:val="00B95361"/>
    <w:rsid w:val="00B95EB8"/>
    <w:rsid w:val="00B95EE7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3BE4"/>
    <w:rsid w:val="00BA4263"/>
    <w:rsid w:val="00BA4490"/>
    <w:rsid w:val="00BA460E"/>
    <w:rsid w:val="00BA49B0"/>
    <w:rsid w:val="00BA5141"/>
    <w:rsid w:val="00BA55CC"/>
    <w:rsid w:val="00BA5820"/>
    <w:rsid w:val="00BA5F21"/>
    <w:rsid w:val="00BA5F4E"/>
    <w:rsid w:val="00BA6731"/>
    <w:rsid w:val="00BA6733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217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379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1B49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D7A2D"/>
    <w:rsid w:val="00BE0119"/>
    <w:rsid w:val="00BE0A95"/>
    <w:rsid w:val="00BE0E6A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7C6"/>
    <w:rsid w:val="00BE6DC5"/>
    <w:rsid w:val="00BE709B"/>
    <w:rsid w:val="00BE71EE"/>
    <w:rsid w:val="00BF0189"/>
    <w:rsid w:val="00BF0AD2"/>
    <w:rsid w:val="00BF1538"/>
    <w:rsid w:val="00BF1763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BF7C59"/>
    <w:rsid w:val="00C00184"/>
    <w:rsid w:val="00C001D6"/>
    <w:rsid w:val="00C00DB3"/>
    <w:rsid w:val="00C0124B"/>
    <w:rsid w:val="00C01250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64AB"/>
    <w:rsid w:val="00C07C35"/>
    <w:rsid w:val="00C07F97"/>
    <w:rsid w:val="00C10339"/>
    <w:rsid w:val="00C1033E"/>
    <w:rsid w:val="00C103AE"/>
    <w:rsid w:val="00C112DD"/>
    <w:rsid w:val="00C127AA"/>
    <w:rsid w:val="00C12B14"/>
    <w:rsid w:val="00C12BAB"/>
    <w:rsid w:val="00C13129"/>
    <w:rsid w:val="00C13617"/>
    <w:rsid w:val="00C13FD7"/>
    <w:rsid w:val="00C14150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9DC"/>
    <w:rsid w:val="00C24BD3"/>
    <w:rsid w:val="00C252D2"/>
    <w:rsid w:val="00C2571D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2EA1"/>
    <w:rsid w:val="00C33415"/>
    <w:rsid w:val="00C33B8D"/>
    <w:rsid w:val="00C33FA4"/>
    <w:rsid w:val="00C34257"/>
    <w:rsid w:val="00C346D5"/>
    <w:rsid w:val="00C34BDA"/>
    <w:rsid w:val="00C360A3"/>
    <w:rsid w:val="00C36202"/>
    <w:rsid w:val="00C3640B"/>
    <w:rsid w:val="00C36756"/>
    <w:rsid w:val="00C377F8"/>
    <w:rsid w:val="00C37897"/>
    <w:rsid w:val="00C402F8"/>
    <w:rsid w:val="00C407AB"/>
    <w:rsid w:val="00C4172C"/>
    <w:rsid w:val="00C41C09"/>
    <w:rsid w:val="00C41FEF"/>
    <w:rsid w:val="00C4226D"/>
    <w:rsid w:val="00C424C0"/>
    <w:rsid w:val="00C427CF"/>
    <w:rsid w:val="00C42B0C"/>
    <w:rsid w:val="00C43359"/>
    <w:rsid w:val="00C44F29"/>
    <w:rsid w:val="00C45750"/>
    <w:rsid w:val="00C45B5F"/>
    <w:rsid w:val="00C45BB8"/>
    <w:rsid w:val="00C463DD"/>
    <w:rsid w:val="00C467DE"/>
    <w:rsid w:val="00C50238"/>
    <w:rsid w:val="00C513F8"/>
    <w:rsid w:val="00C5179A"/>
    <w:rsid w:val="00C51C62"/>
    <w:rsid w:val="00C524D3"/>
    <w:rsid w:val="00C526BA"/>
    <w:rsid w:val="00C5271F"/>
    <w:rsid w:val="00C53054"/>
    <w:rsid w:val="00C5307F"/>
    <w:rsid w:val="00C532AD"/>
    <w:rsid w:val="00C5384B"/>
    <w:rsid w:val="00C5417E"/>
    <w:rsid w:val="00C54F39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1BE2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4A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164"/>
    <w:rsid w:val="00CA2351"/>
    <w:rsid w:val="00CA2B1F"/>
    <w:rsid w:val="00CA2D13"/>
    <w:rsid w:val="00CA2D41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484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693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5972"/>
    <w:rsid w:val="00CC62E5"/>
    <w:rsid w:val="00CC64D1"/>
    <w:rsid w:val="00CC666F"/>
    <w:rsid w:val="00CC67A1"/>
    <w:rsid w:val="00CC6879"/>
    <w:rsid w:val="00CC7E58"/>
    <w:rsid w:val="00CC7FF1"/>
    <w:rsid w:val="00CD0B1B"/>
    <w:rsid w:val="00CD0C10"/>
    <w:rsid w:val="00CD0F64"/>
    <w:rsid w:val="00CD11DE"/>
    <w:rsid w:val="00CD133C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24D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0657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8F"/>
    <w:rsid w:val="00D06C1A"/>
    <w:rsid w:val="00D07196"/>
    <w:rsid w:val="00D10604"/>
    <w:rsid w:val="00D10813"/>
    <w:rsid w:val="00D11982"/>
    <w:rsid w:val="00D126D0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4AC4"/>
    <w:rsid w:val="00D35481"/>
    <w:rsid w:val="00D35F12"/>
    <w:rsid w:val="00D36E0F"/>
    <w:rsid w:val="00D378B3"/>
    <w:rsid w:val="00D37FA3"/>
    <w:rsid w:val="00D40821"/>
    <w:rsid w:val="00D40B83"/>
    <w:rsid w:val="00D41072"/>
    <w:rsid w:val="00D41182"/>
    <w:rsid w:val="00D41AE3"/>
    <w:rsid w:val="00D41D89"/>
    <w:rsid w:val="00D429E8"/>
    <w:rsid w:val="00D434E9"/>
    <w:rsid w:val="00D43789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0FC0"/>
    <w:rsid w:val="00D61309"/>
    <w:rsid w:val="00D625DB"/>
    <w:rsid w:val="00D632BD"/>
    <w:rsid w:val="00D6350B"/>
    <w:rsid w:val="00D6396C"/>
    <w:rsid w:val="00D64668"/>
    <w:rsid w:val="00D65047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761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387"/>
    <w:rsid w:val="00D817D2"/>
    <w:rsid w:val="00D81BF7"/>
    <w:rsid w:val="00D81EDC"/>
    <w:rsid w:val="00D8391D"/>
    <w:rsid w:val="00D83C8F"/>
    <w:rsid w:val="00D85084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35CD"/>
    <w:rsid w:val="00DA3C1D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410A"/>
    <w:rsid w:val="00DC502B"/>
    <w:rsid w:val="00DC5822"/>
    <w:rsid w:val="00DC5B69"/>
    <w:rsid w:val="00DC5D07"/>
    <w:rsid w:val="00DC6764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B7E"/>
    <w:rsid w:val="00DE5FCB"/>
    <w:rsid w:val="00DE6CC8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18C1"/>
    <w:rsid w:val="00DF1AAB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6CF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09A"/>
    <w:rsid w:val="00E2447E"/>
    <w:rsid w:val="00E24523"/>
    <w:rsid w:val="00E24942"/>
    <w:rsid w:val="00E24B0D"/>
    <w:rsid w:val="00E24B11"/>
    <w:rsid w:val="00E24F7E"/>
    <w:rsid w:val="00E2532D"/>
    <w:rsid w:val="00E25633"/>
    <w:rsid w:val="00E267A8"/>
    <w:rsid w:val="00E274C2"/>
    <w:rsid w:val="00E2777E"/>
    <w:rsid w:val="00E278ED"/>
    <w:rsid w:val="00E279A1"/>
    <w:rsid w:val="00E30AA9"/>
    <w:rsid w:val="00E30D38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3FA6"/>
    <w:rsid w:val="00E44CAB"/>
    <w:rsid w:val="00E44F29"/>
    <w:rsid w:val="00E4502A"/>
    <w:rsid w:val="00E45063"/>
    <w:rsid w:val="00E45098"/>
    <w:rsid w:val="00E45A11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461"/>
    <w:rsid w:val="00E71D6B"/>
    <w:rsid w:val="00E72711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1D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8731C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1AE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AD2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55D"/>
    <w:rsid w:val="00EC1E16"/>
    <w:rsid w:val="00EC23DB"/>
    <w:rsid w:val="00EC28DF"/>
    <w:rsid w:val="00EC2B33"/>
    <w:rsid w:val="00EC2CFF"/>
    <w:rsid w:val="00EC3663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34"/>
    <w:rsid w:val="00EF0D78"/>
    <w:rsid w:val="00EF0E29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5A5"/>
    <w:rsid w:val="00EF5895"/>
    <w:rsid w:val="00EF5D64"/>
    <w:rsid w:val="00EF5E66"/>
    <w:rsid w:val="00EF5F36"/>
    <w:rsid w:val="00EF635B"/>
    <w:rsid w:val="00EF6670"/>
    <w:rsid w:val="00EF710A"/>
    <w:rsid w:val="00EF7CCE"/>
    <w:rsid w:val="00F0007F"/>
    <w:rsid w:val="00F00A19"/>
    <w:rsid w:val="00F01561"/>
    <w:rsid w:val="00F01AF0"/>
    <w:rsid w:val="00F0300D"/>
    <w:rsid w:val="00F03178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1786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022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4DF1"/>
    <w:rsid w:val="00F2570A"/>
    <w:rsid w:val="00F25D32"/>
    <w:rsid w:val="00F26289"/>
    <w:rsid w:val="00F26619"/>
    <w:rsid w:val="00F26DC5"/>
    <w:rsid w:val="00F3027D"/>
    <w:rsid w:val="00F30DC3"/>
    <w:rsid w:val="00F312B6"/>
    <w:rsid w:val="00F31760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69F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2B0F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631"/>
    <w:rsid w:val="00F64BF6"/>
    <w:rsid w:val="00F64D6B"/>
    <w:rsid w:val="00F654B3"/>
    <w:rsid w:val="00F65AE2"/>
    <w:rsid w:val="00F660E9"/>
    <w:rsid w:val="00F665E5"/>
    <w:rsid w:val="00F673C0"/>
    <w:rsid w:val="00F675EE"/>
    <w:rsid w:val="00F67B12"/>
    <w:rsid w:val="00F71141"/>
    <w:rsid w:val="00F71419"/>
    <w:rsid w:val="00F71C10"/>
    <w:rsid w:val="00F72206"/>
    <w:rsid w:val="00F7428D"/>
    <w:rsid w:val="00F7439C"/>
    <w:rsid w:val="00F74A85"/>
    <w:rsid w:val="00F753F5"/>
    <w:rsid w:val="00F7569A"/>
    <w:rsid w:val="00F75B6C"/>
    <w:rsid w:val="00F7613A"/>
    <w:rsid w:val="00F76423"/>
    <w:rsid w:val="00F7653C"/>
    <w:rsid w:val="00F76559"/>
    <w:rsid w:val="00F767B4"/>
    <w:rsid w:val="00F76D69"/>
    <w:rsid w:val="00F76FD0"/>
    <w:rsid w:val="00F770A6"/>
    <w:rsid w:val="00F77104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6641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4C4C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2C75"/>
    <w:rsid w:val="00FD312A"/>
    <w:rsid w:val="00FD356E"/>
    <w:rsid w:val="00FD4511"/>
    <w:rsid w:val="00FD4B3C"/>
    <w:rsid w:val="00FD4C2C"/>
    <w:rsid w:val="00FD4E86"/>
    <w:rsid w:val="00FD5171"/>
    <w:rsid w:val="00FD52C3"/>
    <w:rsid w:val="00FD572A"/>
    <w:rsid w:val="00FD5B14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82B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63F0EE"/>
  <w15:chartTrackingRefBased/>
  <w15:docId w15:val="{0B0D7892-1A8B-486B-AC69-C82A0D5B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2A3513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0508-3AF8-4FCF-A281-6FB59869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428</Words>
  <Characters>1624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Somjai, Nigonyanont</cp:lastModifiedBy>
  <cp:revision>3</cp:revision>
  <cp:lastPrinted>2019-11-07T01:16:00Z</cp:lastPrinted>
  <dcterms:created xsi:type="dcterms:W3CDTF">2019-11-08T08:09:00Z</dcterms:created>
  <dcterms:modified xsi:type="dcterms:W3CDTF">2019-11-08T08:11:00Z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