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B3" w:rsidRPr="00FD572A" w:rsidRDefault="00DB5EB3" w:rsidP="00670BA5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61BBF" w:rsidRPr="00FD572A" w:rsidRDefault="00C61BBF" w:rsidP="00C61BBF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910F60" w:rsidRPr="00FD572A" w:rsidRDefault="00DB5EB3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910F60" w:rsidRPr="00FD572A" w:rsidRDefault="00DB5EB3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964BBB" w:rsidRPr="00FD572A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E82279" w:rsidRPr="00FD572A" w:rsidRDefault="00E82279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910F60" w:rsidRPr="00FD572A" w:rsidRDefault="00933B0F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2B248B" w:rsidRPr="00FD572A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910F60" w:rsidRPr="00FD572A" w:rsidRDefault="001C6320" w:rsidP="0085702F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542378" w:rsidRDefault="00542378" w:rsidP="00542378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365C76" w:rsidRPr="00345DA7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194435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365C76" w:rsidRPr="0014162A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0D6419" w:rsidRPr="00C73D0D" w:rsidRDefault="000A7670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:rsidR="00365C76" w:rsidRDefault="00365C76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C12BAB" w:rsidRDefault="00C12BAB" w:rsidP="00365C76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6D10E9" w:rsidRPr="009827F1" w:rsidRDefault="006D10E9" w:rsidP="000D6419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FB6EAF" w:rsidRPr="00345DA7" w:rsidRDefault="00FB6EAF" w:rsidP="00FB6EAF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050759" w:rsidRPr="00B9042F" w:rsidRDefault="00050759" w:rsidP="00CD63B2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:rsidR="002A3513" w:rsidRPr="004D667E" w:rsidRDefault="006D4735" w:rsidP="004D667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="00DB5EB3" w:rsidRPr="004D667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01315" w:rsidRPr="004D667E">
        <w:rPr>
          <w:rFonts w:ascii="Angsana New" w:hAnsi="Angsana New"/>
          <w:sz w:val="30"/>
          <w:szCs w:val="30"/>
          <w:cs/>
        </w:rPr>
        <w:t>ระหว่างกาล</w:t>
      </w:r>
      <w:r w:rsidR="00DB5EB3" w:rsidRPr="004D667E">
        <w:rPr>
          <w:rFonts w:ascii="Angsana New" w:hAnsi="Angsana New"/>
          <w:sz w:val="30"/>
          <w:szCs w:val="30"/>
          <w:cs/>
        </w:rPr>
        <w:t>นี้</w:t>
      </w:r>
    </w:p>
    <w:p w:rsidR="002A3513" w:rsidRPr="00B90109" w:rsidRDefault="002A3513" w:rsidP="004D667E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6A1DFE" w:rsidRPr="004D667E" w:rsidRDefault="006A1DFE" w:rsidP="004D667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7E">
        <w:rPr>
          <w:rFonts w:ascii="Angsana New" w:hAnsi="Angsana New"/>
          <w:sz w:val="30"/>
          <w:szCs w:val="30"/>
          <w:cs/>
        </w:rPr>
        <w:t>งบการเงิน</w:t>
      </w:r>
      <w:r w:rsidR="007E5D85" w:rsidRPr="004D667E">
        <w:rPr>
          <w:rFonts w:ascii="Angsana New" w:hAnsi="Angsana New"/>
          <w:sz w:val="30"/>
          <w:szCs w:val="30"/>
          <w:cs/>
        </w:rPr>
        <w:t>ระหว่างกาล</w:t>
      </w:r>
      <w:r w:rsidRPr="004D667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</w:t>
      </w:r>
      <w:r w:rsidR="00207FEA" w:rsidRPr="004D667E">
        <w:rPr>
          <w:rFonts w:ascii="Angsana New" w:hAnsi="Angsana New"/>
          <w:sz w:val="30"/>
          <w:szCs w:val="30"/>
          <w:cs/>
        </w:rPr>
        <w:t>จากคณะกรรมการเมื่อวันที่</w:t>
      </w:r>
      <w:r w:rsidR="00691FBC">
        <w:rPr>
          <w:rFonts w:ascii="Angsana New" w:hAnsi="Angsana New" w:hint="cs"/>
          <w:sz w:val="30"/>
          <w:szCs w:val="30"/>
          <w:cs/>
          <w:lang w:val="en-US"/>
        </w:rPr>
        <w:t xml:space="preserve"> 8 พฤศจิกายน 2562</w:t>
      </w:r>
    </w:p>
    <w:p w:rsidR="00DB5EB3" w:rsidRPr="00B90109" w:rsidRDefault="00DB5EB3" w:rsidP="004D667E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DB5EB3" w:rsidRPr="004D667E" w:rsidRDefault="00DB5EB3" w:rsidP="004D667E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4D667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:rsidR="00DB5EB3" w:rsidRPr="00B90109" w:rsidRDefault="00DB5EB3" w:rsidP="004D667E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DB5EB3" w:rsidRPr="004D667E" w:rsidRDefault="00DB5EB3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บริษัทดำเนินธุรกิจหลักเกี่ยวกับธุรกิจ</w:t>
      </w:r>
      <w:r w:rsidR="006D03B4"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การผลิตและจำหน่าย</w:t>
      </w:r>
      <w:r w:rsidR="000D4C34"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เครื่องปรุงรสอาหาร</w:t>
      </w:r>
    </w:p>
    <w:p w:rsidR="00DB5EB3" w:rsidRPr="00B90109" w:rsidRDefault="00DB5EB3" w:rsidP="004D667E">
      <w:pPr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DB5EB3" w:rsidRPr="004D667E" w:rsidRDefault="00DB5EB3" w:rsidP="004D667E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2</w:t>
      </w:r>
      <w:r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Pr="004D667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</w:t>
      </w:r>
      <w:r w:rsidR="00C01315" w:rsidRPr="004D667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ระหว่างกาล</w:t>
      </w:r>
    </w:p>
    <w:p w:rsidR="00B80DD4" w:rsidRPr="00B90109" w:rsidRDefault="00B80DD4" w:rsidP="004D667E">
      <w:pPr>
        <w:widowControl w:val="0"/>
        <w:spacing w:line="240" w:lineRule="auto"/>
        <w:ind w:right="-4"/>
        <w:jc w:val="both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B80DD4" w:rsidRPr="004D667E" w:rsidRDefault="00B80DD4" w:rsidP="004D667E">
      <w:pPr>
        <w:numPr>
          <w:ilvl w:val="0"/>
          <w:numId w:val="21"/>
        </w:numPr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D667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B80DD4" w:rsidRPr="00B90109" w:rsidRDefault="00B80DD4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9C2B49" w:rsidRPr="004D667E" w:rsidRDefault="00C01315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pacing w:val="2"/>
          <w:sz w:val="30"/>
          <w:szCs w:val="30"/>
        </w:rPr>
      </w:pPr>
      <w:r w:rsidRPr="004D667E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7D6BE4" w:rsidRPr="004D667E">
        <w:rPr>
          <w:rFonts w:ascii="Angsana New" w:hAnsi="Angsana New" w:hint="cs"/>
          <w:spacing w:val="2"/>
          <w:sz w:val="30"/>
          <w:szCs w:val="30"/>
          <w:cs/>
        </w:rPr>
        <w:t>แบบย่อ</w:t>
      </w:r>
      <w:r w:rsidRPr="004D667E">
        <w:rPr>
          <w:rFonts w:ascii="Angsana New" w:hAnsi="Angsana New"/>
          <w:spacing w:val="2"/>
          <w:sz w:val="30"/>
          <w:szCs w:val="30"/>
          <w:cs/>
        </w:rPr>
        <w:t>นี้</w:t>
      </w:r>
      <w:r w:rsidR="00001F3C" w:rsidRPr="004D667E">
        <w:rPr>
          <w:rFonts w:ascii="Angsana New" w:hAnsi="Angsana New" w:hint="cs"/>
          <w:spacing w:val="2"/>
          <w:sz w:val="30"/>
          <w:szCs w:val="30"/>
          <w:cs/>
        </w:rPr>
        <w:t>นำเสนอรายการในงบการเงิน</w:t>
      </w:r>
      <w:r w:rsidR="00001F3C" w:rsidRPr="004D667E">
        <w:rPr>
          <w:rFonts w:ascii="Angsana New" w:hAnsi="Angsana New"/>
          <w:spacing w:val="2"/>
          <w:sz w:val="30"/>
          <w:szCs w:val="30"/>
          <w:cs/>
        </w:rPr>
        <w:t>ในรูปแบบเดียวกับ</w:t>
      </w:r>
      <w:r w:rsidR="00001F3C" w:rsidRPr="004D667E">
        <w:rPr>
          <w:rFonts w:ascii="Angsana New" w:hAnsi="Angsana New" w:hint="cs"/>
          <w:spacing w:val="2"/>
          <w:sz w:val="30"/>
          <w:szCs w:val="30"/>
          <w:cs/>
        </w:rPr>
        <w:t>งบการเงินประจำปีและ</w:t>
      </w:r>
      <w:r w:rsidR="00001F3C" w:rsidRPr="004D667E">
        <w:rPr>
          <w:rFonts w:ascii="Angsana New" w:hAnsi="Angsana New"/>
          <w:spacing w:val="2"/>
          <w:sz w:val="30"/>
          <w:szCs w:val="30"/>
          <w:cs/>
        </w:rPr>
        <w:t>จัดทำ</w:t>
      </w:r>
      <w:r w:rsidR="00001F3C" w:rsidRPr="004D667E">
        <w:rPr>
          <w:rFonts w:ascii="Angsana New" w:hAnsi="Angsana New" w:hint="cs"/>
          <w:spacing w:val="2"/>
          <w:sz w:val="30"/>
          <w:szCs w:val="30"/>
          <w:cs/>
        </w:rPr>
        <w:t>หมายเหตุประกอบงบการเงิน</w:t>
      </w:r>
      <w:r w:rsidR="00001F3C" w:rsidRPr="004D667E">
        <w:rPr>
          <w:rFonts w:ascii="Angsana New" w:hAnsi="Angsana New"/>
          <w:spacing w:val="2"/>
          <w:sz w:val="30"/>
          <w:szCs w:val="30"/>
          <w:cs/>
        </w:rPr>
        <w:t>ระหว่างกาลในรูปแบบย่อ</w:t>
      </w:r>
      <w:r w:rsidR="007D6BE4" w:rsidRPr="004D667E">
        <w:rPr>
          <w:rFonts w:ascii="Angsana New" w:hAnsi="Angsana New" w:hint="cs"/>
          <w:spacing w:val="2"/>
          <w:sz w:val="30"/>
          <w:szCs w:val="30"/>
          <w:cs/>
        </w:rPr>
        <w:t xml:space="preserve"> (</w:t>
      </w:r>
      <w:r w:rsidR="007D6BE4" w:rsidRPr="004D667E">
        <w:rPr>
          <w:rFonts w:ascii="Angsana New" w:hAnsi="Angsana New"/>
          <w:spacing w:val="2"/>
          <w:sz w:val="30"/>
          <w:szCs w:val="30"/>
          <w:lang w:val="en-US"/>
        </w:rPr>
        <w:t>“</w:t>
      </w:r>
      <w:r w:rsidR="007D6BE4" w:rsidRPr="004D667E">
        <w:rPr>
          <w:rFonts w:ascii="Angsana New" w:hAnsi="Angsana New" w:hint="cs"/>
          <w:spacing w:val="2"/>
          <w:sz w:val="30"/>
          <w:szCs w:val="30"/>
          <w:cs/>
          <w:lang w:val="en-US"/>
        </w:rPr>
        <w:t>งบการเงินระหว่างกาล</w:t>
      </w:r>
      <w:r w:rsidR="007D6BE4" w:rsidRPr="004D667E">
        <w:rPr>
          <w:rFonts w:ascii="Angsana New" w:hAnsi="Angsana New"/>
          <w:spacing w:val="2"/>
          <w:sz w:val="30"/>
          <w:szCs w:val="30"/>
          <w:lang w:val="en-US"/>
        </w:rPr>
        <w:t>”</w:t>
      </w:r>
      <w:r w:rsidR="007D6BE4" w:rsidRPr="004D667E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) </w:t>
      </w:r>
      <w:r w:rsidRPr="004D667E">
        <w:rPr>
          <w:rFonts w:ascii="Angsana New" w:hAnsi="Angsana New"/>
          <w:spacing w:val="2"/>
          <w:sz w:val="30"/>
          <w:szCs w:val="30"/>
          <w:cs/>
        </w:rPr>
        <w:t>ตามมาตรฐานการบัญชี ฉบับ</w:t>
      </w:r>
      <w:r w:rsidRPr="004D667E">
        <w:rPr>
          <w:rFonts w:ascii="Angsana New" w:hAnsi="Angsana New"/>
          <w:sz w:val="30"/>
          <w:szCs w:val="30"/>
          <w:cs/>
        </w:rPr>
        <w:t xml:space="preserve">ที่ </w:t>
      </w:r>
      <w:r w:rsidRPr="004D667E">
        <w:rPr>
          <w:rFonts w:ascii="Angsana New" w:hAnsi="Angsana New"/>
          <w:sz w:val="30"/>
          <w:szCs w:val="30"/>
        </w:rPr>
        <w:t>34</w:t>
      </w:r>
      <w:r w:rsidRPr="004D667E">
        <w:rPr>
          <w:rFonts w:ascii="Angsana New" w:hAnsi="Angsana New"/>
          <w:sz w:val="30"/>
          <w:szCs w:val="30"/>
          <w:cs/>
        </w:rPr>
        <w:t>เรื่อง</w:t>
      </w:r>
      <w:r w:rsidR="00076D0E" w:rsidRPr="004D667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D667E">
        <w:rPr>
          <w:rFonts w:ascii="Angsana New" w:hAnsi="Angsana New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</w:t>
      </w:r>
      <w:r w:rsidRPr="004D667E">
        <w:rPr>
          <w:rFonts w:ascii="Angsana New" w:hAnsi="Angsana New"/>
          <w:spacing w:val="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C01315" w:rsidRPr="00B90109" w:rsidRDefault="00C01315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C01315" w:rsidRPr="004D667E" w:rsidRDefault="00C01315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  <w:lang w:val="en-US"/>
        </w:rPr>
      </w:pPr>
      <w:r w:rsidRPr="004D667E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593D3B" w:rsidRPr="004D667E">
        <w:rPr>
          <w:rFonts w:ascii="Angsana New" w:hAnsi="Angsana New"/>
          <w:sz w:val="30"/>
          <w:szCs w:val="30"/>
          <w:lang w:val="en-US"/>
        </w:rPr>
        <w:t>31</w:t>
      </w:r>
      <w:r w:rsidRPr="004D66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3DF" w:rsidRPr="004D667E">
        <w:rPr>
          <w:rFonts w:ascii="Angsana New" w:hAnsi="Angsana New"/>
          <w:sz w:val="30"/>
          <w:szCs w:val="30"/>
          <w:lang w:val="en-US"/>
        </w:rPr>
        <w:t>256</w:t>
      </w:r>
      <w:r w:rsidR="00486D16" w:rsidRPr="004D667E">
        <w:rPr>
          <w:rFonts w:ascii="Angsana New" w:hAnsi="Angsana New"/>
          <w:sz w:val="30"/>
          <w:szCs w:val="30"/>
          <w:lang w:val="en-US"/>
        </w:rPr>
        <w:t>1</w:t>
      </w:r>
      <w:r w:rsidRPr="004D667E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43271F" w:rsidRPr="004D667E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AC6F71" w:rsidRPr="004D667E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593D3B" w:rsidRPr="004D667E">
        <w:rPr>
          <w:rFonts w:ascii="Angsana New" w:hAnsi="Angsana New"/>
          <w:sz w:val="30"/>
          <w:szCs w:val="30"/>
          <w:lang w:val="en-US"/>
        </w:rPr>
        <w:t>31</w:t>
      </w:r>
      <w:r w:rsidRPr="004D667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3DF" w:rsidRPr="004D667E">
        <w:rPr>
          <w:rFonts w:ascii="Angsana New" w:hAnsi="Angsana New"/>
          <w:sz w:val="30"/>
          <w:szCs w:val="30"/>
          <w:lang w:val="en-US"/>
        </w:rPr>
        <w:t>256</w:t>
      </w:r>
      <w:r w:rsidR="00486D16" w:rsidRPr="004D667E">
        <w:rPr>
          <w:rFonts w:ascii="Angsana New" w:hAnsi="Angsana New"/>
          <w:sz w:val="30"/>
          <w:szCs w:val="30"/>
          <w:lang w:val="en-US"/>
        </w:rPr>
        <w:t>1</w:t>
      </w:r>
    </w:p>
    <w:p w:rsidR="00001F3C" w:rsidRPr="00064FC3" w:rsidRDefault="00001F3C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001F3C" w:rsidRPr="004D667E" w:rsidRDefault="00001F3C" w:rsidP="004D667E">
      <w:pPr>
        <w:numPr>
          <w:ilvl w:val="0"/>
          <w:numId w:val="21"/>
        </w:numPr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D667E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001F3C" w:rsidRPr="00064FC3" w:rsidRDefault="00001F3C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24"/>
          <w:szCs w:val="24"/>
        </w:rPr>
      </w:pPr>
    </w:p>
    <w:p w:rsidR="00001F3C" w:rsidRPr="004D667E" w:rsidRDefault="00001F3C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t>ในการจัดทำ</w:t>
      </w:r>
      <w:r w:rsidRPr="004D667E">
        <w:rPr>
          <w:rFonts w:ascii="Angsana New" w:hAnsi="Angsana New" w:hint="cs"/>
          <w:sz w:val="30"/>
          <w:szCs w:val="30"/>
          <w:cs/>
        </w:rPr>
        <w:t>งบ</w:t>
      </w:r>
      <w:r w:rsidRPr="004D667E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ซึ่งผลที่เกิดขึ้นจริงอาจแตกต่างจากที่ประมาณการไว้ ทั้งนี้</w:t>
      </w:r>
      <w:r w:rsidRPr="004D667E">
        <w:rPr>
          <w:rFonts w:ascii="Angsana New" w:hAnsi="Angsana New" w:hint="cs"/>
          <w:sz w:val="30"/>
          <w:szCs w:val="30"/>
          <w:cs/>
        </w:rPr>
        <w:t>นโยบายการบัญชี วิธีการคำนวณและ</w:t>
      </w:r>
      <w:r w:rsidRPr="004D667E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4D667E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4D667E">
        <w:rPr>
          <w:rFonts w:ascii="Angsana New" w:hAnsi="Angsana New"/>
          <w:sz w:val="30"/>
          <w:szCs w:val="30"/>
          <w:cs/>
        </w:rPr>
        <w:t>นั้น</w:t>
      </w:r>
      <w:r w:rsidRPr="004D667E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4D667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4D667E">
        <w:rPr>
          <w:rFonts w:ascii="Angsana New" w:hAnsi="Angsana New"/>
          <w:sz w:val="30"/>
          <w:szCs w:val="30"/>
        </w:rPr>
        <w:t xml:space="preserve">31 </w:t>
      </w:r>
      <w:r w:rsidRPr="004D667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D667E">
        <w:rPr>
          <w:rFonts w:ascii="Angsana New" w:hAnsi="Angsana New"/>
          <w:sz w:val="30"/>
          <w:szCs w:val="30"/>
        </w:rPr>
        <w:t>2561</w:t>
      </w:r>
      <w:r w:rsidRPr="004D667E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4D667E">
        <w:rPr>
          <w:rFonts w:ascii="Angsana New" w:hAnsi="Angsana New"/>
          <w:sz w:val="30"/>
          <w:szCs w:val="30"/>
          <w:cs/>
        </w:rPr>
        <w:t>าร</w:t>
      </w:r>
      <w:r w:rsidRPr="004D667E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Pr="004D667E">
        <w:rPr>
          <w:rFonts w:ascii="Angsana New" w:hAnsi="Angsana New"/>
          <w:sz w:val="30"/>
          <w:szCs w:val="30"/>
          <w:cs/>
        </w:rPr>
        <w:t>ใช้</w:t>
      </w:r>
      <w:r w:rsidRPr="004D667E">
        <w:rPr>
          <w:rFonts w:ascii="Angsana New" w:hAnsi="Angsana New" w:hint="cs"/>
          <w:sz w:val="30"/>
          <w:szCs w:val="30"/>
          <w:cs/>
        </w:rPr>
        <w:t>วิจารณญาณ</w:t>
      </w:r>
      <w:r w:rsidRPr="004D667E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D667E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4D667E">
        <w:rPr>
          <w:rFonts w:ascii="Angsana New" w:hAnsi="Angsana New"/>
          <w:sz w:val="30"/>
          <w:szCs w:val="30"/>
        </w:rPr>
        <w:t xml:space="preserve">15 </w:t>
      </w:r>
      <w:r w:rsidRPr="004D667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91FBC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4D667E">
        <w:rPr>
          <w:rFonts w:ascii="Angsana New" w:hAnsi="Angsana New" w:hint="cs"/>
          <w:sz w:val="30"/>
          <w:szCs w:val="30"/>
          <w:cs/>
        </w:rPr>
        <w:t xml:space="preserve"> (“</w:t>
      </w:r>
      <w:r w:rsidRPr="004D667E">
        <w:rPr>
          <w:rFonts w:ascii="Angsana New" w:hAnsi="Angsana New"/>
          <w:sz w:val="30"/>
          <w:szCs w:val="30"/>
        </w:rPr>
        <w:t>TFRS 15</w:t>
      </w:r>
      <w:r w:rsidRPr="004D667E">
        <w:rPr>
          <w:rFonts w:ascii="Angsana New" w:hAnsi="Angsana New" w:hint="cs"/>
          <w:sz w:val="30"/>
          <w:szCs w:val="30"/>
          <w:cs/>
        </w:rPr>
        <w:t>”)ที่</w:t>
      </w:r>
      <w:r w:rsidRPr="004D667E">
        <w:rPr>
          <w:rFonts w:ascii="Angsana New" w:hAnsi="Angsana New"/>
          <w:sz w:val="30"/>
          <w:szCs w:val="30"/>
          <w:cs/>
        </w:rPr>
        <w:t>บริษัท</w:t>
      </w:r>
      <w:r w:rsidRPr="004D667E">
        <w:rPr>
          <w:rFonts w:ascii="Angsana New" w:hAnsi="Angsana New" w:hint="cs"/>
          <w:sz w:val="30"/>
          <w:szCs w:val="30"/>
          <w:cs/>
        </w:rPr>
        <w:t>ถือปฏิบัติ</w:t>
      </w:r>
      <w:r w:rsidRPr="004D667E">
        <w:rPr>
          <w:rFonts w:asciiTheme="majorBidi" w:hAnsiTheme="majorBidi" w:cstheme="majorBidi" w:hint="cs"/>
          <w:sz w:val="30"/>
          <w:szCs w:val="30"/>
          <w:cs/>
        </w:rPr>
        <w:t>เป็นครั้งแรก</w:t>
      </w:r>
      <w:r w:rsidRPr="004D667E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4D667E">
        <w:rPr>
          <w:rFonts w:ascii="Angsana New" w:hAnsi="Angsana New"/>
          <w:sz w:val="30"/>
          <w:szCs w:val="30"/>
        </w:rPr>
        <w:t xml:space="preserve">18 </w:t>
      </w:r>
      <w:r w:rsidRPr="004D667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D667E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4D667E">
        <w:rPr>
          <w:rFonts w:ascii="Angsana New" w:hAnsi="Angsana New"/>
          <w:sz w:val="30"/>
          <w:szCs w:val="30"/>
        </w:rPr>
        <w:t xml:space="preserve">(“TAS 18”) </w:t>
      </w:r>
      <w:r w:rsidRPr="004D667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4D667E">
        <w:rPr>
          <w:rFonts w:ascii="Angsana New" w:hAnsi="Angsana New"/>
          <w:sz w:val="30"/>
          <w:szCs w:val="30"/>
        </w:rPr>
        <w:t xml:space="preserve">11 </w:t>
      </w:r>
      <w:r w:rsidRPr="004D667E">
        <w:rPr>
          <w:rFonts w:ascii="Angsana New" w:hAnsi="Angsana New" w:hint="cs"/>
          <w:sz w:val="30"/>
          <w:szCs w:val="30"/>
          <w:cs/>
        </w:rPr>
        <w:t>เรื่อง</w:t>
      </w:r>
      <w:r w:rsidRPr="004D667E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4D667E">
        <w:rPr>
          <w:rFonts w:asciiTheme="majorBidi" w:hAnsiTheme="majorBidi" w:cstheme="majorBidi"/>
          <w:sz w:val="30"/>
          <w:szCs w:val="30"/>
        </w:rPr>
        <w:t>(“TAS 11”)</w:t>
      </w:r>
      <w:r w:rsidRPr="004D667E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001F3C" w:rsidRPr="004D667E" w:rsidRDefault="00001F3C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:rsidR="00001F3C" w:rsidRPr="004D667E" w:rsidRDefault="00001F3C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lastRenderedPageBreak/>
        <w:t>ตาม</w:t>
      </w:r>
      <w:r w:rsidRPr="004D667E">
        <w:rPr>
          <w:rFonts w:ascii="Angsana New" w:hAnsi="Angsana New"/>
          <w:sz w:val="30"/>
          <w:szCs w:val="30"/>
        </w:rPr>
        <w:t xml:space="preserve"> TFRS 15</w:t>
      </w:r>
      <w:r w:rsidRPr="004D667E">
        <w:rPr>
          <w:rFonts w:ascii="Angsana New" w:hAnsi="Angsana New"/>
          <w:sz w:val="30"/>
          <w:szCs w:val="30"/>
          <w:cs/>
        </w:rPr>
        <w:t xml:space="preserve"> บริษัทรับรู้รายได้เมื่อ</w:t>
      </w:r>
      <w:r w:rsidRPr="004D667E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4D667E">
        <w:rPr>
          <w:rFonts w:ascii="Angsana New" w:hAnsi="Angsana New"/>
          <w:sz w:val="30"/>
          <w:szCs w:val="30"/>
          <w:cs/>
        </w:rPr>
        <w:t>ควบคุม</w:t>
      </w:r>
      <w:r w:rsidRPr="004D667E">
        <w:rPr>
          <w:rFonts w:ascii="Angsana New" w:hAnsi="Angsana New" w:hint="cs"/>
          <w:sz w:val="30"/>
          <w:szCs w:val="30"/>
          <w:cs/>
        </w:rPr>
        <w:t>ใน</w:t>
      </w:r>
      <w:r w:rsidRPr="004D667E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4D667E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4D667E">
        <w:rPr>
          <w:rFonts w:ascii="Angsana New" w:hAnsi="Angsana New"/>
          <w:sz w:val="30"/>
          <w:szCs w:val="30"/>
          <w:cs/>
        </w:rPr>
        <w:t>บริษัท</w:t>
      </w:r>
      <w:r w:rsidRPr="004D667E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4D667E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4D667E">
        <w:rPr>
          <w:rFonts w:ascii="Angsana New" w:hAnsi="Angsana New" w:hint="cs"/>
          <w:sz w:val="30"/>
          <w:szCs w:val="30"/>
          <w:cs/>
        </w:rPr>
        <w:t>วิจารณญาณ</w:t>
      </w:r>
      <w:r w:rsidRPr="004D667E">
        <w:rPr>
          <w:rFonts w:ascii="Angsana New" w:hAnsi="Angsana New"/>
          <w:sz w:val="30"/>
          <w:szCs w:val="30"/>
          <w:cs/>
        </w:rPr>
        <w:t xml:space="preserve"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รับรู้ตลอดช่วงเวลาหนึ่งในขณะที่ </w:t>
      </w:r>
      <w:r w:rsidRPr="004D667E">
        <w:rPr>
          <w:rFonts w:ascii="Angsana New" w:hAnsi="Angsana New"/>
          <w:sz w:val="30"/>
          <w:szCs w:val="30"/>
        </w:rPr>
        <w:t xml:space="preserve">TAS 18 </w:t>
      </w:r>
      <w:r w:rsidRPr="004D667E">
        <w:rPr>
          <w:rFonts w:ascii="Angsana New" w:hAnsi="Angsana New"/>
          <w:sz w:val="30"/>
          <w:szCs w:val="30"/>
          <w:cs/>
        </w:rPr>
        <w:t>บริษัทรับรู้รายได้</w:t>
      </w:r>
      <w:r w:rsidRPr="004D667E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4D667E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4D667E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001F3C" w:rsidRPr="00D37FA3" w:rsidRDefault="00001F3C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</w:rPr>
      </w:pPr>
    </w:p>
    <w:p w:rsidR="00E43FA6" w:rsidRPr="004D667E" w:rsidRDefault="00E43FA6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 w:hint="cs"/>
          <w:sz w:val="30"/>
          <w:szCs w:val="30"/>
          <w:cs/>
        </w:rPr>
        <w:t>นอกจากนี้บริษัทไม่ได้นำมาตรฐานการรายงานทางการเงินที่ออก</w:t>
      </w:r>
      <w:r w:rsidRPr="004D667E">
        <w:rPr>
          <w:rFonts w:ascii="Angsana New" w:hAnsi="Angsana New"/>
          <w:sz w:val="30"/>
          <w:szCs w:val="30"/>
          <w:cs/>
        </w:rPr>
        <w:t>และปรับปรุง</w:t>
      </w:r>
      <w:r w:rsidRPr="004D667E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D667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D667E">
        <w:rPr>
          <w:rFonts w:ascii="Angsana New" w:hAnsi="Angsana New" w:hint="cs"/>
          <w:sz w:val="30"/>
          <w:szCs w:val="30"/>
          <w:cs/>
        </w:rPr>
        <w:t>ที่ออก</w:t>
      </w:r>
      <w:r w:rsidRPr="004D667E">
        <w:rPr>
          <w:rFonts w:ascii="Angsana New" w:hAnsi="Angsana New"/>
          <w:sz w:val="30"/>
          <w:szCs w:val="30"/>
          <w:cs/>
        </w:rPr>
        <w:t>และปรับปรุง</w:t>
      </w:r>
      <w:r w:rsidRPr="004D667E"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ใหม่ที่เกี่ยวกับการดำเนินงานของบริษัทได้เปิดเผยในหมายเหตุข้อ 1</w:t>
      </w:r>
      <w:r w:rsidR="00E971AE" w:rsidRPr="004D667E">
        <w:rPr>
          <w:rFonts w:ascii="Angsana New" w:hAnsi="Angsana New"/>
          <w:sz w:val="30"/>
          <w:szCs w:val="30"/>
        </w:rPr>
        <w:t>2</w:t>
      </w:r>
    </w:p>
    <w:p w:rsidR="00E43FA6" w:rsidRPr="00D37FA3" w:rsidRDefault="00E43FA6" w:rsidP="004D667E">
      <w:pPr>
        <w:widowControl w:val="0"/>
        <w:spacing w:line="240" w:lineRule="auto"/>
        <w:ind w:left="540" w:right="-4"/>
        <w:jc w:val="thaiDistribute"/>
        <w:rPr>
          <w:rFonts w:ascii="Angsana New" w:hAnsi="Angsana New"/>
        </w:rPr>
      </w:pPr>
    </w:p>
    <w:p w:rsidR="005E68AA" w:rsidRPr="004D667E" w:rsidRDefault="006B0A89" w:rsidP="004D667E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7E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9B50AF" w:rsidRPr="004D667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5E68AA" w:rsidRPr="004D667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5E68AA" w:rsidRPr="00D37FA3" w:rsidRDefault="005E68AA" w:rsidP="004D667E">
      <w:pPr>
        <w:spacing w:line="240" w:lineRule="auto"/>
        <w:ind w:left="547" w:right="-43"/>
        <w:jc w:val="thaiDistribute"/>
        <w:rPr>
          <w:rFonts w:ascii="Angsana New" w:hAnsi="Angsana New"/>
          <w:lang w:val="en-US"/>
        </w:rPr>
      </w:pPr>
    </w:p>
    <w:p w:rsidR="00C5271F" w:rsidRPr="004D667E" w:rsidRDefault="004B6EE1" w:rsidP="004D667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>ความสัมพันธ์ที่มีกับบริษัทร่วมได้เปิดเผยในหมายเหตุประกอบงบการเงินระหว่างกาลแบบย่อข้อ 6 สำหรับ</w:t>
      </w:r>
      <w:r w:rsidR="00C707DC"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ความสัมพันธ์ที่</w:t>
      </w:r>
      <w:r w:rsidR="00B66DBB"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มี</w:t>
      </w:r>
      <w:r w:rsidR="00C707DC"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กับ</w:t>
      </w:r>
      <w:r w:rsidR="0089726C"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ผู้บริหารสำคัญและ</w:t>
      </w:r>
      <w:r w:rsidR="00C707DC" w:rsidRPr="004D667E">
        <w:rPr>
          <w:rFonts w:ascii="Angsana New" w:hAnsi="Angsana New"/>
          <w:spacing w:val="-6"/>
          <w:sz w:val="30"/>
          <w:szCs w:val="30"/>
          <w:cs/>
          <w:lang w:val="en-US"/>
        </w:rPr>
        <w:t>บุคคลหรือกิจการที่เกี่ยวข้อง</w:t>
      </w:r>
      <w:r w:rsidR="00DF1AAB" w:rsidRPr="004D667E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</w:t>
      </w:r>
      <w:r w:rsidR="00C5271F" w:rsidRPr="004D667E">
        <w:rPr>
          <w:rFonts w:ascii="Angsana New" w:hAnsi="Angsana New"/>
          <w:spacing w:val="-6"/>
          <w:sz w:val="30"/>
          <w:szCs w:val="30"/>
          <w:cs/>
        </w:rPr>
        <w:t>นโยบายการกำหนดราคา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>และสัญญาสำคัญที่ทำกับกิจการที่เกี่ยวข้องกัน</w:t>
      </w:r>
      <w:r w:rsidR="00DF1AAB" w:rsidRPr="004D667E">
        <w:rPr>
          <w:rFonts w:ascii="Angsana New" w:hAnsi="Angsana New" w:hint="cs"/>
          <w:spacing w:val="-6"/>
          <w:sz w:val="30"/>
          <w:szCs w:val="30"/>
          <w:cs/>
        </w:rPr>
        <w:t>ไม่มีการเปลี่ยนแปลงอย่างมีสาระสำคัญ</w:t>
      </w:r>
      <w:r w:rsidRPr="004D667E">
        <w:rPr>
          <w:rFonts w:ascii="Angsana New" w:hAnsi="Angsana New" w:hint="cs"/>
          <w:spacing w:val="-6"/>
          <w:sz w:val="30"/>
          <w:szCs w:val="30"/>
          <w:cs/>
        </w:rPr>
        <w:t>จากงบการเงินสำหรับปีสิ้นสุดวันที่ 31 ธันวาคม 2561</w:t>
      </w:r>
      <w:r w:rsidR="00A75609" w:rsidRPr="004D667E">
        <w:rPr>
          <w:rFonts w:ascii="Angsana New" w:hAnsi="Angsana New" w:hint="cs"/>
          <w:spacing w:val="-6"/>
          <w:sz w:val="30"/>
          <w:szCs w:val="30"/>
          <w:cs/>
        </w:rPr>
        <w:t xml:space="preserve"> ยกเว้นสัญญาเงินให้กู้</w:t>
      </w:r>
      <w:r w:rsidR="005574F4" w:rsidRPr="004D667E">
        <w:rPr>
          <w:rFonts w:ascii="Angsana New" w:hAnsi="Angsana New" w:hint="cs"/>
          <w:spacing w:val="-6"/>
          <w:sz w:val="30"/>
          <w:szCs w:val="30"/>
          <w:cs/>
        </w:rPr>
        <w:t>ยืมระยะยาว</w:t>
      </w:r>
      <w:r w:rsidR="00A75609" w:rsidRPr="004D667E">
        <w:rPr>
          <w:rFonts w:ascii="Angsana New" w:hAnsi="Angsana New" w:hint="cs"/>
          <w:spacing w:val="-6"/>
          <w:sz w:val="30"/>
          <w:szCs w:val="30"/>
          <w:cs/>
        </w:rPr>
        <w:t>แก่บริษัทร่วม</w:t>
      </w:r>
      <w:r w:rsidR="004362FD">
        <w:rPr>
          <w:rFonts w:ascii="Angsana New" w:hAnsi="Angsana New" w:hint="cs"/>
          <w:spacing w:val="-6"/>
          <w:sz w:val="30"/>
          <w:szCs w:val="30"/>
          <w:cs/>
        </w:rPr>
        <w:t>และสัญญา</w:t>
      </w:r>
      <w:r w:rsidR="00FF282B">
        <w:rPr>
          <w:rFonts w:ascii="Angsana New" w:hAnsi="Angsana New" w:hint="cs"/>
          <w:spacing w:val="-6"/>
          <w:sz w:val="30"/>
          <w:szCs w:val="30"/>
          <w:cs/>
        </w:rPr>
        <w:t>เช่าดำเนินงาน</w:t>
      </w:r>
      <w:r w:rsidR="00A75609" w:rsidRPr="004D667E">
        <w:rPr>
          <w:rFonts w:ascii="Angsana New" w:hAnsi="Angsana New" w:hint="cs"/>
          <w:spacing w:val="-6"/>
          <w:sz w:val="30"/>
          <w:szCs w:val="30"/>
          <w:cs/>
        </w:rPr>
        <w:t xml:space="preserve"> ซึ่งได้แสดงรายละเอียดไว้ในส่วนสัญญาสำคัญที่ทำกับบุคคลหรือกิจการที่เกี่ยวข้องกัน</w:t>
      </w:r>
    </w:p>
    <w:p w:rsidR="00C5271F" w:rsidRPr="00D37FA3" w:rsidRDefault="00C5271F" w:rsidP="004D667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</w:rPr>
      </w:pPr>
    </w:p>
    <w:p w:rsidR="002F4BF2" w:rsidRPr="004D667E" w:rsidRDefault="002F4BF2" w:rsidP="004D667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7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4D667E">
        <w:rPr>
          <w:rFonts w:ascii="Angsana New" w:hAnsi="Angsana New" w:hint="cs"/>
          <w:sz w:val="30"/>
          <w:szCs w:val="30"/>
          <w:cs/>
        </w:rPr>
        <w:t>และ</w:t>
      </w:r>
      <w:r w:rsidR="0065667F" w:rsidRPr="004D667E">
        <w:rPr>
          <w:rFonts w:ascii="Angsana New" w:hAnsi="Angsana New" w:hint="cs"/>
          <w:sz w:val="30"/>
          <w:szCs w:val="30"/>
          <w:cs/>
        </w:rPr>
        <w:t>เก้า</w:t>
      </w:r>
      <w:r w:rsidRPr="004D667E">
        <w:rPr>
          <w:rFonts w:ascii="Angsana New" w:hAnsi="Angsana New" w:hint="cs"/>
          <w:sz w:val="30"/>
          <w:szCs w:val="30"/>
          <w:cs/>
        </w:rPr>
        <w:t>เดือน</w:t>
      </w:r>
      <w:r w:rsidRPr="004D667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D667E">
        <w:rPr>
          <w:rFonts w:ascii="Angsana New" w:hAnsi="Angsana New"/>
          <w:sz w:val="30"/>
          <w:szCs w:val="30"/>
          <w:lang w:val="en-US"/>
        </w:rPr>
        <w:t>30</w:t>
      </w:r>
      <w:r w:rsidR="0065667F" w:rsidRPr="004D667E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4D667E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:rsidR="002F4BF2" w:rsidRPr="00D37FA3" w:rsidRDefault="002F4BF2" w:rsidP="004D667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lang w:val="en-US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6210"/>
        <w:gridCol w:w="1440"/>
        <w:gridCol w:w="270"/>
        <w:gridCol w:w="1350"/>
      </w:tblGrid>
      <w:tr w:rsidR="00126827" w:rsidRPr="004D667E" w:rsidTr="00B90109">
        <w:trPr>
          <w:tblHeader/>
        </w:trPr>
        <w:tc>
          <w:tcPr>
            <w:tcW w:w="6210" w:type="dxa"/>
          </w:tcPr>
          <w:p w:rsidR="00126827" w:rsidRPr="004D667E" w:rsidRDefault="00126827" w:rsidP="004D667E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126827" w:rsidRPr="004D667E" w:rsidRDefault="00126827" w:rsidP="004D667E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126827" w:rsidRPr="004D667E" w:rsidTr="00B90109">
        <w:trPr>
          <w:tblHeader/>
        </w:trPr>
        <w:tc>
          <w:tcPr>
            <w:tcW w:w="6210" w:type="dxa"/>
          </w:tcPr>
          <w:p w:rsidR="00126827" w:rsidRPr="004D667E" w:rsidRDefault="00126827" w:rsidP="004D667E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126827" w:rsidRPr="004D667E" w:rsidRDefault="00126827" w:rsidP="004D667E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D6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26827" w:rsidRPr="004D667E" w:rsidTr="00B90109">
        <w:tblPrEx>
          <w:tblLook w:val="01E0"/>
        </w:tblPrEx>
        <w:trPr>
          <w:tblHeader/>
        </w:trPr>
        <w:tc>
          <w:tcPr>
            <w:tcW w:w="6210" w:type="dxa"/>
          </w:tcPr>
          <w:p w:rsidR="00126827" w:rsidRPr="004D667E" w:rsidRDefault="00126827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D66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D6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:rsidR="00126827" w:rsidRPr="004D667E" w:rsidRDefault="00126827" w:rsidP="004D667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D667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</w:t>
            </w:r>
            <w:r w:rsidRPr="004D667E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126827" w:rsidRPr="004D667E" w:rsidRDefault="00126827" w:rsidP="004D667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827" w:rsidRPr="004D667E" w:rsidRDefault="00126827" w:rsidP="004D667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4D667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126827" w:rsidRPr="004D667E" w:rsidTr="00B90109">
        <w:trPr>
          <w:tblHeader/>
        </w:trPr>
        <w:tc>
          <w:tcPr>
            <w:tcW w:w="6210" w:type="dxa"/>
          </w:tcPr>
          <w:p w:rsidR="00126827" w:rsidRPr="004D667E" w:rsidRDefault="00126827" w:rsidP="004D667E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126827" w:rsidRPr="004D667E" w:rsidRDefault="00126827" w:rsidP="004D667E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126827" w:rsidRPr="004D667E" w:rsidTr="004C5A11">
        <w:tblPrEx>
          <w:tblLook w:val="01E0"/>
        </w:tblPrEx>
        <w:tc>
          <w:tcPr>
            <w:tcW w:w="6210" w:type="dxa"/>
          </w:tcPr>
          <w:p w:rsidR="00126827" w:rsidRPr="004D667E" w:rsidRDefault="00126827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ยามาซ่า (ประเทศไทย) จำกัด</w:t>
            </w:r>
          </w:p>
        </w:tc>
        <w:tc>
          <w:tcPr>
            <w:tcW w:w="144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26827" w:rsidRPr="004D667E" w:rsidRDefault="00126827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26827" w:rsidRPr="004D667E" w:rsidTr="004C5A11">
        <w:tblPrEx>
          <w:tblLook w:val="01E0"/>
        </w:tblPrEx>
        <w:tc>
          <w:tcPr>
            <w:tcW w:w="6210" w:type="dxa"/>
          </w:tcPr>
          <w:p w:rsidR="00126827" w:rsidRPr="004D667E" w:rsidRDefault="00126827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:rsidR="00126827" w:rsidRPr="004D667E" w:rsidRDefault="00F76559" w:rsidP="002D0B2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23,239</w:t>
            </w:r>
          </w:p>
        </w:tc>
      </w:tr>
      <w:tr w:rsidR="00126827" w:rsidRPr="004D667E" w:rsidTr="004C5A11">
        <w:tblPrEx>
          <w:tblLook w:val="01E0"/>
        </w:tblPrEx>
        <w:tc>
          <w:tcPr>
            <w:tcW w:w="6210" w:type="dxa"/>
          </w:tcPr>
          <w:p w:rsidR="00126827" w:rsidRPr="004D667E" w:rsidRDefault="00126827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126827" w:rsidRPr="004D667E" w:rsidRDefault="002D0B2B" w:rsidP="002D0B2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126827" w:rsidRPr="004D667E" w:rsidTr="004C5A11">
        <w:tblPrEx>
          <w:tblLook w:val="01E0"/>
        </w:tblPrEx>
        <w:tc>
          <w:tcPr>
            <w:tcW w:w="6210" w:type="dxa"/>
          </w:tcPr>
          <w:p w:rsidR="00126827" w:rsidRPr="004D667E" w:rsidRDefault="00126827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440" w:type="dxa"/>
          </w:tcPr>
          <w:p w:rsidR="00126827" w:rsidRPr="002D0B2B" w:rsidRDefault="002D0B2B" w:rsidP="002D0B2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0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26827" w:rsidRPr="004D667E" w:rsidRDefault="00126827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48</w:t>
            </w:r>
          </w:p>
        </w:tc>
      </w:tr>
      <w:tr w:rsidR="002D0B2B" w:rsidRPr="004D667E" w:rsidTr="002D0B2B">
        <w:tblPrEx>
          <w:tblLook w:val="01E0"/>
        </w:tblPrEx>
        <w:trPr>
          <w:trHeight w:val="299"/>
        </w:trPr>
        <w:tc>
          <w:tcPr>
            <w:tcW w:w="6210" w:type="dxa"/>
          </w:tcPr>
          <w:p w:rsidR="002D0B2B" w:rsidRPr="002D0B2B" w:rsidRDefault="002D0B2B" w:rsidP="004D667E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</w:tcPr>
          <w:p w:rsidR="002D0B2B" w:rsidRPr="002D0B2B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70" w:type="dxa"/>
          </w:tcPr>
          <w:p w:rsidR="002D0B2B" w:rsidRPr="002D0B2B" w:rsidRDefault="002D0B2B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350" w:type="dxa"/>
          </w:tcPr>
          <w:p w:rsidR="002D0B2B" w:rsidRPr="002D0B2B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</w:tr>
      <w:tr w:rsidR="002D0B2B" w:rsidRPr="006A351D" w:rsidTr="00AF45CB">
        <w:tblPrEx>
          <w:tblLook w:val="01E0"/>
        </w:tblPrEx>
        <w:tc>
          <w:tcPr>
            <w:tcW w:w="9270" w:type="dxa"/>
            <w:gridSpan w:val="4"/>
          </w:tcPr>
          <w:p w:rsidR="002D0B2B" w:rsidRPr="006A351D" w:rsidRDefault="002D0B2B" w:rsidP="00AF45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</w:rPr>
              <w:t>*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 xml:space="preserve">ไม่ได้แสดงรายการเปรียบเทียบสำหรับปี 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</w:rPr>
              <w:t xml:space="preserve">2562 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เนื่องจาก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จำหน่ายเมื่อวันที่ 27 พฤศจิกายน 2561</w:t>
            </w:r>
          </w:p>
        </w:tc>
      </w:tr>
      <w:tr w:rsidR="00126827" w:rsidRPr="004D667E" w:rsidTr="004C5A11">
        <w:tblPrEx>
          <w:tblLook w:val="01E0"/>
        </w:tblPrEx>
        <w:tc>
          <w:tcPr>
            <w:tcW w:w="6210" w:type="dxa"/>
          </w:tcPr>
          <w:p w:rsidR="00126827" w:rsidRPr="004D667E" w:rsidRDefault="00126827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26827" w:rsidRPr="004D667E" w:rsidRDefault="00126827" w:rsidP="004D667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126827" w:rsidRPr="004D667E" w:rsidRDefault="00126827" w:rsidP="004D667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:rsidR="004C5A11" w:rsidRPr="004D667E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7,741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9,148</w:t>
            </w: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4C5A11" w:rsidRPr="004D667E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</w:t>
            </w:r>
          </w:p>
        </w:tc>
      </w:tr>
      <w:tr w:rsidR="002D0B2B" w:rsidRPr="004D667E" w:rsidTr="004C5A11">
        <w:tblPrEx>
          <w:tblLook w:val="01E0"/>
        </w:tblPrEx>
        <w:tc>
          <w:tcPr>
            <w:tcW w:w="6210" w:type="dxa"/>
          </w:tcPr>
          <w:p w:rsidR="002D0B2B" w:rsidRPr="004D667E" w:rsidRDefault="002D0B2B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  <w:r w:rsidR="00684E58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440" w:type="dxa"/>
          </w:tcPr>
          <w:p w:rsidR="002D0B2B" w:rsidRDefault="00684E58" w:rsidP="00684E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70" w:type="dxa"/>
          </w:tcPr>
          <w:p w:rsidR="002D0B2B" w:rsidRPr="004D667E" w:rsidRDefault="002D0B2B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2D0B2B" w:rsidRPr="004D667E" w:rsidRDefault="002D0B2B" w:rsidP="002D0B2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440" w:type="dxa"/>
          </w:tcPr>
          <w:p w:rsidR="004C5A11" w:rsidRPr="002D0B2B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2,794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2,777</w:t>
            </w:r>
          </w:p>
        </w:tc>
      </w:tr>
      <w:tr w:rsidR="004C5A11" w:rsidRPr="00B90109" w:rsidTr="00D37FA3">
        <w:tblPrEx>
          <w:tblLook w:val="01E0"/>
        </w:tblPrEx>
        <w:trPr>
          <w:trHeight w:val="416"/>
        </w:trPr>
        <w:tc>
          <w:tcPr>
            <w:tcW w:w="6210" w:type="dxa"/>
          </w:tcPr>
          <w:p w:rsidR="004C5A11" w:rsidRPr="00B90109" w:rsidRDefault="004C5A11" w:rsidP="004D667E">
            <w:pPr>
              <w:spacing w:line="240" w:lineRule="auto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4C5A11" w:rsidRPr="00B90109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4C5A11" w:rsidRPr="00B90109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50" w:type="dxa"/>
          </w:tcPr>
          <w:p w:rsidR="004C5A11" w:rsidRPr="00B90109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  <w:shd w:val="clear" w:color="auto" w:fill="auto"/>
          </w:tcPr>
          <w:p w:rsidR="004C5A11" w:rsidRPr="004D667E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5,263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5,001</w:t>
            </w: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:rsidR="004C5A11" w:rsidRPr="004D667E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203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154</w:t>
            </w: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C5A11" w:rsidRPr="004D667E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4C5A11" w:rsidRPr="004D667E" w:rsidTr="004C5A11">
        <w:tblPrEx>
          <w:tblLook w:val="01E0"/>
        </w:tblPrEx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5A11" w:rsidRPr="004D667E" w:rsidRDefault="002D0B2B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5,469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5,159</w:t>
            </w:r>
          </w:p>
        </w:tc>
      </w:tr>
    </w:tbl>
    <w:p w:rsidR="00126827" w:rsidRPr="004D667E" w:rsidRDefault="00126827" w:rsidP="004D667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/>
      </w:tblPr>
      <w:tblGrid>
        <w:gridCol w:w="6210"/>
        <w:gridCol w:w="1440"/>
        <w:gridCol w:w="270"/>
        <w:gridCol w:w="1350"/>
      </w:tblGrid>
      <w:tr w:rsidR="00593367" w:rsidRPr="004D667E" w:rsidTr="00B90109">
        <w:trPr>
          <w:tblHeader/>
        </w:trPr>
        <w:tc>
          <w:tcPr>
            <w:tcW w:w="6210" w:type="dxa"/>
          </w:tcPr>
          <w:p w:rsidR="00593367" w:rsidRPr="004D667E" w:rsidRDefault="00593367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D66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D6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:rsidR="00593367" w:rsidRPr="004D667E" w:rsidRDefault="00593367" w:rsidP="004D667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93367" w:rsidRPr="004D667E" w:rsidRDefault="00593367" w:rsidP="004D667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593367" w:rsidRPr="004D667E" w:rsidRDefault="00593367" w:rsidP="00CC5972">
            <w:pPr>
              <w:spacing w:line="240" w:lineRule="auto"/>
              <w:ind w:left="-130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26827" w:rsidRPr="004D667E" w:rsidTr="00B90109">
        <w:tblPrEx>
          <w:tblLook w:val="0000"/>
        </w:tblPrEx>
        <w:trPr>
          <w:tblHeader/>
        </w:trPr>
        <w:tc>
          <w:tcPr>
            <w:tcW w:w="6210" w:type="dxa"/>
          </w:tcPr>
          <w:p w:rsidR="00126827" w:rsidRPr="004D667E" w:rsidRDefault="00126827" w:rsidP="000F64E8">
            <w:pPr>
              <w:widowControl w:val="0"/>
              <w:tabs>
                <w:tab w:val="left" w:pos="540"/>
              </w:tabs>
              <w:spacing w:line="240" w:lineRule="auto"/>
              <w:ind w:right="-4" w:firstLine="56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126827" w:rsidRPr="004D667E" w:rsidRDefault="00126827" w:rsidP="00CC5972">
            <w:pPr>
              <w:widowControl w:val="0"/>
              <w:spacing w:line="240" w:lineRule="auto"/>
              <w:ind w:right="-4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593367" w:rsidRPr="004D667E" w:rsidTr="00B90109">
        <w:tc>
          <w:tcPr>
            <w:tcW w:w="6210" w:type="dxa"/>
          </w:tcPr>
          <w:p w:rsidR="00593367" w:rsidRPr="004D667E" w:rsidRDefault="00593367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D66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ยามาซ่า (ประเทศไทย) จำกัด</w:t>
            </w:r>
          </w:p>
        </w:tc>
        <w:tc>
          <w:tcPr>
            <w:tcW w:w="1440" w:type="dxa"/>
          </w:tcPr>
          <w:p w:rsidR="00593367" w:rsidRPr="004D667E" w:rsidRDefault="00593367" w:rsidP="004D66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93367" w:rsidRPr="004D667E" w:rsidRDefault="00593367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593367" w:rsidRPr="004D667E" w:rsidRDefault="00593367" w:rsidP="004D667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5A11" w:rsidRPr="004D667E" w:rsidTr="00B90109"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:rsidR="004C5A11" w:rsidRPr="004D667E" w:rsidRDefault="002D0B2B" w:rsidP="002D0B2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50,671</w:t>
            </w:r>
          </w:p>
        </w:tc>
      </w:tr>
      <w:tr w:rsidR="004C5A11" w:rsidRPr="004D667E" w:rsidTr="00B90109"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4C5A11" w:rsidRPr="002D0B2B" w:rsidRDefault="002D0B2B" w:rsidP="002D0B2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0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394</w:t>
            </w:r>
          </w:p>
        </w:tc>
      </w:tr>
      <w:tr w:rsidR="004C5A11" w:rsidRPr="004D667E" w:rsidTr="00B90109">
        <w:tc>
          <w:tcPr>
            <w:tcW w:w="6210" w:type="dxa"/>
          </w:tcPr>
          <w:p w:rsidR="004C5A11" w:rsidRPr="004D667E" w:rsidRDefault="004C5A11" w:rsidP="004D667E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440" w:type="dxa"/>
          </w:tcPr>
          <w:p w:rsidR="004C5A11" w:rsidRPr="002D0B2B" w:rsidRDefault="002D0B2B" w:rsidP="002D0B2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0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C5A11" w:rsidRPr="004D667E" w:rsidRDefault="004C5A11" w:rsidP="004D667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C5A11" w:rsidRPr="004D667E" w:rsidRDefault="004C5A11" w:rsidP="004D667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125</w:t>
            </w:r>
          </w:p>
        </w:tc>
      </w:tr>
      <w:tr w:rsidR="004C5A11" w:rsidRPr="00B90109" w:rsidTr="00D37FA3">
        <w:trPr>
          <w:trHeight w:val="425"/>
        </w:trPr>
        <w:tc>
          <w:tcPr>
            <w:tcW w:w="6210" w:type="dxa"/>
          </w:tcPr>
          <w:p w:rsidR="004C5A11" w:rsidRPr="00B90109" w:rsidRDefault="004C5A11" w:rsidP="004D667E">
            <w:pPr>
              <w:spacing w:line="240" w:lineRule="auto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4C5A11" w:rsidRPr="00B90109" w:rsidRDefault="004C5A11" w:rsidP="004D667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4C5A11" w:rsidRPr="00B90109" w:rsidRDefault="004C5A11" w:rsidP="004D667E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50" w:type="dxa"/>
          </w:tcPr>
          <w:p w:rsidR="004C5A11" w:rsidRPr="00B90109" w:rsidRDefault="004C5A11" w:rsidP="004D667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0F64E8" w:rsidRPr="00B90109" w:rsidTr="00AF45CB">
        <w:tc>
          <w:tcPr>
            <w:tcW w:w="9270" w:type="dxa"/>
            <w:gridSpan w:val="4"/>
          </w:tcPr>
          <w:p w:rsidR="000F64E8" w:rsidRPr="00B90109" w:rsidRDefault="000F64E8" w:rsidP="004D667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</w:rPr>
              <w:t>*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 xml:space="preserve">ไม่ได้แสดงรายการเปรียบเทียบสำหรับปี 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</w:rPr>
              <w:t xml:space="preserve">2562 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เนื่องจาก</w:t>
            </w:r>
            <w:r w:rsidRPr="006A35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จำหน่ายเมื่อวันที่ 27 พฤศจิกายน 2561</w:t>
            </w:r>
          </w:p>
        </w:tc>
      </w:tr>
      <w:tr w:rsidR="0075005F" w:rsidRPr="00B90109" w:rsidTr="00AF45CB">
        <w:tc>
          <w:tcPr>
            <w:tcW w:w="9270" w:type="dxa"/>
            <w:gridSpan w:val="4"/>
          </w:tcPr>
          <w:p w:rsidR="0075005F" w:rsidRPr="006A351D" w:rsidRDefault="0075005F" w:rsidP="004D667E">
            <w:pPr>
              <w:pStyle w:val="acctfourfigures"/>
              <w:tabs>
                <w:tab w:val="clear" w:pos="765"/>
                <w:tab w:val="decimal" w:pos="8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</w:tbl>
    <w:p w:rsidR="00F660E9" w:rsidRDefault="00F660E9" w:rsidP="004D667E">
      <w:pPr>
        <w:pStyle w:val="acctfourfigures"/>
        <w:tabs>
          <w:tab w:val="clear" w:pos="765"/>
          <w:tab w:val="decimal" w:pos="865"/>
          <w:tab w:val="decimal" w:pos="972"/>
        </w:tabs>
        <w:spacing w:line="240" w:lineRule="auto"/>
        <w:ind w:left="-79" w:right="-18"/>
        <w:rPr>
          <w:rFonts w:ascii="Angsana New" w:hAnsi="Angsana New" w:cs="Angsana New"/>
          <w:i/>
          <w:iCs/>
          <w:sz w:val="30"/>
          <w:szCs w:val="30"/>
        </w:rPr>
        <w:sectPr w:rsidR="00F660E9" w:rsidSect="000A6D4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noEndnote/>
        </w:sectPr>
      </w:pPr>
    </w:p>
    <w:tbl>
      <w:tblPr>
        <w:tblW w:w="9270" w:type="dxa"/>
        <w:tblInd w:w="450" w:type="dxa"/>
        <w:tblLayout w:type="fixed"/>
        <w:tblLook w:val="01E0"/>
      </w:tblPr>
      <w:tblGrid>
        <w:gridCol w:w="6210"/>
        <w:gridCol w:w="1440"/>
        <w:gridCol w:w="270"/>
        <w:gridCol w:w="1350"/>
      </w:tblGrid>
      <w:tr w:rsidR="00F660E9" w:rsidRPr="004D667E" w:rsidTr="005B65B2">
        <w:tc>
          <w:tcPr>
            <w:tcW w:w="6210" w:type="dxa"/>
          </w:tcPr>
          <w:p w:rsidR="00F660E9" w:rsidRPr="004D667E" w:rsidRDefault="00F660E9" w:rsidP="00F660E9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F660E9" w:rsidRPr="004D667E" w:rsidRDefault="00F660E9" w:rsidP="003C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งบการเงินที่แสดงเงินลงทุนตามวิธี</w:t>
            </w:r>
          </w:p>
        </w:tc>
      </w:tr>
      <w:tr w:rsidR="00F660E9" w:rsidRPr="004D667E" w:rsidTr="005B65B2">
        <w:tc>
          <w:tcPr>
            <w:tcW w:w="6210" w:type="dxa"/>
          </w:tcPr>
          <w:p w:rsidR="00F660E9" w:rsidRPr="004D667E" w:rsidRDefault="00F660E9" w:rsidP="00F660E9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F660E9" w:rsidRPr="004D667E" w:rsidRDefault="00F660E9" w:rsidP="003C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ส่วนได้เสีย</w:t>
            </w: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D667E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งบการเงินเฉพาะกิจการ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C4F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D6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D66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D66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:rsidR="00F660E9" w:rsidRPr="004D667E" w:rsidRDefault="00F660E9" w:rsidP="003C4F0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D667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256</w:t>
            </w:r>
            <w:r w:rsidRPr="004D667E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F660E9" w:rsidRPr="004D667E" w:rsidRDefault="00F660E9" w:rsidP="003C4F0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3C4F0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4D667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3C4F06" w:rsidRPr="004D667E" w:rsidTr="005B65B2">
        <w:tc>
          <w:tcPr>
            <w:tcW w:w="6210" w:type="dxa"/>
          </w:tcPr>
          <w:p w:rsidR="003C4F06" w:rsidRPr="004D667E" w:rsidRDefault="003C4F06" w:rsidP="00F660E9">
            <w:pPr>
              <w:widowControl w:val="0"/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3C4F06" w:rsidRPr="004D667E" w:rsidRDefault="003C4F06" w:rsidP="003C4F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(</w:t>
            </w:r>
            <w:r w:rsidRPr="004D667E"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 w:bidi="th-TH"/>
              </w:rPr>
              <w:t>พันบาท</w:t>
            </w:r>
            <w:r w:rsidRPr="004D667E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rtl/>
                <w:cs/>
                <w:lang w:val="en-US" w:eastAsia="th-TH"/>
              </w:rPr>
              <w:t>)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D66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30,321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22,050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1,402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1,197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9,425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8,122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9,050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660E9" w:rsidRDefault="00F660E9" w:rsidP="00F660E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tabs>
                <w:tab w:val="left" w:pos="37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tabs>
                <w:tab w:val="left" w:pos="3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tabs>
                <w:tab w:val="left" w:pos="3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</w:rPr>
              <w:tab/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  <w:shd w:val="clear" w:color="auto" w:fill="auto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21,237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20,266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tabs>
                <w:tab w:val="left" w:pos="37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</w:rPr>
              <w:tab/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2,678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463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tabs>
                <w:tab w:val="left" w:pos="37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</w:rPr>
              <w:tab/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</w:p>
        </w:tc>
      </w:tr>
      <w:tr w:rsidR="00F660E9" w:rsidRPr="004D667E" w:rsidTr="00B90109">
        <w:tc>
          <w:tcPr>
            <w:tcW w:w="6210" w:type="dxa"/>
          </w:tcPr>
          <w:p w:rsidR="00F660E9" w:rsidRPr="004D667E" w:rsidRDefault="00F660E9" w:rsidP="00F660E9">
            <w:pPr>
              <w:tabs>
                <w:tab w:val="left" w:pos="375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</w:rPr>
              <w:tab/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23,925</w:t>
            </w:r>
          </w:p>
        </w:tc>
        <w:tc>
          <w:tcPr>
            <w:tcW w:w="270" w:type="dxa"/>
          </w:tcPr>
          <w:p w:rsidR="00F660E9" w:rsidRPr="004D667E" w:rsidRDefault="00F660E9" w:rsidP="00F660E9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660E9" w:rsidRPr="004D667E" w:rsidRDefault="00F660E9" w:rsidP="00F660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bidi="th-TH"/>
              </w:rPr>
              <w:t>20,740</w:t>
            </w:r>
          </w:p>
        </w:tc>
      </w:tr>
    </w:tbl>
    <w:p w:rsidR="00F67B12" w:rsidRPr="004D667E" w:rsidRDefault="00F67B12" w:rsidP="004D667E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5271F" w:rsidRPr="004D667E" w:rsidRDefault="00B717D3" w:rsidP="004D667E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7E">
        <w:rPr>
          <w:rFonts w:ascii="Angsana New" w:hAnsi="Angsana New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85581D" w:rsidRPr="004D667E">
        <w:rPr>
          <w:rFonts w:ascii="Angsana New" w:hAnsi="Angsana New" w:hint="cs"/>
          <w:sz w:val="30"/>
          <w:szCs w:val="30"/>
          <w:lang w:val="en-US"/>
        </w:rPr>
        <w:t>3</w:t>
      </w:r>
      <w:r w:rsidR="00723282" w:rsidRPr="004D667E">
        <w:rPr>
          <w:rFonts w:ascii="Angsana New" w:hAnsi="Angsana New" w:hint="cs"/>
          <w:sz w:val="30"/>
          <w:szCs w:val="30"/>
          <w:lang w:val="en-US"/>
        </w:rPr>
        <w:t>0</w:t>
      </w:r>
      <w:r w:rsidR="001C00B8" w:rsidRPr="004D667E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593D3B" w:rsidRPr="004D667E">
        <w:rPr>
          <w:rFonts w:ascii="Angsana New" w:hAnsi="Angsana New"/>
          <w:sz w:val="30"/>
          <w:szCs w:val="30"/>
          <w:lang w:val="en-US"/>
        </w:rPr>
        <w:t>25</w:t>
      </w:r>
      <w:r w:rsidR="00A82685" w:rsidRPr="004D667E">
        <w:rPr>
          <w:rFonts w:ascii="Angsana New" w:hAnsi="Angsana New"/>
          <w:sz w:val="30"/>
          <w:szCs w:val="30"/>
          <w:lang w:val="en-US"/>
        </w:rPr>
        <w:t>6</w:t>
      </w:r>
      <w:r w:rsidR="00486D16" w:rsidRPr="004D667E">
        <w:rPr>
          <w:rFonts w:ascii="Angsana New" w:hAnsi="Angsana New"/>
          <w:sz w:val="30"/>
          <w:szCs w:val="30"/>
          <w:lang w:val="en-US"/>
        </w:rPr>
        <w:t>2</w:t>
      </w:r>
      <w:r w:rsidR="005F1417" w:rsidRPr="004D667E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593D3B" w:rsidRPr="004D667E">
        <w:rPr>
          <w:rFonts w:ascii="Angsana New" w:hAnsi="Angsana New"/>
          <w:sz w:val="30"/>
          <w:szCs w:val="30"/>
          <w:lang w:val="en-US"/>
        </w:rPr>
        <w:t>31</w:t>
      </w:r>
      <w:r w:rsidR="005F1417" w:rsidRPr="004D667E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93D3B" w:rsidRPr="004D667E">
        <w:rPr>
          <w:rFonts w:ascii="Angsana New" w:hAnsi="Angsana New"/>
          <w:sz w:val="30"/>
          <w:szCs w:val="30"/>
          <w:lang w:val="en-US"/>
        </w:rPr>
        <w:t>25</w:t>
      </w:r>
      <w:r w:rsidR="0085581D" w:rsidRPr="004D667E">
        <w:rPr>
          <w:rFonts w:ascii="Angsana New" w:hAnsi="Angsana New" w:hint="cs"/>
          <w:sz w:val="30"/>
          <w:szCs w:val="30"/>
          <w:lang w:val="en-US"/>
        </w:rPr>
        <w:t>6</w:t>
      </w:r>
      <w:r w:rsidR="00486D16" w:rsidRPr="004D667E">
        <w:rPr>
          <w:rFonts w:ascii="Angsana New" w:hAnsi="Angsana New"/>
          <w:sz w:val="30"/>
          <w:szCs w:val="30"/>
          <w:lang w:val="en-US"/>
        </w:rPr>
        <w:t>1</w:t>
      </w:r>
      <w:r w:rsidRPr="004D667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851117" w:rsidRPr="004D667E" w:rsidRDefault="00851117" w:rsidP="004D667E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272" w:type="dxa"/>
        <w:tblInd w:w="450" w:type="dxa"/>
        <w:tblLayout w:type="fixed"/>
        <w:tblLook w:val="01E0"/>
      </w:tblPr>
      <w:tblGrid>
        <w:gridCol w:w="6120"/>
        <w:gridCol w:w="1440"/>
        <w:gridCol w:w="270"/>
        <w:gridCol w:w="1442"/>
      </w:tblGrid>
      <w:tr w:rsidR="002C0847" w:rsidRPr="004D667E" w:rsidTr="001C00B8">
        <w:trPr>
          <w:tblHeader/>
        </w:trPr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2" w:type="dxa"/>
            <w:gridSpan w:val="3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</w:tabs>
              <w:spacing w:line="240" w:lineRule="auto"/>
              <w:ind w:left="-108" w:right="-1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</w:t>
            </w:r>
            <w:r w:rsidRPr="004D667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บการเงินที่แสดงเงินลงทุนตามวิธี</w:t>
            </w:r>
          </w:p>
        </w:tc>
      </w:tr>
      <w:tr w:rsidR="002C0847" w:rsidRPr="004D667E" w:rsidTr="001C00B8">
        <w:trPr>
          <w:tblHeader/>
        </w:trPr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3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</w:tabs>
              <w:spacing w:line="240" w:lineRule="auto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ส่วนได้เสีย</w:t>
            </w:r>
            <w:r w:rsidRPr="004D667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4D667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0847" w:rsidRPr="004D667E" w:rsidTr="001C00B8">
        <w:trPr>
          <w:tblHeader/>
        </w:trPr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C0847" w:rsidRPr="004D667E" w:rsidRDefault="002C0847" w:rsidP="004D667E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D667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4D667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:rsidR="002C0847" w:rsidRPr="004D667E" w:rsidRDefault="002C0847" w:rsidP="004D667E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C0847" w:rsidRPr="004D667E" w:rsidRDefault="002C0847" w:rsidP="004D667E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D667E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C0847" w:rsidRPr="004D667E" w:rsidTr="001C00B8">
        <w:trPr>
          <w:tblHeader/>
        </w:trPr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C0847" w:rsidRPr="004D667E" w:rsidRDefault="002C0847" w:rsidP="004D667E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7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4D667E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2C0847" w:rsidRPr="004D667E" w:rsidRDefault="002C0847" w:rsidP="004D667E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:rsidR="002C0847" w:rsidRPr="004D667E" w:rsidRDefault="002C0847" w:rsidP="004D667E">
            <w:pPr>
              <w:spacing w:line="240" w:lineRule="auto"/>
              <w:ind w:left="-108" w:right="-11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7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4D667E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 w:rsidRPr="004D667E"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2C0847" w:rsidRPr="004D667E" w:rsidTr="001C00B8">
        <w:trPr>
          <w:tblHeader/>
        </w:trPr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2" w:type="dxa"/>
            <w:gridSpan w:val="3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</w:tabs>
              <w:spacing w:line="240" w:lineRule="auto"/>
              <w:ind w:left="-108" w:right="-1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0847" w:rsidRPr="004D667E" w:rsidTr="001C00B8"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2C0847" w:rsidRPr="004D667E" w:rsidRDefault="002C0847" w:rsidP="004D667E">
            <w:pPr>
              <w:tabs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C0847" w:rsidRPr="004D667E" w:rsidTr="001C00B8"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:rsidR="002C0847" w:rsidRPr="004D667E" w:rsidRDefault="0075005F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15,779</w:t>
            </w:r>
          </w:p>
        </w:tc>
        <w:tc>
          <w:tcPr>
            <w:tcW w:w="270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20,567</w:t>
            </w:r>
          </w:p>
        </w:tc>
      </w:tr>
      <w:tr w:rsidR="002C0847" w:rsidRPr="004D667E" w:rsidTr="001C00B8"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667E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440" w:type="dxa"/>
            <w:shd w:val="clear" w:color="auto" w:fill="auto"/>
          </w:tcPr>
          <w:p w:rsidR="002C0847" w:rsidRPr="004D667E" w:rsidRDefault="0075005F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C0847" w:rsidRPr="004D667E" w:rsidTr="001C00B8"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:rsidR="002C0847" w:rsidRPr="004D667E" w:rsidRDefault="0075005F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70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995</w:t>
            </w:r>
          </w:p>
        </w:tc>
      </w:tr>
      <w:tr w:rsidR="002C0847" w:rsidRPr="004D667E" w:rsidTr="001C00B8">
        <w:tc>
          <w:tcPr>
            <w:tcW w:w="6120" w:type="dxa"/>
          </w:tcPr>
          <w:p w:rsidR="002C0847" w:rsidRPr="004D667E" w:rsidRDefault="002C0847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</w:tcPr>
          <w:p w:rsidR="002C0847" w:rsidRPr="004D667E" w:rsidRDefault="0075005F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2" w:type="dxa"/>
          </w:tcPr>
          <w:p w:rsidR="002C0847" w:rsidRPr="004D667E" w:rsidRDefault="002C0847" w:rsidP="004D667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</w:tbl>
    <w:p w:rsidR="00CE324D" w:rsidRPr="004D667E" w:rsidRDefault="00CE324D" w:rsidP="004D667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E324D" w:rsidRPr="004D667E" w:rsidRDefault="00B90109" w:rsidP="00D37FA3">
      <w:pPr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E324D" w:rsidRPr="004D667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DF1AAB" w:rsidRPr="004D667E">
        <w:rPr>
          <w:rFonts w:ascii="Angsana New" w:hAnsi="Angsana New" w:hint="cs"/>
          <w:sz w:val="30"/>
          <w:szCs w:val="30"/>
          <w:cs/>
        </w:rPr>
        <w:t>ระยะยาว</w:t>
      </w:r>
      <w:r w:rsidR="00CE324D" w:rsidRPr="004D667E">
        <w:rPr>
          <w:rFonts w:ascii="Angsana New" w:hAnsi="Angsana New"/>
          <w:sz w:val="30"/>
          <w:szCs w:val="30"/>
          <w:cs/>
        </w:rPr>
        <w:t>แก่บุคคลหรือกิจการที่เกี่ยวข้องกันสำหรับงวด</w:t>
      </w:r>
      <w:r w:rsidR="001C00B8" w:rsidRPr="004D667E">
        <w:rPr>
          <w:rFonts w:ascii="Angsana New" w:hAnsi="Angsana New" w:hint="cs"/>
          <w:sz w:val="30"/>
          <w:szCs w:val="30"/>
          <w:cs/>
        </w:rPr>
        <w:t>เก้า</w:t>
      </w:r>
      <w:r w:rsidR="00CE324D" w:rsidRPr="004D667E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CE324D" w:rsidRPr="004D667E">
        <w:rPr>
          <w:rFonts w:ascii="Angsana New" w:hAnsi="Angsana New"/>
          <w:sz w:val="30"/>
          <w:szCs w:val="30"/>
        </w:rPr>
        <w:t>30</w:t>
      </w:r>
      <w:r w:rsidR="001C00B8" w:rsidRPr="004D66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E324D" w:rsidRPr="004D667E">
        <w:rPr>
          <w:rFonts w:ascii="Angsana New" w:hAnsi="Angsana New"/>
          <w:sz w:val="30"/>
          <w:szCs w:val="30"/>
        </w:rPr>
        <w:t>2562</w:t>
      </w:r>
      <w:r w:rsidR="00CE324D" w:rsidRPr="004D667E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:rsidR="00CE324D" w:rsidRPr="004D667E" w:rsidRDefault="00CE324D" w:rsidP="004D667E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2"/>
        <w:gridCol w:w="985"/>
        <w:gridCol w:w="236"/>
        <w:gridCol w:w="1147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CE324D" w:rsidRPr="004D667E" w:rsidTr="004358CF">
        <w:trPr>
          <w:tblHeader/>
        </w:trPr>
        <w:tc>
          <w:tcPr>
            <w:tcW w:w="2132" w:type="dxa"/>
            <w:vAlign w:val="bottom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8" w:type="dxa"/>
            <w:gridSpan w:val="3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D66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4D66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4358CF" w:rsidRPr="004D667E" w:rsidTr="004358CF">
        <w:trPr>
          <w:tblHeader/>
        </w:trPr>
        <w:tc>
          <w:tcPr>
            <w:tcW w:w="2132" w:type="dxa"/>
            <w:shd w:val="clear" w:color="auto" w:fill="auto"/>
            <w:vAlign w:val="bottom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0288D" w:rsidRPr="004D66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E324D" w:rsidRPr="004D667E" w:rsidRDefault="00CE324D" w:rsidP="004D66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CE324D" w:rsidRPr="004D667E" w:rsidRDefault="00CE324D" w:rsidP="004D667E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0288D" w:rsidRPr="004D66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4358CF" w:rsidRPr="004D667E" w:rsidTr="004358CF">
        <w:trPr>
          <w:tblHeader/>
        </w:trPr>
        <w:tc>
          <w:tcPr>
            <w:tcW w:w="2132" w:type="dxa"/>
            <w:vAlign w:val="bottom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E324D" w:rsidRPr="004D667E" w:rsidTr="004358CF">
        <w:trPr>
          <w:tblHeader/>
        </w:trPr>
        <w:tc>
          <w:tcPr>
            <w:tcW w:w="2132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:rsidR="00CE324D" w:rsidRPr="004D667E" w:rsidRDefault="00CE324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58CF" w:rsidRPr="004D667E" w:rsidTr="004358CF">
        <w:tc>
          <w:tcPr>
            <w:tcW w:w="2132" w:type="dxa"/>
          </w:tcPr>
          <w:p w:rsidR="004B6EE1" w:rsidRPr="004D667E" w:rsidRDefault="007B24C8" w:rsidP="004D667E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="004358CF" w:rsidRPr="004D667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  <w:p w:rsidR="00CE324D" w:rsidRPr="004D667E" w:rsidRDefault="007B24C8" w:rsidP="004D667E">
            <w:pPr>
              <w:spacing w:line="240" w:lineRule="auto"/>
              <w:ind w:left="165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 w:rsidRPr="004D66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 w:rsidRPr="004D667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:rsidR="007B24C8" w:rsidRPr="004D667E" w:rsidRDefault="007B24C8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Pr="004D667E" w:rsidRDefault="007B24C8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4D667E" w:rsidRDefault="00B6527E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9F1085" w:rsidRDefault="009F1085" w:rsidP="009F10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:rsidR="009F1085" w:rsidRDefault="009F1085" w:rsidP="009F108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:rsidR="009F1085" w:rsidRPr="004D667E" w:rsidRDefault="009F1085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ร้อยละ 0.5</w:t>
            </w:r>
          </w:p>
        </w:tc>
        <w:tc>
          <w:tcPr>
            <w:tcW w:w="270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:rsidR="007B24C8" w:rsidRPr="004D667E" w:rsidRDefault="007B24C8" w:rsidP="004D667E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Pr="004D667E" w:rsidRDefault="007B24C8" w:rsidP="004D667E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4D667E" w:rsidRDefault="00B6527E" w:rsidP="004D667E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:rsidR="007B24C8" w:rsidRPr="004D667E" w:rsidRDefault="007B24C8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Pr="004D667E" w:rsidRDefault="007B24C8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4D667E" w:rsidRDefault="00B6527E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70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:rsidR="007B24C8" w:rsidRPr="004D667E" w:rsidRDefault="007B24C8" w:rsidP="004D667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24C8" w:rsidRPr="004D667E" w:rsidRDefault="007B24C8" w:rsidP="004D667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324D" w:rsidRPr="004D667E" w:rsidRDefault="00B6527E" w:rsidP="00A917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CE324D" w:rsidRDefault="00CE324D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F1085" w:rsidRDefault="009F1085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F1085" w:rsidRPr="009F1085" w:rsidRDefault="009F1085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4358CF" w:rsidRPr="004D667E" w:rsidTr="004358CF">
        <w:tc>
          <w:tcPr>
            <w:tcW w:w="2132" w:type="dxa"/>
          </w:tcPr>
          <w:p w:rsidR="00CE324D" w:rsidRPr="004D667E" w:rsidRDefault="007B24C8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</w:tcPr>
          <w:p w:rsidR="00CE324D" w:rsidRPr="004D667E" w:rsidRDefault="00CE324D" w:rsidP="004D66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:rsidR="00CE324D" w:rsidRPr="004D667E" w:rsidRDefault="00B6527E" w:rsidP="004D667E">
            <w:pPr>
              <w:tabs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CE324D" w:rsidRPr="004D667E" w:rsidRDefault="00CE324D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:rsidR="00CE324D" w:rsidRPr="004D667E" w:rsidRDefault="00CE324D" w:rsidP="004D667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CE324D" w:rsidRPr="004D667E" w:rsidRDefault="00CE324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CE324D" w:rsidRPr="004D667E" w:rsidRDefault="009F1085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</w:t>
            </w:r>
          </w:p>
        </w:tc>
      </w:tr>
    </w:tbl>
    <w:p w:rsidR="00CE324D" w:rsidRPr="004D667E" w:rsidRDefault="00CE324D" w:rsidP="004D667E">
      <w:pPr>
        <w:widowControl w:val="0"/>
        <w:autoSpaceDE w:val="0"/>
        <w:autoSpaceDN w:val="0"/>
        <w:adjustRightInd w:val="0"/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27D68" w:rsidRDefault="00A27D68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1387">
        <w:rPr>
          <w:rFonts w:ascii="Angsana New" w:hAnsi="Angsana New" w:cs="Angsana New" w:hint="cs"/>
          <w:sz w:val="30"/>
          <w:szCs w:val="30"/>
          <w:cs/>
          <w:lang w:bidi="th-TH"/>
        </w:rPr>
        <w:t>แยกแสดงตามรายละเอียด</w:t>
      </w:r>
      <w:r w:rsidR="00D81387" w:rsidRPr="00D81387">
        <w:rPr>
          <w:rFonts w:ascii="Angsana New" w:hAnsi="Angsana New" w:cs="Angsana New" w:hint="cs"/>
          <w:sz w:val="30"/>
          <w:szCs w:val="30"/>
          <w:cs/>
          <w:lang w:bidi="th-TH"/>
        </w:rPr>
        <w:t>เวลาถึงกำหนด</w:t>
      </w:r>
      <w:r w:rsidR="00666384">
        <w:rPr>
          <w:rFonts w:ascii="Angsana New" w:hAnsi="Angsana New" w:cs="Angsana New" w:hint="cs"/>
          <w:sz w:val="30"/>
          <w:szCs w:val="30"/>
          <w:cs/>
          <w:lang w:bidi="th-TH"/>
        </w:rPr>
        <w:t>ก</w:t>
      </w:r>
      <w:r w:rsidR="00D81387" w:rsidRPr="00D81387">
        <w:rPr>
          <w:rFonts w:ascii="Angsana New" w:hAnsi="Angsana New" w:cs="Angsana New" w:hint="cs"/>
          <w:sz w:val="30"/>
          <w:szCs w:val="30"/>
          <w:cs/>
          <w:lang w:bidi="th-TH"/>
        </w:rPr>
        <w:t>ารรับชำระ ณ วันที่ 30 กันยายน 2562 และ 31 ธันวาคม 2561 ได้ดังนี้</w:t>
      </w:r>
    </w:p>
    <w:p w:rsidR="00D81387" w:rsidRDefault="00D81387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6030"/>
        <w:gridCol w:w="1440"/>
        <w:gridCol w:w="243"/>
        <w:gridCol w:w="1467"/>
      </w:tblGrid>
      <w:tr w:rsidR="00D81387" w:rsidRPr="00850CA2" w:rsidTr="006D4B70">
        <w:tc>
          <w:tcPr>
            <w:tcW w:w="6030" w:type="dxa"/>
          </w:tcPr>
          <w:p w:rsidR="00D81387" w:rsidRPr="0073356E" w:rsidRDefault="00D81387" w:rsidP="006D4B70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81387" w:rsidRPr="00850CA2" w:rsidRDefault="00D81387" w:rsidP="006D4B70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</w:tcPr>
          <w:p w:rsidR="00D81387" w:rsidRPr="00850CA2" w:rsidRDefault="00D81387" w:rsidP="006D4B70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:rsidR="00D81387" w:rsidRPr="00850CA2" w:rsidRDefault="00D81387" w:rsidP="006D4B70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81387" w:rsidRPr="00850CA2" w:rsidTr="006D4B70">
        <w:tc>
          <w:tcPr>
            <w:tcW w:w="6030" w:type="dxa"/>
          </w:tcPr>
          <w:p w:rsidR="00D81387" w:rsidRPr="0073356E" w:rsidRDefault="00D81387" w:rsidP="00D81387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81387" w:rsidRPr="00850CA2" w:rsidRDefault="00D81387" w:rsidP="00D81387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D81387" w:rsidRPr="00850CA2" w:rsidRDefault="00D81387" w:rsidP="00D81387">
            <w:pPr>
              <w:tabs>
                <w:tab w:val="left" w:pos="630"/>
                <w:tab w:val="decimal" w:pos="873"/>
              </w:tabs>
              <w:spacing w:line="38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:rsidR="00D81387" w:rsidRPr="00850CA2" w:rsidRDefault="00D81387" w:rsidP="00D81387">
            <w:pPr>
              <w:tabs>
                <w:tab w:val="left" w:pos="63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1387" w:rsidRPr="0073356E" w:rsidTr="006D4B70">
        <w:tc>
          <w:tcPr>
            <w:tcW w:w="6030" w:type="dxa"/>
          </w:tcPr>
          <w:p w:rsidR="00D81387" w:rsidRPr="0073356E" w:rsidRDefault="00D81387" w:rsidP="00D81387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D81387" w:rsidRPr="0073356E" w:rsidRDefault="00D81387" w:rsidP="00D81387">
            <w:pPr>
              <w:tabs>
                <w:tab w:val="left" w:pos="630"/>
              </w:tabs>
              <w:spacing w:line="38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1387" w:rsidRPr="000C19F9" w:rsidTr="006D4B70">
        <w:tc>
          <w:tcPr>
            <w:tcW w:w="6030" w:type="dxa"/>
          </w:tcPr>
          <w:p w:rsidR="00D81387" w:rsidRPr="0073356E" w:rsidRDefault="00D81387" w:rsidP="00D81387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ถึงกำหนดการรับชำระภายในหนึ่งปี</w:t>
            </w:r>
          </w:p>
        </w:tc>
        <w:tc>
          <w:tcPr>
            <w:tcW w:w="1440" w:type="dxa"/>
          </w:tcPr>
          <w:p w:rsidR="00D81387" w:rsidRPr="000C19F9" w:rsidRDefault="00151172" w:rsidP="00D81387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43" w:type="dxa"/>
          </w:tcPr>
          <w:p w:rsidR="00D81387" w:rsidRPr="0073356E" w:rsidRDefault="00D81387" w:rsidP="00D81387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:rsidR="00D81387" w:rsidRPr="000C19F9" w:rsidRDefault="00D81387" w:rsidP="00D81387">
            <w:pPr>
              <w:tabs>
                <w:tab w:val="decimal" w:pos="73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81387" w:rsidRPr="00710374" w:rsidTr="006D4B70">
        <w:tc>
          <w:tcPr>
            <w:tcW w:w="6030" w:type="dxa"/>
          </w:tcPr>
          <w:p w:rsidR="00D81387" w:rsidRDefault="00D81387" w:rsidP="00D81387">
            <w:r w:rsidRPr="007F49EF">
              <w:rPr>
                <w:rFonts w:ascii="Angsana New" w:hAnsi="Angsana New" w:hint="cs"/>
                <w:sz w:val="30"/>
                <w:szCs w:val="30"/>
                <w:cs/>
              </w:rPr>
              <w:t>ถึงกำหนดการรับชำระ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</w:tcPr>
          <w:p w:rsidR="00D81387" w:rsidRPr="00710374" w:rsidRDefault="00D81387" w:rsidP="00D81387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43" w:type="dxa"/>
          </w:tcPr>
          <w:p w:rsidR="00D81387" w:rsidRPr="0073356E" w:rsidRDefault="00D81387" w:rsidP="00D81387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:rsidR="00D81387" w:rsidRPr="00710374" w:rsidRDefault="00D81387" w:rsidP="00D81387">
            <w:pPr>
              <w:tabs>
                <w:tab w:val="decimal" w:pos="73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81387" w:rsidTr="006D4B70">
        <w:tc>
          <w:tcPr>
            <w:tcW w:w="6030" w:type="dxa"/>
          </w:tcPr>
          <w:p w:rsidR="00D81387" w:rsidRDefault="00D81387" w:rsidP="00D81387">
            <w:r w:rsidRPr="007F49EF">
              <w:rPr>
                <w:rFonts w:ascii="Angsana New" w:hAnsi="Angsana New" w:hint="cs"/>
                <w:sz w:val="30"/>
                <w:szCs w:val="30"/>
                <w:cs/>
              </w:rPr>
              <w:t>ถึงกำหนดการรับชำระ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440" w:type="dxa"/>
          </w:tcPr>
          <w:p w:rsidR="00D81387" w:rsidRDefault="00D81387" w:rsidP="00D81387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43" w:type="dxa"/>
          </w:tcPr>
          <w:p w:rsidR="00D81387" w:rsidRPr="0073356E" w:rsidRDefault="00D81387" w:rsidP="00D81387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:rsidR="00D81387" w:rsidRDefault="00D81387" w:rsidP="00D81387">
            <w:pPr>
              <w:tabs>
                <w:tab w:val="decimal" w:pos="735"/>
              </w:tabs>
              <w:spacing w:line="38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81387" w:rsidRPr="00BB14BB" w:rsidTr="006D4B70">
        <w:tc>
          <w:tcPr>
            <w:tcW w:w="6030" w:type="dxa"/>
          </w:tcPr>
          <w:p w:rsidR="00D81387" w:rsidRPr="0073356E" w:rsidRDefault="00D81387" w:rsidP="00D81387">
            <w:pPr>
              <w:tabs>
                <w:tab w:val="left" w:pos="630"/>
              </w:tabs>
              <w:spacing w:line="38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81387" w:rsidRPr="00B44E78" w:rsidRDefault="00D81387" w:rsidP="00D81387">
            <w:pPr>
              <w:tabs>
                <w:tab w:val="decimal" w:pos="115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43" w:type="dxa"/>
          </w:tcPr>
          <w:p w:rsidR="00D81387" w:rsidRPr="00BB14BB" w:rsidRDefault="00D81387" w:rsidP="00D81387">
            <w:pPr>
              <w:tabs>
                <w:tab w:val="left" w:pos="540"/>
                <w:tab w:val="left" w:pos="630"/>
                <w:tab w:val="decimal" w:pos="972"/>
              </w:tabs>
              <w:spacing w:line="38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D81387" w:rsidRPr="00BB14BB" w:rsidRDefault="00D81387" w:rsidP="00D81387">
            <w:pPr>
              <w:tabs>
                <w:tab w:val="decimal" w:pos="735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D81387" w:rsidRPr="00D81387" w:rsidRDefault="00D81387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54D59" w:rsidRPr="004D667E" w:rsidRDefault="00354D59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7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สัญญาสำคัญที่ทำกับบุคคลหรือกิจการที่เกี่ยวข้องกัน  </w:t>
      </w:r>
    </w:p>
    <w:p w:rsidR="002C2EAE" w:rsidRPr="00F660E9" w:rsidRDefault="002C2EAE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:rsidR="002C2EAE" w:rsidRPr="004D667E" w:rsidRDefault="002C2EAE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  <w:r w:rsidRPr="004D667E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เงินให้กู้ยืมระยะยาวแก่กิจการที่เกี่ยวข้องกัน</w:t>
      </w:r>
    </w:p>
    <w:p w:rsidR="00A75609" w:rsidRPr="004D667E" w:rsidRDefault="00A75609" w:rsidP="004D667E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lang w:val="en-US" w:bidi="th-TH"/>
        </w:rPr>
      </w:pPr>
    </w:p>
    <w:p w:rsidR="00A75609" w:rsidRDefault="00BA460E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ในเดือนเมษายน 2562 บริษัทได้ทำสัญญาให้กู้ยืมระยะยาวแก่บริษัท เอ็กซ์เตอร์ (ประเทศไทย) จำกัด ซึ่งเป็นบริษัทร่วม เป็นจำนวนเงิน 12 ล้านบาท</w:t>
      </w:r>
      <w:r w:rsidR="00B17888"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(2561:</w:t>
      </w:r>
      <w:r w:rsidR="00B17888" w:rsidRPr="004D667E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ไม่มี</w:t>
      </w:r>
      <w:r w:rsidR="00B17888"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อัตราดอกเบี้ย</w:t>
      </w:r>
      <w:r w:rsidR="005135DE"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ลอยตัว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</w:t>
      </w:r>
      <w:r w:rsidR="005135DE"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้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อยละ</w:t>
      </w:r>
      <w:r w:rsidR="000E1985" w:rsidRPr="004D667E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MLR</w:t>
      </w:r>
      <w:r w:rsidR="004358CF"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บวกร้อยละ 0.5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ต่อปี</w:t>
      </w:r>
      <w:r w:rsidR="00C3640B"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(2561: </w:t>
      </w:r>
      <w:r w:rsidR="00C3640B" w:rsidRPr="004D667E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ไม่มี</w:t>
      </w:r>
      <w:r w:rsidR="00C3640B" w:rsidRPr="004D667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) </w:t>
      </w:r>
      <w:r w:rsidRPr="004D667E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โดยจ่ายชำระคืนเงินต้นและ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>ดอกเบี้ยเป็นรายไตรมาส</w:t>
      </w:r>
      <w:r w:rsidR="003A25F1"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เงินต้นจะเริ่มจ่ายชำระคืนในปีที่ 2 ของสัญญา สัญญา</w:t>
      </w:r>
      <w:r w:rsidR="003A25F1"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>จะ</w:t>
      </w:r>
      <w:r w:rsidRPr="004D667E">
        <w:rPr>
          <w:rFonts w:ascii="Angsana New" w:hAnsi="Angsana New" w:cs="Angsana New" w:hint="cs"/>
          <w:sz w:val="30"/>
          <w:szCs w:val="30"/>
          <w:cs/>
          <w:lang w:val="en-US" w:bidi="th-TH"/>
        </w:rPr>
        <w:t>ครบกำหนดในเดือนมีนาคม 2569</w:t>
      </w:r>
    </w:p>
    <w:p w:rsidR="00F660E9" w:rsidRDefault="00F660E9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660E9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lastRenderedPageBreak/>
        <w:t>สัญญาเช่า</w:t>
      </w:r>
      <w:r w:rsidR="00AD121D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  <w:lang w:val="en-US" w:bidi="th-TH"/>
        </w:rPr>
        <w:t>ดำเนินงาน</w:t>
      </w:r>
    </w:p>
    <w:p w:rsidR="00F660E9" w:rsidRDefault="00F660E9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B44E78" w:rsidRDefault="00D81387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1 กรกฏาคม 2562 บริษัทได้ทำสัญญาให้เช่าอาคารเป็นสำนักงานกับบริษัทร่วมแห่งหนึ่ง (บริษัทเอ็กซ์เตอร์ </w:t>
      </w:r>
      <w:r w:rsidR="0098311F"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ประเทศไทย</w:t>
      </w:r>
      <w:r w:rsidR="0098311F">
        <w:rPr>
          <w:rFonts w:ascii="Angsana New" w:hAnsi="Angsana New" w:cs="Angsana New"/>
          <w:sz w:val="30"/>
          <w:szCs w:val="30"/>
          <w:lang w:val="en-US" w:bidi="th-TH"/>
        </w:rPr>
        <w:t>)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จำกัด) สัญญาเช่ามีอายุ 10 ปี เริ่มตั้งแต่วันที่ 1 กรกฏาคม 2562 ถึง วันที่ 30 มิถุนายน 2572 โดยบริษัทได้รับค่าเช่าเดือนละ 61</w:t>
      </w:r>
      <w:r>
        <w:rPr>
          <w:rFonts w:ascii="Angsana New" w:hAnsi="Angsana New" w:cs="Angsana New"/>
          <w:sz w:val="30"/>
          <w:szCs w:val="30"/>
          <w:lang w:val="en-US" w:bidi="th-TH"/>
        </w:rPr>
        <w:t>,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824 บาท ทั้งนี้บริษัทดังกล่าวต้องจ่ายเงินมัดจำการเช</w:t>
      </w:r>
      <w:r w:rsidR="00113D5E">
        <w:rPr>
          <w:rFonts w:ascii="Angsana New" w:hAnsi="Angsana New" w:cs="Angsana New" w:hint="cs"/>
          <w:sz w:val="30"/>
          <w:szCs w:val="30"/>
          <w:cs/>
          <w:lang w:val="en-US" w:bidi="th-TH"/>
        </w:rPr>
        <w:t>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าเป็นจำนวนเงิน 200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,000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</w:p>
    <w:p w:rsidR="00D81387" w:rsidRPr="00113D5E" w:rsidRDefault="00D81387" w:rsidP="004D667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:rsidR="002A3513" w:rsidRPr="004D667E" w:rsidRDefault="00CC666F" w:rsidP="004D667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4</w:t>
      </w:r>
      <w:r w:rsidR="002A3513"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2A3513" w:rsidRPr="004D667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</w:t>
      </w:r>
      <w:r w:rsidR="00731D6F" w:rsidRPr="004D667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อื่น</w:t>
      </w:r>
    </w:p>
    <w:p w:rsidR="005D40BB" w:rsidRPr="00113D5E" w:rsidRDefault="005D40BB" w:rsidP="004D667E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06D3F" w:rsidRDefault="00106D3F" w:rsidP="004D667E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D667E">
        <w:rPr>
          <w:rFonts w:ascii="Angsana New" w:hAnsi="Angsana New"/>
          <w:sz w:val="30"/>
          <w:szCs w:val="30"/>
          <w:cs/>
        </w:rPr>
        <w:t>รายการเคลื่อนไหวในระหว่างงวด</w:t>
      </w:r>
      <w:r w:rsidR="00F72206">
        <w:rPr>
          <w:rFonts w:ascii="Angsana New" w:hAnsi="Angsana New" w:hint="cs"/>
          <w:sz w:val="30"/>
          <w:szCs w:val="30"/>
          <w:cs/>
        </w:rPr>
        <w:t>เก้า</w:t>
      </w:r>
      <w:r w:rsidRPr="004D66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D667E">
        <w:rPr>
          <w:rFonts w:ascii="Angsana New" w:hAnsi="Angsana New"/>
          <w:sz w:val="30"/>
          <w:szCs w:val="30"/>
        </w:rPr>
        <w:t xml:space="preserve">30 </w:t>
      </w:r>
      <w:r w:rsidR="00F72206">
        <w:rPr>
          <w:rFonts w:ascii="Angsana New" w:hAnsi="Angsana New" w:hint="cs"/>
          <w:sz w:val="30"/>
          <w:szCs w:val="30"/>
          <w:cs/>
        </w:rPr>
        <w:t>กันย</w:t>
      </w:r>
      <w:r w:rsidRPr="004D667E">
        <w:rPr>
          <w:rFonts w:ascii="Angsana New" w:hAnsi="Angsana New"/>
          <w:sz w:val="30"/>
          <w:szCs w:val="30"/>
          <w:cs/>
        </w:rPr>
        <w:t>ายน2562 ของ</w:t>
      </w:r>
      <w:r w:rsidR="00211800" w:rsidRPr="004D667E">
        <w:rPr>
          <w:rFonts w:ascii="Angsana New" w:hAnsi="Angsana New" w:hint="cs"/>
          <w:sz w:val="30"/>
          <w:szCs w:val="30"/>
          <w:cs/>
        </w:rPr>
        <w:t>เงินลงทุนอื่น</w:t>
      </w:r>
      <w:r w:rsidRPr="004D667E">
        <w:rPr>
          <w:rFonts w:ascii="Angsana New" w:hAnsi="Angsana New"/>
          <w:sz w:val="30"/>
          <w:szCs w:val="30"/>
          <w:cs/>
        </w:rPr>
        <w:t>มีดังนี้</w:t>
      </w:r>
    </w:p>
    <w:p w:rsidR="00113D5E" w:rsidRPr="00113D5E" w:rsidRDefault="00113D5E" w:rsidP="004D667E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50"/>
        <w:gridCol w:w="990"/>
        <w:gridCol w:w="270"/>
        <w:gridCol w:w="720"/>
        <w:gridCol w:w="270"/>
        <w:gridCol w:w="900"/>
        <w:gridCol w:w="270"/>
        <w:gridCol w:w="732"/>
        <w:gridCol w:w="236"/>
        <w:gridCol w:w="1192"/>
      </w:tblGrid>
      <w:tr w:rsidR="00B0288D" w:rsidRPr="004D667E" w:rsidTr="00B44E78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D667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D667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D667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0288D" w:rsidRPr="004D667E" w:rsidTr="00B83DF1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เพิ่มขึ้น/</w:t>
            </w:r>
          </w:p>
        </w:tc>
        <w:tc>
          <w:tcPr>
            <w:tcW w:w="270" w:type="dxa"/>
            <w:vAlign w:val="bottom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ลดลง/</w:t>
            </w:r>
          </w:p>
        </w:tc>
        <w:tc>
          <w:tcPr>
            <w:tcW w:w="270" w:type="dxa"/>
            <w:vAlign w:val="bottom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D66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0288D" w:rsidRPr="004D667E" w:rsidTr="00B83DF1">
        <w:trPr>
          <w:tblHeader/>
        </w:trPr>
        <w:tc>
          <w:tcPr>
            <w:tcW w:w="4050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0288D" w:rsidRPr="004D667E" w:rsidTr="00B44E78">
        <w:trPr>
          <w:tblHeader/>
        </w:trPr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9"/>
          </w:tcPr>
          <w:p w:rsidR="00B0288D" w:rsidRPr="004D667E" w:rsidRDefault="00B0288D" w:rsidP="004D66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B0288D" w:rsidRPr="004D667E" w:rsidRDefault="00B0288D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8D" w:rsidRPr="004D667E" w:rsidTr="00B83DF1">
        <w:tc>
          <w:tcPr>
            <w:tcW w:w="4050" w:type="dxa"/>
          </w:tcPr>
          <w:p w:rsidR="00AB15B3" w:rsidRDefault="00B0288D" w:rsidP="004D667E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เงินฝากประจำธนาคารระยะเวลาการฝาก</w:t>
            </w:r>
          </w:p>
          <w:p w:rsidR="00B0288D" w:rsidRPr="004D667E" w:rsidRDefault="00B0288D" w:rsidP="00AB15B3">
            <w:pPr>
              <w:spacing w:line="240" w:lineRule="auto"/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เกิน </w:t>
            </w: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</w:t>
            </w:r>
          </w:p>
        </w:tc>
        <w:tc>
          <w:tcPr>
            <w:tcW w:w="990" w:type="dxa"/>
          </w:tcPr>
          <w:p w:rsidR="00B44E78" w:rsidRDefault="00B44E78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182,296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44E78" w:rsidRDefault="00B44E78" w:rsidP="004D667E">
            <w:pPr>
              <w:tabs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0288D" w:rsidRPr="00685690" w:rsidRDefault="00370344" w:rsidP="004D667E">
            <w:pPr>
              <w:tabs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B83DF1">
              <w:rPr>
                <w:rFonts w:asciiTheme="majorBidi" w:hAnsiTheme="majorBidi" w:cstheme="majorBidi"/>
                <w:sz w:val="30"/>
                <w:szCs w:val="30"/>
              </w:rPr>
              <w:t>,510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44E78" w:rsidRDefault="00B44E78" w:rsidP="004D667E">
            <w:pPr>
              <w:tabs>
                <w:tab w:val="decimal" w:pos="6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B0288D" w:rsidRPr="004D667E" w:rsidRDefault="00B0288D" w:rsidP="004D667E">
            <w:pPr>
              <w:tabs>
                <w:tab w:val="decimal" w:pos="6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83DF1">
              <w:rPr>
                <w:rFonts w:asciiTheme="majorBidi" w:hAnsiTheme="majorBidi" w:cstheme="majorBidi"/>
                <w:sz w:val="30"/>
                <w:szCs w:val="30"/>
              </w:rPr>
              <w:t>171,497</w:t>
            </w:r>
            <w:r w:rsidRPr="004D66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44E78" w:rsidRDefault="00B44E78" w:rsidP="004D667E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0288D" w:rsidRPr="004D667E" w:rsidRDefault="00B0288D" w:rsidP="004D667E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B44E78" w:rsidRDefault="00B44E78" w:rsidP="009F1085">
            <w:pPr>
              <w:spacing w:line="240" w:lineRule="auto"/>
              <w:ind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0288D" w:rsidRPr="004D667E" w:rsidRDefault="009F1085" w:rsidP="009F1085">
            <w:pPr>
              <w:spacing w:line="240" w:lineRule="auto"/>
              <w:ind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</w:t>
            </w:r>
            <w:r w:rsidR="0068569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ind w:left="345" w:hanging="18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D667E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เงินฝากประจำธนาคารระยะเวลาการฝาก</w:t>
            </w:r>
          </w:p>
          <w:p w:rsidR="00B0288D" w:rsidRPr="004D667E" w:rsidRDefault="00B0288D" w:rsidP="004D667E">
            <w:pPr>
              <w:spacing w:line="240" w:lineRule="auto"/>
              <w:ind w:left="43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เกิน </w:t>
            </w: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เดือนที่ติดภาระผูกพัน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0288D" w:rsidRPr="004D667E" w:rsidRDefault="00B0288D" w:rsidP="004D667E">
            <w:pPr>
              <w:spacing w:line="240" w:lineRule="auto"/>
              <w:ind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4,593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B0288D" w:rsidRPr="004D667E" w:rsidRDefault="00B0288D" w:rsidP="004D667E">
            <w:pPr>
              <w:tabs>
                <w:tab w:val="decimal" w:pos="3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0288D" w:rsidRPr="004D667E" w:rsidRDefault="00B0288D" w:rsidP="004D667E">
            <w:pPr>
              <w:tabs>
                <w:tab w:val="decimal" w:pos="3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0288D" w:rsidRPr="004D667E" w:rsidRDefault="00B0288D" w:rsidP="004D667E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B0288D" w:rsidRDefault="00B0288D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F1085" w:rsidRPr="009F1085" w:rsidRDefault="009F1085" w:rsidP="00AB15B3">
            <w:pPr>
              <w:spacing w:line="240" w:lineRule="auto"/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4,593</w:t>
            </w: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177,703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B0288D" w:rsidRPr="004D667E" w:rsidRDefault="009F1085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197,716</w:t>
            </w:r>
          </w:p>
        </w:tc>
      </w:tr>
      <w:tr w:rsidR="00B0288D" w:rsidRPr="004D667E" w:rsidTr="00B83DF1">
        <w:trPr>
          <w:trHeight w:val="305"/>
        </w:trPr>
        <w:tc>
          <w:tcPr>
            <w:tcW w:w="4050" w:type="dxa"/>
          </w:tcPr>
          <w:p w:rsidR="00B0288D" w:rsidRPr="00113D5E" w:rsidRDefault="00B0288D" w:rsidP="004D667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:rsidR="00B0288D" w:rsidRPr="004D667E" w:rsidRDefault="00B0288D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B0288D" w:rsidRPr="004D667E" w:rsidRDefault="00B0288D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ตราสารทุนที่เป็นหลักทรัพย์เผื่อขาย</w:t>
            </w:r>
          </w:p>
        </w:tc>
        <w:tc>
          <w:tcPr>
            <w:tcW w:w="990" w:type="dxa"/>
          </w:tcPr>
          <w:p w:rsidR="00B0288D" w:rsidRPr="004D667E" w:rsidRDefault="00B0288D" w:rsidP="004D667E">
            <w:pPr>
              <w:spacing w:line="240" w:lineRule="auto"/>
              <w:ind w:left="15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435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3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57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B0288D" w:rsidRPr="004D667E" w:rsidRDefault="00B0288D" w:rsidP="004D667E">
            <w:pPr>
              <w:tabs>
                <w:tab w:val="decimal" w:pos="71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ind w:left="16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หลักทรัพย์ในความต้องการของตลาด - หุ้นทุน</w:t>
            </w:r>
          </w:p>
        </w:tc>
        <w:tc>
          <w:tcPr>
            <w:tcW w:w="990" w:type="dxa"/>
          </w:tcPr>
          <w:p w:rsidR="00B0288D" w:rsidRPr="004D667E" w:rsidRDefault="00B0288D" w:rsidP="004D667E">
            <w:pPr>
              <w:spacing w:line="240" w:lineRule="auto"/>
              <w:ind w:left="15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34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3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51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1085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Pr="004D66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B0288D" w:rsidRPr="004D667E" w:rsidRDefault="009F1085" w:rsidP="00AB15B3">
            <w:pPr>
              <w:spacing w:line="240" w:lineRule="auto"/>
              <w:ind w:right="-4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ตราสารหนี้</w:t>
            </w:r>
            <w:r w:rsidRPr="004D667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อื่น</w:t>
            </w: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ที่จะถือจนค</w:t>
            </w:r>
            <w:r w:rsidRPr="004D667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ร</w:t>
            </w: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บกำหนด</w:t>
            </w:r>
            <w:r w:rsidRPr="004D667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- </w:t>
            </w:r>
          </w:p>
        </w:tc>
        <w:tc>
          <w:tcPr>
            <w:tcW w:w="990" w:type="dxa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3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B0288D" w:rsidRPr="004D667E" w:rsidRDefault="00B0288D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ind w:left="16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หุ้นกู้ด้อยสิทธิ</w:t>
            </w:r>
          </w:p>
        </w:tc>
        <w:tc>
          <w:tcPr>
            <w:tcW w:w="990" w:type="dxa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6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3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B0288D" w:rsidRPr="004D667E" w:rsidRDefault="009F1085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B0288D" w:rsidRPr="004D667E" w:rsidTr="00B83DF1">
        <w:tc>
          <w:tcPr>
            <w:tcW w:w="405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6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20,461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B0288D" w:rsidRPr="004D667E" w:rsidRDefault="00B0288D" w:rsidP="004D667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B0288D" w:rsidRPr="004D667E" w:rsidRDefault="00B0288D" w:rsidP="004D667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:rsidR="00B0288D" w:rsidRPr="004D667E" w:rsidRDefault="00B0288D" w:rsidP="004D667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0288D" w:rsidRPr="004D667E" w:rsidRDefault="00B0288D" w:rsidP="004D66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B0288D" w:rsidRPr="004D667E" w:rsidRDefault="009F1085" w:rsidP="004D667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40,348</w:t>
            </w:r>
          </w:p>
        </w:tc>
      </w:tr>
    </w:tbl>
    <w:p w:rsidR="00106D3F" w:rsidRPr="00113D5E" w:rsidRDefault="00106D3F" w:rsidP="004D667E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p w:rsidR="008C34D6" w:rsidRPr="004D667E" w:rsidRDefault="008C34D6" w:rsidP="004D667E">
      <w:pPr>
        <w:spacing w:line="240" w:lineRule="auto"/>
        <w:ind w:left="547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4D667E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ณ </w:t>
      </w:r>
      <w:r w:rsidRPr="004D667E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วันที่ </w:t>
      </w:r>
      <w:r w:rsidRPr="004D667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30 </w:t>
      </w:r>
      <w:r w:rsidR="00B0288D" w:rsidRPr="004D667E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4D667E">
        <w:rPr>
          <w:rFonts w:ascii="Angsana New" w:hAnsi="Angsana New"/>
          <w:spacing w:val="-4"/>
          <w:sz w:val="30"/>
          <w:szCs w:val="30"/>
          <w:lang w:val="en-US"/>
        </w:rPr>
        <w:t>2562</w:t>
      </w:r>
      <w:r w:rsidRPr="004D667E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เงินฝากประจำธนาคารที่ติดภาระผูกพันจำนวน</w:t>
      </w:r>
      <w:r w:rsidR="009F1085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4.6</w:t>
      </w:r>
      <w:r w:rsidRPr="004D667E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ล้านบาท </w:t>
      </w:r>
      <w:r w:rsidRPr="004D667E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 xml:space="preserve">(31 </w:t>
      </w:r>
      <w:r w:rsidRPr="004D667E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 xml:space="preserve">ธันวาคม </w:t>
      </w:r>
      <w:r w:rsidRPr="004D667E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25</w:t>
      </w:r>
      <w:r w:rsidRPr="004D667E">
        <w:rPr>
          <w:rFonts w:ascii="Angsana New" w:hAnsi="Angsana New" w:hint="cs"/>
          <w:i/>
          <w:iCs/>
          <w:snapToGrid w:val="0"/>
          <w:spacing w:val="-4"/>
          <w:sz w:val="30"/>
          <w:szCs w:val="30"/>
          <w:lang w:val="en-US" w:eastAsia="th-TH"/>
        </w:rPr>
        <w:t>6</w:t>
      </w:r>
      <w:r w:rsidRPr="004D667E">
        <w:rPr>
          <w:rFonts w:ascii="Angsana New" w:hAnsi="Angsana New"/>
          <w:i/>
          <w:iCs/>
          <w:snapToGrid w:val="0"/>
          <w:spacing w:val="-4"/>
          <w:sz w:val="30"/>
          <w:szCs w:val="30"/>
          <w:lang w:val="en-US" w:eastAsia="th-TH"/>
        </w:rPr>
        <w:t>1</w:t>
      </w:r>
      <w:r w:rsidRPr="004D667E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:</w:t>
      </w:r>
      <w:r w:rsidRPr="004D667E">
        <w:rPr>
          <w:rFonts w:ascii="Angsana New" w:hAnsi="Angsana New" w:hint="cs"/>
          <w:i/>
          <w:iCs/>
          <w:snapToGrid w:val="0"/>
          <w:spacing w:val="-4"/>
          <w:sz w:val="30"/>
          <w:szCs w:val="30"/>
          <w:cs/>
          <w:lang w:eastAsia="th-TH"/>
        </w:rPr>
        <w:t xml:space="preserve"> 4.6 </w:t>
      </w:r>
      <w:r w:rsidRPr="004D667E">
        <w:rPr>
          <w:rFonts w:ascii="Angsana New" w:hAnsi="Angsana New"/>
          <w:i/>
          <w:iCs/>
          <w:snapToGrid w:val="0"/>
          <w:spacing w:val="-4"/>
          <w:sz w:val="30"/>
          <w:szCs w:val="30"/>
          <w:cs/>
          <w:lang w:eastAsia="th-TH"/>
        </w:rPr>
        <w:t>ล้านบาท</w:t>
      </w:r>
      <w:r w:rsidRPr="004D667E">
        <w:rPr>
          <w:rFonts w:ascii="Angsana New" w:hAnsi="Angsana New"/>
          <w:i/>
          <w:iCs/>
          <w:snapToGrid w:val="0"/>
          <w:spacing w:val="-4"/>
          <w:sz w:val="30"/>
          <w:szCs w:val="30"/>
          <w:lang w:eastAsia="th-TH"/>
        </w:rPr>
        <w:t>)</w:t>
      </w:r>
      <w:r w:rsidRPr="004D667E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ติดภาระค้ำประกันการใช้ไฟฟ้า</w:t>
      </w:r>
    </w:p>
    <w:p w:rsidR="008C34D6" w:rsidRPr="00113D5E" w:rsidRDefault="008C34D6" w:rsidP="004D667E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:rsidR="000E1985" w:rsidRDefault="000E1985" w:rsidP="00D37FA3">
      <w:pPr>
        <w:spacing w:line="360" w:lineRule="exact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lastRenderedPageBreak/>
        <w:t>มูลค่ายุติธรรมของ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ตราสารทุนที่เป็นหลักทรัพย์เผื่อขายใน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บริษัทซึ่งจดทะเบียนในตลาดหลักทรัพย์ถูกจัดลำดับชั้นการวัดมูลค่ายุติธรรมอยู่ในระดับที่ 1 ประเมินโดยใช้ราคาเสนอซื้อครั้งสุดท้ายในตลาดที่มีสภาพคล่อง ณ วันที่ 30 </w:t>
      </w:r>
      <w:r w:rsidR="009F108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กันยายน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2562 และ 31 ธันวาคม 2561 </w:t>
      </w:r>
    </w:p>
    <w:p w:rsidR="00D37FA3" w:rsidRPr="004D667E" w:rsidRDefault="00D37FA3" w:rsidP="00D37FA3">
      <w:pPr>
        <w:spacing w:line="360" w:lineRule="exact"/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31941" w:rsidRDefault="006932AC" w:rsidP="00D37FA3">
      <w:pPr>
        <w:spacing w:line="360" w:lineRule="exact"/>
        <w:ind w:left="547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ในระหว่างปี 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4D667E">
        <w:rPr>
          <w:rFonts w:ascii="Angsana New" w:hAnsi="Angsana New" w:hint="cs"/>
          <w:snapToGrid w:val="0"/>
          <w:sz w:val="30"/>
          <w:szCs w:val="30"/>
          <w:lang w:val="en-US" w:eastAsia="th-TH"/>
        </w:rPr>
        <w:t>6</w:t>
      </w:r>
      <w:r w:rsidRPr="004D667E">
        <w:rPr>
          <w:rFonts w:ascii="Angsana New" w:hAnsi="Angsana New"/>
          <w:snapToGrid w:val="0"/>
          <w:sz w:val="30"/>
          <w:szCs w:val="30"/>
          <w:lang w:val="en-US" w:eastAsia="th-TH"/>
        </w:rPr>
        <w:t>2</w:t>
      </w:r>
      <w:r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บริษัทลงทุนใน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หุ้นกู้</w:t>
      </w:r>
      <w:r w:rsidR="003A25F1"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ด้อยสิทธิ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ธนาคาร ทหารไทยจำกัด 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>(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มหาชน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>)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จำนวน 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 xml:space="preserve">20 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</w:t>
      </w:r>
      <w:r w:rsidR="00076D0E"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ซึ่งเป็นตราสารหนี้ที่จะถือจนครบกำหนด มีอายุ</w:t>
      </w:r>
      <w:r w:rsidR="000268A6" w:rsidRPr="004D667E">
        <w:rPr>
          <w:rFonts w:ascii="Angsana New" w:hAnsi="Angsana New"/>
          <w:snapToGrid w:val="0"/>
          <w:sz w:val="30"/>
          <w:szCs w:val="30"/>
          <w:lang w:eastAsia="th-TH"/>
        </w:rPr>
        <w:t xml:space="preserve"> 10</w:t>
      </w:r>
      <w:r w:rsidR="00076D0E"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ปี ครบกำหนดไถ่ถอนวันที่ </w:t>
      </w:r>
      <w:r w:rsidR="000268A6" w:rsidRPr="004D667E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28 </w:t>
      </w:r>
      <w:r w:rsidR="000268A6" w:rsidRPr="004D667E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มิถุนายน 2572</w:t>
      </w:r>
      <w:r w:rsidR="00076D0E"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ซึ่งผู้ออกหุ้นกู้มีสิทธิไถ่ถอนก่อนกำหนด</w:t>
      </w:r>
      <w:r w:rsidR="00076D0E"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อัตราดอกเบี้ยร้อยละ</w:t>
      </w:r>
      <w:r w:rsidR="000268A6"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4</w:t>
      </w:r>
      <w:r w:rsidR="003A25F1" w:rsidRPr="004D667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ต่อปี</w:t>
      </w:r>
      <w:r w:rsidR="00076D0E"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ตลอดอายุหุ้นกู้</w:t>
      </w:r>
    </w:p>
    <w:p w:rsidR="00113D5E" w:rsidRPr="00113D5E" w:rsidRDefault="00113D5E" w:rsidP="00D37FA3">
      <w:pPr>
        <w:spacing w:line="360" w:lineRule="exact"/>
        <w:ind w:left="547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DB5EB3" w:rsidRPr="004D667E" w:rsidRDefault="00CC666F" w:rsidP="00D37FA3">
      <w:pPr>
        <w:spacing w:line="36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5</w:t>
      </w:r>
      <w:r w:rsidR="00DB5EB3" w:rsidRPr="004D667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 xml:space="preserve">ลูกหนี้การค้า </w:t>
      </w:r>
    </w:p>
    <w:p w:rsidR="002F113A" w:rsidRPr="00113D5E" w:rsidRDefault="002F113A" w:rsidP="00D37FA3">
      <w:pPr>
        <w:spacing w:line="36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Borders>
          <w:top w:val="single" w:sz="4" w:space="0" w:color="auto"/>
        </w:tblBorders>
        <w:tblLayout w:type="fixed"/>
        <w:tblLook w:val="0000"/>
      </w:tblPr>
      <w:tblGrid>
        <w:gridCol w:w="4860"/>
        <w:gridCol w:w="990"/>
        <w:gridCol w:w="1530"/>
        <w:gridCol w:w="270"/>
        <w:gridCol w:w="1530"/>
      </w:tblGrid>
      <w:tr w:rsidR="004C41C1" w:rsidRPr="004D667E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  <w:r w:rsidR="00B0288D"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หมายเหตุ</w:t>
            </w:r>
          </w:p>
        </w:tc>
        <w:tc>
          <w:tcPr>
            <w:tcW w:w="1530" w:type="dxa"/>
            <w:tcBorders>
              <w:top w:val="nil"/>
            </w:tcBorders>
          </w:tcPr>
          <w:p w:rsidR="004C41C1" w:rsidRPr="004D667E" w:rsidRDefault="004C41C1" w:rsidP="00D37FA3">
            <w:pPr>
              <w:spacing w:line="36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7E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Pr="004D667E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:rsidR="004C41C1" w:rsidRPr="004D667E" w:rsidRDefault="004C41C1" w:rsidP="00D37FA3">
            <w:pPr>
              <w:spacing w:line="36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4D667E" w:rsidRDefault="004C41C1" w:rsidP="00D37FA3">
            <w:pPr>
              <w:spacing w:line="36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7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4D667E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 w:rsidRPr="004D667E"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3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D667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4,229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5,457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D667E">
              <w:rPr>
                <w:rFonts w:ascii="Angsana New" w:hAnsi="Angsana New"/>
                <w:sz w:val="30"/>
                <w:szCs w:val="30"/>
              </w:rPr>
              <w:t>3</w:t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11,550</w:t>
            </w:r>
          </w:p>
        </w:tc>
        <w:tc>
          <w:tcPr>
            <w:tcW w:w="270" w:type="dxa"/>
            <w:tcBorders>
              <w:bottom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10,8</w:t>
            </w: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59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/>
                <w:sz w:val="30"/>
                <w:szCs w:val="30"/>
                <w:lang w:val="en-US"/>
              </w:rPr>
              <w:t>3 -6</w:t>
            </w:r>
            <w:r w:rsidRPr="004D667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056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4,25</w:t>
            </w: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B6EE1" w:rsidP="00D37FA3">
            <w:pPr>
              <w:widowControl w:val="0"/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รวม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15,779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20,567</w:t>
            </w:r>
          </w:p>
        </w:tc>
      </w:tr>
      <w:tr w:rsidR="00B0288D" w:rsidRPr="00B90109" w:rsidTr="00113D5E">
        <w:trPr>
          <w:cantSplit/>
          <w:trHeight w:hRule="exact" w:val="399"/>
        </w:trPr>
        <w:tc>
          <w:tcPr>
            <w:tcW w:w="4860" w:type="dxa"/>
            <w:tcBorders>
              <w:top w:val="nil"/>
            </w:tcBorders>
          </w:tcPr>
          <w:p w:rsidR="00B0288D" w:rsidRPr="00B90109" w:rsidRDefault="00B0288D" w:rsidP="00D37FA3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B0288D" w:rsidRPr="00B90109" w:rsidRDefault="00B0288D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B0288D" w:rsidRPr="00B90109" w:rsidRDefault="00B0288D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B0288D" w:rsidRPr="00B90109" w:rsidRDefault="00B0288D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B0288D" w:rsidRPr="00B90109" w:rsidRDefault="00B0288D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  <w:tcBorders>
              <w:top w:val="nil"/>
            </w:tcBorders>
          </w:tcPr>
          <w:p w:rsidR="004C41C1" w:rsidRPr="004D667E" w:rsidRDefault="004C41C1" w:rsidP="00D37FA3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กิจการ</w:t>
            </w: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อื่น</w:t>
            </w:r>
          </w:p>
        </w:tc>
        <w:tc>
          <w:tcPr>
            <w:tcW w:w="99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ยัง</w:t>
            </w:r>
            <w:r w:rsidRPr="004D667E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ไม่</w:t>
            </w:r>
            <w:r w:rsidRPr="004D667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193,687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192,944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D667E">
              <w:rPr>
                <w:rFonts w:ascii="Angsana New" w:hAnsi="Angsana New"/>
                <w:sz w:val="30"/>
                <w:szCs w:val="30"/>
              </w:rPr>
              <w:t>3</w:t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92,658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102,52</w:t>
            </w: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6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/>
                <w:sz w:val="30"/>
                <w:szCs w:val="30"/>
                <w:lang w:val="en-US"/>
              </w:rPr>
              <w:t>3 - 6</w:t>
            </w:r>
            <w:r w:rsidRPr="004D667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150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</w:t>
            </w: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9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/>
                <w:sz w:val="30"/>
                <w:szCs w:val="30"/>
                <w:lang w:val="en-US"/>
              </w:rPr>
              <w:t xml:space="preserve">6 - 12 </w:t>
            </w:r>
            <w:r w:rsidRPr="004D66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065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4C41C1" w:rsidRPr="004D667E" w:rsidRDefault="004C41C1" w:rsidP="00D37FA3">
            <w:pPr>
              <w:widowControl w:val="0"/>
              <w:tabs>
                <w:tab w:val="decimal" w:pos="1245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  <w:r w:rsidR="000268A6"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809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D667E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3,120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1,380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EF55A5" w:rsidP="00D37FA3">
            <w:pPr>
              <w:widowControl w:val="0"/>
              <w:tabs>
                <w:tab w:val="left" w:pos="1080"/>
              </w:tabs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D6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289,615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298,768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4C41C1" w:rsidP="00D37FA3">
            <w:pPr>
              <w:spacing w:line="36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D667E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หัก</w:t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(3,120)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(3,102)</w:t>
            </w:r>
          </w:p>
        </w:tc>
      </w:tr>
      <w:tr w:rsidR="004C41C1" w:rsidRPr="004D667E" w:rsidTr="00E821D1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EF55A5" w:rsidP="00D37FA3">
            <w:pPr>
              <w:widowControl w:val="0"/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286,495</w:t>
            </w:r>
          </w:p>
        </w:tc>
        <w:tc>
          <w:tcPr>
            <w:tcW w:w="270" w:type="dxa"/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295,666</w:t>
            </w:r>
          </w:p>
        </w:tc>
      </w:tr>
      <w:tr w:rsidR="004C41C1" w:rsidRPr="00B90109" w:rsidTr="00113D5E">
        <w:trPr>
          <w:cantSplit/>
          <w:trHeight w:hRule="exact" w:val="345"/>
        </w:trPr>
        <w:tc>
          <w:tcPr>
            <w:tcW w:w="4860" w:type="dxa"/>
          </w:tcPr>
          <w:p w:rsidR="004C41C1" w:rsidRPr="00B90109" w:rsidRDefault="004C41C1" w:rsidP="00D37FA3">
            <w:pPr>
              <w:widowControl w:val="0"/>
              <w:spacing w:line="36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990" w:type="dxa"/>
          </w:tcPr>
          <w:p w:rsidR="004C41C1" w:rsidRPr="00B90109" w:rsidRDefault="004C41C1" w:rsidP="00D37FA3">
            <w:pPr>
              <w:widowControl w:val="0"/>
              <w:tabs>
                <w:tab w:val="left" w:pos="540"/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41C1" w:rsidRPr="00B90109" w:rsidRDefault="004C41C1" w:rsidP="00D37FA3">
            <w:pPr>
              <w:widowControl w:val="0"/>
              <w:tabs>
                <w:tab w:val="left" w:pos="540"/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4C41C1" w:rsidRPr="00B90109" w:rsidRDefault="004C41C1" w:rsidP="00D37FA3">
            <w:pPr>
              <w:widowControl w:val="0"/>
              <w:tabs>
                <w:tab w:val="left" w:pos="540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4C41C1" w:rsidRPr="00B90109" w:rsidRDefault="004C41C1" w:rsidP="00D37FA3">
            <w:pPr>
              <w:widowControl w:val="0"/>
              <w:tabs>
                <w:tab w:val="left" w:pos="540"/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4C41C1" w:rsidRPr="004D667E" w:rsidTr="00113D5E">
        <w:trPr>
          <w:cantSplit/>
          <w:trHeight w:hRule="exact" w:val="389"/>
        </w:trPr>
        <w:tc>
          <w:tcPr>
            <w:tcW w:w="4860" w:type="dxa"/>
          </w:tcPr>
          <w:p w:rsidR="004C41C1" w:rsidRPr="004D667E" w:rsidRDefault="00EF55A5" w:rsidP="00D37FA3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รวมทั้งสิ้น</w:t>
            </w:r>
          </w:p>
        </w:tc>
        <w:tc>
          <w:tcPr>
            <w:tcW w:w="990" w:type="dxa"/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4C41C1" w:rsidRPr="004D667E" w:rsidRDefault="00C8664A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302,274</w:t>
            </w:r>
          </w:p>
        </w:tc>
        <w:tc>
          <w:tcPr>
            <w:tcW w:w="270" w:type="dxa"/>
            <w:tcBorders>
              <w:bottom w:val="nil"/>
            </w:tcBorders>
          </w:tcPr>
          <w:p w:rsidR="004C41C1" w:rsidRPr="004D667E" w:rsidRDefault="004C41C1" w:rsidP="00D37FA3">
            <w:pPr>
              <w:widowControl w:val="0"/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:rsidR="004C41C1" w:rsidRPr="004D667E" w:rsidRDefault="004C41C1" w:rsidP="00D37FA3">
            <w:pPr>
              <w:widowControl w:val="0"/>
              <w:tabs>
                <w:tab w:val="decimal" w:pos="1242"/>
              </w:tabs>
              <w:spacing w:line="360" w:lineRule="exact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316,233</w:t>
            </w:r>
          </w:p>
        </w:tc>
      </w:tr>
      <w:tr w:rsidR="00C2571D" w:rsidRPr="004D667E" w:rsidTr="00113D5E">
        <w:tblPrEx>
          <w:tblBorders>
            <w:top w:val="none" w:sz="0" w:space="0" w:color="auto"/>
          </w:tblBorders>
        </w:tblPrEx>
        <w:trPr>
          <w:cantSplit/>
          <w:trHeight w:hRule="exact" w:val="365"/>
        </w:trPr>
        <w:tc>
          <w:tcPr>
            <w:tcW w:w="486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330" w:type="dxa"/>
            <w:gridSpan w:val="3"/>
            <w:shd w:val="clear" w:color="auto" w:fill="FFFFFF"/>
          </w:tcPr>
          <w:p w:rsidR="00C2571D" w:rsidRPr="004D667E" w:rsidRDefault="00C2571D" w:rsidP="00C2571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C2571D" w:rsidRPr="004D667E" w:rsidTr="00113D5E">
        <w:tblPrEx>
          <w:tblBorders>
            <w:top w:val="none" w:sz="0" w:space="0" w:color="auto"/>
          </w:tblBorders>
        </w:tblPrEx>
        <w:trPr>
          <w:cantSplit/>
          <w:trHeight w:hRule="exact" w:val="365"/>
        </w:trPr>
        <w:tc>
          <w:tcPr>
            <w:tcW w:w="486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330" w:type="dxa"/>
            <w:gridSpan w:val="3"/>
            <w:shd w:val="clear" w:color="auto" w:fill="FFFFFF"/>
          </w:tcPr>
          <w:p w:rsidR="00C2571D" w:rsidRPr="004D667E" w:rsidRDefault="00C2571D" w:rsidP="00C2571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D66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2571D" w:rsidRPr="004D667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FFFFFF"/>
          </w:tcPr>
          <w:p w:rsidR="00C2571D" w:rsidRPr="004D667E" w:rsidRDefault="00C2571D" w:rsidP="00C2571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 xml:space="preserve"> กันยายน</w:t>
            </w:r>
          </w:p>
        </w:tc>
        <w:tc>
          <w:tcPr>
            <w:tcW w:w="270" w:type="dxa"/>
          </w:tcPr>
          <w:p w:rsidR="00C2571D" w:rsidRPr="004D667E" w:rsidRDefault="00C2571D" w:rsidP="00C2571D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C2571D" w:rsidRPr="004D667E" w:rsidRDefault="00C2571D" w:rsidP="00C2571D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31 </w:t>
            </w: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C2571D" w:rsidRPr="004D667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shd w:val="clear" w:color="auto" w:fill="FFFFFF"/>
          </w:tcPr>
          <w:p w:rsidR="00C2571D" w:rsidRPr="004D667E" w:rsidRDefault="00C2571D" w:rsidP="00C2571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7E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Pr="004D667E">
              <w:rPr>
                <w:rFonts w:ascii="Angsana New" w:hAnsi="Angsana New"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C2571D" w:rsidRPr="004D667E" w:rsidRDefault="00C2571D" w:rsidP="00C2571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C2571D" w:rsidRPr="004D667E" w:rsidRDefault="00C2571D" w:rsidP="00C2571D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7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4D667E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6</w:t>
            </w:r>
            <w:r w:rsidRPr="004D667E">
              <w:rPr>
                <w:rFonts w:ascii="Angsana New" w:hAnsi="Angsana New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C2571D" w:rsidRPr="004D667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:rsidR="00C2571D" w:rsidRPr="004D667E" w:rsidRDefault="00C2571D" w:rsidP="00C2571D">
            <w:pPr>
              <w:widowControl w:val="0"/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330" w:type="dxa"/>
            <w:gridSpan w:val="3"/>
            <w:shd w:val="clear" w:color="auto" w:fill="FFFFFF"/>
          </w:tcPr>
          <w:p w:rsidR="00C2571D" w:rsidRPr="004D667E" w:rsidRDefault="00C2571D" w:rsidP="00C2571D">
            <w:pPr>
              <w:spacing w:line="240" w:lineRule="auto"/>
              <w:ind w:left="-111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7E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C2571D" w:rsidRPr="004D667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C2571D" w:rsidRPr="004D667E" w:rsidRDefault="00C2571D" w:rsidP="00C2571D">
            <w:pPr>
              <w:widowControl w:val="0"/>
              <w:tabs>
                <w:tab w:val="left" w:pos="108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  <w:r w:rsidR="00D126D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D126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กลับรายการ)</w:t>
            </w:r>
            <w:r w:rsidRPr="004D66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990" w:type="dxa"/>
          </w:tcPr>
          <w:p w:rsidR="00C2571D" w:rsidRPr="004D667E" w:rsidRDefault="00C2571D" w:rsidP="00C2571D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:rsidR="00C2571D" w:rsidRPr="004D667E" w:rsidRDefault="00C2571D" w:rsidP="00C2571D">
            <w:pPr>
              <w:widowControl w:val="0"/>
              <w:tabs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C2571D" w:rsidRPr="004D667E" w:rsidRDefault="00C2571D" w:rsidP="00C2571D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</w:tcPr>
          <w:p w:rsidR="00C2571D" w:rsidRPr="004D667E" w:rsidRDefault="00C2571D" w:rsidP="00C2571D">
            <w:pPr>
              <w:widowControl w:val="0"/>
              <w:tabs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C2571D" w:rsidRPr="004D667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C2571D" w:rsidRPr="004D667E" w:rsidRDefault="00C2571D" w:rsidP="00C2571D">
            <w:pPr>
              <w:widowControl w:val="0"/>
              <w:tabs>
                <w:tab w:val="left" w:pos="1080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งวดสามเดือนสิ้นสุดวันที่</w:t>
            </w:r>
            <w:r w:rsidRPr="004D667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D66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</w:tcPr>
          <w:p w:rsidR="00C2571D" w:rsidRPr="004D667E" w:rsidRDefault="00C2571D" w:rsidP="00C2571D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FFFFFF"/>
          </w:tcPr>
          <w:p w:rsidR="00C2571D" w:rsidRPr="004D667E" w:rsidRDefault="00C2571D" w:rsidP="00C2571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</w:t>
            </w:r>
          </w:p>
        </w:tc>
        <w:tc>
          <w:tcPr>
            <w:tcW w:w="270" w:type="dxa"/>
          </w:tcPr>
          <w:p w:rsidR="00C2571D" w:rsidRPr="004D667E" w:rsidRDefault="00C2571D" w:rsidP="00C2571D">
            <w:pPr>
              <w:widowControl w:val="0"/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C2571D" w:rsidRPr="004D667E" w:rsidRDefault="00C2571D" w:rsidP="00C2571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(27)</w:t>
            </w:r>
          </w:p>
        </w:tc>
      </w:tr>
      <w:tr w:rsidR="00C2571D" w:rsidRPr="004D667E" w:rsidTr="00E821D1">
        <w:tblPrEx>
          <w:tblBorders>
            <w:top w:val="none" w:sz="0" w:space="0" w:color="auto"/>
          </w:tblBorders>
        </w:tblPrEx>
        <w:trPr>
          <w:cantSplit/>
          <w:trHeight w:hRule="exact" w:val="389"/>
        </w:trPr>
        <w:tc>
          <w:tcPr>
            <w:tcW w:w="4860" w:type="dxa"/>
          </w:tcPr>
          <w:p w:rsidR="00C2571D" w:rsidRPr="004D667E" w:rsidRDefault="00C2571D" w:rsidP="00C2571D">
            <w:pPr>
              <w:widowControl w:val="0"/>
              <w:tabs>
                <w:tab w:val="left" w:pos="1080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งวดเก้าเดือนสิ้นสุดวันที่</w:t>
            </w:r>
            <w:r w:rsidRPr="004D667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D66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</w:tcPr>
          <w:p w:rsidR="00C2571D" w:rsidRPr="004D667E" w:rsidRDefault="00C2571D" w:rsidP="00C2571D">
            <w:pPr>
              <w:widowControl w:val="0"/>
              <w:tabs>
                <w:tab w:val="left" w:pos="10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C2571D" w:rsidRPr="004D667E" w:rsidRDefault="00C2571D" w:rsidP="00C2571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18</w:t>
            </w:r>
          </w:p>
        </w:tc>
        <w:tc>
          <w:tcPr>
            <w:tcW w:w="270" w:type="dxa"/>
          </w:tcPr>
          <w:p w:rsidR="00C2571D" w:rsidRPr="004D667E" w:rsidRDefault="00C2571D" w:rsidP="00C2571D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C2571D" w:rsidRPr="004D667E" w:rsidRDefault="00C2571D" w:rsidP="00C2571D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1,727</w:t>
            </w:r>
          </w:p>
        </w:tc>
      </w:tr>
    </w:tbl>
    <w:p w:rsidR="00E821D1" w:rsidRPr="00B90109" w:rsidRDefault="00E821D1" w:rsidP="004D667E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snapToGrid w:val="0"/>
          <w:sz w:val="24"/>
          <w:szCs w:val="24"/>
          <w:highlight w:val="yellow"/>
          <w:lang w:eastAsia="th-TH"/>
        </w:rPr>
      </w:pPr>
    </w:p>
    <w:p w:rsidR="009D4984" w:rsidRDefault="009D4984" w:rsidP="004D667E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Pr="004D667E">
        <w:rPr>
          <w:rFonts w:ascii="Angsana New" w:hAnsi="Angsana New"/>
          <w:snapToGrid w:val="0"/>
          <w:sz w:val="30"/>
          <w:szCs w:val="30"/>
          <w:lang w:eastAsia="th-TH"/>
        </w:rPr>
        <w:t xml:space="preserve"> 90 </w:t>
      </w:r>
      <w:r w:rsidRPr="004D667E">
        <w:rPr>
          <w:rFonts w:ascii="Angsana New" w:hAnsi="Angsana New"/>
          <w:snapToGrid w:val="0"/>
          <w:sz w:val="30"/>
          <w:szCs w:val="30"/>
          <w:cs/>
          <w:lang w:eastAsia="th-TH"/>
        </w:rPr>
        <w:t>วัน</w:t>
      </w:r>
    </w:p>
    <w:p w:rsidR="00C2571D" w:rsidRPr="004D667E" w:rsidRDefault="00C2571D" w:rsidP="004D667E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F90329" w:rsidRPr="004D667E" w:rsidRDefault="00CC666F" w:rsidP="004D667E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6</w:t>
      </w:r>
      <w:r w:rsidR="00F90329" w:rsidRPr="004D667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F90329" w:rsidRPr="004D667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เงินลงทุนในบริษัทร่วม</w:t>
      </w:r>
    </w:p>
    <w:p w:rsidR="002F4BF2" w:rsidRPr="004D667E" w:rsidRDefault="002F4BF2" w:rsidP="004D667E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33" w:type="dxa"/>
        <w:tblInd w:w="450" w:type="dxa"/>
        <w:tblLook w:val="01E0"/>
      </w:tblPr>
      <w:tblGrid>
        <w:gridCol w:w="3780"/>
        <w:gridCol w:w="1170"/>
        <w:gridCol w:w="270"/>
        <w:gridCol w:w="1170"/>
        <w:gridCol w:w="270"/>
        <w:gridCol w:w="1233"/>
        <w:gridCol w:w="270"/>
        <w:gridCol w:w="1170"/>
      </w:tblGrid>
      <w:tr w:rsidR="00B0288D" w:rsidRPr="004D667E" w:rsidTr="004B3FC0">
        <w:tc>
          <w:tcPr>
            <w:tcW w:w="3780" w:type="dxa"/>
          </w:tcPr>
          <w:p w:rsidR="00B0288D" w:rsidRPr="004D667E" w:rsidRDefault="00B0288D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0288D" w:rsidRPr="004D667E" w:rsidRDefault="00B0288D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:rsidR="00B0288D" w:rsidRPr="004D667E" w:rsidRDefault="00B0288D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0288D" w:rsidRPr="004D667E" w:rsidTr="004B3FC0">
        <w:tc>
          <w:tcPr>
            <w:tcW w:w="3780" w:type="dxa"/>
          </w:tcPr>
          <w:p w:rsidR="00B0288D" w:rsidRPr="004D667E" w:rsidRDefault="00B0288D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0288D" w:rsidRPr="004D667E" w:rsidRDefault="00B0288D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:rsidR="00B0288D" w:rsidRPr="004D667E" w:rsidRDefault="00B0288D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288D" w:rsidRPr="004D667E" w:rsidTr="004B3FC0">
        <w:tc>
          <w:tcPr>
            <w:tcW w:w="3780" w:type="dxa"/>
          </w:tcPr>
          <w:p w:rsidR="00B0288D" w:rsidRPr="00A021F2" w:rsidRDefault="00B0288D" w:rsidP="004D66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02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A02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ำหรับงวดเก้าเดือนสิ้นสุดวันที่ </w:t>
            </w:r>
            <w:r w:rsidRPr="00A02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A02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:rsidR="00B0288D" w:rsidRPr="004D667E" w:rsidRDefault="00B0288D" w:rsidP="004D667E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="004B3FC0"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:rsidR="00B0288D" w:rsidRPr="004D667E" w:rsidRDefault="00B0288D" w:rsidP="004D667E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="004B3FC0"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:rsidR="00B0288D" w:rsidRPr="004D667E" w:rsidRDefault="00B0288D" w:rsidP="004D667E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="004B3FC0"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270" w:type="dxa"/>
          </w:tcPr>
          <w:p w:rsidR="00B0288D" w:rsidRPr="004D667E" w:rsidRDefault="00B0288D" w:rsidP="004D667E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:rsidR="00B0288D" w:rsidRPr="004D667E" w:rsidRDefault="00B0288D" w:rsidP="004D667E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D667E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256</w:t>
            </w:r>
            <w:r w:rsidR="004B3FC0" w:rsidRPr="004D667E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</w:tr>
      <w:tr w:rsidR="00B0288D" w:rsidRPr="004D667E" w:rsidTr="004B3FC0">
        <w:tc>
          <w:tcPr>
            <w:tcW w:w="3780" w:type="dxa"/>
          </w:tcPr>
          <w:p w:rsidR="00B0288D" w:rsidRPr="004D667E" w:rsidRDefault="00B0288D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:rsidR="00B0288D" w:rsidRPr="004D667E" w:rsidRDefault="00B0288D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3FC0" w:rsidRPr="004D667E" w:rsidTr="004B3FC0">
        <w:tc>
          <w:tcPr>
            <w:tcW w:w="3780" w:type="dxa"/>
          </w:tcPr>
          <w:p w:rsidR="004B3FC0" w:rsidRPr="004D667E" w:rsidRDefault="004B3FC0" w:rsidP="004D667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D667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667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:rsidR="004B3FC0" w:rsidRPr="004D667E" w:rsidRDefault="005464F3" w:rsidP="004D66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17,151</w:t>
            </w:r>
          </w:p>
        </w:tc>
        <w:tc>
          <w:tcPr>
            <w:tcW w:w="270" w:type="dxa"/>
          </w:tcPr>
          <w:p w:rsidR="004B3FC0" w:rsidRPr="004D667E" w:rsidRDefault="004B3FC0" w:rsidP="004D6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B3FC0" w:rsidRPr="004D667E" w:rsidRDefault="004B3FC0" w:rsidP="004D667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22,606</w:t>
            </w:r>
          </w:p>
        </w:tc>
        <w:tc>
          <w:tcPr>
            <w:tcW w:w="270" w:type="dxa"/>
          </w:tcPr>
          <w:p w:rsidR="004B3FC0" w:rsidRPr="004D667E" w:rsidRDefault="004B3FC0" w:rsidP="004D667E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:rsidR="004B3FC0" w:rsidRPr="004D667E" w:rsidRDefault="00174F27" w:rsidP="004D66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:rsidR="004B3FC0" w:rsidRPr="004D667E" w:rsidRDefault="004B3FC0" w:rsidP="004D667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4B3FC0" w:rsidRPr="004D667E" w:rsidRDefault="004B3FC0" w:rsidP="004D667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13,199</w:t>
            </w:r>
          </w:p>
        </w:tc>
      </w:tr>
      <w:tr w:rsidR="006F3914" w:rsidRPr="004D667E" w:rsidTr="004B3FC0">
        <w:tc>
          <w:tcPr>
            <w:tcW w:w="3780" w:type="dxa"/>
          </w:tcPr>
          <w:p w:rsidR="006F3914" w:rsidRPr="004D667E" w:rsidRDefault="006F3914" w:rsidP="006F391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667E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4D66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4D667E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</w:tcPr>
          <w:p w:rsidR="006F3914" w:rsidRPr="004D667E" w:rsidRDefault="005464F3" w:rsidP="006F391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="00C2571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6F3914" w:rsidRPr="004D667E" w:rsidRDefault="006F3914" w:rsidP="006F391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4,846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:rsidR="006F3914" w:rsidRPr="004D667E" w:rsidRDefault="005464F3" w:rsidP="006F391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6F3914" w:rsidRPr="004D667E" w:rsidRDefault="006F3914" w:rsidP="006F391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F3914" w:rsidRPr="004D667E" w:rsidTr="00C2571D">
        <w:tc>
          <w:tcPr>
            <w:tcW w:w="3780" w:type="dxa"/>
          </w:tcPr>
          <w:p w:rsidR="006F3914" w:rsidRPr="004D667E" w:rsidRDefault="006F3914" w:rsidP="006F391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667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3914" w:rsidRPr="004D667E" w:rsidRDefault="005464F3" w:rsidP="005464F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3914" w:rsidRPr="004D667E" w:rsidRDefault="006F3914" w:rsidP="006F391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(650)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6F3914" w:rsidRPr="004D667E" w:rsidRDefault="005464F3" w:rsidP="006F391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3914" w:rsidRPr="004D667E" w:rsidRDefault="006F3914" w:rsidP="006F391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F3914" w:rsidRPr="004D667E" w:rsidTr="004B3FC0">
        <w:tc>
          <w:tcPr>
            <w:tcW w:w="3780" w:type="dxa"/>
          </w:tcPr>
          <w:p w:rsidR="006F3914" w:rsidRPr="004D667E" w:rsidRDefault="006F3914" w:rsidP="006F39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66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4D667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3914" w:rsidRPr="004D667E" w:rsidRDefault="005464F3" w:rsidP="006F391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17,8</w:t>
            </w:r>
            <w:r w:rsidR="00C257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3914" w:rsidRPr="004D667E" w:rsidRDefault="006F3914" w:rsidP="006F391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66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26,802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6F3914" w:rsidRPr="004D667E" w:rsidRDefault="00174F27" w:rsidP="006F39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:rsidR="006F3914" w:rsidRPr="004D667E" w:rsidRDefault="006F3914" w:rsidP="006F391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F3914" w:rsidRPr="004D667E" w:rsidRDefault="006F3914" w:rsidP="006F39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66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13,199</w:t>
            </w:r>
          </w:p>
        </w:tc>
      </w:tr>
    </w:tbl>
    <w:p w:rsidR="00B0288D" w:rsidRPr="004D667E" w:rsidRDefault="00B0288D" w:rsidP="004D667E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:rsidR="00B0288D" w:rsidRDefault="00B0288D" w:rsidP="002F4BF2">
      <w:pPr>
        <w:spacing w:line="240" w:lineRule="auto"/>
        <w:rPr>
          <w:rFonts w:ascii="Angsana New" w:hAnsi="Angsana New"/>
          <w:sz w:val="30"/>
          <w:szCs w:val="30"/>
        </w:rPr>
      </w:pPr>
    </w:p>
    <w:p w:rsidR="005E066A" w:rsidRDefault="005E066A">
      <w:pPr>
        <w:sectPr w:rsidR="005E066A" w:rsidSect="00D37FA3"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noEndnote/>
        </w:sectPr>
      </w:pPr>
    </w:p>
    <w:p w:rsidR="00493260" w:rsidRDefault="00493260" w:rsidP="00AB15B3">
      <w:pPr>
        <w:widowControl w:val="0"/>
        <w:spacing w:line="240" w:lineRule="auto"/>
        <w:ind w:left="630" w:right="-4" w:hanging="630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ณวันที่</w:t>
      </w:r>
      <w:r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pacing w:val="-6"/>
          <w:sz w:val="30"/>
          <w:szCs w:val="30"/>
          <w:lang w:val="en-US"/>
        </w:rPr>
        <w:t>0</w:t>
      </w:r>
      <w:r w:rsidR="000A6D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486D16">
        <w:rPr>
          <w:rFonts w:ascii="Angsana New" w:hAnsi="Angsana New"/>
          <w:spacing w:val="-6"/>
          <w:sz w:val="30"/>
          <w:szCs w:val="30"/>
          <w:lang w:val="en-US"/>
        </w:rPr>
        <w:t>2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>25</w:t>
      </w:r>
      <w:r w:rsidR="0085581D" w:rsidRPr="0085581D">
        <w:rPr>
          <w:rFonts w:ascii="Angsana New" w:hAnsi="Angsana New" w:hint="cs"/>
          <w:spacing w:val="-6"/>
          <w:sz w:val="30"/>
          <w:szCs w:val="30"/>
          <w:lang w:val="en-US"/>
        </w:rPr>
        <w:t>6</w:t>
      </w:r>
      <w:r w:rsidR="00486D16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="003663BF">
        <w:rPr>
          <w:rFonts w:ascii="Angsana New" w:hAnsi="Angsana New" w:hint="cs"/>
          <w:spacing w:val="-6"/>
          <w:sz w:val="30"/>
          <w:szCs w:val="30"/>
          <w:cs/>
        </w:rPr>
        <w:t>และเงินปันผลรับ</w:t>
      </w:r>
      <w:r w:rsidRPr="00495B06">
        <w:rPr>
          <w:rFonts w:ascii="Angsana New" w:hAnsi="Angsana New"/>
          <w:spacing w:val="-6"/>
          <w:sz w:val="30"/>
          <w:szCs w:val="30"/>
          <w:cs/>
        </w:rPr>
        <w:t>สำหรับแต่ละปี มีดังนี้</w:t>
      </w:r>
    </w:p>
    <w:p w:rsidR="009B40E9" w:rsidRDefault="009B40E9" w:rsidP="00145C1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14760" w:type="dxa"/>
        <w:tblLayout w:type="fixed"/>
        <w:tblLook w:val="01E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FD5B14" w:rsidRPr="00495B06" w:rsidTr="00AB15B3">
        <w:tc>
          <w:tcPr>
            <w:tcW w:w="2070" w:type="dxa"/>
          </w:tcPr>
          <w:p w:rsidR="00FD5B14" w:rsidRPr="00495B06" w:rsidRDefault="00FD5B14" w:rsidP="009B40E9">
            <w:pPr>
              <w:ind w:left="60" w:right="-185" w:hanging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:rsidR="00FD5B14" w:rsidRPr="00495B06" w:rsidRDefault="00FD5B14" w:rsidP="009B40E9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D5B14" w:rsidRPr="00495B06" w:rsidRDefault="00FD5B14" w:rsidP="009B40E9">
            <w:pPr>
              <w:ind w:left="-108" w:right="-1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980" w:type="dxa"/>
            <w:gridSpan w:val="19"/>
          </w:tcPr>
          <w:p w:rsidR="00FD5B14" w:rsidRPr="00495B06" w:rsidRDefault="00FD5B14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9B40E9" w:rsidRPr="00495B06" w:rsidTr="00AB15B3">
        <w:tc>
          <w:tcPr>
            <w:tcW w:w="2070" w:type="dxa"/>
          </w:tcPr>
          <w:p w:rsidR="009B40E9" w:rsidRPr="00495B06" w:rsidRDefault="009B40E9" w:rsidP="009B40E9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9B40E9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มูลค่าตามวิธี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:rsidR="009B40E9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9B40E9" w:rsidRPr="00495B06" w:rsidRDefault="009B40E9" w:rsidP="009B40E9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9B40E9" w:rsidRPr="00495B06" w:rsidTr="00AB15B3">
        <w:tc>
          <w:tcPr>
            <w:tcW w:w="2070" w:type="dxa"/>
          </w:tcPr>
          <w:p w:rsidR="009B40E9" w:rsidRPr="00495B06" w:rsidRDefault="009B40E9" w:rsidP="009B40E9">
            <w:pPr>
              <w:ind w:left="330" w:right="-185" w:firstLine="2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27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9B40E9" w:rsidRPr="00211800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30</w:t>
            </w:r>
          </w:p>
        </w:tc>
        <w:tc>
          <w:tcPr>
            <w:tcW w:w="236" w:type="dxa"/>
          </w:tcPr>
          <w:p w:rsidR="009B40E9" w:rsidRPr="00495B06" w:rsidRDefault="009B40E9" w:rsidP="009B40E9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9B40E9" w:rsidRPr="00495B06" w:rsidRDefault="009B40E9" w:rsidP="009B40E9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510CB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B3FC0" w:rsidRPr="00495B06" w:rsidTr="00AB15B3">
        <w:tc>
          <w:tcPr>
            <w:tcW w:w="2070" w:type="dxa"/>
          </w:tcPr>
          <w:p w:rsidR="004B3FC0" w:rsidRPr="00495B06" w:rsidRDefault="004B3FC0" w:rsidP="004B3FC0">
            <w:pPr>
              <w:ind w:left="330" w:right="-185" w:firstLine="2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  <w:tc>
          <w:tcPr>
            <w:tcW w:w="236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กันยายน</w:t>
            </w:r>
          </w:p>
        </w:tc>
      </w:tr>
      <w:tr w:rsidR="004B3FC0" w:rsidRPr="00495B06" w:rsidTr="00AB15B3">
        <w:tc>
          <w:tcPr>
            <w:tcW w:w="2070" w:type="dxa"/>
          </w:tcPr>
          <w:p w:rsidR="004B3FC0" w:rsidRPr="00495B06" w:rsidRDefault="004B3FC0" w:rsidP="004B3FC0">
            <w:pPr>
              <w:ind w:left="330" w:right="-185" w:firstLine="2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723282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>256</w:t>
            </w: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2562</w:t>
            </w:r>
          </w:p>
        </w:tc>
        <w:tc>
          <w:tcPr>
            <w:tcW w:w="236" w:type="dxa"/>
          </w:tcPr>
          <w:p w:rsidR="004B3FC0" w:rsidRPr="00495B06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:rsidR="004B3FC0" w:rsidRPr="00211800" w:rsidRDefault="004B3FC0" w:rsidP="004B3FC0">
            <w:pPr>
              <w:widowControl w:val="0"/>
              <w:spacing w:line="240" w:lineRule="atLeast"/>
              <w:ind w:left="-108" w:right="-13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211800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1</w:t>
            </w:r>
          </w:p>
        </w:tc>
      </w:tr>
      <w:tr w:rsidR="004B3FC0" w:rsidRPr="00495B06" w:rsidTr="00AB15B3">
        <w:tc>
          <w:tcPr>
            <w:tcW w:w="2070" w:type="dxa"/>
          </w:tcPr>
          <w:p w:rsidR="004B3FC0" w:rsidRPr="00495B06" w:rsidRDefault="004B3FC0" w:rsidP="004B3FC0">
            <w:pPr>
              <w:ind w:right="-1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FC0" w:rsidRPr="00495B06" w:rsidTr="00AB15B3">
        <w:tc>
          <w:tcPr>
            <w:tcW w:w="2070" w:type="dxa"/>
          </w:tcPr>
          <w:p w:rsidR="004B3FC0" w:rsidRPr="00495B06" w:rsidRDefault="004B3FC0" w:rsidP="004B3FC0">
            <w:pPr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tabs>
                <w:tab w:val="decimal" w:pos="414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:rsidR="004B3FC0" w:rsidRPr="00495B06" w:rsidRDefault="004B3FC0" w:rsidP="004B3FC0">
            <w:pPr>
              <w:tabs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FC0" w:rsidRPr="00841AB1" w:rsidTr="00AB15B3">
        <w:tc>
          <w:tcPr>
            <w:tcW w:w="2070" w:type="dxa"/>
          </w:tcPr>
          <w:p w:rsidR="004B3FC0" w:rsidRPr="00495B06" w:rsidRDefault="004B3FC0" w:rsidP="004B3FC0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ยามาซ่า </w:t>
            </w:r>
          </w:p>
          <w:p w:rsidR="004B3FC0" w:rsidRPr="00495B06" w:rsidRDefault="004B3FC0" w:rsidP="004B3FC0">
            <w:pPr>
              <w:ind w:left="252"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44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จำหน่ายเครื่อง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ปรุงรสอาหาร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4B3FC0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495B06" w:rsidRDefault="005464F3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B3FC0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D26ADE" w:rsidRDefault="005464F3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4B3FC0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B3FC0" w:rsidRPr="00D26ADE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4B3FC0" w:rsidRDefault="004B3FC0" w:rsidP="004B3FC0">
            <w:pPr>
              <w:tabs>
                <w:tab w:val="decimal" w:pos="75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D26ADE" w:rsidRDefault="005464F3" w:rsidP="004B3FC0">
            <w:pPr>
              <w:tabs>
                <w:tab w:val="decimal" w:pos="75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4B3FC0" w:rsidRDefault="004B3FC0" w:rsidP="004B3FC0">
            <w:pPr>
              <w:tabs>
                <w:tab w:val="decimal" w:pos="684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B3FC0" w:rsidRPr="00D26ADE" w:rsidRDefault="004B3FC0" w:rsidP="004B3FC0">
            <w:pPr>
              <w:tabs>
                <w:tab w:val="decimal" w:pos="0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4B3FC0" w:rsidRDefault="004B3FC0" w:rsidP="004B3FC0">
            <w:pPr>
              <w:tabs>
                <w:tab w:val="decimal" w:pos="75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D26ADE" w:rsidRDefault="005464F3" w:rsidP="004B3FC0">
            <w:pPr>
              <w:tabs>
                <w:tab w:val="decimal" w:pos="75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4B3FC0" w:rsidRDefault="004B3FC0" w:rsidP="004B3FC0">
            <w:pPr>
              <w:tabs>
                <w:tab w:val="decimal" w:pos="684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B3FC0" w:rsidRPr="00D26ADE" w:rsidRDefault="004B3FC0" w:rsidP="004B3FC0">
            <w:pPr>
              <w:tabs>
                <w:tab w:val="decimal" w:pos="75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B3FC0" w:rsidRDefault="004B3FC0" w:rsidP="004B3FC0">
            <w:pPr>
              <w:ind w:left="-113" w:right="-107" w:hanging="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495B06" w:rsidRDefault="005464F3" w:rsidP="004B3FC0">
            <w:pPr>
              <w:ind w:left="-113" w:right="-107" w:hanging="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4B3FC0" w:rsidRDefault="004B3FC0" w:rsidP="004B3FC0">
            <w:pPr>
              <w:tabs>
                <w:tab w:val="decimal" w:pos="55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D72761" w:rsidRDefault="00012714" w:rsidP="004B3FC0">
            <w:pPr>
              <w:tabs>
                <w:tab w:val="decimal" w:pos="555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650</w:t>
            </w:r>
          </w:p>
        </w:tc>
      </w:tr>
      <w:tr w:rsidR="004B3FC0" w:rsidRPr="005D314A" w:rsidTr="00AB15B3">
        <w:tc>
          <w:tcPr>
            <w:tcW w:w="2070" w:type="dxa"/>
          </w:tcPr>
          <w:p w:rsidR="004B3FC0" w:rsidRPr="00495B06" w:rsidRDefault="004B3FC0" w:rsidP="004B3FC0">
            <w:pPr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</w:p>
          <w:p w:rsidR="004B3FC0" w:rsidRPr="00495B06" w:rsidRDefault="004B3FC0" w:rsidP="004B3FC0">
            <w:pPr>
              <w:ind w:left="234" w:right="-185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ผลิตและจำหน่าย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ผงปรุงแต่งอาหาร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4B3FC0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495B06" w:rsidRDefault="005464F3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B3FC0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D26ADE" w:rsidRDefault="005464F3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6ADE">
              <w:rPr>
                <w:rFonts w:ascii="Angsana New" w:hAnsi="Angsana New"/>
                <w:sz w:val="30"/>
                <w:szCs w:val="30"/>
                <w:lang w:val="en-US"/>
              </w:rPr>
              <w:br/>
              <w:t>40,000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3FC0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211800" w:rsidRDefault="005464F3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3FC0" w:rsidRPr="00211800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br/>
              <w:t>16,000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3FC0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211800" w:rsidRDefault="005464F3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17,8</w:t>
            </w:r>
            <w:r w:rsidR="001B4F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3FC0" w:rsidRPr="00211800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br/>
              <w:t>17,151</w:t>
            </w: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4B3FC0" w:rsidRDefault="004B3FC0" w:rsidP="004B3FC0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495B06" w:rsidRDefault="005464F3" w:rsidP="004B3FC0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B3FC0" w:rsidRPr="00D26ADE" w:rsidRDefault="004B3FC0" w:rsidP="004B3FC0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4B3FC0" w:rsidRDefault="004B3FC0" w:rsidP="004B3FC0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464F3" w:rsidRPr="00495B06" w:rsidRDefault="00012714" w:rsidP="005464F3">
            <w:pPr>
              <w:tabs>
                <w:tab w:val="decimal" w:pos="376"/>
              </w:tabs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B3FC0" w:rsidRPr="00495B06" w:rsidTr="00AB15B3">
        <w:tc>
          <w:tcPr>
            <w:tcW w:w="2070" w:type="dxa"/>
          </w:tcPr>
          <w:p w:rsidR="004B3FC0" w:rsidRPr="00495B06" w:rsidRDefault="004B3FC0" w:rsidP="004B3FC0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B3FC0" w:rsidRPr="00D26ADE" w:rsidRDefault="005464F3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3FC0" w:rsidRPr="00211800" w:rsidRDefault="005464F3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B3FC0" w:rsidRPr="00211800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B3FC0" w:rsidRPr="00211800" w:rsidRDefault="005464F3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17,8</w:t>
            </w:r>
            <w:r w:rsidR="001B4F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B3FC0" w:rsidRPr="00211800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17,151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3FC0" w:rsidRPr="00D26ADE" w:rsidRDefault="005464F3" w:rsidP="004B3FC0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4B3FC0" w:rsidRPr="00D26ADE" w:rsidRDefault="005464F3" w:rsidP="004B3FC0">
            <w:pPr>
              <w:tabs>
                <w:tab w:val="decimal" w:pos="55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</w:t>
            </w:r>
          </w:p>
        </w:tc>
      </w:tr>
      <w:tr w:rsidR="004B3FC0" w:rsidRPr="00D26ADE" w:rsidTr="00AB15B3">
        <w:tc>
          <w:tcPr>
            <w:tcW w:w="2070" w:type="dxa"/>
          </w:tcPr>
          <w:p w:rsidR="004B3FC0" w:rsidRPr="00495B06" w:rsidRDefault="004B3FC0" w:rsidP="004B3FC0">
            <w:pPr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95B0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4B3FC0" w:rsidRPr="00D26ADE" w:rsidRDefault="004B3FC0" w:rsidP="004B3FC0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4B3FC0" w:rsidRPr="00D26ADE" w:rsidRDefault="004B3FC0" w:rsidP="004B3FC0">
            <w:pPr>
              <w:tabs>
                <w:tab w:val="decimal" w:pos="34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3FC0" w:rsidRPr="00211800" w:rsidRDefault="005464F3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3FC0" w:rsidRPr="00211800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B3FC0" w:rsidRPr="00D26ADE" w:rsidRDefault="004B3FC0" w:rsidP="004B3FC0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B3FC0" w:rsidRPr="00D26ADE" w:rsidRDefault="004B3FC0" w:rsidP="004B3FC0">
            <w:pPr>
              <w:tabs>
                <w:tab w:val="decimal" w:pos="432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:rsidR="004B3FC0" w:rsidRPr="00D26ADE" w:rsidRDefault="004B3FC0" w:rsidP="004B3FC0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B3FC0" w:rsidRPr="00D26ADE" w:rsidRDefault="004B3FC0" w:rsidP="004B3FC0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4B3FC0" w:rsidRPr="00D26ADE" w:rsidRDefault="004B3FC0" w:rsidP="004B3FC0">
            <w:pPr>
              <w:tabs>
                <w:tab w:val="decimal" w:pos="376"/>
              </w:tabs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3FC0" w:rsidRPr="00D26ADE" w:rsidTr="00AB15B3">
        <w:tc>
          <w:tcPr>
            <w:tcW w:w="2070" w:type="dxa"/>
          </w:tcPr>
          <w:p w:rsidR="004B3FC0" w:rsidRPr="00495B06" w:rsidRDefault="004B3FC0" w:rsidP="004B3FC0">
            <w:pPr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B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B3FC0" w:rsidRPr="00495B06" w:rsidRDefault="004B3FC0" w:rsidP="004B3FC0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495B06" w:rsidRDefault="004B3FC0" w:rsidP="004B3FC0">
            <w:pPr>
              <w:tabs>
                <w:tab w:val="decimal" w:pos="808"/>
              </w:tabs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B3FC0" w:rsidRPr="00211800" w:rsidRDefault="005464F3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:rsidR="004B3FC0" w:rsidRPr="00211800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B3FC0" w:rsidRPr="00211800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118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4B3FC0" w:rsidRPr="00D26ADE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4B3FC0" w:rsidRPr="00D26ADE" w:rsidRDefault="004B3FC0" w:rsidP="004B3FC0">
            <w:pPr>
              <w:tabs>
                <w:tab w:val="decimal" w:pos="68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B3FC0" w:rsidRPr="00D26ADE" w:rsidRDefault="004B3FC0" w:rsidP="004B3FC0">
            <w:pPr>
              <w:tabs>
                <w:tab w:val="decimal" w:pos="1006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4B3FC0" w:rsidRPr="00D26ADE" w:rsidRDefault="004B3FC0" w:rsidP="004B3FC0">
            <w:pPr>
              <w:tabs>
                <w:tab w:val="decimal" w:pos="594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9B40E9" w:rsidRPr="00495B06" w:rsidRDefault="009B40E9" w:rsidP="00145C1C">
      <w:pPr>
        <w:widowControl w:val="0"/>
        <w:spacing w:line="240" w:lineRule="auto"/>
        <w:ind w:left="630" w:right="-4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380666" w:rsidRPr="00380666" w:rsidRDefault="002C4584" w:rsidP="00AB15B3">
      <w:pPr>
        <w:widowControl w:val="0"/>
        <w:spacing w:line="240" w:lineRule="auto"/>
        <w:ind w:left="-90" w:right="-4" w:firstLine="9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  <w:r w:rsidRPr="005754DB">
        <w:rPr>
          <w:rFonts w:ascii="Angsana New" w:hAnsi="Angsana New" w:hint="cs"/>
          <w:sz w:val="30"/>
          <w:szCs w:val="30"/>
          <w:cs/>
        </w:rPr>
        <w:t>บริษัทร่วม</w:t>
      </w:r>
      <w:r w:rsidR="005754DB" w:rsidRPr="005754DB">
        <w:rPr>
          <w:rFonts w:ascii="Angsana New" w:hAnsi="Angsana New" w:hint="cs"/>
          <w:sz w:val="30"/>
          <w:szCs w:val="30"/>
          <w:cs/>
        </w:rPr>
        <w:t>ทั้งหมด</w:t>
      </w:r>
      <w:r w:rsidRPr="005754DB">
        <w:rPr>
          <w:rFonts w:ascii="Angsana New" w:hAnsi="Angsana New" w:hint="cs"/>
          <w:sz w:val="30"/>
          <w:szCs w:val="30"/>
          <w:cs/>
        </w:rPr>
        <w:t>ดำเนิน</w:t>
      </w:r>
      <w:r>
        <w:rPr>
          <w:rFonts w:ascii="Angsana New" w:hAnsi="Angsana New" w:hint="cs"/>
          <w:sz w:val="30"/>
          <w:szCs w:val="30"/>
          <w:cs/>
        </w:rPr>
        <w:t>ธุรกิจในประเทศไทย</w:t>
      </w:r>
    </w:p>
    <w:p w:rsidR="00480541" w:rsidRPr="006D4B70" w:rsidRDefault="00480541" w:rsidP="007C1DE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480541" w:rsidRPr="006D4B70" w:rsidSect="000A6D49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:rsidR="00975A23" w:rsidRDefault="009629BA" w:rsidP="004D667E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7</w:t>
      </w:r>
      <w:r w:rsidR="00975A2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975A23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:rsidR="00A705D7" w:rsidRPr="006B51D3" w:rsidRDefault="00A705D7" w:rsidP="004D667E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195454" w:rsidRDefault="00195454" w:rsidP="00195454">
      <w:pPr>
        <w:pStyle w:val="BodyText"/>
        <w:spacing w:after="0"/>
        <w:ind w:left="-122" w:right="-131" w:firstLine="572"/>
        <w:rPr>
          <w:rFonts w:ascii="Angsana New" w:hAnsi="Angsana New"/>
          <w:sz w:val="30"/>
          <w:szCs w:val="30"/>
        </w:rPr>
      </w:pPr>
      <w:r w:rsidRPr="00B32F61">
        <w:rPr>
          <w:rFonts w:ascii="Angsana New" w:hAnsi="Angsana New" w:hint="cs"/>
          <w:sz w:val="30"/>
          <w:szCs w:val="30"/>
          <w:cs/>
        </w:rPr>
        <w:t>การซื้อจำหน่ายและโอนที่ดินอาคารและอุปกรณ์ระหว่างงวด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B32F6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32F61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B32F61">
        <w:rPr>
          <w:rFonts w:ascii="Angsana New" w:hAnsi="Angsana New"/>
          <w:sz w:val="30"/>
          <w:szCs w:val="30"/>
        </w:rPr>
        <w:t xml:space="preserve">2562 </w:t>
      </w:r>
      <w:r w:rsidRPr="00B32F61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95454" w:rsidRPr="006B51D3" w:rsidRDefault="00195454" w:rsidP="00195454">
      <w:pPr>
        <w:pStyle w:val="BodyText"/>
        <w:spacing w:after="0"/>
        <w:ind w:left="-122" w:right="-131" w:firstLine="122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5399"/>
        <w:gridCol w:w="1802"/>
        <w:gridCol w:w="358"/>
        <w:gridCol w:w="1531"/>
      </w:tblGrid>
      <w:tr w:rsidR="00195454" w:rsidRPr="00A16777" w:rsidTr="00E30D38">
        <w:trPr>
          <w:tblHeader/>
        </w:trPr>
        <w:tc>
          <w:tcPr>
            <w:tcW w:w="2970" w:type="pct"/>
          </w:tcPr>
          <w:p w:rsidR="00195454" w:rsidRPr="00F15275" w:rsidRDefault="00195454" w:rsidP="00E30D38">
            <w:pPr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0" w:type="pct"/>
            <w:gridSpan w:val="3"/>
          </w:tcPr>
          <w:p w:rsidR="00195454" w:rsidRPr="00526E2F" w:rsidDel="003621D0" w:rsidRDefault="00195454" w:rsidP="00E30D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95454" w:rsidRPr="00272D23" w:rsidTr="00E30D38">
        <w:trPr>
          <w:trHeight w:val="1109"/>
          <w:tblHeader/>
        </w:trPr>
        <w:tc>
          <w:tcPr>
            <w:tcW w:w="2970" w:type="pct"/>
          </w:tcPr>
          <w:p w:rsidR="00195454" w:rsidRDefault="00195454" w:rsidP="00E30D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95454" w:rsidRDefault="00195454" w:rsidP="00E30D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95454" w:rsidRPr="007E63AD" w:rsidRDefault="00195454" w:rsidP="00E30D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pct"/>
            <w:vAlign w:val="bottom"/>
          </w:tcPr>
          <w:p w:rsidR="00195454" w:rsidRDefault="00195454" w:rsidP="00E30D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195454" w:rsidRPr="004C3F86" w:rsidRDefault="00195454" w:rsidP="00E30D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7" w:type="pct"/>
          </w:tcPr>
          <w:p w:rsidR="00195454" w:rsidRPr="004C3F86" w:rsidRDefault="00195454" w:rsidP="00E30D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pct"/>
          </w:tcPr>
          <w:p w:rsidR="00195454" w:rsidRDefault="00195454" w:rsidP="00E30D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195454" w:rsidRPr="004C3F86" w:rsidRDefault="00195454" w:rsidP="00E30D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195454" w:rsidRPr="00A16777" w:rsidTr="00E30D38">
        <w:trPr>
          <w:tblHeader/>
        </w:trPr>
        <w:tc>
          <w:tcPr>
            <w:tcW w:w="2970" w:type="pct"/>
          </w:tcPr>
          <w:p w:rsidR="00195454" w:rsidRPr="007E63AD" w:rsidRDefault="00195454" w:rsidP="00E30D38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0" w:type="pct"/>
            <w:gridSpan w:val="3"/>
          </w:tcPr>
          <w:p w:rsidR="00195454" w:rsidRPr="004C3F86" w:rsidRDefault="00195454" w:rsidP="00E30D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95454" w:rsidRPr="00272D23" w:rsidTr="00E30D38">
        <w:trPr>
          <w:tblHeader/>
        </w:trPr>
        <w:tc>
          <w:tcPr>
            <w:tcW w:w="2970" w:type="pct"/>
          </w:tcPr>
          <w:p w:rsidR="00195454" w:rsidRPr="00CC5921" w:rsidRDefault="00195454" w:rsidP="00E30D38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991" w:type="pct"/>
          </w:tcPr>
          <w:p w:rsidR="00195454" w:rsidRDefault="00195454" w:rsidP="00E30D38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2,545</w:t>
            </w:r>
          </w:p>
        </w:tc>
        <w:tc>
          <w:tcPr>
            <w:tcW w:w="197" w:type="pct"/>
          </w:tcPr>
          <w:p w:rsidR="00195454" w:rsidRPr="00485AA2" w:rsidRDefault="00195454" w:rsidP="00E30D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195454" w:rsidRDefault="00195454" w:rsidP="00E30D38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454" w:rsidRPr="00272D23" w:rsidTr="00E30D38">
        <w:trPr>
          <w:tblHeader/>
        </w:trPr>
        <w:tc>
          <w:tcPr>
            <w:tcW w:w="2970" w:type="pct"/>
          </w:tcPr>
          <w:p w:rsidR="00195454" w:rsidRPr="00CC5921" w:rsidRDefault="00195454" w:rsidP="00E30D38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1" w:type="pct"/>
          </w:tcPr>
          <w:p w:rsidR="00195454" w:rsidRPr="00485AA2" w:rsidRDefault="00195454" w:rsidP="00E30D38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39,636</w:t>
            </w:r>
          </w:p>
        </w:tc>
        <w:tc>
          <w:tcPr>
            <w:tcW w:w="197" w:type="pct"/>
          </w:tcPr>
          <w:p w:rsidR="00195454" w:rsidRPr="00485AA2" w:rsidRDefault="00195454" w:rsidP="00E30D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195454" w:rsidRPr="00485AA2" w:rsidRDefault="00286BF3" w:rsidP="00E30D38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</w:t>
            </w:r>
            <w:r w:rsidR="00D60FC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95454" w:rsidRPr="00272D23" w:rsidTr="00E30D38">
        <w:trPr>
          <w:tblHeader/>
        </w:trPr>
        <w:tc>
          <w:tcPr>
            <w:tcW w:w="2970" w:type="pct"/>
          </w:tcPr>
          <w:p w:rsidR="00195454" w:rsidRPr="00CC5921" w:rsidRDefault="00195454" w:rsidP="00E30D38">
            <w:pPr>
              <w:pStyle w:val="BodyText"/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1" w:type="pct"/>
          </w:tcPr>
          <w:p w:rsidR="00195454" w:rsidRDefault="00195454" w:rsidP="00E30D38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2,220</w:t>
            </w:r>
          </w:p>
        </w:tc>
        <w:tc>
          <w:tcPr>
            <w:tcW w:w="197" w:type="pct"/>
          </w:tcPr>
          <w:p w:rsidR="00195454" w:rsidRPr="00485AA2" w:rsidRDefault="00195454" w:rsidP="00E30D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195454" w:rsidRDefault="00286BF3" w:rsidP="00E30D38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195454" w:rsidRPr="00272D23" w:rsidTr="00E30D38">
        <w:trPr>
          <w:tblHeader/>
        </w:trPr>
        <w:tc>
          <w:tcPr>
            <w:tcW w:w="2970" w:type="pct"/>
          </w:tcPr>
          <w:p w:rsidR="00195454" w:rsidRDefault="00195454" w:rsidP="00E30D38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1" w:type="pct"/>
          </w:tcPr>
          <w:p w:rsidR="00195454" w:rsidRPr="00485AA2" w:rsidRDefault="00195454" w:rsidP="00E30D38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4,038</w:t>
            </w:r>
          </w:p>
        </w:tc>
        <w:tc>
          <w:tcPr>
            <w:tcW w:w="197" w:type="pct"/>
          </w:tcPr>
          <w:p w:rsidR="00195454" w:rsidRPr="00485AA2" w:rsidRDefault="00195454" w:rsidP="00E30D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195454" w:rsidRPr="00485AA2" w:rsidRDefault="00195454" w:rsidP="00E30D38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D38" w:rsidRPr="00272D23" w:rsidTr="00E30D38">
        <w:trPr>
          <w:tblHeader/>
        </w:trPr>
        <w:tc>
          <w:tcPr>
            <w:tcW w:w="2970" w:type="pct"/>
          </w:tcPr>
          <w:p w:rsidR="00E30D38" w:rsidRDefault="00E30D38" w:rsidP="00E30D38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91" w:type="pct"/>
          </w:tcPr>
          <w:p w:rsidR="00E30D38" w:rsidRPr="006B51D3" w:rsidRDefault="006B51D3" w:rsidP="00E30D38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1,515</w:t>
            </w:r>
          </w:p>
        </w:tc>
        <w:tc>
          <w:tcPr>
            <w:tcW w:w="197" w:type="pct"/>
          </w:tcPr>
          <w:p w:rsidR="00E30D38" w:rsidRPr="00485AA2" w:rsidRDefault="00E30D38" w:rsidP="00E30D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E30D38" w:rsidRDefault="006B51D3" w:rsidP="00E30D38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D38" w:rsidRPr="00272D23" w:rsidTr="00E30D38">
        <w:trPr>
          <w:tblHeader/>
        </w:trPr>
        <w:tc>
          <w:tcPr>
            <w:tcW w:w="2970" w:type="pct"/>
          </w:tcPr>
          <w:p w:rsidR="00E30D38" w:rsidRDefault="00E30D38" w:rsidP="00E30D38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91" w:type="pct"/>
          </w:tcPr>
          <w:p w:rsidR="00E30D38" w:rsidRDefault="006B51D3" w:rsidP="00E30D38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27,690</w:t>
            </w:r>
          </w:p>
        </w:tc>
        <w:tc>
          <w:tcPr>
            <w:tcW w:w="197" w:type="pct"/>
          </w:tcPr>
          <w:p w:rsidR="00E30D38" w:rsidRPr="00485AA2" w:rsidRDefault="00E30D38" w:rsidP="00E30D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</w:tcPr>
          <w:p w:rsidR="00E30D38" w:rsidRDefault="006B51D3" w:rsidP="00E30D38">
            <w:pPr>
              <w:pStyle w:val="BodyText"/>
              <w:tabs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454" w:rsidRPr="00272D23" w:rsidTr="00E30D38">
        <w:trPr>
          <w:tblHeader/>
        </w:trPr>
        <w:tc>
          <w:tcPr>
            <w:tcW w:w="2970" w:type="pct"/>
          </w:tcPr>
          <w:p w:rsidR="00195454" w:rsidRPr="00272D23" w:rsidRDefault="00195454" w:rsidP="00E30D38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pct"/>
            <w:tcBorders>
              <w:top w:val="single" w:sz="4" w:space="0" w:color="auto"/>
              <w:bottom w:val="double" w:sz="4" w:space="0" w:color="auto"/>
            </w:tcBorders>
          </w:tcPr>
          <w:p w:rsidR="00195454" w:rsidRPr="00272D23" w:rsidRDefault="006B51D3" w:rsidP="00E30D38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77,644</w:t>
            </w:r>
          </w:p>
        </w:tc>
        <w:tc>
          <w:tcPr>
            <w:tcW w:w="197" w:type="pct"/>
          </w:tcPr>
          <w:p w:rsidR="00195454" w:rsidRPr="00272D23" w:rsidRDefault="00195454" w:rsidP="00E30D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:rsidR="00195454" w:rsidRPr="00272D23" w:rsidRDefault="00286BF3" w:rsidP="00E30D38">
            <w:pPr>
              <w:pStyle w:val="BodyText"/>
              <w:tabs>
                <w:tab w:val="decimal" w:pos="105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</w:t>
            </w:r>
            <w:r w:rsidR="0090164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195454" w:rsidRPr="006B51D3" w:rsidRDefault="00195454" w:rsidP="00195454">
      <w:pPr>
        <w:rPr>
          <w:sz w:val="30"/>
          <w:szCs w:val="30"/>
        </w:rPr>
      </w:pPr>
    </w:p>
    <w:p w:rsidR="00A705D7" w:rsidRPr="006F3914" w:rsidRDefault="009629BA" w:rsidP="004D667E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6F3914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8</w:t>
      </w:r>
      <w:r w:rsidR="00A705D7" w:rsidRPr="006F391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9E475A" w:rsidRPr="006F3914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ส่วนงานดำเนิน</w:t>
      </w:r>
      <w:r w:rsidR="00A705D7" w:rsidRPr="006F391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งาน</w:t>
      </w:r>
      <w:r w:rsidR="002E20FE" w:rsidRPr="006F3914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:rsidR="00DB77BC" w:rsidRPr="006B51D3" w:rsidRDefault="00DB77BC" w:rsidP="004D667E">
      <w:pPr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C648A2" w:rsidRPr="006F3914" w:rsidRDefault="000534AE" w:rsidP="004D667E">
      <w:pPr>
        <w:spacing w:line="240" w:lineRule="auto"/>
        <w:ind w:left="547" w:right="-2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6F3914">
        <w:rPr>
          <w:rFonts w:ascii="Angsana New" w:hAnsi="Angsana New"/>
          <w:sz w:val="30"/>
          <w:szCs w:val="30"/>
          <w:cs/>
        </w:rPr>
        <w:t>บริษัทดำเนินกิจการในส่วนงานเ</w:t>
      </w:r>
      <w:r w:rsidR="00D51F10" w:rsidRPr="006F3914">
        <w:rPr>
          <w:rFonts w:ascii="Angsana New" w:hAnsi="Angsana New"/>
          <w:sz w:val="30"/>
          <w:szCs w:val="30"/>
          <w:cs/>
        </w:rPr>
        <w:t>ดียวคือเครื่องปรุงรสอาหาร</w:t>
      </w:r>
      <w:r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</w:t>
      </w:r>
      <w:r w:rsidR="00EF6670"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ที่รายงาน</w:t>
      </w:r>
      <w:r w:rsidRPr="006F3914">
        <w:rPr>
          <w:rFonts w:ascii="Angsana New" w:hAnsi="Angsana New"/>
          <w:snapToGrid w:val="0"/>
          <w:sz w:val="30"/>
          <w:szCs w:val="30"/>
          <w:cs/>
          <w:lang w:eastAsia="th-TH"/>
        </w:rPr>
        <w:t>เพียงส่วนงานเดียว</w:t>
      </w:r>
    </w:p>
    <w:p w:rsidR="00DB77BC" w:rsidRPr="006B51D3" w:rsidRDefault="00DB77BC" w:rsidP="004D667E">
      <w:pPr>
        <w:spacing w:line="240" w:lineRule="auto"/>
        <w:ind w:left="547" w:right="18" w:firstLine="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7E6B31" w:rsidRPr="006F3914" w:rsidRDefault="007E6B31" w:rsidP="004D667E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F3914">
        <w:rPr>
          <w:rFonts w:ascii="Angsana New" w:hAnsi="Angsana New"/>
          <w:i/>
          <w:iCs/>
          <w:sz w:val="30"/>
          <w:szCs w:val="30"/>
          <w:cs/>
          <w:lang w:val="en-AU"/>
        </w:rPr>
        <w:t>การจำแนกรายได้</w:t>
      </w:r>
    </w:p>
    <w:p w:rsidR="007E6B31" w:rsidRPr="006B51D3" w:rsidRDefault="007E6B31" w:rsidP="004D667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  <w:cs/>
        </w:rPr>
      </w:pPr>
    </w:p>
    <w:p w:rsidR="007E6B31" w:rsidRDefault="007E6B31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914">
        <w:rPr>
          <w:rFonts w:ascii="Angsana New" w:hAnsi="Angsana New"/>
          <w:sz w:val="30"/>
          <w:szCs w:val="30"/>
          <w:cs/>
        </w:rPr>
        <w:t>ตาราง</w:t>
      </w:r>
      <w:r w:rsidRPr="006F3914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6F3914">
        <w:rPr>
          <w:rFonts w:ascii="Angsana New" w:hAnsi="Angsana New"/>
          <w:sz w:val="30"/>
          <w:szCs w:val="30"/>
          <w:cs/>
        </w:rPr>
        <w:t>ข้อมูลรายได้</w:t>
      </w:r>
      <w:r w:rsidRPr="006F3914">
        <w:rPr>
          <w:rFonts w:ascii="Angsana New" w:hAnsi="Angsana New" w:hint="cs"/>
          <w:sz w:val="30"/>
          <w:szCs w:val="30"/>
          <w:cs/>
        </w:rPr>
        <w:t>ที่</w:t>
      </w:r>
      <w:r w:rsidRPr="006F3914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6F3914">
        <w:rPr>
          <w:rFonts w:ascii="Angsana New" w:hAnsi="Angsana New" w:hint="cs"/>
          <w:sz w:val="30"/>
          <w:szCs w:val="30"/>
          <w:cs/>
        </w:rPr>
        <w:t xml:space="preserve">ช่องทางการจัดจำหน่าย </w:t>
      </w:r>
      <w:r w:rsidRPr="006F3914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  <w:r w:rsidR="00944CEC" w:rsidRPr="006F3914">
        <w:rPr>
          <w:rFonts w:ascii="Angsana New" w:hAnsi="Angsana New" w:hint="cs"/>
          <w:sz w:val="30"/>
          <w:szCs w:val="30"/>
          <w:cs/>
        </w:rPr>
        <w:t>ณ เวลาใดเวลาหนึ่ง</w:t>
      </w:r>
    </w:p>
    <w:p w:rsidR="006B51D3" w:rsidRDefault="006B51D3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51D3" w:rsidRDefault="006B51D3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51D3" w:rsidRDefault="006B51D3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B51D3" w:rsidRPr="006F3914" w:rsidRDefault="006B51D3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E7632" w:rsidRPr="006B51D3" w:rsidRDefault="005E7632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950"/>
        <w:gridCol w:w="1170"/>
        <w:gridCol w:w="1440"/>
        <w:gridCol w:w="270"/>
        <w:gridCol w:w="1350"/>
      </w:tblGrid>
      <w:tr w:rsidR="005E7632" w:rsidRPr="00495B06" w:rsidTr="006F3914">
        <w:tc>
          <w:tcPr>
            <w:tcW w:w="4950" w:type="dxa"/>
            <w:tcBorders>
              <w:top w:val="nil"/>
              <w:bottom w:val="nil"/>
            </w:tcBorders>
          </w:tcPr>
          <w:p w:rsidR="005E7632" w:rsidRPr="00495B06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E7632" w:rsidRPr="00495B06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5E7632" w:rsidRPr="00495B06" w:rsidRDefault="005E7632" w:rsidP="006F3914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5E7632" w:rsidRPr="00495B06" w:rsidTr="006F3914">
        <w:tc>
          <w:tcPr>
            <w:tcW w:w="4950" w:type="dxa"/>
            <w:tcBorders>
              <w:top w:val="nil"/>
            </w:tcBorders>
          </w:tcPr>
          <w:p w:rsidR="005E7632" w:rsidRPr="00495B06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5E7632" w:rsidRPr="00495B06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</w:tcBorders>
          </w:tcPr>
          <w:p w:rsidR="005E7632" w:rsidRPr="00495B06" w:rsidRDefault="005E7632" w:rsidP="006F3914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E7632" w:rsidRPr="009760E9" w:rsidTr="006F3914">
        <w:tc>
          <w:tcPr>
            <w:tcW w:w="4950" w:type="dxa"/>
          </w:tcPr>
          <w:p w:rsidR="005E7632" w:rsidRPr="00495B06" w:rsidRDefault="005E7632" w:rsidP="006F3914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</w:tcPr>
          <w:p w:rsidR="005E7632" w:rsidRPr="00495B06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E7632" w:rsidRPr="009760E9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5E7632" w:rsidRPr="009760E9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E7632" w:rsidRPr="009760E9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E7632" w:rsidRPr="00495B06" w:rsidTr="006F3914">
        <w:tc>
          <w:tcPr>
            <w:tcW w:w="4950" w:type="dxa"/>
          </w:tcPr>
          <w:p w:rsidR="005E7632" w:rsidRPr="00495B06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E7632" w:rsidRPr="00495B06" w:rsidRDefault="005E7632" w:rsidP="006F3914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5E7632" w:rsidRPr="00495B06" w:rsidRDefault="005E7632" w:rsidP="006F3914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009E2" w:rsidRPr="00495B06" w:rsidTr="006F3914">
        <w:tc>
          <w:tcPr>
            <w:tcW w:w="4950" w:type="dxa"/>
          </w:tcPr>
          <w:p w:rsidR="007009E2" w:rsidRPr="007009E2" w:rsidRDefault="007009E2" w:rsidP="006F3914">
            <w:pPr>
              <w:spacing w:line="380" w:lineRule="exact"/>
              <w:ind w:left="342" w:right="-4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9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:rsidR="007009E2" w:rsidRPr="00495B06" w:rsidRDefault="007009E2" w:rsidP="006F391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7009E2" w:rsidRDefault="007009E2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7009E2" w:rsidRPr="00495B06" w:rsidRDefault="007009E2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7009E2" w:rsidRDefault="007009E2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7632" w:rsidRPr="00495B06" w:rsidTr="006F3914">
        <w:tc>
          <w:tcPr>
            <w:tcW w:w="4950" w:type="dxa"/>
          </w:tcPr>
          <w:p w:rsidR="005E7632" w:rsidRPr="00495B06" w:rsidRDefault="005E7632" w:rsidP="006F3914">
            <w:pPr>
              <w:spacing w:line="380" w:lineRule="exact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5E7632" w:rsidRPr="00495B06" w:rsidRDefault="00012714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,278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5E7632" w:rsidRPr="00495B06" w:rsidRDefault="005E7632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5E7632" w:rsidRPr="00495B06" w:rsidRDefault="005E7632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609,291</w:t>
            </w:r>
          </w:p>
        </w:tc>
      </w:tr>
      <w:tr w:rsidR="005E7632" w:rsidRPr="00495B06" w:rsidTr="006F3914">
        <w:tc>
          <w:tcPr>
            <w:tcW w:w="4950" w:type="dxa"/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5E7632" w:rsidRPr="00495B06" w:rsidRDefault="00012714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87,659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5E7632" w:rsidRPr="00495B06" w:rsidRDefault="005E7632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5E7632" w:rsidRPr="00495B06" w:rsidRDefault="005E7632" w:rsidP="006F3914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73,044</w:t>
            </w:r>
          </w:p>
        </w:tc>
      </w:tr>
      <w:tr w:rsidR="005E7632" w:rsidRPr="00495B06" w:rsidTr="006F3914">
        <w:tc>
          <w:tcPr>
            <w:tcW w:w="4950" w:type="dxa"/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5E7632" w:rsidRPr="00495B06" w:rsidRDefault="00012714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712,937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E7632" w:rsidRPr="00495B06" w:rsidRDefault="005E7632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5E7632" w:rsidRPr="00495B06" w:rsidRDefault="005E7632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682,335</w:t>
            </w:r>
          </w:p>
        </w:tc>
      </w:tr>
      <w:tr w:rsidR="005E7632" w:rsidTr="006F3914">
        <w:tc>
          <w:tcPr>
            <w:tcW w:w="4950" w:type="dxa"/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E7632" w:rsidRPr="00012714" w:rsidRDefault="00012714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271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304EA">
              <w:rPr>
                <w:rFonts w:ascii="Angsana New" w:hAnsi="Angsana New"/>
                <w:sz w:val="30"/>
                <w:szCs w:val="30"/>
                <w:lang w:val="en-US"/>
              </w:rPr>
              <w:t>22,033</w:t>
            </w:r>
            <w:r w:rsidRPr="0001271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E7632" w:rsidRPr="00012714" w:rsidRDefault="005E7632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5E7632" w:rsidRDefault="00E45A11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(8,980)</w:t>
            </w:r>
          </w:p>
        </w:tc>
      </w:tr>
      <w:tr w:rsidR="005E7632" w:rsidTr="006F3914">
        <w:tc>
          <w:tcPr>
            <w:tcW w:w="4950" w:type="dxa"/>
            <w:tcBorders>
              <w:bottom w:val="nil"/>
            </w:tcBorders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:rsidR="005E7632" w:rsidRPr="00495B06" w:rsidRDefault="005E7632" w:rsidP="006F391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E7632" w:rsidRDefault="00012714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304EA">
              <w:rPr>
                <w:rFonts w:ascii="Angsana New" w:hAnsi="Angsana New"/>
                <w:b/>
                <w:bCs/>
                <w:sz w:val="30"/>
                <w:szCs w:val="30"/>
              </w:rPr>
              <w:t>90,904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E7632" w:rsidRPr="00495B06" w:rsidRDefault="005E7632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E7632" w:rsidRDefault="00E45A11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673,355</w:t>
            </w:r>
          </w:p>
        </w:tc>
      </w:tr>
      <w:tr w:rsidR="006B51D3" w:rsidTr="006B51D3">
        <w:tc>
          <w:tcPr>
            <w:tcW w:w="4950" w:type="dxa"/>
            <w:tcBorders>
              <w:bottom w:val="nil"/>
            </w:tcBorders>
          </w:tcPr>
          <w:p w:rsidR="006B51D3" w:rsidRDefault="006B51D3" w:rsidP="006F3914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6B51D3" w:rsidRPr="00495B06" w:rsidRDefault="006B51D3" w:rsidP="006F3914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6B51D3" w:rsidRDefault="006B51D3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B51D3" w:rsidRPr="00495B06" w:rsidRDefault="006B51D3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6B51D3" w:rsidRDefault="006B51D3" w:rsidP="006F3914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769F" w:rsidRPr="00495B06" w:rsidTr="00944BBF">
        <w:tc>
          <w:tcPr>
            <w:tcW w:w="4950" w:type="dxa"/>
          </w:tcPr>
          <w:p w:rsidR="00F3769F" w:rsidRPr="00EF55A5" w:rsidRDefault="00F3769F" w:rsidP="00F3769F">
            <w:pPr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F3769F" w:rsidRPr="00495B06" w:rsidRDefault="00F3769F" w:rsidP="00F3769F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:rsidR="00F3769F" w:rsidRPr="00495B06" w:rsidRDefault="00F3769F" w:rsidP="00F3769F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:rsidR="00F3769F" w:rsidRPr="00495B06" w:rsidRDefault="00F3769F" w:rsidP="00F3769F">
            <w:pPr>
              <w:spacing w:line="240" w:lineRule="auto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769F" w:rsidRPr="00495B06" w:rsidTr="00944BBF">
        <w:tc>
          <w:tcPr>
            <w:tcW w:w="4950" w:type="dxa"/>
          </w:tcPr>
          <w:p w:rsidR="00F3769F" w:rsidRPr="00495B06" w:rsidRDefault="00F3769F" w:rsidP="00F3769F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F3769F" w:rsidRPr="00213669" w:rsidRDefault="00F3769F" w:rsidP="00F3769F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542,482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3769F" w:rsidRPr="004751E1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F3769F" w:rsidRPr="00495B06" w:rsidRDefault="00F3769F" w:rsidP="00F3769F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B1706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,814</w:t>
            </w:r>
          </w:p>
        </w:tc>
      </w:tr>
      <w:tr w:rsidR="00F3769F" w:rsidRPr="00495B06" w:rsidTr="00944BBF">
        <w:tc>
          <w:tcPr>
            <w:tcW w:w="4950" w:type="dxa"/>
          </w:tcPr>
          <w:p w:rsidR="00F3769F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F3769F" w:rsidRPr="00213669" w:rsidRDefault="00F3769F" w:rsidP="00F3769F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75,055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3769F" w:rsidRPr="004751E1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F3769F" w:rsidRPr="00213669" w:rsidRDefault="00F3769F" w:rsidP="00F3769F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50,090</w:t>
            </w:r>
          </w:p>
        </w:tc>
      </w:tr>
      <w:tr w:rsidR="00F3769F" w:rsidRPr="00495B06" w:rsidTr="00F3769F">
        <w:tc>
          <w:tcPr>
            <w:tcW w:w="4950" w:type="dxa"/>
          </w:tcPr>
          <w:p w:rsidR="00F3769F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F3769F" w:rsidRPr="00213669" w:rsidRDefault="00F3769F" w:rsidP="00F3769F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3769F" w:rsidRPr="004751E1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F3769F" w:rsidRPr="00213669" w:rsidRDefault="00F3769F" w:rsidP="00F3769F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32,387</w:t>
            </w:r>
          </w:p>
        </w:tc>
      </w:tr>
      <w:tr w:rsidR="00F3769F" w:rsidRPr="00495B06" w:rsidTr="00F3769F">
        <w:tc>
          <w:tcPr>
            <w:tcW w:w="4950" w:type="dxa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3769F" w:rsidRPr="00213669" w:rsidRDefault="00F3769F" w:rsidP="00F3769F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87,659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F3769F" w:rsidRPr="004751E1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3769F" w:rsidRPr="00495B06" w:rsidRDefault="00F3769F" w:rsidP="00F3769F">
            <w:pPr>
              <w:tabs>
                <w:tab w:val="decimal" w:pos="1044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73,044</w:t>
            </w:r>
          </w:p>
        </w:tc>
      </w:tr>
      <w:tr w:rsidR="00F3769F" w:rsidRPr="00495B06" w:rsidTr="00F3769F">
        <w:tc>
          <w:tcPr>
            <w:tcW w:w="4950" w:type="dxa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769F" w:rsidRPr="00213669" w:rsidRDefault="00F3769F" w:rsidP="00F3769F">
            <w:pPr>
              <w:tabs>
                <w:tab w:val="decimal" w:pos="1134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712,937</w:t>
            </w:r>
          </w:p>
        </w:tc>
        <w:tc>
          <w:tcPr>
            <w:tcW w:w="270" w:type="dxa"/>
            <w:shd w:val="clear" w:color="auto" w:fill="auto"/>
          </w:tcPr>
          <w:p w:rsidR="00F3769F" w:rsidRPr="004751E1" w:rsidRDefault="00F3769F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769F" w:rsidRPr="00495B06" w:rsidRDefault="00F3769F" w:rsidP="00F3769F">
            <w:pPr>
              <w:tabs>
                <w:tab w:val="decimal" w:pos="104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682,3</w:t>
            </w:r>
            <w:r w:rsidR="00B1706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3769F" w:rsidRPr="00495B06" w:rsidTr="00F3769F">
        <w:tc>
          <w:tcPr>
            <w:tcW w:w="4950" w:type="dxa"/>
          </w:tcPr>
          <w:p w:rsidR="00F3769F" w:rsidRPr="00843B42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3769F" w:rsidRPr="00012714" w:rsidRDefault="00F3769F" w:rsidP="00F3769F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271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22,033</w:t>
            </w:r>
            <w:r w:rsidRPr="0001271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3769F" w:rsidRPr="00012714" w:rsidRDefault="00F3769F" w:rsidP="00F3769F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3769F" w:rsidRDefault="00F3769F" w:rsidP="00F3769F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(8,980)</w:t>
            </w:r>
          </w:p>
        </w:tc>
      </w:tr>
      <w:tr w:rsidR="00F3769F" w:rsidRPr="00495B06" w:rsidTr="00F3769F">
        <w:tc>
          <w:tcPr>
            <w:tcW w:w="4950" w:type="dxa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69F" w:rsidRDefault="00F3769F" w:rsidP="00F3769F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690,904</w:t>
            </w:r>
          </w:p>
        </w:tc>
        <w:tc>
          <w:tcPr>
            <w:tcW w:w="270" w:type="dxa"/>
            <w:shd w:val="clear" w:color="auto" w:fill="auto"/>
          </w:tcPr>
          <w:p w:rsidR="00F3769F" w:rsidRPr="00495B06" w:rsidRDefault="00F3769F" w:rsidP="00F3769F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769F" w:rsidRDefault="00F3769F" w:rsidP="00F3769F">
            <w:pP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673,3</w:t>
            </w:r>
            <w:r w:rsidR="00B170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3769F" w:rsidRPr="00495B06" w:rsidTr="00F3769F">
        <w:tc>
          <w:tcPr>
            <w:tcW w:w="4950" w:type="dxa"/>
          </w:tcPr>
          <w:p w:rsidR="00F3769F" w:rsidRDefault="00F3769F" w:rsidP="00F3769F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F3769F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3769F" w:rsidRPr="00495B06" w:rsidRDefault="00F3769F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:rsidR="00F3769F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769F" w:rsidRPr="00495B06" w:rsidTr="006F3914">
        <w:tc>
          <w:tcPr>
            <w:tcW w:w="4950" w:type="dxa"/>
          </w:tcPr>
          <w:p w:rsidR="00F3769F" w:rsidRDefault="00B17062" w:rsidP="00F3769F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F3769F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3769F" w:rsidRPr="00495B06" w:rsidRDefault="00F3769F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F3769F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769F" w:rsidRPr="00495B06" w:rsidTr="006F3914">
        <w:tc>
          <w:tcPr>
            <w:tcW w:w="4950" w:type="dxa"/>
          </w:tcPr>
          <w:p w:rsidR="00F3769F" w:rsidRDefault="00F3769F" w:rsidP="00F3769F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F3769F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3769F" w:rsidRPr="00495B06" w:rsidRDefault="00F3769F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F3769F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09E2" w:rsidRPr="00495B06" w:rsidTr="006F3914">
        <w:tc>
          <w:tcPr>
            <w:tcW w:w="4950" w:type="dxa"/>
          </w:tcPr>
          <w:p w:rsidR="007009E2" w:rsidRDefault="007009E2" w:rsidP="00F3769F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009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</w:tcPr>
          <w:p w:rsidR="007009E2" w:rsidRPr="00495B06" w:rsidRDefault="007009E2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7009E2" w:rsidRDefault="007009E2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7009E2" w:rsidRPr="00495B06" w:rsidRDefault="007009E2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7009E2" w:rsidRDefault="007009E2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3769F" w:rsidRPr="00495B06" w:rsidTr="006F3914">
        <w:tc>
          <w:tcPr>
            <w:tcW w:w="4950" w:type="dxa"/>
          </w:tcPr>
          <w:p w:rsidR="00F3769F" w:rsidRPr="00495B06" w:rsidRDefault="00F3769F" w:rsidP="00F3769F">
            <w:pPr>
              <w:spacing w:line="240" w:lineRule="auto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F3769F" w:rsidRPr="00495B06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1,937,666</w:t>
            </w:r>
          </w:p>
        </w:tc>
        <w:tc>
          <w:tcPr>
            <w:tcW w:w="270" w:type="dxa"/>
            <w:shd w:val="clear" w:color="auto" w:fill="auto"/>
          </w:tcPr>
          <w:p w:rsidR="00F3769F" w:rsidRPr="00495B06" w:rsidRDefault="00F3769F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="00F3769F" w:rsidRPr="00495B06" w:rsidRDefault="00137165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,885,164</w:t>
            </w:r>
          </w:p>
        </w:tc>
      </w:tr>
      <w:tr w:rsidR="00F3769F" w:rsidRPr="00495B06" w:rsidTr="006F3914">
        <w:tc>
          <w:tcPr>
            <w:tcW w:w="4950" w:type="dxa"/>
            <w:tcBorders>
              <w:bottom w:val="nil"/>
            </w:tcBorders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nil"/>
            </w:tcBorders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F3769F" w:rsidRPr="00495B06" w:rsidRDefault="00F3769F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252,803</w:t>
            </w:r>
          </w:p>
        </w:tc>
        <w:tc>
          <w:tcPr>
            <w:tcW w:w="270" w:type="dxa"/>
            <w:tcBorders>
              <w:bottom w:val="nil"/>
            </w:tcBorders>
          </w:tcPr>
          <w:p w:rsidR="00F3769F" w:rsidRPr="00495B06" w:rsidRDefault="00F3769F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F3769F" w:rsidRPr="00495B06" w:rsidRDefault="00137165" w:rsidP="00F3769F">
            <w:pPr>
              <w:tabs>
                <w:tab w:val="decimal" w:pos="1152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220,503</w:t>
            </w:r>
          </w:p>
        </w:tc>
      </w:tr>
      <w:tr w:rsidR="00F3769F" w:rsidRPr="00686A73" w:rsidTr="006F3914">
        <w:tc>
          <w:tcPr>
            <w:tcW w:w="4950" w:type="dxa"/>
            <w:tcBorders>
              <w:top w:val="nil"/>
              <w:bottom w:val="nil"/>
            </w:tcBorders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F3769F" w:rsidRPr="00686A73" w:rsidRDefault="00F3769F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2,190,469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3769F" w:rsidRPr="00495B06" w:rsidRDefault="00F3769F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F3769F" w:rsidRPr="00686A73" w:rsidRDefault="00137165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2,105,667</w:t>
            </w:r>
          </w:p>
        </w:tc>
      </w:tr>
      <w:tr w:rsidR="00F3769F" w:rsidTr="00B17062">
        <w:tc>
          <w:tcPr>
            <w:tcW w:w="4950" w:type="dxa"/>
            <w:tcBorders>
              <w:top w:val="nil"/>
              <w:bottom w:val="nil"/>
            </w:tcBorders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F3769F" w:rsidRPr="00012714" w:rsidRDefault="00F3769F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271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31,159</w:t>
            </w:r>
            <w:r w:rsidRPr="0001271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3769F" w:rsidRPr="00012714" w:rsidRDefault="00F3769F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F3769F" w:rsidRPr="00137165" w:rsidRDefault="00137165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7165">
              <w:rPr>
                <w:rFonts w:ascii="Angsana New" w:hAnsi="Angsana New"/>
                <w:sz w:val="30"/>
                <w:szCs w:val="30"/>
                <w:lang w:val="en-US"/>
              </w:rPr>
              <w:t>(22,861)</w:t>
            </w:r>
          </w:p>
        </w:tc>
      </w:tr>
      <w:tr w:rsidR="00F3769F" w:rsidTr="00B17062">
        <w:tc>
          <w:tcPr>
            <w:tcW w:w="4950" w:type="dxa"/>
            <w:tcBorders>
              <w:top w:val="nil"/>
              <w:bottom w:val="nil"/>
            </w:tcBorders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3769F" w:rsidRPr="00495B06" w:rsidRDefault="00F3769F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3769F" w:rsidRDefault="00F3769F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2,159,310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3769F" w:rsidRPr="00495B06" w:rsidRDefault="00F3769F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3769F" w:rsidRDefault="00137165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2,082,806</w:t>
            </w:r>
          </w:p>
        </w:tc>
      </w:tr>
      <w:tr w:rsidR="00B17062" w:rsidTr="00B17062">
        <w:tc>
          <w:tcPr>
            <w:tcW w:w="4950" w:type="dxa"/>
            <w:tcBorders>
              <w:top w:val="nil"/>
              <w:bottom w:val="nil"/>
            </w:tcBorders>
          </w:tcPr>
          <w:p w:rsidR="00B17062" w:rsidRDefault="00B17062" w:rsidP="00F3769F">
            <w:pPr>
              <w:tabs>
                <w:tab w:val="left" w:pos="54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F3769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:rsidR="00B17062" w:rsidRDefault="00B17062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17062" w:rsidRPr="00495B06" w:rsidRDefault="00B17062" w:rsidP="00F3769F">
            <w:pPr>
              <w:tabs>
                <w:tab w:val="decimal" w:pos="97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B17062" w:rsidRDefault="00B17062" w:rsidP="00F3769F">
            <w:pPr>
              <w:tabs>
                <w:tab w:val="decimal" w:pos="115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37FA3" w:rsidRDefault="00D37FA3" w:rsidP="00F3769F">
      <w:pPr>
        <w:tabs>
          <w:tab w:val="left" w:pos="540"/>
        </w:tabs>
        <w:spacing w:line="240" w:lineRule="auto"/>
        <w:ind w:right="-4"/>
        <w:rPr>
          <w:rFonts w:ascii="Angsana New" w:hAnsi="Angsana New"/>
          <w:b/>
          <w:bCs/>
          <w:sz w:val="30"/>
          <w:szCs w:val="30"/>
        </w:rPr>
        <w:sectPr w:rsidR="00D37FA3" w:rsidSect="000A6D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950"/>
        <w:gridCol w:w="1170"/>
        <w:gridCol w:w="1440"/>
        <w:gridCol w:w="270"/>
        <w:gridCol w:w="1350"/>
      </w:tblGrid>
      <w:tr w:rsidR="00D37FA3" w:rsidTr="00EC155D">
        <w:tc>
          <w:tcPr>
            <w:tcW w:w="4950" w:type="dxa"/>
            <w:tcBorders>
              <w:top w:val="nil"/>
              <w:bottom w:val="nil"/>
            </w:tcBorders>
          </w:tcPr>
          <w:p w:rsidR="00D37FA3" w:rsidRPr="00345DA7" w:rsidRDefault="00D37FA3" w:rsidP="00EC155D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D37FA3" w:rsidRPr="00495B06" w:rsidRDefault="00D37FA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D37FA3" w:rsidRPr="00495B06" w:rsidRDefault="00EC155D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</w:p>
        </w:tc>
      </w:tr>
      <w:tr w:rsidR="00EC155D" w:rsidTr="00EC155D">
        <w:tc>
          <w:tcPr>
            <w:tcW w:w="4950" w:type="dxa"/>
            <w:tcBorders>
              <w:top w:val="nil"/>
              <w:bottom w:val="nil"/>
            </w:tcBorders>
          </w:tcPr>
          <w:p w:rsidR="00EC155D" w:rsidRPr="00345DA7" w:rsidRDefault="00EC155D" w:rsidP="00EC155D">
            <w:pPr>
              <w:spacing w:line="380" w:lineRule="exact"/>
              <w:ind w:right="-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C155D" w:rsidRPr="00495B06" w:rsidRDefault="00EC155D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EC155D" w:rsidRPr="00495B06" w:rsidRDefault="00EC155D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7FA3" w:rsidTr="00D37FA3">
        <w:tc>
          <w:tcPr>
            <w:tcW w:w="4950" w:type="dxa"/>
            <w:tcBorders>
              <w:top w:val="nil"/>
              <w:bottom w:val="nil"/>
            </w:tcBorders>
          </w:tcPr>
          <w:p w:rsidR="00D37FA3" w:rsidRPr="00495B06" w:rsidRDefault="00D37FA3" w:rsidP="00EC155D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45D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D37FA3" w:rsidRPr="00495B06" w:rsidRDefault="00D37FA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37FA3" w:rsidRPr="009760E9" w:rsidRDefault="00D37FA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7FA3" w:rsidRPr="00495B06" w:rsidRDefault="00D37FA3" w:rsidP="00EC155D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37FA3" w:rsidRPr="00495B06" w:rsidRDefault="00D37FA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</w:tr>
      <w:tr w:rsidR="00D37FA3" w:rsidTr="00D37FA3">
        <w:tc>
          <w:tcPr>
            <w:tcW w:w="4950" w:type="dxa"/>
            <w:tcBorders>
              <w:top w:val="nil"/>
              <w:bottom w:val="nil"/>
            </w:tcBorders>
          </w:tcPr>
          <w:p w:rsidR="00D37FA3" w:rsidRDefault="00D37FA3" w:rsidP="00EC155D">
            <w:pPr>
              <w:spacing w:line="380" w:lineRule="exact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D37FA3" w:rsidRPr="00495B06" w:rsidRDefault="00D37FA3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bottom w:val="nil"/>
            </w:tcBorders>
          </w:tcPr>
          <w:p w:rsidR="00D37FA3" w:rsidRPr="00495B06" w:rsidRDefault="00D37FA3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B17062" w:rsidTr="00B17062">
        <w:tc>
          <w:tcPr>
            <w:tcW w:w="4950" w:type="dxa"/>
            <w:tcBorders>
              <w:top w:val="nil"/>
              <w:bottom w:val="nil"/>
            </w:tcBorders>
          </w:tcPr>
          <w:p w:rsidR="00B17062" w:rsidRPr="00EF55A5" w:rsidRDefault="00B17062" w:rsidP="00EC155D">
            <w:pPr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EF55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spacing w:line="380" w:lineRule="exact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spacing w:line="380" w:lineRule="exact"/>
              <w:ind w:left="342" w:right="-4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7062" w:rsidTr="00944BBF">
        <w:tc>
          <w:tcPr>
            <w:tcW w:w="495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spacing w:line="380" w:lineRule="exact"/>
              <w:ind w:left="342" w:right="-4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17062" w:rsidRPr="00213669" w:rsidRDefault="00137165" w:rsidP="00EC155D">
            <w:pPr>
              <w:tabs>
                <w:tab w:val="decimal" w:pos="1134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1,681,471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17062" w:rsidRPr="004751E1" w:rsidRDefault="00B17062" w:rsidP="00EC155D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B17062" w:rsidRPr="00495B06" w:rsidRDefault="00137165" w:rsidP="00EC155D">
            <w:pPr>
              <w:tabs>
                <w:tab w:val="decimal" w:pos="1044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1,665,595</w:t>
            </w:r>
          </w:p>
        </w:tc>
      </w:tr>
      <w:tr w:rsidR="00B17062" w:rsidTr="00944BBF">
        <w:tc>
          <w:tcPr>
            <w:tcW w:w="4950" w:type="dxa"/>
            <w:tcBorders>
              <w:top w:val="nil"/>
              <w:bottom w:val="nil"/>
            </w:tcBorders>
          </w:tcPr>
          <w:p w:rsidR="00B17062" w:rsidRDefault="00B17062" w:rsidP="00EC155D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17062" w:rsidRPr="00213669" w:rsidRDefault="00137165" w:rsidP="00EC155D">
            <w:pPr>
              <w:tabs>
                <w:tab w:val="decimal" w:pos="1134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225,874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17062" w:rsidRPr="004751E1" w:rsidRDefault="00B17062" w:rsidP="00EC155D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B17062" w:rsidRPr="00213669" w:rsidRDefault="00137165" w:rsidP="00EC155D">
            <w:pPr>
              <w:tabs>
                <w:tab w:val="decimal" w:pos="1044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146,848</w:t>
            </w:r>
          </w:p>
        </w:tc>
      </w:tr>
      <w:tr w:rsidR="00B17062" w:rsidTr="00B17062">
        <w:tc>
          <w:tcPr>
            <w:tcW w:w="4950" w:type="dxa"/>
            <w:tcBorders>
              <w:top w:val="nil"/>
              <w:bottom w:val="nil"/>
            </w:tcBorders>
          </w:tcPr>
          <w:p w:rsidR="00B17062" w:rsidRDefault="00B17062" w:rsidP="00EC155D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B17062" w:rsidRPr="00213669" w:rsidRDefault="00137165" w:rsidP="00EC155D">
            <w:pPr>
              <w:tabs>
                <w:tab w:val="decimal" w:pos="1134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30,321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17062" w:rsidRPr="004751E1" w:rsidRDefault="00B17062" w:rsidP="00EC155D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:rsidR="00B17062" w:rsidRPr="00213669" w:rsidRDefault="00137165" w:rsidP="00EC155D">
            <w:pPr>
              <w:tabs>
                <w:tab w:val="decimal" w:pos="1044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72,721</w:t>
            </w:r>
          </w:p>
        </w:tc>
      </w:tr>
      <w:tr w:rsidR="00B17062" w:rsidTr="00B17062">
        <w:tc>
          <w:tcPr>
            <w:tcW w:w="495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:rsidR="00B17062" w:rsidRPr="00213669" w:rsidRDefault="00137165" w:rsidP="00EC155D">
            <w:pPr>
              <w:tabs>
                <w:tab w:val="decimal" w:pos="1134"/>
              </w:tabs>
              <w:spacing w:line="380" w:lineRule="exact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252,803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B17062" w:rsidRPr="004751E1" w:rsidRDefault="00B17062" w:rsidP="00EC155D">
            <w:pPr>
              <w:tabs>
                <w:tab w:val="decimal" w:pos="1152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B17062" w:rsidRPr="00495B06" w:rsidRDefault="00137165" w:rsidP="00EC155D">
            <w:pPr>
              <w:tabs>
                <w:tab w:val="decimal" w:pos="1044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220,503</w:t>
            </w:r>
          </w:p>
        </w:tc>
      </w:tr>
      <w:tr w:rsidR="00B17062" w:rsidTr="00B17062">
        <w:tc>
          <w:tcPr>
            <w:tcW w:w="495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B17062" w:rsidRPr="00686A73" w:rsidRDefault="00B17062" w:rsidP="00EC155D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2,190,469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decimal" w:pos="97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B17062" w:rsidRPr="00686A73" w:rsidRDefault="00B17062" w:rsidP="00EC155D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2,105,667</w:t>
            </w:r>
          </w:p>
        </w:tc>
      </w:tr>
      <w:tr w:rsidR="00B17062" w:rsidTr="00B17062">
        <w:tc>
          <w:tcPr>
            <w:tcW w:w="4950" w:type="dxa"/>
            <w:tcBorders>
              <w:top w:val="nil"/>
              <w:bottom w:val="nil"/>
            </w:tcBorders>
          </w:tcPr>
          <w:p w:rsidR="00B17062" w:rsidRPr="00843B42" w:rsidRDefault="00B17062" w:rsidP="00EC155D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 w:rsidRPr="00843B4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43B42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B17062" w:rsidRPr="00012714" w:rsidRDefault="00B17062" w:rsidP="00EC155D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271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31,159</w:t>
            </w:r>
            <w:r w:rsidRPr="0001271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17062" w:rsidRPr="00012714" w:rsidRDefault="00B17062" w:rsidP="00EC155D">
            <w:pPr>
              <w:tabs>
                <w:tab w:val="decimal" w:pos="970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B17062" w:rsidRDefault="00B17062" w:rsidP="00EC155D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(22,861)</w:t>
            </w:r>
          </w:p>
        </w:tc>
      </w:tr>
      <w:tr w:rsidR="00B17062" w:rsidTr="00B17062">
        <w:tc>
          <w:tcPr>
            <w:tcW w:w="495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left" w:pos="540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17062" w:rsidRDefault="00B17062" w:rsidP="00EC155D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2,159,310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17062" w:rsidRPr="00495B06" w:rsidRDefault="00B17062" w:rsidP="00EC155D">
            <w:pPr>
              <w:tabs>
                <w:tab w:val="decimal" w:pos="970"/>
              </w:tabs>
              <w:spacing w:line="380" w:lineRule="exact"/>
              <w:ind w:right="-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17062" w:rsidRDefault="00B17062" w:rsidP="00EC155D">
            <w:pPr>
              <w:tabs>
                <w:tab w:val="decimal" w:pos="115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2,082,80</w:t>
            </w:r>
            <w:r w:rsidR="0013716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5E7632" w:rsidRDefault="005E7632" w:rsidP="00EC155D">
      <w:pPr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B5EB3" w:rsidRPr="00E17612" w:rsidRDefault="00425EF6" w:rsidP="00EC155D">
      <w:pPr>
        <w:widowControl w:val="0"/>
        <w:spacing w:line="380" w:lineRule="exact"/>
        <w:ind w:left="540" w:right="-4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9</w:t>
      </w:r>
      <w:r w:rsidR="00EF0D78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DB5EB3" w:rsidRPr="00C907C3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DB77BC" w:rsidRPr="00C01250" w:rsidRDefault="00DB77BC" w:rsidP="00EC155D">
      <w:pPr>
        <w:widowControl w:val="0"/>
        <w:spacing w:line="380" w:lineRule="exact"/>
        <w:ind w:left="540" w:right="-4"/>
        <w:jc w:val="thaiDistribute"/>
        <w:rPr>
          <w:rFonts w:ascii="Angsana New" w:hAnsi="Angsana New"/>
        </w:rPr>
      </w:pPr>
    </w:p>
    <w:p w:rsidR="004C4826" w:rsidRDefault="004E5C13" w:rsidP="00EC155D">
      <w:pPr>
        <w:pStyle w:val="ListParagraph"/>
        <w:spacing w:line="380" w:lineRule="exac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7612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0709D0" w:rsidRPr="00E17612">
        <w:rPr>
          <w:rFonts w:ascii="Angsana New" w:hAnsi="Angsana New"/>
          <w:sz w:val="30"/>
          <w:szCs w:val="30"/>
          <w:cs/>
        </w:rPr>
        <w:t>งวด</w:t>
      </w:r>
      <w:r w:rsidR="00B14D2F" w:rsidRPr="00E17612">
        <w:rPr>
          <w:rFonts w:ascii="Angsana New" w:hAnsi="Angsana New" w:hint="cs"/>
          <w:sz w:val="30"/>
          <w:szCs w:val="30"/>
          <w:cs/>
        </w:rPr>
        <w:t>สามเดือน</w:t>
      </w:r>
      <w:r w:rsidR="00D167B7">
        <w:rPr>
          <w:rFonts w:ascii="Angsana New" w:hAnsi="Angsana New" w:hint="cs"/>
          <w:sz w:val="30"/>
          <w:szCs w:val="30"/>
          <w:cs/>
        </w:rPr>
        <w:t>และ</w:t>
      </w:r>
      <w:r w:rsidR="00BA6733">
        <w:rPr>
          <w:rFonts w:ascii="Angsana New" w:hAnsi="Angsana New" w:hint="cs"/>
          <w:sz w:val="30"/>
          <w:szCs w:val="30"/>
          <w:cs/>
        </w:rPr>
        <w:t>เก้า</w:t>
      </w:r>
      <w:r w:rsidR="00D167B7">
        <w:rPr>
          <w:rFonts w:ascii="Angsana New" w:hAnsi="Angsana New" w:hint="cs"/>
          <w:sz w:val="30"/>
          <w:szCs w:val="30"/>
          <w:cs/>
        </w:rPr>
        <w:t>เดือน</w:t>
      </w:r>
      <w:r w:rsidRPr="00E1761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5581D" w:rsidRPr="0085581D">
        <w:rPr>
          <w:rFonts w:ascii="Angsana New" w:hAnsi="Angsana New" w:hint="cs"/>
          <w:sz w:val="30"/>
          <w:szCs w:val="30"/>
        </w:rPr>
        <w:t>3</w:t>
      </w:r>
      <w:r w:rsidR="00723282" w:rsidRPr="00723282">
        <w:rPr>
          <w:rFonts w:ascii="Angsana New" w:hAnsi="Angsana New" w:hint="cs"/>
          <w:sz w:val="30"/>
          <w:szCs w:val="30"/>
        </w:rPr>
        <w:t>0</w:t>
      </w:r>
      <w:r w:rsidR="00BA673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26DEF" w:rsidRPr="00E17612">
        <w:rPr>
          <w:rFonts w:ascii="Angsana New" w:hAnsi="Angsana New"/>
          <w:sz w:val="30"/>
          <w:szCs w:val="30"/>
        </w:rPr>
        <w:t>25</w:t>
      </w:r>
      <w:r w:rsidR="001266C0" w:rsidRPr="00E17612">
        <w:rPr>
          <w:rFonts w:ascii="Angsana New" w:hAnsi="Angsana New"/>
          <w:sz w:val="30"/>
          <w:szCs w:val="30"/>
        </w:rPr>
        <w:t>6</w:t>
      </w:r>
      <w:r w:rsidR="00486D16">
        <w:rPr>
          <w:rFonts w:ascii="Angsana New" w:hAnsi="Angsana New"/>
          <w:sz w:val="30"/>
          <w:szCs w:val="30"/>
        </w:rPr>
        <w:t>2</w:t>
      </w:r>
      <w:r w:rsidR="00926DEF" w:rsidRPr="00E17612">
        <w:rPr>
          <w:rFonts w:ascii="Angsana New" w:hAnsi="Angsana New" w:hint="cs"/>
          <w:sz w:val="30"/>
          <w:szCs w:val="30"/>
          <w:cs/>
        </w:rPr>
        <w:t xml:space="preserve">และ </w:t>
      </w:r>
      <w:r w:rsidR="00593D3B" w:rsidRPr="00E17612">
        <w:rPr>
          <w:rFonts w:ascii="Angsana New" w:hAnsi="Angsana New"/>
          <w:sz w:val="30"/>
          <w:szCs w:val="30"/>
        </w:rPr>
        <w:t>25</w:t>
      </w:r>
      <w:r w:rsidR="0085581D" w:rsidRPr="0085581D">
        <w:rPr>
          <w:rFonts w:ascii="Angsana New" w:hAnsi="Angsana New" w:hint="cs"/>
          <w:sz w:val="30"/>
          <w:szCs w:val="30"/>
        </w:rPr>
        <w:t>6</w:t>
      </w:r>
      <w:r w:rsidR="00486D16">
        <w:rPr>
          <w:rFonts w:ascii="Angsana New" w:hAnsi="Angsana New"/>
          <w:sz w:val="30"/>
          <w:szCs w:val="30"/>
        </w:rPr>
        <w:t>1</w:t>
      </w:r>
      <w:r w:rsidRPr="00E17612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0709D0" w:rsidRPr="00E17612">
        <w:rPr>
          <w:rFonts w:ascii="Angsana New" w:hAnsi="Angsana New"/>
          <w:sz w:val="30"/>
          <w:szCs w:val="30"/>
          <w:cs/>
        </w:rPr>
        <w:t>งวด</w:t>
      </w:r>
      <w:r w:rsidRPr="00E17612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</w:t>
      </w:r>
      <w:r w:rsidR="000709D0" w:rsidRPr="00E17612">
        <w:rPr>
          <w:rFonts w:ascii="Angsana New" w:hAnsi="Angsana New"/>
          <w:sz w:val="30"/>
          <w:szCs w:val="30"/>
          <w:cs/>
        </w:rPr>
        <w:t>น่ายแล้วระหว่างงวด</w:t>
      </w:r>
      <w:r w:rsidR="00331686" w:rsidRPr="00E17612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BA6733" w:rsidRPr="00C01250" w:rsidRDefault="00BA6733" w:rsidP="00EC155D">
      <w:pPr>
        <w:pStyle w:val="ListParagraph"/>
        <w:spacing w:line="380" w:lineRule="exact"/>
        <w:ind w:left="540"/>
        <w:jc w:val="thaiDistribute"/>
        <w:rPr>
          <w:rFonts w:ascii="Angsana New" w:hAnsi="Angsana New"/>
          <w:sz w:val="22"/>
        </w:rPr>
      </w:pPr>
    </w:p>
    <w:tbl>
      <w:tblPr>
        <w:tblW w:w="9360" w:type="dxa"/>
        <w:tblInd w:w="450" w:type="dxa"/>
        <w:tblLayout w:type="fixed"/>
        <w:tblLook w:val="01E0"/>
      </w:tblPr>
      <w:tblGrid>
        <w:gridCol w:w="3870"/>
        <w:gridCol w:w="1155"/>
        <w:gridCol w:w="262"/>
        <w:gridCol w:w="1193"/>
        <w:gridCol w:w="262"/>
        <w:gridCol w:w="1178"/>
        <w:gridCol w:w="262"/>
        <w:gridCol w:w="1178"/>
      </w:tblGrid>
      <w:tr w:rsidR="00BA6733" w:rsidRPr="00896100" w:rsidTr="00BA6733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A6733" w:rsidRPr="00896100" w:rsidRDefault="00BA6733" w:rsidP="00EC155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10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BA6733" w:rsidRPr="00896100" w:rsidRDefault="00BA6733" w:rsidP="00EC155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A6733" w:rsidRPr="00896100" w:rsidTr="00BA6733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A6733" w:rsidRPr="00896100" w:rsidRDefault="00BA6733" w:rsidP="00EC155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10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8" w:type="dxa"/>
            <w:gridSpan w:val="3"/>
          </w:tcPr>
          <w:p w:rsidR="00BA6733" w:rsidRPr="00896100" w:rsidRDefault="00BA6733" w:rsidP="00EC155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10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6733" w:rsidRPr="0007151A" w:rsidTr="00BA6733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961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:rsidR="00BA6733" w:rsidRPr="009760E9" w:rsidRDefault="00BA673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</w:tcPr>
          <w:p w:rsidR="00BA6733" w:rsidRPr="009760E9" w:rsidRDefault="00BA673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:rsidR="00BA6733" w:rsidRPr="009760E9" w:rsidRDefault="00BA673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:rsidR="00BA6733" w:rsidRPr="009760E9" w:rsidRDefault="00BA673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2" w:type="dxa"/>
          </w:tcPr>
          <w:p w:rsidR="00BA6733" w:rsidRPr="009760E9" w:rsidRDefault="00BA673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</w:tcPr>
          <w:p w:rsidR="00BA6733" w:rsidRPr="009760E9" w:rsidRDefault="00BA6733" w:rsidP="00EC155D">
            <w:pPr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A6733" w:rsidRPr="00896100" w:rsidTr="00BA6733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BA6733" w:rsidRPr="00896100" w:rsidRDefault="00BA6733" w:rsidP="00EC155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/ </w:t>
            </w: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89610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A6733" w:rsidRPr="00CC13AD" w:rsidTr="00BA6733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</w:t>
            </w: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BA6733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12714" w:rsidRPr="00B32E5B" w:rsidRDefault="00012714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A304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4,39</w:t>
            </w:r>
            <w:r w:rsidR="00DC67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BA6733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BA6733" w:rsidRPr="00B32E5B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</w:t>
            </w:r>
            <w:r w:rsidR="00174F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6D07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:rsidR="00BA6733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12714" w:rsidRPr="00B32E5B" w:rsidRDefault="00012714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A304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4,0</w:t>
            </w:r>
            <w:r w:rsidR="00DC67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:rsidR="00BA6733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BA6733" w:rsidRPr="00B32E5B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100,</w:t>
            </w:r>
            <w:r w:rsidR="00174F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</w:tr>
      <w:tr w:rsidR="00BA6733" w:rsidRPr="00CC13AD" w:rsidTr="00BA6733">
        <w:tc>
          <w:tcPr>
            <w:tcW w:w="3870" w:type="dxa"/>
          </w:tcPr>
          <w:p w:rsidR="00BA6733" w:rsidRPr="00896100" w:rsidRDefault="00BA6733" w:rsidP="00EC155D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BA6733" w:rsidRPr="00CC13AD" w:rsidRDefault="00012714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BA6733" w:rsidRPr="00CC13AD" w:rsidRDefault="00012714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BA6733" w:rsidRPr="00BE1E18" w:rsidTr="00BA6733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961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:rsidR="00BA6733" w:rsidRPr="00CC13AD" w:rsidRDefault="00012714" w:rsidP="00EC155D">
            <w:pPr>
              <w:tabs>
                <w:tab w:val="center" w:pos="1044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A304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</w:tabs>
              <w:spacing w:line="380" w:lineRule="exact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</w:tcPr>
          <w:p w:rsidR="00BA6733" w:rsidRPr="00CC13AD" w:rsidRDefault="00BA6733" w:rsidP="00EC155D">
            <w:pPr>
              <w:tabs>
                <w:tab w:val="center" w:pos="1044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0.28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</w:tabs>
              <w:spacing w:line="380" w:lineRule="exact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:rsidR="00BA6733" w:rsidRPr="00CC13AD" w:rsidRDefault="00012714" w:rsidP="00EC155D">
            <w:pPr>
              <w:tabs>
                <w:tab w:val="decimal" w:pos="635"/>
              </w:tabs>
              <w:spacing w:line="380" w:lineRule="exac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A304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:rsidR="00BA6733" w:rsidRPr="00CC13AD" w:rsidRDefault="00BA6733" w:rsidP="00EC155D">
            <w:pPr>
              <w:tabs>
                <w:tab w:val="decimal" w:pos="635"/>
              </w:tabs>
              <w:spacing w:line="380" w:lineRule="exac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0.28</w:t>
            </w:r>
          </w:p>
        </w:tc>
      </w:tr>
      <w:tr w:rsidR="00BA6733" w:rsidRPr="00896100" w:rsidTr="00EF635B">
        <w:trPr>
          <w:trHeight w:val="287"/>
        </w:trPr>
        <w:tc>
          <w:tcPr>
            <w:tcW w:w="3870" w:type="dxa"/>
          </w:tcPr>
          <w:p w:rsidR="00BA6733" w:rsidRPr="00C01250" w:rsidRDefault="00BA6733" w:rsidP="00EC155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1155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A6733" w:rsidRPr="00896100" w:rsidTr="00BA6733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</w:t>
            </w:r>
            <w:r w:rsidRPr="008961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55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:rsidR="00BA6733" w:rsidRPr="00896100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A6733" w:rsidRPr="00CC13AD" w:rsidTr="00EF635B">
        <w:trPr>
          <w:trHeight w:hRule="exact" w:val="290"/>
        </w:trPr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5" w:type="dxa"/>
          </w:tcPr>
          <w:p w:rsidR="00BA6733" w:rsidRPr="00CC13AD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CC13AD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BA6733" w:rsidRPr="00CC13AD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CC13AD" w:rsidRDefault="00BA6733" w:rsidP="00EC155D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:rsidR="00BA6733" w:rsidRPr="00CC13AD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:rsidR="00BA6733" w:rsidRPr="00CC13AD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:rsidR="00BA6733" w:rsidRPr="00CC13AD" w:rsidRDefault="00BA6733" w:rsidP="00EC155D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A6733" w:rsidRPr="00CC13AD" w:rsidTr="00BA6733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</w:t>
            </w: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องบริษัท</w:t>
            </w: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BA6733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012714" w:rsidRPr="00CC13AD" w:rsidRDefault="00012714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</w:t>
            </w:r>
            <w:r w:rsidR="00A304E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4,35</w:t>
            </w:r>
            <w:r w:rsidR="00DC67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tabs>
                <w:tab w:val="center" w:pos="1044"/>
              </w:tabs>
              <w:spacing w:line="38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BA6733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313,9</w:t>
            </w:r>
            <w:r w:rsidR="00817CE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tabs>
                <w:tab w:val="center" w:pos="1044"/>
              </w:tabs>
              <w:spacing w:line="38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:rsidR="00BA6733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012714" w:rsidRPr="00CC13AD" w:rsidRDefault="00012714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</w:t>
            </w:r>
            <w:r w:rsidR="00A304E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3,78</w:t>
            </w:r>
            <w:r w:rsidR="00DC676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tabs>
                <w:tab w:val="center" w:pos="1044"/>
              </w:tabs>
              <w:spacing w:line="38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:rsidR="00BA6733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310,0</w:t>
            </w:r>
            <w:r w:rsidR="00817CE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 w:rsidR="00F00A1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BA6733" w:rsidRPr="00CC13AD" w:rsidTr="00174F27">
        <w:tc>
          <w:tcPr>
            <w:tcW w:w="3870" w:type="dxa"/>
          </w:tcPr>
          <w:p w:rsidR="00BA6733" w:rsidRPr="00896100" w:rsidRDefault="00BA6733" w:rsidP="00EC155D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BA6733" w:rsidRPr="00CC13AD" w:rsidRDefault="00012714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BA6733" w:rsidRPr="00CC13AD" w:rsidRDefault="00012714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tabs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  <w:tab w:val="decimal" w:pos="854"/>
              </w:tabs>
              <w:spacing w:line="380" w:lineRule="exact"/>
              <w:ind w:left="-198" w:right="-15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BA6733" w:rsidRPr="00CC13AD" w:rsidTr="00174F27">
        <w:tc>
          <w:tcPr>
            <w:tcW w:w="3870" w:type="dxa"/>
          </w:tcPr>
          <w:p w:rsidR="00BA6733" w:rsidRPr="00896100" w:rsidRDefault="00BA6733" w:rsidP="00EC155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1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961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bottom w:val="double" w:sz="4" w:space="0" w:color="auto"/>
            </w:tcBorders>
          </w:tcPr>
          <w:p w:rsidR="00BA6733" w:rsidRPr="00CC13AD" w:rsidRDefault="00876936" w:rsidP="00EC155D">
            <w:pPr>
              <w:tabs>
                <w:tab w:val="center" w:pos="1044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0.9</w:t>
            </w:r>
            <w:r w:rsidR="00A304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pStyle w:val="acctfourfigures"/>
              <w:tabs>
                <w:tab w:val="clear" w:pos="765"/>
              </w:tabs>
              <w:spacing w:line="380" w:lineRule="exact"/>
              <w:ind w:left="-19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</w:tcPr>
          <w:p w:rsidR="00BA6733" w:rsidRPr="00CC13AD" w:rsidRDefault="00BA6733" w:rsidP="00EC155D">
            <w:pPr>
              <w:tabs>
                <w:tab w:val="left" w:pos="810"/>
                <w:tab w:val="center" w:pos="1044"/>
              </w:tabs>
              <w:spacing w:line="380" w:lineRule="exact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0.87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:rsidR="00BA6733" w:rsidRPr="00CC13AD" w:rsidRDefault="00876936" w:rsidP="00EC155D">
            <w:pPr>
              <w:tabs>
                <w:tab w:val="center" w:pos="1044"/>
              </w:tabs>
              <w:spacing w:line="380" w:lineRule="exact"/>
              <w:ind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A304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62" w:type="dxa"/>
          </w:tcPr>
          <w:p w:rsidR="00BA6733" w:rsidRPr="00CC13AD" w:rsidRDefault="00BA6733" w:rsidP="00EC155D">
            <w:pPr>
              <w:spacing w:line="380" w:lineRule="exact"/>
              <w:ind w:left="-198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:rsidR="00BA6733" w:rsidRPr="00CC13AD" w:rsidRDefault="00BA6733" w:rsidP="00EC155D">
            <w:pPr>
              <w:tabs>
                <w:tab w:val="center" w:pos="1044"/>
              </w:tabs>
              <w:spacing w:line="380" w:lineRule="exact"/>
              <w:ind w:right="1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0.86</w:t>
            </w:r>
          </w:p>
        </w:tc>
      </w:tr>
    </w:tbl>
    <w:p w:rsidR="00BA70F3" w:rsidRDefault="00EF0E29" w:rsidP="004D667E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10</w:t>
      </w:r>
      <w:r w:rsidR="00BA70F3" w:rsidRPr="001A7F2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A70F3" w:rsidRPr="001A7F22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:rsidR="00806057" w:rsidRDefault="00806057" w:rsidP="004D667E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806057" w:rsidRDefault="00806057" w:rsidP="00806057">
      <w:pPr>
        <w:pStyle w:val="ListParagraph"/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F5B58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4F5B5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4</w:t>
      </w:r>
      <w:r w:rsidRPr="004F5B5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F5B5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4F5B58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 w:rsidRPr="004F5B58">
        <w:rPr>
          <w:rFonts w:ascii="Angsana New" w:hAnsi="Angsana New"/>
          <w:sz w:val="30"/>
          <w:szCs w:val="30"/>
          <w:cs/>
        </w:rPr>
        <w:br/>
      </w:r>
      <w:r w:rsidRPr="004F5B58">
        <w:rPr>
          <w:rFonts w:ascii="Angsana New" w:hAnsi="Angsana New" w:hint="cs"/>
          <w:sz w:val="30"/>
          <w:szCs w:val="30"/>
          <w:cs/>
        </w:rPr>
        <w:t>เงินปันผลจากผลการดำเนินงานปี</w:t>
      </w:r>
      <w:r>
        <w:rPr>
          <w:rFonts w:ascii="Angsana New" w:hAnsi="Angsana New" w:hint="cs"/>
          <w:sz w:val="30"/>
          <w:szCs w:val="30"/>
          <w:cs/>
        </w:rPr>
        <w:t>2561</w:t>
      </w:r>
      <w:r w:rsidRPr="004F5B5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4F5B58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 w:hint="cs"/>
          <w:sz w:val="30"/>
          <w:szCs w:val="30"/>
          <w:cs/>
        </w:rPr>
        <w:t xml:space="preserve">99บาท </w:t>
      </w:r>
      <w:r w:rsidRPr="004F5B58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>
        <w:rPr>
          <w:rFonts w:ascii="Angsana New" w:hAnsi="Angsana New" w:hint="cs"/>
          <w:sz w:val="30"/>
          <w:szCs w:val="30"/>
          <w:cs/>
        </w:rPr>
        <w:t>356.4</w:t>
      </w:r>
      <w:r w:rsidRPr="004F5B58">
        <w:rPr>
          <w:rFonts w:ascii="Angsana New" w:hAnsi="Angsana New" w:hint="cs"/>
          <w:sz w:val="30"/>
          <w:szCs w:val="30"/>
          <w:cs/>
        </w:rPr>
        <w:t xml:space="preserve">ล้านบาทเงินปันผลดังกล่าวจ่ายให้แก่ผู้ถือหุ้นในวันที่ </w:t>
      </w:r>
      <w:r w:rsidRPr="004F5B58">
        <w:rPr>
          <w:rFonts w:ascii="Angsana New" w:hAnsi="Angsana New"/>
          <w:sz w:val="30"/>
          <w:szCs w:val="30"/>
        </w:rPr>
        <w:t>17</w:t>
      </w:r>
      <w:r w:rsidRPr="004F5B5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F5B5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</w:p>
    <w:p w:rsidR="00806057" w:rsidRDefault="00806057" w:rsidP="00806057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806057" w:rsidRDefault="00806057" w:rsidP="00806057">
      <w:pPr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A7F22">
        <w:rPr>
          <w:rFonts w:ascii="Angsana New" w:hAnsi="Angsana New" w:hint="cs"/>
          <w:spacing w:val="-2"/>
          <w:sz w:val="30"/>
          <w:szCs w:val="30"/>
          <w:cs/>
        </w:rPr>
        <w:t xml:space="preserve">ในที่ประชุมสามัญประจำปีของผู้ถือหุ้นบริษัท เมื่อวันที่ </w:t>
      </w:r>
      <w:r w:rsidRPr="001A7F22">
        <w:rPr>
          <w:rFonts w:ascii="Angsana New" w:hAnsi="Angsana New"/>
          <w:spacing w:val="-2"/>
          <w:sz w:val="30"/>
          <w:szCs w:val="30"/>
        </w:rPr>
        <w:t>24</w:t>
      </w:r>
      <w:r w:rsidRPr="001A7F22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2561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ผู้ถือหุ้นมีมติอนุมัติการจ่ายเงินปันผลจากผลการดำเนินงานปี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 xml:space="preserve">2559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และ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2560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ในอัตราหุ้นละ </w:t>
      </w:r>
      <w:r w:rsidRPr="001A7F22">
        <w:rPr>
          <w:rFonts w:ascii="Angsana New" w:hAnsi="Angsana New"/>
          <w:spacing w:val="-2"/>
          <w:sz w:val="30"/>
          <w:szCs w:val="30"/>
          <w:lang w:val="en-US"/>
        </w:rPr>
        <w:t>0.08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บาท และอัตราหุ้นละ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0.92 </w:t>
      </w:r>
      <w:r w:rsidRPr="001A7F22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บาทตามลำดับ รวมเป็นอัตร</w:t>
      </w:r>
      <w:r w:rsidRPr="001A7F22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1A7F22">
        <w:rPr>
          <w:rFonts w:ascii="Angsana New" w:hAnsi="Angsana New"/>
          <w:sz w:val="30"/>
          <w:szCs w:val="30"/>
          <w:lang w:val="en-US"/>
        </w:rPr>
        <w:br/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หุ้นละ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บาท เป็นจำนวนเงินรวม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360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 เงินปันผลดังกล่าวจ่ายให้แก่ผู้ถือหุ้นในวันที่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18</w:t>
      </w:r>
      <w:r w:rsidRPr="001A7F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1A7F22">
        <w:rPr>
          <w:rFonts w:ascii="Angsana New" w:hAnsi="Angsana New"/>
          <w:spacing w:val="-4"/>
          <w:sz w:val="30"/>
          <w:szCs w:val="30"/>
          <w:lang w:val="en-US"/>
        </w:rPr>
        <w:t>2561</w:t>
      </w:r>
    </w:p>
    <w:p w:rsidR="00806057" w:rsidRPr="00806057" w:rsidRDefault="00806057" w:rsidP="004D667E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DD5973" w:rsidRDefault="00054E19" w:rsidP="004D667E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16165C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1</w:t>
      </w:r>
      <w:r w:rsidR="00A63430" w:rsidRPr="00E17612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DD5973" w:rsidRPr="00E17612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:rsidR="00EC75E5" w:rsidRDefault="00EC75E5" w:rsidP="004D667E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6750"/>
        <w:gridCol w:w="2430"/>
      </w:tblGrid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AB15B3" w:rsidRPr="000E1985" w:rsidRDefault="00AB15B3" w:rsidP="0001271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AB15B3" w:rsidRPr="000E1985" w:rsidRDefault="00AB15B3" w:rsidP="00012714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0E1985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/</w:t>
            </w: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AB15B3" w:rsidRPr="000E1985" w:rsidRDefault="00AB15B3" w:rsidP="00012714">
            <w:pPr>
              <w:spacing w:line="240" w:lineRule="auto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1985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AB15B3" w:rsidRPr="00375BC5" w:rsidRDefault="00AB15B3" w:rsidP="00012714">
            <w:pPr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5D5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2562</w:t>
            </w:r>
          </w:p>
        </w:tc>
        <w:tc>
          <w:tcPr>
            <w:tcW w:w="2430" w:type="dxa"/>
          </w:tcPr>
          <w:p w:rsidR="00AB15B3" w:rsidRPr="00495B06" w:rsidRDefault="00AB15B3" w:rsidP="00012714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</w:tcPr>
          <w:p w:rsidR="00AB15B3" w:rsidRPr="00495B06" w:rsidRDefault="00AB15B3" w:rsidP="00012714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430" w:type="dxa"/>
            <w:shd w:val="clear" w:color="auto" w:fill="auto"/>
          </w:tcPr>
          <w:p w:rsidR="00AB15B3" w:rsidRPr="00495B06" w:rsidRDefault="00AB15B3" w:rsidP="00012714">
            <w:pPr>
              <w:spacing w:line="240" w:lineRule="auto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5B3" w:rsidRPr="00495B06" w:rsidTr="00012714">
        <w:tc>
          <w:tcPr>
            <w:tcW w:w="6750" w:type="dxa"/>
          </w:tcPr>
          <w:p w:rsidR="00AB15B3" w:rsidRPr="00B53B3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3B3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AB15B3" w:rsidRPr="00495B06" w:rsidRDefault="00B25152" w:rsidP="00012714">
            <w:pPr>
              <w:tabs>
                <w:tab w:val="decimal" w:pos="1134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10,638</w:t>
            </w:r>
          </w:p>
        </w:tc>
      </w:tr>
      <w:tr w:rsidR="00AB15B3" w:rsidRPr="0016165C" w:rsidTr="00012714">
        <w:tc>
          <w:tcPr>
            <w:tcW w:w="6750" w:type="dxa"/>
          </w:tcPr>
          <w:p w:rsidR="00AB15B3" w:rsidRPr="0016165C" w:rsidRDefault="00AB15B3" w:rsidP="00012714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:rsidR="00AB15B3" w:rsidRPr="0016165C" w:rsidRDefault="00AB15B3" w:rsidP="00012714">
            <w:pPr>
              <w:tabs>
                <w:tab w:val="decimal" w:pos="1134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5B3" w:rsidRPr="00495B06" w:rsidTr="00012714">
        <w:tc>
          <w:tcPr>
            <w:tcW w:w="6750" w:type="dxa"/>
          </w:tcPr>
          <w:p w:rsidR="00AB15B3" w:rsidRDefault="00AB15B3" w:rsidP="00012714">
            <w:pPr>
              <w:pStyle w:val="BodyText"/>
              <w:spacing w:after="0" w:line="380" w:lineRule="exact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AB15B3" w:rsidRPr="00495B06" w:rsidRDefault="00AB15B3" w:rsidP="00012714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</w:tc>
        <w:tc>
          <w:tcPr>
            <w:tcW w:w="2430" w:type="dxa"/>
            <w:shd w:val="clear" w:color="auto" w:fill="auto"/>
          </w:tcPr>
          <w:p w:rsidR="00AB15B3" w:rsidRDefault="00AB15B3" w:rsidP="00012714">
            <w:pPr>
              <w:tabs>
                <w:tab w:val="decimal" w:pos="1145"/>
              </w:tabs>
              <w:spacing w:line="380" w:lineRule="exact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25152" w:rsidRPr="00495B06" w:rsidRDefault="00B25152" w:rsidP="00B25152">
            <w:pPr>
              <w:tabs>
                <w:tab w:val="decimal" w:pos="1145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5B3" w:rsidRPr="00495B06" w:rsidTr="00012714">
        <w:tc>
          <w:tcPr>
            <w:tcW w:w="6750" w:type="dxa"/>
          </w:tcPr>
          <w:p w:rsidR="00AB15B3" w:rsidRPr="00694616" w:rsidRDefault="00AB15B3" w:rsidP="00012714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30" w:type="dxa"/>
            <w:shd w:val="clear" w:color="auto" w:fill="auto"/>
          </w:tcPr>
          <w:p w:rsidR="00AB15B3" w:rsidRPr="00495B06" w:rsidRDefault="00F86641" w:rsidP="00012714">
            <w:pPr>
              <w:tabs>
                <w:tab w:val="decimal" w:pos="1155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AB15B3" w:rsidRPr="00495B06" w:rsidRDefault="00F86641" w:rsidP="00012714">
            <w:pPr>
              <w:tabs>
                <w:tab w:val="decimal" w:pos="1155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805</w:t>
            </w: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15B3" w:rsidRPr="00050F9F" w:rsidRDefault="00B25152" w:rsidP="00012714">
            <w:pPr>
              <w:tabs>
                <w:tab w:val="decimal" w:pos="1145"/>
              </w:tabs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1,098</w:t>
            </w: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:rsidR="00AB15B3" w:rsidRPr="00495B06" w:rsidRDefault="00AB15B3" w:rsidP="00012714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  <w:shd w:val="clear" w:color="auto" w:fill="auto"/>
          </w:tcPr>
          <w:p w:rsidR="00AB15B3" w:rsidRPr="00495B06" w:rsidRDefault="00AB15B3" w:rsidP="00012714">
            <w:pPr>
              <w:tabs>
                <w:tab w:val="decimal" w:pos="1145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15B3" w:rsidRPr="00495B06" w:rsidTr="00012714">
        <w:tc>
          <w:tcPr>
            <w:tcW w:w="6750" w:type="dxa"/>
          </w:tcPr>
          <w:p w:rsidR="00AB15B3" w:rsidRPr="00495B06" w:rsidRDefault="00AB15B3" w:rsidP="00012714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</w:tcPr>
          <w:p w:rsidR="00AB15B3" w:rsidRPr="000233FC" w:rsidRDefault="00AB15B3" w:rsidP="00012714">
            <w:pPr>
              <w:tabs>
                <w:tab w:val="decimal" w:pos="1691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4,593</w:t>
            </w:r>
          </w:p>
        </w:tc>
      </w:tr>
    </w:tbl>
    <w:p w:rsidR="00C064AB" w:rsidRDefault="00C064AB" w:rsidP="004D667E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806057" w:rsidRDefault="00806057" w:rsidP="004D667E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806057" w:rsidRDefault="00806057" w:rsidP="004D667E">
      <w:pPr>
        <w:spacing w:line="240" w:lineRule="auto"/>
        <w:ind w:left="540" w:hanging="540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DD5973" w:rsidRPr="00345DA7" w:rsidRDefault="00DD5973" w:rsidP="004D667E">
      <w:pPr>
        <w:widowControl w:val="0"/>
        <w:spacing w:line="240" w:lineRule="auto"/>
        <w:ind w:right="-4" w:firstLine="562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345DA7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หนังสือค้ำประกันจากธนาคาร</w:t>
      </w:r>
    </w:p>
    <w:p w:rsidR="00DD5973" w:rsidRPr="00EC75E5" w:rsidRDefault="00DD5973" w:rsidP="004D667E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1020E" w:rsidRDefault="00DD5973" w:rsidP="004D667E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บริษัทมีภาระผูกพันกับธนาคารแห่งหนึ่งจากการให้ธนาคารออกหนังสือค้ำประกันการใช้ไฟฟ้า โดยมีเงินฝากธนาคารใช้เป็นหลักประกัน</w:t>
      </w:r>
      <w:r w:rsidRPr="00345DA7">
        <w:rPr>
          <w:rFonts w:ascii="Angsana New" w:hAnsi="Angsana New"/>
          <w:i/>
          <w:iCs/>
          <w:sz w:val="30"/>
          <w:szCs w:val="30"/>
        </w:rPr>
        <w:t>(</w:t>
      </w:r>
      <w:r w:rsidRPr="00345DA7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Pr="00345DA7">
        <w:rPr>
          <w:rFonts w:ascii="Angsana New" w:hAnsi="Angsana New"/>
          <w:i/>
          <w:iCs/>
          <w:sz w:val="30"/>
          <w:szCs w:val="30"/>
        </w:rPr>
        <w:t>4</w:t>
      </w:r>
      <w:r w:rsidRPr="00345DA7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:rsidR="00A546B4" w:rsidRDefault="00A546B4" w:rsidP="004D667E">
      <w:pPr>
        <w:spacing w:line="240" w:lineRule="auto"/>
        <w:ind w:left="562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815296" w:rsidRDefault="00815296" w:rsidP="004D667E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12</w:t>
      </w:r>
      <w:r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ab/>
        <w:t>มาตรฐานการรายงานทางการเงินที่ยังไม่ได้ใช้</w:t>
      </w:r>
    </w:p>
    <w:p w:rsidR="00815296" w:rsidRDefault="00815296" w:rsidP="004D667E">
      <w:pPr>
        <w:spacing w:line="240" w:lineRule="auto"/>
        <w:ind w:right="-4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:rsidR="00815296" w:rsidRDefault="00815296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2BDE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1C7CD5">
        <w:rPr>
          <w:rFonts w:ascii="Angsana New" w:hAnsi="Angsana New" w:hint="cs"/>
          <w:sz w:val="30"/>
          <w:szCs w:val="30"/>
          <w:cs/>
        </w:rPr>
        <w:t>ซึ่ง</w:t>
      </w:r>
      <w:r w:rsidRPr="008C2BDE">
        <w:rPr>
          <w:rFonts w:ascii="Angsana New" w:hAnsi="Angsana New"/>
          <w:sz w:val="30"/>
          <w:szCs w:val="30"/>
          <w:cs/>
        </w:rPr>
        <w:t>เกี่ยวกับการดำเนินงานของบริษัท</w:t>
      </w:r>
      <w:r w:rsidRPr="008C2BDE">
        <w:rPr>
          <w:rFonts w:ascii="Angsana New" w:hAnsi="Angsana New"/>
          <w:sz w:val="30"/>
          <w:szCs w:val="30"/>
        </w:rPr>
        <w:t> </w:t>
      </w:r>
      <w:r w:rsidR="001C7CD5">
        <w:rPr>
          <w:rFonts w:ascii="Angsana New" w:hAnsi="Angsana New" w:hint="cs"/>
          <w:sz w:val="30"/>
          <w:szCs w:val="30"/>
          <w:cs/>
        </w:rPr>
        <w:t>และ</w:t>
      </w:r>
      <w:r w:rsidRPr="008C2BDE">
        <w:rPr>
          <w:rFonts w:ascii="Angsana New" w:hAnsi="Angsana New"/>
          <w:sz w:val="30"/>
          <w:szCs w:val="30"/>
          <w:cs/>
        </w:rPr>
        <w:t>คาดว่าจะมีผลกระทบที่มีสาระสำคัญต่องบการเงินที่แสด</w:t>
      </w:r>
      <w:r>
        <w:rPr>
          <w:rFonts w:ascii="Angsana New" w:hAnsi="Angsana New"/>
          <w:sz w:val="30"/>
          <w:szCs w:val="30"/>
          <w:cs/>
        </w:rPr>
        <w:t>งเงินลงทุนตามวิธีส่วนได้เสีย</w:t>
      </w:r>
      <w:r w:rsidR="00EF55A5"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>และ</w:t>
      </w:r>
      <w:r w:rsidRPr="008C2BDE">
        <w:rPr>
          <w:rFonts w:ascii="Angsana New" w:hAnsi="Angsana New"/>
          <w:sz w:val="30"/>
          <w:szCs w:val="30"/>
          <w:cs/>
        </w:rPr>
        <w:t xml:space="preserve">งบการเงินเฉพาะกิจการเมื่อนำมาถือปฏิบัติเป็นครั้งแรก </w:t>
      </w:r>
      <w:r w:rsidR="001C7CD5">
        <w:rPr>
          <w:rFonts w:ascii="Angsana New" w:hAnsi="Angsana New" w:hint="cs"/>
          <w:sz w:val="30"/>
          <w:szCs w:val="30"/>
          <w:cs/>
        </w:rPr>
        <w:t>โดย</w:t>
      </w:r>
      <w:r w:rsidRPr="008C2BDE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8C2BDE">
        <w:rPr>
          <w:rFonts w:ascii="Angsana New" w:hAnsi="Angsana New"/>
          <w:sz w:val="30"/>
          <w:szCs w:val="30"/>
        </w:rPr>
        <w:t> </w:t>
      </w:r>
      <w:r w:rsidRPr="008C2BDE">
        <w:rPr>
          <w:rFonts w:ascii="Angsana New" w:hAnsi="Angsana New"/>
          <w:sz w:val="30"/>
          <w:szCs w:val="30"/>
          <w:cs/>
        </w:rPr>
        <w:t>1</w:t>
      </w:r>
      <w:r w:rsidRPr="008C2BDE">
        <w:rPr>
          <w:rFonts w:ascii="Angsana New" w:hAnsi="Angsana New"/>
          <w:sz w:val="30"/>
          <w:szCs w:val="30"/>
        </w:rPr>
        <w:t> </w:t>
      </w:r>
      <w:r w:rsidRPr="008C2BDE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  <w:cs/>
        </w:rPr>
        <w:t>2563 มีดั</w:t>
      </w:r>
      <w:r w:rsidRPr="008C2BDE">
        <w:rPr>
          <w:rFonts w:ascii="Angsana New" w:hAnsi="Angsana New"/>
          <w:sz w:val="30"/>
          <w:szCs w:val="30"/>
          <w:cs/>
        </w:rPr>
        <w:t>งต่อไปนี้</w:t>
      </w:r>
      <w:r w:rsidRPr="008C2BDE">
        <w:rPr>
          <w:rFonts w:ascii="Angsana New" w:hAnsi="Angsana New"/>
          <w:sz w:val="30"/>
          <w:szCs w:val="30"/>
        </w:rPr>
        <w:t> </w:t>
      </w:r>
    </w:p>
    <w:p w:rsidR="00815296" w:rsidRPr="00165B02" w:rsidRDefault="00815296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tbl>
      <w:tblPr>
        <w:tblW w:w="0" w:type="auto"/>
        <w:tblInd w:w="450" w:type="dxa"/>
        <w:tblLook w:val="04A0"/>
      </w:tblPr>
      <w:tblGrid>
        <w:gridCol w:w="3978"/>
        <w:gridCol w:w="4719"/>
      </w:tblGrid>
      <w:tr w:rsidR="00815296" w:rsidRPr="00165B02" w:rsidTr="00C064AB">
        <w:trPr>
          <w:tblHeader/>
        </w:trPr>
        <w:tc>
          <w:tcPr>
            <w:tcW w:w="3978" w:type="dxa"/>
            <w:shd w:val="clear" w:color="auto" w:fill="auto"/>
            <w:vAlign w:val="bottom"/>
          </w:tcPr>
          <w:p w:rsidR="00815296" w:rsidRPr="00165B02" w:rsidRDefault="00815296" w:rsidP="004D667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719" w:type="dxa"/>
            <w:shd w:val="clear" w:color="auto" w:fill="auto"/>
            <w:vAlign w:val="bottom"/>
          </w:tcPr>
          <w:p w:rsidR="00815296" w:rsidRPr="00165B02" w:rsidRDefault="00815296" w:rsidP="004D667E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65B0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15296" w:rsidRPr="00165B02" w:rsidTr="00C064AB">
        <w:tc>
          <w:tcPr>
            <w:tcW w:w="3978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165B0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65B02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719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15296" w:rsidRPr="00165B02" w:rsidTr="00C064AB">
        <w:tc>
          <w:tcPr>
            <w:tcW w:w="3978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719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15296" w:rsidRPr="00165B02" w:rsidTr="00C064AB">
        <w:tc>
          <w:tcPr>
            <w:tcW w:w="3978" w:type="dxa"/>
            <w:shd w:val="clear" w:color="auto" w:fill="auto"/>
          </w:tcPr>
          <w:p w:rsidR="00815296" w:rsidRPr="000D7206" w:rsidRDefault="00815296" w:rsidP="004D667E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D720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D720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719" w:type="dxa"/>
            <w:shd w:val="clear" w:color="auto" w:fill="auto"/>
          </w:tcPr>
          <w:p w:rsidR="00815296" w:rsidRPr="000D7206" w:rsidRDefault="00815296" w:rsidP="004D667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D7206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815296" w:rsidRPr="00165B02" w:rsidTr="00C064AB">
        <w:tc>
          <w:tcPr>
            <w:tcW w:w="3978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719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15296" w:rsidRPr="00165B02" w:rsidTr="00C064AB">
        <w:tc>
          <w:tcPr>
            <w:tcW w:w="3978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719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15296" w:rsidRPr="00165B02" w:rsidTr="00C064AB">
        <w:tc>
          <w:tcPr>
            <w:tcW w:w="3978" w:type="dxa"/>
            <w:shd w:val="clear" w:color="auto" w:fill="auto"/>
          </w:tcPr>
          <w:p w:rsidR="00815296" w:rsidRPr="00165B02" w:rsidRDefault="00815296" w:rsidP="004D667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65B02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719" w:type="dxa"/>
            <w:shd w:val="clear" w:color="auto" w:fill="auto"/>
          </w:tcPr>
          <w:p w:rsidR="00815296" w:rsidRDefault="00815296" w:rsidP="004D667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15296" w:rsidRPr="00165B02" w:rsidRDefault="00815296" w:rsidP="004D667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5B02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A6733" w:rsidRPr="00BA6733" w:rsidRDefault="00BA6733" w:rsidP="004D667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815296" w:rsidRPr="00165B02" w:rsidRDefault="00815296" w:rsidP="004D667E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5B02">
        <w:rPr>
          <w:rFonts w:ascii="Angsana New" w:hAnsi="Angsana New"/>
          <w:i/>
          <w:iCs/>
          <w:sz w:val="30"/>
          <w:szCs w:val="30"/>
        </w:rPr>
        <w:t xml:space="preserve">* </w:t>
      </w:r>
      <w:r w:rsidR="000F499E" w:rsidRPr="000F499E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15296" w:rsidRDefault="00815296" w:rsidP="004D667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15296" w:rsidRPr="00C064AB" w:rsidRDefault="00815296" w:rsidP="004D667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064A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815296" w:rsidRPr="00C064AB" w:rsidRDefault="00815296" w:rsidP="004D66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815296" w:rsidRPr="00C064AB" w:rsidRDefault="000F499E" w:rsidP="004D667E">
      <w:pPr>
        <w:spacing w:line="240" w:lineRule="auto"/>
        <w:ind w:left="900" w:right="-4"/>
        <w:jc w:val="thaiDistribute"/>
        <w:rPr>
          <w:rFonts w:ascii="Angsana New" w:hAnsi="Angsana New"/>
          <w:sz w:val="30"/>
          <w:szCs w:val="30"/>
          <w:lang w:val="en-US"/>
        </w:rPr>
      </w:pPr>
      <w:r w:rsidRPr="00C064AB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การวัดมูลค่าการด้อยค่าและการตัดรายการรวมถึงหลักการบัญชีของอนุพันธ์และการบัญชีป้องกันความเสี่ยงเมื่อมาตรฐานการรายงานทางการเงินกลุ่มนี้มีผลบังคับใช้จะทำให้มาตรฐานการบัญชี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C064AB" w:rsidRDefault="00C064AB">
      <w:pPr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</w:pPr>
    </w:p>
    <w:p w:rsidR="00815296" w:rsidRPr="00C064AB" w:rsidRDefault="00815296" w:rsidP="00C064AB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C064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C064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C064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15296" w:rsidRPr="005D40BB" w:rsidRDefault="00815296" w:rsidP="004D667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4"/>
          <w:szCs w:val="14"/>
          <w:highlight w:val="cyan"/>
        </w:rPr>
      </w:pPr>
    </w:p>
    <w:p w:rsidR="0036478D" w:rsidRPr="00C064AB" w:rsidRDefault="000F499E" w:rsidP="004D667E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C064AB">
        <w:rPr>
          <w:rFonts w:asciiTheme="majorBidi" w:hAnsiTheme="majorBidi" w:hint="cs"/>
          <w:sz w:val="30"/>
          <w:szCs w:val="30"/>
          <w:cs/>
        </w:rPr>
        <w:t>มาตรฐานการรายงานทางการเงินฉบับที่</w:t>
      </w:r>
      <w:r w:rsidRPr="00C064AB">
        <w:rPr>
          <w:rFonts w:asciiTheme="majorBidi" w:hAnsiTheme="majorBidi"/>
          <w:sz w:val="30"/>
          <w:szCs w:val="30"/>
          <w:cs/>
        </w:rPr>
        <w:t xml:space="preserve"> 16 </w:t>
      </w:r>
      <w:r w:rsidRPr="00C064AB">
        <w:rPr>
          <w:rFonts w:asciiTheme="majorBidi" w:hAnsiTheme="majorBidi" w:hint="cs"/>
          <w:sz w:val="30"/>
          <w:szCs w:val="30"/>
          <w:cs/>
        </w:rPr>
        <w:t>ได้นำเสนอวิธีการบัญชีเดียวสำหรับผู้เช่าโดยผู้เช่าต้องรับรู้สินทรัพย์สิทธิการใช้และหนี้สินตามสัญญาเช่าซึ่งยกเว้นการรับรู้รายการสำหรับสัญญาเช่าระยะสั้นหรือสินทรัพย์อ้างอิงนั้นมีมูลค่าต่ำเมื่อมาตรฐานการรายงานทางการเงินฉบับนี้มีผลบังคับใช้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0F499E" w:rsidRPr="005D40BB" w:rsidRDefault="000F499E" w:rsidP="004D667E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12"/>
          <w:szCs w:val="12"/>
          <w:highlight w:val="yellow"/>
        </w:rPr>
      </w:pPr>
    </w:p>
    <w:p w:rsidR="00A479B4" w:rsidRDefault="00B552A0" w:rsidP="004D667E">
      <w:pPr>
        <w:spacing w:line="240" w:lineRule="auto"/>
        <w:ind w:left="900" w:right="-4"/>
        <w:jc w:val="thaiDistribute"/>
        <w:rPr>
          <w:rFonts w:ascii="Angsana New" w:hAnsi="Angsana New"/>
          <w:color w:val="000000"/>
          <w:spacing w:val="2"/>
          <w:sz w:val="30"/>
          <w:szCs w:val="30"/>
          <w:lang w:val="en-US"/>
        </w:rPr>
      </w:pPr>
      <w:r w:rsidRPr="00C064AB">
        <w:rPr>
          <w:rFonts w:ascii="Angsana New" w:hAnsi="Angsana New" w:hint="cs"/>
          <w:color w:val="000000"/>
          <w:spacing w:val="2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B552A0" w:rsidRPr="005D40BB" w:rsidRDefault="00B552A0" w:rsidP="004D667E">
      <w:pPr>
        <w:spacing w:line="240" w:lineRule="auto"/>
        <w:ind w:left="900" w:right="-4"/>
        <w:jc w:val="thaiDistribute"/>
        <w:rPr>
          <w:rFonts w:ascii="Angsana New" w:hAnsi="Angsana New"/>
          <w:color w:val="000000"/>
          <w:spacing w:val="2"/>
          <w:sz w:val="16"/>
          <w:szCs w:val="16"/>
          <w:lang w:val="en-US"/>
        </w:rPr>
      </w:pPr>
    </w:p>
    <w:p w:rsidR="00B40260" w:rsidRPr="00C064AB" w:rsidRDefault="00B40260" w:rsidP="004D667E">
      <w:pPr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C064AB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13</w:t>
      </w:r>
      <w:r w:rsidRPr="00C064AB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ab/>
        <w:t>การจัดประเภทรายการใหม่</w:t>
      </w:r>
    </w:p>
    <w:p w:rsidR="00CE3CAF" w:rsidRPr="005D40BB" w:rsidRDefault="00CE3CAF" w:rsidP="004D667E">
      <w:pPr>
        <w:spacing w:line="240" w:lineRule="auto"/>
        <w:rPr>
          <w:rFonts w:ascii="Angsana New" w:hAnsi="Angsana New"/>
          <w:b/>
          <w:bCs/>
          <w:snapToGrid w:val="0"/>
          <w:sz w:val="16"/>
          <w:szCs w:val="16"/>
          <w:lang w:val="en-US" w:eastAsia="th-TH"/>
        </w:rPr>
      </w:pPr>
    </w:p>
    <w:p w:rsidR="000D120D" w:rsidRDefault="000D120D" w:rsidP="004D667E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</w:t>
      </w:r>
      <w:r>
        <w:rPr>
          <w:rFonts w:ascii="Angsana New" w:hAnsi="Angsana New" w:hint="cs"/>
          <w:sz w:val="30"/>
          <w:szCs w:val="30"/>
          <w:cs/>
        </w:rPr>
        <w:t>ในงบกำไรขาดทุนเบ็ดเสร็จสำหรับงวดสามเดือนและ</w:t>
      </w:r>
      <w:r w:rsidR="000A6D49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723282">
        <w:rPr>
          <w:rFonts w:ascii="Angsana New" w:hAnsi="Angsana New" w:hint="cs"/>
          <w:sz w:val="30"/>
          <w:szCs w:val="30"/>
          <w:lang w:val="en-US"/>
        </w:rPr>
        <w:t>0</w:t>
      </w:r>
      <w:r w:rsidR="000A6D4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>
        <w:rPr>
          <w:rFonts w:ascii="Angsana New" w:hAnsi="Angsana New"/>
          <w:sz w:val="30"/>
          <w:szCs w:val="30"/>
          <w:cs/>
        </w:rPr>
        <w:t>ซึ่งรวมอยู่ในงบการเงิน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2 </w:t>
      </w:r>
      <w:r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เพื่อวัตถุประสงค์ในการเปรียบเทียบได้มีการจัดประเภทรายการใหม่เพื่อให้สอดคล้องกับการนำเสนองบการ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</w:t>
      </w:r>
      <w:r w:rsidRPr="0085581D"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F0002E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:rsidR="000D120D" w:rsidRPr="005D40BB" w:rsidRDefault="000D120D" w:rsidP="004D667E">
      <w:pPr>
        <w:widowControl w:val="0"/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770"/>
        <w:gridCol w:w="1260"/>
        <w:gridCol w:w="270"/>
        <w:gridCol w:w="1350"/>
        <w:gridCol w:w="270"/>
        <w:gridCol w:w="1260"/>
      </w:tblGrid>
      <w:tr w:rsidR="000A6D49" w:rsidRPr="00F0002E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5"/>
          </w:tcPr>
          <w:p w:rsidR="000A6D49" w:rsidRPr="000A6D49" w:rsidRDefault="000A6D49" w:rsidP="004F74CF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0A6D49" w:rsidRPr="00F0002E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</w:tc>
      </w:tr>
      <w:tr w:rsidR="000A6D49" w:rsidRPr="00F0002E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F0002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6D49" w:rsidRPr="00F0002E" w:rsidTr="00C064AB">
        <w:trPr>
          <w:trHeight w:val="577"/>
        </w:trPr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ก่อนการจัดประเภทใหม่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6D49" w:rsidRPr="00F0002E" w:rsidRDefault="000A6D49" w:rsidP="004F74CF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02E">
              <w:rPr>
                <w:rFonts w:ascii="Angsana New" w:hAnsi="Angsana New"/>
                <w:sz w:val="30"/>
                <w:szCs w:val="30"/>
                <w:cs/>
              </w:rPr>
              <w:t>หลังการจัดประเภทใหม่</w:t>
            </w:r>
          </w:p>
        </w:tc>
      </w:tr>
      <w:tr w:rsidR="000A6D49" w:rsidRPr="00B60EAF" w:rsidTr="005D40BB">
        <w:trPr>
          <w:trHeight w:val="209"/>
        </w:trPr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hideMark/>
          </w:tcPr>
          <w:p w:rsidR="000A6D49" w:rsidRPr="00B60EAF" w:rsidRDefault="000A6D49" w:rsidP="004F74CF">
            <w:pPr>
              <w:pStyle w:val="BodyText"/>
              <w:spacing w:after="0" w:line="38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60E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6D49" w:rsidRPr="001D4096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:rsidR="000A6D49" w:rsidRPr="00F0002E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6D49" w:rsidRPr="001D4096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BD1B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BD1B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:rsidR="000A6D49" w:rsidRPr="00F0002E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6D49" w:rsidRPr="0002533B" w:rsidTr="00C064AB">
        <w:tc>
          <w:tcPr>
            <w:tcW w:w="4770" w:type="dxa"/>
          </w:tcPr>
          <w:p w:rsidR="000A6D49" w:rsidRPr="00496FAA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จากการขาย</w:t>
            </w:r>
          </w:p>
        </w:tc>
        <w:tc>
          <w:tcPr>
            <w:tcW w:w="1260" w:type="dxa"/>
          </w:tcPr>
          <w:p w:rsidR="000A6D49" w:rsidRPr="0002533B" w:rsidRDefault="00B25152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(675,946)</w:t>
            </w: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A6D49" w:rsidRPr="0002533B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7D6A7B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A6D49" w:rsidRPr="0002533B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7D6A7B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76936" w:rsidRPr="0002533B" w:rsidTr="00C064AB">
        <w:tc>
          <w:tcPr>
            <w:tcW w:w="4770" w:type="dxa"/>
          </w:tcPr>
          <w:p w:rsidR="00876936" w:rsidRPr="00496FAA" w:rsidRDefault="00876936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:rsidR="00876936" w:rsidRPr="0002533B" w:rsidRDefault="00B25152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451,064</w:t>
            </w:r>
          </w:p>
        </w:tc>
        <w:tc>
          <w:tcPr>
            <w:tcW w:w="270" w:type="dxa"/>
          </w:tcPr>
          <w:p w:rsidR="00876936" w:rsidRPr="0002533B" w:rsidRDefault="00876936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76936" w:rsidRPr="0002533B" w:rsidRDefault="009A4C13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1,913</w:t>
            </w:r>
          </w:p>
        </w:tc>
        <w:tc>
          <w:tcPr>
            <w:tcW w:w="270" w:type="dxa"/>
          </w:tcPr>
          <w:p w:rsidR="00876936" w:rsidRPr="0002533B" w:rsidRDefault="00876936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76936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C42A4">
              <w:rPr>
                <w:rFonts w:ascii="Angsana New" w:hAnsi="Angsana New"/>
                <w:sz w:val="30"/>
                <w:szCs w:val="30"/>
                <w:lang w:val="en-US"/>
              </w:rPr>
              <w:t>52,977</w:t>
            </w:r>
          </w:p>
        </w:tc>
      </w:tr>
      <w:tr w:rsidR="000A6D49" w:rsidRPr="0002533B" w:rsidTr="00C064AB">
        <w:tc>
          <w:tcPr>
            <w:tcW w:w="4770" w:type="dxa"/>
            <w:hideMark/>
          </w:tcPr>
          <w:p w:rsidR="000A6D49" w:rsidRPr="00FD356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:rsidR="000A6D49" w:rsidRPr="0002533B" w:rsidRDefault="00B25152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68,279</w:t>
            </w:r>
          </w:p>
        </w:tc>
        <w:tc>
          <w:tcPr>
            <w:tcW w:w="270" w:type="dxa"/>
            <w:shd w:val="clear" w:color="auto" w:fill="auto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6D49" w:rsidRPr="0002533B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C42A4">
              <w:rPr>
                <w:rFonts w:ascii="Angsana New" w:hAnsi="Angsana New"/>
                <w:sz w:val="30"/>
                <w:szCs w:val="30"/>
                <w:lang w:val="en-US"/>
              </w:rPr>
              <w:t>4,5</w:t>
            </w:r>
            <w:r w:rsidR="007D6A7B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0A6D49" w:rsidRPr="0002533B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</w:t>
            </w:r>
            <w:r w:rsidR="007D6A7B">
              <w:rPr>
                <w:rFonts w:ascii="Angsana New" w:hAnsi="Angsana New"/>
                <w:sz w:val="30"/>
                <w:szCs w:val="30"/>
              </w:rPr>
              <w:t>77</w:t>
            </w:r>
            <w:r w:rsidR="00B8618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A6D49" w:rsidRPr="0002533B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6D49" w:rsidRPr="0002533B" w:rsidRDefault="009E5283" w:rsidP="009E5283">
            <w:pPr>
              <w:pStyle w:val="BodyText"/>
              <w:tabs>
                <w:tab w:val="decimal" w:pos="70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6D49" w:rsidRPr="004F74CF" w:rsidTr="005D40BB">
        <w:trPr>
          <w:trHeight w:val="50"/>
        </w:trPr>
        <w:tc>
          <w:tcPr>
            <w:tcW w:w="4770" w:type="dxa"/>
          </w:tcPr>
          <w:p w:rsidR="000A6D49" w:rsidRPr="005D40BB" w:rsidRDefault="000A6D49" w:rsidP="004D667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:rsidR="000A6D49" w:rsidRPr="004F74CF" w:rsidRDefault="000A6D49" w:rsidP="004D667E">
            <w:pPr>
              <w:pStyle w:val="BodyText"/>
              <w:tabs>
                <w:tab w:val="decimal" w:pos="97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0A6D49" w:rsidRPr="004F74CF" w:rsidRDefault="000A6D49" w:rsidP="004D667E">
            <w:pPr>
              <w:pStyle w:val="BodyText"/>
              <w:tabs>
                <w:tab w:val="decimal" w:pos="975"/>
              </w:tabs>
              <w:spacing w:after="0" w:line="240" w:lineRule="auto"/>
              <w:ind w:right="-15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0A6D49" w:rsidRPr="004F74CF" w:rsidRDefault="000A6D49" w:rsidP="004D667E">
            <w:pPr>
              <w:pStyle w:val="BodyText"/>
              <w:tabs>
                <w:tab w:val="decimal" w:pos="975"/>
              </w:tabs>
              <w:spacing w:after="0" w:line="240" w:lineRule="auto"/>
              <w:ind w:right="-156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:rsidR="000A6D49" w:rsidRPr="004F74CF" w:rsidRDefault="000A6D49" w:rsidP="004D667E">
            <w:pPr>
              <w:pStyle w:val="BodyText"/>
              <w:tabs>
                <w:tab w:val="decimal" w:pos="975"/>
              </w:tabs>
              <w:spacing w:after="0" w:line="240" w:lineRule="auto"/>
              <w:ind w:right="-15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:rsidR="000A6D49" w:rsidRPr="004F74CF" w:rsidRDefault="000A6D49" w:rsidP="004D667E">
            <w:pPr>
              <w:pStyle w:val="BodyText"/>
              <w:tabs>
                <w:tab w:val="decimal" w:pos="97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0A6D49" w:rsidRPr="001D4096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กำไรขาดุทนเบ็ดเสร็จ</w:t>
            </w:r>
          </w:p>
        </w:tc>
        <w:tc>
          <w:tcPr>
            <w:tcW w:w="1260" w:type="dxa"/>
          </w:tcPr>
          <w:p w:rsidR="000A6D49" w:rsidRPr="00F0002E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6D49" w:rsidRPr="001D4096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left="162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BD1B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D1B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F000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:rsidR="000A6D49" w:rsidRPr="00F0002E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A6D49" w:rsidRPr="001D4096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6D49" w:rsidRPr="0002533B" w:rsidTr="00C064AB">
        <w:tc>
          <w:tcPr>
            <w:tcW w:w="4770" w:type="dxa"/>
          </w:tcPr>
          <w:p w:rsidR="000A6D49" w:rsidRPr="00496FAA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260" w:type="dxa"/>
          </w:tcPr>
          <w:p w:rsidR="000A6D49" w:rsidRPr="0002533B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25152">
              <w:rPr>
                <w:rFonts w:ascii="Angsana New" w:hAnsi="Angsana New"/>
                <w:sz w:val="30"/>
                <w:szCs w:val="30"/>
                <w:lang w:val="en-US"/>
              </w:rPr>
              <w:t>2,085,382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A6D49" w:rsidRPr="0002533B" w:rsidRDefault="007D6A7B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B86189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A6D49" w:rsidRPr="0002533B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(2,082,</w:t>
            </w:r>
            <w:r w:rsidR="00B86189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76936" w:rsidRPr="0002533B" w:rsidTr="00C064AB">
        <w:tc>
          <w:tcPr>
            <w:tcW w:w="4770" w:type="dxa"/>
          </w:tcPr>
          <w:p w:rsidR="00876936" w:rsidRPr="00496FAA" w:rsidRDefault="00876936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</w:tcPr>
          <w:p w:rsidR="00876936" w:rsidRPr="0002533B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1,386,857</w:t>
            </w:r>
          </w:p>
        </w:tc>
        <w:tc>
          <w:tcPr>
            <w:tcW w:w="270" w:type="dxa"/>
          </w:tcPr>
          <w:p w:rsidR="00876936" w:rsidRPr="0002533B" w:rsidRDefault="00876936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876936" w:rsidRPr="0002533B" w:rsidRDefault="00AC42A4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10,654</w:t>
            </w:r>
          </w:p>
        </w:tc>
        <w:tc>
          <w:tcPr>
            <w:tcW w:w="270" w:type="dxa"/>
          </w:tcPr>
          <w:p w:rsidR="00876936" w:rsidRPr="0002533B" w:rsidRDefault="00876936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76936" w:rsidRPr="0002533B" w:rsidRDefault="009E5283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1,397,</w:t>
            </w:r>
            <w:r w:rsidR="00F00A19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</w:tr>
      <w:tr w:rsidR="000A6D49" w:rsidRPr="0002533B" w:rsidTr="00C064AB">
        <w:tc>
          <w:tcPr>
            <w:tcW w:w="4770" w:type="dxa"/>
          </w:tcPr>
          <w:p w:rsidR="000A6D49" w:rsidRPr="00496FAA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6F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:rsidR="000A6D49" w:rsidRPr="0002533B" w:rsidRDefault="00E45A11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208,542</w:t>
            </w: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0A6D49" w:rsidRPr="0002533B" w:rsidRDefault="009E5283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E4DD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D6A7B"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 w:rsidR="00B8618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A6D49" w:rsidRPr="0002533B" w:rsidRDefault="009E5283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F00A19">
              <w:rPr>
                <w:rFonts w:ascii="Angsana New" w:hAnsi="Angsana New"/>
                <w:sz w:val="30"/>
                <w:szCs w:val="30"/>
              </w:rPr>
              <w:t>5,</w:t>
            </w:r>
            <w:r w:rsidR="00B86189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0A6D49" w:rsidRPr="0002533B" w:rsidTr="00C064AB">
        <w:tc>
          <w:tcPr>
            <w:tcW w:w="4770" w:type="dxa"/>
          </w:tcPr>
          <w:p w:rsidR="000A6D49" w:rsidRPr="00F0002E" w:rsidRDefault="000A6D49" w:rsidP="004F74CF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6D49" w:rsidRPr="0002533B" w:rsidRDefault="009E5283" w:rsidP="009E5283">
            <w:pPr>
              <w:pStyle w:val="BodyText"/>
              <w:tabs>
                <w:tab w:val="decimal" w:pos="70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D49" w:rsidRPr="0002533B" w:rsidRDefault="000A6D49" w:rsidP="004F74CF">
            <w:pPr>
              <w:pStyle w:val="BodyText"/>
              <w:tabs>
                <w:tab w:val="decimal" w:pos="975"/>
              </w:tabs>
              <w:spacing w:after="0" w:line="38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D40BB" w:rsidRPr="005D40BB" w:rsidRDefault="005D40BB" w:rsidP="005D40BB">
      <w:pPr>
        <w:widowControl w:val="0"/>
        <w:spacing w:line="240" w:lineRule="auto"/>
        <w:ind w:left="562" w:right="-4" w:firstLine="562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D120D" w:rsidRPr="00E35AC8" w:rsidRDefault="000D120D" w:rsidP="005D40BB">
      <w:pPr>
        <w:widowControl w:val="0"/>
        <w:spacing w:line="240" w:lineRule="auto"/>
        <w:ind w:left="450" w:right="-4" w:firstLine="90"/>
        <w:jc w:val="thaiDistribute"/>
        <w:rPr>
          <w:rFonts w:ascii="Angsana New" w:hAnsi="Angsana New"/>
          <w:sz w:val="30"/>
          <w:szCs w:val="30"/>
        </w:rPr>
      </w:pPr>
      <w:r w:rsidRPr="00F0002E">
        <w:rPr>
          <w:rFonts w:ascii="Angsana New" w:hAnsi="Angsana New"/>
          <w:sz w:val="30"/>
          <w:szCs w:val="30"/>
          <w:cs/>
          <w:lang w:val="en-US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0D120D" w:rsidRPr="00E35AC8" w:rsidSect="000A6D49"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EC4" w:rsidRDefault="00384EC4">
      <w:r>
        <w:separator/>
      </w:r>
    </w:p>
  </w:endnote>
  <w:endnote w:type="continuationSeparator" w:id="1">
    <w:p w:rsidR="00384EC4" w:rsidRDefault="0038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D0" w:rsidRPr="00D33F7B" w:rsidRDefault="00D06B69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D126D0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151172">
      <w:rPr>
        <w:rFonts w:ascii="Angsana New" w:hAnsi="Angsana New" w:cs="Angsana New"/>
        <w:noProof/>
        <w:sz w:val="30"/>
        <w:szCs w:val="30"/>
      </w:rPr>
      <w:t>18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D0" w:rsidRPr="00D33F7B" w:rsidRDefault="00D06B69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D126D0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151172">
      <w:rPr>
        <w:rFonts w:ascii="Angsana New" w:hAnsi="Angsana New" w:cs="Angsana New"/>
        <w:noProof/>
        <w:sz w:val="30"/>
        <w:szCs w:val="30"/>
      </w:rPr>
      <w:t>28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EC4" w:rsidRDefault="00384EC4">
      <w:r>
        <w:separator/>
      </w:r>
    </w:p>
  </w:footnote>
  <w:footnote w:type="continuationSeparator" w:id="1">
    <w:p w:rsidR="00384EC4" w:rsidRDefault="0038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D0" w:rsidRPr="008D71E0" w:rsidRDefault="00D126D0" w:rsidP="00C4335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126D0" w:rsidRPr="008D71E0" w:rsidRDefault="00D126D0" w:rsidP="00C43359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D126D0" w:rsidRPr="00964BBB" w:rsidRDefault="00D126D0" w:rsidP="00C4335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62(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126D0" w:rsidRPr="004A0FA6" w:rsidRDefault="00D126D0" w:rsidP="000A6D49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D0" w:rsidRPr="008D71E0" w:rsidRDefault="00D126D0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126D0" w:rsidRPr="008D71E0" w:rsidRDefault="00D126D0" w:rsidP="00AB15B3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D126D0" w:rsidRPr="00964BBB" w:rsidRDefault="00D126D0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62(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126D0" w:rsidRPr="005F6BA2" w:rsidRDefault="00D126D0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D0" w:rsidRPr="008D71E0" w:rsidRDefault="00D126D0" w:rsidP="00B73076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126D0" w:rsidRPr="008D71E0" w:rsidRDefault="00D126D0" w:rsidP="00B73076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D126D0" w:rsidRPr="00964BBB" w:rsidRDefault="00D126D0" w:rsidP="005F6BA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งวดสามเดือนและเก้าเดือน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กันยายน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62(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D126D0" w:rsidRPr="005F6BA2" w:rsidRDefault="00D126D0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CA2EFD82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03C7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20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25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E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4F1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8ED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2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CC2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>
    <w:nsid w:val="6BE75AF6"/>
    <w:multiLevelType w:val="hybridMultilevel"/>
    <w:tmpl w:val="54969698"/>
    <w:lvl w:ilvl="0" w:tplc="B0A05C6E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3B2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8C3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F88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C6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693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A4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0F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40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8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1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20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5"/>
  </w:num>
  <w:num w:numId="33">
    <w:abstractNumId w:val="14"/>
  </w:num>
  <w:num w:numId="34">
    <w:abstractNumId w:val="19"/>
  </w:num>
  <w:num w:numId="35">
    <w:abstractNumId w:val="33"/>
  </w:num>
  <w:num w:numId="36">
    <w:abstractNumId w:val="35"/>
  </w:num>
  <w:num w:numId="37">
    <w:abstractNumId w:val="17"/>
  </w:num>
  <w:num w:numId="38">
    <w:abstractNumId w:val="16"/>
  </w:num>
  <w:num w:numId="39">
    <w:abstractNumId w:val="22"/>
  </w:num>
  <w:num w:numId="40">
    <w:abstractNumId w:val="4"/>
  </w:num>
  <w:num w:numId="41">
    <w:abstractNumId w:val="13"/>
  </w:num>
  <w:num w:numId="42">
    <w:abstractNumId w:val="3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  <w:useFELayout/>
  </w:compat>
  <w:rsids>
    <w:rsidRoot w:val="006E2B6F"/>
    <w:rsid w:val="0000128C"/>
    <w:rsid w:val="00001C53"/>
    <w:rsid w:val="00001F3C"/>
    <w:rsid w:val="000033A1"/>
    <w:rsid w:val="00003561"/>
    <w:rsid w:val="0000356E"/>
    <w:rsid w:val="00003668"/>
    <w:rsid w:val="00003A7E"/>
    <w:rsid w:val="000040DE"/>
    <w:rsid w:val="00004199"/>
    <w:rsid w:val="00004284"/>
    <w:rsid w:val="00004408"/>
    <w:rsid w:val="00004E34"/>
    <w:rsid w:val="0000593E"/>
    <w:rsid w:val="00005951"/>
    <w:rsid w:val="00005DD9"/>
    <w:rsid w:val="00006288"/>
    <w:rsid w:val="00007008"/>
    <w:rsid w:val="0000774B"/>
    <w:rsid w:val="00007C55"/>
    <w:rsid w:val="00007C68"/>
    <w:rsid w:val="00010735"/>
    <w:rsid w:val="00011E8E"/>
    <w:rsid w:val="00012342"/>
    <w:rsid w:val="00012714"/>
    <w:rsid w:val="00012A8D"/>
    <w:rsid w:val="00012AA4"/>
    <w:rsid w:val="00012BB3"/>
    <w:rsid w:val="000131FD"/>
    <w:rsid w:val="00013250"/>
    <w:rsid w:val="000135CD"/>
    <w:rsid w:val="000139F1"/>
    <w:rsid w:val="00014192"/>
    <w:rsid w:val="000148B1"/>
    <w:rsid w:val="0001534F"/>
    <w:rsid w:val="00016170"/>
    <w:rsid w:val="0001623B"/>
    <w:rsid w:val="00016E0B"/>
    <w:rsid w:val="000172D2"/>
    <w:rsid w:val="00017A59"/>
    <w:rsid w:val="00020337"/>
    <w:rsid w:val="000213DB"/>
    <w:rsid w:val="0002159C"/>
    <w:rsid w:val="00021ADF"/>
    <w:rsid w:val="00022662"/>
    <w:rsid w:val="00022B1B"/>
    <w:rsid w:val="00022DDB"/>
    <w:rsid w:val="000233FC"/>
    <w:rsid w:val="00023574"/>
    <w:rsid w:val="000239AF"/>
    <w:rsid w:val="0002433C"/>
    <w:rsid w:val="00024843"/>
    <w:rsid w:val="00024C48"/>
    <w:rsid w:val="0002533B"/>
    <w:rsid w:val="00025E2E"/>
    <w:rsid w:val="0002626B"/>
    <w:rsid w:val="00026335"/>
    <w:rsid w:val="000268A6"/>
    <w:rsid w:val="00027510"/>
    <w:rsid w:val="000276F4"/>
    <w:rsid w:val="000278A8"/>
    <w:rsid w:val="00027990"/>
    <w:rsid w:val="00030BE6"/>
    <w:rsid w:val="00031024"/>
    <w:rsid w:val="00031337"/>
    <w:rsid w:val="000313BB"/>
    <w:rsid w:val="000314B9"/>
    <w:rsid w:val="0003287F"/>
    <w:rsid w:val="000329EA"/>
    <w:rsid w:val="00032E60"/>
    <w:rsid w:val="00033F56"/>
    <w:rsid w:val="00034044"/>
    <w:rsid w:val="00034F70"/>
    <w:rsid w:val="00035A32"/>
    <w:rsid w:val="00035A57"/>
    <w:rsid w:val="00035FA5"/>
    <w:rsid w:val="000368AB"/>
    <w:rsid w:val="000378A0"/>
    <w:rsid w:val="00037E34"/>
    <w:rsid w:val="00037E87"/>
    <w:rsid w:val="000418D0"/>
    <w:rsid w:val="00041F93"/>
    <w:rsid w:val="000421FD"/>
    <w:rsid w:val="000423E0"/>
    <w:rsid w:val="00042E57"/>
    <w:rsid w:val="0004319C"/>
    <w:rsid w:val="00043BA8"/>
    <w:rsid w:val="00043C84"/>
    <w:rsid w:val="00045023"/>
    <w:rsid w:val="000458F6"/>
    <w:rsid w:val="00046950"/>
    <w:rsid w:val="00050759"/>
    <w:rsid w:val="00051405"/>
    <w:rsid w:val="000518D8"/>
    <w:rsid w:val="00051A5A"/>
    <w:rsid w:val="00052619"/>
    <w:rsid w:val="00052854"/>
    <w:rsid w:val="000534AE"/>
    <w:rsid w:val="00053833"/>
    <w:rsid w:val="000540BC"/>
    <w:rsid w:val="0005450B"/>
    <w:rsid w:val="000545E3"/>
    <w:rsid w:val="0005462E"/>
    <w:rsid w:val="00054916"/>
    <w:rsid w:val="00054E19"/>
    <w:rsid w:val="000551D9"/>
    <w:rsid w:val="00055ADE"/>
    <w:rsid w:val="00055B90"/>
    <w:rsid w:val="00055D36"/>
    <w:rsid w:val="00056249"/>
    <w:rsid w:val="0005633F"/>
    <w:rsid w:val="000563FD"/>
    <w:rsid w:val="00056FA4"/>
    <w:rsid w:val="000570E7"/>
    <w:rsid w:val="000574E9"/>
    <w:rsid w:val="00057D91"/>
    <w:rsid w:val="0006007F"/>
    <w:rsid w:val="00060986"/>
    <w:rsid w:val="0006213C"/>
    <w:rsid w:val="00062281"/>
    <w:rsid w:val="000623B4"/>
    <w:rsid w:val="000624E9"/>
    <w:rsid w:val="0006294C"/>
    <w:rsid w:val="00062976"/>
    <w:rsid w:val="00062CB9"/>
    <w:rsid w:val="00063101"/>
    <w:rsid w:val="0006458C"/>
    <w:rsid w:val="000647F5"/>
    <w:rsid w:val="00064FC3"/>
    <w:rsid w:val="00065311"/>
    <w:rsid w:val="00065BEA"/>
    <w:rsid w:val="00066BA2"/>
    <w:rsid w:val="00066F33"/>
    <w:rsid w:val="00067235"/>
    <w:rsid w:val="00067BF7"/>
    <w:rsid w:val="00067FC3"/>
    <w:rsid w:val="000702B3"/>
    <w:rsid w:val="000709D0"/>
    <w:rsid w:val="00070A2B"/>
    <w:rsid w:val="00072B80"/>
    <w:rsid w:val="00072E34"/>
    <w:rsid w:val="000732E6"/>
    <w:rsid w:val="00073544"/>
    <w:rsid w:val="00073661"/>
    <w:rsid w:val="00073718"/>
    <w:rsid w:val="0007471A"/>
    <w:rsid w:val="00074B56"/>
    <w:rsid w:val="00074F10"/>
    <w:rsid w:val="0007524C"/>
    <w:rsid w:val="000755A2"/>
    <w:rsid w:val="00075898"/>
    <w:rsid w:val="00075A6A"/>
    <w:rsid w:val="00075B39"/>
    <w:rsid w:val="0007690D"/>
    <w:rsid w:val="00076C15"/>
    <w:rsid w:val="00076D0E"/>
    <w:rsid w:val="0007738D"/>
    <w:rsid w:val="000777E3"/>
    <w:rsid w:val="00077F75"/>
    <w:rsid w:val="000809FE"/>
    <w:rsid w:val="00080C7B"/>
    <w:rsid w:val="00081DDC"/>
    <w:rsid w:val="00081F11"/>
    <w:rsid w:val="00081F2F"/>
    <w:rsid w:val="00082953"/>
    <w:rsid w:val="00083153"/>
    <w:rsid w:val="00083782"/>
    <w:rsid w:val="000837B0"/>
    <w:rsid w:val="00083D93"/>
    <w:rsid w:val="00084599"/>
    <w:rsid w:val="00084B9B"/>
    <w:rsid w:val="00084D24"/>
    <w:rsid w:val="0008561F"/>
    <w:rsid w:val="00085A76"/>
    <w:rsid w:val="000861C8"/>
    <w:rsid w:val="000863D6"/>
    <w:rsid w:val="000865A0"/>
    <w:rsid w:val="0008671E"/>
    <w:rsid w:val="00086871"/>
    <w:rsid w:val="00086EB7"/>
    <w:rsid w:val="00087C42"/>
    <w:rsid w:val="00091037"/>
    <w:rsid w:val="00091197"/>
    <w:rsid w:val="00091424"/>
    <w:rsid w:val="00091442"/>
    <w:rsid w:val="00091BF9"/>
    <w:rsid w:val="00092539"/>
    <w:rsid w:val="0009277C"/>
    <w:rsid w:val="000929A1"/>
    <w:rsid w:val="00092E78"/>
    <w:rsid w:val="00093913"/>
    <w:rsid w:val="00093A49"/>
    <w:rsid w:val="00094280"/>
    <w:rsid w:val="00094BC1"/>
    <w:rsid w:val="00094E2C"/>
    <w:rsid w:val="00095177"/>
    <w:rsid w:val="000951C3"/>
    <w:rsid w:val="0009555F"/>
    <w:rsid w:val="00095675"/>
    <w:rsid w:val="00095BB8"/>
    <w:rsid w:val="0009601A"/>
    <w:rsid w:val="000962EA"/>
    <w:rsid w:val="000963B2"/>
    <w:rsid w:val="000969BD"/>
    <w:rsid w:val="000972DD"/>
    <w:rsid w:val="00097B7A"/>
    <w:rsid w:val="000A044F"/>
    <w:rsid w:val="000A0852"/>
    <w:rsid w:val="000A0EE5"/>
    <w:rsid w:val="000A190E"/>
    <w:rsid w:val="000A194A"/>
    <w:rsid w:val="000A1A2F"/>
    <w:rsid w:val="000A1B27"/>
    <w:rsid w:val="000A2555"/>
    <w:rsid w:val="000A2677"/>
    <w:rsid w:val="000A3345"/>
    <w:rsid w:val="000A334D"/>
    <w:rsid w:val="000A3706"/>
    <w:rsid w:val="000A462D"/>
    <w:rsid w:val="000A5257"/>
    <w:rsid w:val="000A5867"/>
    <w:rsid w:val="000A58A3"/>
    <w:rsid w:val="000A5996"/>
    <w:rsid w:val="000A5AFA"/>
    <w:rsid w:val="000A5D17"/>
    <w:rsid w:val="000A5DFE"/>
    <w:rsid w:val="000A656E"/>
    <w:rsid w:val="000A6CD9"/>
    <w:rsid w:val="000A6D49"/>
    <w:rsid w:val="000A6E80"/>
    <w:rsid w:val="000A728C"/>
    <w:rsid w:val="000A7670"/>
    <w:rsid w:val="000B0BC5"/>
    <w:rsid w:val="000B1CCC"/>
    <w:rsid w:val="000B27CF"/>
    <w:rsid w:val="000B2EB2"/>
    <w:rsid w:val="000B35CD"/>
    <w:rsid w:val="000B3C98"/>
    <w:rsid w:val="000B4572"/>
    <w:rsid w:val="000B4660"/>
    <w:rsid w:val="000B58E4"/>
    <w:rsid w:val="000B6BB6"/>
    <w:rsid w:val="000B6EFF"/>
    <w:rsid w:val="000C00A5"/>
    <w:rsid w:val="000C00F3"/>
    <w:rsid w:val="000C102F"/>
    <w:rsid w:val="000C1B15"/>
    <w:rsid w:val="000C334D"/>
    <w:rsid w:val="000C400C"/>
    <w:rsid w:val="000C40BE"/>
    <w:rsid w:val="000C410B"/>
    <w:rsid w:val="000C490D"/>
    <w:rsid w:val="000C4A80"/>
    <w:rsid w:val="000C4B06"/>
    <w:rsid w:val="000C4C60"/>
    <w:rsid w:val="000C4D28"/>
    <w:rsid w:val="000C4F2E"/>
    <w:rsid w:val="000C6453"/>
    <w:rsid w:val="000C7204"/>
    <w:rsid w:val="000C727F"/>
    <w:rsid w:val="000C7416"/>
    <w:rsid w:val="000C7B9E"/>
    <w:rsid w:val="000D01A4"/>
    <w:rsid w:val="000D08CB"/>
    <w:rsid w:val="000D11E4"/>
    <w:rsid w:val="000D120D"/>
    <w:rsid w:val="000D2281"/>
    <w:rsid w:val="000D248C"/>
    <w:rsid w:val="000D3BA8"/>
    <w:rsid w:val="000D424C"/>
    <w:rsid w:val="000D4C34"/>
    <w:rsid w:val="000D4F56"/>
    <w:rsid w:val="000D5A9F"/>
    <w:rsid w:val="000D5DC5"/>
    <w:rsid w:val="000D62E3"/>
    <w:rsid w:val="000D6419"/>
    <w:rsid w:val="000D7EA9"/>
    <w:rsid w:val="000E01C9"/>
    <w:rsid w:val="000E0B36"/>
    <w:rsid w:val="000E0C40"/>
    <w:rsid w:val="000E1503"/>
    <w:rsid w:val="000E17C2"/>
    <w:rsid w:val="000E1985"/>
    <w:rsid w:val="000E1C88"/>
    <w:rsid w:val="000E2254"/>
    <w:rsid w:val="000E22C0"/>
    <w:rsid w:val="000E2749"/>
    <w:rsid w:val="000E3667"/>
    <w:rsid w:val="000E3AF5"/>
    <w:rsid w:val="000E4054"/>
    <w:rsid w:val="000E492A"/>
    <w:rsid w:val="000E4BA6"/>
    <w:rsid w:val="000E5710"/>
    <w:rsid w:val="000E60D6"/>
    <w:rsid w:val="000E6201"/>
    <w:rsid w:val="000E6998"/>
    <w:rsid w:val="000E6AC6"/>
    <w:rsid w:val="000E6D7B"/>
    <w:rsid w:val="000F02CF"/>
    <w:rsid w:val="000F0DFA"/>
    <w:rsid w:val="000F1208"/>
    <w:rsid w:val="000F2E34"/>
    <w:rsid w:val="000F3380"/>
    <w:rsid w:val="000F3E3A"/>
    <w:rsid w:val="000F3F31"/>
    <w:rsid w:val="000F442D"/>
    <w:rsid w:val="000F499E"/>
    <w:rsid w:val="000F4C71"/>
    <w:rsid w:val="000F4E30"/>
    <w:rsid w:val="000F4EC7"/>
    <w:rsid w:val="000F64E8"/>
    <w:rsid w:val="000F6E62"/>
    <w:rsid w:val="000F7614"/>
    <w:rsid w:val="0010084C"/>
    <w:rsid w:val="00100D35"/>
    <w:rsid w:val="00100E79"/>
    <w:rsid w:val="001010F8"/>
    <w:rsid w:val="001015C9"/>
    <w:rsid w:val="00102F52"/>
    <w:rsid w:val="00103424"/>
    <w:rsid w:val="00103CA0"/>
    <w:rsid w:val="00104B42"/>
    <w:rsid w:val="001051D3"/>
    <w:rsid w:val="00105847"/>
    <w:rsid w:val="00105B7C"/>
    <w:rsid w:val="00106D3F"/>
    <w:rsid w:val="00107721"/>
    <w:rsid w:val="0010776A"/>
    <w:rsid w:val="00107A1D"/>
    <w:rsid w:val="00110483"/>
    <w:rsid w:val="00110B2E"/>
    <w:rsid w:val="00110D95"/>
    <w:rsid w:val="0011145F"/>
    <w:rsid w:val="00112003"/>
    <w:rsid w:val="00112264"/>
    <w:rsid w:val="001129DD"/>
    <w:rsid w:val="00112BFE"/>
    <w:rsid w:val="00112EDF"/>
    <w:rsid w:val="001137AD"/>
    <w:rsid w:val="00113C4E"/>
    <w:rsid w:val="00113D5E"/>
    <w:rsid w:val="001140A7"/>
    <w:rsid w:val="001142D4"/>
    <w:rsid w:val="001155F0"/>
    <w:rsid w:val="00115C1C"/>
    <w:rsid w:val="00116526"/>
    <w:rsid w:val="00116590"/>
    <w:rsid w:val="00117693"/>
    <w:rsid w:val="001176F8"/>
    <w:rsid w:val="001177DF"/>
    <w:rsid w:val="001201D2"/>
    <w:rsid w:val="001206C6"/>
    <w:rsid w:val="00120753"/>
    <w:rsid w:val="001210AF"/>
    <w:rsid w:val="0012168E"/>
    <w:rsid w:val="001218C0"/>
    <w:rsid w:val="0012224E"/>
    <w:rsid w:val="00122A8F"/>
    <w:rsid w:val="00122C94"/>
    <w:rsid w:val="00123631"/>
    <w:rsid w:val="00123EC9"/>
    <w:rsid w:val="00124869"/>
    <w:rsid w:val="00124ABC"/>
    <w:rsid w:val="001250DB"/>
    <w:rsid w:val="0012577A"/>
    <w:rsid w:val="00125BE6"/>
    <w:rsid w:val="00125BED"/>
    <w:rsid w:val="0012614E"/>
    <w:rsid w:val="001266C0"/>
    <w:rsid w:val="00126827"/>
    <w:rsid w:val="00127493"/>
    <w:rsid w:val="001279E5"/>
    <w:rsid w:val="0013000D"/>
    <w:rsid w:val="00130CCF"/>
    <w:rsid w:val="00130E56"/>
    <w:rsid w:val="00130EBC"/>
    <w:rsid w:val="0013133B"/>
    <w:rsid w:val="001313BA"/>
    <w:rsid w:val="0013140D"/>
    <w:rsid w:val="00131CA7"/>
    <w:rsid w:val="00131F1D"/>
    <w:rsid w:val="0013289F"/>
    <w:rsid w:val="001329F4"/>
    <w:rsid w:val="00132C8E"/>
    <w:rsid w:val="0013357D"/>
    <w:rsid w:val="0013367D"/>
    <w:rsid w:val="001351C5"/>
    <w:rsid w:val="00135CEA"/>
    <w:rsid w:val="00136184"/>
    <w:rsid w:val="001365B2"/>
    <w:rsid w:val="0013667C"/>
    <w:rsid w:val="00136FB1"/>
    <w:rsid w:val="00137165"/>
    <w:rsid w:val="001375FD"/>
    <w:rsid w:val="00137627"/>
    <w:rsid w:val="0013778C"/>
    <w:rsid w:val="0014042A"/>
    <w:rsid w:val="00140AFA"/>
    <w:rsid w:val="00140EAD"/>
    <w:rsid w:val="0014162A"/>
    <w:rsid w:val="001416E2"/>
    <w:rsid w:val="00142595"/>
    <w:rsid w:val="00142901"/>
    <w:rsid w:val="00142B2F"/>
    <w:rsid w:val="001433C7"/>
    <w:rsid w:val="00143588"/>
    <w:rsid w:val="001435F0"/>
    <w:rsid w:val="001453F9"/>
    <w:rsid w:val="001454F3"/>
    <w:rsid w:val="00145815"/>
    <w:rsid w:val="0014590C"/>
    <w:rsid w:val="00145C1C"/>
    <w:rsid w:val="00145DBA"/>
    <w:rsid w:val="001460A1"/>
    <w:rsid w:val="001463B3"/>
    <w:rsid w:val="00146F0E"/>
    <w:rsid w:val="00147AD2"/>
    <w:rsid w:val="00147B08"/>
    <w:rsid w:val="001504A5"/>
    <w:rsid w:val="001508DB"/>
    <w:rsid w:val="00151172"/>
    <w:rsid w:val="001520B1"/>
    <w:rsid w:val="00152E64"/>
    <w:rsid w:val="00153310"/>
    <w:rsid w:val="00153B6A"/>
    <w:rsid w:val="00153FF0"/>
    <w:rsid w:val="001541C8"/>
    <w:rsid w:val="001541EC"/>
    <w:rsid w:val="001546DB"/>
    <w:rsid w:val="00154CBB"/>
    <w:rsid w:val="001563AC"/>
    <w:rsid w:val="0015658C"/>
    <w:rsid w:val="00156732"/>
    <w:rsid w:val="00156A96"/>
    <w:rsid w:val="001570A3"/>
    <w:rsid w:val="00157401"/>
    <w:rsid w:val="0015781E"/>
    <w:rsid w:val="00157A63"/>
    <w:rsid w:val="00157FCD"/>
    <w:rsid w:val="0016070A"/>
    <w:rsid w:val="0016165C"/>
    <w:rsid w:val="00161BBD"/>
    <w:rsid w:val="00162290"/>
    <w:rsid w:val="001624C1"/>
    <w:rsid w:val="0016331C"/>
    <w:rsid w:val="0016372C"/>
    <w:rsid w:val="00163E0A"/>
    <w:rsid w:val="001648F4"/>
    <w:rsid w:val="00164D14"/>
    <w:rsid w:val="00165409"/>
    <w:rsid w:val="00165DEB"/>
    <w:rsid w:val="00165F3E"/>
    <w:rsid w:val="001669FF"/>
    <w:rsid w:val="00166DFC"/>
    <w:rsid w:val="00166EA1"/>
    <w:rsid w:val="00167B84"/>
    <w:rsid w:val="001704AE"/>
    <w:rsid w:val="001712D0"/>
    <w:rsid w:val="001715D7"/>
    <w:rsid w:val="001715FC"/>
    <w:rsid w:val="00171BCC"/>
    <w:rsid w:val="00171FB8"/>
    <w:rsid w:val="00172294"/>
    <w:rsid w:val="001722C1"/>
    <w:rsid w:val="00172BEA"/>
    <w:rsid w:val="00172D94"/>
    <w:rsid w:val="001730B1"/>
    <w:rsid w:val="00173D9E"/>
    <w:rsid w:val="0017403B"/>
    <w:rsid w:val="00174992"/>
    <w:rsid w:val="00174C33"/>
    <w:rsid w:val="00174DDA"/>
    <w:rsid w:val="00174F27"/>
    <w:rsid w:val="00175344"/>
    <w:rsid w:val="001766BB"/>
    <w:rsid w:val="0017724E"/>
    <w:rsid w:val="00177BF2"/>
    <w:rsid w:val="00177E0D"/>
    <w:rsid w:val="00177F5B"/>
    <w:rsid w:val="00180260"/>
    <w:rsid w:val="001802F7"/>
    <w:rsid w:val="00180ABE"/>
    <w:rsid w:val="001815C4"/>
    <w:rsid w:val="00181FAE"/>
    <w:rsid w:val="0018249A"/>
    <w:rsid w:val="00182BE8"/>
    <w:rsid w:val="0018338A"/>
    <w:rsid w:val="001837EF"/>
    <w:rsid w:val="001839FD"/>
    <w:rsid w:val="00183BFD"/>
    <w:rsid w:val="00183D84"/>
    <w:rsid w:val="0018422F"/>
    <w:rsid w:val="00184601"/>
    <w:rsid w:val="0018503F"/>
    <w:rsid w:val="001853A9"/>
    <w:rsid w:val="001857BA"/>
    <w:rsid w:val="00185B2B"/>
    <w:rsid w:val="00185ED3"/>
    <w:rsid w:val="00185F1F"/>
    <w:rsid w:val="001863CA"/>
    <w:rsid w:val="0018650E"/>
    <w:rsid w:val="00186886"/>
    <w:rsid w:val="001875E9"/>
    <w:rsid w:val="001878FD"/>
    <w:rsid w:val="001879C4"/>
    <w:rsid w:val="00190BA7"/>
    <w:rsid w:val="00190EA0"/>
    <w:rsid w:val="001911BF"/>
    <w:rsid w:val="00191F5A"/>
    <w:rsid w:val="00191FF2"/>
    <w:rsid w:val="00192070"/>
    <w:rsid w:val="001920EE"/>
    <w:rsid w:val="00192286"/>
    <w:rsid w:val="00192655"/>
    <w:rsid w:val="00192BFA"/>
    <w:rsid w:val="00192CA8"/>
    <w:rsid w:val="00193092"/>
    <w:rsid w:val="0019363E"/>
    <w:rsid w:val="00193A2E"/>
    <w:rsid w:val="00193E5A"/>
    <w:rsid w:val="00193FA6"/>
    <w:rsid w:val="00194435"/>
    <w:rsid w:val="0019538F"/>
    <w:rsid w:val="00195454"/>
    <w:rsid w:val="001958FD"/>
    <w:rsid w:val="00195D50"/>
    <w:rsid w:val="00195EDD"/>
    <w:rsid w:val="001968BD"/>
    <w:rsid w:val="001A1552"/>
    <w:rsid w:val="001A15E8"/>
    <w:rsid w:val="001A167A"/>
    <w:rsid w:val="001A1E55"/>
    <w:rsid w:val="001A24AD"/>
    <w:rsid w:val="001A291F"/>
    <w:rsid w:val="001A2A7C"/>
    <w:rsid w:val="001A3007"/>
    <w:rsid w:val="001A372F"/>
    <w:rsid w:val="001A4169"/>
    <w:rsid w:val="001A51FB"/>
    <w:rsid w:val="001A5400"/>
    <w:rsid w:val="001A5403"/>
    <w:rsid w:val="001A59A9"/>
    <w:rsid w:val="001A5A12"/>
    <w:rsid w:val="001A6155"/>
    <w:rsid w:val="001A6329"/>
    <w:rsid w:val="001A6485"/>
    <w:rsid w:val="001A6F9D"/>
    <w:rsid w:val="001A7965"/>
    <w:rsid w:val="001A79C5"/>
    <w:rsid w:val="001A7A5E"/>
    <w:rsid w:val="001A7B60"/>
    <w:rsid w:val="001A7F22"/>
    <w:rsid w:val="001B0428"/>
    <w:rsid w:val="001B09F1"/>
    <w:rsid w:val="001B0BD1"/>
    <w:rsid w:val="001B0DB3"/>
    <w:rsid w:val="001B173D"/>
    <w:rsid w:val="001B1EBE"/>
    <w:rsid w:val="001B1F63"/>
    <w:rsid w:val="001B1FE7"/>
    <w:rsid w:val="001B2FF1"/>
    <w:rsid w:val="001B446E"/>
    <w:rsid w:val="001B46D3"/>
    <w:rsid w:val="001B4AFD"/>
    <w:rsid w:val="001B4F95"/>
    <w:rsid w:val="001B518A"/>
    <w:rsid w:val="001B5625"/>
    <w:rsid w:val="001B56BB"/>
    <w:rsid w:val="001B62E0"/>
    <w:rsid w:val="001B7172"/>
    <w:rsid w:val="001B7276"/>
    <w:rsid w:val="001B7C19"/>
    <w:rsid w:val="001B7FC9"/>
    <w:rsid w:val="001C00B8"/>
    <w:rsid w:val="001C12D6"/>
    <w:rsid w:val="001C14DD"/>
    <w:rsid w:val="001C202A"/>
    <w:rsid w:val="001C213B"/>
    <w:rsid w:val="001C240E"/>
    <w:rsid w:val="001C26B5"/>
    <w:rsid w:val="001C2FC8"/>
    <w:rsid w:val="001C302D"/>
    <w:rsid w:val="001C374E"/>
    <w:rsid w:val="001C44A9"/>
    <w:rsid w:val="001C463D"/>
    <w:rsid w:val="001C4DCA"/>
    <w:rsid w:val="001C4FC9"/>
    <w:rsid w:val="001C52C8"/>
    <w:rsid w:val="001C5CEE"/>
    <w:rsid w:val="001C5D76"/>
    <w:rsid w:val="001C6231"/>
    <w:rsid w:val="001C6320"/>
    <w:rsid w:val="001C6657"/>
    <w:rsid w:val="001C7477"/>
    <w:rsid w:val="001C794A"/>
    <w:rsid w:val="001C7CD5"/>
    <w:rsid w:val="001D12DE"/>
    <w:rsid w:val="001D14C7"/>
    <w:rsid w:val="001D1D59"/>
    <w:rsid w:val="001D26A4"/>
    <w:rsid w:val="001D2793"/>
    <w:rsid w:val="001D2B2B"/>
    <w:rsid w:val="001D3142"/>
    <w:rsid w:val="001D3EC3"/>
    <w:rsid w:val="001D3F56"/>
    <w:rsid w:val="001D4643"/>
    <w:rsid w:val="001D46B1"/>
    <w:rsid w:val="001D490E"/>
    <w:rsid w:val="001D4D40"/>
    <w:rsid w:val="001D50D3"/>
    <w:rsid w:val="001D5490"/>
    <w:rsid w:val="001D5B9F"/>
    <w:rsid w:val="001D5D0F"/>
    <w:rsid w:val="001D61D7"/>
    <w:rsid w:val="001D67C0"/>
    <w:rsid w:val="001D6F9E"/>
    <w:rsid w:val="001D774B"/>
    <w:rsid w:val="001D77BB"/>
    <w:rsid w:val="001E0178"/>
    <w:rsid w:val="001E10F9"/>
    <w:rsid w:val="001E201A"/>
    <w:rsid w:val="001E24AE"/>
    <w:rsid w:val="001E34FC"/>
    <w:rsid w:val="001E44BB"/>
    <w:rsid w:val="001E468A"/>
    <w:rsid w:val="001E4979"/>
    <w:rsid w:val="001E4A05"/>
    <w:rsid w:val="001E4D1D"/>
    <w:rsid w:val="001E4FEB"/>
    <w:rsid w:val="001E5B28"/>
    <w:rsid w:val="001E6B5D"/>
    <w:rsid w:val="001E7400"/>
    <w:rsid w:val="001E7757"/>
    <w:rsid w:val="001E7984"/>
    <w:rsid w:val="001F1319"/>
    <w:rsid w:val="001F21EC"/>
    <w:rsid w:val="001F2C99"/>
    <w:rsid w:val="001F3154"/>
    <w:rsid w:val="001F39D3"/>
    <w:rsid w:val="001F3D3D"/>
    <w:rsid w:val="001F4046"/>
    <w:rsid w:val="001F442F"/>
    <w:rsid w:val="001F52B3"/>
    <w:rsid w:val="001F53BF"/>
    <w:rsid w:val="001F5AAB"/>
    <w:rsid w:val="001F5C7C"/>
    <w:rsid w:val="001F5D5E"/>
    <w:rsid w:val="001F6382"/>
    <w:rsid w:val="001F7EE1"/>
    <w:rsid w:val="0020041B"/>
    <w:rsid w:val="00200489"/>
    <w:rsid w:val="00201855"/>
    <w:rsid w:val="00201948"/>
    <w:rsid w:val="00201E14"/>
    <w:rsid w:val="00202096"/>
    <w:rsid w:val="00202D71"/>
    <w:rsid w:val="00204051"/>
    <w:rsid w:val="00205051"/>
    <w:rsid w:val="00205547"/>
    <w:rsid w:val="00205B9E"/>
    <w:rsid w:val="00205FCD"/>
    <w:rsid w:val="002063C2"/>
    <w:rsid w:val="00206510"/>
    <w:rsid w:val="00206A23"/>
    <w:rsid w:val="00206C61"/>
    <w:rsid w:val="00206C7A"/>
    <w:rsid w:val="00207596"/>
    <w:rsid w:val="002075BE"/>
    <w:rsid w:val="00207783"/>
    <w:rsid w:val="00207FEA"/>
    <w:rsid w:val="0021016C"/>
    <w:rsid w:val="0021020E"/>
    <w:rsid w:val="00210F13"/>
    <w:rsid w:val="00210F9A"/>
    <w:rsid w:val="00211145"/>
    <w:rsid w:val="00211800"/>
    <w:rsid w:val="002124F4"/>
    <w:rsid w:val="00212CD0"/>
    <w:rsid w:val="0021328A"/>
    <w:rsid w:val="0021335E"/>
    <w:rsid w:val="00213669"/>
    <w:rsid w:val="0021381F"/>
    <w:rsid w:val="0021404E"/>
    <w:rsid w:val="0021489B"/>
    <w:rsid w:val="00215B14"/>
    <w:rsid w:val="00215FDB"/>
    <w:rsid w:val="00217CCE"/>
    <w:rsid w:val="00217D3C"/>
    <w:rsid w:val="00217E4C"/>
    <w:rsid w:val="00217FCB"/>
    <w:rsid w:val="002206B5"/>
    <w:rsid w:val="00221752"/>
    <w:rsid w:val="0022189A"/>
    <w:rsid w:val="00221A7D"/>
    <w:rsid w:val="00221E59"/>
    <w:rsid w:val="002222E6"/>
    <w:rsid w:val="00222403"/>
    <w:rsid w:val="00222A22"/>
    <w:rsid w:val="002237FA"/>
    <w:rsid w:val="00223ECD"/>
    <w:rsid w:val="00223FCC"/>
    <w:rsid w:val="00224857"/>
    <w:rsid w:val="00224D1C"/>
    <w:rsid w:val="00224FF7"/>
    <w:rsid w:val="00225404"/>
    <w:rsid w:val="00225665"/>
    <w:rsid w:val="00225F31"/>
    <w:rsid w:val="002260A3"/>
    <w:rsid w:val="00226343"/>
    <w:rsid w:val="002266DD"/>
    <w:rsid w:val="00226AEA"/>
    <w:rsid w:val="00226C8A"/>
    <w:rsid w:val="00227EE1"/>
    <w:rsid w:val="00227F6B"/>
    <w:rsid w:val="002302BD"/>
    <w:rsid w:val="00230CC8"/>
    <w:rsid w:val="00231181"/>
    <w:rsid w:val="002318E0"/>
    <w:rsid w:val="00233133"/>
    <w:rsid w:val="0023379F"/>
    <w:rsid w:val="00234744"/>
    <w:rsid w:val="00234963"/>
    <w:rsid w:val="002351BD"/>
    <w:rsid w:val="00235511"/>
    <w:rsid w:val="00235750"/>
    <w:rsid w:val="00235F9C"/>
    <w:rsid w:val="00236AA8"/>
    <w:rsid w:val="00237CAA"/>
    <w:rsid w:val="00240AB4"/>
    <w:rsid w:val="00240CA3"/>
    <w:rsid w:val="0024169C"/>
    <w:rsid w:val="00241EFF"/>
    <w:rsid w:val="00242372"/>
    <w:rsid w:val="00242489"/>
    <w:rsid w:val="00242658"/>
    <w:rsid w:val="002427D4"/>
    <w:rsid w:val="0024293E"/>
    <w:rsid w:val="00242CF1"/>
    <w:rsid w:val="002437E7"/>
    <w:rsid w:val="00243D68"/>
    <w:rsid w:val="00244159"/>
    <w:rsid w:val="0024505E"/>
    <w:rsid w:val="002453C1"/>
    <w:rsid w:val="00245869"/>
    <w:rsid w:val="002459FD"/>
    <w:rsid w:val="00247BE0"/>
    <w:rsid w:val="00247EA8"/>
    <w:rsid w:val="00247FB3"/>
    <w:rsid w:val="00250B2A"/>
    <w:rsid w:val="00250C0A"/>
    <w:rsid w:val="00250D6B"/>
    <w:rsid w:val="002512A1"/>
    <w:rsid w:val="002519B1"/>
    <w:rsid w:val="002519CC"/>
    <w:rsid w:val="00251D40"/>
    <w:rsid w:val="00252A01"/>
    <w:rsid w:val="00252F32"/>
    <w:rsid w:val="002537DA"/>
    <w:rsid w:val="002541A2"/>
    <w:rsid w:val="002542B0"/>
    <w:rsid w:val="0025481A"/>
    <w:rsid w:val="00254D62"/>
    <w:rsid w:val="00254DB6"/>
    <w:rsid w:val="0025510C"/>
    <w:rsid w:val="00255489"/>
    <w:rsid w:val="00255959"/>
    <w:rsid w:val="002559F5"/>
    <w:rsid w:val="00255E4B"/>
    <w:rsid w:val="00257B12"/>
    <w:rsid w:val="00257EA5"/>
    <w:rsid w:val="00260000"/>
    <w:rsid w:val="00261B01"/>
    <w:rsid w:val="00262102"/>
    <w:rsid w:val="002625E9"/>
    <w:rsid w:val="00262BA7"/>
    <w:rsid w:val="00263AB9"/>
    <w:rsid w:val="002647BD"/>
    <w:rsid w:val="002647F2"/>
    <w:rsid w:val="00264D05"/>
    <w:rsid w:val="00265372"/>
    <w:rsid w:val="002657AE"/>
    <w:rsid w:val="00265990"/>
    <w:rsid w:val="00265DF2"/>
    <w:rsid w:val="00266028"/>
    <w:rsid w:val="00266631"/>
    <w:rsid w:val="002666D1"/>
    <w:rsid w:val="00266E12"/>
    <w:rsid w:val="002674C7"/>
    <w:rsid w:val="002678C4"/>
    <w:rsid w:val="00267B44"/>
    <w:rsid w:val="00267C7B"/>
    <w:rsid w:val="002702B4"/>
    <w:rsid w:val="00270B19"/>
    <w:rsid w:val="00270F60"/>
    <w:rsid w:val="00271F9F"/>
    <w:rsid w:val="00272475"/>
    <w:rsid w:val="002729F3"/>
    <w:rsid w:val="00273A5E"/>
    <w:rsid w:val="00273EC9"/>
    <w:rsid w:val="00273F62"/>
    <w:rsid w:val="002747A5"/>
    <w:rsid w:val="002747DB"/>
    <w:rsid w:val="00274D8F"/>
    <w:rsid w:val="0027639E"/>
    <w:rsid w:val="00276640"/>
    <w:rsid w:val="00276D4F"/>
    <w:rsid w:val="0027705F"/>
    <w:rsid w:val="00277179"/>
    <w:rsid w:val="00280399"/>
    <w:rsid w:val="002805D4"/>
    <w:rsid w:val="00281257"/>
    <w:rsid w:val="00281B31"/>
    <w:rsid w:val="00281F41"/>
    <w:rsid w:val="002834C6"/>
    <w:rsid w:val="0028394D"/>
    <w:rsid w:val="002839ED"/>
    <w:rsid w:val="00283BE0"/>
    <w:rsid w:val="0028469B"/>
    <w:rsid w:val="00284D0C"/>
    <w:rsid w:val="00285282"/>
    <w:rsid w:val="00286415"/>
    <w:rsid w:val="00286BF3"/>
    <w:rsid w:val="00286DF5"/>
    <w:rsid w:val="002873B4"/>
    <w:rsid w:val="00287436"/>
    <w:rsid w:val="00287585"/>
    <w:rsid w:val="0028773F"/>
    <w:rsid w:val="00287B31"/>
    <w:rsid w:val="00287E23"/>
    <w:rsid w:val="00287E2A"/>
    <w:rsid w:val="002908F9"/>
    <w:rsid w:val="00292B5B"/>
    <w:rsid w:val="002931F5"/>
    <w:rsid w:val="00293ECB"/>
    <w:rsid w:val="0029451A"/>
    <w:rsid w:val="00294632"/>
    <w:rsid w:val="00294C58"/>
    <w:rsid w:val="00295C43"/>
    <w:rsid w:val="00295F74"/>
    <w:rsid w:val="0029607A"/>
    <w:rsid w:val="0029625D"/>
    <w:rsid w:val="002962FA"/>
    <w:rsid w:val="0029641E"/>
    <w:rsid w:val="00296566"/>
    <w:rsid w:val="002965A7"/>
    <w:rsid w:val="00296903"/>
    <w:rsid w:val="00297703"/>
    <w:rsid w:val="00297A29"/>
    <w:rsid w:val="00297B6D"/>
    <w:rsid w:val="002A0369"/>
    <w:rsid w:val="002A0618"/>
    <w:rsid w:val="002A0CC1"/>
    <w:rsid w:val="002A11CF"/>
    <w:rsid w:val="002A196B"/>
    <w:rsid w:val="002A198E"/>
    <w:rsid w:val="002A1E05"/>
    <w:rsid w:val="002A2793"/>
    <w:rsid w:val="002A2AB0"/>
    <w:rsid w:val="002A2E53"/>
    <w:rsid w:val="002A2EF1"/>
    <w:rsid w:val="002A32FA"/>
    <w:rsid w:val="002A3513"/>
    <w:rsid w:val="002A36F2"/>
    <w:rsid w:val="002A40F6"/>
    <w:rsid w:val="002A4368"/>
    <w:rsid w:val="002A49BD"/>
    <w:rsid w:val="002A529B"/>
    <w:rsid w:val="002A53F3"/>
    <w:rsid w:val="002A54C8"/>
    <w:rsid w:val="002A5C5E"/>
    <w:rsid w:val="002A61A6"/>
    <w:rsid w:val="002A66F0"/>
    <w:rsid w:val="002A776C"/>
    <w:rsid w:val="002A78BA"/>
    <w:rsid w:val="002A7B03"/>
    <w:rsid w:val="002A7F81"/>
    <w:rsid w:val="002B01E4"/>
    <w:rsid w:val="002B0538"/>
    <w:rsid w:val="002B1B30"/>
    <w:rsid w:val="002B1FE9"/>
    <w:rsid w:val="002B248B"/>
    <w:rsid w:val="002B2B54"/>
    <w:rsid w:val="002B2D34"/>
    <w:rsid w:val="002B33E5"/>
    <w:rsid w:val="002B35F0"/>
    <w:rsid w:val="002B393B"/>
    <w:rsid w:val="002B3B3B"/>
    <w:rsid w:val="002B3DAA"/>
    <w:rsid w:val="002B4165"/>
    <w:rsid w:val="002B5604"/>
    <w:rsid w:val="002B581A"/>
    <w:rsid w:val="002B60E4"/>
    <w:rsid w:val="002B6C92"/>
    <w:rsid w:val="002B79B9"/>
    <w:rsid w:val="002B7CC1"/>
    <w:rsid w:val="002C0161"/>
    <w:rsid w:val="002C0162"/>
    <w:rsid w:val="002C07E7"/>
    <w:rsid w:val="002C0847"/>
    <w:rsid w:val="002C1655"/>
    <w:rsid w:val="002C223F"/>
    <w:rsid w:val="002C2419"/>
    <w:rsid w:val="002C2713"/>
    <w:rsid w:val="002C28C8"/>
    <w:rsid w:val="002C293C"/>
    <w:rsid w:val="002C2DDC"/>
    <w:rsid w:val="002C2EAE"/>
    <w:rsid w:val="002C3044"/>
    <w:rsid w:val="002C3AD7"/>
    <w:rsid w:val="002C3CBF"/>
    <w:rsid w:val="002C4073"/>
    <w:rsid w:val="002C40D9"/>
    <w:rsid w:val="002C42DE"/>
    <w:rsid w:val="002C4584"/>
    <w:rsid w:val="002C45BA"/>
    <w:rsid w:val="002C53F5"/>
    <w:rsid w:val="002C568F"/>
    <w:rsid w:val="002C62F9"/>
    <w:rsid w:val="002C6B9D"/>
    <w:rsid w:val="002C6E67"/>
    <w:rsid w:val="002C7872"/>
    <w:rsid w:val="002C7A9B"/>
    <w:rsid w:val="002C7C76"/>
    <w:rsid w:val="002C7E9D"/>
    <w:rsid w:val="002D03EB"/>
    <w:rsid w:val="002D080E"/>
    <w:rsid w:val="002D0A42"/>
    <w:rsid w:val="002D0B2B"/>
    <w:rsid w:val="002D0BF7"/>
    <w:rsid w:val="002D10BF"/>
    <w:rsid w:val="002D10F7"/>
    <w:rsid w:val="002D181E"/>
    <w:rsid w:val="002D197D"/>
    <w:rsid w:val="002D1D05"/>
    <w:rsid w:val="002D1EBF"/>
    <w:rsid w:val="002D2BEB"/>
    <w:rsid w:val="002D2EB4"/>
    <w:rsid w:val="002D3343"/>
    <w:rsid w:val="002D3568"/>
    <w:rsid w:val="002D3657"/>
    <w:rsid w:val="002D3761"/>
    <w:rsid w:val="002D3F2F"/>
    <w:rsid w:val="002D56CC"/>
    <w:rsid w:val="002D633C"/>
    <w:rsid w:val="002D6745"/>
    <w:rsid w:val="002D6E7D"/>
    <w:rsid w:val="002D6F3B"/>
    <w:rsid w:val="002D7322"/>
    <w:rsid w:val="002D74CC"/>
    <w:rsid w:val="002E002D"/>
    <w:rsid w:val="002E0AD2"/>
    <w:rsid w:val="002E1C14"/>
    <w:rsid w:val="002E20FE"/>
    <w:rsid w:val="002E2487"/>
    <w:rsid w:val="002E285F"/>
    <w:rsid w:val="002E317B"/>
    <w:rsid w:val="002E3305"/>
    <w:rsid w:val="002E345B"/>
    <w:rsid w:val="002E36A2"/>
    <w:rsid w:val="002E3D87"/>
    <w:rsid w:val="002E4425"/>
    <w:rsid w:val="002E476F"/>
    <w:rsid w:val="002E4EE4"/>
    <w:rsid w:val="002E5555"/>
    <w:rsid w:val="002E5945"/>
    <w:rsid w:val="002E5BD1"/>
    <w:rsid w:val="002E6087"/>
    <w:rsid w:val="002E61C7"/>
    <w:rsid w:val="002E6D5A"/>
    <w:rsid w:val="002E6E19"/>
    <w:rsid w:val="002E731F"/>
    <w:rsid w:val="002F01C5"/>
    <w:rsid w:val="002F113A"/>
    <w:rsid w:val="002F1F15"/>
    <w:rsid w:val="002F20E5"/>
    <w:rsid w:val="002F313E"/>
    <w:rsid w:val="002F3852"/>
    <w:rsid w:val="002F3A69"/>
    <w:rsid w:val="002F445A"/>
    <w:rsid w:val="002F46C8"/>
    <w:rsid w:val="002F4BF2"/>
    <w:rsid w:val="002F510E"/>
    <w:rsid w:val="002F546F"/>
    <w:rsid w:val="002F5E92"/>
    <w:rsid w:val="002F6C4A"/>
    <w:rsid w:val="002F6E02"/>
    <w:rsid w:val="002F73B4"/>
    <w:rsid w:val="002F7573"/>
    <w:rsid w:val="002F7C63"/>
    <w:rsid w:val="0030003C"/>
    <w:rsid w:val="003007E0"/>
    <w:rsid w:val="00300949"/>
    <w:rsid w:val="00300F1C"/>
    <w:rsid w:val="0030105F"/>
    <w:rsid w:val="00301266"/>
    <w:rsid w:val="003013F0"/>
    <w:rsid w:val="00301AEC"/>
    <w:rsid w:val="00301F27"/>
    <w:rsid w:val="00302787"/>
    <w:rsid w:val="00302D3D"/>
    <w:rsid w:val="0030351F"/>
    <w:rsid w:val="00303F25"/>
    <w:rsid w:val="00304726"/>
    <w:rsid w:val="003047B1"/>
    <w:rsid w:val="003049D1"/>
    <w:rsid w:val="00304BFC"/>
    <w:rsid w:val="0030550F"/>
    <w:rsid w:val="00305CEF"/>
    <w:rsid w:val="0030631F"/>
    <w:rsid w:val="003063BC"/>
    <w:rsid w:val="00307597"/>
    <w:rsid w:val="00307C51"/>
    <w:rsid w:val="00310611"/>
    <w:rsid w:val="00310919"/>
    <w:rsid w:val="00310A1A"/>
    <w:rsid w:val="00310DA1"/>
    <w:rsid w:val="00312232"/>
    <w:rsid w:val="00312941"/>
    <w:rsid w:val="00312966"/>
    <w:rsid w:val="00313665"/>
    <w:rsid w:val="00314084"/>
    <w:rsid w:val="00314B6F"/>
    <w:rsid w:val="00314D15"/>
    <w:rsid w:val="00316219"/>
    <w:rsid w:val="00316637"/>
    <w:rsid w:val="003171F3"/>
    <w:rsid w:val="0031726A"/>
    <w:rsid w:val="003174AE"/>
    <w:rsid w:val="00317745"/>
    <w:rsid w:val="00317B69"/>
    <w:rsid w:val="0032044A"/>
    <w:rsid w:val="003212CE"/>
    <w:rsid w:val="003226B4"/>
    <w:rsid w:val="00323724"/>
    <w:rsid w:val="00324095"/>
    <w:rsid w:val="0032451C"/>
    <w:rsid w:val="00324E07"/>
    <w:rsid w:val="00324E50"/>
    <w:rsid w:val="00324EBB"/>
    <w:rsid w:val="003250E9"/>
    <w:rsid w:val="00326872"/>
    <w:rsid w:val="00327043"/>
    <w:rsid w:val="00327174"/>
    <w:rsid w:val="003277D8"/>
    <w:rsid w:val="00327CCB"/>
    <w:rsid w:val="00331686"/>
    <w:rsid w:val="0033199A"/>
    <w:rsid w:val="00332E8F"/>
    <w:rsid w:val="00332FC9"/>
    <w:rsid w:val="003335F2"/>
    <w:rsid w:val="003336D2"/>
    <w:rsid w:val="00333AED"/>
    <w:rsid w:val="00333BFF"/>
    <w:rsid w:val="00333CDB"/>
    <w:rsid w:val="00333E25"/>
    <w:rsid w:val="003352CF"/>
    <w:rsid w:val="00335372"/>
    <w:rsid w:val="003354D3"/>
    <w:rsid w:val="0033584E"/>
    <w:rsid w:val="00335BA6"/>
    <w:rsid w:val="0033675B"/>
    <w:rsid w:val="003368D1"/>
    <w:rsid w:val="00336A28"/>
    <w:rsid w:val="00336EA4"/>
    <w:rsid w:val="00337CC4"/>
    <w:rsid w:val="00340E66"/>
    <w:rsid w:val="0034150F"/>
    <w:rsid w:val="003432BA"/>
    <w:rsid w:val="0034398E"/>
    <w:rsid w:val="00343EF9"/>
    <w:rsid w:val="00343FBF"/>
    <w:rsid w:val="00344875"/>
    <w:rsid w:val="00344BD2"/>
    <w:rsid w:val="0034582E"/>
    <w:rsid w:val="00345A00"/>
    <w:rsid w:val="00345B17"/>
    <w:rsid w:val="00345D0E"/>
    <w:rsid w:val="00345F90"/>
    <w:rsid w:val="00346035"/>
    <w:rsid w:val="00346135"/>
    <w:rsid w:val="00346860"/>
    <w:rsid w:val="003468B4"/>
    <w:rsid w:val="0034691B"/>
    <w:rsid w:val="00347541"/>
    <w:rsid w:val="003507CD"/>
    <w:rsid w:val="003520B8"/>
    <w:rsid w:val="00352240"/>
    <w:rsid w:val="0035246E"/>
    <w:rsid w:val="00353B61"/>
    <w:rsid w:val="00354B7A"/>
    <w:rsid w:val="00354D59"/>
    <w:rsid w:val="00354DED"/>
    <w:rsid w:val="0035538C"/>
    <w:rsid w:val="00355EAF"/>
    <w:rsid w:val="00356A55"/>
    <w:rsid w:val="00356AE7"/>
    <w:rsid w:val="003577AE"/>
    <w:rsid w:val="00360228"/>
    <w:rsid w:val="0036047E"/>
    <w:rsid w:val="00360630"/>
    <w:rsid w:val="003616CA"/>
    <w:rsid w:val="0036228A"/>
    <w:rsid w:val="00362482"/>
    <w:rsid w:val="00362A46"/>
    <w:rsid w:val="0036445A"/>
    <w:rsid w:val="0036478D"/>
    <w:rsid w:val="0036521B"/>
    <w:rsid w:val="00365576"/>
    <w:rsid w:val="00365C76"/>
    <w:rsid w:val="003662F4"/>
    <w:rsid w:val="003663BF"/>
    <w:rsid w:val="003664B9"/>
    <w:rsid w:val="00366513"/>
    <w:rsid w:val="00366C7D"/>
    <w:rsid w:val="00366CB8"/>
    <w:rsid w:val="0036707D"/>
    <w:rsid w:val="00367F7A"/>
    <w:rsid w:val="00370229"/>
    <w:rsid w:val="00370294"/>
    <w:rsid w:val="00370344"/>
    <w:rsid w:val="00370D7E"/>
    <w:rsid w:val="00371220"/>
    <w:rsid w:val="003714A2"/>
    <w:rsid w:val="0037185C"/>
    <w:rsid w:val="00371DED"/>
    <w:rsid w:val="003720DC"/>
    <w:rsid w:val="0037303C"/>
    <w:rsid w:val="00373559"/>
    <w:rsid w:val="00373A21"/>
    <w:rsid w:val="00374B2D"/>
    <w:rsid w:val="00374FE2"/>
    <w:rsid w:val="00375034"/>
    <w:rsid w:val="00375161"/>
    <w:rsid w:val="0037575F"/>
    <w:rsid w:val="00375BC5"/>
    <w:rsid w:val="00375E90"/>
    <w:rsid w:val="00376AEA"/>
    <w:rsid w:val="003774CF"/>
    <w:rsid w:val="00380666"/>
    <w:rsid w:val="003808AF"/>
    <w:rsid w:val="00380C62"/>
    <w:rsid w:val="00380DAE"/>
    <w:rsid w:val="003817AF"/>
    <w:rsid w:val="00381A85"/>
    <w:rsid w:val="00382D5A"/>
    <w:rsid w:val="00382FEE"/>
    <w:rsid w:val="00383051"/>
    <w:rsid w:val="0038326C"/>
    <w:rsid w:val="00383720"/>
    <w:rsid w:val="00383888"/>
    <w:rsid w:val="00383D9A"/>
    <w:rsid w:val="00384EC4"/>
    <w:rsid w:val="00385558"/>
    <w:rsid w:val="00385563"/>
    <w:rsid w:val="003859BD"/>
    <w:rsid w:val="00385C19"/>
    <w:rsid w:val="0038675A"/>
    <w:rsid w:val="00386E24"/>
    <w:rsid w:val="00390B67"/>
    <w:rsid w:val="003912A1"/>
    <w:rsid w:val="00391C1B"/>
    <w:rsid w:val="00392916"/>
    <w:rsid w:val="00392A94"/>
    <w:rsid w:val="00392EDB"/>
    <w:rsid w:val="003930C0"/>
    <w:rsid w:val="003940AF"/>
    <w:rsid w:val="00394DD3"/>
    <w:rsid w:val="00394F4C"/>
    <w:rsid w:val="003955B0"/>
    <w:rsid w:val="003957D2"/>
    <w:rsid w:val="00396238"/>
    <w:rsid w:val="0039655B"/>
    <w:rsid w:val="00396704"/>
    <w:rsid w:val="00396D73"/>
    <w:rsid w:val="0039756D"/>
    <w:rsid w:val="00397A43"/>
    <w:rsid w:val="00397D67"/>
    <w:rsid w:val="003A0187"/>
    <w:rsid w:val="003A0520"/>
    <w:rsid w:val="003A08E3"/>
    <w:rsid w:val="003A1FBF"/>
    <w:rsid w:val="003A25F1"/>
    <w:rsid w:val="003A28AC"/>
    <w:rsid w:val="003A3084"/>
    <w:rsid w:val="003A404E"/>
    <w:rsid w:val="003A416D"/>
    <w:rsid w:val="003A455F"/>
    <w:rsid w:val="003A494F"/>
    <w:rsid w:val="003A4D2F"/>
    <w:rsid w:val="003A5F2E"/>
    <w:rsid w:val="003A612A"/>
    <w:rsid w:val="003A6C7B"/>
    <w:rsid w:val="003A6EC3"/>
    <w:rsid w:val="003A7116"/>
    <w:rsid w:val="003B00F2"/>
    <w:rsid w:val="003B0254"/>
    <w:rsid w:val="003B041D"/>
    <w:rsid w:val="003B0430"/>
    <w:rsid w:val="003B0BEC"/>
    <w:rsid w:val="003B0EE2"/>
    <w:rsid w:val="003B161D"/>
    <w:rsid w:val="003B17AC"/>
    <w:rsid w:val="003B1A55"/>
    <w:rsid w:val="003B231B"/>
    <w:rsid w:val="003B23C0"/>
    <w:rsid w:val="003B26A8"/>
    <w:rsid w:val="003B27AE"/>
    <w:rsid w:val="003B31A1"/>
    <w:rsid w:val="003B3266"/>
    <w:rsid w:val="003B3850"/>
    <w:rsid w:val="003B4989"/>
    <w:rsid w:val="003B54D8"/>
    <w:rsid w:val="003B5A89"/>
    <w:rsid w:val="003B64F2"/>
    <w:rsid w:val="003B6749"/>
    <w:rsid w:val="003B70A6"/>
    <w:rsid w:val="003B7A04"/>
    <w:rsid w:val="003B7FC0"/>
    <w:rsid w:val="003C00F0"/>
    <w:rsid w:val="003C0367"/>
    <w:rsid w:val="003C0A95"/>
    <w:rsid w:val="003C1677"/>
    <w:rsid w:val="003C1B82"/>
    <w:rsid w:val="003C1BF7"/>
    <w:rsid w:val="003C264E"/>
    <w:rsid w:val="003C2C26"/>
    <w:rsid w:val="003C386C"/>
    <w:rsid w:val="003C3A2D"/>
    <w:rsid w:val="003C3CA7"/>
    <w:rsid w:val="003C4C02"/>
    <w:rsid w:val="003C4F06"/>
    <w:rsid w:val="003C5401"/>
    <w:rsid w:val="003C54CE"/>
    <w:rsid w:val="003C564D"/>
    <w:rsid w:val="003C7A99"/>
    <w:rsid w:val="003C7F51"/>
    <w:rsid w:val="003C7F54"/>
    <w:rsid w:val="003D0866"/>
    <w:rsid w:val="003D29C3"/>
    <w:rsid w:val="003D3081"/>
    <w:rsid w:val="003D3668"/>
    <w:rsid w:val="003D3BE7"/>
    <w:rsid w:val="003D3DAE"/>
    <w:rsid w:val="003D4DC9"/>
    <w:rsid w:val="003D597C"/>
    <w:rsid w:val="003D6E69"/>
    <w:rsid w:val="003D7F01"/>
    <w:rsid w:val="003E0448"/>
    <w:rsid w:val="003E08AC"/>
    <w:rsid w:val="003E0A0A"/>
    <w:rsid w:val="003E0FB6"/>
    <w:rsid w:val="003E1A2B"/>
    <w:rsid w:val="003E1AC0"/>
    <w:rsid w:val="003E1EFE"/>
    <w:rsid w:val="003E21C7"/>
    <w:rsid w:val="003E3BDE"/>
    <w:rsid w:val="003E4484"/>
    <w:rsid w:val="003E4CC7"/>
    <w:rsid w:val="003E5830"/>
    <w:rsid w:val="003E5D3C"/>
    <w:rsid w:val="003E60D8"/>
    <w:rsid w:val="003E635D"/>
    <w:rsid w:val="003E6476"/>
    <w:rsid w:val="003E7474"/>
    <w:rsid w:val="003E7515"/>
    <w:rsid w:val="003F09C4"/>
    <w:rsid w:val="003F0C81"/>
    <w:rsid w:val="003F109F"/>
    <w:rsid w:val="003F14A2"/>
    <w:rsid w:val="003F1628"/>
    <w:rsid w:val="003F2338"/>
    <w:rsid w:val="003F23E6"/>
    <w:rsid w:val="003F2A24"/>
    <w:rsid w:val="003F2C81"/>
    <w:rsid w:val="003F2E52"/>
    <w:rsid w:val="003F3421"/>
    <w:rsid w:val="003F355F"/>
    <w:rsid w:val="003F3580"/>
    <w:rsid w:val="003F35D4"/>
    <w:rsid w:val="003F3601"/>
    <w:rsid w:val="003F3A96"/>
    <w:rsid w:val="003F4BF5"/>
    <w:rsid w:val="003F6817"/>
    <w:rsid w:val="003F6AF8"/>
    <w:rsid w:val="003F76D9"/>
    <w:rsid w:val="003F7C33"/>
    <w:rsid w:val="00400664"/>
    <w:rsid w:val="00400A42"/>
    <w:rsid w:val="00401028"/>
    <w:rsid w:val="00401422"/>
    <w:rsid w:val="00401752"/>
    <w:rsid w:val="00401771"/>
    <w:rsid w:val="00401ADA"/>
    <w:rsid w:val="00402EC2"/>
    <w:rsid w:val="00403D4B"/>
    <w:rsid w:val="00403D4F"/>
    <w:rsid w:val="0040427B"/>
    <w:rsid w:val="004045EB"/>
    <w:rsid w:val="00404C16"/>
    <w:rsid w:val="00404DD2"/>
    <w:rsid w:val="00404E90"/>
    <w:rsid w:val="00405402"/>
    <w:rsid w:val="004054FA"/>
    <w:rsid w:val="004056F3"/>
    <w:rsid w:val="0040595C"/>
    <w:rsid w:val="0040633A"/>
    <w:rsid w:val="0040679B"/>
    <w:rsid w:val="00406A98"/>
    <w:rsid w:val="00406FDA"/>
    <w:rsid w:val="0040781E"/>
    <w:rsid w:val="00410024"/>
    <w:rsid w:val="004103B5"/>
    <w:rsid w:val="004106BE"/>
    <w:rsid w:val="0041104C"/>
    <w:rsid w:val="004115C6"/>
    <w:rsid w:val="0041169C"/>
    <w:rsid w:val="0041182F"/>
    <w:rsid w:val="00411EC9"/>
    <w:rsid w:val="004122C6"/>
    <w:rsid w:val="004126F6"/>
    <w:rsid w:val="00412905"/>
    <w:rsid w:val="00412AD1"/>
    <w:rsid w:val="00412C73"/>
    <w:rsid w:val="00412E6B"/>
    <w:rsid w:val="00412EBB"/>
    <w:rsid w:val="00413AA2"/>
    <w:rsid w:val="00413ADE"/>
    <w:rsid w:val="00413D4F"/>
    <w:rsid w:val="004143FE"/>
    <w:rsid w:val="00414BE6"/>
    <w:rsid w:val="00414E59"/>
    <w:rsid w:val="00414EB6"/>
    <w:rsid w:val="00414EF8"/>
    <w:rsid w:val="00415D4D"/>
    <w:rsid w:val="00415FEB"/>
    <w:rsid w:val="004164F2"/>
    <w:rsid w:val="0041689A"/>
    <w:rsid w:val="00416DF7"/>
    <w:rsid w:val="00416F67"/>
    <w:rsid w:val="00420376"/>
    <w:rsid w:val="004218B9"/>
    <w:rsid w:val="00421DDB"/>
    <w:rsid w:val="0042216E"/>
    <w:rsid w:val="00422D65"/>
    <w:rsid w:val="00422EC5"/>
    <w:rsid w:val="004232EC"/>
    <w:rsid w:val="004233AC"/>
    <w:rsid w:val="00423603"/>
    <w:rsid w:val="004236AD"/>
    <w:rsid w:val="004241EF"/>
    <w:rsid w:val="00424E6B"/>
    <w:rsid w:val="004250BE"/>
    <w:rsid w:val="004258EA"/>
    <w:rsid w:val="00425EF6"/>
    <w:rsid w:val="00427043"/>
    <w:rsid w:val="004271E3"/>
    <w:rsid w:val="004275AC"/>
    <w:rsid w:val="00427BD4"/>
    <w:rsid w:val="00427C6A"/>
    <w:rsid w:val="00430616"/>
    <w:rsid w:val="00430E07"/>
    <w:rsid w:val="00430ECE"/>
    <w:rsid w:val="00430FA1"/>
    <w:rsid w:val="00431770"/>
    <w:rsid w:val="00431B86"/>
    <w:rsid w:val="00432086"/>
    <w:rsid w:val="0043271F"/>
    <w:rsid w:val="00432FBB"/>
    <w:rsid w:val="0043324B"/>
    <w:rsid w:val="0043331C"/>
    <w:rsid w:val="004335AC"/>
    <w:rsid w:val="00433DDB"/>
    <w:rsid w:val="004345BE"/>
    <w:rsid w:val="004345F9"/>
    <w:rsid w:val="004358CF"/>
    <w:rsid w:val="00435D05"/>
    <w:rsid w:val="004362FD"/>
    <w:rsid w:val="00436629"/>
    <w:rsid w:val="00436AA7"/>
    <w:rsid w:val="00436E05"/>
    <w:rsid w:val="00437DA3"/>
    <w:rsid w:val="00437DAE"/>
    <w:rsid w:val="004401C2"/>
    <w:rsid w:val="004417C8"/>
    <w:rsid w:val="00443416"/>
    <w:rsid w:val="004438FD"/>
    <w:rsid w:val="00443A39"/>
    <w:rsid w:val="00443B86"/>
    <w:rsid w:val="00443C68"/>
    <w:rsid w:val="004441BA"/>
    <w:rsid w:val="004456A5"/>
    <w:rsid w:val="0044649D"/>
    <w:rsid w:val="00446E2B"/>
    <w:rsid w:val="00446E7D"/>
    <w:rsid w:val="0044707A"/>
    <w:rsid w:val="00447610"/>
    <w:rsid w:val="00450344"/>
    <w:rsid w:val="00451A69"/>
    <w:rsid w:val="00451CBD"/>
    <w:rsid w:val="004532F3"/>
    <w:rsid w:val="004541B5"/>
    <w:rsid w:val="004548ED"/>
    <w:rsid w:val="00454A36"/>
    <w:rsid w:val="00454A4D"/>
    <w:rsid w:val="00454C0E"/>
    <w:rsid w:val="00454C34"/>
    <w:rsid w:val="0045583A"/>
    <w:rsid w:val="004558AC"/>
    <w:rsid w:val="00455961"/>
    <w:rsid w:val="00455ABC"/>
    <w:rsid w:val="00455E5E"/>
    <w:rsid w:val="0045614F"/>
    <w:rsid w:val="00456442"/>
    <w:rsid w:val="00457241"/>
    <w:rsid w:val="004577CB"/>
    <w:rsid w:val="0045788E"/>
    <w:rsid w:val="004604A7"/>
    <w:rsid w:val="00460752"/>
    <w:rsid w:val="00461293"/>
    <w:rsid w:val="0046188B"/>
    <w:rsid w:val="004618FD"/>
    <w:rsid w:val="0046249C"/>
    <w:rsid w:val="00462C8B"/>
    <w:rsid w:val="004630AB"/>
    <w:rsid w:val="00463C63"/>
    <w:rsid w:val="00463CA5"/>
    <w:rsid w:val="00464034"/>
    <w:rsid w:val="00464B0F"/>
    <w:rsid w:val="00464B1C"/>
    <w:rsid w:val="00465AEA"/>
    <w:rsid w:val="004661E0"/>
    <w:rsid w:val="00466333"/>
    <w:rsid w:val="00466F97"/>
    <w:rsid w:val="004678D9"/>
    <w:rsid w:val="00467F19"/>
    <w:rsid w:val="00470516"/>
    <w:rsid w:val="00470F90"/>
    <w:rsid w:val="00472275"/>
    <w:rsid w:val="00473418"/>
    <w:rsid w:val="004737F8"/>
    <w:rsid w:val="00473CFD"/>
    <w:rsid w:val="00473EFA"/>
    <w:rsid w:val="00473F1D"/>
    <w:rsid w:val="004744CB"/>
    <w:rsid w:val="004750B8"/>
    <w:rsid w:val="004750F1"/>
    <w:rsid w:val="004751E1"/>
    <w:rsid w:val="004769C4"/>
    <w:rsid w:val="00476A1B"/>
    <w:rsid w:val="00476DC3"/>
    <w:rsid w:val="00477216"/>
    <w:rsid w:val="00477F30"/>
    <w:rsid w:val="00480541"/>
    <w:rsid w:val="00480F29"/>
    <w:rsid w:val="00480FDD"/>
    <w:rsid w:val="004811AD"/>
    <w:rsid w:val="0048131E"/>
    <w:rsid w:val="00481679"/>
    <w:rsid w:val="00482262"/>
    <w:rsid w:val="00483F91"/>
    <w:rsid w:val="004846E2"/>
    <w:rsid w:val="00485881"/>
    <w:rsid w:val="00485A65"/>
    <w:rsid w:val="00486523"/>
    <w:rsid w:val="00486872"/>
    <w:rsid w:val="00486C7A"/>
    <w:rsid w:val="00486D16"/>
    <w:rsid w:val="0048778D"/>
    <w:rsid w:val="00487C8F"/>
    <w:rsid w:val="004907D2"/>
    <w:rsid w:val="00490E4E"/>
    <w:rsid w:val="00490EB8"/>
    <w:rsid w:val="00491444"/>
    <w:rsid w:val="00491840"/>
    <w:rsid w:val="00491947"/>
    <w:rsid w:val="00491F28"/>
    <w:rsid w:val="00492109"/>
    <w:rsid w:val="004922AB"/>
    <w:rsid w:val="004922B1"/>
    <w:rsid w:val="00492A5E"/>
    <w:rsid w:val="00493260"/>
    <w:rsid w:val="004936C9"/>
    <w:rsid w:val="004938D5"/>
    <w:rsid w:val="00493A73"/>
    <w:rsid w:val="00493C64"/>
    <w:rsid w:val="00493F70"/>
    <w:rsid w:val="0049484F"/>
    <w:rsid w:val="00495875"/>
    <w:rsid w:val="00495C6A"/>
    <w:rsid w:val="00495FD1"/>
    <w:rsid w:val="00496667"/>
    <w:rsid w:val="004969FC"/>
    <w:rsid w:val="00496F67"/>
    <w:rsid w:val="00496FAA"/>
    <w:rsid w:val="00497156"/>
    <w:rsid w:val="004977D6"/>
    <w:rsid w:val="004A0602"/>
    <w:rsid w:val="004A0FA6"/>
    <w:rsid w:val="004A1039"/>
    <w:rsid w:val="004A138E"/>
    <w:rsid w:val="004A1610"/>
    <w:rsid w:val="004A1C86"/>
    <w:rsid w:val="004A1F71"/>
    <w:rsid w:val="004A23C2"/>
    <w:rsid w:val="004A2DAB"/>
    <w:rsid w:val="004A2F9C"/>
    <w:rsid w:val="004A4051"/>
    <w:rsid w:val="004A4406"/>
    <w:rsid w:val="004A457D"/>
    <w:rsid w:val="004A4A29"/>
    <w:rsid w:val="004A4C59"/>
    <w:rsid w:val="004A56AE"/>
    <w:rsid w:val="004A6187"/>
    <w:rsid w:val="004A61A7"/>
    <w:rsid w:val="004A6E52"/>
    <w:rsid w:val="004A7354"/>
    <w:rsid w:val="004A7CEE"/>
    <w:rsid w:val="004A7EB2"/>
    <w:rsid w:val="004B04EA"/>
    <w:rsid w:val="004B084B"/>
    <w:rsid w:val="004B0DCD"/>
    <w:rsid w:val="004B236D"/>
    <w:rsid w:val="004B24C4"/>
    <w:rsid w:val="004B31DC"/>
    <w:rsid w:val="004B3542"/>
    <w:rsid w:val="004B37F0"/>
    <w:rsid w:val="004B3A1A"/>
    <w:rsid w:val="004B3D1D"/>
    <w:rsid w:val="004B3FC0"/>
    <w:rsid w:val="004B4061"/>
    <w:rsid w:val="004B4909"/>
    <w:rsid w:val="004B4985"/>
    <w:rsid w:val="004B4DE0"/>
    <w:rsid w:val="004B5EB7"/>
    <w:rsid w:val="004B6826"/>
    <w:rsid w:val="004B6C5A"/>
    <w:rsid w:val="004B6D95"/>
    <w:rsid w:val="004B6EE1"/>
    <w:rsid w:val="004B6FC2"/>
    <w:rsid w:val="004B7392"/>
    <w:rsid w:val="004B7600"/>
    <w:rsid w:val="004B7FEF"/>
    <w:rsid w:val="004C0895"/>
    <w:rsid w:val="004C14DE"/>
    <w:rsid w:val="004C1F7C"/>
    <w:rsid w:val="004C21CF"/>
    <w:rsid w:val="004C2549"/>
    <w:rsid w:val="004C26C5"/>
    <w:rsid w:val="004C2702"/>
    <w:rsid w:val="004C33F4"/>
    <w:rsid w:val="004C41C1"/>
    <w:rsid w:val="004C4292"/>
    <w:rsid w:val="004C4826"/>
    <w:rsid w:val="004C4959"/>
    <w:rsid w:val="004C5258"/>
    <w:rsid w:val="004C52EE"/>
    <w:rsid w:val="004C5A11"/>
    <w:rsid w:val="004C66A4"/>
    <w:rsid w:val="004C7034"/>
    <w:rsid w:val="004C75E4"/>
    <w:rsid w:val="004C783F"/>
    <w:rsid w:val="004D06D0"/>
    <w:rsid w:val="004D0FEB"/>
    <w:rsid w:val="004D169C"/>
    <w:rsid w:val="004D1B25"/>
    <w:rsid w:val="004D1BF2"/>
    <w:rsid w:val="004D21BC"/>
    <w:rsid w:val="004D2C3B"/>
    <w:rsid w:val="004D2D3F"/>
    <w:rsid w:val="004D2F5B"/>
    <w:rsid w:val="004D35BB"/>
    <w:rsid w:val="004D39A0"/>
    <w:rsid w:val="004D3A8E"/>
    <w:rsid w:val="004D428D"/>
    <w:rsid w:val="004D478B"/>
    <w:rsid w:val="004D499B"/>
    <w:rsid w:val="004D524C"/>
    <w:rsid w:val="004D5650"/>
    <w:rsid w:val="004D5DFF"/>
    <w:rsid w:val="004D667E"/>
    <w:rsid w:val="004D669C"/>
    <w:rsid w:val="004E09E6"/>
    <w:rsid w:val="004E0DE9"/>
    <w:rsid w:val="004E1288"/>
    <w:rsid w:val="004E1B91"/>
    <w:rsid w:val="004E1C2F"/>
    <w:rsid w:val="004E2241"/>
    <w:rsid w:val="004E2557"/>
    <w:rsid w:val="004E2D1F"/>
    <w:rsid w:val="004E3357"/>
    <w:rsid w:val="004E33A5"/>
    <w:rsid w:val="004E4849"/>
    <w:rsid w:val="004E4C69"/>
    <w:rsid w:val="004E4D91"/>
    <w:rsid w:val="004E508D"/>
    <w:rsid w:val="004E5C13"/>
    <w:rsid w:val="004E6302"/>
    <w:rsid w:val="004E687C"/>
    <w:rsid w:val="004E7055"/>
    <w:rsid w:val="004E721B"/>
    <w:rsid w:val="004F0203"/>
    <w:rsid w:val="004F0C9B"/>
    <w:rsid w:val="004F1344"/>
    <w:rsid w:val="004F17DA"/>
    <w:rsid w:val="004F17F1"/>
    <w:rsid w:val="004F19B2"/>
    <w:rsid w:val="004F1AA1"/>
    <w:rsid w:val="004F1C00"/>
    <w:rsid w:val="004F2EF2"/>
    <w:rsid w:val="004F2F85"/>
    <w:rsid w:val="004F394B"/>
    <w:rsid w:val="004F4160"/>
    <w:rsid w:val="004F4479"/>
    <w:rsid w:val="004F56F6"/>
    <w:rsid w:val="004F5B58"/>
    <w:rsid w:val="004F5DB5"/>
    <w:rsid w:val="004F649C"/>
    <w:rsid w:val="004F65C9"/>
    <w:rsid w:val="004F7404"/>
    <w:rsid w:val="004F74CF"/>
    <w:rsid w:val="00500EEF"/>
    <w:rsid w:val="00500F38"/>
    <w:rsid w:val="005019AC"/>
    <w:rsid w:val="00501F0B"/>
    <w:rsid w:val="00502232"/>
    <w:rsid w:val="0050256C"/>
    <w:rsid w:val="00502A6F"/>
    <w:rsid w:val="005043E2"/>
    <w:rsid w:val="0050510B"/>
    <w:rsid w:val="005052C1"/>
    <w:rsid w:val="0050586C"/>
    <w:rsid w:val="00505986"/>
    <w:rsid w:val="005062D7"/>
    <w:rsid w:val="00506AA0"/>
    <w:rsid w:val="00506C76"/>
    <w:rsid w:val="005077DB"/>
    <w:rsid w:val="005079F5"/>
    <w:rsid w:val="005106D7"/>
    <w:rsid w:val="00510CBA"/>
    <w:rsid w:val="00510CCD"/>
    <w:rsid w:val="00511166"/>
    <w:rsid w:val="005111C1"/>
    <w:rsid w:val="0051151A"/>
    <w:rsid w:val="00511542"/>
    <w:rsid w:val="0051220A"/>
    <w:rsid w:val="00512579"/>
    <w:rsid w:val="00512A87"/>
    <w:rsid w:val="00513055"/>
    <w:rsid w:val="0051347B"/>
    <w:rsid w:val="005135DE"/>
    <w:rsid w:val="00514372"/>
    <w:rsid w:val="00514764"/>
    <w:rsid w:val="005147B4"/>
    <w:rsid w:val="00514EAD"/>
    <w:rsid w:val="005159A2"/>
    <w:rsid w:val="00515E68"/>
    <w:rsid w:val="005161D2"/>
    <w:rsid w:val="0051635F"/>
    <w:rsid w:val="005167E0"/>
    <w:rsid w:val="00517404"/>
    <w:rsid w:val="00517C24"/>
    <w:rsid w:val="00517D97"/>
    <w:rsid w:val="005200BA"/>
    <w:rsid w:val="005200FC"/>
    <w:rsid w:val="00520361"/>
    <w:rsid w:val="0052040D"/>
    <w:rsid w:val="00520A2C"/>
    <w:rsid w:val="005211EF"/>
    <w:rsid w:val="00521835"/>
    <w:rsid w:val="00521AB8"/>
    <w:rsid w:val="005224B6"/>
    <w:rsid w:val="00522636"/>
    <w:rsid w:val="00523054"/>
    <w:rsid w:val="00525325"/>
    <w:rsid w:val="0052537E"/>
    <w:rsid w:val="00525CDF"/>
    <w:rsid w:val="00527F1E"/>
    <w:rsid w:val="005316DD"/>
    <w:rsid w:val="00531FB9"/>
    <w:rsid w:val="00532618"/>
    <w:rsid w:val="005327DE"/>
    <w:rsid w:val="00532C18"/>
    <w:rsid w:val="005337ED"/>
    <w:rsid w:val="00533D90"/>
    <w:rsid w:val="005341E5"/>
    <w:rsid w:val="0053421A"/>
    <w:rsid w:val="00534711"/>
    <w:rsid w:val="005349D3"/>
    <w:rsid w:val="00534C4F"/>
    <w:rsid w:val="00535ED0"/>
    <w:rsid w:val="005362EB"/>
    <w:rsid w:val="005369D0"/>
    <w:rsid w:val="00536DAD"/>
    <w:rsid w:val="00537040"/>
    <w:rsid w:val="00537285"/>
    <w:rsid w:val="00537870"/>
    <w:rsid w:val="00537971"/>
    <w:rsid w:val="00540515"/>
    <w:rsid w:val="0054121E"/>
    <w:rsid w:val="0054183F"/>
    <w:rsid w:val="00542378"/>
    <w:rsid w:val="005423B6"/>
    <w:rsid w:val="0054282F"/>
    <w:rsid w:val="00543A22"/>
    <w:rsid w:val="00543DB8"/>
    <w:rsid w:val="00544097"/>
    <w:rsid w:val="0054591C"/>
    <w:rsid w:val="005461B3"/>
    <w:rsid w:val="005464F3"/>
    <w:rsid w:val="00546B7D"/>
    <w:rsid w:val="005471FC"/>
    <w:rsid w:val="005472BB"/>
    <w:rsid w:val="00547B10"/>
    <w:rsid w:val="00551C6C"/>
    <w:rsid w:val="005529AA"/>
    <w:rsid w:val="005530CB"/>
    <w:rsid w:val="00553369"/>
    <w:rsid w:val="00553616"/>
    <w:rsid w:val="00553ADF"/>
    <w:rsid w:val="00553E17"/>
    <w:rsid w:val="00553EE1"/>
    <w:rsid w:val="00554765"/>
    <w:rsid w:val="00554961"/>
    <w:rsid w:val="00555022"/>
    <w:rsid w:val="005558B7"/>
    <w:rsid w:val="005566C5"/>
    <w:rsid w:val="005568A1"/>
    <w:rsid w:val="00557234"/>
    <w:rsid w:val="005574F4"/>
    <w:rsid w:val="00557527"/>
    <w:rsid w:val="00557E82"/>
    <w:rsid w:val="005608ED"/>
    <w:rsid w:val="00560D72"/>
    <w:rsid w:val="00560E14"/>
    <w:rsid w:val="00560E2F"/>
    <w:rsid w:val="005613AF"/>
    <w:rsid w:val="00561B0C"/>
    <w:rsid w:val="00562865"/>
    <w:rsid w:val="005628A4"/>
    <w:rsid w:val="00563D9B"/>
    <w:rsid w:val="00563EA8"/>
    <w:rsid w:val="00564227"/>
    <w:rsid w:val="0056484B"/>
    <w:rsid w:val="00565222"/>
    <w:rsid w:val="005653C1"/>
    <w:rsid w:val="00565BFC"/>
    <w:rsid w:val="00565C46"/>
    <w:rsid w:val="00565E9B"/>
    <w:rsid w:val="005660DC"/>
    <w:rsid w:val="0056709B"/>
    <w:rsid w:val="00567A06"/>
    <w:rsid w:val="005700C5"/>
    <w:rsid w:val="005724F4"/>
    <w:rsid w:val="005728D6"/>
    <w:rsid w:val="005728F2"/>
    <w:rsid w:val="00572FCC"/>
    <w:rsid w:val="005731FF"/>
    <w:rsid w:val="0057348A"/>
    <w:rsid w:val="00574222"/>
    <w:rsid w:val="00574D07"/>
    <w:rsid w:val="0057509D"/>
    <w:rsid w:val="005754DB"/>
    <w:rsid w:val="0057584C"/>
    <w:rsid w:val="00575AF7"/>
    <w:rsid w:val="00575D66"/>
    <w:rsid w:val="005760A9"/>
    <w:rsid w:val="00576A0D"/>
    <w:rsid w:val="005772A8"/>
    <w:rsid w:val="0057747A"/>
    <w:rsid w:val="00580814"/>
    <w:rsid w:val="005808B3"/>
    <w:rsid w:val="00580C89"/>
    <w:rsid w:val="00580D49"/>
    <w:rsid w:val="00580F61"/>
    <w:rsid w:val="00581040"/>
    <w:rsid w:val="0058206C"/>
    <w:rsid w:val="00583550"/>
    <w:rsid w:val="005837E6"/>
    <w:rsid w:val="00583BE1"/>
    <w:rsid w:val="00583ED2"/>
    <w:rsid w:val="00585006"/>
    <w:rsid w:val="005854A7"/>
    <w:rsid w:val="00586277"/>
    <w:rsid w:val="0058677E"/>
    <w:rsid w:val="00586F7E"/>
    <w:rsid w:val="005870D8"/>
    <w:rsid w:val="00587CED"/>
    <w:rsid w:val="00587F9E"/>
    <w:rsid w:val="005904B8"/>
    <w:rsid w:val="00590641"/>
    <w:rsid w:val="00591D50"/>
    <w:rsid w:val="00592002"/>
    <w:rsid w:val="005926E1"/>
    <w:rsid w:val="00593367"/>
    <w:rsid w:val="00593903"/>
    <w:rsid w:val="00593BD7"/>
    <w:rsid w:val="00593D3B"/>
    <w:rsid w:val="005940DB"/>
    <w:rsid w:val="00594932"/>
    <w:rsid w:val="0059498A"/>
    <w:rsid w:val="00594C1A"/>
    <w:rsid w:val="00594CFB"/>
    <w:rsid w:val="005965C2"/>
    <w:rsid w:val="0059686A"/>
    <w:rsid w:val="00597A67"/>
    <w:rsid w:val="005A0240"/>
    <w:rsid w:val="005A07B1"/>
    <w:rsid w:val="005A15C6"/>
    <w:rsid w:val="005A166C"/>
    <w:rsid w:val="005A16D3"/>
    <w:rsid w:val="005A2453"/>
    <w:rsid w:val="005A2DC0"/>
    <w:rsid w:val="005A2F2A"/>
    <w:rsid w:val="005A3C30"/>
    <w:rsid w:val="005A3FF1"/>
    <w:rsid w:val="005A4A24"/>
    <w:rsid w:val="005A505E"/>
    <w:rsid w:val="005A53AA"/>
    <w:rsid w:val="005A588D"/>
    <w:rsid w:val="005A5B59"/>
    <w:rsid w:val="005A5BD8"/>
    <w:rsid w:val="005A5D3E"/>
    <w:rsid w:val="005A6268"/>
    <w:rsid w:val="005A64F8"/>
    <w:rsid w:val="005B0172"/>
    <w:rsid w:val="005B0DE9"/>
    <w:rsid w:val="005B23B8"/>
    <w:rsid w:val="005B25E2"/>
    <w:rsid w:val="005B4221"/>
    <w:rsid w:val="005B4DB6"/>
    <w:rsid w:val="005B4DBE"/>
    <w:rsid w:val="005B5836"/>
    <w:rsid w:val="005B5C0E"/>
    <w:rsid w:val="005B5FBF"/>
    <w:rsid w:val="005B63AA"/>
    <w:rsid w:val="005B65B2"/>
    <w:rsid w:val="005B6B70"/>
    <w:rsid w:val="005B6E4C"/>
    <w:rsid w:val="005B7397"/>
    <w:rsid w:val="005B7B51"/>
    <w:rsid w:val="005C05A1"/>
    <w:rsid w:val="005C0F5F"/>
    <w:rsid w:val="005C27A4"/>
    <w:rsid w:val="005C37CF"/>
    <w:rsid w:val="005C3C20"/>
    <w:rsid w:val="005C44E2"/>
    <w:rsid w:val="005C4599"/>
    <w:rsid w:val="005C4E68"/>
    <w:rsid w:val="005C5411"/>
    <w:rsid w:val="005C585A"/>
    <w:rsid w:val="005C5917"/>
    <w:rsid w:val="005D0115"/>
    <w:rsid w:val="005D0447"/>
    <w:rsid w:val="005D09BE"/>
    <w:rsid w:val="005D1177"/>
    <w:rsid w:val="005D15D1"/>
    <w:rsid w:val="005D171C"/>
    <w:rsid w:val="005D37D1"/>
    <w:rsid w:val="005D3B39"/>
    <w:rsid w:val="005D3C13"/>
    <w:rsid w:val="005D40BB"/>
    <w:rsid w:val="005D46C4"/>
    <w:rsid w:val="005D46EF"/>
    <w:rsid w:val="005D507B"/>
    <w:rsid w:val="005D6516"/>
    <w:rsid w:val="005D6F62"/>
    <w:rsid w:val="005E0369"/>
    <w:rsid w:val="005E052B"/>
    <w:rsid w:val="005E066A"/>
    <w:rsid w:val="005E0CFB"/>
    <w:rsid w:val="005E0DA5"/>
    <w:rsid w:val="005E1150"/>
    <w:rsid w:val="005E11D4"/>
    <w:rsid w:val="005E1315"/>
    <w:rsid w:val="005E15AD"/>
    <w:rsid w:val="005E24FF"/>
    <w:rsid w:val="005E2777"/>
    <w:rsid w:val="005E287C"/>
    <w:rsid w:val="005E2C12"/>
    <w:rsid w:val="005E34CA"/>
    <w:rsid w:val="005E3879"/>
    <w:rsid w:val="005E3A24"/>
    <w:rsid w:val="005E3A55"/>
    <w:rsid w:val="005E3AFF"/>
    <w:rsid w:val="005E44EF"/>
    <w:rsid w:val="005E4528"/>
    <w:rsid w:val="005E499C"/>
    <w:rsid w:val="005E5300"/>
    <w:rsid w:val="005E5312"/>
    <w:rsid w:val="005E57A5"/>
    <w:rsid w:val="005E582D"/>
    <w:rsid w:val="005E5865"/>
    <w:rsid w:val="005E58E3"/>
    <w:rsid w:val="005E59E1"/>
    <w:rsid w:val="005E68AA"/>
    <w:rsid w:val="005E74A7"/>
    <w:rsid w:val="005E7632"/>
    <w:rsid w:val="005E7DD4"/>
    <w:rsid w:val="005F0C62"/>
    <w:rsid w:val="005F1417"/>
    <w:rsid w:val="005F254C"/>
    <w:rsid w:val="005F3210"/>
    <w:rsid w:val="005F367B"/>
    <w:rsid w:val="005F3EFE"/>
    <w:rsid w:val="005F4227"/>
    <w:rsid w:val="005F47F1"/>
    <w:rsid w:val="005F4D04"/>
    <w:rsid w:val="005F5020"/>
    <w:rsid w:val="005F5DBE"/>
    <w:rsid w:val="005F622B"/>
    <w:rsid w:val="005F66E1"/>
    <w:rsid w:val="005F6BA2"/>
    <w:rsid w:val="005F6CE8"/>
    <w:rsid w:val="005F704B"/>
    <w:rsid w:val="005F7164"/>
    <w:rsid w:val="005F7201"/>
    <w:rsid w:val="005F7828"/>
    <w:rsid w:val="005F788E"/>
    <w:rsid w:val="005F7ECD"/>
    <w:rsid w:val="0060057C"/>
    <w:rsid w:val="00600828"/>
    <w:rsid w:val="00601AD7"/>
    <w:rsid w:val="00602725"/>
    <w:rsid w:val="00602754"/>
    <w:rsid w:val="0060284D"/>
    <w:rsid w:val="006029E4"/>
    <w:rsid w:val="00602B26"/>
    <w:rsid w:val="00602CC5"/>
    <w:rsid w:val="00602E05"/>
    <w:rsid w:val="006030C3"/>
    <w:rsid w:val="00603226"/>
    <w:rsid w:val="006034E8"/>
    <w:rsid w:val="006039BC"/>
    <w:rsid w:val="006041FB"/>
    <w:rsid w:val="0060422D"/>
    <w:rsid w:val="00604444"/>
    <w:rsid w:val="006046AE"/>
    <w:rsid w:val="00604FFB"/>
    <w:rsid w:val="00605AA0"/>
    <w:rsid w:val="00605B2F"/>
    <w:rsid w:val="0060662B"/>
    <w:rsid w:val="006068CD"/>
    <w:rsid w:val="00606D40"/>
    <w:rsid w:val="00606EAE"/>
    <w:rsid w:val="006075CF"/>
    <w:rsid w:val="00607A76"/>
    <w:rsid w:val="006124BC"/>
    <w:rsid w:val="00612834"/>
    <w:rsid w:val="00613573"/>
    <w:rsid w:val="00613C03"/>
    <w:rsid w:val="00613D37"/>
    <w:rsid w:val="006144B8"/>
    <w:rsid w:val="006149BE"/>
    <w:rsid w:val="006154C4"/>
    <w:rsid w:val="00616329"/>
    <w:rsid w:val="006166B5"/>
    <w:rsid w:val="006169C7"/>
    <w:rsid w:val="00616A08"/>
    <w:rsid w:val="006173E4"/>
    <w:rsid w:val="006174B5"/>
    <w:rsid w:val="006174D0"/>
    <w:rsid w:val="00617CD9"/>
    <w:rsid w:val="00617DFF"/>
    <w:rsid w:val="0062024C"/>
    <w:rsid w:val="00620478"/>
    <w:rsid w:val="00620545"/>
    <w:rsid w:val="006205CD"/>
    <w:rsid w:val="00621753"/>
    <w:rsid w:val="0062176E"/>
    <w:rsid w:val="00621832"/>
    <w:rsid w:val="00621855"/>
    <w:rsid w:val="006219FF"/>
    <w:rsid w:val="006221D2"/>
    <w:rsid w:val="00622645"/>
    <w:rsid w:val="006228E7"/>
    <w:rsid w:val="00622DB1"/>
    <w:rsid w:val="00622F4C"/>
    <w:rsid w:val="00623272"/>
    <w:rsid w:val="006237EE"/>
    <w:rsid w:val="00624095"/>
    <w:rsid w:val="0062434C"/>
    <w:rsid w:val="00625634"/>
    <w:rsid w:val="0062570A"/>
    <w:rsid w:val="00625745"/>
    <w:rsid w:val="006257D4"/>
    <w:rsid w:val="00625BB8"/>
    <w:rsid w:val="00625EC1"/>
    <w:rsid w:val="00626881"/>
    <w:rsid w:val="006269C9"/>
    <w:rsid w:val="00626F90"/>
    <w:rsid w:val="00626FBC"/>
    <w:rsid w:val="0062721A"/>
    <w:rsid w:val="0063068F"/>
    <w:rsid w:val="00630AB2"/>
    <w:rsid w:val="00631941"/>
    <w:rsid w:val="00634164"/>
    <w:rsid w:val="0063456D"/>
    <w:rsid w:val="00634E5E"/>
    <w:rsid w:val="0063632D"/>
    <w:rsid w:val="006365A2"/>
    <w:rsid w:val="006367F3"/>
    <w:rsid w:val="0063792E"/>
    <w:rsid w:val="00641746"/>
    <w:rsid w:val="00641B02"/>
    <w:rsid w:val="006421CE"/>
    <w:rsid w:val="00642805"/>
    <w:rsid w:val="00642AE3"/>
    <w:rsid w:val="00643133"/>
    <w:rsid w:val="0064360D"/>
    <w:rsid w:val="006436F6"/>
    <w:rsid w:val="00643E1E"/>
    <w:rsid w:val="0064402B"/>
    <w:rsid w:val="00644965"/>
    <w:rsid w:val="00644B2C"/>
    <w:rsid w:val="006465CA"/>
    <w:rsid w:val="0064665C"/>
    <w:rsid w:val="00647103"/>
    <w:rsid w:val="0064739B"/>
    <w:rsid w:val="00647589"/>
    <w:rsid w:val="00647BD5"/>
    <w:rsid w:val="00647EE0"/>
    <w:rsid w:val="006501D2"/>
    <w:rsid w:val="00650639"/>
    <w:rsid w:val="00650699"/>
    <w:rsid w:val="00650A3D"/>
    <w:rsid w:val="00650D86"/>
    <w:rsid w:val="006519AF"/>
    <w:rsid w:val="00651EC2"/>
    <w:rsid w:val="00652317"/>
    <w:rsid w:val="00652B45"/>
    <w:rsid w:val="00652C8D"/>
    <w:rsid w:val="0065303A"/>
    <w:rsid w:val="00653256"/>
    <w:rsid w:val="006547EC"/>
    <w:rsid w:val="00655184"/>
    <w:rsid w:val="00655B1C"/>
    <w:rsid w:val="00655F2D"/>
    <w:rsid w:val="00656134"/>
    <w:rsid w:val="0065667F"/>
    <w:rsid w:val="006570EA"/>
    <w:rsid w:val="0066021B"/>
    <w:rsid w:val="0066041B"/>
    <w:rsid w:val="00660965"/>
    <w:rsid w:val="00660C42"/>
    <w:rsid w:val="00660C85"/>
    <w:rsid w:val="00660CFB"/>
    <w:rsid w:val="00661810"/>
    <w:rsid w:val="006619EF"/>
    <w:rsid w:val="00661D64"/>
    <w:rsid w:val="0066200D"/>
    <w:rsid w:val="006623CB"/>
    <w:rsid w:val="006628D0"/>
    <w:rsid w:val="006633ED"/>
    <w:rsid w:val="006639A6"/>
    <w:rsid w:val="00663F57"/>
    <w:rsid w:val="0066492C"/>
    <w:rsid w:val="00664EA6"/>
    <w:rsid w:val="00664FFA"/>
    <w:rsid w:val="0066529D"/>
    <w:rsid w:val="00665955"/>
    <w:rsid w:val="00665C4D"/>
    <w:rsid w:val="00666384"/>
    <w:rsid w:val="00666A3C"/>
    <w:rsid w:val="00667789"/>
    <w:rsid w:val="00667819"/>
    <w:rsid w:val="00667AD6"/>
    <w:rsid w:val="00670906"/>
    <w:rsid w:val="00670BA5"/>
    <w:rsid w:val="0067121D"/>
    <w:rsid w:val="006720D5"/>
    <w:rsid w:val="006727B8"/>
    <w:rsid w:val="00672B35"/>
    <w:rsid w:val="00672D82"/>
    <w:rsid w:val="00673289"/>
    <w:rsid w:val="006737E6"/>
    <w:rsid w:val="00674566"/>
    <w:rsid w:val="00674728"/>
    <w:rsid w:val="00675AF5"/>
    <w:rsid w:val="0067603E"/>
    <w:rsid w:val="0067677C"/>
    <w:rsid w:val="00676D22"/>
    <w:rsid w:val="0067776E"/>
    <w:rsid w:val="00677F55"/>
    <w:rsid w:val="0068007C"/>
    <w:rsid w:val="0068116D"/>
    <w:rsid w:val="006814A4"/>
    <w:rsid w:val="00682F01"/>
    <w:rsid w:val="00683142"/>
    <w:rsid w:val="00683952"/>
    <w:rsid w:val="00683AD6"/>
    <w:rsid w:val="00683C86"/>
    <w:rsid w:val="006842E3"/>
    <w:rsid w:val="00684A21"/>
    <w:rsid w:val="00684E58"/>
    <w:rsid w:val="00685468"/>
    <w:rsid w:val="00685690"/>
    <w:rsid w:val="00685B46"/>
    <w:rsid w:val="00685DFE"/>
    <w:rsid w:val="006864DC"/>
    <w:rsid w:val="00686A73"/>
    <w:rsid w:val="00690684"/>
    <w:rsid w:val="006906D1"/>
    <w:rsid w:val="006906FC"/>
    <w:rsid w:val="00690836"/>
    <w:rsid w:val="0069094F"/>
    <w:rsid w:val="00690A06"/>
    <w:rsid w:val="00690FF5"/>
    <w:rsid w:val="00691040"/>
    <w:rsid w:val="00691FBC"/>
    <w:rsid w:val="00692775"/>
    <w:rsid w:val="00692BF5"/>
    <w:rsid w:val="006932AC"/>
    <w:rsid w:val="006950E0"/>
    <w:rsid w:val="0069527C"/>
    <w:rsid w:val="0069554A"/>
    <w:rsid w:val="006969C2"/>
    <w:rsid w:val="00696F8D"/>
    <w:rsid w:val="00697134"/>
    <w:rsid w:val="00697192"/>
    <w:rsid w:val="0069762F"/>
    <w:rsid w:val="006A0022"/>
    <w:rsid w:val="006A05DA"/>
    <w:rsid w:val="006A0620"/>
    <w:rsid w:val="006A114F"/>
    <w:rsid w:val="006A1247"/>
    <w:rsid w:val="006A1C62"/>
    <w:rsid w:val="006A1DFE"/>
    <w:rsid w:val="006A28DA"/>
    <w:rsid w:val="006A2B4C"/>
    <w:rsid w:val="006A3152"/>
    <w:rsid w:val="006A34AA"/>
    <w:rsid w:val="006A351D"/>
    <w:rsid w:val="006A380D"/>
    <w:rsid w:val="006A4C0C"/>
    <w:rsid w:val="006A538A"/>
    <w:rsid w:val="006A57A2"/>
    <w:rsid w:val="006A626B"/>
    <w:rsid w:val="006A6CBC"/>
    <w:rsid w:val="006A7B78"/>
    <w:rsid w:val="006B03FD"/>
    <w:rsid w:val="006B06F0"/>
    <w:rsid w:val="006B080B"/>
    <w:rsid w:val="006B0A89"/>
    <w:rsid w:val="006B0BB2"/>
    <w:rsid w:val="006B10BC"/>
    <w:rsid w:val="006B1314"/>
    <w:rsid w:val="006B1DFF"/>
    <w:rsid w:val="006B292F"/>
    <w:rsid w:val="006B2DE6"/>
    <w:rsid w:val="006B2E07"/>
    <w:rsid w:val="006B3466"/>
    <w:rsid w:val="006B3A03"/>
    <w:rsid w:val="006B3ED8"/>
    <w:rsid w:val="006B3F13"/>
    <w:rsid w:val="006B4528"/>
    <w:rsid w:val="006B51D3"/>
    <w:rsid w:val="006B54C0"/>
    <w:rsid w:val="006B5DD2"/>
    <w:rsid w:val="006B62C2"/>
    <w:rsid w:val="006B6687"/>
    <w:rsid w:val="006B6DDA"/>
    <w:rsid w:val="006C0201"/>
    <w:rsid w:val="006C03C2"/>
    <w:rsid w:val="006C06FB"/>
    <w:rsid w:val="006C0911"/>
    <w:rsid w:val="006C0C0A"/>
    <w:rsid w:val="006C1F37"/>
    <w:rsid w:val="006C22DD"/>
    <w:rsid w:val="006C2BEB"/>
    <w:rsid w:val="006C2C22"/>
    <w:rsid w:val="006C325D"/>
    <w:rsid w:val="006C35C0"/>
    <w:rsid w:val="006C3657"/>
    <w:rsid w:val="006C3693"/>
    <w:rsid w:val="006C4400"/>
    <w:rsid w:val="006C4912"/>
    <w:rsid w:val="006C51CB"/>
    <w:rsid w:val="006C54A3"/>
    <w:rsid w:val="006C54D0"/>
    <w:rsid w:val="006C67BA"/>
    <w:rsid w:val="006C6C4A"/>
    <w:rsid w:val="006C6C4E"/>
    <w:rsid w:val="006C6CBA"/>
    <w:rsid w:val="006C6EE6"/>
    <w:rsid w:val="006C7B9A"/>
    <w:rsid w:val="006D02D0"/>
    <w:rsid w:val="006D0369"/>
    <w:rsid w:val="006D03B4"/>
    <w:rsid w:val="006D04A1"/>
    <w:rsid w:val="006D059D"/>
    <w:rsid w:val="006D0764"/>
    <w:rsid w:val="006D104F"/>
    <w:rsid w:val="006D10E9"/>
    <w:rsid w:val="006D136E"/>
    <w:rsid w:val="006D141C"/>
    <w:rsid w:val="006D1D20"/>
    <w:rsid w:val="006D21C2"/>
    <w:rsid w:val="006D2583"/>
    <w:rsid w:val="006D2961"/>
    <w:rsid w:val="006D2A17"/>
    <w:rsid w:val="006D2B5D"/>
    <w:rsid w:val="006D2B84"/>
    <w:rsid w:val="006D313A"/>
    <w:rsid w:val="006D4735"/>
    <w:rsid w:val="006D48D3"/>
    <w:rsid w:val="006D4973"/>
    <w:rsid w:val="006D4B05"/>
    <w:rsid w:val="006D4B70"/>
    <w:rsid w:val="006D4D79"/>
    <w:rsid w:val="006D507B"/>
    <w:rsid w:val="006D5282"/>
    <w:rsid w:val="006D5632"/>
    <w:rsid w:val="006D5765"/>
    <w:rsid w:val="006D5EFC"/>
    <w:rsid w:val="006D5FEA"/>
    <w:rsid w:val="006D6103"/>
    <w:rsid w:val="006D613A"/>
    <w:rsid w:val="006D61B6"/>
    <w:rsid w:val="006D6AD8"/>
    <w:rsid w:val="006D74A5"/>
    <w:rsid w:val="006D7A11"/>
    <w:rsid w:val="006D7DC3"/>
    <w:rsid w:val="006E04A2"/>
    <w:rsid w:val="006E0C3B"/>
    <w:rsid w:val="006E1B30"/>
    <w:rsid w:val="006E2569"/>
    <w:rsid w:val="006E263C"/>
    <w:rsid w:val="006E2889"/>
    <w:rsid w:val="006E2B6F"/>
    <w:rsid w:val="006E31A7"/>
    <w:rsid w:val="006E3303"/>
    <w:rsid w:val="006E3717"/>
    <w:rsid w:val="006E3B47"/>
    <w:rsid w:val="006E43A1"/>
    <w:rsid w:val="006E4F38"/>
    <w:rsid w:val="006E5982"/>
    <w:rsid w:val="006E5B24"/>
    <w:rsid w:val="006E5C2B"/>
    <w:rsid w:val="006E669B"/>
    <w:rsid w:val="006E6D20"/>
    <w:rsid w:val="006E714D"/>
    <w:rsid w:val="006E726C"/>
    <w:rsid w:val="006E7763"/>
    <w:rsid w:val="006E7CAB"/>
    <w:rsid w:val="006F0008"/>
    <w:rsid w:val="006F086C"/>
    <w:rsid w:val="006F0DFC"/>
    <w:rsid w:val="006F1209"/>
    <w:rsid w:val="006F26F0"/>
    <w:rsid w:val="006F3242"/>
    <w:rsid w:val="006F3914"/>
    <w:rsid w:val="006F488A"/>
    <w:rsid w:val="006F5692"/>
    <w:rsid w:val="006F5B9A"/>
    <w:rsid w:val="006F75E7"/>
    <w:rsid w:val="006F75EA"/>
    <w:rsid w:val="006F7A46"/>
    <w:rsid w:val="006F7CA4"/>
    <w:rsid w:val="00700381"/>
    <w:rsid w:val="00700788"/>
    <w:rsid w:val="007009E2"/>
    <w:rsid w:val="00700BF1"/>
    <w:rsid w:val="00701427"/>
    <w:rsid w:val="00701C6B"/>
    <w:rsid w:val="007024DC"/>
    <w:rsid w:val="00702EAE"/>
    <w:rsid w:val="0070334F"/>
    <w:rsid w:val="00703830"/>
    <w:rsid w:val="00703CA7"/>
    <w:rsid w:val="00703D40"/>
    <w:rsid w:val="00704967"/>
    <w:rsid w:val="00705322"/>
    <w:rsid w:val="0070575F"/>
    <w:rsid w:val="007059A1"/>
    <w:rsid w:val="00706EF2"/>
    <w:rsid w:val="00706F2D"/>
    <w:rsid w:val="007073F8"/>
    <w:rsid w:val="00707851"/>
    <w:rsid w:val="00707D64"/>
    <w:rsid w:val="007100EE"/>
    <w:rsid w:val="00710374"/>
    <w:rsid w:val="007104D2"/>
    <w:rsid w:val="00710682"/>
    <w:rsid w:val="00710EF3"/>
    <w:rsid w:val="00710F3D"/>
    <w:rsid w:val="00711458"/>
    <w:rsid w:val="00711E56"/>
    <w:rsid w:val="00713501"/>
    <w:rsid w:val="00713D36"/>
    <w:rsid w:val="00713E4F"/>
    <w:rsid w:val="00714CDB"/>
    <w:rsid w:val="0071516A"/>
    <w:rsid w:val="007152E6"/>
    <w:rsid w:val="00715ACD"/>
    <w:rsid w:val="00715B90"/>
    <w:rsid w:val="00716337"/>
    <w:rsid w:val="0071644D"/>
    <w:rsid w:val="007174C9"/>
    <w:rsid w:val="00717E3B"/>
    <w:rsid w:val="00720CBE"/>
    <w:rsid w:val="0072105F"/>
    <w:rsid w:val="00721134"/>
    <w:rsid w:val="00721786"/>
    <w:rsid w:val="007218A7"/>
    <w:rsid w:val="00721952"/>
    <w:rsid w:val="00723282"/>
    <w:rsid w:val="00723326"/>
    <w:rsid w:val="007234D7"/>
    <w:rsid w:val="007239B1"/>
    <w:rsid w:val="007239C1"/>
    <w:rsid w:val="007243CF"/>
    <w:rsid w:val="00724584"/>
    <w:rsid w:val="00724A70"/>
    <w:rsid w:val="00724E54"/>
    <w:rsid w:val="00725634"/>
    <w:rsid w:val="00725911"/>
    <w:rsid w:val="0072592B"/>
    <w:rsid w:val="00725BD6"/>
    <w:rsid w:val="00726BA4"/>
    <w:rsid w:val="007275AC"/>
    <w:rsid w:val="007275B6"/>
    <w:rsid w:val="00730060"/>
    <w:rsid w:val="007302A8"/>
    <w:rsid w:val="00730AC4"/>
    <w:rsid w:val="007310ED"/>
    <w:rsid w:val="007315A0"/>
    <w:rsid w:val="00731808"/>
    <w:rsid w:val="00731A76"/>
    <w:rsid w:val="00731D6F"/>
    <w:rsid w:val="007323A0"/>
    <w:rsid w:val="00732955"/>
    <w:rsid w:val="00732B16"/>
    <w:rsid w:val="007330E1"/>
    <w:rsid w:val="007344EF"/>
    <w:rsid w:val="00734C78"/>
    <w:rsid w:val="00734E04"/>
    <w:rsid w:val="00735731"/>
    <w:rsid w:val="00735756"/>
    <w:rsid w:val="00735D6B"/>
    <w:rsid w:val="00735FE0"/>
    <w:rsid w:val="007361CA"/>
    <w:rsid w:val="0073754A"/>
    <w:rsid w:val="00737881"/>
    <w:rsid w:val="007378D9"/>
    <w:rsid w:val="007400D7"/>
    <w:rsid w:val="00740217"/>
    <w:rsid w:val="007405BE"/>
    <w:rsid w:val="00740B28"/>
    <w:rsid w:val="00741109"/>
    <w:rsid w:val="00741D9F"/>
    <w:rsid w:val="00741E7B"/>
    <w:rsid w:val="0074259C"/>
    <w:rsid w:val="00742AB5"/>
    <w:rsid w:val="00743B50"/>
    <w:rsid w:val="00743EB9"/>
    <w:rsid w:val="00743F31"/>
    <w:rsid w:val="00744575"/>
    <w:rsid w:val="00744707"/>
    <w:rsid w:val="00744902"/>
    <w:rsid w:val="00745130"/>
    <w:rsid w:val="00745A87"/>
    <w:rsid w:val="00745E6A"/>
    <w:rsid w:val="007460E5"/>
    <w:rsid w:val="0074651E"/>
    <w:rsid w:val="00746D40"/>
    <w:rsid w:val="00747659"/>
    <w:rsid w:val="00747836"/>
    <w:rsid w:val="00747845"/>
    <w:rsid w:val="00747CC6"/>
    <w:rsid w:val="00747E29"/>
    <w:rsid w:val="0075005F"/>
    <w:rsid w:val="007508DC"/>
    <w:rsid w:val="0075107A"/>
    <w:rsid w:val="0075129A"/>
    <w:rsid w:val="0075129C"/>
    <w:rsid w:val="007515CD"/>
    <w:rsid w:val="00751795"/>
    <w:rsid w:val="0075187E"/>
    <w:rsid w:val="00751AED"/>
    <w:rsid w:val="0075253D"/>
    <w:rsid w:val="00752A7E"/>
    <w:rsid w:val="0075343A"/>
    <w:rsid w:val="007535E7"/>
    <w:rsid w:val="00753B74"/>
    <w:rsid w:val="00754211"/>
    <w:rsid w:val="00754587"/>
    <w:rsid w:val="00754ED9"/>
    <w:rsid w:val="007550AA"/>
    <w:rsid w:val="007550C8"/>
    <w:rsid w:val="0075594C"/>
    <w:rsid w:val="00755E01"/>
    <w:rsid w:val="0075659F"/>
    <w:rsid w:val="007565E6"/>
    <w:rsid w:val="00756639"/>
    <w:rsid w:val="007567A1"/>
    <w:rsid w:val="00756AA9"/>
    <w:rsid w:val="007575EF"/>
    <w:rsid w:val="00760C86"/>
    <w:rsid w:val="00760F18"/>
    <w:rsid w:val="00762548"/>
    <w:rsid w:val="007625C6"/>
    <w:rsid w:val="007625ED"/>
    <w:rsid w:val="00762643"/>
    <w:rsid w:val="007630D4"/>
    <w:rsid w:val="007633FF"/>
    <w:rsid w:val="00763942"/>
    <w:rsid w:val="0076450E"/>
    <w:rsid w:val="00764C10"/>
    <w:rsid w:val="007651BF"/>
    <w:rsid w:val="00765468"/>
    <w:rsid w:val="007654CE"/>
    <w:rsid w:val="00765A41"/>
    <w:rsid w:val="00766AF5"/>
    <w:rsid w:val="00766BB2"/>
    <w:rsid w:val="00766C51"/>
    <w:rsid w:val="00767A87"/>
    <w:rsid w:val="00767CD5"/>
    <w:rsid w:val="00770202"/>
    <w:rsid w:val="0077045D"/>
    <w:rsid w:val="007704DA"/>
    <w:rsid w:val="00772BAE"/>
    <w:rsid w:val="00772C5A"/>
    <w:rsid w:val="00773047"/>
    <w:rsid w:val="007732C7"/>
    <w:rsid w:val="00773630"/>
    <w:rsid w:val="00773CBA"/>
    <w:rsid w:val="0077449D"/>
    <w:rsid w:val="007744A3"/>
    <w:rsid w:val="007764D1"/>
    <w:rsid w:val="007770F1"/>
    <w:rsid w:val="00777332"/>
    <w:rsid w:val="00777510"/>
    <w:rsid w:val="0077776B"/>
    <w:rsid w:val="0078003A"/>
    <w:rsid w:val="00780569"/>
    <w:rsid w:val="00781497"/>
    <w:rsid w:val="007815E2"/>
    <w:rsid w:val="007822F8"/>
    <w:rsid w:val="0078287F"/>
    <w:rsid w:val="00782BA4"/>
    <w:rsid w:val="00782F9C"/>
    <w:rsid w:val="007832A6"/>
    <w:rsid w:val="00784AF4"/>
    <w:rsid w:val="00785B85"/>
    <w:rsid w:val="00786E5F"/>
    <w:rsid w:val="00786F65"/>
    <w:rsid w:val="00787117"/>
    <w:rsid w:val="00787AC8"/>
    <w:rsid w:val="0079003B"/>
    <w:rsid w:val="00790301"/>
    <w:rsid w:val="007904D0"/>
    <w:rsid w:val="00790B41"/>
    <w:rsid w:val="00791AE0"/>
    <w:rsid w:val="0079207F"/>
    <w:rsid w:val="00792846"/>
    <w:rsid w:val="007929E5"/>
    <w:rsid w:val="00792A62"/>
    <w:rsid w:val="00793869"/>
    <w:rsid w:val="007949DE"/>
    <w:rsid w:val="00794FD6"/>
    <w:rsid w:val="00796504"/>
    <w:rsid w:val="00796C98"/>
    <w:rsid w:val="00797319"/>
    <w:rsid w:val="00797CC4"/>
    <w:rsid w:val="00797CD4"/>
    <w:rsid w:val="007A113C"/>
    <w:rsid w:val="007A177C"/>
    <w:rsid w:val="007A1846"/>
    <w:rsid w:val="007A2225"/>
    <w:rsid w:val="007A23C2"/>
    <w:rsid w:val="007A23CF"/>
    <w:rsid w:val="007A27DD"/>
    <w:rsid w:val="007A37FD"/>
    <w:rsid w:val="007A38E7"/>
    <w:rsid w:val="007A3FA6"/>
    <w:rsid w:val="007A4016"/>
    <w:rsid w:val="007A46CE"/>
    <w:rsid w:val="007A481D"/>
    <w:rsid w:val="007A4A1B"/>
    <w:rsid w:val="007A4D63"/>
    <w:rsid w:val="007A5143"/>
    <w:rsid w:val="007A52F6"/>
    <w:rsid w:val="007A6124"/>
    <w:rsid w:val="007A64CC"/>
    <w:rsid w:val="007A6A55"/>
    <w:rsid w:val="007A7140"/>
    <w:rsid w:val="007A7903"/>
    <w:rsid w:val="007B079C"/>
    <w:rsid w:val="007B088A"/>
    <w:rsid w:val="007B0BEE"/>
    <w:rsid w:val="007B1751"/>
    <w:rsid w:val="007B1969"/>
    <w:rsid w:val="007B200A"/>
    <w:rsid w:val="007B233B"/>
    <w:rsid w:val="007B24C8"/>
    <w:rsid w:val="007B28AE"/>
    <w:rsid w:val="007B2B3C"/>
    <w:rsid w:val="007B2B95"/>
    <w:rsid w:val="007B2E55"/>
    <w:rsid w:val="007B35C2"/>
    <w:rsid w:val="007B4453"/>
    <w:rsid w:val="007B4780"/>
    <w:rsid w:val="007B4C63"/>
    <w:rsid w:val="007B4CAE"/>
    <w:rsid w:val="007B4D7D"/>
    <w:rsid w:val="007B503B"/>
    <w:rsid w:val="007B51C5"/>
    <w:rsid w:val="007B6300"/>
    <w:rsid w:val="007B654D"/>
    <w:rsid w:val="007B680F"/>
    <w:rsid w:val="007B6867"/>
    <w:rsid w:val="007B7091"/>
    <w:rsid w:val="007B724A"/>
    <w:rsid w:val="007B7CB7"/>
    <w:rsid w:val="007C0D1F"/>
    <w:rsid w:val="007C0D88"/>
    <w:rsid w:val="007C0E94"/>
    <w:rsid w:val="007C1DED"/>
    <w:rsid w:val="007C21CB"/>
    <w:rsid w:val="007C3371"/>
    <w:rsid w:val="007C34AA"/>
    <w:rsid w:val="007C3999"/>
    <w:rsid w:val="007C3C48"/>
    <w:rsid w:val="007C3D4C"/>
    <w:rsid w:val="007C42C2"/>
    <w:rsid w:val="007C42E9"/>
    <w:rsid w:val="007C62D0"/>
    <w:rsid w:val="007C643D"/>
    <w:rsid w:val="007C64AC"/>
    <w:rsid w:val="007C6A71"/>
    <w:rsid w:val="007C6F05"/>
    <w:rsid w:val="007C763E"/>
    <w:rsid w:val="007C76AD"/>
    <w:rsid w:val="007D01DF"/>
    <w:rsid w:val="007D038A"/>
    <w:rsid w:val="007D0A59"/>
    <w:rsid w:val="007D0AB2"/>
    <w:rsid w:val="007D0F45"/>
    <w:rsid w:val="007D13C4"/>
    <w:rsid w:val="007D1D2F"/>
    <w:rsid w:val="007D1F4D"/>
    <w:rsid w:val="007D26A1"/>
    <w:rsid w:val="007D2916"/>
    <w:rsid w:val="007D46B9"/>
    <w:rsid w:val="007D4AC4"/>
    <w:rsid w:val="007D4C12"/>
    <w:rsid w:val="007D4DA8"/>
    <w:rsid w:val="007D4E34"/>
    <w:rsid w:val="007D57B3"/>
    <w:rsid w:val="007D6A7B"/>
    <w:rsid w:val="007D6BE4"/>
    <w:rsid w:val="007D6C52"/>
    <w:rsid w:val="007D71E5"/>
    <w:rsid w:val="007D79D5"/>
    <w:rsid w:val="007E00E6"/>
    <w:rsid w:val="007E0248"/>
    <w:rsid w:val="007E03DF"/>
    <w:rsid w:val="007E0650"/>
    <w:rsid w:val="007E0FBC"/>
    <w:rsid w:val="007E13F6"/>
    <w:rsid w:val="007E2001"/>
    <w:rsid w:val="007E2CEA"/>
    <w:rsid w:val="007E2F22"/>
    <w:rsid w:val="007E4DDC"/>
    <w:rsid w:val="007E4EED"/>
    <w:rsid w:val="007E5D85"/>
    <w:rsid w:val="007E5FC7"/>
    <w:rsid w:val="007E6177"/>
    <w:rsid w:val="007E6589"/>
    <w:rsid w:val="007E66EB"/>
    <w:rsid w:val="007E66EC"/>
    <w:rsid w:val="007E6B31"/>
    <w:rsid w:val="007E6B93"/>
    <w:rsid w:val="007E6EC4"/>
    <w:rsid w:val="007E7686"/>
    <w:rsid w:val="007E76E4"/>
    <w:rsid w:val="007E7905"/>
    <w:rsid w:val="007E7975"/>
    <w:rsid w:val="007E7CF3"/>
    <w:rsid w:val="007E7D35"/>
    <w:rsid w:val="007F0335"/>
    <w:rsid w:val="007F09F4"/>
    <w:rsid w:val="007F0A47"/>
    <w:rsid w:val="007F1351"/>
    <w:rsid w:val="007F13A7"/>
    <w:rsid w:val="007F1D20"/>
    <w:rsid w:val="007F1DAD"/>
    <w:rsid w:val="007F22DD"/>
    <w:rsid w:val="007F26DA"/>
    <w:rsid w:val="007F2A2F"/>
    <w:rsid w:val="007F2B1D"/>
    <w:rsid w:val="007F345D"/>
    <w:rsid w:val="007F4E49"/>
    <w:rsid w:val="007F5C52"/>
    <w:rsid w:val="007F5E7E"/>
    <w:rsid w:val="007F63B0"/>
    <w:rsid w:val="007F6E82"/>
    <w:rsid w:val="007F7462"/>
    <w:rsid w:val="00800D31"/>
    <w:rsid w:val="008014B3"/>
    <w:rsid w:val="00801908"/>
    <w:rsid w:val="00801D61"/>
    <w:rsid w:val="0080223F"/>
    <w:rsid w:val="00802642"/>
    <w:rsid w:val="00802804"/>
    <w:rsid w:val="0080342A"/>
    <w:rsid w:val="00803C1B"/>
    <w:rsid w:val="00804258"/>
    <w:rsid w:val="00804267"/>
    <w:rsid w:val="008045EB"/>
    <w:rsid w:val="00804B89"/>
    <w:rsid w:val="00804CD8"/>
    <w:rsid w:val="00804DC1"/>
    <w:rsid w:val="00806057"/>
    <w:rsid w:val="0080653B"/>
    <w:rsid w:val="00807411"/>
    <w:rsid w:val="00810909"/>
    <w:rsid w:val="0081106B"/>
    <w:rsid w:val="00811261"/>
    <w:rsid w:val="008114E3"/>
    <w:rsid w:val="00811E79"/>
    <w:rsid w:val="008125CF"/>
    <w:rsid w:val="008126F2"/>
    <w:rsid w:val="00812B90"/>
    <w:rsid w:val="00813466"/>
    <w:rsid w:val="00813EE1"/>
    <w:rsid w:val="00814472"/>
    <w:rsid w:val="00814CFE"/>
    <w:rsid w:val="00815296"/>
    <w:rsid w:val="00815F59"/>
    <w:rsid w:val="00816583"/>
    <w:rsid w:val="00816B4E"/>
    <w:rsid w:val="00816FE8"/>
    <w:rsid w:val="008171CA"/>
    <w:rsid w:val="00817383"/>
    <w:rsid w:val="008173CC"/>
    <w:rsid w:val="0081757D"/>
    <w:rsid w:val="008178FA"/>
    <w:rsid w:val="00817CE9"/>
    <w:rsid w:val="00817DA7"/>
    <w:rsid w:val="00820404"/>
    <w:rsid w:val="008209C3"/>
    <w:rsid w:val="00821134"/>
    <w:rsid w:val="008212C3"/>
    <w:rsid w:val="00821720"/>
    <w:rsid w:val="00821A5D"/>
    <w:rsid w:val="00821E71"/>
    <w:rsid w:val="0082289B"/>
    <w:rsid w:val="008228D0"/>
    <w:rsid w:val="008233BF"/>
    <w:rsid w:val="00823594"/>
    <w:rsid w:val="00823A16"/>
    <w:rsid w:val="00823D7F"/>
    <w:rsid w:val="008243CE"/>
    <w:rsid w:val="00824730"/>
    <w:rsid w:val="00824AA6"/>
    <w:rsid w:val="0082502F"/>
    <w:rsid w:val="00825568"/>
    <w:rsid w:val="00825773"/>
    <w:rsid w:val="00825AF1"/>
    <w:rsid w:val="00826165"/>
    <w:rsid w:val="008270C3"/>
    <w:rsid w:val="008275D8"/>
    <w:rsid w:val="0082783F"/>
    <w:rsid w:val="00830B8A"/>
    <w:rsid w:val="008324AC"/>
    <w:rsid w:val="008329E4"/>
    <w:rsid w:val="00833C06"/>
    <w:rsid w:val="00833DA2"/>
    <w:rsid w:val="008344EE"/>
    <w:rsid w:val="00834A5D"/>
    <w:rsid w:val="00834BDB"/>
    <w:rsid w:val="00834F86"/>
    <w:rsid w:val="00835880"/>
    <w:rsid w:val="00835A4B"/>
    <w:rsid w:val="00835BE7"/>
    <w:rsid w:val="008361B2"/>
    <w:rsid w:val="008366A8"/>
    <w:rsid w:val="008369C7"/>
    <w:rsid w:val="00836E09"/>
    <w:rsid w:val="008378F2"/>
    <w:rsid w:val="00837AAD"/>
    <w:rsid w:val="00837B6D"/>
    <w:rsid w:val="008405B3"/>
    <w:rsid w:val="008413E7"/>
    <w:rsid w:val="00841410"/>
    <w:rsid w:val="00843088"/>
    <w:rsid w:val="008435B1"/>
    <w:rsid w:val="00843601"/>
    <w:rsid w:val="00843818"/>
    <w:rsid w:val="00843B42"/>
    <w:rsid w:val="008444B2"/>
    <w:rsid w:val="00844D5D"/>
    <w:rsid w:val="00844FAA"/>
    <w:rsid w:val="00845544"/>
    <w:rsid w:val="0084621A"/>
    <w:rsid w:val="00846A68"/>
    <w:rsid w:val="00846D17"/>
    <w:rsid w:val="00847093"/>
    <w:rsid w:val="00847666"/>
    <w:rsid w:val="0084797C"/>
    <w:rsid w:val="00847DC9"/>
    <w:rsid w:val="00847FF4"/>
    <w:rsid w:val="00850016"/>
    <w:rsid w:val="0085021E"/>
    <w:rsid w:val="00850CA2"/>
    <w:rsid w:val="00850F38"/>
    <w:rsid w:val="00851117"/>
    <w:rsid w:val="00851F73"/>
    <w:rsid w:val="008520A4"/>
    <w:rsid w:val="00852483"/>
    <w:rsid w:val="008527A3"/>
    <w:rsid w:val="008529D0"/>
    <w:rsid w:val="00852E32"/>
    <w:rsid w:val="0085361E"/>
    <w:rsid w:val="0085369B"/>
    <w:rsid w:val="00853EF9"/>
    <w:rsid w:val="00853FDA"/>
    <w:rsid w:val="00854098"/>
    <w:rsid w:val="00854319"/>
    <w:rsid w:val="008545FB"/>
    <w:rsid w:val="00854B06"/>
    <w:rsid w:val="00854D85"/>
    <w:rsid w:val="00854DA6"/>
    <w:rsid w:val="0085518B"/>
    <w:rsid w:val="008557DE"/>
    <w:rsid w:val="0085581D"/>
    <w:rsid w:val="00856642"/>
    <w:rsid w:val="00856B53"/>
    <w:rsid w:val="00856FD6"/>
    <w:rsid w:val="0085702F"/>
    <w:rsid w:val="0086054C"/>
    <w:rsid w:val="0086094E"/>
    <w:rsid w:val="00860DA9"/>
    <w:rsid w:val="008614A5"/>
    <w:rsid w:val="00861B48"/>
    <w:rsid w:val="008624CA"/>
    <w:rsid w:val="00862503"/>
    <w:rsid w:val="008637A2"/>
    <w:rsid w:val="0086411F"/>
    <w:rsid w:val="008655D0"/>
    <w:rsid w:val="00865617"/>
    <w:rsid w:val="00865C62"/>
    <w:rsid w:val="00866231"/>
    <w:rsid w:val="00866E7A"/>
    <w:rsid w:val="00867C84"/>
    <w:rsid w:val="008701E0"/>
    <w:rsid w:val="008704EC"/>
    <w:rsid w:val="008707A0"/>
    <w:rsid w:val="00870801"/>
    <w:rsid w:val="00870965"/>
    <w:rsid w:val="00870E75"/>
    <w:rsid w:val="0087129F"/>
    <w:rsid w:val="00871569"/>
    <w:rsid w:val="00871D70"/>
    <w:rsid w:val="00871E2A"/>
    <w:rsid w:val="00871EFE"/>
    <w:rsid w:val="00872A76"/>
    <w:rsid w:val="0087363E"/>
    <w:rsid w:val="00873AE7"/>
    <w:rsid w:val="00873F3B"/>
    <w:rsid w:val="0087402F"/>
    <w:rsid w:val="00874170"/>
    <w:rsid w:val="008744BC"/>
    <w:rsid w:val="00875CD9"/>
    <w:rsid w:val="00876789"/>
    <w:rsid w:val="00876936"/>
    <w:rsid w:val="00876A66"/>
    <w:rsid w:val="00876AD9"/>
    <w:rsid w:val="00876D92"/>
    <w:rsid w:val="0087710F"/>
    <w:rsid w:val="00877211"/>
    <w:rsid w:val="00877EC8"/>
    <w:rsid w:val="0088018C"/>
    <w:rsid w:val="00880416"/>
    <w:rsid w:val="00880809"/>
    <w:rsid w:val="00880C1B"/>
    <w:rsid w:val="00881110"/>
    <w:rsid w:val="00881625"/>
    <w:rsid w:val="008818A4"/>
    <w:rsid w:val="0088200F"/>
    <w:rsid w:val="008826AF"/>
    <w:rsid w:val="00882B5F"/>
    <w:rsid w:val="00882EC9"/>
    <w:rsid w:val="00883C83"/>
    <w:rsid w:val="008856D0"/>
    <w:rsid w:val="00885F19"/>
    <w:rsid w:val="00885F30"/>
    <w:rsid w:val="008861AD"/>
    <w:rsid w:val="008869B4"/>
    <w:rsid w:val="00886F7B"/>
    <w:rsid w:val="00887631"/>
    <w:rsid w:val="00890A31"/>
    <w:rsid w:val="00890AED"/>
    <w:rsid w:val="00890B5F"/>
    <w:rsid w:val="008914F7"/>
    <w:rsid w:val="00892CDE"/>
    <w:rsid w:val="008935AD"/>
    <w:rsid w:val="00893D0A"/>
    <w:rsid w:val="00894C1E"/>
    <w:rsid w:val="00894E24"/>
    <w:rsid w:val="00895393"/>
    <w:rsid w:val="008954DA"/>
    <w:rsid w:val="00895FB7"/>
    <w:rsid w:val="00896100"/>
    <w:rsid w:val="008968C3"/>
    <w:rsid w:val="00896E4B"/>
    <w:rsid w:val="0089726C"/>
    <w:rsid w:val="0089760B"/>
    <w:rsid w:val="00897C4A"/>
    <w:rsid w:val="00897D06"/>
    <w:rsid w:val="00897DFD"/>
    <w:rsid w:val="00897FA8"/>
    <w:rsid w:val="008A06D6"/>
    <w:rsid w:val="008A09C5"/>
    <w:rsid w:val="008A1229"/>
    <w:rsid w:val="008A14E4"/>
    <w:rsid w:val="008A1541"/>
    <w:rsid w:val="008A17A1"/>
    <w:rsid w:val="008A22DD"/>
    <w:rsid w:val="008A35EC"/>
    <w:rsid w:val="008A3803"/>
    <w:rsid w:val="008A3E6D"/>
    <w:rsid w:val="008A417E"/>
    <w:rsid w:val="008A4754"/>
    <w:rsid w:val="008A6D30"/>
    <w:rsid w:val="008A7846"/>
    <w:rsid w:val="008A78FF"/>
    <w:rsid w:val="008A7956"/>
    <w:rsid w:val="008A7F54"/>
    <w:rsid w:val="008B0AA0"/>
    <w:rsid w:val="008B0D5C"/>
    <w:rsid w:val="008B1531"/>
    <w:rsid w:val="008B1A7C"/>
    <w:rsid w:val="008B1C6D"/>
    <w:rsid w:val="008B1D02"/>
    <w:rsid w:val="008B20AF"/>
    <w:rsid w:val="008B22F1"/>
    <w:rsid w:val="008B2496"/>
    <w:rsid w:val="008B24CE"/>
    <w:rsid w:val="008B2BAB"/>
    <w:rsid w:val="008B2FC8"/>
    <w:rsid w:val="008B382B"/>
    <w:rsid w:val="008B38CF"/>
    <w:rsid w:val="008B4907"/>
    <w:rsid w:val="008B4E93"/>
    <w:rsid w:val="008B5153"/>
    <w:rsid w:val="008B52ED"/>
    <w:rsid w:val="008B5304"/>
    <w:rsid w:val="008B57B5"/>
    <w:rsid w:val="008B5966"/>
    <w:rsid w:val="008B6140"/>
    <w:rsid w:val="008B65B8"/>
    <w:rsid w:val="008B6797"/>
    <w:rsid w:val="008B694F"/>
    <w:rsid w:val="008B7207"/>
    <w:rsid w:val="008B754D"/>
    <w:rsid w:val="008B77AA"/>
    <w:rsid w:val="008B7AB1"/>
    <w:rsid w:val="008B7C29"/>
    <w:rsid w:val="008C0ACB"/>
    <w:rsid w:val="008C0E0E"/>
    <w:rsid w:val="008C2C6E"/>
    <w:rsid w:val="008C32ED"/>
    <w:rsid w:val="008C34D6"/>
    <w:rsid w:val="008C35AB"/>
    <w:rsid w:val="008C3E13"/>
    <w:rsid w:val="008C413F"/>
    <w:rsid w:val="008C455D"/>
    <w:rsid w:val="008C5161"/>
    <w:rsid w:val="008C58F4"/>
    <w:rsid w:val="008C5DA3"/>
    <w:rsid w:val="008C62D6"/>
    <w:rsid w:val="008C7050"/>
    <w:rsid w:val="008D0A53"/>
    <w:rsid w:val="008D0F2E"/>
    <w:rsid w:val="008D1C65"/>
    <w:rsid w:val="008D2555"/>
    <w:rsid w:val="008D38EB"/>
    <w:rsid w:val="008D3A62"/>
    <w:rsid w:val="008D3BC1"/>
    <w:rsid w:val="008D44FE"/>
    <w:rsid w:val="008D4D7B"/>
    <w:rsid w:val="008D4E26"/>
    <w:rsid w:val="008D4E44"/>
    <w:rsid w:val="008D5306"/>
    <w:rsid w:val="008D545E"/>
    <w:rsid w:val="008D5583"/>
    <w:rsid w:val="008D59C2"/>
    <w:rsid w:val="008D5E24"/>
    <w:rsid w:val="008D63FA"/>
    <w:rsid w:val="008D71E0"/>
    <w:rsid w:val="008D749B"/>
    <w:rsid w:val="008D77E1"/>
    <w:rsid w:val="008D7A4C"/>
    <w:rsid w:val="008D7F28"/>
    <w:rsid w:val="008E18CF"/>
    <w:rsid w:val="008E1D53"/>
    <w:rsid w:val="008E1EBC"/>
    <w:rsid w:val="008E3BC6"/>
    <w:rsid w:val="008E3D41"/>
    <w:rsid w:val="008E42EA"/>
    <w:rsid w:val="008E43B9"/>
    <w:rsid w:val="008E4424"/>
    <w:rsid w:val="008E4B45"/>
    <w:rsid w:val="008E4DE7"/>
    <w:rsid w:val="008E4EF5"/>
    <w:rsid w:val="008E5120"/>
    <w:rsid w:val="008E5AD1"/>
    <w:rsid w:val="008E61A6"/>
    <w:rsid w:val="008E6671"/>
    <w:rsid w:val="008E7116"/>
    <w:rsid w:val="008E711F"/>
    <w:rsid w:val="008E71D8"/>
    <w:rsid w:val="008E7266"/>
    <w:rsid w:val="008E7D3D"/>
    <w:rsid w:val="008E7EB5"/>
    <w:rsid w:val="008E7F15"/>
    <w:rsid w:val="008F0A3F"/>
    <w:rsid w:val="008F0E3F"/>
    <w:rsid w:val="008F173E"/>
    <w:rsid w:val="008F194D"/>
    <w:rsid w:val="008F1A43"/>
    <w:rsid w:val="008F2694"/>
    <w:rsid w:val="008F27E4"/>
    <w:rsid w:val="008F2D0E"/>
    <w:rsid w:val="008F3A5E"/>
    <w:rsid w:val="008F530C"/>
    <w:rsid w:val="008F538C"/>
    <w:rsid w:val="008F5604"/>
    <w:rsid w:val="008F5AF7"/>
    <w:rsid w:val="008F5E6E"/>
    <w:rsid w:val="008F6023"/>
    <w:rsid w:val="008F6E1C"/>
    <w:rsid w:val="008F7DA3"/>
    <w:rsid w:val="00900148"/>
    <w:rsid w:val="0090049C"/>
    <w:rsid w:val="00901642"/>
    <w:rsid w:val="0090175E"/>
    <w:rsid w:val="0090179D"/>
    <w:rsid w:val="009018B3"/>
    <w:rsid w:val="009018B6"/>
    <w:rsid w:val="009018BD"/>
    <w:rsid w:val="00902397"/>
    <w:rsid w:val="0090251F"/>
    <w:rsid w:val="00902FAE"/>
    <w:rsid w:val="00903148"/>
    <w:rsid w:val="00903199"/>
    <w:rsid w:val="00903437"/>
    <w:rsid w:val="009036B4"/>
    <w:rsid w:val="00903994"/>
    <w:rsid w:val="00903B95"/>
    <w:rsid w:val="009043BC"/>
    <w:rsid w:val="009048E0"/>
    <w:rsid w:val="00904E0D"/>
    <w:rsid w:val="00904F73"/>
    <w:rsid w:val="00905718"/>
    <w:rsid w:val="00905737"/>
    <w:rsid w:val="00905BEB"/>
    <w:rsid w:val="00905D21"/>
    <w:rsid w:val="009069E5"/>
    <w:rsid w:val="00906BCF"/>
    <w:rsid w:val="00907685"/>
    <w:rsid w:val="00907ED2"/>
    <w:rsid w:val="00907F37"/>
    <w:rsid w:val="00910747"/>
    <w:rsid w:val="00910BB2"/>
    <w:rsid w:val="00910F60"/>
    <w:rsid w:val="00910F65"/>
    <w:rsid w:val="00911D18"/>
    <w:rsid w:val="00911F96"/>
    <w:rsid w:val="0091206E"/>
    <w:rsid w:val="009124D7"/>
    <w:rsid w:val="0091291E"/>
    <w:rsid w:val="00913426"/>
    <w:rsid w:val="00913F16"/>
    <w:rsid w:val="009142E5"/>
    <w:rsid w:val="00914AFB"/>
    <w:rsid w:val="0091529A"/>
    <w:rsid w:val="009157B1"/>
    <w:rsid w:val="00915CCC"/>
    <w:rsid w:val="00915D56"/>
    <w:rsid w:val="00916310"/>
    <w:rsid w:val="0091631D"/>
    <w:rsid w:val="009175CE"/>
    <w:rsid w:val="009179A0"/>
    <w:rsid w:val="00917ADB"/>
    <w:rsid w:val="00920E27"/>
    <w:rsid w:val="00922281"/>
    <w:rsid w:val="0092335A"/>
    <w:rsid w:val="00923757"/>
    <w:rsid w:val="009241B1"/>
    <w:rsid w:val="0092495E"/>
    <w:rsid w:val="00924F7B"/>
    <w:rsid w:val="009252C2"/>
    <w:rsid w:val="00925824"/>
    <w:rsid w:val="009263ED"/>
    <w:rsid w:val="00926802"/>
    <w:rsid w:val="00926DEF"/>
    <w:rsid w:val="00927105"/>
    <w:rsid w:val="009271BD"/>
    <w:rsid w:val="009273A1"/>
    <w:rsid w:val="00927604"/>
    <w:rsid w:val="00927868"/>
    <w:rsid w:val="00927F1D"/>
    <w:rsid w:val="00930431"/>
    <w:rsid w:val="00930DB7"/>
    <w:rsid w:val="00931147"/>
    <w:rsid w:val="00931196"/>
    <w:rsid w:val="0093188C"/>
    <w:rsid w:val="00932147"/>
    <w:rsid w:val="0093236A"/>
    <w:rsid w:val="0093273A"/>
    <w:rsid w:val="00932A43"/>
    <w:rsid w:val="00932B6B"/>
    <w:rsid w:val="0093376A"/>
    <w:rsid w:val="00933B0F"/>
    <w:rsid w:val="00934B38"/>
    <w:rsid w:val="00934E7C"/>
    <w:rsid w:val="00935499"/>
    <w:rsid w:val="00935C55"/>
    <w:rsid w:val="00936145"/>
    <w:rsid w:val="00937A95"/>
    <w:rsid w:val="00937C51"/>
    <w:rsid w:val="00941019"/>
    <w:rsid w:val="00941642"/>
    <w:rsid w:val="00941651"/>
    <w:rsid w:val="009416ED"/>
    <w:rsid w:val="009417A5"/>
    <w:rsid w:val="00941A99"/>
    <w:rsid w:val="0094203F"/>
    <w:rsid w:val="009428BC"/>
    <w:rsid w:val="00942D21"/>
    <w:rsid w:val="00943784"/>
    <w:rsid w:val="00943F19"/>
    <w:rsid w:val="00943FE0"/>
    <w:rsid w:val="0094409D"/>
    <w:rsid w:val="00944BBF"/>
    <w:rsid w:val="00944CEC"/>
    <w:rsid w:val="0094516E"/>
    <w:rsid w:val="00945551"/>
    <w:rsid w:val="009458ED"/>
    <w:rsid w:val="009466F6"/>
    <w:rsid w:val="009467FE"/>
    <w:rsid w:val="00946936"/>
    <w:rsid w:val="00946B59"/>
    <w:rsid w:val="00946CFB"/>
    <w:rsid w:val="009471F5"/>
    <w:rsid w:val="009478B3"/>
    <w:rsid w:val="00947939"/>
    <w:rsid w:val="00950CCA"/>
    <w:rsid w:val="0095173F"/>
    <w:rsid w:val="00951789"/>
    <w:rsid w:val="00951E12"/>
    <w:rsid w:val="0095211A"/>
    <w:rsid w:val="00952209"/>
    <w:rsid w:val="009536EA"/>
    <w:rsid w:val="00953D71"/>
    <w:rsid w:val="00953F4B"/>
    <w:rsid w:val="009543C2"/>
    <w:rsid w:val="00954705"/>
    <w:rsid w:val="00954753"/>
    <w:rsid w:val="00954B4A"/>
    <w:rsid w:val="00954DA4"/>
    <w:rsid w:val="009564C4"/>
    <w:rsid w:val="009567C6"/>
    <w:rsid w:val="009576DA"/>
    <w:rsid w:val="00960213"/>
    <w:rsid w:val="00960694"/>
    <w:rsid w:val="00960B91"/>
    <w:rsid w:val="00960E2A"/>
    <w:rsid w:val="00960F63"/>
    <w:rsid w:val="009619F5"/>
    <w:rsid w:val="009629BA"/>
    <w:rsid w:val="00962C39"/>
    <w:rsid w:val="009639BB"/>
    <w:rsid w:val="00963B22"/>
    <w:rsid w:val="00963FA4"/>
    <w:rsid w:val="00964018"/>
    <w:rsid w:val="009648A6"/>
    <w:rsid w:val="00964BBB"/>
    <w:rsid w:val="00965369"/>
    <w:rsid w:val="00967405"/>
    <w:rsid w:val="00967B33"/>
    <w:rsid w:val="00970019"/>
    <w:rsid w:val="0097010B"/>
    <w:rsid w:val="00970957"/>
    <w:rsid w:val="00970E14"/>
    <w:rsid w:val="00971BC2"/>
    <w:rsid w:val="0097222F"/>
    <w:rsid w:val="00972929"/>
    <w:rsid w:val="00972DAB"/>
    <w:rsid w:val="009732C2"/>
    <w:rsid w:val="00973AEA"/>
    <w:rsid w:val="00974CA9"/>
    <w:rsid w:val="00975681"/>
    <w:rsid w:val="009758E5"/>
    <w:rsid w:val="00975A23"/>
    <w:rsid w:val="00975DFB"/>
    <w:rsid w:val="0097616E"/>
    <w:rsid w:val="009761BE"/>
    <w:rsid w:val="009763D6"/>
    <w:rsid w:val="0097651D"/>
    <w:rsid w:val="00976825"/>
    <w:rsid w:val="009769F4"/>
    <w:rsid w:val="0097721D"/>
    <w:rsid w:val="00977A17"/>
    <w:rsid w:val="00980490"/>
    <w:rsid w:val="00980746"/>
    <w:rsid w:val="00980916"/>
    <w:rsid w:val="00980A89"/>
    <w:rsid w:val="00980D95"/>
    <w:rsid w:val="009811F9"/>
    <w:rsid w:val="0098154A"/>
    <w:rsid w:val="00981B60"/>
    <w:rsid w:val="00981D9B"/>
    <w:rsid w:val="00981DBD"/>
    <w:rsid w:val="00982157"/>
    <w:rsid w:val="009823DA"/>
    <w:rsid w:val="00982F23"/>
    <w:rsid w:val="0098311F"/>
    <w:rsid w:val="009833EC"/>
    <w:rsid w:val="009837BC"/>
    <w:rsid w:val="00983A21"/>
    <w:rsid w:val="00983CA1"/>
    <w:rsid w:val="00983F4A"/>
    <w:rsid w:val="0098412E"/>
    <w:rsid w:val="0098551C"/>
    <w:rsid w:val="00985FCE"/>
    <w:rsid w:val="00986735"/>
    <w:rsid w:val="009867E2"/>
    <w:rsid w:val="00986E5C"/>
    <w:rsid w:val="00987127"/>
    <w:rsid w:val="0099046B"/>
    <w:rsid w:val="009909C4"/>
    <w:rsid w:val="00990BA0"/>
    <w:rsid w:val="0099138F"/>
    <w:rsid w:val="00991775"/>
    <w:rsid w:val="00991DCC"/>
    <w:rsid w:val="00991FC6"/>
    <w:rsid w:val="00992D27"/>
    <w:rsid w:val="00993801"/>
    <w:rsid w:val="00993BEB"/>
    <w:rsid w:val="009940DF"/>
    <w:rsid w:val="009944B5"/>
    <w:rsid w:val="0099516D"/>
    <w:rsid w:val="009959B0"/>
    <w:rsid w:val="00995DCC"/>
    <w:rsid w:val="0099692C"/>
    <w:rsid w:val="00996E0F"/>
    <w:rsid w:val="0099784C"/>
    <w:rsid w:val="00997B3D"/>
    <w:rsid w:val="00997BED"/>
    <w:rsid w:val="00997FAE"/>
    <w:rsid w:val="009A06D0"/>
    <w:rsid w:val="009A08E0"/>
    <w:rsid w:val="009A0CFE"/>
    <w:rsid w:val="009A0F96"/>
    <w:rsid w:val="009A111A"/>
    <w:rsid w:val="009A1439"/>
    <w:rsid w:val="009A163C"/>
    <w:rsid w:val="009A16F7"/>
    <w:rsid w:val="009A1B54"/>
    <w:rsid w:val="009A1D1F"/>
    <w:rsid w:val="009A20A7"/>
    <w:rsid w:val="009A22D3"/>
    <w:rsid w:val="009A24DC"/>
    <w:rsid w:val="009A2544"/>
    <w:rsid w:val="009A37A4"/>
    <w:rsid w:val="009A43B6"/>
    <w:rsid w:val="009A45A0"/>
    <w:rsid w:val="009A4C13"/>
    <w:rsid w:val="009A4E9A"/>
    <w:rsid w:val="009A5084"/>
    <w:rsid w:val="009A5623"/>
    <w:rsid w:val="009A5939"/>
    <w:rsid w:val="009A59C3"/>
    <w:rsid w:val="009A608A"/>
    <w:rsid w:val="009A6D14"/>
    <w:rsid w:val="009A7F33"/>
    <w:rsid w:val="009B00A2"/>
    <w:rsid w:val="009B09E5"/>
    <w:rsid w:val="009B1517"/>
    <w:rsid w:val="009B273D"/>
    <w:rsid w:val="009B317F"/>
    <w:rsid w:val="009B3988"/>
    <w:rsid w:val="009B3FBC"/>
    <w:rsid w:val="009B40E9"/>
    <w:rsid w:val="009B4133"/>
    <w:rsid w:val="009B43A9"/>
    <w:rsid w:val="009B43D0"/>
    <w:rsid w:val="009B447F"/>
    <w:rsid w:val="009B4B5B"/>
    <w:rsid w:val="009B50AF"/>
    <w:rsid w:val="009B684F"/>
    <w:rsid w:val="009B6AA7"/>
    <w:rsid w:val="009B6E2C"/>
    <w:rsid w:val="009B717F"/>
    <w:rsid w:val="009B7987"/>
    <w:rsid w:val="009B7F0B"/>
    <w:rsid w:val="009B7FB0"/>
    <w:rsid w:val="009C021A"/>
    <w:rsid w:val="009C02E5"/>
    <w:rsid w:val="009C04CA"/>
    <w:rsid w:val="009C0D9E"/>
    <w:rsid w:val="009C18DA"/>
    <w:rsid w:val="009C29E7"/>
    <w:rsid w:val="009C2A74"/>
    <w:rsid w:val="009C2B49"/>
    <w:rsid w:val="009C3237"/>
    <w:rsid w:val="009C345A"/>
    <w:rsid w:val="009C3481"/>
    <w:rsid w:val="009C3E21"/>
    <w:rsid w:val="009C5262"/>
    <w:rsid w:val="009C5F34"/>
    <w:rsid w:val="009C5FAD"/>
    <w:rsid w:val="009C6190"/>
    <w:rsid w:val="009C66CD"/>
    <w:rsid w:val="009C66DD"/>
    <w:rsid w:val="009C6C92"/>
    <w:rsid w:val="009C7704"/>
    <w:rsid w:val="009D17F7"/>
    <w:rsid w:val="009D1C62"/>
    <w:rsid w:val="009D1C7C"/>
    <w:rsid w:val="009D1E30"/>
    <w:rsid w:val="009D2DEE"/>
    <w:rsid w:val="009D33F9"/>
    <w:rsid w:val="009D369A"/>
    <w:rsid w:val="009D3A68"/>
    <w:rsid w:val="009D42D3"/>
    <w:rsid w:val="009D4757"/>
    <w:rsid w:val="009D48E6"/>
    <w:rsid w:val="009D4984"/>
    <w:rsid w:val="009D5024"/>
    <w:rsid w:val="009D5118"/>
    <w:rsid w:val="009D52E1"/>
    <w:rsid w:val="009D5BAB"/>
    <w:rsid w:val="009D61F6"/>
    <w:rsid w:val="009D6221"/>
    <w:rsid w:val="009D63D6"/>
    <w:rsid w:val="009D7339"/>
    <w:rsid w:val="009D7512"/>
    <w:rsid w:val="009D7C73"/>
    <w:rsid w:val="009D7D1C"/>
    <w:rsid w:val="009D7E60"/>
    <w:rsid w:val="009E023B"/>
    <w:rsid w:val="009E03BE"/>
    <w:rsid w:val="009E049A"/>
    <w:rsid w:val="009E0747"/>
    <w:rsid w:val="009E0C31"/>
    <w:rsid w:val="009E2876"/>
    <w:rsid w:val="009E2CF1"/>
    <w:rsid w:val="009E2EB0"/>
    <w:rsid w:val="009E3859"/>
    <w:rsid w:val="009E4241"/>
    <w:rsid w:val="009E475A"/>
    <w:rsid w:val="009E47E1"/>
    <w:rsid w:val="009E4ACB"/>
    <w:rsid w:val="009E4C77"/>
    <w:rsid w:val="009E4E7B"/>
    <w:rsid w:val="009E5283"/>
    <w:rsid w:val="009E54A1"/>
    <w:rsid w:val="009E5E94"/>
    <w:rsid w:val="009E767F"/>
    <w:rsid w:val="009F00C3"/>
    <w:rsid w:val="009F04EB"/>
    <w:rsid w:val="009F1085"/>
    <w:rsid w:val="009F1312"/>
    <w:rsid w:val="009F1652"/>
    <w:rsid w:val="009F1B83"/>
    <w:rsid w:val="009F236D"/>
    <w:rsid w:val="009F2F48"/>
    <w:rsid w:val="009F334E"/>
    <w:rsid w:val="009F46B4"/>
    <w:rsid w:val="009F4D09"/>
    <w:rsid w:val="009F4F26"/>
    <w:rsid w:val="009F4F61"/>
    <w:rsid w:val="009F566E"/>
    <w:rsid w:val="009F5785"/>
    <w:rsid w:val="009F5D8D"/>
    <w:rsid w:val="009F752D"/>
    <w:rsid w:val="00A00275"/>
    <w:rsid w:val="00A00B6E"/>
    <w:rsid w:val="00A00E96"/>
    <w:rsid w:val="00A01780"/>
    <w:rsid w:val="00A021F2"/>
    <w:rsid w:val="00A0229E"/>
    <w:rsid w:val="00A027A7"/>
    <w:rsid w:val="00A028B2"/>
    <w:rsid w:val="00A02AA2"/>
    <w:rsid w:val="00A031CE"/>
    <w:rsid w:val="00A03346"/>
    <w:rsid w:val="00A0374D"/>
    <w:rsid w:val="00A03C28"/>
    <w:rsid w:val="00A04ECD"/>
    <w:rsid w:val="00A055A6"/>
    <w:rsid w:val="00A05E4A"/>
    <w:rsid w:val="00A0637B"/>
    <w:rsid w:val="00A06A21"/>
    <w:rsid w:val="00A07058"/>
    <w:rsid w:val="00A07544"/>
    <w:rsid w:val="00A10BC5"/>
    <w:rsid w:val="00A10BFC"/>
    <w:rsid w:val="00A11373"/>
    <w:rsid w:val="00A113F2"/>
    <w:rsid w:val="00A11CCF"/>
    <w:rsid w:val="00A12074"/>
    <w:rsid w:val="00A1212E"/>
    <w:rsid w:val="00A1434C"/>
    <w:rsid w:val="00A14798"/>
    <w:rsid w:val="00A1673F"/>
    <w:rsid w:val="00A175A0"/>
    <w:rsid w:val="00A17A4A"/>
    <w:rsid w:val="00A17CF4"/>
    <w:rsid w:val="00A2075E"/>
    <w:rsid w:val="00A20B66"/>
    <w:rsid w:val="00A20E90"/>
    <w:rsid w:val="00A22AD6"/>
    <w:rsid w:val="00A2338D"/>
    <w:rsid w:val="00A23D9F"/>
    <w:rsid w:val="00A242E2"/>
    <w:rsid w:val="00A2479E"/>
    <w:rsid w:val="00A24A7E"/>
    <w:rsid w:val="00A25174"/>
    <w:rsid w:val="00A256C8"/>
    <w:rsid w:val="00A26947"/>
    <w:rsid w:val="00A27104"/>
    <w:rsid w:val="00A27A00"/>
    <w:rsid w:val="00A27D68"/>
    <w:rsid w:val="00A30411"/>
    <w:rsid w:val="00A304EA"/>
    <w:rsid w:val="00A3053E"/>
    <w:rsid w:val="00A307BE"/>
    <w:rsid w:val="00A308BC"/>
    <w:rsid w:val="00A30FF2"/>
    <w:rsid w:val="00A310F6"/>
    <w:rsid w:val="00A3172D"/>
    <w:rsid w:val="00A31905"/>
    <w:rsid w:val="00A3196E"/>
    <w:rsid w:val="00A31C13"/>
    <w:rsid w:val="00A32242"/>
    <w:rsid w:val="00A32708"/>
    <w:rsid w:val="00A32B4E"/>
    <w:rsid w:val="00A32EB0"/>
    <w:rsid w:val="00A33300"/>
    <w:rsid w:val="00A33861"/>
    <w:rsid w:val="00A33A90"/>
    <w:rsid w:val="00A34C6B"/>
    <w:rsid w:val="00A34D7E"/>
    <w:rsid w:val="00A34DE2"/>
    <w:rsid w:val="00A35CBA"/>
    <w:rsid w:val="00A36970"/>
    <w:rsid w:val="00A36AE8"/>
    <w:rsid w:val="00A36E51"/>
    <w:rsid w:val="00A36FB8"/>
    <w:rsid w:val="00A370ED"/>
    <w:rsid w:val="00A37A6C"/>
    <w:rsid w:val="00A40D48"/>
    <w:rsid w:val="00A413E2"/>
    <w:rsid w:val="00A41782"/>
    <w:rsid w:val="00A41CE6"/>
    <w:rsid w:val="00A422D0"/>
    <w:rsid w:val="00A426F8"/>
    <w:rsid w:val="00A43232"/>
    <w:rsid w:val="00A44374"/>
    <w:rsid w:val="00A44487"/>
    <w:rsid w:val="00A445A3"/>
    <w:rsid w:val="00A453A7"/>
    <w:rsid w:val="00A4574B"/>
    <w:rsid w:val="00A458B4"/>
    <w:rsid w:val="00A466FD"/>
    <w:rsid w:val="00A473FB"/>
    <w:rsid w:val="00A479AB"/>
    <w:rsid w:val="00A479B4"/>
    <w:rsid w:val="00A47EC4"/>
    <w:rsid w:val="00A50D93"/>
    <w:rsid w:val="00A51140"/>
    <w:rsid w:val="00A513B1"/>
    <w:rsid w:val="00A51524"/>
    <w:rsid w:val="00A52219"/>
    <w:rsid w:val="00A52844"/>
    <w:rsid w:val="00A5350E"/>
    <w:rsid w:val="00A53B22"/>
    <w:rsid w:val="00A543C7"/>
    <w:rsid w:val="00A545E6"/>
    <w:rsid w:val="00A546B4"/>
    <w:rsid w:val="00A54E4E"/>
    <w:rsid w:val="00A55168"/>
    <w:rsid w:val="00A55585"/>
    <w:rsid w:val="00A55B0B"/>
    <w:rsid w:val="00A56533"/>
    <w:rsid w:val="00A566CA"/>
    <w:rsid w:val="00A56760"/>
    <w:rsid w:val="00A57123"/>
    <w:rsid w:val="00A572BB"/>
    <w:rsid w:val="00A57E94"/>
    <w:rsid w:val="00A6000B"/>
    <w:rsid w:val="00A6048D"/>
    <w:rsid w:val="00A61871"/>
    <w:rsid w:val="00A61B26"/>
    <w:rsid w:val="00A628DF"/>
    <w:rsid w:val="00A631AA"/>
    <w:rsid w:val="00A63430"/>
    <w:rsid w:val="00A64A8D"/>
    <w:rsid w:val="00A64BB6"/>
    <w:rsid w:val="00A66270"/>
    <w:rsid w:val="00A66372"/>
    <w:rsid w:val="00A66E17"/>
    <w:rsid w:val="00A66EA7"/>
    <w:rsid w:val="00A67BA2"/>
    <w:rsid w:val="00A705D7"/>
    <w:rsid w:val="00A706A4"/>
    <w:rsid w:val="00A70DFB"/>
    <w:rsid w:val="00A71016"/>
    <w:rsid w:val="00A71EEB"/>
    <w:rsid w:val="00A72772"/>
    <w:rsid w:val="00A7332D"/>
    <w:rsid w:val="00A73803"/>
    <w:rsid w:val="00A73DAE"/>
    <w:rsid w:val="00A74496"/>
    <w:rsid w:val="00A747AD"/>
    <w:rsid w:val="00A748B9"/>
    <w:rsid w:val="00A74D90"/>
    <w:rsid w:val="00A750A9"/>
    <w:rsid w:val="00A75609"/>
    <w:rsid w:val="00A7601A"/>
    <w:rsid w:val="00A7612C"/>
    <w:rsid w:val="00A7653F"/>
    <w:rsid w:val="00A76D7E"/>
    <w:rsid w:val="00A77B04"/>
    <w:rsid w:val="00A8026D"/>
    <w:rsid w:val="00A80D66"/>
    <w:rsid w:val="00A81B2F"/>
    <w:rsid w:val="00A81B61"/>
    <w:rsid w:val="00A81D49"/>
    <w:rsid w:val="00A81F6D"/>
    <w:rsid w:val="00A8228C"/>
    <w:rsid w:val="00A82685"/>
    <w:rsid w:val="00A82F1B"/>
    <w:rsid w:val="00A8325C"/>
    <w:rsid w:val="00A83517"/>
    <w:rsid w:val="00A83FBF"/>
    <w:rsid w:val="00A84163"/>
    <w:rsid w:val="00A8417B"/>
    <w:rsid w:val="00A851BA"/>
    <w:rsid w:val="00A85326"/>
    <w:rsid w:val="00A860D7"/>
    <w:rsid w:val="00A864FA"/>
    <w:rsid w:val="00A86846"/>
    <w:rsid w:val="00A878F5"/>
    <w:rsid w:val="00A87D1B"/>
    <w:rsid w:val="00A914E3"/>
    <w:rsid w:val="00A91792"/>
    <w:rsid w:val="00A9190F"/>
    <w:rsid w:val="00A91978"/>
    <w:rsid w:val="00A91B61"/>
    <w:rsid w:val="00A92422"/>
    <w:rsid w:val="00A93536"/>
    <w:rsid w:val="00A9372D"/>
    <w:rsid w:val="00A944E6"/>
    <w:rsid w:val="00A94B9F"/>
    <w:rsid w:val="00A94F2C"/>
    <w:rsid w:val="00A951C7"/>
    <w:rsid w:val="00A95570"/>
    <w:rsid w:val="00A95C5E"/>
    <w:rsid w:val="00A96E75"/>
    <w:rsid w:val="00A974D1"/>
    <w:rsid w:val="00A97B15"/>
    <w:rsid w:val="00AA01D9"/>
    <w:rsid w:val="00AA14CE"/>
    <w:rsid w:val="00AA1964"/>
    <w:rsid w:val="00AA1A0C"/>
    <w:rsid w:val="00AA1CF7"/>
    <w:rsid w:val="00AA27C2"/>
    <w:rsid w:val="00AA34A6"/>
    <w:rsid w:val="00AA3610"/>
    <w:rsid w:val="00AA39C7"/>
    <w:rsid w:val="00AA3A78"/>
    <w:rsid w:val="00AA4247"/>
    <w:rsid w:val="00AA4CA6"/>
    <w:rsid w:val="00AA5934"/>
    <w:rsid w:val="00AA60DD"/>
    <w:rsid w:val="00AA61B2"/>
    <w:rsid w:val="00AA6585"/>
    <w:rsid w:val="00AA698B"/>
    <w:rsid w:val="00AA78D0"/>
    <w:rsid w:val="00AB0283"/>
    <w:rsid w:val="00AB0387"/>
    <w:rsid w:val="00AB06C8"/>
    <w:rsid w:val="00AB07AB"/>
    <w:rsid w:val="00AB0CF2"/>
    <w:rsid w:val="00AB0E1E"/>
    <w:rsid w:val="00AB15B3"/>
    <w:rsid w:val="00AB22C2"/>
    <w:rsid w:val="00AB2349"/>
    <w:rsid w:val="00AB2B89"/>
    <w:rsid w:val="00AB2C7F"/>
    <w:rsid w:val="00AB2F2B"/>
    <w:rsid w:val="00AB305D"/>
    <w:rsid w:val="00AB36AD"/>
    <w:rsid w:val="00AB4616"/>
    <w:rsid w:val="00AB4BEB"/>
    <w:rsid w:val="00AB5212"/>
    <w:rsid w:val="00AB54CF"/>
    <w:rsid w:val="00AB651D"/>
    <w:rsid w:val="00AB6581"/>
    <w:rsid w:val="00AB6904"/>
    <w:rsid w:val="00AB733A"/>
    <w:rsid w:val="00AB79B4"/>
    <w:rsid w:val="00AB7B50"/>
    <w:rsid w:val="00AB7DDB"/>
    <w:rsid w:val="00AC0074"/>
    <w:rsid w:val="00AC0C22"/>
    <w:rsid w:val="00AC0DBD"/>
    <w:rsid w:val="00AC0EF0"/>
    <w:rsid w:val="00AC19C5"/>
    <w:rsid w:val="00AC20C0"/>
    <w:rsid w:val="00AC21A6"/>
    <w:rsid w:val="00AC2287"/>
    <w:rsid w:val="00AC25AF"/>
    <w:rsid w:val="00AC2989"/>
    <w:rsid w:val="00AC2D69"/>
    <w:rsid w:val="00AC3305"/>
    <w:rsid w:val="00AC3395"/>
    <w:rsid w:val="00AC349B"/>
    <w:rsid w:val="00AC353D"/>
    <w:rsid w:val="00AC364B"/>
    <w:rsid w:val="00AC3CAA"/>
    <w:rsid w:val="00AC42A4"/>
    <w:rsid w:val="00AC431F"/>
    <w:rsid w:val="00AC44B8"/>
    <w:rsid w:val="00AC457A"/>
    <w:rsid w:val="00AC4B67"/>
    <w:rsid w:val="00AC4DD2"/>
    <w:rsid w:val="00AC537B"/>
    <w:rsid w:val="00AC5723"/>
    <w:rsid w:val="00AC5737"/>
    <w:rsid w:val="00AC5D49"/>
    <w:rsid w:val="00AC6308"/>
    <w:rsid w:val="00AC6D54"/>
    <w:rsid w:val="00AC6F71"/>
    <w:rsid w:val="00AC748F"/>
    <w:rsid w:val="00AD071D"/>
    <w:rsid w:val="00AD121D"/>
    <w:rsid w:val="00AD14B5"/>
    <w:rsid w:val="00AD15DF"/>
    <w:rsid w:val="00AD266A"/>
    <w:rsid w:val="00AD296F"/>
    <w:rsid w:val="00AD2CFB"/>
    <w:rsid w:val="00AD3AEF"/>
    <w:rsid w:val="00AD493F"/>
    <w:rsid w:val="00AD5380"/>
    <w:rsid w:val="00AD7741"/>
    <w:rsid w:val="00AD7A04"/>
    <w:rsid w:val="00AD7DEC"/>
    <w:rsid w:val="00AE01D7"/>
    <w:rsid w:val="00AE0240"/>
    <w:rsid w:val="00AE0C12"/>
    <w:rsid w:val="00AE0E35"/>
    <w:rsid w:val="00AE25D5"/>
    <w:rsid w:val="00AE34C0"/>
    <w:rsid w:val="00AE3B12"/>
    <w:rsid w:val="00AE4AC9"/>
    <w:rsid w:val="00AE4D59"/>
    <w:rsid w:val="00AE507B"/>
    <w:rsid w:val="00AE5F93"/>
    <w:rsid w:val="00AF0DA2"/>
    <w:rsid w:val="00AF1D9D"/>
    <w:rsid w:val="00AF2864"/>
    <w:rsid w:val="00AF2961"/>
    <w:rsid w:val="00AF2990"/>
    <w:rsid w:val="00AF2FFE"/>
    <w:rsid w:val="00AF3A57"/>
    <w:rsid w:val="00AF45CB"/>
    <w:rsid w:val="00AF4AE4"/>
    <w:rsid w:val="00AF554C"/>
    <w:rsid w:val="00AF5D28"/>
    <w:rsid w:val="00AF6D97"/>
    <w:rsid w:val="00AF7B93"/>
    <w:rsid w:val="00B00048"/>
    <w:rsid w:val="00B01FED"/>
    <w:rsid w:val="00B020DC"/>
    <w:rsid w:val="00B0288D"/>
    <w:rsid w:val="00B03783"/>
    <w:rsid w:val="00B038F6"/>
    <w:rsid w:val="00B041B3"/>
    <w:rsid w:val="00B04BD5"/>
    <w:rsid w:val="00B04DC9"/>
    <w:rsid w:val="00B05462"/>
    <w:rsid w:val="00B05592"/>
    <w:rsid w:val="00B058AB"/>
    <w:rsid w:val="00B0602F"/>
    <w:rsid w:val="00B0611D"/>
    <w:rsid w:val="00B0630F"/>
    <w:rsid w:val="00B073D1"/>
    <w:rsid w:val="00B07D67"/>
    <w:rsid w:val="00B07DDA"/>
    <w:rsid w:val="00B10BAC"/>
    <w:rsid w:val="00B11A75"/>
    <w:rsid w:val="00B11ACF"/>
    <w:rsid w:val="00B11DB8"/>
    <w:rsid w:val="00B11DE8"/>
    <w:rsid w:val="00B1269F"/>
    <w:rsid w:val="00B13D80"/>
    <w:rsid w:val="00B14019"/>
    <w:rsid w:val="00B14896"/>
    <w:rsid w:val="00B14D2F"/>
    <w:rsid w:val="00B14E36"/>
    <w:rsid w:val="00B150BC"/>
    <w:rsid w:val="00B15297"/>
    <w:rsid w:val="00B16F56"/>
    <w:rsid w:val="00B17062"/>
    <w:rsid w:val="00B17344"/>
    <w:rsid w:val="00B17888"/>
    <w:rsid w:val="00B2008A"/>
    <w:rsid w:val="00B201D3"/>
    <w:rsid w:val="00B2085C"/>
    <w:rsid w:val="00B21464"/>
    <w:rsid w:val="00B21863"/>
    <w:rsid w:val="00B21872"/>
    <w:rsid w:val="00B21E61"/>
    <w:rsid w:val="00B21F18"/>
    <w:rsid w:val="00B2206C"/>
    <w:rsid w:val="00B233C1"/>
    <w:rsid w:val="00B23D60"/>
    <w:rsid w:val="00B23EEE"/>
    <w:rsid w:val="00B24897"/>
    <w:rsid w:val="00B24DCE"/>
    <w:rsid w:val="00B25152"/>
    <w:rsid w:val="00B260AC"/>
    <w:rsid w:val="00B26A10"/>
    <w:rsid w:val="00B2727C"/>
    <w:rsid w:val="00B2781C"/>
    <w:rsid w:val="00B2798D"/>
    <w:rsid w:val="00B3011C"/>
    <w:rsid w:val="00B31091"/>
    <w:rsid w:val="00B31DBE"/>
    <w:rsid w:val="00B3250D"/>
    <w:rsid w:val="00B32A0B"/>
    <w:rsid w:val="00B32BEE"/>
    <w:rsid w:val="00B33246"/>
    <w:rsid w:val="00B33DBA"/>
    <w:rsid w:val="00B344F6"/>
    <w:rsid w:val="00B34D92"/>
    <w:rsid w:val="00B350A8"/>
    <w:rsid w:val="00B3668C"/>
    <w:rsid w:val="00B36DBC"/>
    <w:rsid w:val="00B37968"/>
    <w:rsid w:val="00B40260"/>
    <w:rsid w:val="00B4062F"/>
    <w:rsid w:val="00B40677"/>
    <w:rsid w:val="00B409FF"/>
    <w:rsid w:val="00B414B2"/>
    <w:rsid w:val="00B415B4"/>
    <w:rsid w:val="00B41905"/>
    <w:rsid w:val="00B41C46"/>
    <w:rsid w:val="00B41F0C"/>
    <w:rsid w:val="00B41F7C"/>
    <w:rsid w:val="00B425DC"/>
    <w:rsid w:val="00B42D8F"/>
    <w:rsid w:val="00B42F24"/>
    <w:rsid w:val="00B43FF6"/>
    <w:rsid w:val="00B44E78"/>
    <w:rsid w:val="00B44EAF"/>
    <w:rsid w:val="00B4538C"/>
    <w:rsid w:val="00B45698"/>
    <w:rsid w:val="00B4577A"/>
    <w:rsid w:val="00B45DD1"/>
    <w:rsid w:val="00B4688B"/>
    <w:rsid w:val="00B46996"/>
    <w:rsid w:val="00B4735A"/>
    <w:rsid w:val="00B50759"/>
    <w:rsid w:val="00B50A0B"/>
    <w:rsid w:val="00B50FCF"/>
    <w:rsid w:val="00B5133B"/>
    <w:rsid w:val="00B51BDA"/>
    <w:rsid w:val="00B5208E"/>
    <w:rsid w:val="00B52192"/>
    <w:rsid w:val="00B524DD"/>
    <w:rsid w:val="00B52C35"/>
    <w:rsid w:val="00B52CA7"/>
    <w:rsid w:val="00B52DBC"/>
    <w:rsid w:val="00B53B36"/>
    <w:rsid w:val="00B53F43"/>
    <w:rsid w:val="00B54019"/>
    <w:rsid w:val="00B540BE"/>
    <w:rsid w:val="00B54107"/>
    <w:rsid w:val="00B54321"/>
    <w:rsid w:val="00B547AE"/>
    <w:rsid w:val="00B54E00"/>
    <w:rsid w:val="00B552A0"/>
    <w:rsid w:val="00B55BEA"/>
    <w:rsid w:val="00B55EAA"/>
    <w:rsid w:val="00B56238"/>
    <w:rsid w:val="00B568C0"/>
    <w:rsid w:val="00B568D6"/>
    <w:rsid w:val="00B56C85"/>
    <w:rsid w:val="00B56DAA"/>
    <w:rsid w:val="00B56FF6"/>
    <w:rsid w:val="00B57A4D"/>
    <w:rsid w:val="00B60CE0"/>
    <w:rsid w:val="00B60E8B"/>
    <w:rsid w:val="00B61228"/>
    <w:rsid w:val="00B61A80"/>
    <w:rsid w:val="00B62267"/>
    <w:rsid w:val="00B625B5"/>
    <w:rsid w:val="00B625C3"/>
    <w:rsid w:val="00B62642"/>
    <w:rsid w:val="00B62EE3"/>
    <w:rsid w:val="00B6333A"/>
    <w:rsid w:val="00B6375B"/>
    <w:rsid w:val="00B63BF7"/>
    <w:rsid w:val="00B63C93"/>
    <w:rsid w:val="00B64152"/>
    <w:rsid w:val="00B6513B"/>
    <w:rsid w:val="00B6527E"/>
    <w:rsid w:val="00B65295"/>
    <w:rsid w:val="00B65371"/>
    <w:rsid w:val="00B653FF"/>
    <w:rsid w:val="00B656F3"/>
    <w:rsid w:val="00B65B10"/>
    <w:rsid w:val="00B65DE0"/>
    <w:rsid w:val="00B65EB3"/>
    <w:rsid w:val="00B66DBB"/>
    <w:rsid w:val="00B672F8"/>
    <w:rsid w:val="00B673F4"/>
    <w:rsid w:val="00B677A5"/>
    <w:rsid w:val="00B7001F"/>
    <w:rsid w:val="00B707DE"/>
    <w:rsid w:val="00B70814"/>
    <w:rsid w:val="00B70ECA"/>
    <w:rsid w:val="00B717D3"/>
    <w:rsid w:val="00B719CD"/>
    <w:rsid w:val="00B719D9"/>
    <w:rsid w:val="00B7201B"/>
    <w:rsid w:val="00B729B8"/>
    <w:rsid w:val="00B73076"/>
    <w:rsid w:val="00B737CA"/>
    <w:rsid w:val="00B73AC6"/>
    <w:rsid w:val="00B7449C"/>
    <w:rsid w:val="00B759BF"/>
    <w:rsid w:val="00B76F3E"/>
    <w:rsid w:val="00B77536"/>
    <w:rsid w:val="00B77E5B"/>
    <w:rsid w:val="00B801C9"/>
    <w:rsid w:val="00B80385"/>
    <w:rsid w:val="00B8058D"/>
    <w:rsid w:val="00B808EA"/>
    <w:rsid w:val="00B80DD4"/>
    <w:rsid w:val="00B80DDB"/>
    <w:rsid w:val="00B815BB"/>
    <w:rsid w:val="00B816C5"/>
    <w:rsid w:val="00B81E32"/>
    <w:rsid w:val="00B81E7A"/>
    <w:rsid w:val="00B8286D"/>
    <w:rsid w:val="00B83026"/>
    <w:rsid w:val="00B83259"/>
    <w:rsid w:val="00B832E4"/>
    <w:rsid w:val="00B83DF1"/>
    <w:rsid w:val="00B84033"/>
    <w:rsid w:val="00B84C1B"/>
    <w:rsid w:val="00B86189"/>
    <w:rsid w:val="00B86F51"/>
    <w:rsid w:val="00B87B67"/>
    <w:rsid w:val="00B90109"/>
    <w:rsid w:val="00B903F4"/>
    <w:rsid w:val="00B9042F"/>
    <w:rsid w:val="00B90987"/>
    <w:rsid w:val="00B90E70"/>
    <w:rsid w:val="00B915CA"/>
    <w:rsid w:val="00B91E24"/>
    <w:rsid w:val="00B92195"/>
    <w:rsid w:val="00B93514"/>
    <w:rsid w:val="00B9369B"/>
    <w:rsid w:val="00B936CF"/>
    <w:rsid w:val="00B93C9C"/>
    <w:rsid w:val="00B94EB3"/>
    <w:rsid w:val="00B95361"/>
    <w:rsid w:val="00B95EB8"/>
    <w:rsid w:val="00B95EE7"/>
    <w:rsid w:val="00B9657D"/>
    <w:rsid w:val="00B967A1"/>
    <w:rsid w:val="00B96F2E"/>
    <w:rsid w:val="00B972B2"/>
    <w:rsid w:val="00B975CF"/>
    <w:rsid w:val="00B979DF"/>
    <w:rsid w:val="00B97C39"/>
    <w:rsid w:val="00B97E3F"/>
    <w:rsid w:val="00B97F2F"/>
    <w:rsid w:val="00BA0256"/>
    <w:rsid w:val="00BA1E9F"/>
    <w:rsid w:val="00BA2AB1"/>
    <w:rsid w:val="00BA2AE3"/>
    <w:rsid w:val="00BA3BE4"/>
    <w:rsid w:val="00BA4263"/>
    <w:rsid w:val="00BA4490"/>
    <w:rsid w:val="00BA460E"/>
    <w:rsid w:val="00BA49B0"/>
    <w:rsid w:val="00BA5141"/>
    <w:rsid w:val="00BA55CC"/>
    <w:rsid w:val="00BA5820"/>
    <w:rsid w:val="00BA5F21"/>
    <w:rsid w:val="00BA5F4E"/>
    <w:rsid w:val="00BA6731"/>
    <w:rsid w:val="00BA6733"/>
    <w:rsid w:val="00BA67B7"/>
    <w:rsid w:val="00BA70F3"/>
    <w:rsid w:val="00BA74B5"/>
    <w:rsid w:val="00BA7CE4"/>
    <w:rsid w:val="00BA7DE3"/>
    <w:rsid w:val="00BB0A30"/>
    <w:rsid w:val="00BB14BB"/>
    <w:rsid w:val="00BB14D5"/>
    <w:rsid w:val="00BB159B"/>
    <w:rsid w:val="00BB164C"/>
    <w:rsid w:val="00BB195B"/>
    <w:rsid w:val="00BB1CE9"/>
    <w:rsid w:val="00BB21B6"/>
    <w:rsid w:val="00BB2217"/>
    <w:rsid w:val="00BB2932"/>
    <w:rsid w:val="00BB3166"/>
    <w:rsid w:val="00BB3D56"/>
    <w:rsid w:val="00BB3EA6"/>
    <w:rsid w:val="00BB4DF4"/>
    <w:rsid w:val="00BB5073"/>
    <w:rsid w:val="00BB5807"/>
    <w:rsid w:val="00BB59B8"/>
    <w:rsid w:val="00BB5FC1"/>
    <w:rsid w:val="00BB6161"/>
    <w:rsid w:val="00BB61B6"/>
    <w:rsid w:val="00BB6AAD"/>
    <w:rsid w:val="00BB7028"/>
    <w:rsid w:val="00BB702B"/>
    <w:rsid w:val="00BC01A8"/>
    <w:rsid w:val="00BC05DC"/>
    <w:rsid w:val="00BC06A6"/>
    <w:rsid w:val="00BC0ABF"/>
    <w:rsid w:val="00BC0D02"/>
    <w:rsid w:val="00BC1793"/>
    <w:rsid w:val="00BC2379"/>
    <w:rsid w:val="00BC245B"/>
    <w:rsid w:val="00BC2CE7"/>
    <w:rsid w:val="00BC3020"/>
    <w:rsid w:val="00BC3790"/>
    <w:rsid w:val="00BC4131"/>
    <w:rsid w:val="00BC4384"/>
    <w:rsid w:val="00BC45F7"/>
    <w:rsid w:val="00BC46C4"/>
    <w:rsid w:val="00BC46CB"/>
    <w:rsid w:val="00BC6D29"/>
    <w:rsid w:val="00BD004B"/>
    <w:rsid w:val="00BD08E9"/>
    <w:rsid w:val="00BD0F5B"/>
    <w:rsid w:val="00BD0FB1"/>
    <w:rsid w:val="00BD127D"/>
    <w:rsid w:val="00BD13E1"/>
    <w:rsid w:val="00BD1B49"/>
    <w:rsid w:val="00BD2657"/>
    <w:rsid w:val="00BD2D4F"/>
    <w:rsid w:val="00BD3060"/>
    <w:rsid w:val="00BD322E"/>
    <w:rsid w:val="00BD560E"/>
    <w:rsid w:val="00BD595F"/>
    <w:rsid w:val="00BD5B0F"/>
    <w:rsid w:val="00BD62D7"/>
    <w:rsid w:val="00BD65CF"/>
    <w:rsid w:val="00BD6B06"/>
    <w:rsid w:val="00BD6DA7"/>
    <w:rsid w:val="00BD6DAA"/>
    <w:rsid w:val="00BD6F09"/>
    <w:rsid w:val="00BD7A2D"/>
    <w:rsid w:val="00BE0119"/>
    <w:rsid w:val="00BE0A95"/>
    <w:rsid w:val="00BE0E6A"/>
    <w:rsid w:val="00BE170B"/>
    <w:rsid w:val="00BE17D7"/>
    <w:rsid w:val="00BE1AB7"/>
    <w:rsid w:val="00BE1BFB"/>
    <w:rsid w:val="00BE217C"/>
    <w:rsid w:val="00BE2745"/>
    <w:rsid w:val="00BE357A"/>
    <w:rsid w:val="00BE4E5D"/>
    <w:rsid w:val="00BE53E6"/>
    <w:rsid w:val="00BE5994"/>
    <w:rsid w:val="00BE5C3D"/>
    <w:rsid w:val="00BE5F60"/>
    <w:rsid w:val="00BE67C6"/>
    <w:rsid w:val="00BE6DC5"/>
    <w:rsid w:val="00BE709B"/>
    <w:rsid w:val="00BE71EE"/>
    <w:rsid w:val="00BF0189"/>
    <w:rsid w:val="00BF0AD2"/>
    <w:rsid w:val="00BF1538"/>
    <w:rsid w:val="00BF1763"/>
    <w:rsid w:val="00BF18AD"/>
    <w:rsid w:val="00BF1DE9"/>
    <w:rsid w:val="00BF290D"/>
    <w:rsid w:val="00BF296B"/>
    <w:rsid w:val="00BF2AA8"/>
    <w:rsid w:val="00BF2F51"/>
    <w:rsid w:val="00BF35A0"/>
    <w:rsid w:val="00BF377E"/>
    <w:rsid w:val="00BF3A03"/>
    <w:rsid w:val="00BF3F81"/>
    <w:rsid w:val="00BF472C"/>
    <w:rsid w:val="00BF4A72"/>
    <w:rsid w:val="00BF5355"/>
    <w:rsid w:val="00BF6903"/>
    <w:rsid w:val="00BF6FDE"/>
    <w:rsid w:val="00BF7468"/>
    <w:rsid w:val="00BF7507"/>
    <w:rsid w:val="00BF7C59"/>
    <w:rsid w:val="00C00184"/>
    <w:rsid w:val="00C001D6"/>
    <w:rsid w:val="00C00DB3"/>
    <w:rsid w:val="00C0124B"/>
    <w:rsid w:val="00C01250"/>
    <w:rsid w:val="00C01315"/>
    <w:rsid w:val="00C01786"/>
    <w:rsid w:val="00C026D0"/>
    <w:rsid w:val="00C02D07"/>
    <w:rsid w:val="00C0338A"/>
    <w:rsid w:val="00C03401"/>
    <w:rsid w:val="00C03F7B"/>
    <w:rsid w:val="00C040FD"/>
    <w:rsid w:val="00C042F1"/>
    <w:rsid w:val="00C0445A"/>
    <w:rsid w:val="00C04A94"/>
    <w:rsid w:val="00C04D6E"/>
    <w:rsid w:val="00C05BB2"/>
    <w:rsid w:val="00C0611A"/>
    <w:rsid w:val="00C06162"/>
    <w:rsid w:val="00C063D5"/>
    <w:rsid w:val="00C064AB"/>
    <w:rsid w:val="00C07C35"/>
    <w:rsid w:val="00C07F97"/>
    <w:rsid w:val="00C10339"/>
    <w:rsid w:val="00C1033E"/>
    <w:rsid w:val="00C103AE"/>
    <w:rsid w:val="00C112DD"/>
    <w:rsid w:val="00C127AA"/>
    <w:rsid w:val="00C12B14"/>
    <w:rsid w:val="00C12BAB"/>
    <w:rsid w:val="00C13129"/>
    <w:rsid w:val="00C13617"/>
    <w:rsid w:val="00C13FD7"/>
    <w:rsid w:val="00C14150"/>
    <w:rsid w:val="00C1456A"/>
    <w:rsid w:val="00C14808"/>
    <w:rsid w:val="00C14B95"/>
    <w:rsid w:val="00C15161"/>
    <w:rsid w:val="00C158DA"/>
    <w:rsid w:val="00C15A46"/>
    <w:rsid w:val="00C1634E"/>
    <w:rsid w:val="00C1676F"/>
    <w:rsid w:val="00C16AB6"/>
    <w:rsid w:val="00C16E49"/>
    <w:rsid w:val="00C16EBF"/>
    <w:rsid w:val="00C16F56"/>
    <w:rsid w:val="00C17684"/>
    <w:rsid w:val="00C1786E"/>
    <w:rsid w:val="00C17A6D"/>
    <w:rsid w:val="00C17DCB"/>
    <w:rsid w:val="00C17DE8"/>
    <w:rsid w:val="00C207F2"/>
    <w:rsid w:val="00C20C8E"/>
    <w:rsid w:val="00C21279"/>
    <w:rsid w:val="00C21826"/>
    <w:rsid w:val="00C21B97"/>
    <w:rsid w:val="00C21CE5"/>
    <w:rsid w:val="00C21E07"/>
    <w:rsid w:val="00C2299A"/>
    <w:rsid w:val="00C238F6"/>
    <w:rsid w:val="00C23C41"/>
    <w:rsid w:val="00C24170"/>
    <w:rsid w:val="00C249DC"/>
    <w:rsid w:val="00C24BD3"/>
    <w:rsid w:val="00C252D2"/>
    <w:rsid w:val="00C2571D"/>
    <w:rsid w:val="00C25D64"/>
    <w:rsid w:val="00C25DEE"/>
    <w:rsid w:val="00C25ECD"/>
    <w:rsid w:val="00C26017"/>
    <w:rsid w:val="00C2625B"/>
    <w:rsid w:val="00C26398"/>
    <w:rsid w:val="00C26475"/>
    <w:rsid w:val="00C26E1F"/>
    <w:rsid w:val="00C26F8B"/>
    <w:rsid w:val="00C278EA"/>
    <w:rsid w:val="00C27EA2"/>
    <w:rsid w:val="00C300D1"/>
    <w:rsid w:val="00C30208"/>
    <w:rsid w:val="00C307CE"/>
    <w:rsid w:val="00C3095E"/>
    <w:rsid w:val="00C30A77"/>
    <w:rsid w:val="00C30EB2"/>
    <w:rsid w:val="00C31122"/>
    <w:rsid w:val="00C32464"/>
    <w:rsid w:val="00C32EA1"/>
    <w:rsid w:val="00C33415"/>
    <w:rsid w:val="00C33B8D"/>
    <w:rsid w:val="00C33FA4"/>
    <w:rsid w:val="00C34257"/>
    <w:rsid w:val="00C346D5"/>
    <w:rsid w:val="00C34BDA"/>
    <w:rsid w:val="00C360A3"/>
    <w:rsid w:val="00C36202"/>
    <w:rsid w:val="00C3640B"/>
    <w:rsid w:val="00C36756"/>
    <w:rsid w:val="00C377F8"/>
    <w:rsid w:val="00C37897"/>
    <w:rsid w:val="00C402F8"/>
    <w:rsid w:val="00C407AB"/>
    <w:rsid w:val="00C4172C"/>
    <w:rsid w:val="00C41C09"/>
    <w:rsid w:val="00C41FEF"/>
    <w:rsid w:val="00C4226D"/>
    <w:rsid w:val="00C424C0"/>
    <w:rsid w:val="00C427CF"/>
    <w:rsid w:val="00C42B0C"/>
    <w:rsid w:val="00C43359"/>
    <w:rsid w:val="00C44F29"/>
    <w:rsid w:val="00C45750"/>
    <w:rsid w:val="00C45B5F"/>
    <w:rsid w:val="00C45BB8"/>
    <w:rsid w:val="00C463DD"/>
    <w:rsid w:val="00C467DE"/>
    <w:rsid w:val="00C50238"/>
    <w:rsid w:val="00C513F8"/>
    <w:rsid w:val="00C5179A"/>
    <w:rsid w:val="00C51C62"/>
    <w:rsid w:val="00C524D3"/>
    <w:rsid w:val="00C526BA"/>
    <w:rsid w:val="00C5271F"/>
    <w:rsid w:val="00C53054"/>
    <w:rsid w:val="00C5307F"/>
    <w:rsid w:val="00C532AD"/>
    <w:rsid w:val="00C5384B"/>
    <w:rsid w:val="00C5417E"/>
    <w:rsid w:val="00C54F39"/>
    <w:rsid w:val="00C5537D"/>
    <w:rsid w:val="00C556FE"/>
    <w:rsid w:val="00C56240"/>
    <w:rsid w:val="00C568E4"/>
    <w:rsid w:val="00C56FB6"/>
    <w:rsid w:val="00C5707E"/>
    <w:rsid w:val="00C60109"/>
    <w:rsid w:val="00C60494"/>
    <w:rsid w:val="00C60752"/>
    <w:rsid w:val="00C60B31"/>
    <w:rsid w:val="00C60CAA"/>
    <w:rsid w:val="00C6111B"/>
    <w:rsid w:val="00C61313"/>
    <w:rsid w:val="00C61BBF"/>
    <w:rsid w:val="00C61BE2"/>
    <w:rsid w:val="00C62A07"/>
    <w:rsid w:val="00C631A4"/>
    <w:rsid w:val="00C64225"/>
    <w:rsid w:val="00C6467C"/>
    <w:rsid w:val="00C64798"/>
    <w:rsid w:val="00C648A2"/>
    <w:rsid w:val="00C64C2C"/>
    <w:rsid w:val="00C651FD"/>
    <w:rsid w:val="00C6572D"/>
    <w:rsid w:val="00C66145"/>
    <w:rsid w:val="00C66978"/>
    <w:rsid w:val="00C67590"/>
    <w:rsid w:val="00C70179"/>
    <w:rsid w:val="00C707DC"/>
    <w:rsid w:val="00C70F0F"/>
    <w:rsid w:val="00C71E3B"/>
    <w:rsid w:val="00C721C5"/>
    <w:rsid w:val="00C7349C"/>
    <w:rsid w:val="00C73C33"/>
    <w:rsid w:val="00C73D0D"/>
    <w:rsid w:val="00C74BE1"/>
    <w:rsid w:val="00C75049"/>
    <w:rsid w:val="00C75212"/>
    <w:rsid w:val="00C75CD6"/>
    <w:rsid w:val="00C75F14"/>
    <w:rsid w:val="00C75F6B"/>
    <w:rsid w:val="00C7691A"/>
    <w:rsid w:val="00C76D8E"/>
    <w:rsid w:val="00C76FD6"/>
    <w:rsid w:val="00C77479"/>
    <w:rsid w:val="00C809AB"/>
    <w:rsid w:val="00C81194"/>
    <w:rsid w:val="00C8234C"/>
    <w:rsid w:val="00C8236F"/>
    <w:rsid w:val="00C82500"/>
    <w:rsid w:val="00C82AB3"/>
    <w:rsid w:val="00C82B8A"/>
    <w:rsid w:val="00C82E80"/>
    <w:rsid w:val="00C82F5F"/>
    <w:rsid w:val="00C8351F"/>
    <w:rsid w:val="00C844A3"/>
    <w:rsid w:val="00C84961"/>
    <w:rsid w:val="00C84E9A"/>
    <w:rsid w:val="00C85532"/>
    <w:rsid w:val="00C857A0"/>
    <w:rsid w:val="00C85BB9"/>
    <w:rsid w:val="00C864B9"/>
    <w:rsid w:val="00C8664A"/>
    <w:rsid w:val="00C86697"/>
    <w:rsid w:val="00C87AEB"/>
    <w:rsid w:val="00C87B6C"/>
    <w:rsid w:val="00C90083"/>
    <w:rsid w:val="00C900B2"/>
    <w:rsid w:val="00C905DA"/>
    <w:rsid w:val="00C907C3"/>
    <w:rsid w:val="00C90D4A"/>
    <w:rsid w:val="00C91EE0"/>
    <w:rsid w:val="00C91F96"/>
    <w:rsid w:val="00C924A8"/>
    <w:rsid w:val="00C92815"/>
    <w:rsid w:val="00C92E44"/>
    <w:rsid w:val="00C9318D"/>
    <w:rsid w:val="00C94106"/>
    <w:rsid w:val="00C941FD"/>
    <w:rsid w:val="00C94791"/>
    <w:rsid w:val="00C9489C"/>
    <w:rsid w:val="00C94EFB"/>
    <w:rsid w:val="00C95846"/>
    <w:rsid w:val="00C971A2"/>
    <w:rsid w:val="00C976DB"/>
    <w:rsid w:val="00CA001B"/>
    <w:rsid w:val="00CA1326"/>
    <w:rsid w:val="00CA1956"/>
    <w:rsid w:val="00CA1DC0"/>
    <w:rsid w:val="00CA2164"/>
    <w:rsid w:val="00CA2351"/>
    <w:rsid w:val="00CA2B1F"/>
    <w:rsid w:val="00CA2D13"/>
    <w:rsid w:val="00CA2D41"/>
    <w:rsid w:val="00CA2E65"/>
    <w:rsid w:val="00CA337B"/>
    <w:rsid w:val="00CA388D"/>
    <w:rsid w:val="00CA3C37"/>
    <w:rsid w:val="00CA4386"/>
    <w:rsid w:val="00CA43EE"/>
    <w:rsid w:val="00CA501F"/>
    <w:rsid w:val="00CA537C"/>
    <w:rsid w:val="00CA56D1"/>
    <w:rsid w:val="00CA5F5D"/>
    <w:rsid w:val="00CA6253"/>
    <w:rsid w:val="00CA7484"/>
    <w:rsid w:val="00CA7DE9"/>
    <w:rsid w:val="00CA7F75"/>
    <w:rsid w:val="00CB0877"/>
    <w:rsid w:val="00CB0D4C"/>
    <w:rsid w:val="00CB1222"/>
    <w:rsid w:val="00CB1B8B"/>
    <w:rsid w:val="00CB2180"/>
    <w:rsid w:val="00CB25EB"/>
    <w:rsid w:val="00CB26A9"/>
    <w:rsid w:val="00CB2DCA"/>
    <w:rsid w:val="00CB348D"/>
    <w:rsid w:val="00CB3D64"/>
    <w:rsid w:val="00CB3E1E"/>
    <w:rsid w:val="00CB3E58"/>
    <w:rsid w:val="00CB3F56"/>
    <w:rsid w:val="00CB41CC"/>
    <w:rsid w:val="00CB45FF"/>
    <w:rsid w:val="00CB4693"/>
    <w:rsid w:val="00CB495F"/>
    <w:rsid w:val="00CB4E33"/>
    <w:rsid w:val="00CB4E65"/>
    <w:rsid w:val="00CB4F4F"/>
    <w:rsid w:val="00CB5924"/>
    <w:rsid w:val="00CB5CB2"/>
    <w:rsid w:val="00CB5E7E"/>
    <w:rsid w:val="00CB730E"/>
    <w:rsid w:val="00CB76F8"/>
    <w:rsid w:val="00CB77F2"/>
    <w:rsid w:val="00CC12E7"/>
    <w:rsid w:val="00CC17A1"/>
    <w:rsid w:val="00CC277B"/>
    <w:rsid w:val="00CC2CD4"/>
    <w:rsid w:val="00CC2D79"/>
    <w:rsid w:val="00CC325C"/>
    <w:rsid w:val="00CC3A4C"/>
    <w:rsid w:val="00CC3F7C"/>
    <w:rsid w:val="00CC5972"/>
    <w:rsid w:val="00CC62E5"/>
    <w:rsid w:val="00CC64D1"/>
    <w:rsid w:val="00CC666F"/>
    <w:rsid w:val="00CC67A1"/>
    <w:rsid w:val="00CC6879"/>
    <w:rsid w:val="00CC7E58"/>
    <w:rsid w:val="00CC7FF1"/>
    <w:rsid w:val="00CD0B1B"/>
    <w:rsid w:val="00CD0C10"/>
    <w:rsid w:val="00CD0F64"/>
    <w:rsid w:val="00CD11DE"/>
    <w:rsid w:val="00CD133C"/>
    <w:rsid w:val="00CD16B4"/>
    <w:rsid w:val="00CD1C9C"/>
    <w:rsid w:val="00CD1D28"/>
    <w:rsid w:val="00CD1D2C"/>
    <w:rsid w:val="00CD20D8"/>
    <w:rsid w:val="00CD35DF"/>
    <w:rsid w:val="00CD39DB"/>
    <w:rsid w:val="00CD3D8E"/>
    <w:rsid w:val="00CD5203"/>
    <w:rsid w:val="00CD56AF"/>
    <w:rsid w:val="00CD58D4"/>
    <w:rsid w:val="00CD63B2"/>
    <w:rsid w:val="00CD6716"/>
    <w:rsid w:val="00CD681D"/>
    <w:rsid w:val="00CD6C1C"/>
    <w:rsid w:val="00CD775A"/>
    <w:rsid w:val="00CD7CD7"/>
    <w:rsid w:val="00CE0158"/>
    <w:rsid w:val="00CE01B8"/>
    <w:rsid w:val="00CE0791"/>
    <w:rsid w:val="00CE0F58"/>
    <w:rsid w:val="00CE12A9"/>
    <w:rsid w:val="00CE1851"/>
    <w:rsid w:val="00CE198F"/>
    <w:rsid w:val="00CE1C35"/>
    <w:rsid w:val="00CE1DAF"/>
    <w:rsid w:val="00CE1F32"/>
    <w:rsid w:val="00CE3007"/>
    <w:rsid w:val="00CE324D"/>
    <w:rsid w:val="00CE3318"/>
    <w:rsid w:val="00CE3CAF"/>
    <w:rsid w:val="00CE3F0B"/>
    <w:rsid w:val="00CE421C"/>
    <w:rsid w:val="00CE4394"/>
    <w:rsid w:val="00CE477D"/>
    <w:rsid w:val="00CE502C"/>
    <w:rsid w:val="00CE5A9F"/>
    <w:rsid w:val="00CE66AF"/>
    <w:rsid w:val="00CE6F50"/>
    <w:rsid w:val="00CE7347"/>
    <w:rsid w:val="00CF1032"/>
    <w:rsid w:val="00CF12F2"/>
    <w:rsid w:val="00CF235F"/>
    <w:rsid w:val="00CF2D68"/>
    <w:rsid w:val="00CF2FD4"/>
    <w:rsid w:val="00CF2FD5"/>
    <w:rsid w:val="00CF327A"/>
    <w:rsid w:val="00CF3BA4"/>
    <w:rsid w:val="00CF41CD"/>
    <w:rsid w:val="00CF521C"/>
    <w:rsid w:val="00CF6FCF"/>
    <w:rsid w:val="00CF70D9"/>
    <w:rsid w:val="00CF72CA"/>
    <w:rsid w:val="00CF763B"/>
    <w:rsid w:val="00CF7990"/>
    <w:rsid w:val="00CF7B94"/>
    <w:rsid w:val="00D00132"/>
    <w:rsid w:val="00D00657"/>
    <w:rsid w:val="00D01885"/>
    <w:rsid w:val="00D01E9B"/>
    <w:rsid w:val="00D023D7"/>
    <w:rsid w:val="00D026E0"/>
    <w:rsid w:val="00D04500"/>
    <w:rsid w:val="00D050D8"/>
    <w:rsid w:val="00D05358"/>
    <w:rsid w:val="00D054F8"/>
    <w:rsid w:val="00D05C4D"/>
    <w:rsid w:val="00D06A56"/>
    <w:rsid w:val="00D06B69"/>
    <w:rsid w:val="00D06B8F"/>
    <w:rsid w:val="00D06C1A"/>
    <w:rsid w:val="00D07196"/>
    <w:rsid w:val="00D10604"/>
    <w:rsid w:val="00D10813"/>
    <w:rsid w:val="00D11982"/>
    <w:rsid w:val="00D126D0"/>
    <w:rsid w:val="00D12D6A"/>
    <w:rsid w:val="00D14814"/>
    <w:rsid w:val="00D153C4"/>
    <w:rsid w:val="00D153FC"/>
    <w:rsid w:val="00D157CA"/>
    <w:rsid w:val="00D163E8"/>
    <w:rsid w:val="00D164D9"/>
    <w:rsid w:val="00D167B7"/>
    <w:rsid w:val="00D16912"/>
    <w:rsid w:val="00D16A93"/>
    <w:rsid w:val="00D16BE6"/>
    <w:rsid w:val="00D174D8"/>
    <w:rsid w:val="00D17B18"/>
    <w:rsid w:val="00D17B24"/>
    <w:rsid w:val="00D17EDB"/>
    <w:rsid w:val="00D21127"/>
    <w:rsid w:val="00D21411"/>
    <w:rsid w:val="00D2155A"/>
    <w:rsid w:val="00D2357B"/>
    <w:rsid w:val="00D246E4"/>
    <w:rsid w:val="00D248A2"/>
    <w:rsid w:val="00D24EAE"/>
    <w:rsid w:val="00D25314"/>
    <w:rsid w:val="00D254B0"/>
    <w:rsid w:val="00D26DBC"/>
    <w:rsid w:val="00D27024"/>
    <w:rsid w:val="00D27151"/>
    <w:rsid w:val="00D300F9"/>
    <w:rsid w:val="00D30389"/>
    <w:rsid w:val="00D30B08"/>
    <w:rsid w:val="00D30FB2"/>
    <w:rsid w:val="00D31210"/>
    <w:rsid w:val="00D31FB7"/>
    <w:rsid w:val="00D328F8"/>
    <w:rsid w:val="00D33082"/>
    <w:rsid w:val="00D33F7B"/>
    <w:rsid w:val="00D345D8"/>
    <w:rsid w:val="00D349ED"/>
    <w:rsid w:val="00D34AC4"/>
    <w:rsid w:val="00D35481"/>
    <w:rsid w:val="00D35F12"/>
    <w:rsid w:val="00D36E0F"/>
    <w:rsid w:val="00D378B3"/>
    <w:rsid w:val="00D37FA3"/>
    <w:rsid w:val="00D40821"/>
    <w:rsid w:val="00D40B83"/>
    <w:rsid w:val="00D41072"/>
    <w:rsid w:val="00D41182"/>
    <w:rsid w:val="00D41AE3"/>
    <w:rsid w:val="00D41D89"/>
    <w:rsid w:val="00D429E8"/>
    <w:rsid w:val="00D434E9"/>
    <w:rsid w:val="00D43789"/>
    <w:rsid w:val="00D437D8"/>
    <w:rsid w:val="00D43F3B"/>
    <w:rsid w:val="00D4404A"/>
    <w:rsid w:val="00D4427C"/>
    <w:rsid w:val="00D44AAC"/>
    <w:rsid w:val="00D453B2"/>
    <w:rsid w:val="00D45938"/>
    <w:rsid w:val="00D45DE6"/>
    <w:rsid w:val="00D460A7"/>
    <w:rsid w:val="00D46512"/>
    <w:rsid w:val="00D46799"/>
    <w:rsid w:val="00D46FAC"/>
    <w:rsid w:val="00D47456"/>
    <w:rsid w:val="00D478B0"/>
    <w:rsid w:val="00D502B0"/>
    <w:rsid w:val="00D502C6"/>
    <w:rsid w:val="00D50657"/>
    <w:rsid w:val="00D50687"/>
    <w:rsid w:val="00D5121B"/>
    <w:rsid w:val="00D512A2"/>
    <w:rsid w:val="00D51441"/>
    <w:rsid w:val="00D5182A"/>
    <w:rsid w:val="00D51F10"/>
    <w:rsid w:val="00D53E28"/>
    <w:rsid w:val="00D5435F"/>
    <w:rsid w:val="00D5450C"/>
    <w:rsid w:val="00D5453D"/>
    <w:rsid w:val="00D54AB5"/>
    <w:rsid w:val="00D55689"/>
    <w:rsid w:val="00D562EB"/>
    <w:rsid w:val="00D5636E"/>
    <w:rsid w:val="00D564A8"/>
    <w:rsid w:val="00D57038"/>
    <w:rsid w:val="00D57156"/>
    <w:rsid w:val="00D57508"/>
    <w:rsid w:val="00D60BD0"/>
    <w:rsid w:val="00D60FC0"/>
    <w:rsid w:val="00D61309"/>
    <w:rsid w:val="00D625DB"/>
    <w:rsid w:val="00D632BD"/>
    <w:rsid w:val="00D6350B"/>
    <w:rsid w:val="00D6396C"/>
    <w:rsid w:val="00D64668"/>
    <w:rsid w:val="00D65047"/>
    <w:rsid w:val="00D6581F"/>
    <w:rsid w:val="00D65EA5"/>
    <w:rsid w:val="00D663F9"/>
    <w:rsid w:val="00D6696A"/>
    <w:rsid w:val="00D66EAB"/>
    <w:rsid w:val="00D6742C"/>
    <w:rsid w:val="00D711C4"/>
    <w:rsid w:val="00D71400"/>
    <w:rsid w:val="00D71E80"/>
    <w:rsid w:val="00D7265E"/>
    <w:rsid w:val="00D72761"/>
    <w:rsid w:val="00D72C35"/>
    <w:rsid w:val="00D7313D"/>
    <w:rsid w:val="00D73250"/>
    <w:rsid w:val="00D73306"/>
    <w:rsid w:val="00D735BC"/>
    <w:rsid w:val="00D73772"/>
    <w:rsid w:val="00D73E0C"/>
    <w:rsid w:val="00D73E44"/>
    <w:rsid w:val="00D74C84"/>
    <w:rsid w:val="00D74CA0"/>
    <w:rsid w:val="00D74E32"/>
    <w:rsid w:val="00D753F7"/>
    <w:rsid w:val="00D75825"/>
    <w:rsid w:val="00D7585E"/>
    <w:rsid w:val="00D75EBE"/>
    <w:rsid w:val="00D765F5"/>
    <w:rsid w:val="00D769E2"/>
    <w:rsid w:val="00D76F39"/>
    <w:rsid w:val="00D779BD"/>
    <w:rsid w:val="00D77F89"/>
    <w:rsid w:val="00D80856"/>
    <w:rsid w:val="00D80C7D"/>
    <w:rsid w:val="00D8118C"/>
    <w:rsid w:val="00D81387"/>
    <w:rsid w:val="00D817D2"/>
    <w:rsid w:val="00D81BF7"/>
    <w:rsid w:val="00D81EDC"/>
    <w:rsid w:val="00D8391D"/>
    <w:rsid w:val="00D83C8F"/>
    <w:rsid w:val="00D85084"/>
    <w:rsid w:val="00D851CB"/>
    <w:rsid w:val="00D8561D"/>
    <w:rsid w:val="00D86983"/>
    <w:rsid w:val="00D87CAE"/>
    <w:rsid w:val="00D906C2"/>
    <w:rsid w:val="00D9071C"/>
    <w:rsid w:val="00D91292"/>
    <w:rsid w:val="00D912A4"/>
    <w:rsid w:val="00D91355"/>
    <w:rsid w:val="00D91648"/>
    <w:rsid w:val="00D91EB7"/>
    <w:rsid w:val="00D92E09"/>
    <w:rsid w:val="00D932E3"/>
    <w:rsid w:val="00D9406D"/>
    <w:rsid w:val="00D9431D"/>
    <w:rsid w:val="00D94471"/>
    <w:rsid w:val="00D947FC"/>
    <w:rsid w:val="00D94E3B"/>
    <w:rsid w:val="00D9550D"/>
    <w:rsid w:val="00D95745"/>
    <w:rsid w:val="00D95DF0"/>
    <w:rsid w:val="00D96489"/>
    <w:rsid w:val="00D967ED"/>
    <w:rsid w:val="00D972C8"/>
    <w:rsid w:val="00DA02D1"/>
    <w:rsid w:val="00DA02E4"/>
    <w:rsid w:val="00DA08DC"/>
    <w:rsid w:val="00DA0A1F"/>
    <w:rsid w:val="00DA0C4D"/>
    <w:rsid w:val="00DA24DA"/>
    <w:rsid w:val="00DA2D75"/>
    <w:rsid w:val="00DA3269"/>
    <w:rsid w:val="00DA35CD"/>
    <w:rsid w:val="00DA3C1D"/>
    <w:rsid w:val="00DA5452"/>
    <w:rsid w:val="00DA5F25"/>
    <w:rsid w:val="00DA6182"/>
    <w:rsid w:val="00DA675F"/>
    <w:rsid w:val="00DA7C7B"/>
    <w:rsid w:val="00DB0189"/>
    <w:rsid w:val="00DB0760"/>
    <w:rsid w:val="00DB0CF1"/>
    <w:rsid w:val="00DB1005"/>
    <w:rsid w:val="00DB114F"/>
    <w:rsid w:val="00DB142A"/>
    <w:rsid w:val="00DB1E9B"/>
    <w:rsid w:val="00DB27EF"/>
    <w:rsid w:val="00DB2A9F"/>
    <w:rsid w:val="00DB35CB"/>
    <w:rsid w:val="00DB48FB"/>
    <w:rsid w:val="00DB4A88"/>
    <w:rsid w:val="00DB5093"/>
    <w:rsid w:val="00DB595C"/>
    <w:rsid w:val="00DB5AEA"/>
    <w:rsid w:val="00DB5EB3"/>
    <w:rsid w:val="00DB626C"/>
    <w:rsid w:val="00DB6DC9"/>
    <w:rsid w:val="00DB70F6"/>
    <w:rsid w:val="00DB7702"/>
    <w:rsid w:val="00DB77BC"/>
    <w:rsid w:val="00DB7C77"/>
    <w:rsid w:val="00DB7C87"/>
    <w:rsid w:val="00DC096A"/>
    <w:rsid w:val="00DC11FC"/>
    <w:rsid w:val="00DC1779"/>
    <w:rsid w:val="00DC1ABF"/>
    <w:rsid w:val="00DC24CC"/>
    <w:rsid w:val="00DC391A"/>
    <w:rsid w:val="00DC3A2D"/>
    <w:rsid w:val="00DC410A"/>
    <w:rsid w:val="00DC502B"/>
    <w:rsid w:val="00DC5822"/>
    <w:rsid w:val="00DC5B69"/>
    <w:rsid w:val="00DC5D07"/>
    <w:rsid w:val="00DC6764"/>
    <w:rsid w:val="00DC716B"/>
    <w:rsid w:val="00DC791E"/>
    <w:rsid w:val="00DC7C37"/>
    <w:rsid w:val="00DD0337"/>
    <w:rsid w:val="00DD0584"/>
    <w:rsid w:val="00DD07C4"/>
    <w:rsid w:val="00DD0A14"/>
    <w:rsid w:val="00DD124B"/>
    <w:rsid w:val="00DD16BA"/>
    <w:rsid w:val="00DD17BD"/>
    <w:rsid w:val="00DD1A6F"/>
    <w:rsid w:val="00DD1BD3"/>
    <w:rsid w:val="00DD2120"/>
    <w:rsid w:val="00DD238B"/>
    <w:rsid w:val="00DD37CE"/>
    <w:rsid w:val="00DD3E4D"/>
    <w:rsid w:val="00DD4002"/>
    <w:rsid w:val="00DD44D2"/>
    <w:rsid w:val="00DD4C92"/>
    <w:rsid w:val="00DD5030"/>
    <w:rsid w:val="00DD52E0"/>
    <w:rsid w:val="00DD5639"/>
    <w:rsid w:val="00DD5973"/>
    <w:rsid w:val="00DD5EE4"/>
    <w:rsid w:val="00DD682D"/>
    <w:rsid w:val="00DD71A0"/>
    <w:rsid w:val="00DD747E"/>
    <w:rsid w:val="00DD7789"/>
    <w:rsid w:val="00DE0787"/>
    <w:rsid w:val="00DE19FC"/>
    <w:rsid w:val="00DE2E42"/>
    <w:rsid w:val="00DE4249"/>
    <w:rsid w:val="00DE4372"/>
    <w:rsid w:val="00DE45C2"/>
    <w:rsid w:val="00DE481C"/>
    <w:rsid w:val="00DE511C"/>
    <w:rsid w:val="00DE5B7E"/>
    <w:rsid w:val="00DE5FCB"/>
    <w:rsid w:val="00DE6CC8"/>
    <w:rsid w:val="00DE6E0E"/>
    <w:rsid w:val="00DE701D"/>
    <w:rsid w:val="00DE7034"/>
    <w:rsid w:val="00DE7D73"/>
    <w:rsid w:val="00DE7E31"/>
    <w:rsid w:val="00DF0351"/>
    <w:rsid w:val="00DF0AD0"/>
    <w:rsid w:val="00DF0E41"/>
    <w:rsid w:val="00DF0FF8"/>
    <w:rsid w:val="00DF18C1"/>
    <w:rsid w:val="00DF1AAB"/>
    <w:rsid w:val="00DF224D"/>
    <w:rsid w:val="00DF3500"/>
    <w:rsid w:val="00DF3CD8"/>
    <w:rsid w:val="00DF3CEA"/>
    <w:rsid w:val="00DF4963"/>
    <w:rsid w:val="00DF5284"/>
    <w:rsid w:val="00DF5815"/>
    <w:rsid w:val="00DF6323"/>
    <w:rsid w:val="00DF6A95"/>
    <w:rsid w:val="00DF6BF9"/>
    <w:rsid w:val="00DF7177"/>
    <w:rsid w:val="00DF73AA"/>
    <w:rsid w:val="00DF73CE"/>
    <w:rsid w:val="00DF7599"/>
    <w:rsid w:val="00E00831"/>
    <w:rsid w:val="00E00981"/>
    <w:rsid w:val="00E00F0D"/>
    <w:rsid w:val="00E01FD8"/>
    <w:rsid w:val="00E0227B"/>
    <w:rsid w:val="00E025F7"/>
    <w:rsid w:val="00E026CF"/>
    <w:rsid w:val="00E02A47"/>
    <w:rsid w:val="00E02F79"/>
    <w:rsid w:val="00E02FA2"/>
    <w:rsid w:val="00E0302E"/>
    <w:rsid w:val="00E031C3"/>
    <w:rsid w:val="00E0324D"/>
    <w:rsid w:val="00E039FC"/>
    <w:rsid w:val="00E05564"/>
    <w:rsid w:val="00E05ED9"/>
    <w:rsid w:val="00E06610"/>
    <w:rsid w:val="00E0678F"/>
    <w:rsid w:val="00E078BC"/>
    <w:rsid w:val="00E1047C"/>
    <w:rsid w:val="00E10534"/>
    <w:rsid w:val="00E1150C"/>
    <w:rsid w:val="00E118E8"/>
    <w:rsid w:val="00E11FDF"/>
    <w:rsid w:val="00E12645"/>
    <w:rsid w:val="00E1296E"/>
    <w:rsid w:val="00E12A72"/>
    <w:rsid w:val="00E1352B"/>
    <w:rsid w:val="00E14CAC"/>
    <w:rsid w:val="00E15597"/>
    <w:rsid w:val="00E15799"/>
    <w:rsid w:val="00E15B73"/>
    <w:rsid w:val="00E16597"/>
    <w:rsid w:val="00E1690A"/>
    <w:rsid w:val="00E169D0"/>
    <w:rsid w:val="00E16C37"/>
    <w:rsid w:val="00E17399"/>
    <w:rsid w:val="00E17612"/>
    <w:rsid w:val="00E202C4"/>
    <w:rsid w:val="00E206BD"/>
    <w:rsid w:val="00E206F4"/>
    <w:rsid w:val="00E2142D"/>
    <w:rsid w:val="00E21BAB"/>
    <w:rsid w:val="00E21D18"/>
    <w:rsid w:val="00E22047"/>
    <w:rsid w:val="00E23A9A"/>
    <w:rsid w:val="00E2409A"/>
    <w:rsid w:val="00E2447E"/>
    <w:rsid w:val="00E24523"/>
    <w:rsid w:val="00E24942"/>
    <w:rsid w:val="00E24B0D"/>
    <w:rsid w:val="00E24B11"/>
    <w:rsid w:val="00E24F7E"/>
    <w:rsid w:val="00E2532D"/>
    <w:rsid w:val="00E25633"/>
    <w:rsid w:val="00E267A8"/>
    <w:rsid w:val="00E274C2"/>
    <w:rsid w:val="00E2777E"/>
    <w:rsid w:val="00E278ED"/>
    <w:rsid w:val="00E279A1"/>
    <w:rsid w:val="00E30AA9"/>
    <w:rsid w:val="00E30D38"/>
    <w:rsid w:val="00E31341"/>
    <w:rsid w:val="00E31362"/>
    <w:rsid w:val="00E315B6"/>
    <w:rsid w:val="00E32597"/>
    <w:rsid w:val="00E32997"/>
    <w:rsid w:val="00E32AF6"/>
    <w:rsid w:val="00E32CE1"/>
    <w:rsid w:val="00E333A7"/>
    <w:rsid w:val="00E34BC7"/>
    <w:rsid w:val="00E3575B"/>
    <w:rsid w:val="00E35AC8"/>
    <w:rsid w:val="00E3665E"/>
    <w:rsid w:val="00E370D8"/>
    <w:rsid w:val="00E377FA"/>
    <w:rsid w:val="00E37A88"/>
    <w:rsid w:val="00E37BA2"/>
    <w:rsid w:val="00E400DA"/>
    <w:rsid w:val="00E40248"/>
    <w:rsid w:val="00E4030F"/>
    <w:rsid w:val="00E403FC"/>
    <w:rsid w:val="00E40535"/>
    <w:rsid w:val="00E408C5"/>
    <w:rsid w:val="00E4093F"/>
    <w:rsid w:val="00E4103B"/>
    <w:rsid w:val="00E41055"/>
    <w:rsid w:val="00E41362"/>
    <w:rsid w:val="00E4196D"/>
    <w:rsid w:val="00E41DB3"/>
    <w:rsid w:val="00E41E8D"/>
    <w:rsid w:val="00E41F91"/>
    <w:rsid w:val="00E4297C"/>
    <w:rsid w:val="00E42C5D"/>
    <w:rsid w:val="00E43814"/>
    <w:rsid w:val="00E43FA6"/>
    <w:rsid w:val="00E44CAB"/>
    <w:rsid w:val="00E44F29"/>
    <w:rsid w:val="00E4502A"/>
    <w:rsid w:val="00E45063"/>
    <w:rsid w:val="00E45098"/>
    <w:rsid w:val="00E45A11"/>
    <w:rsid w:val="00E45CFF"/>
    <w:rsid w:val="00E45E29"/>
    <w:rsid w:val="00E46BD0"/>
    <w:rsid w:val="00E47086"/>
    <w:rsid w:val="00E50429"/>
    <w:rsid w:val="00E51039"/>
    <w:rsid w:val="00E51A08"/>
    <w:rsid w:val="00E5283E"/>
    <w:rsid w:val="00E528A9"/>
    <w:rsid w:val="00E52B86"/>
    <w:rsid w:val="00E52D7D"/>
    <w:rsid w:val="00E538C7"/>
    <w:rsid w:val="00E53D2F"/>
    <w:rsid w:val="00E53F0C"/>
    <w:rsid w:val="00E5411C"/>
    <w:rsid w:val="00E5519F"/>
    <w:rsid w:val="00E5626A"/>
    <w:rsid w:val="00E56304"/>
    <w:rsid w:val="00E566A7"/>
    <w:rsid w:val="00E56CA6"/>
    <w:rsid w:val="00E573C7"/>
    <w:rsid w:val="00E57A0B"/>
    <w:rsid w:val="00E57D27"/>
    <w:rsid w:val="00E607F3"/>
    <w:rsid w:val="00E60A85"/>
    <w:rsid w:val="00E61115"/>
    <w:rsid w:val="00E6225A"/>
    <w:rsid w:val="00E623A0"/>
    <w:rsid w:val="00E627AF"/>
    <w:rsid w:val="00E628DA"/>
    <w:rsid w:val="00E63087"/>
    <w:rsid w:val="00E630D0"/>
    <w:rsid w:val="00E63370"/>
    <w:rsid w:val="00E638BA"/>
    <w:rsid w:val="00E638C8"/>
    <w:rsid w:val="00E64C1C"/>
    <w:rsid w:val="00E65D96"/>
    <w:rsid w:val="00E66533"/>
    <w:rsid w:val="00E66853"/>
    <w:rsid w:val="00E669A5"/>
    <w:rsid w:val="00E67296"/>
    <w:rsid w:val="00E676E2"/>
    <w:rsid w:val="00E67EB3"/>
    <w:rsid w:val="00E700A6"/>
    <w:rsid w:val="00E70624"/>
    <w:rsid w:val="00E707A4"/>
    <w:rsid w:val="00E71446"/>
    <w:rsid w:val="00E71461"/>
    <w:rsid w:val="00E71D6B"/>
    <w:rsid w:val="00E72711"/>
    <w:rsid w:val="00E72897"/>
    <w:rsid w:val="00E72A7A"/>
    <w:rsid w:val="00E730EB"/>
    <w:rsid w:val="00E731D5"/>
    <w:rsid w:val="00E73730"/>
    <w:rsid w:val="00E73963"/>
    <w:rsid w:val="00E74262"/>
    <w:rsid w:val="00E74351"/>
    <w:rsid w:val="00E7473A"/>
    <w:rsid w:val="00E7494D"/>
    <w:rsid w:val="00E74CBA"/>
    <w:rsid w:val="00E74E97"/>
    <w:rsid w:val="00E75190"/>
    <w:rsid w:val="00E77599"/>
    <w:rsid w:val="00E77A2D"/>
    <w:rsid w:val="00E77DDD"/>
    <w:rsid w:val="00E80633"/>
    <w:rsid w:val="00E807C6"/>
    <w:rsid w:val="00E80A1C"/>
    <w:rsid w:val="00E80AE2"/>
    <w:rsid w:val="00E81461"/>
    <w:rsid w:val="00E821D1"/>
    <w:rsid w:val="00E82279"/>
    <w:rsid w:val="00E828CC"/>
    <w:rsid w:val="00E82C4E"/>
    <w:rsid w:val="00E82F71"/>
    <w:rsid w:val="00E8479C"/>
    <w:rsid w:val="00E849BA"/>
    <w:rsid w:val="00E849E8"/>
    <w:rsid w:val="00E84F0B"/>
    <w:rsid w:val="00E8536E"/>
    <w:rsid w:val="00E853B0"/>
    <w:rsid w:val="00E8546C"/>
    <w:rsid w:val="00E85C92"/>
    <w:rsid w:val="00E863A1"/>
    <w:rsid w:val="00E86A96"/>
    <w:rsid w:val="00E8731C"/>
    <w:rsid w:val="00E90B3C"/>
    <w:rsid w:val="00E913F4"/>
    <w:rsid w:val="00E91913"/>
    <w:rsid w:val="00E91D87"/>
    <w:rsid w:val="00E91F58"/>
    <w:rsid w:val="00E926C0"/>
    <w:rsid w:val="00E93157"/>
    <w:rsid w:val="00E9338A"/>
    <w:rsid w:val="00E94136"/>
    <w:rsid w:val="00E9468E"/>
    <w:rsid w:val="00E95C12"/>
    <w:rsid w:val="00E95C31"/>
    <w:rsid w:val="00E971AE"/>
    <w:rsid w:val="00E97A2D"/>
    <w:rsid w:val="00E97D7C"/>
    <w:rsid w:val="00EA07AA"/>
    <w:rsid w:val="00EA0A13"/>
    <w:rsid w:val="00EA0C77"/>
    <w:rsid w:val="00EA0CD5"/>
    <w:rsid w:val="00EA0EEC"/>
    <w:rsid w:val="00EA2075"/>
    <w:rsid w:val="00EA30F5"/>
    <w:rsid w:val="00EA3B23"/>
    <w:rsid w:val="00EA3C58"/>
    <w:rsid w:val="00EA4279"/>
    <w:rsid w:val="00EA4498"/>
    <w:rsid w:val="00EA4918"/>
    <w:rsid w:val="00EA5012"/>
    <w:rsid w:val="00EA5C01"/>
    <w:rsid w:val="00EA62ED"/>
    <w:rsid w:val="00EA6308"/>
    <w:rsid w:val="00EA700D"/>
    <w:rsid w:val="00EA73CC"/>
    <w:rsid w:val="00EA7692"/>
    <w:rsid w:val="00EA7887"/>
    <w:rsid w:val="00EA7B71"/>
    <w:rsid w:val="00EB0B19"/>
    <w:rsid w:val="00EB0D65"/>
    <w:rsid w:val="00EB0E5E"/>
    <w:rsid w:val="00EB0FFA"/>
    <w:rsid w:val="00EB1A3F"/>
    <w:rsid w:val="00EB1AD2"/>
    <w:rsid w:val="00EB1C22"/>
    <w:rsid w:val="00EB21C0"/>
    <w:rsid w:val="00EB2C7F"/>
    <w:rsid w:val="00EB2E17"/>
    <w:rsid w:val="00EB30D9"/>
    <w:rsid w:val="00EB31E4"/>
    <w:rsid w:val="00EB350D"/>
    <w:rsid w:val="00EB39F6"/>
    <w:rsid w:val="00EB409A"/>
    <w:rsid w:val="00EB4714"/>
    <w:rsid w:val="00EB5A16"/>
    <w:rsid w:val="00EB63D2"/>
    <w:rsid w:val="00EB67C4"/>
    <w:rsid w:val="00EB6BB0"/>
    <w:rsid w:val="00EB6D16"/>
    <w:rsid w:val="00EB716D"/>
    <w:rsid w:val="00EB72B4"/>
    <w:rsid w:val="00EC01D0"/>
    <w:rsid w:val="00EC155D"/>
    <w:rsid w:val="00EC1E16"/>
    <w:rsid w:val="00EC23DB"/>
    <w:rsid w:val="00EC28DF"/>
    <w:rsid w:val="00EC2B33"/>
    <w:rsid w:val="00EC2CFF"/>
    <w:rsid w:val="00EC3663"/>
    <w:rsid w:val="00EC39BA"/>
    <w:rsid w:val="00EC4D97"/>
    <w:rsid w:val="00EC51FD"/>
    <w:rsid w:val="00EC5257"/>
    <w:rsid w:val="00EC626B"/>
    <w:rsid w:val="00EC62DD"/>
    <w:rsid w:val="00EC6749"/>
    <w:rsid w:val="00EC6FB6"/>
    <w:rsid w:val="00EC7084"/>
    <w:rsid w:val="00EC75E5"/>
    <w:rsid w:val="00ED04F6"/>
    <w:rsid w:val="00ED0848"/>
    <w:rsid w:val="00ED09ED"/>
    <w:rsid w:val="00ED2357"/>
    <w:rsid w:val="00ED27CE"/>
    <w:rsid w:val="00ED3494"/>
    <w:rsid w:val="00ED3767"/>
    <w:rsid w:val="00ED376F"/>
    <w:rsid w:val="00ED3853"/>
    <w:rsid w:val="00ED3D93"/>
    <w:rsid w:val="00ED40ED"/>
    <w:rsid w:val="00ED4270"/>
    <w:rsid w:val="00ED49C2"/>
    <w:rsid w:val="00ED4DFB"/>
    <w:rsid w:val="00ED5042"/>
    <w:rsid w:val="00ED570D"/>
    <w:rsid w:val="00ED5BA2"/>
    <w:rsid w:val="00ED6039"/>
    <w:rsid w:val="00ED63F6"/>
    <w:rsid w:val="00ED7039"/>
    <w:rsid w:val="00ED7139"/>
    <w:rsid w:val="00ED71B0"/>
    <w:rsid w:val="00ED75A7"/>
    <w:rsid w:val="00ED76EE"/>
    <w:rsid w:val="00ED78EE"/>
    <w:rsid w:val="00EE0025"/>
    <w:rsid w:val="00EE0C8C"/>
    <w:rsid w:val="00EE0DE0"/>
    <w:rsid w:val="00EE1062"/>
    <w:rsid w:val="00EE253D"/>
    <w:rsid w:val="00EE276C"/>
    <w:rsid w:val="00EE27B0"/>
    <w:rsid w:val="00EE2E22"/>
    <w:rsid w:val="00EE367C"/>
    <w:rsid w:val="00EE382D"/>
    <w:rsid w:val="00EE3D40"/>
    <w:rsid w:val="00EE40CB"/>
    <w:rsid w:val="00EE4F38"/>
    <w:rsid w:val="00EE542A"/>
    <w:rsid w:val="00EE54E6"/>
    <w:rsid w:val="00EE558E"/>
    <w:rsid w:val="00EE5B05"/>
    <w:rsid w:val="00EE67A4"/>
    <w:rsid w:val="00EE6D21"/>
    <w:rsid w:val="00EE7578"/>
    <w:rsid w:val="00EE7678"/>
    <w:rsid w:val="00EE7C19"/>
    <w:rsid w:val="00EF0D34"/>
    <w:rsid w:val="00EF0D78"/>
    <w:rsid w:val="00EF0E29"/>
    <w:rsid w:val="00EF11B3"/>
    <w:rsid w:val="00EF158C"/>
    <w:rsid w:val="00EF2413"/>
    <w:rsid w:val="00EF2DF9"/>
    <w:rsid w:val="00EF33D6"/>
    <w:rsid w:val="00EF3459"/>
    <w:rsid w:val="00EF34B9"/>
    <w:rsid w:val="00EF3C13"/>
    <w:rsid w:val="00EF48CC"/>
    <w:rsid w:val="00EF51D0"/>
    <w:rsid w:val="00EF5364"/>
    <w:rsid w:val="00EF55A5"/>
    <w:rsid w:val="00EF5895"/>
    <w:rsid w:val="00EF5D64"/>
    <w:rsid w:val="00EF5E66"/>
    <w:rsid w:val="00EF5F36"/>
    <w:rsid w:val="00EF635B"/>
    <w:rsid w:val="00EF6670"/>
    <w:rsid w:val="00EF710A"/>
    <w:rsid w:val="00EF7CCE"/>
    <w:rsid w:val="00F0007F"/>
    <w:rsid w:val="00F00A19"/>
    <w:rsid w:val="00F01561"/>
    <w:rsid w:val="00F01AF0"/>
    <w:rsid w:val="00F0300D"/>
    <w:rsid w:val="00F03178"/>
    <w:rsid w:val="00F03219"/>
    <w:rsid w:val="00F04161"/>
    <w:rsid w:val="00F04DE0"/>
    <w:rsid w:val="00F0521A"/>
    <w:rsid w:val="00F05367"/>
    <w:rsid w:val="00F05499"/>
    <w:rsid w:val="00F05861"/>
    <w:rsid w:val="00F06613"/>
    <w:rsid w:val="00F066A2"/>
    <w:rsid w:val="00F1021A"/>
    <w:rsid w:val="00F1097E"/>
    <w:rsid w:val="00F10CFE"/>
    <w:rsid w:val="00F1129F"/>
    <w:rsid w:val="00F11786"/>
    <w:rsid w:val="00F125D0"/>
    <w:rsid w:val="00F1267B"/>
    <w:rsid w:val="00F12B77"/>
    <w:rsid w:val="00F12DC8"/>
    <w:rsid w:val="00F14160"/>
    <w:rsid w:val="00F14314"/>
    <w:rsid w:val="00F143AC"/>
    <w:rsid w:val="00F14A91"/>
    <w:rsid w:val="00F1559C"/>
    <w:rsid w:val="00F15B0F"/>
    <w:rsid w:val="00F1692A"/>
    <w:rsid w:val="00F1695C"/>
    <w:rsid w:val="00F16D0F"/>
    <w:rsid w:val="00F17022"/>
    <w:rsid w:val="00F17E60"/>
    <w:rsid w:val="00F200D8"/>
    <w:rsid w:val="00F208C2"/>
    <w:rsid w:val="00F21E97"/>
    <w:rsid w:val="00F21F11"/>
    <w:rsid w:val="00F2206D"/>
    <w:rsid w:val="00F22149"/>
    <w:rsid w:val="00F22205"/>
    <w:rsid w:val="00F228E0"/>
    <w:rsid w:val="00F22BCD"/>
    <w:rsid w:val="00F22F38"/>
    <w:rsid w:val="00F23CFD"/>
    <w:rsid w:val="00F23F3A"/>
    <w:rsid w:val="00F24209"/>
    <w:rsid w:val="00F24A65"/>
    <w:rsid w:val="00F24DF1"/>
    <w:rsid w:val="00F2570A"/>
    <w:rsid w:val="00F25D32"/>
    <w:rsid w:val="00F26289"/>
    <w:rsid w:val="00F26619"/>
    <w:rsid w:val="00F26DC5"/>
    <w:rsid w:val="00F3027D"/>
    <w:rsid w:val="00F30DC3"/>
    <w:rsid w:val="00F312B6"/>
    <w:rsid w:val="00F31760"/>
    <w:rsid w:val="00F318E6"/>
    <w:rsid w:val="00F318F5"/>
    <w:rsid w:val="00F31D0E"/>
    <w:rsid w:val="00F33814"/>
    <w:rsid w:val="00F33A79"/>
    <w:rsid w:val="00F33E08"/>
    <w:rsid w:val="00F34105"/>
    <w:rsid w:val="00F3427A"/>
    <w:rsid w:val="00F34347"/>
    <w:rsid w:val="00F344BB"/>
    <w:rsid w:val="00F3466D"/>
    <w:rsid w:val="00F3472F"/>
    <w:rsid w:val="00F347ED"/>
    <w:rsid w:val="00F34A65"/>
    <w:rsid w:val="00F34B43"/>
    <w:rsid w:val="00F34D5C"/>
    <w:rsid w:val="00F34E81"/>
    <w:rsid w:val="00F35326"/>
    <w:rsid w:val="00F35CF5"/>
    <w:rsid w:val="00F368FB"/>
    <w:rsid w:val="00F371B7"/>
    <w:rsid w:val="00F3769F"/>
    <w:rsid w:val="00F37E67"/>
    <w:rsid w:val="00F37EE6"/>
    <w:rsid w:val="00F4025A"/>
    <w:rsid w:val="00F40497"/>
    <w:rsid w:val="00F43277"/>
    <w:rsid w:val="00F434AA"/>
    <w:rsid w:val="00F441DA"/>
    <w:rsid w:val="00F4429A"/>
    <w:rsid w:val="00F443D9"/>
    <w:rsid w:val="00F44673"/>
    <w:rsid w:val="00F44C54"/>
    <w:rsid w:val="00F450C2"/>
    <w:rsid w:val="00F46184"/>
    <w:rsid w:val="00F463C3"/>
    <w:rsid w:val="00F464FC"/>
    <w:rsid w:val="00F46B61"/>
    <w:rsid w:val="00F5032F"/>
    <w:rsid w:val="00F5052C"/>
    <w:rsid w:val="00F508E1"/>
    <w:rsid w:val="00F50BFE"/>
    <w:rsid w:val="00F50FF4"/>
    <w:rsid w:val="00F51257"/>
    <w:rsid w:val="00F51676"/>
    <w:rsid w:val="00F521E8"/>
    <w:rsid w:val="00F52B0F"/>
    <w:rsid w:val="00F530AB"/>
    <w:rsid w:val="00F54B76"/>
    <w:rsid w:val="00F54D51"/>
    <w:rsid w:val="00F551C4"/>
    <w:rsid w:val="00F55450"/>
    <w:rsid w:val="00F56476"/>
    <w:rsid w:val="00F569E2"/>
    <w:rsid w:val="00F5726B"/>
    <w:rsid w:val="00F57BC5"/>
    <w:rsid w:val="00F57BFB"/>
    <w:rsid w:val="00F60EC0"/>
    <w:rsid w:val="00F615B6"/>
    <w:rsid w:val="00F61B30"/>
    <w:rsid w:val="00F62823"/>
    <w:rsid w:val="00F63DBF"/>
    <w:rsid w:val="00F63E9A"/>
    <w:rsid w:val="00F64631"/>
    <w:rsid w:val="00F64BF6"/>
    <w:rsid w:val="00F64D6B"/>
    <w:rsid w:val="00F654B3"/>
    <w:rsid w:val="00F65AE2"/>
    <w:rsid w:val="00F660E9"/>
    <w:rsid w:val="00F665E5"/>
    <w:rsid w:val="00F673C0"/>
    <w:rsid w:val="00F675EE"/>
    <w:rsid w:val="00F67B12"/>
    <w:rsid w:val="00F71141"/>
    <w:rsid w:val="00F71419"/>
    <w:rsid w:val="00F71C10"/>
    <w:rsid w:val="00F72206"/>
    <w:rsid w:val="00F7428D"/>
    <w:rsid w:val="00F7439C"/>
    <w:rsid w:val="00F74A85"/>
    <w:rsid w:val="00F753F5"/>
    <w:rsid w:val="00F7569A"/>
    <w:rsid w:val="00F75B6C"/>
    <w:rsid w:val="00F7613A"/>
    <w:rsid w:val="00F76423"/>
    <w:rsid w:val="00F7653C"/>
    <w:rsid w:val="00F76559"/>
    <w:rsid w:val="00F767B4"/>
    <w:rsid w:val="00F76D69"/>
    <w:rsid w:val="00F76FD0"/>
    <w:rsid w:val="00F770A6"/>
    <w:rsid w:val="00F77104"/>
    <w:rsid w:val="00F778EF"/>
    <w:rsid w:val="00F77AB0"/>
    <w:rsid w:val="00F77C3A"/>
    <w:rsid w:val="00F802AA"/>
    <w:rsid w:val="00F80FE1"/>
    <w:rsid w:val="00F815BA"/>
    <w:rsid w:val="00F817FE"/>
    <w:rsid w:val="00F819FF"/>
    <w:rsid w:val="00F84143"/>
    <w:rsid w:val="00F8444C"/>
    <w:rsid w:val="00F845C0"/>
    <w:rsid w:val="00F8496B"/>
    <w:rsid w:val="00F851BC"/>
    <w:rsid w:val="00F851F1"/>
    <w:rsid w:val="00F852F6"/>
    <w:rsid w:val="00F85A8D"/>
    <w:rsid w:val="00F85E2C"/>
    <w:rsid w:val="00F86641"/>
    <w:rsid w:val="00F877FE"/>
    <w:rsid w:val="00F90329"/>
    <w:rsid w:val="00F90ED9"/>
    <w:rsid w:val="00F91038"/>
    <w:rsid w:val="00F91626"/>
    <w:rsid w:val="00F91C48"/>
    <w:rsid w:val="00F9282D"/>
    <w:rsid w:val="00F932A2"/>
    <w:rsid w:val="00F932E0"/>
    <w:rsid w:val="00F933B3"/>
    <w:rsid w:val="00F937CE"/>
    <w:rsid w:val="00F93890"/>
    <w:rsid w:val="00F93D18"/>
    <w:rsid w:val="00F93EA0"/>
    <w:rsid w:val="00F94681"/>
    <w:rsid w:val="00F94C4C"/>
    <w:rsid w:val="00F95469"/>
    <w:rsid w:val="00F96297"/>
    <w:rsid w:val="00F96B04"/>
    <w:rsid w:val="00F96CBA"/>
    <w:rsid w:val="00F96EB1"/>
    <w:rsid w:val="00F97D66"/>
    <w:rsid w:val="00F97E9C"/>
    <w:rsid w:val="00FA016B"/>
    <w:rsid w:val="00FA017D"/>
    <w:rsid w:val="00FA0666"/>
    <w:rsid w:val="00FA188F"/>
    <w:rsid w:val="00FA21AF"/>
    <w:rsid w:val="00FA2F30"/>
    <w:rsid w:val="00FA339B"/>
    <w:rsid w:val="00FA346B"/>
    <w:rsid w:val="00FA34A3"/>
    <w:rsid w:val="00FA3602"/>
    <w:rsid w:val="00FA3C5E"/>
    <w:rsid w:val="00FA3EBC"/>
    <w:rsid w:val="00FA4357"/>
    <w:rsid w:val="00FA4788"/>
    <w:rsid w:val="00FA4CA5"/>
    <w:rsid w:val="00FA524A"/>
    <w:rsid w:val="00FA57D6"/>
    <w:rsid w:val="00FA5ACB"/>
    <w:rsid w:val="00FA62B8"/>
    <w:rsid w:val="00FA6553"/>
    <w:rsid w:val="00FA66DC"/>
    <w:rsid w:val="00FA74DC"/>
    <w:rsid w:val="00FA7832"/>
    <w:rsid w:val="00FA7B8D"/>
    <w:rsid w:val="00FB00C9"/>
    <w:rsid w:val="00FB03AA"/>
    <w:rsid w:val="00FB142D"/>
    <w:rsid w:val="00FB16E7"/>
    <w:rsid w:val="00FB1B03"/>
    <w:rsid w:val="00FB1E4B"/>
    <w:rsid w:val="00FB241B"/>
    <w:rsid w:val="00FB2971"/>
    <w:rsid w:val="00FB2BB5"/>
    <w:rsid w:val="00FB33F1"/>
    <w:rsid w:val="00FB3421"/>
    <w:rsid w:val="00FB3627"/>
    <w:rsid w:val="00FB3840"/>
    <w:rsid w:val="00FB3E84"/>
    <w:rsid w:val="00FB3F79"/>
    <w:rsid w:val="00FB42BE"/>
    <w:rsid w:val="00FB4675"/>
    <w:rsid w:val="00FB46C4"/>
    <w:rsid w:val="00FB4AE0"/>
    <w:rsid w:val="00FB4BC9"/>
    <w:rsid w:val="00FB569B"/>
    <w:rsid w:val="00FB5A99"/>
    <w:rsid w:val="00FB5DF9"/>
    <w:rsid w:val="00FB6071"/>
    <w:rsid w:val="00FB680D"/>
    <w:rsid w:val="00FB6E1C"/>
    <w:rsid w:val="00FB6EAF"/>
    <w:rsid w:val="00FB71C9"/>
    <w:rsid w:val="00FB73B0"/>
    <w:rsid w:val="00FB73DC"/>
    <w:rsid w:val="00FB79FE"/>
    <w:rsid w:val="00FC05B6"/>
    <w:rsid w:val="00FC0950"/>
    <w:rsid w:val="00FC1ACA"/>
    <w:rsid w:val="00FC29FD"/>
    <w:rsid w:val="00FC2B85"/>
    <w:rsid w:val="00FC2FE9"/>
    <w:rsid w:val="00FC3295"/>
    <w:rsid w:val="00FC3708"/>
    <w:rsid w:val="00FC3765"/>
    <w:rsid w:val="00FC412E"/>
    <w:rsid w:val="00FC482B"/>
    <w:rsid w:val="00FC50E2"/>
    <w:rsid w:val="00FC640F"/>
    <w:rsid w:val="00FC6A67"/>
    <w:rsid w:val="00FC7196"/>
    <w:rsid w:val="00FC79CD"/>
    <w:rsid w:val="00FD070E"/>
    <w:rsid w:val="00FD0B30"/>
    <w:rsid w:val="00FD2650"/>
    <w:rsid w:val="00FD2C75"/>
    <w:rsid w:val="00FD312A"/>
    <w:rsid w:val="00FD356E"/>
    <w:rsid w:val="00FD4511"/>
    <w:rsid w:val="00FD4B3C"/>
    <w:rsid w:val="00FD4C2C"/>
    <w:rsid w:val="00FD4E86"/>
    <w:rsid w:val="00FD5171"/>
    <w:rsid w:val="00FD52C3"/>
    <w:rsid w:val="00FD572A"/>
    <w:rsid w:val="00FD5B14"/>
    <w:rsid w:val="00FD5D7E"/>
    <w:rsid w:val="00FD645F"/>
    <w:rsid w:val="00FD673D"/>
    <w:rsid w:val="00FD6C6E"/>
    <w:rsid w:val="00FD6D4E"/>
    <w:rsid w:val="00FD6D9F"/>
    <w:rsid w:val="00FD72C1"/>
    <w:rsid w:val="00FE0775"/>
    <w:rsid w:val="00FE0DE0"/>
    <w:rsid w:val="00FE18F2"/>
    <w:rsid w:val="00FE1DDC"/>
    <w:rsid w:val="00FE1E0D"/>
    <w:rsid w:val="00FE2F46"/>
    <w:rsid w:val="00FE35C9"/>
    <w:rsid w:val="00FE3B2C"/>
    <w:rsid w:val="00FE3CC5"/>
    <w:rsid w:val="00FE3D7C"/>
    <w:rsid w:val="00FE4FE7"/>
    <w:rsid w:val="00FE5882"/>
    <w:rsid w:val="00FE5BE9"/>
    <w:rsid w:val="00FE69CE"/>
    <w:rsid w:val="00FE7260"/>
    <w:rsid w:val="00FE74CB"/>
    <w:rsid w:val="00FE7A2C"/>
    <w:rsid w:val="00FF0616"/>
    <w:rsid w:val="00FF095F"/>
    <w:rsid w:val="00FF1E2B"/>
    <w:rsid w:val="00FF219E"/>
    <w:rsid w:val="00FF241C"/>
    <w:rsid w:val="00FF282B"/>
    <w:rsid w:val="00FF2909"/>
    <w:rsid w:val="00FF2ABD"/>
    <w:rsid w:val="00FF3724"/>
    <w:rsid w:val="00FF377E"/>
    <w:rsid w:val="00FF3A76"/>
    <w:rsid w:val="00FF4811"/>
    <w:rsid w:val="00FF4F2F"/>
    <w:rsid w:val="00FF656E"/>
    <w:rsid w:val="00FF6583"/>
    <w:rsid w:val="00FF67B4"/>
    <w:rsid w:val="00FF6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MS Mincho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04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269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A269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A26947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A26947"/>
    <w:pPr>
      <w:outlineLvl w:val="3"/>
    </w:pPr>
  </w:style>
  <w:style w:type="paragraph" w:styleId="Heading5">
    <w:name w:val="heading 5"/>
    <w:basedOn w:val="Normal"/>
    <w:next w:val="Normal"/>
    <w:qFormat/>
    <w:rsid w:val="00A26947"/>
    <w:pPr>
      <w:outlineLvl w:val="4"/>
    </w:pPr>
  </w:style>
  <w:style w:type="paragraph" w:styleId="Heading6">
    <w:name w:val="heading 6"/>
    <w:basedOn w:val="Normal"/>
    <w:next w:val="Normal"/>
    <w:qFormat/>
    <w:rsid w:val="00A26947"/>
    <w:pPr>
      <w:outlineLvl w:val="5"/>
    </w:pPr>
  </w:style>
  <w:style w:type="paragraph" w:styleId="Heading7">
    <w:name w:val="heading 7"/>
    <w:basedOn w:val="Normal"/>
    <w:next w:val="Normal"/>
    <w:qFormat/>
    <w:rsid w:val="00A26947"/>
    <w:pPr>
      <w:outlineLvl w:val="6"/>
    </w:pPr>
  </w:style>
  <w:style w:type="paragraph" w:styleId="Heading8">
    <w:name w:val="heading 8"/>
    <w:basedOn w:val="Normal"/>
    <w:next w:val="Normal"/>
    <w:qFormat/>
    <w:rsid w:val="00A26947"/>
    <w:pPr>
      <w:outlineLvl w:val="7"/>
    </w:pPr>
  </w:style>
  <w:style w:type="paragraph" w:styleId="Heading9">
    <w:name w:val="heading 9"/>
    <w:basedOn w:val="Normal"/>
    <w:next w:val="Normal"/>
    <w:qFormat/>
    <w:rsid w:val="00A269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26947"/>
    <w:pPr>
      <w:spacing w:after="260"/>
    </w:pPr>
  </w:style>
  <w:style w:type="paragraph" w:styleId="Footer">
    <w:name w:val="footer"/>
    <w:basedOn w:val="Normal"/>
    <w:link w:val="FooterChar"/>
    <w:uiPriority w:val="99"/>
    <w:rsid w:val="00A26947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rsid w:val="00A26947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A26947"/>
    <w:pPr>
      <w:ind w:left="340" w:hanging="340"/>
    </w:pPr>
  </w:style>
  <w:style w:type="paragraph" w:styleId="ListBullet2">
    <w:name w:val="List Bullet 2"/>
    <w:basedOn w:val="ListBullet"/>
    <w:rsid w:val="00A26947"/>
    <w:pPr>
      <w:ind w:left="680"/>
    </w:pPr>
  </w:style>
  <w:style w:type="paragraph" w:styleId="BodyTextIndent">
    <w:name w:val="Body Text Indent"/>
    <w:basedOn w:val="BodyText"/>
    <w:rsid w:val="00A26947"/>
    <w:pPr>
      <w:ind w:left="340"/>
    </w:pPr>
  </w:style>
  <w:style w:type="paragraph" w:customStyle="1" w:styleId="zfaxdetails">
    <w:name w:val="zfax details"/>
    <w:basedOn w:val="Normal"/>
    <w:rsid w:val="00A269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269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A26947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A269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26947"/>
    <w:pPr>
      <w:keepNext/>
      <w:spacing w:before="520"/>
    </w:pPr>
  </w:style>
  <w:style w:type="paragraph" w:customStyle="1" w:styleId="Graphic">
    <w:name w:val="Graphic"/>
    <w:basedOn w:val="Signature"/>
    <w:rsid w:val="00A269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26947"/>
    <w:pPr>
      <w:spacing w:line="240" w:lineRule="auto"/>
    </w:pPr>
  </w:style>
  <w:style w:type="paragraph" w:customStyle="1" w:styleId="zdetails">
    <w:name w:val="zdetails"/>
    <w:basedOn w:val="Normal"/>
    <w:rsid w:val="00A269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269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A26947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A26947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269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rsid w:val="00A26947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3">
    <w:name w:val="Body Text 3"/>
    <w:basedOn w:val="Normal"/>
    <w:rsid w:val="00A26947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A26947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rsid w:val="00A26947"/>
    <w:pPr>
      <w:spacing w:before="180" w:line="240" w:lineRule="auto"/>
      <w:ind w:left="540"/>
      <w:jc w:val="both"/>
    </w:pPr>
    <w:rPr>
      <w:sz w:val="32"/>
      <w:szCs w:val="32"/>
    </w:rPr>
  </w:style>
  <w:style w:type="paragraph" w:styleId="BalloonText">
    <w:name w:val="Balloon Text"/>
    <w:basedOn w:val="Normal"/>
    <w:semiHidden/>
    <w:rsid w:val="001365B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839FD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1839FD"/>
    <w:rPr>
      <w:rFonts w:cs="Angsana New"/>
      <w:sz w:val="28"/>
      <w:szCs w:val="2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DB7C87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F877FE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97E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97E3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97E3F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554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773CB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2E317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653FF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F5E66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2A351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125BE6"/>
    <w:rPr>
      <w:rFonts w:cs="Angsana New"/>
      <w:sz w:val="22"/>
      <w:szCs w:val="22"/>
      <w:lang w:val="en-GB" w:eastAsia="en-US" w:bidi="th-TH"/>
    </w:rPr>
  </w:style>
  <w:style w:type="paragraph" w:customStyle="1" w:styleId="AAFrameAddress">
    <w:name w:val="AA Frame Address"/>
    <w:basedOn w:val="Heading1"/>
    <w:rsid w:val="00125BE6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character" w:customStyle="1" w:styleId="Heading1Char">
    <w:name w:val="Heading 1 Char"/>
    <w:link w:val="Heading1"/>
    <w:rsid w:val="00125BE6"/>
    <w:rPr>
      <w:rFonts w:cs="CG Times (W1)"/>
      <w:b/>
      <w:bCs/>
      <w:i/>
      <w:iCs/>
      <w:sz w:val="24"/>
      <w:szCs w:val="24"/>
      <w:lang w:val="en-GB" w:eastAsia="en-US" w:bidi="th-TH"/>
    </w:rPr>
  </w:style>
  <w:style w:type="paragraph" w:styleId="TOC6">
    <w:name w:val="toc 6"/>
    <w:basedOn w:val="Normal"/>
    <w:next w:val="Normal"/>
    <w:semiHidden/>
    <w:rsid w:val="00B332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953D71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A67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8B38CF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473F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473FB"/>
    <w:rPr>
      <w:rFonts w:ascii="Angsana New" w:hAnsi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CD0F64"/>
    <w:pPr>
      <w:ind w:left="880"/>
    </w:pPr>
    <w:rPr>
      <w:szCs w:val="28"/>
    </w:rPr>
  </w:style>
  <w:style w:type="paragraph" w:customStyle="1" w:styleId="Default">
    <w:name w:val="Default"/>
    <w:rsid w:val="0011226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272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433DDB"/>
  </w:style>
  <w:style w:type="character" w:customStyle="1" w:styleId="hps">
    <w:name w:val="hps"/>
    <w:basedOn w:val="DefaultParagraphFont"/>
    <w:rsid w:val="00433DDB"/>
  </w:style>
  <w:style w:type="character" w:styleId="CommentReference">
    <w:name w:val="annotation reference"/>
    <w:rsid w:val="00695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0E0"/>
    <w:rPr>
      <w:sz w:val="20"/>
      <w:szCs w:val="25"/>
    </w:rPr>
  </w:style>
  <w:style w:type="character" w:customStyle="1" w:styleId="CommentTextChar">
    <w:name w:val="Comment Text Char"/>
    <w:link w:val="CommentText"/>
    <w:rsid w:val="006950E0"/>
    <w:rPr>
      <w:rFonts w:ascii="Times New Roman" w:hAnsi="Times New Roman"/>
      <w:szCs w:val="25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C81EB-B24E-4E15-86D4-35F323CB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16</Pages>
  <Words>3618</Words>
  <Characters>14832</Characters>
  <Application>Microsoft Office Word</Application>
  <DocSecurity>0</DocSecurity>
  <Lines>123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wanpen</cp:lastModifiedBy>
  <cp:revision>2</cp:revision>
  <cp:lastPrinted>2019-11-07T01:16:00Z</cp:lastPrinted>
  <dcterms:created xsi:type="dcterms:W3CDTF">2019-11-09T02:12:00Z</dcterms:created>
  <dcterms:modified xsi:type="dcterms:W3CDTF">2019-11-09T02:12:00Z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