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202C6" w14:textId="77777777" w:rsidR="005471B4" w:rsidRPr="0056367F" w:rsidRDefault="005471B4" w:rsidP="00726816">
      <w:pPr>
        <w:spacing w:line="240" w:lineRule="atLeast"/>
        <w:jc w:val="center"/>
        <w:rPr>
          <w:rFonts w:cstheme="minorBidi"/>
          <w:b/>
          <w:bCs/>
          <w:szCs w:val="28"/>
          <w:cs/>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77777777" w:rsidR="005471B4" w:rsidRPr="000B6C14" w:rsidRDefault="005471B4" w:rsidP="00726816">
      <w:pPr>
        <w:spacing w:line="240" w:lineRule="atLeast"/>
        <w:jc w:val="center"/>
        <w:rPr>
          <w:b/>
          <w:bCs/>
          <w:szCs w:val="22"/>
        </w:rPr>
      </w:pPr>
    </w:p>
    <w:p w14:paraId="35803232" w14:textId="77777777" w:rsidR="005471B4" w:rsidRPr="000B6C14" w:rsidRDefault="005471B4" w:rsidP="00726816">
      <w:pPr>
        <w:spacing w:line="240" w:lineRule="atLeast"/>
        <w:jc w:val="center"/>
        <w:rPr>
          <w:b/>
          <w:bCs/>
          <w:szCs w:val="22"/>
        </w:rPr>
      </w:pPr>
    </w:p>
    <w:p w14:paraId="121280CF" w14:textId="77777777" w:rsidR="001B3408" w:rsidRPr="000B6C14" w:rsidRDefault="001B3408" w:rsidP="00726816">
      <w:pPr>
        <w:spacing w:line="240" w:lineRule="atLeast"/>
        <w:jc w:val="center"/>
        <w:rPr>
          <w:b/>
          <w:bCs/>
          <w:szCs w:val="22"/>
        </w:rPr>
      </w:pPr>
    </w:p>
    <w:p w14:paraId="6AE4341A" w14:textId="77777777" w:rsidR="001B3408" w:rsidRPr="000B6C14" w:rsidRDefault="001B3408" w:rsidP="00726816">
      <w:pPr>
        <w:spacing w:line="240" w:lineRule="atLeast"/>
        <w:jc w:val="center"/>
        <w:rPr>
          <w:b/>
          <w:bCs/>
          <w:szCs w:val="22"/>
        </w:rPr>
      </w:pPr>
    </w:p>
    <w:p w14:paraId="4FAFBE68" w14:textId="77777777"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4254427B" w14:textId="77777777" w:rsidR="00446071" w:rsidRPr="000B6C14" w:rsidRDefault="00694411" w:rsidP="00726816">
      <w:pPr>
        <w:pStyle w:val="CoverTitle"/>
        <w:spacing w:line="240" w:lineRule="atLeast"/>
        <w:jc w:val="center"/>
        <w:rPr>
          <w:spacing w:val="-3"/>
          <w:szCs w:val="36"/>
        </w:rPr>
      </w:pPr>
      <w:r>
        <w:rPr>
          <w:spacing w:val="-3"/>
          <w:szCs w:val="45"/>
          <w:lang w:val="en-US" w:bidi="th-TH"/>
        </w:rPr>
        <w:t xml:space="preserve">Condensed </w:t>
      </w:r>
      <w:r w:rsidR="00F15E11">
        <w:rPr>
          <w:spacing w:val="-3"/>
          <w:szCs w:val="45"/>
          <w:lang w:val="en-US" w:bidi="th-TH"/>
        </w:rPr>
        <w:t>i</w:t>
      </w:r>
      <w:r w:rsidR="00B051DF" w:rsidRPr="000B6C14">
        <w:rPr>
          <w:spacing w:val="-3"/>
          <w:szCs w:val="45"/>
          <w:lang w:val="en-US" w:bidi="th-TH"/>
        </w:rPr>
        <w:t xml:space="preserve">nterim </w:t>
      </w:r>
      <w:r w:rsidR="00B051DF" w:rsidRPr="000B6C14">
        <w:rPr>
          <w:spacing w:val="-3"/>
          <w:szCs w:val="36"/>
        </w:rPr>
        <w:t>f</w:t>
      </w:r>
      <w:r w:rsidR="005471B4" w:rsidRPr="000B6C14">
        <w:rPr>
          <w:spacing w:val="-3"/>
          <w:szCs w:val="36"/>
        </w:rPr>
        <w:t>inancial statements</w:t>
      </w:r>
    </w:p>
    <w:p w14:paraId="35874752" w14:textId="77777777" w:rsidR="00694411" w:rsidRPr="00610BA4" w:rsidRDefault="00694411" w:rsidP="00694411">
      <w:pPr>
        <w:spacing w:line="240" w:lineRule="atLeast"/>
        <w:jc w:val="center"/>
        <w:rPr>
          <w:sz w:val="36"/>
          <w:szCs w:val="36"/>
        </w:rPr>
      </w:pPr>
      <w:r w:rsidRPr="00610BA4">
        <w:rPr>
          <w:sz w:val="36"/>
          <w:szCs w:val="36"/>
        </w:rPr>
        <w:t xml:space="preserve">for the three-month and </w:t>
      </w:r>
      <w:r w:rsidR="00F354C2">
        <w:rPr>
          <w:sz w:val="36"/>
          <w:szCs w:val="36"/>
        </w:rPr>
        <w:t>nine</w:t>
      </w:r>
      <w:r w:rsidRPr="00610BA4">
        <w:rPr>
          <w:sz w:val="36"/>
          <w:szCs w:val="36"/>
        </w:rPr>
        <w:t>-month periods ended</w:t>
      </w:r>
    </w:p>
    <w:p w14:paraId="21C7D814" w14:textId="77777777" w:rsidR="00202708" w:rsidRPr="000B6C14" w:rsidRDefault="00B051DF" w:rsidP="00726816">
      <w:pPr>
        <w:pStyle w:val="CoverTitle"/>
        <w:spacing w:line="240" w:lineRule="atLeast"/>
        <w:jc w:val="center"/>
        <w:rPr>
          <w:spacing w:val="-3"/>
          <w:szCs w:val="45"/>
          <w:lang w:val="en-US" w:bidi="th-TH"/>
        </w:rPr>
      </w:pPr>
      <w:r w:rsidRPr="000B6C14">
        <w:rPr>
          <w:spacing w:val="-3"/>
          <w:szCs w:val="36"/>
        </w:rPr>
        <w:t>3</w:t>
      </w:r>
      <w:r w:rsidR="00EE5266" w:rsidRPr="000B6C14">
        <w:rPr>
          <w:spacing w:val="-3"/>
          <w:szCs w:val="36"/>
        </w:rPr>
        <w:t xml:space="preserve">0 </w:t>
      </w:r>
      <w:r w:rsidR="00F354C2">
        <w:rPr>
          <w:spacing w:val="-3"/>
          <w:szCs w:val="36"/>
        </w:rPr>
        <w:t>September</w:t>
      </w:r>
      <w:r w:rsidR="00EE5266" w:rsidRPr="000B6C14">
        <w:rPr>
          <w:spacing w:val="-3"/>
          <w:szCs w:val="36"/>
        </w:rPr>
        <w:t xml:space="preserve"> </w:t>
      </w:r>
      <w:r w:rsidR="00F02A32" w:rsidRPr="000B6C14">
        <w:rPr>
          <w:spacing w:val="-3"/>
          <w:szCs w:val="36"/>
        </w:rPr>
        <w:t>201</w:t>
      </w:r>
      <w:r w:rsidR="00614953" w:rsidRPr="000B6C14">
        <w:rPr>
          <w:spacing w:val="-3"/>
          <w:szCs w:val="45"/>
          <w:lang w:val="en-US" w:bidi="th-TH"/>
        </w:rPr>
        <w:t>9</w:t>
      </w:r>
    </w:p>
    <w:p w14:paraId="0AB92F17" w14:textId="77777777" w:rsidR="005471B4" w:rsidRPr="000B6C14" w:rsidRDefault="005471B4" w:rsidP="00726816">
      <w:pPr>
        <w:pStyle w:val="CoverTitle"/>
        <w:spacing w:line="240" w:lineRule="atLeast"/>
        <w:jc w:val="center"/>
        <w:rPr>
          <w:spacing w:val="-3"/>
          <w:szCs w:val="36"/>
        </w:rPr>
      </w:pPr>
      <w:r w:rsidRPr="000B6C14">
        <w:rPr>
          <w:spacing w:val="-3"/>
          <w:szCs w:val="36"/>
        </w:rPr>
        <w:t>and</w:t>
      </w:r>
    </w:p>
    <w:p w14:paraId="7D504531" w14:textId="77777777" w:rsidR="00A84C94" w:rsidRPr="000B6C14" w:rsidRDefault="00B051DF" w:rsidP="00726816">
      <w:pPr>
        <w:spacing w:line="240" w:lineRule="atLeast"/>
        <w:jc w:val="center"/>
        <w:rPr>
          <w:spacing w:val="-3"/>
          <w:sz w:val="36"/>
          <w:szCs w:val="36"/>
        </w:rPr>
      </w:pPr>
      <w:r w:rsidRPr="000B6C14">
        <w:rPr>
          <w:spacing w:val="-3"/>
          <w:sz w:val="36"/>
          <w:szCs w:val="36"/>
        </w:rPr>
        <w:t xml:space="preserve">Independent auditor’s </w:t>
      </w:r>
      <w:r w:rsidR="00694411">
        <w:rPr>
          <w:spacing w:val="-3"/>
          <w:sz w:val="36"/>
          <w:szCs w:val="36"/>
        </w:rPr>
        <w:t xml:space="preserve">review </w:t>
      </w:r>
      <w:r w:rsidRPr="000B6C14">
        <w:rPr>
          <w:spacing w:val="-3"/>
          <w:sz w:val="36"/>
          <w:szCs w:val="36"/>
        </w:rPr>
        <w:t>r</w:t>
      </w:r>
      <w:r w:rsidR="00F3439C" w:rsidRPr="000B6C1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994ABC">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66C1A15E" w14:textId="77777777" w:rsidR="00121E8A" w:rsidRPr="000B6C14" w:rsidRDefault="00121E8A" w:rsidP="00726816">
      <w:pPr>
        <w:pStyle w:val="acctmainheading"/>
        <w:tabs>
          <w:tab w:val="left" w:pos="7810"/>
        </w:tabs>
        <w:spacing w:after="0" w:line="240" w:lineRule="atLeast"/>
        <w:outlineLvl w:val="0"/>
        <w:rPr>
          <w:szCs w:val="28"/>
          <w:lang w:val="en-US"/>
        </w:rPr>
      </w:pPr>
    </w:p>
    <w:p w14:paraId="2D586DF7" w14:textId="77777777" w:rsidR="00121E8A" w:rsidRPr="000B6C14" w:rsidRDefault="00121E8A" w:rsidP="00726816">
      <w:pPr>
        <w:pStyle w:val="acctmainheading"/>
        <w:tabs>
          <w:tab w:val="left" w:pos="7810"/>
        </w:tabs>
        <w:spacing w:after="0" w:line="240" w:lineRule="atLeast"/>
        <w:outlineLvl w:val="0"/>
        <w:rPr>
          <w:szCs w:val="28"/>
        </w:rPr>
      </w:pPr>
    </w:p>
    <w:p w14:paraId="347F55E7" w14:textId="471D4216" w:rsidR="00121E8A" w:rsidRDefault="00121E8A" w:rsidP="00726816">
      <w:pPr>
        <w:pStyle w:val="acctmainheading"/>
        <w:tabs>
          <w:tab w:val="left" w:pos="7810"/>
        </w:tabs>
        <w:spacing w:after="0" w:line="240" w:lineRule="atLeast"/>
        <w:outlineLvl w:val="0"/>
        <w:rPr>
          <w:szCs w:val="28"/>
        </w:rPr>
      </w:pPr>
    </w:p>
    <w:p w14:paraId="487D1065" w14:textId="00EADAB2" w:rsidR="00EB6A1E" w:rsidRDefault="00EB6A1E" w:rsidP="00726816">
      <w:pPr>
        <w:pStyle w:val="acctmainheading"/>
        <w:tabs>
          <w:tab w:val="left" w:pos="7810"/>
        </w:tabs>
        <w:spacing w:after="0" w:line="240" w:lineRule="atLeast"/>
        <w:outlineLvl w:val="0"/>
        <w:rPr>
          <w:szCs w:val="28"/>
        </w:rPr>
      </w:pPr>
    </w:p>
    <w:p w14:paraId="2974172E" w14:textId="77777777" w:rsidR="00121E8A" w:rsidRDefault="00121E8A" w:rsidP="00726816">
      <w:pPr>
        <w:pStyle w:val="acctmainheading"/>
        <w:tabs>
          <w:tab w:val="left" w:pos="7810"/>
        </w:tabs>
        <w:spacing w:after="0" w:line="240" w:lineRule="atLeast"/>
        <w:outlineLvl w:val="0"/>
        <w:rPr>
          <w:szCs w:val="28"/>
        </w:rPr>
      </w:pPr>
      <w:bookmarkStart w:id="0" w:name="_GoBack"/>
      <w:bookmarkEnd w:id="0"/>
    </w:p>
    <w:p w14:paraId="65AA040B" w14:textId="77777777" w:rsidR="008F6B76" w:rsidRDefault="008F6B76" w:rsidP="00726816">
      <w:pPr>
        <w:pStyle w:val="acctmainheading"/>
        <w:tabs>
          <w:tab w:val="left" w:pos="7810"/>
        </w:tabs>
        <w:spacing w:after="0" w:line="240" w:lineRule="atLeast"/>
        <w:outlineLvl w:val="0"/>
        <w:rPr>
          <w:szCs w:val="28"/>
        </w:rPr>
      </w:pPr>
    </w:p>
    <w:p w14:paraId="466A0D03" w14:textId="77777777" w:rsidR="008F6B76" w:rsidRPr="000B6C14" w:rsidRDefault="008F6B76" w:rsidP="00726816">
      <w:pPr>
        <w:pStyle w:val="acctmainheading"/>
        <w:tabs>
          <w:tab w:val="left" w:pos="7810"/>
        </w:tabs>
        <w:spacing w:after="0" w:line="240" w:lineRule="atLeast"/>
        <w:outlineLvl w:val="0"/>
        <w:rPr>
          <w:szCs w:val="28"/>
        </w:rPr>
      </w:pPr>
    </w:p>
    <w:p w14:paraId="6D81FEF5" w14:textId="77777777" w:rsidR="00121E8A" w:rsidRPr="000B6C14" w:rsidRDefault="00121E8A" w:rsidP="00726816">
      <w:pPr>
        <w:pStyle w:val="acctmainheading"/>
        <w:tabs>
          <w:tab w:val="left" w:pos="7810"/>
        </w:tabs>
        <w:spacing w:after="0" w:line="240" w:lineRule="atLeast"/>
        <w:outlineLvl w:val="0"/>
        <w:rPr>
          <w:szCs w:val="28"/>
        </w:r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2868DB">
      <w:pPr>
        <w:jc w:val="both"/>
        <w:outlineLvl w:val="0"/>
        <w:rPr>
          <w:i/>
          <w:iCs/>
          <w:szCs w:val="22"/>
        </w:rPr>
      </w:pPr>
    </w:p>
    <w:p w14:paraId="0E238CFE" w14:textId="77777777" w:rsidR="00806A52" w:rsidRPr="000B6C14" w:rsidRDefault="00806A52" w:rsidP="002868DB">
      <w:pPr>
        <w:jc w:val="both"/>
        <w:outlineLvl w:val="0"/>
        <w:rPr>
          <w:i/>
          <w:iCs/>
          <w:szCs w:val="22"/>
        </w:rPr>
      </w:pPr>
    </w:p>
    <w:p w14:paraId="04E49410" w14:textId="77777777" w:rsidR="002868DB" w:rsidRPr="000B6C14" w:rsidRDefault="00B97C65"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00B543F4" w:rsidRPr="000B6C14">
        <w:rPr>
          <w:szCs w:val="22"/>
          <w:lang w:bidi="th-TH"/>
        </w:rPr>
        <w:t>Copperwired</w:t>
      </w:r>
      <w:proofErr w:type="spellEnd"/>
      <w:r w:rsidR="00B543F4" w:rsidRPr="000B6C14">
        <w:rPr>
          <w:szCs w:val="22"/>
          <w:lang w:bidi="th-TH"/>
        </w:rPr>
        <w:t xml:space="preserve"> </w:t>
      </w:r>
      <w:r w:rsidR="00360578">
        <w:rPr>
          <w:szCs w:val="22"/>
          <w:lang w:bidi="th-TH"/>
        </w:rPr>
        <w:t>Public Company Limited</w:t>
      </w:r>
      <w:r w:rsidR="002B457B" w:rsidRPr="000B6C14">
        <w:rPr>
          <w:szCs w:val="22"/>
          <w:lang w:bidi="th-TH"/>
        </w:rPr>
        <w:t xml:space="preserve"> and its s</w:t>
      </w:r>
      <w:r w:rsidRPr="000B6C14">
        <w:rPr>
          <w:szCs w:val="22"/>
          <w:lang w:bidi="th-TH"/>
        </w:rPr>
        <w:t>ubsidiar</w:t>
      </w:r>
      <w:r w:rsidR="00C651C4" w:rsidRPr="000B6C14">
        <w:rPr>
          <w:szCs w:val="22"/>
          <w:lang w:bidi="th-TH"/>
        </w:rPr>
        <w:t>y</w:t>
      </w:r>
      <w:r w:rsidRPr="000B6C14">
        <w:rPr>
          <w:szCs w:val="22"/>
          <w:lang w:bidi="th-TH"/>
        </w:rPr>
        <w:t xml:space="preserve">, and of </w:t>
      </w:r>
      <w:proofErr w:type="spellStart"/>
      <w:r w:rsidR="00B543F4" w:rsidRPr="000B6C14">
        <w:rPr>
          <w:szCs w:val="22"/>
          <w:lang w:bidi="th-TH"/>
        </w:rPr>
        <w:t>Copperwired</w:t>
      </w:r>
      <w:proofErr w:type="spellEnd"/>
      <w:r w:rsidR="00B543F4" w:rsidRPr="000B6C14">
        <w:rPr>
          <w:szCs w:val="22"/>
          <w:lang w:bidi="th-TH"/>
        </w:rPr>
        <w:t xml:space="preserve"> </w:t>
      </w:r>
      <w:r w:rsidR="00975B0C">
        <w:rPr>
          <w:szCs w:val="22"/>
          <w:lang w:bidi="th-TH"/>
        </w:rPr>
        <w:t>Public Company Limited</w:t>
      </w:r>
      <w:r w:rsidRPr="000B6C14">
        <w:rPr>
          <w:szCs w:val="22"/>
          <w:lang w:bidi="th-TH"/>
        </w:rPr>
        <w:t>, r</w:t>
      </w:r>
      <w:r w:rsidR="00614953" w:rsidRPr="000B6C14">
        <w:rPr>
          <w:szCs w:val="22"/>
          <w:lang w:bidi="th-TH"/>
        </w:rPr>
        <w:t>espectively, as at 3</w:t>
      </w:r>
      <w:r w:rsidR="00EE5266" w:rsidRPr="000B6C14">
        <w:rPr>
          <w:szCs w:val="22"/>
          <w:lang w:bidi="th-TH"/>
        </w:rPr>
        <w:t xml:space="preserve">0 </w:t>
      </w:r>
      <w:r w:rsidR="00AB5DEA">
        <w:rPr>
          <w:szCs w:val="22"/>
          <w:lang w:bidi="th-TH"/>
        </w:rPr>
        <w:t>September</w:t>
      </w:r>
      <w:r w:rsidR="00EE5266" w:rsidRPr="000B6C14">
        <w:rPr>
          <w:szCs w:val="22"/>
          <w:lang w:bidi="th-TH"/>
        </w:rPr>
        <w:t xml:space="preserve"> </w:t>
      </w:r>
      <w:r w:rsidR="00614953" w:rsidRPr="000B6C14">
        <w:rPr>
          <w:szCs w:val="22"/>
          <w:lang w:bidi="th-TH"/>
        </w:rPr>
        <w:t>2019</w:t>
      </w:r>
      <w:r w:rsidR="00103A6B" w:rsidRPr="000B6C14">
        <w:rPr>
          <w:szCs w:val="22"/>
          <w:lang w:bidi="th-TH"/>
        </w:rPr>
        <w:t xml:space="preserve">; </w:t>
      </w:r>
      <w:r w:rsidRPr="000B6C14">
        <w:rPr>
          <w:szCs w:val="22"/>
          <w:lang w:bidi="th-TH"/>
        </w:rPr>
        <w:t xml:space="preserve">the </w:t>
      </w:r>
      <w:r w:rsidRPr="000B6C14">
        <w:rPr>
          <w:spacing w:val="4"/>
          <w:szCs w:val="22"/>
          <w:lang w:bidi="th-TH"/>
        </w:rPr>
        <w:t>consolidated and separate statements of comprehensive income</w:t>
      </w:r>
      <w:r w:rsidR="00865154" w:rsidRPr="00865154">
        <w:rPr>
          <w:spacing w:val="4"/>
          <w:szCs w:val="22"/>
          <w:lang w:bidi="th-TH"/>
        </w:rPr>
        <w:t xml:space="preserve"> </w:t>
      </w:r>
      <w:r w:rsidR="00865154" w:rsidRPr="000B6C14">
        <w:rPr>
          <w:spacing w:val="4"/>
          <w:szCs w:val="22"/>
          <w:lang w:bidi="th-TH"/>
        </w:rPr>
        <w:t>for the</w:t>
      </w:r>
      <w:r w:rsidR="00865154" w:rsidRPr="000B6C14">
        <w:rPr>
          <w:szCs w:val="22"/>
          <w:lang w:bidi="th-TH"/>
        </w:rPr>
        <w:t xml:space="preserve"> </w:t>
      </w:r>
      <w:r w:rsidR="00865154">
        <w:rPr>
          <w:szCs w:val="22"/>
          <w:lang w:bidi="th-TH"/>
        </w:rPr>
        <w:t xml:space="preserve">three-month and </w:t>
      </w:r>
      <w:r w:rsidR="00AB5DEA">
        <w:rPr>
          <w:szCs w:val="22"/>
          <w:lang w:bidi="th-TH"/>
        </w:rPr>
        <w:t>nine-month</w:t>
      </w:r>
      <w:r w:rsidR="00865154" w:rsidRPr="000B6C14">
        <w:rPr>
          <w:szCs w:val="22"/>
          <w:lang w:bidi="th-TH"/>
        </w:rPr>
        <w:t xml:space="preserve"> period</w:t>
      </w:r>
      <w:r w:rsidR="00865154">
        <w:rPr>
          <w:szCs w:val="22"/>
          <w:lang w:bidi="th-TH"/>
        </w:rPr>
        <w:t>s</w:t>
      </w:r>
      <w:r w:rsidR="00865154" w:rsidRPr="000B6C14">
        <w:rPr>
          <w:szCs w:val="22"/>
          <w:lang w:bidi="th-TH"/>
        </w:rPr>
        <w:t xml:space="preserve"> ended 30 </w:t>
      </w:r>
      <w:r w:rsidR="00AB5DEA">
        <w:rPr>
          <w:szCs w:val="22"/>
          <w:lang w:bidi="th-TH"/>
        </w:rPr>
        <w:t>September</w:t>
      </w:r>
      <w:r w:rsidR="00865154" w:rsidRPr="000B6C14">
        <w:rPr>
          <w:szCs w:val="22"/>
          <w:lang w:bidi="th-TH"/>
        </w:rPr>
        <w:t xml:space="preserve"> 2019</w:t>
      </w:r>
      <w:r w:rsidR="00A5407C">
        <w:rPr>
          <w:spacing w:val="4"/>
          <w:szCs w:val="22"/>
          <w:lang w:bidi="th-TH"/>
        </w:rPr>
        <w:t>;</w:t>
      </w:r>
      <w:r w:rsidRPr="000B6C14">
        <w:rPr>
          <w:spacing w:val="4"/>
          <w:szCs w:val="22"/>
          <w:lang w:bidi="th-TH"/>
        </w:rPr>
        <w:t xml:space="preserve"> changes in equity and cash flows for the</w:t>
      </w:r>
      <w:r w:rsidRPr="000B6C14">
        <w:rPr>
          <w:szCs w:val="22"/>
          <w:lang w:bidi="th-TH"/>
        </w:rPr>
        <w:t xml:space="preserve"> </w:t>
      </w:r>
      <w:r w:rsidR="00AB5DEA">
        <w:rPr>
          <w:szCs w:val="22"/>
          <w:lang w:bidi="th-TH"/>
        </w:rPr>
        <w:t>nine-month</w:t>
      </w:r>
      <w:r w:rsidR="00614953" w:rsidRPr="000B6C14">
        <w:rPr>
          <w:szCs w:val="22"/>
          <w:lang w:bidi="th-TH"/>
        </w:rPr>
        <w:t xml:space="preserve"> period ended 3</w:t>
      </w:r>
      <w:r w:rsidR="00EE5266" w:rsidRPr="000B6C14">
        <w:rPr>
          <w:szCs w:val="22"/>
          <w:lang w:bidi="th-TH"/>
        </w:rPr>
        <w:t xml:space="preserve">0 </w:t>
      </w:r>
      <w:r w:rsidR="00AB5DEA">
        <w:rPr>
          <w:szCs w:val="22"/>
          <w:lang w:bidi="th-TH"/>
        </w:rPr>
        <w:t>September</w:t>
      </w:r>
      <w:r w:rsidR="00EE5266" w:rsidRPr="000B6C14">
        <w:rPr>
          <w:szCs w:val="22"/>
          <w:lang w:bidi="th-TH"/>
        </w:rPr>
        <w:t xml:space="preserve"> </w:t>
      </w:r>
      <w:r w:rsidR="00614953" w:rsidRPr="000B6C14">
        <w:rPr>
          <w:szCs w:val="22"/>
          <w:lang w:bidi="th-TH"/>
        </w:rPr>
        <w:t>2019</w:t>
      </w:r>
      <w:r w:rsidRPr="000B6C14">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103A6B" w:rsidRPr="000B6C14">
        <w:rPr>
          <w:szCs w:val="22"/>
          <w:lang w:bidi="th-TH"/>
        </w:rPr>
        <w:t xml:space="preserve"> </w:t>
      </w:r>
    </w:p>
    <w:p w14:paraId="5010EE99" w14:textId="77777777" w:rsidR="00901ECD" w:rsidRPr="000B6C14" w:rsidRDefault="00901ECD" w:rsidP="003C0D69">
      <w:pPr>
        <w:jc w:val="both"/>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77777777"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65A18779" w14:textId="77777777" w:rsidR="00706B80" w:rsidRPr="000B6C14" w:rsidRDefault="00706B80" w:rsidP="009824AD">
      <w:pPr>
        <w:autoSpaceDE w:val="0"/>
        <w:autoSpaceDN w:val="0"/>
        <w:adjustRightInd w:val="0"/>
        <w:jc w:val="thaiDistribute"/>
        <w:rPr>
          <w:lang w:val="en-US" w:bidi="th-TH"/>
        </w:rPr>
      </w:pPr>
    </w:p>
    <w:p w14:paraId="00D71CE7" w14:textId="77777777" w:rsidR="00706B80" w:rsidRPr="000B6C14" w:rsidRDefault="00706B80" w:rsidP="009824AD">
      <w:pPr>
        <w:autoSpaceDE w:val="0"/>
        <w:autoSpaceDN w:val="0"/>
        <w:adjustRightInd w:val="0"/>
        <w:jc w:val="thaiDistribute"/>
        <w:rPr>
          <w:lang w:val="en-US" w:bidi="th-TH"/>
        </w:rPr>
      </w:pPr>
    </w:p>
    <w:p w14:paraId="577C8BA1" w14:textId="18123FF8" w:rsidR="007E2FEB" w:rsidRDefault="007E2FEB" w:rsidP="009824AD">
      <w:pPr>
        <w:autoSpaceDE w:val="0"/>
        <w:autoSpaceDN w:val="0"/>
        <w:adjustRightInd w:val="0"/>
        <w:jc w:val="thaiDistribute"/>
        <w:rPr>
          <w:rFonts w:cstheme="minorBidi"/>
          <w:lang w:val="en-US" w:bidi="th-TH"/>
        </w:rPr>
      </w:pPr>
    </w:p>
    <w:p w14:paraId="0F2CDCBF" w14:textId="77777777" w:rsidR="00EB6A1E" w:rsidRPr="00EB6A1E" w:rsidRDefault="00EB6A1E" w:rsidP="009824AD">
      <w:pPr>
        <w:autoSpaceDE w:val="0"/>
        <w:autoSpaceDN w:val="0"/>
        <w:adjustRightInd w:val="0"/>
        <w:jc w:val="thaiDistribute"/>
        <w:rPr>
          <w:rFonts w:cstheme="minorBidi" w:hint="cs"/>
          <w:lang w:val="en-US" w:bidi="th-TH"/>
        </w:rPr>
      </w:pPr>
    </w:p>
    <w:p w14:paraId="600584CA" w14:textId="77777777" w:rsidR="00C11327" w:rsidRPr="000B6C14" w:rsidRDefault="00C11327" w:rsidP="009824AD">
      <w:pPr>
        <w:autoSpaceDE w:val="0"/>
        <w:autoSpaceDN w:val="0"/>
        <w:adjustRightInd w:val="0"/>
        <w:jc w:val="thaiDistribute"/>
        <w:rPr>
          <w:lang w:val="en-US" w:bidi="th-TH"/>
        </w:rPr>
      </w:pPr>
    </w:p>
    <w:p w14:paraId="4EC434DD" w14:textId="77777777" w:rsidR="00706B80" w:rsidRPr="000B6C14" w:rsidRDefault="00706B80" w:rsidP="003A53C1">
      <w:pPr>
        <w:tabs>
          <w:tab w:val="left" w:pos="5670"/>
        </w:tabs>
        <w:spacing w:line="240" w:lineRule="atLeast"/>
        <w:rPr>
          <w:szCs w:val="22"/>
        </w:rPr>
      </w:pPr>
    </w:p>
    <w:p w14:paraId="582CE94F" w14:textId="77777777" w:rsidR="00B543F4" w:rsidRPr="000B6C14" w:rsidRDefault="00B543F4" w:rsidP="00B543F4">
      <w:pPr>
        <w:tabs>
          <w:tab w:val="left" w:pos="5670"/>
        </w:tabs>
        <w:spacing w:line="240" w:lineRule="atLeast"/>
        <w:rPr>
          <w:szCs w:val="22"/>
        </w:rPr>
      </w:pPr>
      <w:r w:rsidRPr="000B6C14">
        <w:rPr>
          <w:szCs w:val="22"/>
          <w:lang w:bidi="th-TH"/>
        </w:rPr>
        <w:t>(</w:t>
      </w:r>
      <w:r w:rsidRPr="000B6C14">
        <w:rPr>
          <w:szCs w:val="22"/>
        </w:rPr>
        <w:t>Watchara Pattarapitak</w:t>
      </w:r>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77777777" w:rsidR="00B543F4" w:rsidRPr="000B6C1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Pr="000B6C14">
        <w:rPr>
          <w:szCs w:val="22"/>
        </w:rPr>
        <w:t>6669</w:t>
      </w: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0FE9D161" w14:textId="77777777" w:rsidR="00EB6A1E" w:rsidRDefault="000414AC" w:rsidP="00B543F4">
      <w:pPr>
        <w:spacing w:line="240" w:lineRule="atLeast"/>
        <w:rPr>
          <w:szCs w:val="22"/>
        </w:rPr>
      </w:pPr>
      <w:r>
        <w:rPr>
          <w:szCs w:val="22"/>
        </w:rPr>
        <w:t>1</w:t>
      </w:r>
      <w:r w:rsidR="00AB5DEA">
        <w:rPr>
          <w:szCs w:val="22"/>
        </w:rPr>
        <w:t>2</w:t>
      </w:r>
      <w:r>
        <w:rPr>
          <w:szCs w:val="22"/>
        </w:rPr>
        <w:t xml:space="preserve"> </w:t>
      </w:r>
      <w:r w:rsidR="00AB5DEA">
        <w:rPr>
          <w:szCs w:val="22"/>
        </w:rPr>
        <w:t>November</w:t>
      </w:r>
      <w:r>
        <w:rPr>
          <w:szCs w:val="22"/>
        </w:rPr>
        <w:t xml:space="preserve"> 2019</w:t>
      </w:r>
    </w:p>
    <w:sectPr w:rsidR="00EB6A1E" w:rsidSect="00077884">
      <w:headerReference w:type="default" r:id="rId12"/>
      <w:footerReference w:type="default" r:id="rId13"/>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0D0DD" w14:textId="77777777" w:rsidR="00C53D6D" w:rsidRDefault="00C53D6D">
      <w:r>
        <w:separator/>
      </w:r>
    </w:p>
  </w:endnote>
  <w:endnote w:type="continuationSeparator" w:id="0">
    <w:p w14:paraId="1EEF1912" w14:textId="77777777" w:rsidR="00C53D6D" w:rsidRDefault="00C5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99909" w14:textId="77777777" w:rsidR="009904DF" w:rsidRDefault="009904DF"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9904DF" w:rsidRDefault="009904DF"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4C5F" w14:textId="77777777" w:rsidR="009904DF" w:rsidRPr="008B427B" w:rsidRDefault="009904DF"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9999A" w14:textId="77777777" w:rsidR="00EB6A1E" w:rsidRPr="008B427B" w:rsidRDefault="00EB6A1E" w:rsidP="008B427B">
    <w:pPr>
      <w:pStyle w:val="Footer"/>
      <w:jc w:val="center"/>
      <w:rPr>
        <w:i w:val="0"/>
        <w:iCs w:val="0"/>
        <w:color w:val="00000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1E1C" w14:textId="77777777" w:rsidR="00C53D6D" w:rsidRDefault="00C53D6D">
      <w:r>
        <w:separator/>
      </w:r>
    </w:p>
  </w:footnote>
  <w:footnote w:type="continuationSeparator" w:id="0">
    <w:p w14:paraId="1BE10121" w14:textId="77777777" w:rsidR="00C53D6D" w:rsidRDefault="00C53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06CE7" w14:textId="77777777" w:rsidR="009904DF" w:rsidRDefault="009904DF" w:rsidP="003C0D69">
    <w:pPr>
      <w:pStyle w:val="Header"/>
      <w:jc w:val="left"/>
      <w:rPr>
        <w:i w:val="0"/>
        <w:iCs/>
        <w:sz w:val="22"/>
        <w:szCs w:val="22"/>
        <w:lang w:val="en-US"/>
      </w:rPr>
    </w:pPr>
  </w:p>
  <w:p w14:paraId="451EC66A" w14:textId="77777777" w:rsidR="009904DF" w:rsidRDefault="009904DF" w:rsidP="003C0D69">
    <w:pPr>
      <w:pStyle w:val="Header"/>
      <w:jc w:val="left"/>
      <w:rPr>
        <w:i w:val="0"/>
        <w:iCs/>
        <w:sz w:val="22"/>
        <w:szCs w:val="22"/>
        <w:lang w:val="en-US"/>
      </w:rPr>
    </w:pPr>
  </w:p>
  <w:p w14:paraId="48AEAAF2" w14:textId="77777777" w:rsidR="009904DF" w:rsidRDefault="009904DF" w:rsidP="003C0D69">
    <w:pPr>
      <w:pStyle w:val="Header"/>
      <w:jc w:val="left"/>
      <w:rPr>
        <w:i w:val="0"/>
        <w:iCs/>
        <w:sz w:val="22"/>
        <w:szCs w:val="22"/>
        <w:lang w:val="en-US"/>
      </w:rPr>
    </w:pPr>
  </w:p>
  <w:p w14:paraId="6FE0E8F7" w14:textId="77777777" w:rsidR="009904DF" w:rsidRDefault="009904DF"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2F81" w14:textId="77777777" w:rsidR="009904DF" w:rsidRDefault="009904DF" w:rsidP="005471B4">
    <w:pPr>
      <w:pStyle w:val="Header"/>
      <w:jc w:val="left"/>
      <w:rPr>
        <w:i w:val="0"/>
        <w:iCs/>
        <w:sz w:val="22"/>
        <w:szCs w:val="22"/>
        <w:lang w:val="en-US"/>
      </w:rPr>
    </w:pPr>
  </w:p>
  <w:p w14:paraId="3CA231BE" w14:textId="77777777" w:rsidR="009904DF" w:rsidRDefault="009904DF" w:rsidP="005471B4">
    <w:pPr>
      <w:pStyle w:val="Header"/>
      <w:jc w:val="left"/>
      <w:rPr>
        <w:i w:val="0"/>
        <w:iCs/>
        <w:sz w:val="22"/>
        <w:szCs w:val="22"/>
        <w:lang w:val="en-US"/>
      </w:rPr>
    </w:pPr>
  </w:p>
  <w:p w14:paraId="355B239C" w14:textId="77777777" w:rsidR="009904DF" w:rsidRDefault="009904DF" w:rsidP="005471B4">
    <w:pPr>
      <w:pStyle w:val="Header"/>
      <w:jc w:val="left"/>
      <w:rPr>
        <w:i w:val="0"/>
        <w:iCs/>
        <w:sz w:val="22"/>
        <w:szCs w:val="22"/>
        <w:lang w:val="en-US"/>
      </w:rPr>
    </w:pPr>
  </w:p>
  <w:p w14:paraId="0471EC7F" w14:textId="77777777" w:rsidR="009904DF" w:rsidRDefault="009904DF" w:rsidP="005471B4">
    <w:pPr>
      <w:pStyle w:val="Header"/>
      <w:jc w:val="left"/>
      <w:rPr>
        <w:i w:val="0"/>
        <w:iCs/>
        <w:sz w:val="22"/>
        <w:szCs w:val="22"/>
        <w:lang w:val="en-US"/>
      </w:rPr>
    </w:pPr>
  </w:p>
  <w:p w14:paraId="218A68EE" w14:textId="77777777" w:rsidR="009904DF" w:rsidRDefault="009904DF" w:rsidP="005471B4">
    <w:pPr>
      <w:pStyle w:val="Header"/>
      <w:jc w:val="left"/>
      <w:rPr>
        <w:i w:val="0"/>
        <w:iCs/>
        <w:sz w:val="22"/>
        <w:szCs w:val="22"/>
        <w:lang w:val="en-US"/>
      </w:rPr>
    </w:pPr>
  </w:p>
  <w:p w14:paraId="55E82D0E" w14:textId="77777777" w:rsidR="009904DF" w:rsidRDefault="009904DF" w:rsidP="005471B4">
    <w:pPr>
      <w:pStyle w:val="Header"/>
      <w:jc w:val="left"/>
      <w:rPr>
        <w:i w:val="0"/>
        <w:iCs/>
        <w:sz w:val="22"/>
        <w:szCs w:val="22"/>
        <w:lang w:val="en-US"/>
      </w:rPr>
    </w:pPr>
  </w:p>
  <w:p w14:paraId="47154D93" w14:textId="77777777" w:rsidR="009904DF" w:rsidRDefault="009904DF" w:rsidP="005471B4">
    <w:pPr>
      <w:pStyle w:val="Header"/>
      <w:jc w:val="left"/>
      <w:rPr>
        <w:i w:val="0"/>
        <w:iCs/>
        <w:sz w:val="22"/>
        <w:szCs w:val="22"/>
        <w:lang w:val="en-US"/>
      </w:rPr>
    </w:pPr>
  </w:p>
  <w:p w14:paraId="174DD1ED" w14:textId="77777777" w:rsidR="009904DF" w:rsidRDefault="009904DF" w:rsidP="005471B4">
    <w:pPr>
      <w:pStyle w:val="Header"/>
      <w:jc w:val="left"/>
      <w:rPr>
        <w:i w:val="0"/>
        <w:iCs/>
        <w:sz w:val="22"/>
        <w:szCs w:val="22"/>
        <w:lang w:val="en-US"/>
      </w:rPr>
    </w:pPr>
  </w:p>
  <w:p w14:paraId="1F7B3C8E" w14:textId="77777777" w:rsidR="009904DF" w:rsidRDefault="009904DF" w:rsidP="005471B4">
    <w:pPr>
      <w:pStyle w:val="Header"/>
      <w:jc w:val="left"/>
      <w:rPr>
        <w:i w:val="0"/>
        <w:iCs/>
        <w:sz w:val="22"/>
        <w:szCs w:val="22"/>
        <w:lang w:val="en-US"/>
      </w:rPr>
    </w:pPr>
  </w:p>
  <w:p w14:paraId="55CEC3B0" w14:textId="77777777" w:rsidR="009904DF" w:rsidRDefault="009904DF" w:rsidP="005471B4">
    <w:pPr>
      <w:pStyle w:val="Header"/>
      <w:jc w:val="left"/>
      <w:rPr>
        <w:i w:val="0"/>
        <w:iCs/>
        <w:sz w:val="22"/>
        <w:szCs w:val="22"/>
        <w:lang w:val="en-US"/>
      </w:rPr>
    </w:pPr>
  </w:p>
  <w:p w14:paraId="7836284D" w14:textId="77777777" w:rsidR="009904DF" w:rsidRDefault="009904DF" w:rsidP="005471B4">
    <w:pPr>
      <w:pStyle w:val="Header"/>
      <w:jc w:val="left"/>
      <w:rPr>
        <w:i w:val="0"/>
        <w:iCs/>
        <w:sz w:val="22"/>
        <w:szCs w:val="22"/>
        <w:lang w:val="en-US"/>
      </w:rPr>
    </w:pPr>
  </w:p>
  <w:p w14:paraId="50B50B5B" w14:textId="77777777" w:rsidR="009904DF" w:rsidRDefault="009904DF" w:rsidP="005471B4">
    <w:pPr>
      <w:pStyle w:val="Header"/>
      <w:jc w:val="left"/>
      <w:rPr>
        <w:i w:val="0"/>
        <w:iCs/>
        <w:sz w:val="22"/>
        <w:szCs w:val="22"/>
        <w:lang w:val="en-US"/>
      </w:rPr>
    </w:pPr>
  </w:p>
  <w:p w14:paraId="4C8185CA" w14:textId="77777777" w:rsidR="009904DF" w:rsidRPr="005471B4" w:rsidRDefault="009904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F085" w14:textId="77777777" w:rsidR="009904DF" w:rsidRDefault="009904DF" w:rsidP="005471B4">
    <w:pPr>
      <w:pStyle w:val="Header"/>
      <w:jc w:val="left"/>
      <w:rPr>
        <w:rFonts w:cs="Angsana New"/>
        <w:b/>
        <w:bCs/>
        <w:i w:val="0"/>
        <w:iCs/>
        <w:sz w:val="24"/>
        <w:szCs w:val="24"/>
        <w:lang w:bidi="th-TH"/>
      </w:rPr>
    </w:pPr>
  </w:p>
  <w:p w14:paraId="2409DAC9" w14:textId="77777777" w:rsidR="009904DF" w:rsidRPr="005778F6" w:rsidRDefault="009904DF"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0"/>
  </w:num>
  <w:num w:numId="2">
    <w:abstractNumId w:val="6"/>
  </w:num>
  <w:num w:numId="3">
    <w:abstractNumId w:val="2"/>
  </w:num>
  <w:num w:numId="4">
    <w:abstractNumId w:val="15"/>
  </w:num>
  <w:num w:numId="5">
    <w:abstractNumId w:val="5"/>
  </w:num>
  <w:num w:numId="6">
    <w:abstractNumId w:val="16"/>
  </w:num>
  <w:num w:numId="7">
    <w:abstractNumId w:val="3"/>
  </w:num>
  <w:num w:numId="8">
    <w:abstractNumId w:val="17"/>
  </w:num>
  <w:num w:numId="9">
    <w:abstractNumId w:val="8"/>
  </w:num>
  <w:num w:numId="10">
    <w:abstractNumId w:val="9"/>
  </w:num>
  <w:num w:numId="11">
    <w:abstractNumId w:val="4"/>
  </w:num>
  <w:num w:numId="12">
    <w:abstractNumId w:val="14"/>
  </w:num>
  <w:num w:numId="13">
    <w:abstractNumId w:val="13"/>
  </w:num>
  <w:num w:numId="14">
    <w:abstractNumId w:val="11"/>
  </w:num>
  <w:num w:numId="15">
    <w:abstractNumId w:val="1"/>
  </w:num>
  <w:num w:numId="16">
    <w:abstractNumId w:val="18"/>
  </w:num>
  <w:num w:numId="17">
    <w:abstractNumId w:val="10"/>
  </w:num>
  <w:num w:numId="18">
    <w:abstractNumId w:val="12"/>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551"/>
    <w:rsid w:val="00010767"/>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D0C"/>
    <w:rsid w:val="00020EB4"/>
    <w:rsid w:val="0002113A"/>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B0"/>
    <w:rsid w:val="00041AEA"/>
    <w:rsid w:val="00041C1D"/>
    <w:rsid w:val="00041FF8"/>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50A"/>
    <w:rsid w:val="00055048"/>
    <w:rsid w:val="00055954"/>
    <w:rsid w:val="00055E10"/>
    <w:rsid w:val="00055EF9"/>
    <w:rsid w:val="00056605"/>
    <w:rsid w:val="000567EA"/>
    <w:rsid w:val="000568F7"/>
    <w:rsid w:val="00056C08"/>
    <w:rsid w:val="00057170"/>
    <w:rsid w:val="00057484"/>
    <w:rsid w:val="00057512"/>
    <w:rsid w:val="00057CC8"/>
    <w:rsid w:val="00057CF0"/>
    <w:rsid w:val="00057E42"/>
    <w:rsid w:val="000600BD"/>
    <w:rsid w:val="00060410"/>
    <w:rsid w:val="000606A1"/>
    <w:rsid w:val="0006115A"/>
    <w:rsid w:val="0006124E"/>
    <w:rsid w:val="0006137C"/>
    <w:rsid w:val="000614F9"/>
    <w:rsid w:val="000616AF"/>
    <w:rsid w:val="00061EB9"/>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D3B"/>
    <w:rsid w:val="000A04BC"/>
    <w:rsid w:val="000A059F"/>
    <w:rsid w:val="000A0684"/>
    <w:rsid w:val="000A0AE1"/>
    <w:rsid w:val="000A0B8A"/>
    <w:rsid w:val="000A0BA8"/>
    <w:rsid w:val="000A0CD3"/>
    <w:rsid w:val="000A0D9A"/>
    <w:rsid w:val="000A1424"/>
    <w:rsid w:val="000A1608"/>
    <w:rsid w:val="000A1731"/>
    <w:rsid w:val="000A1A35"/>
    <w:rsid w:val="000A2010"/>
    <w:rsid w:val="000A2170"/>
    <w:rsid w:val="000A2800"/>
    <w:rsid w:val="000A2CA0"/>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4E8"/>
    <w:rsid w:val="000B264A"/>
    <w:rsid w:val="000B2BCE"/>
    <w:rsid w:val="000B2E0F"/>
    <w:rsid w:val="000B2E6D"/>
    <w:rsid w:val="000B33D7"/>
    <w:rsid w:val="000B3550"/>
    <w:rsid w:val="000B36D8"/>
    <w:rsid w:val="000B3CF9"/>
    <w:rsid w:val="000B43E6"/>
    <w:rsid w:val="000B4946"/>
    <w:rsid w:val="000B49CD"/>
    <w:rsid w:val="000B4B4C"/>
    <w:rsid w:val="000B4D27"/>
    <w:rsid w:val="000B5856"/>
    <w:rsid w:val="000B5900"/>
    <w:rsid w:val="000B5923"/>
    <w:rsid w:val="000B5983"/>
    <w:rsid w:val="000B5B84"/>
    <w:rsid w:val="000B5B87"/>
    <w:rsid w:val="000B5D71"/>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71AE"/>
    <w:rsid w:val="000E783C"/>
    <w:rsid w:val="000E78FF"/>
    <w:rsid w:val="000E7AB9"/>
    <w:rsid w:val="000E7B8D"/>
    <w:rsid w:val="000E7E5C"/>
    <w:rsid w:val="000F01F7"/>
    <w:rsid w:val="000F03DE"/>
    <w:rsid w:val="000F04B6"/>
    <w:rsid w:val="000F0CFB"/>
    <w:rsid w:val="000F11A5"/>
    <w:rsid w:val="000F12B4"/>
    <w:rsid w:val="000F1666"/>
    <w:rsid w:val="000F1A1A"/>
    <w:rsid w:val="000F1BB7"/>
    <w:rsid w:val="000F1BD9"/>
    <w:rsid w:val="000F2763"/>
    <w:rsid w:val="000F27E8"/>
    <w:rsid w:val="000F29FB"/>
    <w:rsid w:val="000F2A5D"/>
    <w:rsid w:val="000F2ABF"/>
    <w:rsid w:val="000F2AE2"/>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4FF"/>
    <w:rsid w:val="0010051C"/>
    <w:rsid w:val="00100603"/>
    <w:rsid w:val="001009AF"/>
    <w:rsid w:val="00100E91"/>
    <w:rsid w:val="00100EA6"/>
    <w:rsid w:val="00100F78"/>
    <w:rsid w:val="00101393"/>
    <w:rsid w:val="00101A63"/>
    <w:rsid w:val="00101EAC"/>
    <w:rsid w:val="00102324"/>
    <w:rsid w:val="001023B7"/>
    <w:rsid w:val="0010273A"/>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6DC"/>
    <w:rsid w:val="00107940"/>
    <w:rsid w:val="00107FD4"/>
    <w:rsid w:val="001100C8"/>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A34"/>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52AC"/>
    <w:rsid w:val="00135550"/>
    <w:rsid w:val="001355D4"/>
    <w:rsid w:val="00135DCE"/>
    <w:rsid w:val="00136068"/>
    <w:rsid w:val="001361B8"/>
    <w:rsid w:val="00136563"/>
    <w:rsid w:val="00136734"/>
    <w:rsid w:val="00136904"/>
    <w:rsid w:val="00136ACF"/>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37B8"/>
    <w:rsid w:val="00143AA4"/>
    <w:rsid w:val="00143B65"/>
    <w:rsid w:val="00143C24"/>
    <w:rsid w:val="00143E7B"/>
    <w:rsid w:val="00143F7E"/>
    <w:rsid w:val="0014442A"/>
    <w:rsid w:val="001448B9"/>
    <w:rsid w:val="00144B82"/>
    <w:rsid w:val="00144E35"/>
    <w:rsid w:val="00144FBB"/>
    <w:rsid w:val="001452D8"/>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BC"/>
    <w:rsid w:val="00153E8D"/>
    <w:rsid w:val="00153F9A"/>
    <w:rsid w:val="001543E1"/>
    <w:rsid w:val="001546D4"/>
    <w:rsid w:val="00154FA2"/>
    <w:rsid w:val="001551E7"/>
    <w:rsid w:val="001557D4"/>
    <w:rsid w:val="00155BAC"/>
    <w:rsid w:val="00155BC6"/>
    <w:rsid w:val="00155BEA"/>
    <w:rsid w:val="00155C04"/>
    <w:rsid w:val="00156308"/>
    <w:rsid w:val="001566A0"/>
    <w:rsid w:val="001568A5"/>
    <w:rsid w:val="00157169"/>
    <w:rsid w:val="00157222"/>
    <w:rsid w:val="00157475"/>
    <w:rsid w:val="00157572"/>
    <w:rsid w:val="00157A6B"/>
    <w:rsid w:val="0016047A"/>
    <w:rsid w:val="0016064A"/>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5E1"/>
    <w:rsid w:val="001677CF"/>
    <w:rsid w:val="00170015"/>
    <w:rsid w:val="00170024"/>
    <w:rsid w:val="00170A31"/>
    <w:rsid w:val="00170A5F"/>
    <w:rsid w:val="00170D2F"/>
    <w:rsid w:val="0017174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CFC"/>
    <w:rsid w:val="001A5151"/>
    <w:rsid w:val="001A5536"/>
    <w:rsid w:val="001A562D"/>
    <w:rsid w:val="001A5826"/>
    <w:rsid w:val="001A5C9F"/>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63EC"/>
    <w:rsid w:val="001B68C0"/>
    <w:rsid w:val="001B7298"/>
    <w:rsid w:val="001B7564"/>
    <w:rsid w:val="001B7B59"/>
    <w:rsid w:val="001B7F7F"/>
    <w:rsid w:val="001C0369"/>
    <w:rsid w:val="001C046B"/>
    <w:rsid w:val="001C07B0"/>
    <w:rsid w:val="001C0F6C"/>
    <w:rsid w:val="001C108C"/>
    <w:rsid w:val="001C1133"/>
    <w:rsid w:val="001C1510"/>
    <w:rsid w:val="001C1520"/>
    <w:rsid w:val="001C19C2"/>
    <w:rsid w:val="001C19FB"/>
    <w:rsid w:val="001C1C5A"/>
    <w:rsid w:val="001C234D"/>
    <w:rsid w:val="001C2468"/>
    <w:rsid w:val="001C376A"/>
    <w:rsid w:val="001C3B1E"/>
    <w:rsid w:val="001C3DAF"/>
    <w:rsid w:val="001C401A"/>
    <w:rsid w:val="001C4080"/>
    <w:rsid w:val="001C45C8"/>
    <w:rsid w:val="001C4657"/>
    <w:rsid w:val="001C4B99"/>
    <w:rsid w:val="001C507B"/>
    <w:rsid w:val="001C555E"/>
    <w:rsid w:val="001C55E1"/>
    <w:rsid w:val="001C5BD5"/>
    <w:rsid w:val="001C6449"/>
    <w:rsid w:val="001C6473"/>
    <w:rsid w:val="001C6758"/>
    <w:rsid w:val="001C7104"/>
    <w:rsid w:val="001C7298"/>
    <w:rsid w:val="001C7581"/>
    <w:rsid w:val="001C77F2"/>
    <w:rsid w:val="001C7D44"/>
    <w:rsid w:val="001D01E6"/>
    <w:rsid w:val="001D0362"/>
    <w:rsid w:val="001D07BC"/>
    <w:rsid w:val="001D0AE9"/>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13E"/>
    <w:rsid w:val="001E6545"/>
    <w:rsid w:val="001E67FE"/>
    <w:rsid w:val="001E68D6"/>
    <w:rsid w:val="001E6A7B"/>
    <w:rsid w:val="001E6AE1"/>
    <w:rsid w:val="001E6BB9"/>
    <w:rsid w:val="001E6C6A"/>
    <w:rsid w:val="001E74BA"/>
    <w:rsid w:val="001E752C"/>
    <w:rsid w:val="001E77F9"/>
    <w:rsid w:val="001E7F9D"/>
    <w:rsid w:val="001F0337"/>
    <w:rsid w:val="001F05E8"/>
    <w:rsid w:val="001F0BC0"/>
    <w:rsid w:val="001F0CE9"/>
    <w:rsid w:val="001F0D0A"/>
    <w:rsid w:val="001F1021"/>
    <w:rsid w:val="001F13B4"/>
    <w:rsid w:val="001F1F58"/>
    <w:rsid w:val="001F23AB"/>
    <w:rsid w:val="001F24E1"/>
    <w:rsid w:val="001F2BBA"/>
    <w:rsid w:val="001F2BF0"/>
    <w:rsid w:val="001F2D7C"/>
    <w:rsid w:val="001F3854"/>
    <w:rsid w:val="001F3AC4"/>
    <w:rsid w:val="001F3F4E"/>
    <w:rsid w:val="001F4406"/>
    <w:rsid w:val="001F445B"/>
    <w:rsid w:val="001F47BF"/>
    <w:rsid w:val="001F49C3"/>
    <w:rsid w:val="001F49EF"/>
    <w:rsid w:val="001F4CDF"/>
    <w:rsid w:val="001F56D9"/>
    <w:rsid w:val="001F5B11"/>
    <w:rsid w:val="001F5BC9"/>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C81"/>
    <w:rsid w:val="00235D0E"/>
    <w:rsid w:val="00235F45"/>
    <w:rsid w:val="0023673E"/>
    <w:rsid w:val="00236F32"/>
    <w:rsid w:val="002370DD"/>
    <w:rsid w:val="002371EE"/>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42F"/>
    <w:rsid w:val="0024575D"/>
    <w:rsid w:val="00245E09"/>
    <w:rsid w:val="00246174"/>
    <w:rsid w:val="00246418"/>
    <w:rsid w:val="00246AAD"/>
    <w:rsid w:val="00246D65"/>
    <w:rsid w:val="00247109"/>
    <w:rsid w:val="002472E2"/>
    <w:rsid w:val="00247565"/>
    <w:rsid w:val="002475DC"/>
    <w:rsid w:val="0024761A"/>
    <w:rsid w:val="00247D09"/>
    <w:rsid w:val="0025051A"/>
    <w:rsid w:val="00250574"/>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D2F"/>
    <w:rsid w:val="00266F84"/>
    <w:rsid w:val="002671CF"/>
    <w:rsid w:val="00267AB9"/>
    <w:rsid w:val="002700D2"/>
    <w:rsid w:val="0027053F"/>
    <w:rsid w:val="00270868"/>
    <w:rsid w:val="00270A69"/>
    <w:rsid w:val="00270F2B"/>
    <w:rsid w:val="00270FAF"/>
    <w:rsid w:val="00270FBE"/>
    <w:rsid w:val="002710D6"/>
    <w:rsid w:val="00271336"/>
    <w:rsid w:val="002715D2"/>
    <w:rsid w:val="002716D4"/>
    <w:rsid w:val="00271A39"/>
    <w:rsid w:val="00271AEB"/>
    <w:rsid w:val="00271F4D"/>
    <w:rsid w:val="00272140"/>
    <w:rsid w:val="002726E9"/>
    <w:rsid w:val="00272872"/>
    <w:rsid w:val="00272ABA"/>
    <w:rsid w:val="00272BA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87"/>
    <w:rsid w:val="0027579C"/>
    <w:rsid w:val="00275906"/>
    <w:rsid w:val="00275B4B"/>
    <w:rsid w:val="00275BD9"/>
    <w:rsid w:val="00275BFF"/>
    <w:rsid w:val="00275CE9"/>
    <w:rsid w:val="00275D47"/>
    <w:rsid w:val="00275DF2"/>
    <w:rsid w:val="00275E96"/>
    <w:rsid w:val="00276019"/>
    <w:rsid w:val="0027613B"/>
    <w:rsid w:val="00276156"/>
    <w:rsid w:val="00276384"/>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77C1"/>
    <w:rsid w:val="002878F2"/>
    <w:rsid w:val="0028793E"/>
    <w:rsid w:val="00287C74"/>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D7B"/>
    <w:rsid w:val="002A1307"/>
    <w:rsid w:val="002A1906"/>
    <w:rsid w:val="002A1AB0"/>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D3D"/>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A89"/>
    <w:rsid w:val="002F593E"/>
    <w:rsid w:val="002F5EBD"/>
    <w:rsid w:val="002F60CB"/>
    <w:rsid w:val="002F6809"/>
    <w:rsid w:val="002F710E"/>
    <w:rsid w:val="002F7B78"/>
    <w:rsid w:val="002F7EE0"/>
    <w:rsid w:val="002F7F24"/>
    <w:rsid w:val="002F7F86"/>
    <w:rsid w:val="0030004B"/>
    <w:rsid w:val="00300573"/>
    <w:rsid w:val="00300799"/>
    <w:rsid w:val="00300BD4"/>
    <w:rsid w:val="00300CDC"/>
    <w:rsid w:val="00300EB1"/>
    <w:rsid w:val="003017A9"/>
    <w:rsid w:val="00301953"/>
    <w:rsid w:val="00302084"/>
    <w:rsid w:val="00302673"/>
    <w:rsid w:val="00303581"/>
    <w:rsid w:val="00303651"/>
    <w:rsid w:val="003038DF"/>
    <w:rsid w:val="00303A21"/>
    <w:rsid w:val="00303FC0"/>
    <w:rsid w:val="003040EB"/>
    <w:rsid w:val="003044A2"/>
    <w:rsid w:val="0030473E"/>
    <w:rsid w:val="00304854"/>
    <w:rsid w:val="00304A46"/>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674"/>
    <w:rsid w:val="003136D6"/>
    <w:rsid w:val="00313C5B"/>
    <w:rsid w:val="00313FB6"/>
    <w:rsid w:val="00314046"/>
    <w:rsid w:val="0031405F"/>
    <w:rsid w:val="0031419F"/>
    <w:rsid w:val="00314695"/>
    <w:rsid w:val="00314A60"/>
    <w:rsid w:val="00314B5F"/>
    <w:rsid w:val="00314C22"/>
    <w:rsid w:val="00314C4B"/>
    <w:rsid w:val="00314CAE"/>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B39"/>
    <w:rsid w:val="00353CFE"/>
    <w:rsid w:val="00354131"/>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518"/>
    <w:rsid w:val="0038094D"/>
    <w:rsid w:val="00380A0E"/>
    <w:rsid w:val="00380B71"/>
    <w:rsid w:val="00380FF9"/>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C34"/>
    <w:rsid w:val="003B564C"/>
    <w:rsid w:val="003B5B86"/>
    <w:rsid w:val="003B645D"/>
    <w:rsid w:val="003B65C0"/>
    <w:rsid w:val="003B706C"/>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873"/>
    <w:rsid w:val="00413896"/>
    <w:rsid w:val="00413D07"/>
    <w:rsid w:val="00413F43"/>
    <w:rsid w:val="0041427B"/>
    <w:rsid w:val="004145D0"/>
    <w:rsid w:val="00415094"/>
    <w:rsid w:val="00415602"/>
    <w:rsid w:val="00415AD1"/>
    <w:rsid w:val="00415D82"/>
    <w:rsid w:val="00416024"/>
    <w:rsid w:val="00416425"/>
    <w:rsid w:val="00416591"/>
    <w:rsid w:val="00416A63"/>
    <w:rsid w:val="00416BCD"/>
    <w:rsid w:val="004171C7"/>
    <w:rsid w:val="0041728F"/>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5023"/>
    <w:rsid w:val="00425110"/>
    <w:rsid w:val="00425241"/>
    <w:rsid w:val="00425448"/>
    <w:rsid w:val="00425B68"/>
    <w:rsid w:val="00425C11"/>
    <w:rsid w:val="00425C67"/>
    <w:rsid w:val="00425DC7"/>
    <w:rsid w:val="00425EE1"/>
    <w:rsid w:val="00426010"/>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B60"/>
    <w:rsid w:val="00433CE7"/>
    <w:rsid w:val="00433D72"/>
    <w:rsid w:val="00434219"/>
    <w:rsid w:val="0043437F"/>
    <w:rsid w:val="00434440"/>
    <w:rsid w:val="0043449C"/>
    <w:rsid w:val="00434839"/>
    <w:rsid w:val="004348E6"/>
    <w:rsid w:val="00434B44"/>
    <w:rsid w:val="00434CDE"/>
    <w:rsid w:val="00434E99"/>
    <w:rsid w:val="00434FEB"/>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DF6"/>
    <w:rsid w:val="0044723E"/>
    <w:rsid w:val="004476F6"/>
    <w:rsid w:val="00447A6C"/>
    <w:rsid w:val="00447ED9"/>
    <w:rsid w:val="004505B8"/>
    <w:rsid w:val="00450C5D"/>
    <w:rsid w:val="00451080"/>
    <w:rsid w:val="0045143D"/>
    <w:rsid w:val="004519DD"/>
    <w:rsid w:val="00451A7A"/>
    <w:rsid w:val="00451CCD"/>
    <w:rsid w:val="00452241"/>
    <w:rsid w:val="00452539"/>
    <w:rsid w:val="00452597"/>
    <w:rsid w:val="004527AC"/>
    <w:rsid w:val="00453253"/>
    <w:rsid w:val="00453836"/>
    <w:rsid w:val="0045437B"/>
    <w:rsid w:val="00454681"/>
    <w:rsid w:val="00454B0A"/>
    <w:rsid w:val="00455356"/>
    <w:rsid w:val="0045587C"/>
    <w:rsid w:val="00455C59"/>
    <w:rsid w:val="00455CD8"/>
    <w:rsid w:val="00455D3A"/>
    <w:rsid w:val="0045602D"/>
    <w:rsid w:val="00456295"/>
    <w:rsid w:val="004564E3"/>
    <w:rsid w:val="004566DF"/>
    <w:rsid w:val="00456855"/>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7AE"/>
    <w:rsid w:val="00462967"/>
    <w:rsid w:val="00462D7D"/>
    <w:rsid w:val="00462DBC"/>
    <w:rsid w:val="004636DA"/>
    <w:rsid w:val="004637E3"/>
    <w:rsid w:val="00463A88"/>
    <w:rsid w:val="00463AC0"/>
    <w:rsid w:val="004642B1"/>
    <w:rsid w:val="00464521"/>
    <w:rsid w:val="00464553"/>
    <w:rsid w:val="00464683"/>
    <w:rsid w:val="004646B8"/>
    <w:rsid w:val="00464716"/>
    <w:rsid w:val="00464760"/>
    <w:rsid w:val="004649AC"/>
    <w:rsid w:val="00464A6F"/>
    <w:rsid w:val="00464CA4"/>
    <w:rsid w:val="004659DB"/>
    <w:rsid w:val="00465B90"/>
    <w:rsid w:val="00465DF7"/>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CE0"/>
    <w:rsid w:val="0047516C"/>
    <w:rsid w:val="0047538C"/>
    <w:rsid w:val="004753C6"/>
    <w:rsid w:val="004757A5"/>
    <w:rsid w:val="00476104"/>
    <w:rsid w:val="004763D4"/>
    <w:rsid w:val="00476847"/>
    <w:rsid w:val="004769E3"/>
    <w:rsid w:val="00476A37"/>
    <w:rsid w:val="00476C9F"/>
    <w:rsid w:val="00476D5A"/>
    <w:rsid w:val="00477A48"/>
    <w:rsid w:val="00477D22"/>
    <w:rsid w:val="00477F74"/>
    <w:rsid w:val="0048017A"/>
    <w:rsid w:val="0048036C"/>
    <w:rsid w:val="00480381"/>
    <w:rsid w:val="0048040A"/>
    <w:rsid w:val="004804EF"/>
    <w:rsid w:val="004806AD"/>
    <w:rsid w:val="00480CFA"/>
    <w:rsid w:val="0048102B"/>
    <w:rsid w:val="00481367"/>
    <w:rsid w:val="00482752"/>
    <w:rsid w:val="00482762"/>
    <w:rsid w:val="00482808"/>
    <w:rsid w:val="00482E15"/>
    <w:rsid w:val="00482E3E"/>
    <w:rsid w:val="00483152"/>
    <w:rsid w:val="00483237"/>
    <w:rsid w:val="0048334F"/>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42B7"/>
    <w:rsid w:val="00494374"/>
    <w:rsid w:val="00494510"/>
    <w:rsid w:val="004945FE"/>
    <w:rsid w:val="00494F34"/>
    <w:rsid w:val="00494FE3"/>
    <w:rsid w:val="00495217"/>
    <w:rsid w:val="004953F3"/>
    <w:rsid w:val="00495BD2"/>
    <w:rsid w:val="00495EA5"/>
    <w:rsid w:val="00496076"/>
    <w:rsid w:val="00496240"/>
    <w:rsid w:val="00496A2B"/>
    <w:rsid w:val="00496AD2"/>
    <w:rsid w:val="00496CF9"/>
    <w:rsid w:val="00496E62"/>
    <w:rsid w:val="00497104"/>
    <w:rsid w:val="00497773"/>
    <w:rsid w:val="00497FCE"/>
    <w:rsid w:val="004A009F"/>
    <w:rsid w:val="004A03A9"/>
    <w:rsid w:val="004A090D"/>
    <w:rsid w:val="004A0F8C"/>
    <w:rsid w:val="004A18A7"/>
    <w:rsid w:val="004A1D55"/>
    <w:rsid w:val="004A1F30"/>
    <w:rsid w:val="004A1F68"/>
    <w:rsid w:val="004A2B18"/>
    <w:rsid w:val="004A2F25"/>
    <w:rsid w:val="004A2F30"/>
    <w:rsid w:val="004A30FE"/>
    <w:rsid w:val="004A394D"/>
    <w:rsid w:val="004A41B3"/>
    <w:rsid w:val="004A444C"/>
    <w:rsid w:val="004A457F"/>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CC6"/>
    <w:rsid w:val="0050086D"/>
    <w:rsid w:val="0050092D"/>
    <w:rsid w:val="00500D91"/>
    <w:rsid w:val="005010E7"/>
    <w:rsid w:val="005013D9"/>
    <w:rsid w:val="0050148E"/>
    <w:rsid w:val="005015D7"/>
    <w:rsid w:val="00501823"/>
    <w:rsid w:val="005018F4"/>
    <w:rsid w:val="00501B1B"/>
    <w:rsid w:val="00501E52"/>
    <w:rsid w:val="00501F27"/>
    <w:rsid w:val="00502664"/>
    <w:rsid w:val="005026A5"/>
    <w:rsid w:val="0050288D"/>
    <w:rsid w:val="00502897"/>
    <w:rsid w:val="00502B66"/>
    <w:rsid w:val="005035AF"/>
    <w:rsid w:val="00503EE8"/>
    <w:rsid w:val="00503FB1"/>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C0"/>
    <w:rsid w:val="00515329"/>
    <w:rsid w:val="00515878"/>
    <w:rsid w:val="005159AB"/>
    <w:rsid w:val="00515A09"/>
    <w:rsid w:val="00515E23"/>
    <w:rsid w:val="00516591"/>
    <w:rsid w:val="005165E7"/>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C8C"/>
    <w:rsid w:val="00525592"/>
    <w:rsid w:val="00525CA2"/>
    <w:rsid w:val="00525DCD"/>
    <w:rsid w:val="00525E81"/>
    <w:rsid w:val="00525EE8"/>
    <w:rsid w:val="005260B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90B"/>
    <w:rsid w:val="0053193C"/>
    <w:rsid w:val="00531B62"/>
    <w:rsid w:val="00531BA6"/>
    <w:rsid w:val="00531D0C"/>
    <w:rsid w:val="00531F2D"/>
    <w:rsid w:val="0053227B"/>
    <w:rsid w:val="005325BA"/>
    <w:rsid w:val="00532892"/>
    <w:rsid w:val="00533139"/>
    <w:rsid w:val="00533216"/>
    <w:rsid w:val="005333E9"/>
    <w:rsid w:val="00533466"/>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531"/>
    <w:rsid w:val="00557775"/>
    <w:rsid w:val="005577E1"/>
    <w:rsid w:val="00557AA8"/>
    <w:rsid w:val="00557F59"/>
    <w:rsid w:val="00557F7D"/>
    <w:rsid w:val="00560E1F"/>
    <w:rsid w:val="0056113C"/>
    <w:rsid w:val="0056116E"/>
    <w:rsid w:val="005613DD"/>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B8B"/>
    <w:rsid w:val="00573C82"/>
    <w:rsid w:val="00573E95"/>
    <w:rsid w:val="00573F7B"/>
    <w:rsid w:val="00574638"/>
    <w:rsid w:val="00574D16"/>
    <w:rsid w:val="00575666"/>
    <w:rsid w:val="005756E0"/>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6B"/>
    <w:rsid w:val="005C05F1"/>
    <w:rsid w:val="005C0801"/>
    <w:rsid w:val="005C09D0"/>
    <w:rsid w:val="005C0F67"/>
    <w:rsid w:val="005C2050"/>
    <w:rsid w:val="005C23AE"/>
    <w:rsid w:val="005C2A36"/>
    <w:rsid w:val="005C2B0E"/>
    <w:rsid w:val="005C2C50"/>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441"/>
    <w:rsid w:val="005E670D"/>
    <w:rsid w:val="005E68D9"/>
    <w:rsid w:val="005E6CA0"/>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70"/>
    <w:rsid w:val="005F4BA2"/>
    <w:rsid w:val="005F4DF1"/>
    <w:rsid w:val="005F527C"/>
    <w:rsid w:val="005F56E3"/>
    <w:rsid w:val="005F5790"/>
    <w:rsid w:val="005F5A3E"/>
    <w:rsid w:val="005F5E1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8FD"/>
    <w:rsid w:val="00603AC2"/>
    <w:rsid w:val="00603F59"/>
    <w:rsid w:val="00603F84"/>
    <w:rsid w:val="0060401B"/>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A0A"/>
    <w:rsid w:val="00620ACB"/>
    <w:rsid w:val="00620E82"/>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E30"/>
    <w:rsid w:val="00640106"/>
    <w:rsid w:val="0064047E"/>
    <w:rsid w:val="006404A1"/>
    <w:rsid w:val="00640C4F"/>
    <w:rsid w:val="00641277"/>
    <w:rsid w:val="006416D0"/>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79B"/>
    <w:rsid w:val="00650F77"/>
    <w:rsid w:val="0065148F"/>
    <w:rsid w:val="006515FE"/>
    <w:rsid w:val="0065182A"/>
    <w:rsid w:val="00651A8C"/>
    <w:rsid w:val="00651B58"/>
    <w:rsid w:val="00651C79"/>
    <w:rsid w:val="00651EA9"/>
    <w:rsid w:val="00651F64"/>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ABE"/>
    <w:rsid w:val="00670227"/>
    <w:rsid w:val="00670572"/>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A2"/>
    <w:rsid w:val="006E351A"/>
    <w:rsid w:val="006E3AB9"/>
    <w:rsid w:val="006E3B85"/>
    <w:rsid w:val="006E3D6B"/>
    <w:rsid w:val="006E41DD"/>
    <w:rsid w:val="006E47EE"/>
    <w:rsid w:val="006E50D0"/>
    <w:rsid w:val="006E547C"/>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6CF"/>
    <w:rsid w:val="006F5829"/>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914"/>
    <w:rsid w:val="00717A75"/>
    <w:rsid w:val="00717BC5"/>
    <w:rsid w:val="00717EB7"/>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EF7"/>
    <w:rsid w:val="00724F3A"/>
    <w:rsid w:val="00724F7D"/>
    <w:rsid w:val="00725093"/>
    <w:rsid w:val="007251DD"/>
    <w:rsid w:val="0072533D"/>
    <w:rsid w:val="007254AE"/>
    <w:rsid w:val="007256BF"/>
    <w:rsid w:val="00726335"/>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4299"/>
    <w:rsid w:val="00734377"/>
    <w:rsid w:val="007343B2"/>
    <w:rsid w:val="007343E8"/>
    <w:rsid w:val="00734AF3"/>
    <w:rsid w:val="00734B21"/>
    <w:rsid w:val="00734C06"/>
    <w:rsid w:val="00735271"/>
    <w:rsid w:val="00735374"/>
    <w:rsid w:val="00735DC5"/>
    <w:rsid w:val="00736462"/>
    <w:rsid w:val="007364C1"/>
    <w:rsid w:val="007364F8"/>
    <w:rsid w:val="007369D0"/>
    <w:rsid w:val="00736AE9"/>
    <w:rsid w:val="00736BC3"/>
    <w:rsid w:val="0073744E"/>
    <w:rsid w:val="0073745E"/>
    <w:rsid w:val="00737870"/>
    <w:rsid w:val="0073792A"/>
    <w:rsid w:val="00737A65"/>
    <w:rsid w:val="00740711"/>
    <w:rsid w:val="00740924"/>
    <w:rsid w:val="00740C26"/>
    <w:rsid w:val="00740DE0"/>
    <w:rsid w:val="007416AA"/>
    <w:rsid w:val="007418DA"/>
    <w:rsid w:val="00741A41"/>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524"/>
    <w:rsid w:val="007468CB"/>
    <w:rsid w:val="0074694E"/>
    <w:rsid w:val="00746AC8"/>
    <w:rsid w:val="00746CED"/>
    <w:rsid w:val="00747066"/>
    <w:rsid w:val="007471F5"/>
    <w:rsid w:val="00747241"/>
    <w:rsid w:val="00747247"/>
    <w:rsid w:val="007472D8"/>
    <w:rsid w:val="00747657"/>
    <w:rsid w:val="0074795F"/>
    <w:rsid w:val="007503AC"/>
    <w:rsid w:val="0075082A"/>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5A9C"/>
    <w:rsid w:val="007560E7"/>
    <w:rsid w:val="00756665"/>
    <w:rsid w:val="0075680F"/>
    <w:rsid w:val="007568E0"/>
    <w:rsid w:val="00756C2D"/>
    <w:rsid w:val="0075782A"/>
    <w:rsid w:val="00757BF8"/>
    <w:rsid w:val="007600E4"/>
    <w:rsid w:val="00760108"/>
    <w:rsid w:val="007602D4"/>
    <w:rsid w:val="007603B1"/>
    <w:rsid w:val="00760975"/>
    <w:rsid w:val="00760D88"/>
    <w:rsid w:val="00760FE6"/>
    <w:rsid w:val="00761039"/>
    <w:rsid w:val="007611AE"/>
    <w:rsid w:val="007612D6"/>
    <w:rsid w:val="00761791"/>
    <w:rsid w:val="007617E3"/>
    <w:rsid w:val="007618C5"/>
    <w:rsid w:val="0076234E"/>
    <w:rsid w:val="00762377"/>
    <w:rsid w:val="007629C4"/>
    <w:rsid w:val="00762C25"/>
    <w:rsid w:val="0076303E"/>
    <w:rsid w:val="007637F0"/>
    <w:rsid w:val="0076386F"/>
    <w:rsid w:val="00763EC5"/>
    <w:rsid w:val="007642AF"/>
    <w:rsid w:val="007643E9"/>
    <w:rsid w:val="007643FE"/>
    <w:rsid w:val="00764429"/>
    <w:rsid w:val="00764BDE"/>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B13"/>
    <w:rsid w:val="00773CA0"/>
    <w:rsid w:val="007741D9"/>
    <w:rsid w:val="00774CB1"/>
    <w:rsid w:val="00774E45"/>
    <w:rsid w:val="00774E52"/>
    <w:rsid w:val="0077544C"/>
    <w:rsid w:val="00775456"/>
    <w:rsid w:val="00775841"/>
    <w:rsid w:val="00775A14"/>
    <w:rsid w:val="00775CF6"/>
    <w:rsid w:val="00775E21"/>
    <w:rsid w:val="00775F57"/>
    <w:rsid w:val="00776236"/>
    <w:rsid w:val="0077651D"/>
    <w:rsid w:val="00776D9E"/>
    <w:rsid w:val="007772CE"/>
    <w:rsid w:val="0077755D"/>
    <w:rsid w:val="007777BC"/>
    <w:rsid w:val="00777C08"/>
    <w:rsid w:val="007803CC"/>
    <w:rsid w:val="00780512"/>
    <w:rsid w:val="00780548"/>
    <w:rsid w:val="0078083D"/>
    <w:rsid w:val="0078088C"/>
    <w:rsid w:val="00780B6A"/>
    <w:rsid w:val="00780C3D"/>
    <w:rsid w:val="00780C47"/>
    <w:rsid w:val="00780C77"/>
    <w:rsid w:val="00780E89"/>
    <w:rsid w:val="00780FB3"/>
    <w:rsid w:val="00781141"/>
    <w:rsid w:val="007814F2"/>
    <w:rsid w:val="00781A2E"/>
    <w:rsid w:val="00781D86"/>
    <w:rsid w:val="0078229C"/>
    <w:rsid w:val="007822AA"/>
    <w:rsid w:val="0078234B"/>
    <w:rsid w:val="00782804"/>
    <w:rsid w:val="00782AB0"/>
    <w:rsid w:val="00782BD2"/>
    <w:rsid w:val="00782BE2"/>
    <w:rsid w:val="00782C3F"/>
    <w:rsid w:val="00782D3B"/>
    <w:rsid w:val="00782DEB"/>
    <w:rsid w:val="00783120"/>
    <w:rsid w:val="00783555"/>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2018"/>
    <w:rsid w:val="00792039"/>
    <w:rsid w:val="007920B4"/>
    <w:rsid w:val="00792293"/>
    <w:rsid w:val="00792696"/>
    <w:rsid w:val="00792836"/>
    <w:rsid w:val="00792D0B"/>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B44"/>
    <w:rsid w:val="007A2788"/>
    <w:rsid w:val="007A28D3"/>
    <w:rsid w:val="007A295D"/>
    <w:rsid w:val="007A35D1"/>
    <w:rsid w:val="007A39D7"/>
    <w:rsid w:val="007A3C96"/>
    <w:rsid w:val="007A3E4B"/>
    <w:rsid w:val="007A40A0"/>
    <w:rsid w:val="007A411B"/>
    <w:rsid w:val="007A4B96"/>
    <w:rsid w:val="007A4BE5"/>
    <w:rsid w:val="007A4F02"/>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53E6"/>
    <w:rsid w:val="007B5657"/>
    <w:rsid w:val="007B567C"/>
    <w:rsid w:val="007B5798"/>
    <w:rsid w:val="007B6103"/>
    <w:rsid w:val="007B6388"/>
    <w:rsid w:val="007B64BE"/>
    <w:rsid w:val="007B67C8"/>
    <w:rsid w:val="007B67F9"/>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C09"/>
    <w:rsid w:val="007D1AB2"/>
    <w:rsid w:val="007D1C4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A8D"/>
    <w:rsid w:val="007E0BB9"/>
    <w:rsid w:val="007E1813"/>
    <w:rsid w:val="007E1E0E"/>
    <w:rsid w:val="007E2028"/>
    <w:rsid w:val="007E2041"/>
    <w:rsid w:val="007E2671"/>
    <w:rsid w:val="007E270F"/>
    <w:rsid w:val="007E2B12"/>
    <w:rsid w:val="007E2CCE"/>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3647"/>
    <w:rsid w:val="007F37C6"/>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CAB"/>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76"/>
    <w:rsid w:val="008249DC"/>
    <w:rsid w:val="00825661"/>
    <w:rsid w:val="00825832"/>
    <w:rsid w:val="008258AE"/>
    <w:rsid w:val="00825935"/>
    <w:rsid w:val="008263B3"/>
    <w:rsid w:val="00826740"/>
    <w:rsid w:val="00826AC3"/>
    <w:rsid w:val="00826BCC"/>
    <w:rsid w:val="00826F6D"/>
    <w:rsid w:val="00827790"/>
    <w:rsid w:val="00827FFE"/>
    <w:rsid w:val="00830422"/>
    <w:rsid w:val="00830700"/>
    <w:rsid w:val="00830E9E"/>
    <w:rsid w:val="0083149F"/>
    <w:rsid w:val="0083161C"/>
    <w:rsid w:val="00831986"/>
    <w:rsid w:val="00832242"/>
    <w:rsid w:val="00832B6B"/>
    <w:rsid w:val="0083301F"/>
    <w:rsid w:val="008334C9"/>
    <w:rsid w:val="008337F2"/>
    <w:rsid w:val="00833950"/>
    <w:rsid w:val="00833EF7"/>
    <w:rsid w:val="008341B5"/>
    <w:rsid w:val="00834297"/>
    <w:rsid w:val="00834777"/>
    <w:rsid w:val="0083487A"/>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100F"/>
    <w:rsid w:val="008416BA"/>
    <w:rsid w:val="00841B39"/>
    <w:rsid w:val="00841C86"/>
    <w:rsid w:val="00842499"/>
    <w:rsid w:val="00842582"/>
    <w:rsid w:val="008428B7"/>
    <w:rsid w:val="008429BC"/>
    <w:rsid w:val="00842A0E"/>
    <w:rsid w:val="0084319A"/>
    <w:rsid w:val="008431A7"/>
    <w:rsid w:val="008432E2"/>
    <w:rsid w:val="00843493"/>
    <w:rsid w:val="00843498"/>
    <w:rsid w:val="00843922"/>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557"/>
    <w:rsid w:val="0084679B"/>
    <w:rsid w:val="008467DB"/>
    <w:rsid w:val="00846830"/>
    <w:rsid w:val="00846B41"/>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60215"/>
    <w:rsid w:val="00860941"/>
    <w:rsid w:val="00860B69"/>
    <w:rsid w:val="008610AE"/>
    <w:rsid w:val="008611E5"/>
    <w:rsid w:val="008616F5"/>
    <w:rsid w:val="008619F1"/>
    <w:rsid w:val="00861A78"/>
    <w:rsid w:val="00861CC8"/>
    <w:rsid w:val="00861E12"/>
    <w:rsid w:val="00862024"/>
    <w:rsid w:val="00862028"/>
    <w:rsid w:val="00862523"/>
    <w:rsid w:val="00862630"/>
    <w:rsid w:val="00862B6E"/>
    <w:rsid w:val="00862FC3"/>
    <w:rsid w:val="00863074"/>
    <w:rsid w:val="00863350"/>
    <w:rsid w:val="00863797"/>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497"/>
    <w:rsid w:val="008935C1"/>
    <w:rsid w:val="00893772"/>
    <w:rsid w:val="00893D37"/>
    <w:rsid w:val="00893F5D"/>
    <w:rsid w:val="0089449D"/>
    <w:rsid w:val="0089451D"/>
    <w:rsid w:val="008946F1"/>
    <w:rsid w:val="00895771"/>
    <w:rsid w:val="00895F48"/>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BFA"/>
    <w:rsid w:val="008B5D79"/>
    <w:rsid w:val="008B5D9F"/>
    <w:rsid w:val="008B5FEA"/>
    <w:rsid w:val="008B6917"/>
    <w:rsid w:val="008B69C4"/>
    <w:rsid w:val="008B6A8F"/>
    <w:rsid w:val="008B6DC8"/>
    <w:rsid w:val="008B7414"/>
    <w:rsid w:val="008B7566"/>
    <w:rsid w:val="008B766C"/>
    <w:rsid w:val="008B77D5"/>
    <w:rsid w:val="008B793A"/>
    <w:rsid w:val="008C025D"/>
    <w:rsid w:val="008C03B9"/>
    <w:rsid w:val="008C116D"/>
    <w:rsid w:val="008C1447"/>
    <w:rsid w:val="008C15E6"/>
    <w:rsid w:val="008C192F"/>
    <w:rsid w:val="008C218B"/>
    <w:rsid w:val="008C2305"/>
    <w:rsid w:val="008C243C"/>
    <w:rsid w:val="008C245B"/>
    <w:rsid w:val="008C2D5F"/>
    <w:rsid w:val="008C2D72"/>
    <w:rsid w:val="008C306B"/>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C3A"/>
    <w:rsid w:val="008E6C77"/>
    <w:rsid w:val="008E6C86"/>
    <w:rsid w:val="008E75B3"/>
    <w:rsid w:val="008E763E"/>
    <w:rsid w:val="008E7D0B"/>
    <w:rsid w:val="008F0017"/>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7D9"/>
    <w:rsid w:val="008F38F2"/>
    <w:rsid w:val="008F39D7"/>
    <w:rsid w:val="008F3A0E"/>
    <w:rsid w:val="008F3A91"/>
    <w:rsid w:val="008F3DF6"/>
    <w:rsid w:val="008F420D"/>
    <w:rsid w:val="008F46A7"/>
    <w:rsid w:val="008F496E"/>
    <w:rsid w:val="008F4B51"/>
    <w:rsid w:val="008F4EEC"/>
    <w:rsid w:val="008F574A"/>
    <w:rsid w:val="008F5858"/>
    <w:rsid w:val="008F5CC9"/>
    <w:rsid w:val="008F5F29"/>
    <w:rsid w:val="008F66C9"/>
    <w:rsid w:val="008F6B7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70F5"/>
    <w:rsid w:val="00917164"/>
    <w:rsid w:val="009171B4"/>
    <w:rsid w:val="00917326"/>
    <w:rsid w:val="0091770A"/>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FF"/>
    <w:rsid w:val="00932F9D"/>
    <w:rsid w:val="0093310C"/>
    <w:rsid w:val="009332FA"/>
    <w:rsid w:val="00933656"/>
    <w:rsid w:val="0093402F"/>
    <w:rsid w:val="009341E8"/>
    <w:rsid w:val="00934485"/>
    <w:rsid w:val="00934967"/>
    <w:rsid w:val="00934C1D"/>
    <w:rsid w:val="00934F9D"/>
    <w:rsid w:val="00935159"/>
    <w:rsid w:val="0093562A"/>
    <w:rsid w:val="00935782"/>
    <w:rsid w:val="00935B60"/>
    <w:rsid w:val="0093646C"/>
    <w:rsid w:val="0093653C"/>
    <w:rsid w:val="009365A6"/>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DB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F8F"/>
    <w:rsid w:val="00946021"/>
    <w:rsid w:val="00946710"/>
    <w:rsid w:val="0094696E"/>
    <w:rsid w:val="009473D1"/>
    <w:rsid w:val="0094753A"/>
    <w:rsid w:val="00947598"/>
    <w:rsid w:val="009475BE"/>
    <w:rsid w:val="0094775F"/>
    <w:rsid w:val="009478C2"/>
    <w:rsid w:val="00947B5D"/>
    <w:rsid w:val="00947BAA"/>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833"/>
    <w:rsid w:val="00963E0B"/>
    <w:rsid w:val="00963E59"/>
    <w:rsid w:val="00964494"/>
    <w:rsid w:val="0096472B"/>
    <w:rsid w:val="0096487E"/>
    <w:rsid w:val="00964C91"/>
    <w:rsid w:val="00964E59"/>
    <w:rsid w:val="00964FD8"/>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DDB"/>
    <w:rsid w:val="00973043"/>
    <w:rsid w:val="0097305A"/>
    <w:rsid w:val="009737B0"/>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3C"/>
    <w:rsid w:val="009A42DD"/>
    <w:rsid w:val="009A44CA"/>
    <w:rsid w:val="009A485A"/>
    <w:rsid w:val="009A4CFC"/>
    <w:rsid w:val="009A4D52"/>
    <w:rsid w:val="009A50E8"/>
    <w:rsid w:val="009A53FB"/>
    <w:rsid w:val="009A5443"/>
    <w:rsid w:val="009A54CC"/>
    <w:rsid w:val="009A5621"/>
    <w:rsid w:val="009A5EF9"/>
    <w:rsid w:val="009A6E66"/>
    <w:rsid w:val="009A75F6"/>
    <w:rsid w:val="009A7845"/>
    <w:rsid w:val="009A7882"/>
    <w:rsid w:val="009A7C11"/>
    <w:rsid w:val="009B029E"/>
    <w:rsid w:val="009B05EC"/>
    <w:rsid w:val="009B084D"/>
    <w:rsid w:val="009B0938"/>
    <w:rsid w:val="009B0CD0"/>
    <w:rsid w:val="009B0FE2"/>
    <w:rsid w:val="009B10E6"/>
    <w:rsid w:val="009B145D"/>
    <w:rsid w:val="009B228D"/>
    <w:rsid w:val="009B2303"/>
    <w:rsid w:val="009B277B"/>
    <w:rsid w:val="009B2EFC"/>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DE3"/>
    <w:rsid w:val="009C32CE"/>
    <w:rsid w:val="009C392E"/>
    <w:rsid w:val="009C39B4"/>
    <w:rsid w:val="009C3AD9"/>
    <w:rsid w:val="009C3C8F"/>
    <w:rsid w:val="009C3EF3"/>
    <w:rsid w:val="009C4721"/>
    <w:rsid w:val="009C57E2"/>
    <w:rsid w:val="009C5CEB"/>
    <w:rsid w:val="009C5F09"/>
    <w:rsid w:val="009C6110"/>
    <w:rsid w:val="009C6466"/>
    <w:rsid w:val="009C646E"/>
    <w:rsid w:val="009C6D4D"/>
    <w:rsid w:val="009C6E0C"/>
    <w:rsid w:val="009C6FFC"/>
    <w:rsid w:val="009C70E7"/>
    <w:rsid w:val="009C71D0"/>
    <w:rsid w:val="009C776B"/>
    <w:rsid w:val="009C7AC8"/>
    <w:rsid w:val="009C7B7F"/>
    <w:rsid w:val="009D0418"/>
    <w:rsid w:val="009D0556"/>
    <w:rsid w:val="009D119B"/>
    <w:rsid w:val="009D162C"/>
    <w:rsid w:val="009D1750"/>
    <w:rsid w:val="009D2557"/>
    <w:rsid w:val="009D299C"/>
    <w:rsid w:val="009D2C17"/>
    <w:rsid w:val="009D2C37"/>
    <w:rsid w:val="009D3097"/>
    <w:rsid w:val="009D31F4"/>
    <w:rsid w:val="009D3787"/>
    <w:rsid w:val="009D3B2D"/>
    <w:rsid w:val="009D3C31"/>
    <w:rsid w:val="009D3FC7"/>
    <w:rsid w:val="009D50DE"/>
    <w:rsid w:val="009D54A8"/>
    <w:rsid w:val="009D56FB"/>
    <w:rsid w:val="009D59DF"/>
    <w:rsid w:val="009D60A7"/>
    <w:rsid w:val="009D6174"/>
    <w:rsid w:val="009D62E6"/>
    <w:rsid w:val="009D6E70"/>
    <w:rsid w:val="009D7013"/>
    <w:rsid w:val="009D7087"/>
    <w:rsid w:val="009D762F"/>
    <w:rsid w:val="009D7AE5"/>
    <w:rsid w:val="009D7DB1"/>
    <w:rsid w:val="009D7DC8"/>
    <w:rsid w:val="009E01C1"/>
    <w:rsid w:val="009E023F"/>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4297"/>
    <w:rsid w:val="009E43F2"/>
    <w:rsid w:val="009E4953"/>
    <w:rsid w:val="009E4C0A"/>
    <w:rsid w:val="009E4C47"/>
    <w:rsid w:val="009E4CDE"/>
    <w:rsid w:val="009E4D25"/>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E3"/>
    <w:rsid w:val="009E7ACB"/>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B54"/>
    <w:rsid w:val="00A0368A"/>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17DD"/>
    <w:rsid w:val="00A1188A"/>
    <w:rsid w:val="00A11D28"/>
    <w:rsid w:val="00A11F84"/>
    <w:rsid w:val="00A12D2A"/>
    <w:rsid w:val="00A12DB1"/>
    <w:rsid w:val="00A13103"/>
    <w:rsid w:val="00A1326F"/>
    <w:rsid w:val="00A1343A"/>
    <w:rsid w:val="00A1388F"/>
    <w:rsid w:val="00A13E0A"/>
    <w:rsid w:val="00A14053"/>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F38"/>
    <w:rsid w:val="00A4242D"/>
    <w:rsid w:val="00A42A4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5F17"/>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129C"/>
    <w:rsid w:val="00A614C9"/>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B7"/>
    <w:rsid w:val="00A739E7"/>
    <w:rsid w:val="00A74026"/>
    <w:rsid w:val="00A7423C"/>
    <w:rsid w:val="00A744DF"/>
    <w:rsid w:val="00A7452A"/>
    <w:rsid w:val="00A74827"/>
    <w:rsid w:val="00A7485A"/>
    <w:rsid w:val="00A75C5C"/>
    <w:rsid w:val="00A75DB5"/>
    <w:rsid w:val="00A75DDA"/>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B4E"/>
    <w:rsid w:val="00AE0E29"/>
    <w:rsid w:val="00AE0EA3"/>
    <w:rsid w:val="00AE111B"/>
    <w:rsid w:val="00AE14AB"/>
    <w:rsid w:val="00AE1631"/>
    <w:rsid w:val="00AE1C15"/>
    <w:rsid w:val="00AE1D47"/>
    <w:rsid w:val="00AE1D59"/>
    <w:rsid w:val="00AE2A56"/>
    <w:rsid w:val="00AE2AD3"/>
    <w:rsid w:val="00AE2F0A"/>
    <w:rsid w:val="00AE3457"/>
    <w:rsid w:val="00AE380B"/>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951"/>
    <w:rsid w:val="00AF6CB0"/>
    <w:rsid w:val="00AF6EC8"/>
    <w:rsid w:val="00AF717F"/>
    <w:rsid w:val="00AF7187"/>
    <w:rsid w:val="00AF722C"/>
    <w:rsid w:val="00AF722E"/>
    <w:rsid w:val="00AF758C"/>
    <w:rsid w:val="00AF784B"/>
    <w:rsid w:val="00AF78DB"/>
    <w:rsid w:val="00AF7E9C"/>
    <w:rsid w:val="00AF7ED4"/>
    <w:rsid w:val="00B00595"/>
    <w:rsid w:val="00B017BC"/>
    <w:rsid w:val="00B01AE8"/>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A88"/>
    <w:rsid w:val="00B05E30"/>
    <w:rsid w:val="00B0712F"/>
    <w:rsid w:val="00B07326"/>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887"/>
    <w:rsid w:val="00B11AC0"/>
    <w:rsid w:val="00B11DF4"/>
    <w:rsid w:val="00B11F84"/>
    <w:rsid w:val="00B11F98"/>
    <w:rsid w:val="00B1230E"/>
    <w:rsid w:val="00B12668"/>
    <w:rsid w:val="00B12886"/>
    <w:rsid w:val="00B13162"/>
    <w:rsid w:val="00B13376"/>
    <w:rsid w:val="00B134CA"/>
    <w:rsid w:val="00B1356A"/>
    <w:rsid w:val="00B13BDA"/>
    <w:rsid w:val="00B13D10"/>
    <w:rsid w:val="00B1403A"/>
    <w:rsid w:val="00B14AE4"/>
    <w:rsid w:val="00B14DA4"/>
    <w:rsid w:val="00B154E9"/>
    <w:rsid w:val="00B155CA"/>
    <w:rsid w:val="00B159CD"/>
    <w:rsid w:val="00B16042"/>
    <w:rsid w:val="00B16739"/>
    <w:rsid w:val="00B16D51"/>
    <w:rsid w:val="00B171BA"/>
    <w:rsid w:val="00B177EB"/>
    <w:rsid w:val="00B178CF"/>
    <w:rsid w:val="00B2067F"/>
    <w:rsid w:val="00B20767"/>
    <w:rsid w:val="00B20A88"/>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0FCC"/>
    <w:rsid w:val="00B5116C"/>
    <w:rsid w:val="00B511CD"/>
    <w:rsid w:val="00B51677"/>
    <w:rsid w:val="00B51ED5"/>
    <w:rsid w:val="00B52217"/>
    <w:rsid w:val="00B5257F"/>
    <w:rsid w:val="00B52898"/>
    <w:rsid w:val="00B52955"/>
    <w:rsid w:val="00B52F15"/>
    <w:rsid w:val="00B52FDA"/>
    <w:rsid w:val="00B536F9"/>
    <w:rsid w:val="00B5385C"/>
    <w:rsid w:val="00B5389B"/>
    <w:rsid w:val="00B53C2F"/>
    <w:rsid w:val="00B53C48"/>
    <w:rsid w:val="00B5406D"/>
    <w:rsid w:val="00B540AB"/>
    <w:rsid w:val="00B543F4"/>
    <w:rsid w:val="00B5452C"/>
    <w:rsid w:val="00B549A7"/>
    <w:rsid w:val="00B553AB"/>
    <w:rsid w:val="00B55441"/>
    <w:rsid w:val="00B55805"/>
    <w:rsid w:val="00B55CEF"/>
    <w:rsid w:val="00B5644E"/>
    <w:rsid w:val="00B564D4"/>
    <w:rsid w:val="00B5660D"/>
    <w:rsid w:val="00B566D9"/>
    <w:rsid w:val="00B567A9"/>
    <w:rsid w:val="00B56998"/>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B10"/>
    <w:rsid w:val="00B73BE8"/>
    <w:rsid w:val="00B74103"/>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15C"/>
    <w:rsid w:val="00BB04E4"/>
    <w:rsid w:val="00BB09EA"/>
    <w:rsid w:val="00BB0B80"/>
    <w:rsid w:val="00BB0B88"/>
    <w:rsid w:val="00BB149E"/>
    <w:rsid w:val="00BB19C7"/>
    <w:rsid w:val="00BB1AA6"/>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70F"/>
    <w:rsid w:val="00BC579D"/>
    <w:rsid w:val="00BC5B29"/>
    <w:rsid w:val="00BC64BC"/>
    <w:rsid w:val="00BC6578"/>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CBB"/>
    <w:rsid w:val="00BD6FA7"/>
    <w:rsid w:val="00BD710D"/>
    <w:rsid w:val="00BD7166"/>
    <w:rsid w:val="00BD72A5"/>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D49"/>
    <w:rsid w:val="00BF1DBF"/>
    <w:rsid w:val="00BF21CE"/>
    <w:rsid w:val="00BF31D0"/>
    <w:rsid w:val="00BF41E8"/>
    <w:rsid w:val="00BF435F"/>
    <w:rsid w:val="00BF47A8"/>
    <w:rsid w:val="00BF49D9"/>
    <w:rsid w:val="00BF50C2"/>
    <w:rsid w:val="00BF5464"/>
    <w:rsid w:val="00BF58C0"/>
    <w:rsid w:val="00BF5A21"/>
    <w:rsid w:val="00BF5C4B"/>
    <w:rsid w:val="00BF5F7C"/>
    <w:rsid w:val="00BF61DD"/>
    <w:rsid w:val="00BF650C"/>
    <w:rsid w:val="00BF691F"/>
    <w:rsid w:val="00BF6B23"/>
    <w:rsid w:val="00BF7528"/>
    <w:rsid w:val="00BF7B7D"/>
    <w:rsid w:val="00C00B18"/>
    <w:rsid w:val="00C01806"/>
    <w:rsid w:val="00C01841"/>
    <w:rsid w:val="00C01A3D"/>
    <w:rsid w:val="00C01B83"/>
    <w:rsid w:val="00C01BFA"/>
    <w:rsid w:val="00C020B5"/>
    <w:rsid w:val="00C021FA"/>
    <w:rsid w:val="00C029DD"/>
    <w:rsid w:val="00C03370"/>
    <w:rsid w:val="00C033A5"/>
    <w:rsid w:val="00C03724"/>
    <w:rsid w:val="00C03B7A"/>
    <w:rsid w:val="00C04605"/>
    <w:rsid w:val="00C04CAF"/>
    <w:rsid w:val="00C04D11"/>
    <w:rsid w:val="00C04DD0"/>
    <w:rsid w:val="00C04EF9"/>
    <w:rsid w:val="00C052A0"/>
    <w:rsid w:val="00C05328"/>
    <w:rsid w:val="00C060FB"/>
    <w:rsid w:val="00C06302"/>
    <w:rsid w:val="00C064A9"/>
    <w:rsid w:val="00C0651F"/>
    <w:rsid w:val="00C06709"/>
    <w:rsid w:val="00C06BF2"/>
    <w:rsid w:val="00C06DAB"/>
    <w:rsid w:val="00C07011"/>
    <w:rsid w:val="00C07030"/>
    <w:rsid w:val="00C0715B"/>
    <w:rsid w:val="00C072DE"/>
    <w:rsid w:val="00C077C3"/>
    <w:rsid w:val="00C07957"/>
    <w:rsid w:val="00C102CD"/>
    <w:rsid w:val="00C102EF"/>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76A"/>
    <w:rsid w:val="00C3185F"/>
    <w:rsid w:val="00C319F4"/>
    <w:rsid w:val="00C31B69"/>
    <w:rsid w:val="00C31E8B"/>
    <w:rsid w:val="00C321B6"/>
    <w:rsid w:val="00C324A3"/>
    <w:rsid w:val="00C32566"/>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31D"/>
    <w:rsid w:val="00C524CA"/>
    <w:rsid w:val="00C526BE"/>
    <w:rsid w:val="00C5280F"/>
    <w:rsid w:val="00C528C1"/>
    <w:rsid w:val="00C52BDD"/>
    <w:rsid w:val="00C52CE7"/>
    <w:rsid w:val="00C52D91"/>
    <w:rsid w:val="00C52FAA"/>
    <w:rsid w:val="00C5330B"/>
    <w:rsid w:val="00C53D6D"/>
    <w:rsid w:val="00C54012"/>
    <w:rsid w:val="00C54053"/>
    <w:rsid w:val="00C540A5"/>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63AE"/>
    <w:rsid w:val="00C6690A"/>
    <w:rsid w:val="00C6698D"/>
    <w:rsid w:val="00C669F4"/>
    <w:rsid w:val="00C66B19"/>
    <w:rsid w:val="00C66BA5"/>
    <w:rsid w:val="00C66EC2"/>
    <w:rsid w:val="00C66ECE"/>
    <w:rsid w:val="00C66FF4"/>
    <w:rsid w:val="00C6718A"/>
    <w:rsid w:val="00C67215"/>
    <w:rsid w:val="00C672C2"/>
    <w:rsid w:val="00C676F0"/>
    <w:rsid w:val="00C67A41"/>
    <w:rsid w:val="00C67F81"/>
    <w:rsid w:val="00C70324"/>
    <w:rsid w:val="00C705F9"/>
    <w:rsid w:val="00C706ED"/>
    <w:rsid w:val="00C706F2"/>
    <w:rsid w:val="00C7091D"/>
    <w:rsid w:val="00C7095B"/>
    <w:rsid w:val="00C7127C"/>
    <w:rsid w:val="00C71743"/>
    <w:rsid w:val="00C7198C"/>
    <w:rsid w:val="00C724AE"/>
    <w:rsid w:val="00C7254D"/>
    <w:rsid w:val="00C72A87"/>
    <w:rsid w:val="00C72DD5"/>
    <w:rsid w:val="00C732D9"/>
    <w:rsid w:val="00C73757"/>
    <w:rsid w:val="00C73E62"/>
    <w:rsid w:val="00C73EE7"/>
    <w:rsid w:val="00C746D4"/>
    <w:rsid w:val="00C749F8"/>
    <w:rsid w:val="00C74D51"/>
    <w:rsid w:val="00C752FF"/>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F"/>
    <w:rsid w:val="00CF0470"/>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FFB"/>
    <w:rsid w:val="00D0503E"/>
    <w:rsid w:val="00D05222"/>
    <w:rsid w:val="00D05374"/>
    <w:rsid w:val="00D05A38"/>
    <w:rsid w:val="00D05ABF"/>
    <w:rsid w:val="00D05BF9"/>
    <w:rsid w:val="00D05E0F"/>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9EF"/>
    <w:rsid w:val="00D14C2F"/>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441"/>
    <w:rsid w:val="00D54B18"/>
    <w:rsid w:val="00D54B5F"/>
    <w:rsid w:val="00D55307"/>
    <w:rsid w:val="00D55336"/>
    <w:rsid w:val="00D55A1F"/>
    <w:rsid w:val="00D55D49"/>
    <w:rsid w:val="00D55D82"/>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7073F"/>
    <w:rsid w:val="00D70953"/>
    <w:rsid w:val="00D70DBC"/>
    <w:rsid w:val="00D717F5"/>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E1"/>
    <w:rsid w:val="00D772D9"/>
    <w:rsid w:val="00D7743D"/>
    <w:rsid w:val="00D7768F"/>
    <w:rsid w:val="00D77773"/>
    <w:rsid w:val="00D77829"/>
    <w:rsid w:val="00D7799B"/>
    <w:rsid w:val="00D77B82"/>
    <w:rsid w:val="00D8082E"/>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9E8"/>
    <w:rsid w:val="00D95C34"/>
    <w:rsid w:val="00D96608"/>
    <w:rsid w:val="00D96808"/>
    <w:rsid w:val="00D9693D"/>
    <w:rsid w:val="00D97282"/>
    <w:rsid w:val="00D9732C"/>
    <w:rsid w:val="00D97650"/>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E0C"/>
    <w:rsid w:val="00DA3E24"/>
    <w:rsid w:val="00DA416B"/>
    <w:rsid w:val="00DA42BB"/>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A0B"/>
    <w:rsid w:val="00DC401F"/>
    <w:rsid w:val="00DC4133"/>
    <w:rsid w:val="00DC4418"/>
    <w:rsid w:val="00DC4439"/>
    <w:rsid w:val="00DC4610"/>
    <w:rsid w:val="00DC507E"/>
    <w:rsid w:val="00DC54FB"/>
    <w:rsid w:val="00DC5CC2"/>
    <w:rsid w:val="00DC5D6F"/>
    <w:rsid w:val="00DC609C"/>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9D6"/>
    <w:rsid w:val="00DE6C45"/>
    <w:rsid w:val="00DE71CD"/>
    <w:rsid w:val="00DE757F"/>
    <w:rsid w:val="00DE772B"/>
    <w:rsid w:val="00DE7936"/>
    <w:rsid w:val="00DE795B"/>
    <w:rsid w:val="00DE79D1"/>
    <w:rsid w:val="00DE7A0C"/>
    <w:rsid w:val="00DE7A64"/>
    <w:rsid w:val="00DF00E1"/>
    <w:rsid w:val="00DF0400"/>
    <w:rsid w:val="00DF05AB"/>
    <w:rsid w:val="00DF098B"/>
    <w:rsid w:val="00DF0ACB"/>
    <w:rsid w:val="00DF2030"/>
    <w:rsid w:val="00DF2DF5"/>
    <w:rsid w:val="00DF31CC"/>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60CD"/>
    <w:rsid w:val="00DF61ED"/>
    <w:rsid w:val="00DF6203"/>
    <w:rsid w:val="00DF6674"/>
    <w:rsid w:val="00DF6F14"/>
    <w:rsid w:val="00DF7101"/>
    <w:rsid w:val="00DF72FD"/>
    <w:rsid w:val="00DF740E"/>
    <w:rsid w:val="00DF7672"/>
    <w:rsid w:val="00E00190"/>
    <w:rsid w:val="00E005AA"/>
    <w:rsid w:val="00E00718"/>
    <w:rsid w:val="00E00D07"/>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5047F"/>
    <w:rsid w:val="00E50551"/>
    <w:rsid w:val="00E5101A"/>
    <w:rsid w:val="00E512C2"/>
    <w:rsid w:val="00E51420"/>
    <w:rsid w:val="00E51601"/>
    <w:rsid w:val="00E51C1F"/>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6252"/>
    <w:rsid w:val="00E66672"/>
    <w:rsid w:val="00E66F61"/>
    <w:rsid w:val="00E671DF"/>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B20"/>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96"/>
    <w:rsid w:val="00EA37E3"/>
    <w:rsid w:val="00EA3B67"/>
    <w:rsid w:val="00EA3DA1"/>
    <w:rsid w:val="00EA4019"/>
    <w:rsid w:val="00EA4240"/>
    <w:rsid w:val="00EA44F9"/>
    <w:rsid w:val="00EA48F2"/>
    <w:rsid w:val="00EA4917"/>
    <w:rsid w:val="00EA49F8"/>
    <w:rsid w:val="00EA4B2F"/>
    <w:rsid w:val="00EA4F25"/>
    <w:rsid w:val="00EA5713"/>
    <w:rsid w:val="00EA585A"/>
    <w:rsid w:val="00EA5C12"/>
    <w:rsid w:val="00EA5C88"/>
    <w:rsid w:val="00EA652E"/>
    <w:rsid w:val="00EA675B"/>
    <w:rsid w:val="00EA69F4"/>
    <w:rsid w:val="00EA6AD4"/>
    <w:rsid w:val="00EA71EA"/>
    <w:rsid w:val="00EA737D"/>
    <w:rsid w:val="00EA751C"/>
    <w:rsid w:val="00EA7641"/>
    <w:rsid w:val="00EA77B0"/>
    <w:rsid w:val="00EA7906"/>
    <w:rsid w:val="00EA7C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4259"/>
    <w:rsid w:val="00EB439B"/>
    <w:rsid w:val="00EB43EA"/>
    <w:rsid w:val="00EB514B"/>
    <w:rsid w:val="00EB559C"/>
    <w:rsid w:val="00EB5C19"/>
    <w:rsid w:val="00EB5CE4"/>
    <w:rsid w:val="00EB5FA5"/>
    <w:rsid w:val="00EB6613"/>
    <w:rsid w:val="00EB6976"/>
    <w:rsid w:val="00EB6A1E"/>
    <w:rsid w:val="00EB6C3F"/>
    <w:rsid w:val="00EB6D93"/>
    <w:rsid w:val="00EB76D4"/>
    <w:rsid w:val="00EB774A"/>
    <w:rsid w:val="00EB7935"/>
    <w:rsid w:val="00EB7C9C"/>
    <w:rsid w:val="00EB7D2E"/>
    <w:rsid w:val="00EC0051"/>
    <w:rsid w:val="00EC04E1"/>
    <w:rsid w:val="00EC0595"/>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EF1"/>
    <w:rsid w:val="00EE3086"/>
    <w:rsid w:val="00EE30CA"/>
    <w:rsid w:val="00EE30D4"/>
    <w:rsid w:val="00EE30D9"/>
    <w:rsid w:val="00EE3119"/>
    <w:rsid w:val="00EE3140"/>
    <w:rsid w:val="00EE344D"/>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5BB"/>
    <w:rsid w:val="00EF07B7"/>
    <w:rsid w:val="00EF07C8"/>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A32"/>
    <w:rsid w:val="00F02DDC"/>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232D"/>
    <w:rsid w:val="00F12452"/>
    <w:rsid w:val="00F12AD6"/>
    <w:rsid w:val="00F12AE1"/>
    <w:rsid w:val="00F131BD"/>
    <w:rsid w:val="00F131EE"/>
    <w:rsid w:val="00F138BC"/>
    <w:rsid w:val="00F13930"/>
    <w:rsid w:val="00F13B2E"/>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86"/>
    <w:rsid w:val="00F170D7"/>
    <w:rsid w:val="00F17131"/>
    <w:rsid w:val="00F17262"/>
    <w:rsid w:val="00F172B1"/>
    <w:rsid w:val="00F17A0E"/>
    <w:rsid w:val="00F17B2F"/>
    <w:rsid w:val="00F2001F"/>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D60"/>
    <w:rsid w:val="00F23E0E"/>
    <w:rsid w:val="00F24072"/>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CF6"/>
    <w:rsid w:val="00F40D90"/>
    <w:rsid w:val="00F41125"/>
    <w:rsid w:val="00F413A3"/>
    <w:rsid w:val="00F421F7"/>
    <w:rsid w:val="00F4289B"/>
    <w:rsid w:val="00F42956"/>
    <w:rsid w:val="00F42BB5"/>
    <w:rsid w:val="00F42EB6"/>
    <w:rsid w:val="00F431A0"/>
    <w:rsid w:val="00F4322B"/>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DE4"/>
    <w:rsid w:val="00F80FF7"/>
    <w:rsid w:val="00F8170F"/>
    <w:rsid w:val="00F8173E"/>
    <w:rsid w:val="00F81967"/>
    <w:rsid w:val="00F81A32"/>
    <w:rsid w:val="00F820E3"/>
    <w:rsid w:val="00F82118"/>
    <w:rsid w:val="00F8212B"/>
    <w:rsid w:val="00F821B5"/>
    <w:rsid w:val="00F822F2"/>
    <w:rsid w:val="00F824CC"/>
    <w:rsid w:val="00F828DD"/>
    <w:rsid w:val="00F82A55"/>
    <w:rsid w:val="00F82A5D"/>
    <w:rsid w:val="00F82E4F"/>
    <w:rsid w:val="00F82EE7"/>
    <w:rsid w:val="00F83355"/>
    <w:rsid w:val="00F837AF"/>
    <w:rsid w:val="00F83C12"/>
    <w:rsid w:val="00F83C29"/>
    <w:rsid w:val="00F83EFE"/>
    <w:rsid w:val="00F8405A"/>
    <w:rsid w:val="00F84149"/>
    <w:rsid w:val="00F845C4"/>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460"/>
    <w:rsid w:val="00F917EA"/>
    <w:rsid w:val="00F9195E"/>
    <w:rsid w:val="00F91A8C"/>
    <w:rsid w:val="00F91B40"/>
    <w:rsid w:val="00F91E43"/>
    <w:rsid w:val="00F91EC8"/>
    <w:rsid w:val="00F91F7B"/>
    <w:rsid w:val="00F925F8"/>
    <w:rsid w:val="00F92AF5"/>
    <w:rsid w:val="00F92C85"/>
    <w:rsid w:val="00F92E21"/>
    <w:rsid w:val="00F92F16"/>
    <w:rsid w:val="00F93517"/>
    <w:rsid w:val="00F93866"/>
    <w:rsid w:val="00F941F7"/>
    <w:rsid w:val="00F94360"/>
    <w:rsid w:val="00F943E6"/>
    <w:rsid w:val="00F94AFA"/>
    <w:rsid w:val="00F94B32"/>
    <w:rsid w:val="00F94EA9"/>
    <w:rsid w:val="00F954A8"/>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95A"/>
    <w:rsid w:val="00FA1E0F"/>
    <w:rsid w:val="00FA1E93"/>
    <w:rsid w:val="00FA1ED2"/>
    <w:rsid w:val="00FA23C4"/>
    <w:rsid w:val="00FA262B"/>
    <w:rsid w:val="00FA289E"/>
    <w:rsid w:val="00FA2FE6"/>
    <w:rsid w:val="00FA34EB"/>
    <w:rsid w:val="00FA369F"/>
    <w:rsid w:val="00FA3A1D"/>
    <w:rsid w:val="00FA41A2"/>
    <w:rsid w:val="00FA41B6"/>
    <w:rsid w:val="00FA4CFB"/>
    <w:rsid w:val="00FA520B"/>
    <w:rsid w:val="00FA5736"/>
    <w:rsid w:val="00FA5F0C"/>
    <w:rsid w:val="00FA5F8B"/>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E5F"/>
    <w:rsid w:val="00FB3F47"/>
    <w:rsid w:val="00FB42B0"/>
    <w:rsid w:val="00FB4420"/>
    <w:rsid w:val="00FB44B9"/>
    <w:rsid w:val="00FB495C"/>
    <w:rsid w:val="00FB4BFD"/>
    <w:rsid w:val="00FB52BE"/>
    <w:rsid w:val="00FB532B"/>
    <w:rsid w:val="00FB5B03"/>
    <w:rsid w:val="00FB5C13"/>
    <w:rsid w:val="00FB6038"/>
    <w:rsid w:val="00FB661A"/>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E9E"/>
    <w:rsid w:val="00FD35F2"/>
    <w:rsid w:val="00FD38FE"/>
    <w:rsid w:val="00FD39EA"/>
    <w:rsid w:val="00FD3CDD"/>
    <w:rsid w:val="00FD4105"/>
    <w:rsid w:val="00FD43AD"/>
    <w:rsid w:val="00FD47C8"/>
    <w:rsid w:val="00FD4B7B"/>
    <w:rsid w:val="00FD4D53"/>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32C"/>
    <w:rsid w:val="00FF2612"/>
    <w:rsid w:val="00FF2674"/>
    <w:rsid w:val="00FF2751"/>
    <w:rsid w:val="00FF27B6"/>
    <w:rsid w:val="00FF29DE"/>
    <w:rsid w:val="00FF2D86"/>
    <w:rsid w:val="00FF2E6F"/>
    <w:rsid w:val="00FF2E77"/>
    <w:rsid w:val="00FF32CA"/>
    <w:rsid w:val="00FF34B6"/>
    <w:rsid w:val="00FF3825"/>
    <w:rsid w:val="00FF3C4B"/>
    <w:rsid w:val="00FF428C"/>
    <w:rsid w:val="00FF4DD8"/>
    <w:rsid w:val="00FF524E"/>
    <w:rsid w:val="00FF5273"/>
    <w:rsid w:val="00FF52F5"/>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DA784-F47C-4C76-8F82-A4E04379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Pages>
  <Words>315</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2019-11-11T10:26:00Z</cp:lastPrinted>
  <dcterms:created xsi:type="dcterms:W3CDTF">2019-11-12T10:11:00Z</dcterms:created>
  <dcterms:modified xsi:type="dcterms:W3CDTF">2019-11-12T10:23:00Z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