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30C4D7" w14:textId="77777777" w:rsidR="00B036A2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55FC4D49" w14:textId="77777777" w:rsidR="00B036A2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B2DD9E9" w14:textId="77777777" w:rsidR="00B036A2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390DAB2B" w14:textId="77777777" w:rsidR="00446209" w:rsidRDefault="00446209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5C6C5D32" w14:textId="77777777" w:rsidR="00446209" w:rsidRDefault="00446209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440396E" w14:textId="77777777" w:rsidR="00446209" w:rsidRPr="00113C05" w:rsidRDefault="00446209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EE80ADF" w14:textId="77777777" w:rsidR="00561F59" w:rsidRPr="00904E4C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904E4C">
        <w:rPr>
          <w:rFonts w:ascii="Angsana New" w:hAnsi="Angsana New" w:cs="Angsana New"/>
          <w:sz w:val="52"/>
          <w:szCs w:val="52"/>
          <w:cs/>
        </w:rPr>
        <w:t>บริษัท</w:t>
      </w:r>
      <w:r w:rsidR="00CC2AA4" w:rsidRPr="00904E4C">
        <w:rPr>
          <w:rFonts w:ascii="Angsana New" w:hAnsi="Angsana New" w:cs="Angsana New"/>
          <w:sz w:val="52"/>
          <w:szCs w:val="52"/>
        </w:rPr>
        <w:t xml:space="preserve"> </w:t>
      </w:r>
      <w:r w:rsidRPr="00904E4C">
        <w:rPr>
          <w:rFonts w:ascii="Angsana New" w:hAnsi="Angsana New" w:cs="Angsana New"/>
          <w:sz w:val="52"/>
          <w:szCs w:val="52"/>
          <w:cs/>
        </w:rPr>
        <w:t>คอปเปอร์</w:t>
      </w:r>
      <w:r w:rsidR="00F60316" w:rsidRPr="00904E4C">
        <w:rPr>
          <w:rFonts w:ascii="Angsana New" w:hAnsi="Angsana New" w:cs="Angsana New"/>
          <w:sz w:val="52"/>
          <w:szCs w:val="52"/>
        </w:rPr>
        <w:t xml:space="preserve"> </w:t>
      </w:r>
      <w:r w:rsidRPr="00904E4C">
        <w:rPr>
          <w:rFonts w:ascii="Angsana New" w:hAnsi="Angsana New" w:cs="Angsana New"/>
          <w:sz w:val="52"/>
          <w:szCs w:val="52"/>
          <w:cs/>
        </w:rPr>
        <w:t>ไวร์ด จำกัด</w:t>
      </w:r>
      <w:r w:rsidR="00561F59" w:rsidRPr="00904E4C">
        <w:rPr>
          <w:rFonts w:ascii="Angsana New" w:hAnsi="Angsana New" w:cs="Angsana New" w:hint="cs"/>
          <w:sz w:val="52"/>
          <w:szCs w:val="52"/>
          <w:cs/>
        </w:rPr>
        <w:t xml:space="preserve"> (มหาชน)</w:t>
      </w:r>
    </w:p>
    <w:p w14:paraId="56F60C04" w14:textId="77777777" w:rsidR="00B036A2" w:rsidRPr="00904E4C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904E4C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3837CACC" w14:textId="77777777" w:rsidR="00B036A2" w:rsidRPr="00904E4C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F6BC9AD" w14:textId="77777777" w:rsidR="00860C89" w:rsidRPr="00904E4C" w:rsidRDefault="00860C89" w:rsidP="00860C8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04E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</w:t>
      </w:r>
      <w:r w:rsidR="00802C27" w:rsidRPr="00904E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7524DC51" w14:textId="53A1D5C3" w:rsidR="000A48BA" w:rsidRPr="00904E4C" w:rsidRDefault="00860C89" w:rsidP="00860C8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04E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EC3FC0" w:rsidRPr="00904E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904E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904E4C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Pr="00904E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0</w:t>
      </w:r>
      <w:r w:rsidRPr="00904E4C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EC3FC0" w:rsidRPr="00904E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0A48BA" w:rsidRPr="00904E4C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733BE9" w:rsidRPr="00904E4C">
        <w:rPr>
          <w:rFonts w:ascii="Angsana New" w:hAnsi="Angsana New" w:cs="Angsana New"/>
          <w:b w:val="0"/>
          <w:bCs w:val="0"/>
          <w:sz w:val="32"/>
          <w:szCs w:val="32"/>
        </w:rPr>
        <w:t>2562</w:t>
      </w:r>
    </w:p>
    <w:p w14:paraId="222513E7" w14:textId="77777777" w:rsidR="000A48BA" w:rsidRPr="00904E4C" w:rsidRDefault="000A48BA" w:rsidP="000A48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04E4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3793DCB" w14:textId="77777777" w:rsidR="000A48BA" w:rsidRPr="00904E4C" w:rsidRDefault="000A48BA" w:rsidP="000A48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04E4C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6B27DE" w:rsidRPr="00904E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904E4C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D44430D" w14:textId="77777777" w:rsidR="00B036A2" w:rsidRPr="00904E4C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1ECD2D4E" w14:textId="77777777" w:rsidR="00B036A2" w:rsidRPr="00904E4C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 w:cs="Angsana New"/>
          <w:sz w:val="30"/>
          <w:szCs w:val="30"/>
        </w:rPr>
      </w:pPr>
    </w:p>
    <w:p w14:paraId="404FCC2C" w14:textId="77777777" w:rsidR="00446209" w:rsidRPr="00904E4C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 w:cs="Angsana New"/>
          <w:sz w:val="30"/>
          <w:szCs w:val="30"/>
        </w:rPr>
      </w:pPr>
    </w:p>
    <w:p w14:paraId="50588EB9" w14:textId="77777777" w:rsidR="00446209" w:rsidRPr="00904E4C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 w:cs="Angsana New"/>
          <w:sz w:val="30"/>
          <w:szCs w:val="30"/>
        </w:rPr>
      </w:pPr>
    </w:p>
    <w:p w14:paraId="706827C5" w14:textId="77777777" w:rsidR="00446209" w:rsidRPr="00904E4C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 w:cs="Angsana New"/>
          <w:sz w:val="30"/>
          <w:szCs w:val="30"/>
        </w:rPr>
      </w:pPr>
    </w:p>
    <w:p w14:paraId="66CAA53A" w14:textId="77777777" w:rsidR="00446209" w:rsidRPr="00904E4C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 w:cs="Angsana New"/>
          <w:sz w:val="30"/>
          <w:szCs w:val="30"/>
        </w:rPr>
        <w:sectPr w:rsidR="00446209" w:rsidRPr="00904E4C" w:rsidSect="00C55100">
          <w:headerReference w:type="even" r:id="rId8"/>
          <w:footerReference w:type="even" r:id="rId9"/>
          <w:footerReference w:type="default" r:id="rId10"/>
          <w:footerReference w:type="first" r:id="rId11"/>
          <w:type w:val="nextColumn"/>
          <w:pgSz w:w="11907" w:h="16839" w:code="9"/>
          <w:pgMar w:top="1152" w:right="576" w:bottom="1152" w:left="691" w:header="720" w:footer="720" w:gutter="0"/>
          <w:pgNumType w:start="0"/>
          <w:cols w:space="720"/>
          <w:docGrid w:linePitch="245"/>
        </w:sectPr>
      </w:pPr>
    </w:p>
    <w:p w14:paraId="07319B3C" w14:textId="77777777" w:rsidR="00B036A2" w:rsidRPr="00904E4C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51CF543" w14:textId="77777777" w:rsidR="00B036A2" w:rsidRPr="00904E4C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2F9C21E" w14:textId="77777777" w:rsidR="00B036A2" w:rsidRPr="00904E4C" w:rsidRDefault="00B036A2" w:rsidP="00D50A3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1298A3E9" w14:textId="77777777" w:rsidR="00792B42" w:rsidRPr="00904E4C" w:rsidRDefault="00792B42" w:rsidP="00D50A3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04D4DF2A" w14:textId="77777777" w:rsidR="00792B42" w:rsidRPr="00904E4C" w:rsidRDefault="00792B42" w:rsidP="00D50A3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7582069A" w14:textId="77777777" w:rsidR="0014408E" w:rsidRPr="00904E4C" w:rsidRDefault="0014408E" w:rsidP="00A322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8443291" w14:textId="77777777" w:rsidR="0014408E" w:rsidRPr="00904E4C" w:rsidRDefault="0014408E" w:rsidP="00A322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B549874" w14:textId="77777777" w:rsidR="00E86510" w:rsidRPr="00904E4C" w:rsidRDefault="00E86510" w:rsidP="00A322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7696153" w14:textId="77777777" w:rsidR="00A322D4" w:rsidRPr="00904E4C" w:rsidRDefault="00A322D4" w:rsidP="00A322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04E4C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Pr="00904E4C">
        <w:rPr>
          <w:rFonts w:ascii="Angsana New" w:hAnsi="Angsana New" w:cs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904E4C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30C7760F" w14:textId="77777777" w:rsidR="00A322D4" w:rsidRPr="00904E4C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F08ED2C" w14:textId="77777777" w:rsidR="00A322D4" w:rsidRPr="00904E4C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04E4C">
        <w:rPr>
          <w:rFonts w:ascii="Angsana New" w:hAnsi="Angsana New" w:cs="Angsana New"/>
          <w:b/>
          <w:bCs/>
          <w:sz w:val="32"/>
          <w:szCs w:val="32"/>
          <w:cs/>
        </w:rPr>
        <w:t>เสนอ  คณะกรรมการบริษัท คอปเปอร์</w:t>
      </w:r>
      <w:r w:rsidR="002D36A5" w:rsidRPr="00904E4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904E4C">
        <w:rPr>
          <w:rFonts w:ascii="Angsana New" w:hAnsi="Angsana New" w:cs="Angsana New"/>
          <w:b/>
          <w:bCs/>
          <w:sz w:val="32"/>
          <w:szCs w:val="32"/>
          <w:cs/>
        </w:rPr>
        <w:t>ไวร์ด</w:t>
      </w:r>
      <w:r w:rsidRPr="00904E4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904E4C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  <w:r w:rsidR="00561F59" w:rsidRPr="00904E4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</w:p>
    <w:p w14:paraId="447F9504" w14:textId="77777777" w:rsidR="00A322D4" w:rsidRPr="00904E4C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D8480CF" w14:textId="7D3C5E28" w:rsidR="00860C89" w:rsidRPr="00904E4C" w:rsidRDefault="00860C89" w:rsidP="00A86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904E4C"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904E4C">
        <w:rPr>
          <w:rFonts w:ascii="Angsana New" w:hAnsi="Angsana New" w:cs="Angsana New"/>
          <w:sz w:val="30"/>
          <w:szCs w:val="30"/>
          <w:cs/>
        </w:rPr>
        <w:t>ณ</w:t>
      </w:r>
      <w:r w:rsidRPr="00904E4C">
        <w:rPr>
          <w:rFonts w:ascii="Angsana New" w:hAnsi="Angsana New" w:cs="Angsana New"/>
          <w:sz w:val="30"/>
          <w:szCs w:val="30"/>
        </w:rPr>
        <w:t xml:space="preserve"> </w:t>
      </w:r>
      <w:r w:rsidRPr="00904E4C">
        <w:rPr>
          <w:rFonts w:ascii="Angsana New" w:hAnsi="Angsana New" w:cs="Angsana New"/>
          <w:sz w:val="30"/>
          <w:szCs w:val="30"/>
          <w:cs/>
        </w:rPr>
        <w:t>วันที่</w:t>
      </w:r>
      <w:r w:rsidRPr="00904E4C">
        <w:rPr>
          <w:rFonts w:ascii="Angsana New" w:hAnsi="Angsana New" w:cs="Angsana New"/>
          <w:sz w:val="30"/>
          <w:szCs w:val="30"/>
        </w:rPr>
        <w:t xml:space="preserve"> </w:t>
      </w:r>
      <w:r w:rsidR="009D6853" w:rsidRPr="00904E4C">
        <w:rPr>
          <w:rFonts w:ascii="Angsana New" w:hAnsi="Angsana New" w:cs="Angsana New"/>
          <w:sz w:val="30"/>
          <w:szCs w:val="30"/>
        </w:rPr>
        <w:t xml:space="preserve">30 </w:t>
      </w:r>
      <w:r w:rsidR="009D6853" w:rsidRPr="00904E4C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9D6853" w:rsidRPr="00904E4C">
        <w:rPr>
          <w:rFonts w:ascii="Angsana New" w:hAnsi="Angsana New" w:cs="Angsana New"/>
          <w:sz w:val="30"/>
          <w:szCs w:val="30"/>
        </w:rPr>
        <w:t>256</w:t>
      </w:r>
      <w:r w:rsidR="009D6853" w:rsidRPr="00904E4C">
        <w:rPr>
          <w:rFonts w:ascii="Angsana New" w:hAnsi="Angsana New" w:cs="Angsana New" w:hint="cs"/>
          <w:sz w:val="30"/>
          <w:szCs w:val="30"/>
          <w:cs/>
        </w:rPr>
        <w:t>2</w:t>
      </w:r>
      <w:r w:rsidRPr="00904E4C">
        <w:rPr>
          <w:rFonts w:ascii="Angsana New" w:hAnsi="Angsana New" w:cs="Angsana New"/>
          <w:sz w:val="30"/>
          <w:szCs w:val="30"/>
          <w:cs/>
        </w:rPr>
        <w:br/>
      </w:r>
      <w:r w:rsidRPr="00904E4C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9D6853" w:rsidRPr="00904E4C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Pr="00904E4C">
        <w:rPr>
          <w:rFonts w:ascii="Angsana New" w:hAnsi="Angsana New" w:cs="Angsana New"/>
          <w:sz w:val="30"/>
          <w:szCs w:val="30"/>
          <w:cs/>
        </w:rPr>
        <w:br/>
      </w:r>
      <w:r w:rsidRPr="00904E4C">
        <w:rPr>
          <w:rFonts w:ascii="Angsana New" w:hAnsi="Angsana New" w:cs="Angsana New"/>
          <w:sz w:val="30"/>
          <w:szCs w:val="30"/>
        </w:rPr>
        <w:t xml:space="preserve">30 </w:t>
      </w:r>
      <w:r w:rsidR="009D6853" w:rsidRPr="00904E4C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z w:val="30"/>
          <w:szCs w:val="30"/>
        </w:rPr>
        <w:t>256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2 </w:t>
      </w:r>
      <w:r w:rsidRPr="00904E4C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904E4C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904E4C">
        <w:rPr>
          <w:rFonts w:ascii="Angsana New" w:hAnsi="Angsana New" w:cs="Angsana New" w:hint="cs"/>
          <w:sz w:val="30"/>
          <w:szCs w:val="30"/>
          <w:cs/>
        </w:rPr>
        <w:t>รวมและงบกระแสเงินสดเฉพาะกิจการ</w:t>
      </w:r>
      <w:r w:rsidRPr="00904E4C">
        <w:rPr>
          <w:rFonts w:ascii="Angsana New" w:hAnsi="Angsana New" w:cs="Angsana New"/>
          <w:spacing w:val="-2"/>
          <w:sz w:val="30"/>
          <w:szCs w:val="30"/>
          <w:cs/>
        </w:rPr>
        <w:t>สำหรับ</w:t>
      </w:r>
      <w:r w:rsidR="008F1011" w:rsidRPr="00904E4C">
        <w:rPr>
          <w:rFonts w:ascii="Angsana New" w:hAnsi="Angsana New" w:cs="Angsana New"/>
          <w:spacing w:val="-2"/>
          <w:sz w:val="30"/>
          <w:szCs w:val="30"/>
          <w:cs/>
        </w:rPr>
        <w:t>งวดเก้า</w:t>
      </w:r>
      <w:r w:rsidRPr="00904E4C">
        <w:rPr>
          <w:rFonts w:ascii="Angsana New" w:hAnsi="Angsana New" w:cs="Angsana New" w:hint="cs"/>
          <w:spacing w:val="-2"/>
          <w:sz w:val="30"/>
          <w:szCs w:val="30"/>
          <w:cs/>
        </w:rPr>
        <w:t>เดือน</w:t>
      </w:r>
      <w:r w:rsidRPr="00904E4C">
        <w:rPr>
          <w:rFonts w:ascii="Angsana New" w:hAnsi="Angsana New" w:cs="Angsana New"/>
          <w:spacing w:val="-2"/>
          <w:sz w:val="30"/>
          <w:szCs w:val="30"/>
          <w:cs/>
        </w:rPr>
        <w:t>สิ้นสุดวัน</w:t>
      </w:r>
      <w:r w:rsidRPr="00904E4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 </w:t>
      </w:r>
      <w:r w:rsidR="009D6853" w:rsidRPr="00904E4C">
        <w:rPr>
          <w:rFonts w:ascii="Angsana New" w:hAnsi="Angsana New" w:cs="Angsana New"/>
          <w:sz w:val="30"/>
          <w:szCs w:val="30"/>
        </w:rPr>
        <w:t xml:space="preserve">30 </w:t>
      </w:r>
      <w:r w:rsidR="009D6853" w:rsidRPr="00904E4C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9D6853" w:rsidRPr="00904E4C">
        <w:rPr>
          <w:rFonts w:ascii="Angsana New" w:hAnsi="Angsana New" w:cs="Angsana New"/>
          <w:sz w:val="30"/>
          <w:szCs w:val="30"/>
        </w:rPr>
        <w:t>256</w:t>
      </w:r>
      <w:r w:rsidR="009D6853" w:rsidRPr="00904E4C">
        <w:rPr>
          <w:rFonts w:ascii="Angsana New" w:hAnsi="Angsana New" w:cs="Angsana New" w:hint="cs"/>
          <w:sz w:val="30"/>
          <w:szCs w:val="30"/>
          <w:cs/>
        </w:rPr>
        <w:t xml:space="preserve">2 </w:t>
      </w:r>
      <w:r w:rsidRPr="00904E4C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หมายเหตุประกอบงบการเงินแบบย่อ </w:t>
      </w:r>
      <w:r w:rsidRPr="00904E4C">
        <w:rPr>
          <w:rFonts w:ascii="Angsana New" w:hAnsi="Angsana New" w:cs="Angsana New"/>
          <w:spacing w:val="-4"/>
          <w:sz w:val="30"/>
          <w:szCs w:val="30"/>
        </w:rPr>
        <w:t>(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>ข้อมูลทางการเงินระหว่างกาล)</w:t>
      </w:r>
      <w:r w:rsidRPr="00904E4C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Pr="00904E4C">
        <w:rPr>
          <w:rFonts w:ascii="Angsana New" w:hAnsi="Angsana New" w:cs="Angsana New" w:hint="cs"/>
          <w:sz w:val="30"/>
          <w:szCs w:val="30"/>
          <w:cs/>
        </w:rPr>
        <w:t>คอปเปอร์</w:t>
      </w:r>
      <w:r w:rsidRPr="00904E4C">
        <w:rPr>
          <w:rFonts w:ascii="Angsana New" w:hAnsi="Angsana New" w:cs="Angsana New"/>
          <w:sz w:val="30"/>
          <w:szCs w:val="30"/>
        </w:rPr>
        <w:t xml:space="preserve"> </w:t>
      </w:r>
      <w:r w:rsidRPr="00904E4C">
        <w:rPr>
          <w:rFonts w:ascii="Angsana New" w:hAnsi="Angsana New" w:cs="Angsana New" w:hint="cs"/>
          <w:sz w:val="30"/>
          <w:szCs w:val="30"/>
          <w:cs/>
        </w:rPr>
        <w:t>ไวร์ด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561F59" w:rsidRPr="00904E4C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Pr="00904E4C">
        <w:rPr>
          <w:rFonts w:ascii="Angsana New" w:hAnsi="Angsana New" w:cs="Angsana New"/>
          <w:sz w:val="30"/>
          <w:szCs w:val="30"/>
        </w:rPr>
        <w:t xml:space="preserve"> 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และบริษัทย่อย และของเฉพาะบริษัท </w:t>
      </w:r>
      <w:r w:rsidRPr="00904E4C">
        <w:rPr>
          <w:rFonts w:ascii="Angsana New" w:hAnsi="Angsana New" w:cs="Angsana New" w:hint="cs"/>
          <w:sz w:val="30"/>
          <w:szCs w:val="30"/>
          <w:cs/>
        </w:rPr>
        <w:t>คอปเปอร์</w:t>
      </w:r>
      <w:r w:rsidRPr="00904E4C">
        <w:rPr>
          <w:rFonts w:ascii="Angsana New" w:hAnsi="Angsana New" w:cs="Angsana New"/>
          <w:sz w:val="30"/>
          <w:szCs w:val="30"/>
        </w:rPr>
        <w:t xml:space="preserve"> </w:t>
      </w:r>
      <w:r w:rsidRPr="00904E4C">
        <w:rPr>
          <w:rFonts w:ascii="Angsana New" w:hAnsi="Angsana New" w:cs="Angsana New" w:hint="cs"/>
          <w:sz w:val="30"/>
          <w:szCs w:val="30"/>
          <w:cs/>
        </w:rPr>
        <w:t>ไวร์ด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561F59" w:rsidRPr="00904E4C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Pr="00904E4C">
        <w:rPr>
          <w:rFonts w:ascii="Angsana New" w:hAnsi="Angsana New" w:cs="Angsana New"/>
          <w:sz w:val="30"/>
          <w:szCs w:val="30"/>
        </w:rPr>
        <w:t xml:space="preserve"> </w:t>
      </w:r>
      <w:r w:rsidRPr="00904E4C">
        <w:rPr>
          <w:rFonts w:ascii="Angsana New" w:hAnsi="Angsana New" w:cs="Angsana New"/>
          <w:sz w:val="30"/>
          <w:szCs w:val="30"/>
          <w:cs/>
        </w:rPr>
        <w:t>ตามลำดับ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>นำเสนอ</w:t>
      </w:r>
      <w:r w:rsidRPr="00904E4C">
        <w:rPr>
          <w:rFonts w:ascii="Angsana New" w:hAnsi="Angsana New" w:cs="Angsana New"/>
          <w:spacing w:val="-4"/>
          <w:sz w:val="30"/>
          <w:szCs w:val="30"/>
          <w:cs/>
        </w:rPr>
        <w:t>ข้อมูล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>ทางการเงิน</w:t>
      </w:r>
      <w:r w:rsidRPr="00904E4C">
        <w:rPr>
          <w:rFonts w:ascii="Angsana New" w:hAnsi="Angsana New" w:cs="Angsana New"/>
          <w:spacing w:val="-4"/>
          <w:sz w:val="30"/>
          <w:szCs w:val="30"/>
          <w:cs/>
        </w:rPr>
        <w:t>ระหว่างกาลเหล่านี้ตาม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>มาตรฐานการบัญชี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904E4C">
        <w:rPr>
          <w:rFonts w:ascii="Angsana New" w:hAnsi="Angsana New" w:cs="Angsana New"/>
          <w:sz w:val="30"/>
          <w:szCs w:val="30"/>
        </w:rPr>
        <w:t>34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904E4C">
        <w:rPr>
          <w:rFonts w:ascii="Angsana New" w:hAnsi="Angsana New" w:cs="Angsana New"/>
          <w:spacing w:val="-4"/>
          <w:sz w:val="30"/>
          <w:szCs w:val="30"/>
          <w:cs/>
        </w:rPr>
        <w:t>ส่วนข้าพเจ้าเป็นผู้รับผิดชอบในการ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>ให้</w:t>
      </w:r>
      <w:r w:rsidRPr="00904E4C">
        <w:rPr>
          <w:rFonts w:ascii="Angsana New" w:hAnsi="Angsana New" w:cs="Angsana New"/>
          <w:spacing w:val="-4"/>
          <w:sz w:val="30"/>
          <w:szCs w:val="30"/>
          <w:cs/>
        </w:rPr>
        <w:t>ข้อสรุป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>เกี่ยวกับข้อมูลทาง</w:t>
      </w:r>
      <w:r w:rsidRPr="00904E4C">
        <w:rPr>
          <w:rFonts w:ascii="Angsana New" w:hAnsi="Angsana New" w:cs="Angsana New"/>
          <w:spacing w:val="-4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0F4E748C" w14:textId="77777777" w:rsidR="00860C89" w:rsidRPr="00904E4C" w:rsidRDefault="00860C89" w:rsidP="00A86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FD9CF56" w14:textId="77777777" w:rsidR="00A322D4" w:rsidRPr="00904E4C" w:rsidRDefault="00A322D4" w:rsidP="0014408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04E4C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71F40416" w14:textId="77777777" w:rsidR="00A322D4" w:rsidRPr="00904E4C" w:rsidRDefault="00A322D4" w:rsidP="0014408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394DA4C5" w14:textId="77777777" w:rsidR="00A86AB1" w:rsidRPr="00904E4C" w:rsidRDefault="00A86AB1" w:rsidP="00A86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904E4C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2410 </w:t>
      </w:r>
      <w:r w:rsidRPr="00904E4C">
        <w:rPr>
          <w:rFonts w:ascii="Angsana New" w:hAnsi="Angsana New" w:cs="Angsana New"/>
          <w:sz w:val="30"/>
          <w:szCs w:val="30"/>
        </w:rPr>
        <w:t>“</w:t>
      </w:r>
      <w:r w:rsidRPr="00904E4C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             โดยผู้สอบบัญชีรับอนุญาตของกิจการ</w:t>
      </w:r>
      <w:r w:rsidRPr="00904E4C">
        <w:rPr>
          <w:rFonts w:ascii="Angsana New" w:hAnsi="Angsana New" w:cs="Angsana New"/>
          <w:sz w:val="30"/>
          <w:szCs w:val="30"/>
        </w:rPr>
        <w:t xml:space="preserve">” </w:t>
      </w:r>
      <w:r w:rsidRPr="00904E4C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904E4C">
        <w:rPr>
          <w:rFonts w:ascii="Angsana New" w:hAnsi="Angsana New" w:cs="Angsana New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   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2B6FF3E" w14:textId="77777777" w:rsidR="000A48BA" w:rsidRPr="00904E4C" w:rsidRDefault="000A48BA" w:rsidP="00A322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16ADA04" w14:textId="77777777" w:rsidR="00561F59" w:rsidRPr="00904E4C" w:rsidRDefault="00561F59" w:rsidP="00A322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AEA1FE6" w14:textId="77777777" w:rsidR="00C90317" w:rsidRDefault="00C90317" w:rsidP="00A322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  <w:sectPr w:rsidR="00C90317" w:rsidSect="00845998">
          <w:footerReference w:type="default" r:id="rId12"/>
          <w:footerReference w:type="first" r:id="rId13"/>
          <w:type w:val="nextColumn"/>
          <w:pgSz w:w="11907" w:h="16839" w:code="9"/>
          <w:pgMar w:top="691" w:right="1152" w:bottom="576" w:left="1152" w:header="720" w:footer="720" w:gutter="0"/>
          <w:pgNumType w:chapStyle="1"/>
          <w:cols w:space="708"/>
          <w:titlePg/>
          <w:docGrid w:linePitch="360"/>
        </w:sectPr>
      </w:pPr>
    </w:p>
    <w:p w14:paraId="2B3ACC42" w14:textId="5A3769FE" w:rsidR="00561F59" w:rsidRPr="00904E4C" w:rsidRDefault="00561F59" w:rsidP="00A322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CC282F6" w14:textId="77777777" w:rsidR="00A322D4" w:rsidRPr="00904E4C" w:rsidRDefault="00A322D4" w:rsidP="0014408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04E4C"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Pr="00904E4C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3D26E9B7" w14:textId="77777777" w:rsidR="0014408E" w:rsidRPr="00904E4C" w:rsidRDefault="0014408E" w:rsidP="0014408E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8E0DCDC" w14:textId="77777777" w:rsidR="00A322D4" w:rsidRPr="00904E4C" w:rsidRDefault="000A48BA" w:rsidP="0014408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904E4C">
        <w:rPr>
          <w:rFonts w:ascii="Angsana New" w:hAnsi="Angsana New" w:cs="Angsana New"/>
          <w:spacing w:val="-4"/>
          <w:sz w:val="30"/>
          <w:szCs w:val="30"/>
          <w:cs/>
        </w:rPr>
        <w:t>ข้าพเจ้าไม่พบสิ่งที่เป็นเหตุให้เชื่อว่า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>ข้อมูลทาง</w:t>
      </w:r>
      <w:r w:rsidRPr="00904E4C">
        <w:rPr>
          <w:rFonts w:ascii="Angsana New" w:hAnsi="Angsana New" w:cs="Angsana New"/>
          <w:spacing w:val="-4"/>
          <w:sz w:val="30"/>
          <w:szCs w:val="30"/>
          <w:cs/>
        </w:rPr>
        <w:t>การเงินระหว่างกาลดังกล่าว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ไม่ได้จัดทำขึ้น</w:t>
      </w:r>
      <w:r w:rsidRPr="00904E4C">
        <w:rPr>
          <w:rFonts w:ascii="Angsana New" w:hAnsi="Angsana New" w:cs="Angsana New"/>
          <w:spacing w:val="-4"/>
          <w:sz w:val="30"/>
          <w:szCs w:val="30"/>
          <w:cs/>
        </w:rPr>
        <w:t>ตาม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มาตรฐานการบัญชี ฉบับที่ </w:t>
      </w:r>
      <w:r w:rsidRPr="00904E4C">
        <w:rPr>
          <w:rFonts w:ascii="Angsana New" w:hAnsi="Angsana New" w:cs="Angsana New"/>
          <w:spacing w:val="-4"/>
          <w:sz w:val="30"/>
          <w:szCs w:val="30"/>
        </w:rPr>
        <w:t>34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 เรื่อง</w:t>
      </w:r>
      <w:r w:rsidR="00103EA7" w:rsidRPr="00904E4C">
        <w:rPr>
          <w:rFonts w:ascii="Angsana New" w:hAnsi="Angsana New" w:cs="Angsana New"/>
          <w:sz w:val="30"/>
          <w:szCs w:val="30"/>
        </w:rPr>
        <w:t xml:space="preserve"> </w:t>
      </w:r>
      <w:r w:rsidR="00E86510" w:rsidRPr="00904E4C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904E4C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Pr="00904E4C">
        <w:rPr>
          <w:rFonts w:ascii="Angsana New" w:hAnsi="Angsana New" w:cs="Angsana New"/>
          <w:sz w:val="30"/>
          <w:szCs w:val="30"/>
        </w:rPr>
        <w:t xml:space="preserve"> </w:t>
      </w:r>
      <w:r w:rsidRPr="00904E4C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904E4C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0585B36D" w14:textId="77777777" w:rsidR="000A48BA" w:rsidRPr="00904E4C" w:rsidRDefault="000A48BA" w:rsidP="000A48BA">
      <w:pPr>
        <w:autoSpaceDE w:val="0"/>
        <w:autoSpaceDN w:val="0"/>
        <w:adjustRightInd w:val="0"/>
        <w:spacing w:before="24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7541055B" w14:textId="77777777" w:rsidR="000A48BA" w:rsidRPr="00904E4C" w:rsidRDefault="000A48BA" w:rsidP="000A48BA">
      <w:pPr>
        <w:autoSpaceDE w:val="0"/>
        <w:autoSpaceDN w:val="0"/>
        <w:adjustRightInd w:val="0"/>
        <w:spacing w:before="240" w:line="240" w:lineRule="auto"/>
        <w:jc w:val="both"/>
        <w:rPr>
          <w:rFonts w:ascii="Angsana New" w:hAnsi="Angsana New" w:cs="Angsana New"/>
          <w:sz w:val="30"/>
          <w:szCs w:val="30"/>
        </w:rPr>
      </w:pPr>
      <w:bookmarkStart w:id="0" w:name="_GoBack"/>
      <w:bookmarkEnd w:id="0"/>
    </w:p>
    <w:p w14:paraId="5A776D11" w14:textId="77777777" w:rsidR="000A48BA" w:rsidRPr="00904E4C" w:rsidRDefault="000A48BA" w:rsidP="000A48BA">
      <w:pPr>
        <w:autoSpaceDE w:val="0"/>
        <w:autoSpaceDN w:val="0"/>
        <w:adjustRightInd w:val="0"/>
        <w:spacing w:before="24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2A00C81" w14:textId="77777777" w:rsidR="00A86AB1" w:rsidRPr="00904E4C" w:rsidRDefault="00A86AB1" w:rsidP="00A86AB1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904E4C">
        <w:rPr>
          <w:rFonts w:ascii="Angsana New" w:hAnsi="Angsana New" w:cs="Angsana New"/>
          <w:cs/>
        </w:rPr>
        <w:t>(</w:t>
      </w:r>
      <w:r w:rsidRPr="00904E4C">
        <w:rPr>
          <w:rFonts w:ascii="Angsana New" w:hAnsi="Angsana New" w:cs="Angsana New" w:hint="cs"/>
          <w:cs/>
          <w:lang w:val="en-US"/>
        </w:rPr>
        <w:t>วัชระ ภัทรพิทักษ์</w:t>
      </w:r>
      <w:r w:rsidRPr="00904E4C">
        <w:rPr>
          <w:rFonts w:ascii="Angsana New" w:hAnsi="Angsana New" w:cs="Angsana New"/>
          <w:cs/>
        </w:rPr>
        <w:t>)</w:t>
      </w:r>
    </w:p>
    <w:p w14:paraId="410C76D9" w14:textId="77777777" w:rsidR="00A86AB1" w:rsidRPr="00904E4C" w:rsidRDefault="00A86AB1" w:rsidP="00A86AB1">
      <w:pPr>
        <w:pStyle w:val="T"/>
        <w:tabs>
          <w:tab w:val="left" w:pos="540"/>
        </w:tabs>
        <w:ind w:left="0" w:right="-43"/>
        <w:jc w:val="thaiDistribute"/>
        <w:rPr>
          <w:rFonts w:ascii="Angsana New" w:hAnsi="Angsana New" w:cs="Angsana New"/>
          <w:cs/>
        </w:rPr>
      </w:pPr>
      <w:r w:rsidRPr="00904E4C">
        <w:rPr>
          <w:rFonts w:ascii="Angsana New" w:hAnsi="Angsana New" w:cs="Angsana New"/>
          <w:cs/>
        </w:rPr>
        <w:t>ผู้สอบบัญชีรับอนุญาต</w:t>
      </w:r>
    </w:p>
    <w:p w14:paraId="16382F56" w14:textId="77777777" w:rsidR="00A86AB1" w:rsidRPr="00904E4C" w:rsidRDefault="00A86AB1" w:rsidP="00A86AB1">
      <w:pPr>
        <w:pStyle w:val="T"/>
        <w:tabs>
          <w:tab w:val="left" w:pos="540"/>
        </w:tabs>
        <w:ind w:left="0" w:right="-43"/>
        <w:jc w:val="thaiDistribute"/>
        <w:rPr>
          <w:rFonts w:ascii="Angsana New" w:hAnsi="Angsana New" w:cs="Angsana New"/>
          <w:cs/>
        </w:rPr>
      </w:pPr>
      <w:r w:rsidRPr="00904E4C">
        <w:rPr>
          <w:rFonts w:ascii="Angsana New" w:hAnsi="Angsana New" w:cs="Angsana New"/>
          <w:cs/>
        </w:rPr>
        <w:t>เลขทะเบียน</w:t>
      </w:r>
      <w:r w:rsidRPr="00904E4C">
        <w:rPr>
          <w:rFonts w:ascii="Angsana New" w:hAnsi="Angsana New" w:cs="Angsana New"/>
          <w:cs/>
          <w:lang w:val="en-US"/>
        </w:rPr>
        <w:t xml:space="preserve">  </w:t>
      </w:r>
      <w:r w:rsidRPr="00904E4C">
        <w:rPr>
          <w:rFonts w:ascii="Angsana New" w:hAnsi="Angsana New" w:cs="Angsana New"/>
          <w:lang w:val="en-US"/>
        </w:rPr>
        <w:t>6669</w:t>
      </w:r>
    </w:p>
    <w:p w14:paraId="047CBB2E" w14:textId="77777777" w:rsidR="00A322D4" w:rsidRPr="00904E4C" w:rsidRDefault="00A322D4" w:rsidP="00A322D4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</w:p>
    <w:p w14:paraId="40258B62" w14:textId="77777777" w:rsidR="00A322D4" w:rsidRPr="00904E4C" w:rsidRDefault="00A322D4" w:rsidP="00A32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904E4C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B6106DD" w14:textId="77777777" w:rsidR="00B036A2" w:rsidRPr="00904E4C" w:rsidRDefault="00A322D4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904E4C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54514B70" w14:textId="69B8D19D" w:rsidR="00A86AB1" w:rsidRPr="00904E4C" w:rsidRDefault="007A7E1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904E4C">
        <w:rPr>
          <w:rFonts w:ascii="Angsana New" w:hAnsi="Angsana New" w:cs="Angsana New"/>
          <w:sz w:val="30"/>
          <w:szCs w:val="30"/>
        </w:rPr>
        <w:t>1</w:t>
      </w:r>
      <w:r w:rsidR="009D6853" w:rsidRPr="00904E4C">
        <w:rPr>
          <w:rFonts w:ascii="Angsana New" w:hAnsi="Angsana New" w:cs="Angsana New"/>
          <w:sz w:val="30"/>
          <w:szCs w:val="30"/>
        </w:rPr>
        <w:t>2</w:t>
      </w:r>
      <w:r w:rsidR="00A86AB1" w:rsidRPr="00904E4C">
        <w:rPr>
          <w:rFonts w:ascii="Angsana New" w:hAnsi="Angsana New" w:cs="Angsana New"/>
          <w:sz w:val="30"/>
          <w:szCs w:val="30"/>
        </w:rPr>
        <w:t xml:space="preserve"> </w:t>
      </w:r>
      <w:r w:rsidR="00F33371" w:rsidRPr="00904E4C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A86AB1" w:rsidRPr="00904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86AB1" w:rsidRPr="00904E4C">
        <w:rPr>
          <w:rFonts w:ascii="Angsana New" w:hAnsi="Angsana New" w:cs="Angsana New"/>
          <w:sz w:val="30"/>
          <w:szCs w:val="30"/>
        </w:rPr>
        <w:t>2562</w:t>
      </w:r>
    </w:p>
    <w:p w14:paraId="4194B72E" w14:textId="22D6803D" w:rsidR="00480284" w:rsidRDefault="00480284" w:rsidP="00C90317">
      <w:pPr>
        <w:pStyle w:val="IndexHeading1"/>
        <w:spacing w:after="0" w:line="380" w:lineRule="exact"/>
        <w:ind w:left="1080" w:hanging="1080"/>
        <w:outlineLvl w:val="0"/>
        <w:rPr>
          <w:rFonts w:ascii="Angsana New" w:hAnsi="Angsana New" w:cstheme="minorBidi"/>
          <w:color w:val="000000"/>
          <w:sz w:val="30"/>
          <w:szCs w:val="30"/>
          <w:cs/>
        </w:rPr>
      </w:pPr>
    </w:p>
    <w:sectPr w:rsidR="00480284" w:rsidSect="00C9031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AECBBB" w14:textId="77777777" w:rsidR="002E6C3E" w:rsidRDefault="002E6C3E">
      <w:r>
        <w:separator/>
      </w:r>
    </w:p>
  </w:endnote>
  <w:endnote w:type="continuationSeparator" w:id="0">
    <w:p w14:paraId="1E5EBF65" w14:textId="77777777" w:rsidR="002E6C3E" w:rsidRDefault="002E6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35E30" w14:textId="77777777" w:rsidR="00D724A9" w:rsidRDefault="00D724A9" w:rsidP="00617F1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5C511195" w14:textId="77777777" w:rsidR="00D724A9" w:rsidRDefault="00D724A9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2D1C592C" w14:textId="77777777" w:rsidR="00D724A9" w:rsidRDefault="00D724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F2438" w14:textId="1408C964" w:rsidR="00D724A9" w:rsidRPr="00C55100" w:rsidRDefault="00D724A9">
    <w:pPr>
      <w:pStyle w:val="Footer"/>
      <w:rPr>
        <w:color w:val="FFFFFF"/>
      </w:rPr>
    </w:pPr>
    <w:r w:rsidRPr="00C55100">
      <w:rPr>
        <w:color w:val="FFFFFF"/>
      </w:rPr>
      <w:fldChar w:fldCharType="begin"/>
    </w:r>
    <w:r w:rsidRPr="00C55100">
      <w:rPr>
        <w:color w:val="FFFFFF"/>
      </w:rPr>
      <w:instrText xml:space="preserve">filename </w:instrText>
    </w:r>
    <w:r w:rsidRPr="00C55100">
      <w:rPr>
        <w:color w:val="FFFFFF"/>
      </w:rPr>
      <w:fldChar w:fldCharType="separate"/>
    </w:r>
    <w:r w:rsidR="00C90317">
      <w:rPr>
        <w:noProof/>
        <w:color w:val="FFFFFF"/>
      </w:rPr>
      <w:t>cpwt1</w:t>
    </w:r>
    <w:r w:rsidRPr="00C55100">
      <w:rPr>
        <w:noProof/>
        <w:color w:val="FFFFFF"/>
      </w:rPr>
      <w:fldChar w:fldCharType="end"/>
    </w:r>
    <w:r w:rsidRPr="00C55100">
      <w:rPr>
        <w:color w:val="FFFFFF"/>
      </w:rPr>
      <w:tab/>
    </w:r>
    <w:r w:rsidRPr="00C55100">
      <w:rPr>
        <w:rStyle w:val="PageNumber"/>
        <w:color w:val="FFFFFF"/>
      </w:rPr>
      <w:fldChar w:fldCharType="begin"/>
    </w:r>
    <w:r w:rsidRPr="00C55100">
      <w:rPr>
        <w:rStyle w:val="PageNumber"/>
        <w:color w:val="FFFFFF"/>
      </w:rPr>
      <w:instrText>page \* arabic</w:instrText>
    </w:r>
    <w:r w:rsidRPr="00C55100">
      <w:rPr>
        <w:rStyle w:val="PageNumber"/>
        <w:color w:val="FFFFFF"/>
      </w:rPr>
      <w:fldChar w:fldCharType="separate"/>
    </w:r>
    <w:r>
      <w:rPr>
        <w:rStyle w:val="PageNumber"/>
        <w:noProof/>
        <w:color w:val="FFFFFF"/>
      </w:rPr>
      <w:t>0</w:t>
    </w:r>
    <w:r w:rsidRPr="00C55100">
      <w:rPr>
        <w:rStyle w:val="PageNumber"/>
        <w:color w:val="FFFFFF"/>
      </w:rPr>
      <w:fldChar w:fldCharType="end"/>
    </w:r>
  </w:p>
  <w:p w14:paraId="2A0D3D94" w14:textId="77777777" w:rsidR="00D724A9" w:rsidRPr="00960645" w:rsidRDefault="00D724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406D7" w14:textId="77777777" w:rsidR="00D724A9" w:rsidRDefault="00D724A9" w:rsidP="00F2000C">
    <w:pPr>
      <w:pStyle w:val="Footer"/>
      <w:framePr w:wrap="around" w:vAnchor="text" w:hAnchor="margin" w:xAlign="right" w:y="1"/>
      <w:rPr>
        <w:rStyle w:val="PageNumber"/>
      </w:rPr>
    </w:pPr>
  </w:p>
  <w:p w14:paraId="766766C1" w14:textId="77777777" w:rsidR="00D724A9" w:rsidRPr="00754709" w:rsidRDefault="00D724A9" w:rsidP="00687A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68F32" w14:textId="77777777" w:rsidR="00D724A9" w:rsidRPr="009A4BCC" w:rsidRDefault="00D724A9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2E573E">
      <w:rPr>
        <w:rFonts w:ascii="Angsana New" w:hAnsi="Angsana New"/>
        <w:sz w:val="30"/>
        <w:szCs w:val="30"/>
      </w:rPr>
      <w:fldChar w:fldCharType="begin"/>
    </w:r>
    <w:r w:rsidRPr="002E573E">
      <w:rPr>
        <w:rFonts w:ascii="Angsana New" w:hAnsi="Angsana New"/>
        <w:sz w:val="30"/>
        <w:szCs w:val="30"/>
      </w:rPr>
      <w:instrText xml:space="preserve"> PAGE   \* MERGEFORMAT </w:instrText>
    </w:r>
    <w:r w:rsidRPr="002E57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2E573E">
      <w:rPr>
        <w:rFonts w:ascii="Angsana New" w:hAnsi="Angsana New"/>
        <w:sz w:val="30"/>
        <w:szCs w:val="30"/>
      </w:rPr>
      <w:fldChar w:fldCharType="end"/>
    </w:r>
  </w:p>
  <w:p w14:paraId="77501E31" w14:textId="77777777" w:rsidR="00D724A9" w:rsidRPr="00960645" w:rsidRDefault="00D724A9" w:rsidP="007E59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378DF" w14:textId="77777777" w:rsidR="00C90317" w:rsidRDefault="00C90317" w:rsidP="00F2000C">
    <w:pPr>
      <w:pStyle w:val="Footer"/>
      <w:framePr w:wrap="around" w:vAnchor="text" w:hAnchor="margin" w:xAlign="right" w:y="1"/>
      <w:rPr>
        <w:rStyle w:val="PageNumber"/>
      </w:rPr>
    </w:pPr>
  </w:p>
  <w:p w14:paraId="7FF0B9EE" w14:textId="77777777" w:rsidR="00C90317" w:rsidRPr="00754709" w:rsidRDefault="00C90317" w:rsidP="00687A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928035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FC915F5" w14:textId="77777777" w:rsidR="00D724A9" w:rsidRPr="00C90317" w:rsidRDefault="00D724A9" w:rsidP="00676D9D">
        <w:pPr>
          <w:pStyle w:val="Footer"/>
          <w:jc w:val="center"/>
          <w:rPr>
            <w:sz w:val="30"/>
            <w:szCs w:val="30"/>
          </w:rPr>
        </w:pPr>
        <w:r w:rsidRPr="00C9031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9031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9031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9031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9031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89726" w14:textId="2B579CA5" w:rsidR="00D724A9" w:rsidRPr="00C827F6" w:rsidRDefault="00D724A9" w:rsidP="00505025">
    <w:pPr>
      <w:tabs>
        <w:tab w:val="left" w:pos="9000"/>
      </w:tabs>
      <w:jc w:val="center"/>
      <w:rPr>
        <w:rFonts w:ascii="Angsana New" w:hAnsi="Angsana New" w:cs="Angsana New"/>
        <w:sz w:val="30"/>
        <w:szCs w:val="30"/>
        <w:lang w:val="fr-FR"/>
      </w:rPr>
    </w:pPr>
    <w:r>
      <w:rPr>
        <w:rFonts w:ascii="Angsana New" w:hAnsi="Angsana New"/>
        <w:sz w:val="30"/>
        <w:szCs w:val="30"/>
        <w:lang w:val="fr-FR"/>
      </w:rPr>
      <w:t>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64F9C5" w14:textId="77777777" w:rsidR="002E6C3E" w:rsidRDefault="002E6C3E">
      <w:r>
        <w:separator/>
      </w:r>
    </w:p>
  </w:footnote>
  <w:footnote w:type="continuationSeparator" w:id="0">
    <w:p w14:paraId="5A80F96B" w14:textId="77777777" w:rsidR="002E6C3E" w:rsidRDefault="002E6C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E9709" w14:textId="77777777" w:rsidR="00D724A9" w:rsidRDefault="00C90317" w:rsidP="00713C50">
    <w:pPr>
      <w:pStyle w:val="Header"/>
    </w:pPr>
    <w:r>
      <w:rPr>
        <w:noProof/>
      </w:rPr>
      <w:pict w14:anchorId="3A53516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B2214" w14:textId="77777777" w:rsidR="00D724A9" w:rsidRPr="00FA7747" w:rsidRDefault="00D724A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323721A6" w14:textId="77777777" w:rsidR="00D724A9" w:rsidRPr="00FA7747" w:rsidRDefault="00D724A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0812A29E" w14:textId="77777777" w:rsidR="00D724A9" w:rsidRPr="00410770" w:rsidRDefault="00D724A9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4DF53B8C" w14:textId="77777777" w:rsidR="00D724A9" w:rsidRPr="00074891" w:rsidRDefault="00D724A9" w:rsidP="00713C50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8508A" w14:textId="2132148D" w:rsidR="00D724A9" w:rsidRDefault="00D724A9" w:rsidP="00587B8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194B1674" w14:textId="77777777" w:rsidR="00C90317" w:rsidRPr="00526069" w:rsidRDefault="00C90317" w:rsidP="00587B8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D5446" w14:textId="77777777" w:rsidR="00D724A9" w:rsidRPr="00D50A39" w:rsidRDefault="00D724A9" w:rsidP="00E375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E3756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7616DCEA" w14:textId="77777777" w:rsidR="00D724A9" w:rsidRPr="00D50A39" w:rsidRDefault="00D724A9" w:rsidP="004655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E1167B7" w14:textId="77777777" w:rsidR="00D724A9" w:rsidRPr="00D50A39" w:rsidRDefault="00D724A9" w:rsidP="00E343F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เก้า</w:t>
    </w:r>
    <w:r>
      <w:rPr>
        <w:rFonts w:ascii="Angsana New" w:hAnsi="Angsana New" w:cs="Angsana New" w:hint="cs"/>
        <w:bCs/>
        <w:sz w:val="32"/>
        <w:szCs w:val="32"/>
        <w:cs/>
      </w:rPr>
      <w:t>เดือนสิ้นสุดวันที่</w:t>
    </w:r>
    <w:r>
      <w:rPr>
        <w:rFonts w:ascii="Angsana New" w:hAnsi="Angsana New" w:cs="Angsana New"/>
        <w:bCs/>
        <w:sz w:val="32"/>
        <w:szCs w:val="32"/>
      </w:rPr>
      <w:t xml:space="preserve"> 3</w:t>
    </w:r>
    <w:r>
      <w:rPr>
        <w:rFonts w:ascii="Angsana New" w:hAnsi="Angsana New" w:cs="Angsana New" w:hint="cs"/>
        <w:bCs/>
        <w:sz w:val="32"/>
        <w:szCs w:val="32"/>
        <w:cs/>
      </w:rPr>
      <w:t xml:space="preserve">0 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กันยายน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</w:t>
    </w:r>
    <w:r w:rsidRPr="00050D39">
      <w:rPr>
        <w:rFonts w:ascii="Angsana New" w:hAnsi="Angsana New" w:cs="Angsana New"/>
        <w:sz w:val="32"/>
        <w:szCs w:val="32"/>
        <w:lang w:bidi="th-TH"/>
      </w:rPr>
      <w:t>62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5930C0A5" w14:textId="77777777" w:rsidR="00D724A9" w:rsidRPr="00E343FA" w:rsidRDefault="00D724A9" w:rsidP="0046552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94775"/>
    <w:multiLevelType w:val="hybridMultilevel"/>
    <w:tmpl w:val="896690BE"/>
    <w:lvl w:ilvl="0" w:tplc="B5E45A1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F6E5E"/>
    <w:multiLevelType w:val="hybridMultilevel"/>
    <w:tmpl w:val="263AD0C8"/>
    <w:lvl w:ilvl="0" w:tplc="9A60F56E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63C9610A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8" w15:restartNumberingAfterBreak="0">
    <w:nsid w:val="689F783E"/>
    <w:multiLevelType w:val="hybridMultilevel"/>
    <w:tmpl w:val="2DF803D4"/>
    <w:lvl w:ilvl="0" w:tplc="ED86E53E">
      <w:start w:val="1"/>
      <w:numFmt w:val="decimal"/>
      <w:lvlText w:val="%1"/>
      <w:lvlJc w:val="left"/>
      <w:pPr>
        <w:tabs>
          <w:tab w:val="num" w:pos="1080"/>
        </w:tabs>
        <w:ind w:left="13104" w:hanging="1448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2736" w:hanging="360"/>
      </w:pPr>
    </w:lvl>
    <w:lvl w:ilvl="2" w:tplc="0409001B" w:tentative="1">
      <w:start w:val="1"/>
      <w:numFmt w:val="lowerRoman"/>
      <w:lvlText w:val="%3."/>
      <w:lvlJc w:val="right"/>
      <w:pPr>
        <w:ind w:left="13456" w:hanging="180"/>
      </w:pPr>
    </w:lvl>
    <w:lvl w:ilvl="3" w:tplc="0409000F" w:tentative="1">
      <w:start w:val="1"/>
      <w:numFmt w:val="decimal"/>
      <w:lvlText w:val="%4."/>
      <w:lvlJc w:val="left"/>
      <w:pPr>
        <w:ind w:left="14176" w:hanging="360"/>
      </w:pPr>
    </w:lvl>
    <w:lvl w:ilvl="4" w:tplc="04090019" w:tentative="1">
      <w:start w:val="1"/>
      <w:numFmt w:val="lowerLetter"/>
      <w:lvlText w:val="%5."/>
      <w:lvlJc w:val="left"/>
      <w:pPr>
        <w:ind w:left="14896" w:hanging="360"/>
      </w:pPr>
    </w:lvl>
    <w:lvl w:ilvl="5" w:tplc="0409001B" w:tentative="1">
      <w:start w:val="1"/>
      <w:numFmt w:val="lowerRoman"/>
      <w:lvlText w:val="%6."/>
      <w:lvlJc w:val="right"/>
      <w:pPr>
        <w:ind w:left="15616" w:hanging="180"/>
      </w:pPr>
    </w:lvl>
    <w:lvl w:ilvl="6" w:tplc="0409000F" w:tentative="1">
      <w:start w:val="1"/>
      <w:numFmt w:val="decimal"/>
      <w:lvlText w:val="%7."/>
      <w:lvlJc w:val="left"/>
      <w:pPr>
        <w:ind w:left="16336" w:hanging="360"/>
      </w:pPr>
    </w:lvl>
    <w:lvl w:ilvl="7" w:tplc="04090019" w:tentative="1">
      <w:start w:val="1"/>
      <w:numFmt w:val="lowerLetter"/>
      <w:lvlText w:val="%8."/>
      <w:lvlJc w:val="left"/>
      <w:pPr>
        <w:ind w:left="17056" w:hanging="360"/>
      </w:pPr>
    </w:lvl>
    <w:lvl w:ilvl="8" w:tplc="0409001B" w:tentative="1">
      <w:start w:val="1"/>
      <w:numFmt w:val="lowerRoman"/>
      <w:lvlText w:val="%9."/>
      <w:lvlJc w:val="right"/>
      <w:pPr>
        <w:ind w:left="17776" w:hanging="180"/>
      </w:pPr>
    </w:lvl>
  </w:abstractNum>
  <w:abstractNum w:abstractNumId="9" w15:restartNumberingAfterBreak="0">
    <w:nsid w:val="690817AE"/>
    <w:multiLevelType w:val="hybridMultilevel"/>
    <w:tmpl w:val="5226019A"/>
    <w:lvl w:ilvl="0" w:tplc="1CECEF4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0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0"/>
  </w:num>
  <w:num w:numId="4">
    <w:abstractNumId w:val="8"/>
  </w:num>
  <w:num w:numId="5">
    <w:abstractNumId w:val="5"/>
  </w:num>
  <w:num w:numId="6">
    <w:abstractNumId w:val="1"/>
  </w:num>
  <w:num w:numId="7">
    <w:abstractNumId w:val="9"/>
  </w:num>
  <w:num w:numId="8">
    <w:abstractNumId w:val="3"/>
  </w:num>
  <w:num w:numId="9">
    <w:abstractNumId w:val="2"/>
  </w:num>
  <w:num w:numId="10">
    <w:abstractNumId w:val="12"/>
  </w:num>
  <w:num w:numId="11">
    <w:abstractNumId w:val="10"/>
  </w:num>
  <w:num w:numId="12">
    <w:abstractNumId w:val="7"/>
  </w:num>
  <w:num w:numId="13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_x000a_Ŭá䤟}_x000a__x000a_k耀＀dЀЀЀ＀＀＀＀"/>
  </w:docVars>
  <w:rsids>
    <w:rsidRoot w:val="00385CFC"/>
    <w:rsid w:val="00000794"/>
    <w:rsid w:val="00001175"/>
    <w:rsid w:val="00001BEF"/>
    <w:rsid w:val="0000257E"/>
    <w:rsid w:val="00002D6B"/>
    <w:rsid w:val="00003757"/>
    <w:rsid w:val="000039AE"/>
    <w:rsid w:val="0000435C"/>
    <w:rsid w:val="0000464A"/>
    <w:rsid w:val="00005ACB"/>
    <w:rsid w:val="00005BA6"/>
    <w:rsid w:val="00005BAB"/>
    <w:rsid w:val="00005CD0"/>
    <w:rsid w:val="0000610F"/>
    <w:rsid w:val="000063F2"/>
    <w:rsid w:val="00007B57"/>
    <w:rsid w:val="00010374"/>
    <w:rsid w:val="00010E15"/>
    <w:rsid w:val="000110E8"/>
    <w:rsid w:val="00011182"/>
    <w:rsid w:val="000116E1"/>
    <w:rsid w:val="0001192B"/>
    <w:rsid w:val="00011F8D"/>
    <w:rsid w:val="00012E83"/>
    <w:rsid w:val="000135F7"/>
    <w:rsid w:val="0001364C"/>
    <w:rsid w:val="00014453"/>
    <w:rsid w:val="00014580"/>
    <w:rsid w:val="00015C52"/>
    <w:rsid w:val="00017047"/>
    <w:rsid w:val="000179F5"/>
    <w:rsid w:val="00017F32"/>
    <w:rsid w:val="00020021"/>
    <w:rsid w:val="0002055E"/>
    <w:rsid w:val="000205A8"/>
    <w:rsid w:val="00020882"/>
    <w:rsid w:val="00020E35"/>
    <w:rsid w:val="00020F5A"/>
    <w:rsid w:val="00021255"/>
    <w:rsid w:val="00021B62"/>
    <w:rsid w:val="00021C3A"/>
    <w:rsid w:val="00022087"/>
    <w:rsid w:val="00023CE6"/>
    <w:rsid w:val="000241C7"/>
    <w:rsid w:val="0002440D"/>
    <w:rsid w:val="0002447E"/>
    <w:rsid w:val="00024953"/>
    <w:rsid w:val="00024E37"/>
    <w:rsid w:val="00024F30"/>
    <w:rsid w:val="00024FAF"/>
    <w:rsid w:val="000251F8"/>
    <w:rsid w:val="00026132"/>
    <w:rsid w:val="0002666D"/>
    <w:rsid w:val="00027A4F"/>
    <w:rsid w:val="00031021"/>
    <w:rsid w:val="00031980"/>
    <w:rsid w:val="00031ADE"/>
    <w:rsid w:val="00032088"/>
    <w:rsid w:val="00032ABF"/>
    <w:rsid w:val="0003340E"/>
    <w:rsid w:val="00033EFB"/>
    <w:rsid w:val="0003418A"/>
    <w:rsid w:val="000344E2"/>
    <w:rsid w:val="000351D6"/>
    <w:rsid w:val="00035A15"/>
    <w:rsid w:val="000364A0"/>
    <w:rsid w:val="000366ED"/>
    <w:rsid w:val="00036C24"/>
    <w:rsid w:val="00036D16"/>
    <w:rsid w:val="00036E95"/>
    <w:rsid w:val="00037651"/>
    <w:rsid w:val="00037979"/>
    <w:rsid w:val="00037DFC"/>
    <w:rsid w:val="00040306"/>
    <w:rsid w:val="000404E2"/>
    <w:rsid w:val="0004055C"/>
    <w:rsid w:val="00040791"/>
    <w:rsid w:val="00040952"/>
    <w:rsid w:val="00041597"/>
    <w:rsid w:val="00041C82"/>
    <w:rsid w:val="00041E72"/>
    <w:rsid w:val="00042213"/>
    <w:rsid w:val="00042F74"/>
    <w:rsid w:val="000432FE"/>
    <w:rsid w:val="00043355"/>
    <w:rsid w:val="000434F1"/>
    <w:rsid w:val="00043DDD"/>
    <w:rsid w:val="00043EF5"/>
    <w:rsid w:val="0004445C"/>
    <w:rsid w:val="000444A8"/>
    <w:rsid w:val="00044B94"/>
    <w:rsid w:val="00045E6A"/>
    <w:rsid w:val="000463AC"/>
    <w:rsid w:val="00046A73"/>
    <w:rsid w:val="00046A90"/>
    <w:rsid w:val="00046B12"/>
    <w:rsid w:val="00047022"/>
    <w:rsid w:val="000471C2"/>
    <w:rsid w:val="000504F2"/>
    <w:rsid w:val="000506CE"/>
    <w:rsid w:val="00050935"/>
    <w:rsid w:val="00050D39"/>
    <w:rsid w:val="00050DDE"/>
    <w:rsid w:val="000512BB"/>
    <w:rsid w:val="00051417"/>
    <w:rsid w:val="00052251"/>
    <w:rsid w:val="000529F4"/>
    <w:rsid w:val="0005331B"/>
    <w:rsid w:val="0005401D"/>
    <w:rsid w:val="00054433"/>
    <w:rsid w:val="000544EB"/>
    <w:rsid w:val="00054A54"/>
    <w:rsid w:val="0005542F"/>
    <w:rsid w:val="000558C4"/>
    <w:rsid w:val="00055B09"/>
    <w:rsid w:val="00056074"/>
    <w:rsid w:val="0005637A"/>
    <w:rsid w:val="00057AFD"/>
    <w:rsid w:val="0006008E"/>
    <w:rsid w:val="00060829"/>
    <w:rsid w:val="00060C7C"/>
    <w:rsid w:val="00061B0E"/>
    <w:rsid w:val="00061CD2"/>
    <w:rsid w:val="00061CDD"/>
    <w:rsid w:val="00062766"/>
    <w:rsid w:val="0006276B"/>
    <w:rsid w:val="0006291F"/>
    <w:rsid w:val="00062B25"/>
    <w:rsid w:val="000630AF"/>
    <w:rsid w:val="000639A9"/>
    <w:rsid w:val="00063C7C"/>
    <w:rsid w:val="0006430D"/>
    <w:rsid w:val="000643EC"/>
    <w:rsid w:val="000648C7"/>
    <w:rsid w:val="00065008"/>
    <w:rsid w:val="0006537A"/>
    <w:rsid w:val="0006543E"/>
    <w:rsid w:val="00065604"/>
    <w:rsid w:val="00065C76"/>
    <w:rsid w:val="000672F9"/>
    <w:rsid w:val="000675C1"/>
    <w:rsid w:val="00070D40"/>
    <w:rsid w:val="000710E3"/>
    <w:rsid w:val="00071E82"/>
    <w:rsid w:val="00072552"/>
    <w:rsid w:val="00072C45"/>
    <w:rsid w:val="00073367"/>
    <w:rsid w:val="00073B75"/>
    <w:rsid w:val="00074891"/>
    <w:rsid w:val="00074C76"/>
    <w:rsid w:val="00074F14"/>
    <w:rsid w:val="000754F4"/>
    <w:rsid w:val="00075907"/>
    <w:rsid w:val="00075927"/>
    <w:rsid w:val="00075B9F"/>
    <w:rsid w:val="00075FFE"/>
    <w:rsid w:val="00077245"/>
    <w:rsid w:val="00077773"/>
    <w:rsid w:val="00077E11"/>
    <w:rsid w:val="0008036A"/>
    <w:rsid w:val="000803DF"/>
    <w:rsid w:val="000822F7"/>
    <w:rsid w:val="000823FA"/>
    <w:rsid w:val="00082881"/>
    <w:rsid w:val="00083EB2"/>
    <w:rsid w:val="00084552"/>
    <w:rsid w:val="00084630"/>
    <w:rsid w:val="00084E43"/>
    <w:rsid w:val="00084E93"/>
    <w:rsid w:val="00085378"/>
    <w:rsid w:val="00085479"/>
    <w:rsid w:val="000857A9"/>
    <w:rsid w:val="00085EAB"/>
    <w:rsid w:val="00086220"/>
    <w:rsid w:val="00086754"/>
    <w:rsid w:val="00087870"/>
    <w:rsid w:val="00087F02"/>
    <w:rsid w:val="000900D2"/>
    <w:rsid w:val="000901E2"/>
    <w:rsid w:val="00090284"/>
    <w:rsid w:val="000904B7"/>
    <w:rsid w:val="00090EBA"/>
    <w:rsid w:val="00090F48"/>
    <w:rsid w:val="000913A0"/>
    <w:rsid w:val="0009217B"/>
    <w:rsid w:val="00092224"/>
    <w:rsid w:val="00092A0F"/>
    <w:rsid w:val="00092B09"/>
    <w:rsid w:val="0009353D"/>
    <w:rsid w:val="000936BB"/>
    <w:rsid w:val="00093B30"/>
    <w:rsid w:val="00093CF2"/>
    <w:rsid w:val="0009470A"/>
    <w:rsid w:val="00094BAF"/>
    <w:rsid w:val="00094D1B"/>
    <w:rsid w:val="00094FB4"/>
    <w:rsid w:val="00095A5F"/>
    <w:rsid w:val="00095E09"/>
    <w:rsid w:val="000967D6"/>
    <w:rsid w:val="00097659"/>
    <w:rsid w:val="000A0061"/>
    <w:rsid w:val="000A0559"/>
    <w:rsid w:val="000A0BB9"/>
    <w:rsid w:val="000A0FBB"/>
    <w:rsid w:val="000A12A1"/>
    <w:rsid w:val="000A171A"/>
    <w:rsid w:val="000A17FB"/>
    <w:rsid w:val="000A1E4E"/>
    <w:rsid w:val="000A1F36"/>
    <w:rsid w:val="000A2ED9"/>
    <w:rsid w:val="000A2F44"/>
    <w:rsid w:val="000A48BA"/>
    <w:rsid w:val="000A49A3"/>
    <w:rsid w:val="000A4D19"/>
    <w:rsid w:val="000A6B33"/>
    <w:rsid w:val="000A6D5A"/>
    <w:rsid w:val="000A74A7"/>
    <w:rsid w:val="000A74FD"/>
    <w:rsid w:val="000A78E1"/>
    <w:rsid w:val="000B00A5"/>
    <w:rsid w:val="000B0D32"/>
    <w:rsid w:val="000B13F1"/>
    <w:rsid w:val="000B142E"/>
    <w:rsid w:val="000B14A1"/>
    <w:rsid w:val="000B1A31"/>
    <w:rsid w:val="000B1B9A"/>
    <w:rsid w:val="000B287F"/>
    <w:rsid w:val="000B33FE"/>
    <w:rsid w:val="000B444E"/>
    <w:rsid w:val="000B5543"/>
    <w:rsid w:val="000B57F9"/>
    <w:rsid w:val="000B5A36"/>
    <w:rsid w:val="000B632C"/>
    <w:rsid w:val="000B6CDD"/>
    <w:rsid w:val="000B6D3D"/>
    <w:rsid w:val="000B7292"/>
    <w:rsid w:val="000B7375"/>
    <w:rsid w:val="000B7961"/>
    <w:rsid w:val="000C00BB"/>
    <w:rsid w:val="000C1276"/>
    <w:rsid w:val="000C1616"/>
    <w:rsid w:val="000C18FA"/>
    <w:rsid w:val="000C1EA0"/>
    <w:rsid w:val="000C1FA9"/>
    <w:rsid w:val="000C2252"/>
    <w:rsid w:val="000C254E"/>
    <w:rsid w:val="000C2873"/>
    <w:rsid w:val="000C37D4"/>
    <w:rsid w:val="000C4DF0"/>
    <w:rsid w:val="000C539F"/>
    <w:rsid w:val="000C582A"/>
    <w:rsid w:val="000C5849"/>
    <w:rsid w:val="000C5F10"/>
    <w:rsid w:val="000C698D"/>
    <w:rsid w:val="000C6B3B"/>
    <w:rsid w:val="000C6CBC"/>
    <w:rsid w:val="000C7169"/>
    <w:rsid w:val="000C73E4"/>
    <w:rsid w:val="000C74DD"/>
    <w:rsid w:val="000C7536"/>
    <w:rsid w:val="000C7AD5"/>
    <w:rsid w:val="000D01B3"/>
    <w:rsid w:val="000D041B"/>
    <w:rsid w:val="000D0AE2"/>
    <w:rsid w:val="000D0B23"/>
    <w:rsid w:val="000D0CDC"/>
    <w:rsid w:val="000D0D2D"/>
    <w:rsid w:val="000D165D"/>
    <w:rsid w:val="000D16F5"/>
    <w:rsid w:val="000D1947"/>
    <w:rsid w:val="000D1F12"/>
    <w:rsid w:val="000D3265"/>
    <w:rsid w:val="000D33AC"/>
    <w:rsid w:val="000D3629"/>
    <w:rsid w:val="000D3EDE"/>
    <w:rsid w:val="000D3F3E"/>
    <w:rsid w:val="000D41EC"/>
    <w:rsid w:val="000D4AED"/>
    <w:rsid w:val="000D4C14"/>
    <w:rsid w:val="000D4CEA"/>
    <w:rsid w:val="000D4E2B"/>
    <w:rsid w:val="000D4E5E"/>
    <w:rsid w:val="000D5035"/>
    <w:rsid w:val="000D52D5"/>
    <w:rsid w:val="000D5A9D"/>
    <w:rsid w:val="000D6696"/>
    <w:rsid w:val="000D6971"/>
    <w:rsid w:val="000D7311"/>
    <w:rsid w:val="000E069E"/>
    <w:rsid w:val="000E09BB"/>
    <w:rsid w:val="000E14C0"/>
    <w:rsid w:val="000E16D7"/>
    <w:rsid w:val="000E192D"/>
    <w:rsid w:val="000E199A"/>
    <w:rsid w:val="000E19AA"/>
    <w:rsid w:val="000E21B3"/>
    <w:rsid w:val="000E2F85"/>
    <w:rsid w:val="000E3890"/>
    <w:rsid w:val="000E39E5"/>
    <w:rsid w:val="000E3A2C"/>
    <w:rsid w:val="000E3C11"/>
    <w:rsid w:val="000E42B7"/>
    <w:rsid w:val="000E4BD7"/>
    <w:rsid w:val="000E52F6"/>
    <w:rsid w:val="000E56AF"/>
    <w:rsid w:val="000E5B65"/>
    <w:rsid w:val="000E5F52"/>
    <w:rsid w:val="000E6788"/>
    <w:rsid w:val="000E6C2F"/>
    <w:rsid w:val="000E7A6C"/>
    <w:rsid w:val="000E7BE0"/>
    <w:rsid w:val="000F0740"/>
    <w:rsid w:val="000F0BC6"/>
    <w:rsid w:val="000F0E7C"/>
    <w:rsid w:val="000F1A6F"/>
    <w:rsid w:val="000F1B66"/>
    <w:rsid w:val="000F1F35"/>
    <w:rsid w:val="000F24CC"/>
    <w:rsid w:val="000F2C64"/>
    <w:rsid w:val="000F3AF2"/>
    <w:rsid w:val="000F3B52"/>
    <w:rsid w:val="000F6D31"/>
    <w:rsid w:val="000F6F02"/>
    <w:rsid w:val="000F70F5"/>
    <w:rsid w:val="00100142"/>
    <w:rsid w:val="00100649"/>
    <w:rsid w:val="00100A6A"/>
    <w:rsid w:val="00101B47"/>
    <w:rsid w:val="00101DC0"/>
    <w:rsid w:val="00101E1D"/>
    <w:rsid w:val="00102218"/>
    <w:rsid w:val="0010274F"/>
    <w:rsid w:val="00102A15"/>
    <w:rsid w:val="00103D5A"/>
    <w:rsid w:val="00103EA7"/>
    <w:rsid w:val="00104960"/>
    <w:rsid w:val="001054AC"/>
    <w:rsid w:val="001054ED"/>
    <w:rsid w:val="00106290"/>
    <w:rsid w:val="00107BAC"/>
    <w:rsid w:val="00107E7D"/>
    <w:rsid w:val="0011021A"/>
    <w:rsid w:val="00110C30"/>
    <w:rsid w:val="001111E1"/>
    <w:rsid w:val="00111498"/>
    <w:rsid w:val="001116BF"/>
    <w:rsid w:val="00112677"/>
    <w:rsid w:val="00112C87"/>
    <w:rsid w:val="0011380D"/>
    <w:rsid w:val="00113C05"/>
    <w:rsid w:val="00113FF0"/>
    <w:rsid w:val="00114699"/>
    <w:rsid w:val="00115D9F"/>
    <w:rsid w:val="0011673B"/>
    <w:rsid w:val="00116B45"/>
    <w:rsid w:val="00116EC2"/>
    <w:rsid w:val="00116F93"/>
    <w:rsid w:val="001175D6"/>
    <w:rsid w:val="001201B0"/>
    <w:rsid w:val="001202FD"/>
    <w:rsid w:val="00120B65"/>
    <w:rsid w:val="00120C4E"/>
    <w:rsid w:val="001210C0"/>
    <w:rsid w:val="00121944"/>
    <w:rsid w:val="00121C06"/>
    <w:rsid w:val="00122503"/>
    <w:rsid w:val="00123587"/>
    <w:rsid w:val="001238A0"/>
    <w:rsid w:val="001239BC"/>
    <w:rsid w:val="001243EB"/>
    <w:rsid w:val="00124AB3"/>
    <w:rsid w:val="001253D7"/>
    <w:rsid w:val="0012558E"/>
    <w:rsid w:val="00125754"/>
    <w:rsid w:val="00126617"/>
    <w:rsid w:val="00130D47"/>
    <w:rsid w:val="001311D3"/>
    <w:rsid w:val="001313AD"/>
    <w:rsid w:val="00131892"/>
    <w:rsid w:val="00131B88"/>
    <w:rsid w:val="00131EB2"/>
    <w:rsid w:val="00132222"/>
    <w:rsid w:val="001324DC"/>
    <w:rsid w:val="0013267D"/>
    <w:rsid w:val="00132715"/>
    <w:rsid w:val="00132980"/>
    <w:rsid w:val="00132BA5"/>
    <w:rsid w:val="00132F57"/>
    <w:rsid w:val="00134349"/>
    <w:rsid w:val="00134355"/>
    <w:rsid w:val="0013447B"/>
    <w:rsid w:val="001346D4"/>
    <w:rsid w:val="001347EF"/>
    <w:rsid w:val="00134A64"/>
    <w:rsid w:val="00134A9F"/>
    <w:rsid w:val="00134D5F"/>
    <w:rsid w:val="0013510E"/>
    <w:rsid w:val="00135138"/>
    <w:rsid w:val="0013549D"/>
    <w:rsid w:val="001357F2"/>
    <w:rsid w:val="0013657B"/>
    <w:rsid w:val="00136659"/>
    <w:rsid w:val="00137083"/>
    <w:rsid w:val="0013717D"/>
    <w:rsid w:val="0013796D"/>
    <w:rsid w:val="001400CC"/>
    <w:rsid w:val="001401E0"/>
    <w:rsid w:val="00140292"/>
    <w:rsid w:val="0014045F"/>
    <w:rsid w:val="00140632"/>
    <w:rsid w:val="001412D2"/>
    <w:rsid w:val="00141A20"/>
    <w:rsid w:val="00141D2E"/>
    <w:rsid w:val="00141D86"/>
    <w:rsid w:val="001422FE"/>
    <w:rsid w:val="00142B35"/>
    <w:rsid w:val="00142B3D"/>
    <w:rsid w:val="00143011"/>
    <w:rsid w:val="00143137"/>
    <w:rsid w:val="001435C0"/>
    <w:rsid w:val="00143E4F"/>
    <w:rsid w:val="00143F40"/>
    <w:rsid w:val="0014408E"/>
    <w:rsid w:val="0014517B"/>
    <w:rsid w:val="0014738E"/>
    <w:rsid w:val="001476E8"/>
    <w:rsid w:val="00150273"/>
    <w:rsid w:val="001504E8"/>
    <w:rsid w:val="00150A11"/>
    <w:rsid w:val="00150DDF"/>
    <w:rsid w:val="00151CA8"/>
    <w:rsid w:val="00151D2B"/>
    <w:rsid w:val="00152E00"/>
    <w:rsid w:val="00153E26"/>
    <w:rsid w:val="001544E3"/>
    <w:rsid w:val="0015451C"/>
    <w:rsid w:val="00154776"/>
    <w:rsid w:val="001550B0"/>
    <w:rsid w:val="00155479"/>
    <w:rsid w:val="0015657D"/>
    <w:rsid w:val="001573FD"/>
    <w:rsid w:val="00157C97"/>
    <w:rsid w:val="00160255"/>
    <w:rsid w:val="0016031D"/>
    <w:rsid w:val="00160769"/>
    <w:rsid w:val="001608E9"/>
    <w:rsid w:val="0016178C"/>
    <w:rsid w:val="00161A0D"/>
    <w:rsid w:val="00161AC9"/>
    <w:rsid w:val="0016238B"/>
    <w:rsid w:val="00162451"/>
    <w:rsid w:val="00162E7E"/>
    <w:rsid w:val="00162E95"/>
    <w:rsid w:val="001630D7"/>
    <w:rsid w:val="00163802"/>
    <w:rsid w:val="00163FB1"/>
    <w:rsid w:val="00164BF3"/>
    <w:rsid w:val="00164FA7"/>
    <w:rsid w:val="001657B2"/>
    <w:rsid w:val="00165A2C"/>
    <w:rsid w:val="0016746A"/>
    <w:rsid w:val="00167728"/>
    <w:rsid w:val="00167D0E"/>
    <w:rsid w:val="00167EB5"/>
    <w:rsid w:val="0017045E"/>
    <w:rsid w:val="00170521"/>
    <w:rsid w:val="00170575"/>
    <w:rsid w:val="00170693"/>
    <w:rsid w:val="00170D29"/>
    <w:rsid w:val="00170EB5"/>
    <w:rsid w:val="001711B0"/>
    <w:rsid w:val="00171361"/>
    <w:rsid w:val="001717D4"/>
    <w:rsid w:val="001719AF"/>
    <w:rsid w:val="00171D43"/>
    <w:rsid w:val="00172348"/>
    <w:rsid w:val="00172AFB"/>
    <w:rsid w:val="00173059"/>
    <w:rsid w:val="00174060"/>
    <w:rsid w:val="001750AA"/>
    <w:rsid w:val="001750B3"/>
    <w:rsid w:val="001751A8"/>
    <w:rsid w:val="0017520E"/>
    <w:rsid w:val="001759CC"/>
    <w:rsid w:val="00175E89"/>
    <w:rsid w:val="00175F1A"/>
    <w:rsid w:val="0017641D"/>
    <w:rsid w:val="00176469"/>
    <w:rsid w:val="001765EE"/>
    <w:rsid w:val="0017704E"/>
    <w:rsid w:val="001771DA"/>
    <w:rsid w:val="00177335"/>
    <w:rsid w:val="0017765D"/>
    <w:rsid w:val="00177841"/>
    <w:rsid w:val="00177CEF"/>
    <w:rsid w:val="0018021B"/>
    <w:rsid w:val="0018075B"/>
    <w:rsid w:val="00182D71"/>
    <w:rsid w:val="0018390E"/>
    <w:rsid w:val="00184715"/>
    <w:rsid w:val="001850A3"/>
    <w:rsid w:val="00185228"/>
    <w:rsid w:val="0018561C"/>
    <w:rsid w:val="00185EB4"/>
    <w:rsid w:val="00185FDB"/>
    <w:rsid w:val="0018617B"/>
    <w:rsid w:val="0018681D"/>
    <w:rsid w:val="001869EA"/>
    <w:rsid w:val="00186E89"/>
    <w:rsid w:val="00187423"/>
    <w:rsid w:val="001909D1"/>
    <w:rsid w:val="001909F3"/>
    <w:rsid w:val="00191409"/>
    <w:rsid w:val="00191564"/>
    <w:rsid w:val="001918BE"/>
    <w:rsid w:val="00191940"/>
    <w:rsid w:val="00191B7A"/>
    <w:rsid w:val="00191DD8"/>
    <w:rsid w:val="001921AD"/>
    <w:rsid w:val="00192F3E"/>
    <w:rsid w:val="001931D5"/>
    <w:rsid w:val="00193725"/>
    <w:rsid w:val="00193BFA"/>
    <w:rsid w:val="001949BC"/>
    <w:rsid w:val="00194D35"/>
    <w:rsid w:val="00194D83"/>
    <w:rsid w:val="00194DD2"/>
    <w:rsid w:val="00195304"/>
    <w:rsid w:val="00195335"/>
    <w:rsid w:val="0019553A"/>
    <w:rsid w:val="00195D90"/>
    <w:rsid w:val="00195DC1"/>
    <w:rsid w:val="00195E47"/>
    <w:rsid w:val="00196228"/>
    <w:rsid w:val="0019669B"/>
    <w:rsid w:val="001966D9"/>
    <w:rsid w:val="0019739F"/>
    <w:rsid w:val="00197591"/>
    <w:rsid w:val="001978A8"/>
    <w:rsid w:val="00197EE5"/>
    <w:rsid w:val="001A00D6"/>
    <w:rsid w:val="001A09D5"/>
    <w:rsid w:val="001A1837"/>
    <w:rsid w:val="001A1BA6"/>
    <w:rsid w:val="001A272B"/>
    <w:rsid w:val="001A2ACE"/>
    <w:rsid w:val="001A33C6"/>
    <w:rsid w:val="001A3F79"/>
    <w:rsid w:val="001A442F"/>
    <w:rsid w:val="001A485D"/>
    <w:rsid w:val="001A4954"/>
    <w:rsid w:val="001A4ACB"/>
    <w:rsid w:val="001A50F9"/>
    <w:rsid w:val="001A51FF"/>
    <w:rsid w:val="001A5881"/>
    <w:rsid w:val="001A5E35"/>
    <w:rsid w:val="001A636B"/>
    <w:rsid w:val="001A6BB5"/>
    <w:rsid w:val="001A754E"/>
    <w:rsid w:val="001A7B99"/>
    <w:rsid w:val="001A7C47"/>
    <w:rsid w:val="001B087C"/>
    <w:rsid w:val="001B0E5A"/>
    <w:rsid w:val="001B1480"/>
    <w:rsid w:val="001B15BE"/>
    <w:rsid w:val="001B1BE6"/>
    <w:rsid w:val="001B1EFC"/>
    <w:rsid w:val="001B24DE"/>
    <w:rsid w:val="001B2627"/>
    <w:rsid w:val="001B2937"/>
    <w:rsid w:val="001B2CCE"/>
    <w:rsid w:val="001B38ED"/>
    <w:rsid w:val="001B3A57"/>
    <w:rsid w:val="001B4367"/>
    <w:rsid w:val="001B49E6"/>
    <w:rsid w:val="001B4DCA"/>
    <w:rsid w:val="001B4F5D"/>
    <w:rsid w:val="001B5418"/>
    <w:rsid w:val="001B5F95"/>
    <w:rsid w:val="001B662B"/>
    <w:rsid w:val="001B6DC0"/>
    <w:rsid w:val="001B742F"/>
    <w:rsid w:val="001B764A"/>
    <w:rsid w:val="001B7900"/>
    <w:rsid w:val="001B7A52"/>
    <w:rsid w:val="001B7E1F"/>
    <w:rsid w:val="001C069E"/>
    <w:rsid w:val="001C0CE9"/>
    <w:rsid w:val="001C1415"/>
    <w:rsid w:val="001C1946"/>
    <w:rsid w:val="001C246C"/>
    <w:rsid w:val="001C28A3"/>
    <w:rsid w:val="001C29F2"/>
    <w:rsid w:val="001C351A"/>
    <w:rsid w:val="001C3586"/>
    <w:rsid w:val="001C39D8"/>
    <w:rsid w:val="001C3B09"/>
    <w:rsid w:val="001C3DF1"/>
    <w:rsid w:val="001C453F"/>
    <w:rsid w:val="001C467E"/>
    <w:rsid w:val="001C4A12"/>
    <w:rsid w:val="001C4DC9"/>
    <w:rsid w:val="001C50F2"/>
    <w:rsid w:val="001C66A8"/>
    <w:rsid w:val="001C6B2D"/>
    <w:rsid w:val="001C74C6"/>
    <w:rsid w:val="001C76F1"/>
    <w:rsid w:val="001D0EFA"/>
    <w:rsid w:val="001D13A9"/>
    <w:rsid w:val="001D1889"/>
    <w:rsid w:val="001D25E0"/>
    <w:rsid w:val="001D4B96"/>
    <w:rsid w:val="001D522E"/>
    <w:rsid w:val="001D5890"/>
    <w:rsid w:val="001D5D99"/>
    <w:rsid w:val="001D6389"/>
    <w:rsid w:val="001D6BD9"/>
    <w:rsid w:val="001D73E2"/>
    <w:rsid w:val="001D774B"/>
    <w:rsid w:val="001D7F24"/>
    <w:rsid w:val="001E0722"/>
    <w:rsid w:val="001E0976"/>
    <w:rsid w:val="001E0C11"/>
    <w:rsid w:val="001E0CE4"/>
    <w:rsid w:val="001E152F"/>
    <w:rsid w:val="001E1705"/>
    <w:rsid w:val="001E1C32"/>
    <w:rsid w:val="001E2637"/>
    <w:rsid w:val="001E394B"/>
    <w:rsid w:val="001E4733"/>
    <w:rsid w:val="001E4828"/>
    <w:rsid w:val="001E4FB5"/>
    <w:rsid w:val="001E5336"/>
    <w:rsid w:val="001E56F2"/>
    <w:rsid w:val="001E6BC8"/>
    <w:rsid w:val="001E6E8B"/>
    <w:rsid w:val="001E7112"/>
    <w:rsid w:val="001E7747"/>
    <w:rsid w:val="001E78FD"/>
    <w:rsid w:val="001E7A88"/>
    <w:rsid w:val="001E7EF8"/>
    <w:rsid w:val="001F0671"/>
    <w:rsid w:val="001F09C3"/>
    <w:rsid w:val="001F0AB1"/>
    <w:rsid w:val="001F0B07"/>
    <w:rsid w:val="001F0EB6"/>
    <w:rsid w:val="001F0FCA"/>
    <w:rsid w:val="001F134A"/>
    <w:rsid w:val="001F160F"/>
    <w:rsid w:val="001F18CF"/>
    <w:rsid w:val="001F1C27"/>
    <w:rsid w:val="001F1EF5"/>
    <w:rsid w:val="001F21C6"/>
    <w:rsid w:val="001F2343"/>
    <w:rsid w:val="001F248C"/>
    <w:rsid w:val="001F2551"/>
    <w:rsid w:val="001F2995"/>
    <w:rsid w:val="001F2B9D"/>
    <w:rsid w:val="001F2E68"/>
    <w:rsid w:val="001F393E"/>
    <w:rsid w:val="001F50F2"/>
    <w:rsid w:val="001F568E"/>
    <w:rsid w:val="001F5C19"/>
    <w:rsid w:val="001F5C3D"/>
    <w:rsid w:val="001F624B"/>
    <w:rsid w:val="001F6556"/>
    <w:rsid w:val="001F680F"/>
    <w:rsid w:val="001F6863"/>
    <w:rsid w:val="001F6DAD"/>
    <w:rsid w:val="001F7CA1"/>
    <w:rsid w:val="001F7F80"/>
    <w:rsid w:val="00200861"/>
    <w:rsid w:val="002011EF"/>
    <w:rsid w:val="00201484"/>
    <w:rsid w:val="002014D4"/>
    <w:rsid w:val="00202E9D"/>
    <w:rsid w:val="00203872"/>
    <w:rsid w:val="00203B9F"/>
    <w:rsid w:val="00204AEA"/>
    <w:rsid w:val="00204E6B"/>
    <w:rsid w:val="00204E7A"/>
    <w:rsid w:val="00204E85"/>
    <w:rsid w:val="00204EA3"/>
    <w:rsid w:val="00205844"/>
    <w:rsid w:val="00205A51"/>
    <w:rsid w:val="00205BE3"/>
    <w:rsid w:val="00205C5B"/>
    <w:rsid w:val="002060D5"/>
    <w:rsid w:val="002068FC"/>
    <w:rsid w:val="0020690E"/>
    <w:rsid w:val="002069CF"/>
    <w:rsid w:val="00206DEC"/>
    <w:rsid w:val="00207168"/>
    <w:rsid w:val="00207B13"/>
    <w:rsid w:val="0021019E"/>
    <w:rsid w:val="00210EC5"/>
    <w:rsid w:val="00211CAB"/>
    <w:rsid w:val="00211DED"/>
    <w:rsid w:val="00212504"/>
    <w:rsid w:val="0021287D"/>
    <w:rsid w:val="00212EE1"/>
    <w:rsid w:val="0021327E"/>
    <w:rsid w:val="002134EA"/>
    <w:rsid w:val="00213B00"/>
    <w:rsid w:val="00214177"/>
    <w:rsid w:val="002141F0"/>
    <w:rsid w:val="0021449F"/>
    <w:rsid w:val="00214C30"/>
    <w:rsid w:val="0021507E"/>
    <w:rsid w:val="00215113"/>
    <w:rsid w:val="00215A71"/>
    <w:rsid w:val="00215E9F"/>
    <w:rsid w:val="002160B7"/>
    <w:rsid w:val="00216313"/>
    <w:rsid w:val="0021647B"/>
    <w:rsid w:val="00216859"/>
    <w:rsid w:val="00216B87"/>
    <w:rsid w:val="00216ED9"/>
    <w:rsid w:val="002175E4"/>
    <w:rsid w:val="0021790A"/>
    <w:rsid w:val="00217ABA"/>
    <w:rsid w:val="00217F39"/>
    <w:rsid w:val="002204AD"/>
    <w:rsid w:val="00220E5B"/>
    <w:rsid w:val="00220F81"/>
    <w:rsid w:val="00220FDE"/>
    <w:rsid w:val="00221082"/>
    <w:rsid w:val="0022159F"/>
    <w:rsid w:val="002217C2"/>
    <w:rsid w:val="00221EB8"/>
    <w:rsid w:val="00221F0A"/>
    <w:rsid w:val="00222080"/>
    <w:rsid w:val="0022230B"/>
    <w:rsid w:val="00222360"/>
    <w:rsid w:val="00222558"/>
    <w:rsid w:val="00222634"/>
    <w:rsid w:val="00223650"/>
    <w:rsid w:val="00223AEC"/>
    <w:rsid w:val="00223F7C"/>
    <w:rsid w:val="00224BB2"/>
    <w:rsid w:val="00224D67"/>
    <w:rsid w:val="002254D7"/>
    <w:rsid w:val="00225800"/>
    <w:rsid w:val="00225CCF"/>
    <w:rsid w:val="00225D4D"/>
    <w:rsid w:val="002265D8"/>
    <w:rsid w:val="00226884"/>
    <w:rsid w:val="0022736F"/>
    <w:rsid w:val="00227969"/>
    <w:rsid w:val="00227E99"/>
    <w:rsid w:val="00230246"/>
    <w:rsid w:val="00230751"/>
    <w:rsid w:val="00230FE6"/>
    <w:rsid w:val="00231C4B"/>
    <w:rsid w:val="0023200A"/>
    <w:rsid w:val="00232028"/>
    <w:rsid w:val="002325B3"/>
    <w:rsid w:val="00232A65"/>
    <w:rsid w:val="002338AE"/>
    <w:rsid w:val="0023412E"/>
    <w:rsid w:val="002349D5"/>
    <w:rsid w:val="00234B12"/>
    <w:rsid w:val="00236096"/>
    <w:rsid w:val="00236EFF"/>
    <w:rsid w:val="00237C8B"/>
    <w:rsid w:val="00237DA6"/>
    <w:rsid w:val="00237EF0"/>
    <w:rsid w:val="00240336"/>
    <w:rsid w:val="002403EE"/>
    <w:rsid w:val="00240B99"/>
    <w:rsid w:val="00241DE9"/>
    <w:rsid w:val="00242AF0"/>
    <w:rsid w:val="002430EB"/>
    <w:rsid w:val="0024351C"/>
    <w:rsid w:val="00243648"/>
    <w:rsid w:val="00243DB9"/>
    <w:rsid w:val="002454A5"/>
    <w:rsid w:val="00246AA9"/>
    <w:rsid w:val="00250423"/>
    <w:rsid w:val="00250B66"/>
    <w:rsid w:val="0025105F"/>
    <w:rsid w:val="0025164D"/>
    <w:rsid w:val="00251BB8"/>
    <w:rsid w:val="00251BEC"/>
    <w:rsid w:val="00251EB1"/>
    <w:rsid w:val="002521EB"/>
    <w:rsid w:val="00252319"/>
    <w:rsid w:val="00252647"/>
    <w:rsid w:val="00252A5D"/>
    <w:rsid w:val="0025326E"/>
    <w:rsid w:val="00253343"/>
    <w:rsid w:val="002539C6"/>
    <w:rsid w:val="00253ECD"/>
    <w:rsid w:val="00254FD9"/>
    <w:rsid w:val="00255332"/>
    <w:rsid w:val="00255C1A"/>
    <w:rsid w:val="00255C3F"/>
    <w:rsid w:val="00256750"/>
    <w:rsid w:val="002571B5"/>
    <w:rsid w:val="002573B5"/>
    <w:rsid w:val="002603B1"/>
    <w:rsid w:val="0026092F"/>
    <w:rsid w:val="00260F18"/>
    <w:rsid w:val="002618F8"/>
    <w:rsid w:val="00262B89"/>
    <w:rsid w:val="00263417"/>
    <w:rsid w:val="00263922"/>
    <w:rsid w:val="00263D78"/>
    <w:rsid w:val="00264142"/>
    <w:rsid w:val="00264633"/>
    <w:rsid w:val="00264686"/>
    <w:rsid w:val="00265331"/>
    <w:rsid w:val="002655FB"/>
    <w:rsid w:val="00265EC6"/>
    <w:rsid w:val="00265F65"/>
    <w:rsid w:val="002662D6"/>
    <w:rsid w:val="002670D9"/>
    <w:rsid w:val="00267877"/>
    <w:rsid w:val="0026796B"/>
    <w:rsid w:val="002702F0"/>
    <w:rsid w:val="00270F60"/>
    <w:rsid w:val="00271216"/>
    <w:rsid w:val="0027140C"/>
    <w:rsid w:val="00272D23"/>
    <w:rsid w:val="002734AC"/>
    <w:rsid w:val="0027358C"/>
    <w:rsid w:val="0027389A"/>
    <w:rsid w:val="0027494D"/>
    <w:rsid w:val="00274B49"/>
    <w:rsid w:val="002752E5"/>
    <w:rsid w:val="00275D10"/>
    <w:rsid w:val="00275ECD"/>
    <w:rsid w:val="00276171"/>
    <w:rsid w:val="0027659C"/>
    <w:rsid w:val="00276F0F"/>
    <w:rsid w:val="00276F19"/>
    <w:rsid w:val="0027703D"/>
    <w:rsid w:val="0027745D"/>
    <w:rsid w:val="002775DC"/>
    <w:rsid w:val="002776DE"/>
    <w:rsid w:val="00280B2C"/>
    <w:rsid w:val="00280FFC"/>
    <w:rsid w:val="00281971"/>
    <w:rsid w:val="00282600"/>
    <w:rsid w:val="00282996"/>
    <w:rsid w:val="00282D84"/>
    <w:rsid w:val="0028327B"/>
    <w:rsid w:val="00283D0D"/>
    <w:rsid w:val="002848CD"/>
    <w:rsid w:val="00284F39"/>
    <w:rsid w:val="00284FE0"/>
    <w:rsid w:val="00285301"/>
    <w:rsid w:val="00286617"/>
    <w:rsid w:val="00286671"/>
    <w:rsid w:val="00287940"/>
    <w:rsid w:val="0028799B"/>
    <w:rsid w:val="00287BD2"/>
    <w:rsid w:val="002900A6"/>
    <w:rsid w:val="002904B9"/>
    <w:rsid w:val="002906BE"/>
    <w:rsid w:val="00290E5A"/>
    <w:rsid w:val="002917DD"/>
    <w:rsid w:val="00291FC2"/>
    <w:rsid w:val="002925F7"/>
    <w:rsid w:val="00293041"/>
    <w:rsid w:val="002931A3"/>
    <w:rsid w:val="00293D74"/>
    <w:rsid w:val="0029489D"/>
    <w:rsid w:val="00294959"/>
    <w:rsid w:val="002949AA"/>
    <w:rsid w:val="00294C8E"/>
    <w:rsid w:val="00294D7F"/>
    <w:rsid w:val="0029672F"/>
    <w:rsid w:val="002968DE"/>
    <w:rsid w:val="00296A92"/>
    <w:rsid w:val="002975B1"/>
    <w:rsid w:val="00297603"/>
    <w:rsid w:val="00297F7E"/>
    <w:rsid w:val="002A0390"/>
    <w:rsid w:val="002A03F0"/>
    <w:rsid w:val="002A04C8"/>
    <w:rsid w:val="002A0838"/>
    <w:rsid w:val="002A09C2"/>
    <w:rsid w:val="002A11D5"/>
    <w:rsid w:val="002A1B39"/>
    <w:rsid w:val="002A24CE"/>
    <w:rsid w:val="002A2D02"/>
    <w:rsid w:val="002A2D24"/>
    <w:rsid w:val="002A2DBB"/>
    <w:rsid w:val="002A407D"/>
    <w:rsid w:val="002A41AA"/>
    <w:rsid w:val="002A443C"/>
    <w:rsid w:val="002A447F"/>
    <w:rsid w:val="002A4578"/>
    <w:rsid w:val="002A495F"/>
    <w:rsid w:val="002A4B3E"/>
    <w:rsid w:val="002A4C02"/>
    <w:rsid w:val="002A53DC"/>
    <w:rsid w:val="002A5A34"/>
    <w:rsid w:val="002A65B1"/>
    <w:rsid w:val="002A6930"/>
    <w:rsid w:val="002A7720"/>
    <w:rsid w:val="002A7BA5"/>
    <w:rsid w:val="002A7D0F"/>
    <w:rsid w:val="002B02ED"/>
    <w:rsid w:val="002B2C4D"/>
    <w:rsid w:val="002B2CA7"/>
    <w:rsid w:val="002B3523"/>
    <w:rsid w:val="002B35E0"/>
    <w:rsid w:val="002B3750"/>
    <w:rsid w:val="002B3CF6"/>
    <w:rsid w:val="002B3EC7"/>
    <w:rsid w:val="002B41AE"/>
    <w:rsid w:val="002B49D1"/>
    <w:rsid w:val="002B5B13"/>
    <w:rsid w:val="002B5DCF"/>
    <w:rsid w:val="002B64A4"/>
    <w:rsid w:val="002B75DA"/>
    <w:rsid w:val="002B7C33"/>
    <w:rsid w:val="002C03D9"/>
    <w:rsid w:val="002C08A2"/>
    <w:rsid w:val="002C0C88"/>
    <w:rsid w:val="002C0E3C"/>
    <w:rsid w:val="002C0EED"/>
    <w:rsid w:val="002C26CC"/>
    <w:rsid w:val="002C368E"/>
    <w:rsid w:val="002C39A9"/>
    <w:rsid w:val="002C3C13"/>
    <w:rsid w:val="002C3FD2"/>
    <w:rsid w:val="002C48B8"/>
    <w:rsid w:val="002C653B"/>
    <w:rsid w:val="002C737B"/>
    <w:rsid w:val="002C753D"/>
    <w:rsid w:val="002D07E9"/>
    <w:rsid w:val="002D0E8D"/>
    <w:rsid w:val="002D2B84"/>
    <w:rsid w:val="002D304C"/>
    <w:rsid w:val="002D3165"/>
    <w:rsid w:val="002D334B"/>
    <w:rsid w:val="002D369B"/>
    <w:rsid w:val="002D36A5"/>
    <w:rsid w:val="002D409E"/>
    <w:rsid w:val="002D45A1"/>
    <w:rsid w:val="002D55E7"/>
    <w:rsid w:val="002D5BE0"/>
    <w:rsid w:val="002D5DB7"/>
    <w:rsid w:val="002D60EF"/>
    <w:rsid w:val="002D68ED"/>
    <w:rsid w:val="002D6D42"/>
    <w:rsid w:val="002D7384"/>
    <w:rsid w:val="002D7CD8"/>
    <w:rsid w:val="002D7FA1"/>
    <w:rsid w:val="002E00A6"/>
    <w:rsid w:val="002E07B3"/>
    <w:rsid w:val="002E10A1"/>
    <w:rsid w:val="002E15C5"/>
    <w:rsid w:val="002E1A8E"/>
    <w:rsid w:val="002E2783"/>
    <w:rsid w:val="002E2AD3"/>
    <w:rsid w:val="002E34D3"/>
    <w:rsid w:val="002E3FC1"/>
    <w:rsid w:val="002E4968"/>
    <w:rsid w:val="002E4C88"/>
    <w:rsid w:val="002E4D02"/>
    <w:rsid w:val="002E50A6"/>
    <w:rsid w:val="002E573E"/>
    <w:rsid w:val="002E5B83"/>
    <w:rsid w:val="002E5BFF"/>
    <w:rsid w:val="002E6263"/>
    <w:rsid w:val="002E654A"/>
    <w:rsid w:val="002E6591"/>
    <w:rsid w:val="002E68FC"/>
    <w:rsid w:val="002E6C3E"/>
    <w:rsid w:val="002E6F62"/>
    <w:rsid w:val="002F0BBB"/>
    <w:rsid w:val="002F0F2C"/>
    <w:rsid w:val="002F12BA"/>
    <w:rsid w:val="002F182A"/>
    <w:rsid w:val="002F1907"/>
    <w:rsid w:val="002F1A0B"/>
    <w:rsid w:val="002F1CCE"/>
    <w:rsid w:val="002F22BB"/>
    <w:rsid w:val="002F2734"/>
    <w:rsid w:val="002F33BD"/>
    <w:rsid w:val="002F3848"/>
    <w:rsid w:val="002F46DA"/>
    <w:rsid w:val="002F54C4"/>
    <w:rsid w:val="002F5A0C"/>
    <w:rsid w:val="002F6148"/>
    <w:rsid w:val="002F6331"/>
    <w:rsid w:val="002F675E"/>
    <w:rsid w:val="002F6A3A"/>
    <w:rsid w:val="00300607"/>
    <w:rsid w:val="00301C87"/>
    <w:rsid w:val="003021AC"/>
    <w:rsid w:val="00302E85"/>
    <w:rsid w:val="00302EE6"/>
    <w:rsid w:val="003034E8"/>
    <w:rsid w:val="003038F3"/>
    <w:rsid w:val="00303BF7"/>
    <w:rsid w:val="00303C49"/>
    <w:rsid w:val="0030490B"/>
    <w:rsid w:val="00304D2A"/>
    <w:rsid w:val="00305B63"/>
    <w:rsid w:val="003102D7"/>
    <w:rsid w:val="00310BAA"/>
    <w:rsid w:val="00312631"/>
    <w:rsid w:val="00312D54"/>
    <w:rsid w:val="00313335"/>
    <w:rsid w:val="003133C3"/>
    <w:rsid w:val="00313761"/>
    <w:rsid w:val="0031382D"/>
    <w:rsid w:val="0031394E"/>
    <w:rsid w:val="0031399E"/>
    <w:rsid w:val="00314088"/>
    <w:rsid w:val="00314B8A"/>
    <w:rsid w:val="00315F55"/>
    <w:rsid w:val="003177CF"/>
    <w:rsid w:val="00317E7E"/>
    <w:rsid w:val="0032044C"/>
    <w:rsid w:val="00320AC9"/>
    <w:rsid w:val="00320FCA"/>
    <w:rsid w:val="0032185C"/>
    <w:rsid w:val="00321924"/>
    <w:rsid w:val="00324055"/>
    <w:rsid w:val="003248A0"/>
    <w:rsid w:val="00324B27"/>
    <w:rsid w:val="0032529C"/>
    <w:rsid w:val="00325407"/>
    <w:rsid w:val="003259C1"/>
    <w:rsid w:val="00325C89"/>
    <w:rsid w:val="00325FA9"/>
    <w:rsid w:val="003267BF"/>
    <w:rsid w:val="00326801"/>
    <w:rsid w:val="00327557"/>
    <w:rsid w:val="003278AB"/>
    <w:rsid w:val="003309CB"/>
    <w:rsid w:val="00331012"/>
    <w:rsid w:val="00331205"/>
    <w:rsid w:val="00331460"/>
    <w:rsid w:val="003316D9"/>
    <w:rsid w:val="003317D7"/>
    <w:rsid w:val="0033196C"/>
    <w:rsid w:val="0033332E"/>
    <w:rsid w:val="00333CEF"/>
    <w:rsid w:val="00333E34"/>
    <w:rsid w:val="00334FEB"/>
    <w:rsid w:val="003352AA"/>
    <w:rsid w:val="00335B65"/>
    <w:rsid w:val="00336320"/>
    <w:rsid w:val="0033674A"/>
    <w:rsid w:val="00336CA6"/>
    <w:rsid w:val="003376CB"/>
    <w:rsid w:val="0033781D"/>
    <w:rsid w:val="00337BBB"/>
    <w:rsid w:val="00337C14"/>
    <w:rsid w:val="00340133"/>
    <w:rsid w:val="00340488"/>
    <w:rsid w:val="003414C0"/>
    <w:rsid w:val="0034162D"/>
    <w:rsid w:val="00341840"/>
    <w:rsid w:val="0034224C"/>
    <w:rsid w:val="0034250B"/>
    <w:rsid w:val="00342B27"/>
    <w:rsid w:val="00342BF7"/>
    <w:rsid w:val="00342EBD"/>
    <w:rsid w:val="00343324"/>
    <w:rsid w:val="00343D43"/>
    <w:rsid w:val="00344913"/>
    <w:rsid w:val="0034504C"/>
    <w:rsid w:val="003451D6"/>
    <w:rsid w:val="00345545"/>
    <w:rsid w:val="0034576D"/>
    <w:rsid w:val="00345D2B"/>
    <w:rsid w:val="00345FDC"/>
    <w:rsid w:val="00345FF8"/>
    <w:rsid w:val="003463C0"/>
    <w:rsid w:val="003470F8"/>
    <w:rsid w:val="00347447"/>
    <w:rsid w:val="003475AD"/>
    <w:rsid w:val="00347707"/>
    <w:rsid w:val="00347F14"/>
    <w:rsid w:val="003501A3"/>
    <w:rsid w:val="00350981"/>
    <w:rsid w:val="00350AF4"/>
    <w:rsid w:val="00350C01"/>
    <w:rsid w:val="0035173D"/>
    <w:rsid w:val="00351862"/>
    <w:rsid w:val="0035281F"/>
    <w:rsid w:val="00354205"/>
    <w:rsid w:val="00354368"/>
    <w:rsid w:val="003549F5"/>
    <w:rsid w:val="00354A28"/>
    <w:rsid w:val="00354A33"/>
    <w:rsid w:val="00354FA6"/>
    <w:rsid w:val="003555EA"/>
    <w:rsid w:val="0035585D"/>
    <w:rsid w:val="00355CA1"/>
    <w:rsid w:val="00356569"/>
    <w:rsid w:val="00356AF6"/>
    <w:rsid w:val="00360B10"/>
    <w:rsid w:val="0036170C"/>
    <w:rsid w:val="00361B11"/>
    <w:rsid w:val="00361BA2"/>
    <w:rsid w:val="003627C3"/>
    <w:rsid w:val="00362A1B"/>
    <w:rsid w:val="00362A74"/>
    <w:rsid w:val="00362E50"/>
    <w:rsid w:val="00363C35"/>
    <w:rsid w:val="003642E0"/>
    <w:rsid w:val="003651FC"/>
    <w:rsid w:val="00365305"/>
    <w:rsid w:val="003657EC"/>
    <w:rsid w:val="00365C86"/>
    <w:rsid w:val="00365F41"/>
    <w:rsid w:val="003679C8"/>
    <w:rsid w:val="00367DDB"/>
    <w:rsid w:val="00367E33"/>
    <w:rsid w:val="00367E9C"/>
    <w:rsid w:val="003702BE"/>
    <w:rsid w:val="003705CF"/>
    <w:rsid w:val="00371BBF"/>
    <w:rsid w:val="0037248A"/>
    <w:rsid w:val="00372A4F"/>
    <w:rsid w:val="00372AAC"/>
    <w:rsid w:val="00372FB3"/>
    <w:rsid w:val="0037352F"/>
    <w:rsid w:val="00374343"/>
    <w:rsid w:val="003743F7"/>
    <w:rsid w:val="003744FD"/>
    <w:rsid w:val="00374998"/>
    <w:rsid w:val="00374A81"/>
    <w:rsid w:val="00375105"/>
    <w:rsid w:val="0037559B"/>
    <w:rsid w:val="00375E2D"/>
    <w:rsid w:val="003760D4"/>
    <w:rsid w:val="003765F3"/>
    <w:rsid w:val="00376738"/>
    <w:rsid w:val="003767B7"/>
    <w:rsid w:val="0037773C"/>
    <w:rsid w:val="00377CE9"/>
    <w:rsid w:val="0038051B"/>
    <w:rsid w:val="00381B8F"/>
    <w:rsid w:val="00382906"/>
    <w:rsid w:val="003830F0"/>
    <w:rsid w:val="00383858"/>
    <w:rsid w:val="00383A98"/>
    <w:rsid w:val="00384653"/>
    <w:rsid w:val="00384667"/>
    <w:rsid w:val="00384EA0"/>
    <w:rsid w:val="00385CFC"/>
    <w:rsid w:val="00385E3F"/>
    <w:rsid w:val="00385E60"/>
    <w:rsid w:val="0039024C"/>
    <w:rsid w:val="00390943"/>
    <w:rsid w:val="00391515"/>
    <w:rsid w:val="003916EC"/>
    <w:rsid w:val="003920EB"/>
    <w:rsid w:val="00393A9B"/>
    <w:rsid w:val="00393B38"/>
    <w:rsid w:val="00393D16"/>
    <w:rsid w:val="00393E88"/>
    <w:rsid w:val="00394980"/>
    <w:rsid w:val="003955B1"/>
    <w:rsid w:val="00395D09"/>
    <w:rsid w:val="00396930"/>
    <w:rsid w:val="003969E7"/>
    <w:rsid w:val="00396DDB"/>
    <w:rsid w:val="003A00DB"/>
    <w:rsid w:val="003A0174"/>
    <w:rsid w:val="003A02A1"/>
    <w:rsid w:val="003A0E2D"/>
    <w:rsid w:val="003A0EF4"/>
    <w:rsid w:val="003A1095"/>
    <w:rsid w:val="003A20B0"/>
    <w:rsid w:val="003A24E7"/>
    <w:rsid w:val="003A2785"/>
    <w:rsid w:val="003A318B"/>
    <w:rsid w:val="003A3354"/>
    <w:rsid w:val="003A3575"/>
    <w:rsid w:val="003A3924"/>
    <w:rsid w:val="003A3B2C"/>
    <w:rsid w:val="003A3FE3"/>
    <w:rsid w:val="003A412D"/>
    <w:rsid w:val="003A44EC"/>
    <w:rsid w:val="003A4876"/>
    <w:rsid w:val="003A52E8"/>
    <w:rsid w:val="003A5BD1"/>
    <w:rsid w:val="003A6143"/>
    <w:rsid w:val="003A6475"/>
    <w:rsid w:val="003A699A"/>
    <w:rsid w:val="003A6F0C"/>
    <w:rsid w:val="003A7166"/>
    <w:rsid w:val="003A778E"/>
    <w:rsid w:val="003A7923"/>
    <w:rsid w:val="003B0A78"/>
    <w:rsid w:val="003B0BE2"/>
    <w:rsid w:val="003B0CA7"/>
    <w:rsid w:val="003B1665"/>
    <w:rsid w:val="003B1682"/>
    <w:rsid w:val="003B1F86"/>
    <w:rsid w:val="003B2962"/>
    <w:rsid w:val="003B3518"/>
    <w:rsid w:val="003B392D"/>
    <w:rsid w:val="003B4752"/>
    <w:rsid w:val="003B4A3B"/>
    <w:rsid w:val="003B50D2"/>
    <w:rsid w:val="003B53F2"/>
    <w:rsid w:val="003B5BC3"/>
    <w:rsid w:val="003B68CF"/>
    <w:rsid w:val="003B6E9B"/>
    <w:rsid w:val="003B749E"/>
    <w:rsid w:val="003B77D4"/>
    <w:rsid w:val="003B78FE"/>
    <w:rsid w:val="003B7D16"/>
    <w:rsid w:val="003B7E09"/>
    <w:rsid w:val="003C094B"/>
    <w:rsid w:val="003C0AF6"/>
    <w:rsid w:val="003C0DF1"/>
    <w:rsid w:val="003C2133"/>
    <w:rsid w:val="003C2274"/>
    <w:rsid w:val="003C30A8"/>
    <w:rsid w:val="003C30FC"/>
    <w:rsid w:val="003C3236"/>
    <w:rsid w:val="003C37B1"/>
    <w:rsid w:val="003C40AB"/>
    <w:rsid w:val="003C6FC4"/>
    <w:rsid w:val="003C71E0"/>
    <w:rsid w:val="003C763B"/>
    <w:rsid w:val="003C78F0"/>
    <w:rsid w:val="003C7ED8"/>
    <w:rsid w:val="003C7FBB"/>
    <w:rsid w:val="003D0087"/>
    <w:rsid w:val="003D0808"/>
    <w:rsid w:val="003D08E1"/>
    <w:rsid w:val="003D0DD8"/>
    <w:rsid w:val="003D1AF0"/>
    <w:rsid w:val="003D1C00"/>
    <w:rsid w:val="003D1DCB"/>
    <w:rsid w:val="003D1E25"/>
    <w:rsid w:val="003D1F93"/>
    <w:rsid w:val="003D25D6"/>
    <w:rsid w:val="003D3339"/>
    <w:rsid w:val="003D36A5"/>
    <w:rsid w:val="003D36E9"/>
    <w:rsid w:val="003D3873"/>
    <w:rsid w:val="003D3B95"/>
    <w:rsid w:val="003D3BFF"/>
    <w:rsid w:val="003D3C3C"/>
    <w:rsid w:val="003D3D3C"/>
    <w:rsid w:val="003D4AFF"/>
    <w:rsid w:val="003D4BB4"/>
    <w:rsid w:val="003D6BA4"/>
    <w:rsid w:val="003D70DD"/>
    <w:rsid w:val="003D79F8"/>
    <w:rsid w:val="003D7B43"/>
    <w:rsid w:val="003E0FB3"/>
    <w:rsid w:val="003E1346"/>
    <w:rsid w:val="003E202C"/>
    <w:rsid w:val="003E265E"/>
    <w:rsid w:val="003E2695"/>
    <w:rsid w:val="003E3873"/>
    <w:rsid w:val="003E4FB7"/>
    <w:rsid w:val="003E5029"/>
    <w:rsid w:val="003E63A3"/>
    <w:rsid w:val="003E6A5C"/>
    <w:rsid w:val="003E6D58"/>
    <w:rsid w:val="003E7613"/>
    <w:rsid w:val="003E7D62"/>
    <w:rsid w:val="003F06E0"/>
    <w:rsid w:val="003F148A"/>
    <w:rsid w:val="003F226E"/>
    <w:rsid w:val="003F2371"/>
    <w:rsid w:val="003F2DC4"/>
    <w:rsid w:val="003F2E99"/>
    <w:rsid w:val="003F31F5"/>
    <w:rsid w:val="003F3D32"/>
    <w:rsid w:val="003F3E80"/>
    <w:rsid w:val="003F491D"/>
    <w:rsid w:val="003F4CA6"/>
    <w:rsid w:val="003F5100"/>
    <w:rsid w:val="003F51A4"/>
    <w:rsid w:val="003F549D"/>
    <w:rsid w:val="003F728F"/>
    <w:rsid w:val="003F759B"/>
    <w:rsid w:val="003F7692"/>
    <w:rsid w:val="004003D7"/>
    <w:rsid w:val="00400A0A"/>
    <w:rsid w:val="00400B11"/>
    <w:rsid w:val="004011B4"/>
    <w:rsid w:val="00401310"/>
    <w:rsid w:val="00401335"/>
    <w:rsid w:val="00401973"/>
    <w:rsid w:val="004023EF"/>
    <w:rsid w:val="0040266A"/>
    <w:rsid w:val="0040297E"/>
    <w:rsid w:val="00402B06"/>
    <w:rsid w:val="0040306B"/>
    <w:rsid w:val="00403A67"/>
    <w:rsid w:val="0040429E"/>
    <w:rsid w:val="0040443D"/>
    <w:rsid w:val="004046A6"/>
    <w:rsid w:val="00405062"/>
    <w:rsid w:val="0040570A"/>
    <w:rsid w:val="0040574F"/>
    <w:rsid w:val="00405E43"/>
    <w:rsid w:val="004065C3"/>
    <w:rsid w:val="00406E82"/>
    <w:rsid w:val="0040745C"/>
    <w:rsid w:val="00407D55"/>
    <w:rsid w:val="004104F9"/>
    <w:rsid w:val="00410770"/>
    <w:rsid w:val="00410E02"/>
    <w:rsid w:val="0041106F"/>
    <w:rsid w:val="004119BC"/>
    <w:rsid w:val="004123F4"/>
    <w:rsid w:val="00412C32"/>
    <w:rsid w:val="00412F79"/>
    <w:rsid w:val="00413666"/>
    <w:rsid w:val="00413B38"/>
    <w:rsid w:val="00414666"/>
    <w:rsid w:val="004146E0"/>
    <w:rsid w:val="00414843"/>
    <w:rsid w:val="00414A88"/>
    <w:rsid w:val="00415345"/>
    <w:rsid w:val="0041541C"/>
    <w:rsid w:val="00415652"/>
    <w:rsid w:val="00415BA7"/>
    <w:rsid w:val="00415E3E"/>
    <w:rsid w:val="00416BD0"/>
    <w:rsid w:val="004172D5"/>
    <w:rsid w:val="00417874"/>
    <w:rsid w:val="00420121"/>
    <w:rsid w:val="00420763"/>
    <w:rsid w:val="004210F2"/>
    <w:rsid w:val="004215F2"/>
    <w:rsid w:val="00422956"/>
    <w:rsid w:val="00422AAB"/>
    <w:rsid w:val="00423501"/>
    <w:rsid w:val="00423CDA"/>
    <w:rsid w:val="00424279"/>
    <w:rsid w:val="0042468B"/>
    <w:rsid w:val="004247D7"/>
    <w:rsid w:val="004248EA"/>
    <w:rsid w:val="0042491D"/>
    <w:rsid w:val="00424F0A"/>
    <w:rsid w:val="0042534C"/>
    <w:rsid w:val="00426564"/>
    <w:rsid w:val="0042693F"/>
    <w:rsid w:val="00426D37"/>
    <w:rsid w:val="0042765C"/>
    <w:rsid w:val="00427724"/>
    <w:rsid w:val="00427D4A"/>
    <w:rsid w:val="00427E5B"/>
    <w:rsid w:val="00427EB9"/>
    <w:rsid w:val="00430490"/>
    <w:rsid w:val="00431917"/>
    <w:rsid w:val="004319EC"/>
    <w:rsid w:val="00432B27"/>
    <w:rsid w:val="0043315F"/>
    <w:rsid w:val="004331EC"/>
    <w:rsid w:val="004332E8"/>
    <w:rsid w:val="004342D5"/>
    <w:rsid w:val="00435196"/>
    <w:rsid w:val="00435DC0"/>
    <w:rsid w:val="00436AB4"/>
    <w:rsid w:val="00436E09"/>
    <w:rsid w:val="004370C0"/>
    <w:rsid w:val="0043728C"/>
    <w:rsid w:val="0043740F"/>
    <w:rsid w:val="00440002"/>
    <w:rsid w:val="00440222"/>
    <w:rsid w:val="004414A1"/>
    <w:rsid w:val="00441E8F"/>
    <w:rsid w:val="0044245F"/>
    <w:rsid w:val="004424A7"/>
    <w:rsid w:val="0044312A"/>
    <w:rsid w:val="0044342F"/>
    <w:rsid w:val="004434FD"/>
    <w:rsid w:val="00445196"/>
    <w:rsid w:val="00446209"/>
    <w:rsid w:val="004464BA"/>
    <w:rsid w:val="00446B86"/>
    <w:rsid w:val="00446CE8"/>
    <w:rsid w:val="00447101"/>
    <w:rsid w:val="00447BB8"/>
    <w:rsid w:val="00450081"/>
    <w:rsid w:val="0045017E"/>
    <w:rsid w:val="00450BAC"/>
    <w:rsid w:val="004511FA"/>
    <w:rsid w:val="0045141E"/>
    <w:rsid w:val="00452029"/>
    <w:rsid w:val="00453F18"/>
    <w:rsid w:val="00454289"/>
    <w:rsid w:val="004550BD"/>
    <w:rsid w:val="00455248"/>
    <w:rsid w:val="0045600B"/>
    <w:rsid w:val="004561B5"/>
    <w:rsid w:val="00456D39"/>
    <w:rsid w:val="00457C6E"/>
    <w:rsid w:val="00460722"/>
    <w:rsid w:val="00461139"/>
    <w:rsid w:val="0046129B"/>
    <w:rsid w:val="004625F9"/>
    <w:rsid w:val="00462970"/>
    <w:rsid w:val="00462A98"/>
    <w:rsid w:val="004648B8"/>
    <w:rsid w:val="00464BAC"/>
    <w:rsid w:val="00464BF2"/>
    <w:rsid w:val="00464CBA"/>
    <w:rsid w:val="00465258"/>
    <w:rsid w:val="004653A1"/>
    <w:rsid w:val="0046552B"/>
    <w:rsid w:val="004655B7"/>
    <w:rsid w:val="00465BE4"/>
    <w:rsid w:val="004661CA"/>
    <w:rsid w:val="00466223"/>
    <w:rsid w:val="0046642E"/>
    <w:rsid w:val="00466578"/>
    <w:rsid w:val="00466E04"/>
    <w:rsid w:val="00466F4F"/>
    <w:rsid w:val="00467D5D"/>
    <w:rsid w:val="00467E46"/>
    <w:rsid w:val="00467F0A"/>
    <w:rsid w:val="00470444"/>
    <w:rsid w:val="00470AC8"/>
    <w:rsid w:val="00470E45"/>
    <w:rsid w:val="004712A2"/>
    <w:rsid w:val="00471A00"/>
    <w:rsid w:val="00471DC9"/>
    <w:rsid w:val="0047202B"/>
    <w:rsid w:val="00472BB2"/>
    <w:rsid w:val="00472CC1"/>
    <w:rsid w:val="00472CE7"/>
    <w:rsid w:val="00473842"/>
    <w:rsid w:val="0047402E"/>
    <w:rsid w:val="004745E7"/>
    <w:rsid w:val="00474AB7"/>
    <w:rsid w:val="004760B1"/>
    <w:rsid w:val="0047798B"/>
    <w:rsid w:val="00480284"/>
    <w:rsid w:val="0048031E"/>
    <w:rsid w:val="004806FA"/>
    <w:rsid w:val="00480EFB"/>
    <w:rsid w:val="00480F13"/>
    <w:rsid w:val="00481502"/>
    <w:rsid w:val="00481826"/>
    <w:rsid w:val="0048188C"/>
    <w:rsid w:val="00481ADA"/>
    <w:rsid w:val="00481DE9"/>
    <w:rsid w:val="004823CD"/>
    <w:rsid w:val="00482B78"/>
    <w:rsid w:val="00482DAC"/>
    <w:rsid w:val="004830E6"/>
    <w:rsid w:val="00483120"/>
    <w:rsid w:val="00483F2A"/>
    <w:rsid w:val="00484690"/>
    <w:rsid w:val="004850EE"/>
    <w:rsid w:val="004855EA"/>
    <w:rsid w:val="00485AA2"/>
    <w:rsid w:val="00485AD6"/>
    <w:rsid w:val="00485F7F"/>
    <w:rsid w:val="0048612A"/>
    <w:rsid w:val="00486725"/>
    <w:rsid w:val="00486E3E"/>
    <w:rsid w:val="00487521"/>
    <w:rsid w:val="00487F3F"/>
    <w:rsid w:val="00490624"/>
    <w:rsid w:val="00490BF1"/>
    <w:rsid w:val="004910CA"/>
    <w:rsid w:val="00491E6B"/>
    <w:rsid w:val="00493061"/>
    <w:rsid w:val="00493EEC"/>
    <w:rsid w:val="00493FE9"/>
    <w:rsid w:val="00494348"/>
    <w:rsid w:val="00495D51"/>
    <w:rsid w:val="004960E1"/>
    <w:rsid w:val="0049688E"/>
    <w:rsid w:val="00497162"/>
    <w:rsid w:val="004973AE"/>
    <w:rsid w:val="00497E7B"/>
    <w:rsid w:val="004A03B5"/>
    <w:rsid w:val="004A0D2E"/>
    <w:rsid w:val="004A0D46"/>
    <w:rsid w:val="004A0FA8"/>
    <w:rsid w:val="004A10BF"/>
    <w:rsid w:val="004A140B"/>
    <w:rsid w:val="004A195A"/>
    <w:rsid w:val="004A1A67"/>
    <w:rsid w:val="004A2683"/>
    <w:rsid w:val="004A276A"/>
    <w:rsid w:val="004A2982"/>
    <w:rsid w:val="004A2E96"/>
    <w:rsid w:val="004A339F"/>
    <w:rsid w:val="004A36A7"/>
    <w:rsid w:val="004A4A7A"/>
    <w:rsid w:val="004A5300"/>
    <w:rsid w:val="004A5676"/>
    <w:rsid w:val="004A57EE"/>
    <w:rsid w:val="004A5F17"/>
    <w:rsid w:val="004A5F59"/>
    <w:rsid w:val="004A64E4"/>
    <w:rsid w:val="004A6A7D"/>
    <w:rsid w:val="004A79A3"/>
    <w:rsid w:val="004A7B84"/>
    <w:rsid w:val="004B0810"/>
    <w:rsid w:val="004B0C03"/>
    <w:rsid w:val="004B2086"/>
    <w:rsid w:val="004B226C"/>
    <w:rsid w:val="004B359E"/>
    <w:rsid w:val="004B3674"/>
    <w:rsid w:val="004B36E8"/>
    <w:rsid w:val="004B3CC6"/>
    <w:rsid w:val="004B4180"/>
    <w:rsid w:val="004B48B1"/>
    <w:rsid w:val="004B4B81"/>
    <w:rsid w:val="004B57AF"/>
    <w:rsid w:val="004B5840"/>
    <w:rsid w:val="004B58A0"/>
    <w:rsid w:val="004B5B8D"/>
    <w:rsid w:val="004B6BB8"/>
    <w:rsid w:val="004B6DD6"/>
    <w:rsid w:val="004C02ED"/>
    <w:rsid w:val="004C067E"/>
    <w:rsid w:val="004C0883"/>
    <w:rsid w:val="004C08CA"/>
    <w:rsid w:val="004C218D"/>
    <w:rsid w:val="004C29E3"/>
    <w:rsid w:val="004C2BB0"/>
    <w:rsid w:val="004C30EA"/>
    <w:rsid w:val="004C331E"/>
    <w:rsid w:val="004C3E0C"/>
    <w:rsid w:val="004C3F86"/>
    <w:rsid w:val="004C44DC"/>
    <w:rsid w:val="004C455E"/>
    <w:rsid w:val="004C466D"/>
    <w:rsid w:val="004C4931"/>
    <w:rsid w:val="004C5026"/>
    <w:rsid w:val="004C521B"/>
    <w:rsid w:val="004C56AA"/>
    <w:rsid w:val="004C6184"/>
    <w:rsid w:val="004C6642"/>
    <w:rsid w:val="004C7873"/>
    <w:rsid w:val="004C7B6E"/>
    <w:rsid w:val="004D01C2"/>
    <w:rsid w:val="004D051D"/>
    <w:rsid w:val="004D0D96"/>
    <w:rsid w:val="004D116E"/>
    <w:rsid w:val="004D142F"/>
    <w:rsid w:val="004D158E"/>
    <w:rsid w:val="004D196D"/>
    <w:rsid w:val="004D1B22"/>
    <w:rsid w:val="004D1E33"/>
    <w:rsid w:val="004D2474"/>
    <w:rsid w:val="004D28AB"/>
    <w:rsid w:val="004D2F54"/>
    <w:rsid w:val="004D3EB1"/>
    <w:rsid w:val="004D3FA0"/>
    <w:rsid w:val="004D42BD"/>
    <w:rsid w:val="004D478A"/>
    <w:rsid w:val="004D47BF"/>
    <w:rsid w:val="004D4935"/>
    <w:rsid w:val="004D4A16"/>
    <w:rsid w:val="004D5BD1"/>
    <w:rsid w:val="004D5DF6"/>
    <w:rsid w:val="004D6836"/>
    <w:rsid w:val="004D69E8"/>
    <w:rsid w:val="004D74E8"/>
    <w:rsid w:val="004D7A58"/>
    <w:rsid w:val="004D7F6C"/>
    <w:rsid w:val="004E0114"/>
    <w:rsid w:val="004E030B"/>
    <w:rsid w:val="004E0503"/>
    <w:rsid w:val="004E0CBC"/>
    <w:rsid w:val="004E2444"/>
    <w:rsid w:val="004E2B41"/>
    <w:rsid w:val="004E2FA7"/>
    <w:rsid w:val="004E30CC"/>
    <w:rsid w:val="004E390B"/>
    <w:rsid w:val="004E3A1B"/>
    <w:rsid w:val="004E49B3"/>
    <w:rsid w:val="004E4A39"/>
    <w:rsid w:val="004E5A32"/>
    <w:rsid w:val="004E662D"/>
    <w:rsid w:val="004E69A0"/>
    <w:rsid w:val="004E69B8"/>
    <w:rsid w:val="004E70DA"/>
    <w:rsid w:val="004E7C71"/>
    <w:rsid w:val="004F04EA"/>
    <w:rsid w:val="004F0BD5"/>
    <w:rsid w:val="004F11F7"/>
    <w:rsid w:val="004F1AFE"/>
    <w:rsid w:val="004F1CFC"/>
    <w:rsid w:val="004F2F31"/>
    <w:rsid w:val="004F2F6B"/>
    <w:rsid w:val="004F2FA3"/>
    <w:rsid w:val="004F3823"/>
    <w:rsid w:val="004F39B6"/>
    <w:rsid w:val="004F3DDA"/>
    <w:rsid w:val="004F3FA9"/>
    <w:rsid w:val="004F49C7"/>
    <w:rsid w:val="004F5258"/>
    <w:rsid w:val="004F53F4"/>
    <w:rsid w:val="004F63BB"/>
    <w:rsid w:val="004F7037"/>
    <w:rsid w:val="004F72DB"/>
    <w:rsid w:val="004F7310"/>
    <w:rsid w:val="004F78D7"/>
    <w:rsid w:val="004F7BB4"/>
    <w:rsid w:val="00500768"/>
    <w:rsid w:val="00500C77"/>
    <w:rsid w:val="00501565"/>
    <w:rsid w:val="005015EB"/>
    <w:rsid w:val="00502565"/>
    <w:rsid w:val="00502CEB"/>
    <w:rsid w:val="00502E9A"/>
    <w:rsid w:val="005035B5"/>
    <w:rsid w:val="00503A39"/>
    <w:rsid w:val="00503F43"/>
    <w:rsid w:val="00504DC5"/>
    <w:rsid w:val="00505025"/>
    <w:rsid w:val="005053F1"/>
    <w:rsid w:val="00506248"/>
    <w:rsid w:val="00506504"/>
    <w:rsid w:val="005072F1"/>
    <w:rsid w:val="0050744D"/>
    <w:rsid w:val="00507CE0"/>
    <w:rsid w:val="00510CCA"/>
    <w:rsid w:val="005112D8"/>
    <w:rsid w:val="00511A04"/>
    <w:rsid w:val="0051239F"/>
    <w:rsid w:val="00512FED"/>
    <w:rsid w:val="00513618"/>
    <w:rsid w:val="00513669"/>
    <w:rsid w:val="00514B48"/>
    <w:rsid w:val="00516DAB"/>
    <w:rsid w:val="005170FF"/>
    <w:rsid w:val="005171A5"/>
    <w:rsid w:val="00517632"/>
    <w:rsid w:val="00517792"/>
    <w:rsid w:val="00517A12"/>
    <w:rsid w:val="005200AE"/>
    <w:rsid w:val="00520D60"/>
    <w:rsid w:val="00520DFC"/>
    <w:rsid w:val="0052138F"/>
    <w:rsid w:val="005215C3"/>
    <w:rsid w:val="00521905"/>
    <w:rsid w:val="00521933"/>
    <w:rsid w:val="00521E1E"/>
    <w:rsid w:val="00522BB3"/>
    <w:rsid w:val="00522F35"/>
    <w:rsid w:val="00522FB2"/>
    <w:rsid w:val="00523A22"/>
    <w:rsid w:val="005240D9"/>
    <w:rsid w:val="005250BE"/>
    <w:rsid w:val="00526069"/>
    <w:rsid w:val="00527EC0"/>
    <w:rsid w:val="00530CE8"/>
    <w:rsid w:val="00531793"/>
    <w:rsid w:val="005319C4"/>
    <w:rsid w:val="00532007"/>
    <w:rsid w:val="005321B6"/>
    <w:rsid w:val="005323BC"/>
    <w:rsid w:val="00532C28"/>
    <w:rsid w:val="0053391A"/>
    <w:rsid w:val="00533A4C"/>
    <w:rsid w:val="00533D9A"/>
    <w:rsid w:val="00534921"/>
    <w:rsid w:val="0053496D"/>
    <w:rsid w:val="00535BD7"/>
    <w:rsid w:val="0054080D"/>
    <w:rsid w:val="00540AF3"/>
    <w:rsid w:val="00540B0B"/>
    <w:rsid w:val="00541A47"/>
    <w:rsid w:val="00541A72"/>
    <w:rsid w:val="0054218D"/>
    <w:rsid w:val="005427A5"/>
    <w:rsid w:val="005432DF"/>
    <w:rsid w:val="005432F4"/>
    <w:rsid w:val="005434C7"/>
    <w:rsid w:val="00544316"/>
    <w:rsid w:val="00544B13"/>
    <w:rsid w:val="00544E77"/>
    <w:rsid w:val="005457AC"/>
    <w:rsid w:val="00545D68"/>
    <w:rsid w:val="00545EE9"/>
    <w:rsid w:val="0054667F"/>
    <w:rsid w:val="00546F3E"/>
    <w:rsid w:val="0054706F"/>
    <w:rsid w:val="005473D4"/>
    <w:rsid w:val="005474CF"/>
    <w:rsid w:val="00547CB2"/>
    <w:rsid w:val="00550108"/>
    <w:rsid w:val="0055090F"/>
    <w:rsid w:val="00551171"/>
    <w:rsid w:val="00551B37"/>
    <w:rsid w:val="0055212D"/>
    <w:rsid w:val="005528DF"/>
    <w:rsid w:val="00552C6E"/>
    <w:rsid w:val="00553CBB"/>
    <w:rsid w:val="00553D3B"/>
    <w:rsid w:val="0055449D"/>
    <w:rsid w:val="00554A2A"/>
    <w:rsid w:val="00555EDF"/>
    <w:rsid w:val="00555F77"/>
    <w:rsid w:val="00556047"/>
    <w:rsid w:val="005563F9"/>
    <w:rsid w:val="005565D3"/>
    <w:rsid w:val="00557086"/>
    <w:rsid w:val="00557977"/>
    <w:rsid w:val="00557B07"/>
    <w:rsid w:val="00557EB3"/>
    <w:rsid w:val="00560059"/>
    <w:rsid w:val="005600C3"/>
    <w:rsid w:val="005606A7"/>
    <w:rsid w:val="00561060"/>
    <w:rsid w:val="00561F59"/>
    <w:rsid w:val="005622B8"/>
    <w:rsid w:val="00562399"/>
    <w:rsid w:val="00562729"/>
    <w:rsid w:val="00562944"/>
    <w:rsid w:val="005629E6"/>
    <w:rsid w:val="00563D3B"/>
    <w:rsid w:val="00564279"/>
    <w:rsid w:val="00564A00"/>
    <w:rsid w:val="005654C0"/>
    <w:rsid w:val="00565C0A"/>
    <w:rsid w:val="0056643C"/>
    <w:rsid w:val="005664D4"/>
    <w:rsid w:val="00567E72"/>
    <w:rsid w:val="00570159"/>
    <w:rsid w:val="005707AF"/>
    <w:rsid w:val="0057161B"/>
    <w:rsid w:val="005717B1"/>
    <w:rsid w:val="0057213F"/>
    <w:rsid w:val="00572958"/>
    <w:rsid w:val="005734D5"/>
    <w:rsid w:val="00573FEB"/>
    <w:rsid w:val="0057405E"/>
    <w:rsid w:val="0057451E"/>
    <w:rsid w:val="00574611"/>
    <w:rsid w:val="00574A0F"/>
    <w:rsid w:val="00574A17"/>
    <w:rsid w:val="00575179"/>
    <w:rsid w:val="00575241"/>
    <w:rsid w:val="00575416"/>
    <w:rsid w:val="005754FE"/>
    <w:rsid w:val="00575EE3"/>
    <w:rsid w:val="00576E93"/>
    <w:rsid w:val="00577291"/>
    <w:rsid w:val="00577525"/>
    <w:rsid w:val="00577753"/>
    <w:rsid w:val="00577ACA"/>
    <w:rsid w:val="00577B93"/>
    <w:rsid w:val="0058029F"/>
    <w:rsid w:val="00580DF7"/>
    <w:rsid w:val="0058116B"/>
    <w:rsid w:val="00581969"/>
    <w:rsid w:val="00581A14"/>
    <w:rsid w:val="00581AAF"/>
    <w:rsid w:val="00582328"/>
    <w:rsid w:val="005837FA"/>
    <w:rsid w:val="00583CF9"/>
    <w:rsid w:val="00584F57"/>
    <w:rsid w:val="00585198"/>
    <w:rsid w:val="00585884"/>
    <w:rsid w:val="005861B9"/>
    <w:rsid w:val="005864B3"/>
    <w:rsid w:val="005867B8"/>
    <w:rsid w:val="00586ABA"/>
    <w:rsid w:val="0058753F"/>
    <w:rsid w:val="00587B8D"/>
    <w:rsid w:val="00590188"/>
    <w:rsid w:val="00590891"/>
    <w:rsid w:val="0059192C"/>
    <w:rsid w:val="00591A8D"/>
    <w:rsid w:val="005921B5"/>
    <w:rsid w:val="005929F0"/>
    <w:rsid w:val="0059334C"/>
    <w:rsid w:val="005935CE"/>
    <w:rsid w:val="005937ED"/>
    <w:rsid w:val="00593B7B"/>
    <w:rsid w:val="00595340"/>
    <w:rsid w:val="00595AC6"/>
    <w:rsid w:val="00596437"/>
    <w:rsid w:val="00596686"/>
    <w:rsid w:val="00596934"/>
    <w:rsid w:val="00596E86"/>
    <w:rsid w:val="00596FD1"/>
    <w:rsid w:val="00597128"/>
    <w:rsid w:val="00597442"/>
    <w:rsid w:val="005977E5"/>
    <w:rsid w:val="00597F53"/>
    <w:rsid w:val="005A0990"/>
    <w:rsid w:val="005A1437"/>
    <w:rsid w:val="005A1511"/>
    <w:rsid w:val="005A2674"/>
    <w:rsid w:val="005A27A4"/>
    <w:rsid w:val="005A33EA"/>
    <w:rsid w:val="005A356F"/>
    <w:rsid w:val="005A3ACE"/>
    <w:rsid w:val="005A3F43"/>
    <w:rsid w:val="005A4225"/>
    <w:rsid w:val="005A468A"/>
    <w:rsid w:val="005A4B77"/>
    <w:rsid w:val="005A58B4"/>
    <w:rsid w:val="005A5AFC"/>
    <w:rsid w:val="005A6C13"/>
    <w:rsid w:val="005A6CAA"/>
    <w:rsid w:val="005A7402"/>
    <w:rsid w:val="005B0722"/>
    <w:rsid w:val="005B0784"/>
    <w:rsid w:val="005B0F57"/>
    <w:rsid w:val="005B125A"/>
    <w:rsid w:val="005B1578"/>
    <w:rsid w:val="005B16DD"/>
    <w:rsid w:val="005B17A9"/>
    <w:rsid w:val="005B194B"/>
    <w:rsid w:val="005B1B1E"/>
    <w:rsid w:val="005B2504"/>
    <w:rsid w:val="005B294D"/>
    <w:rsid w:val="005B33F5"/>
    <w:rsid w:val="005B35AB"/>
    <w:rsid w:val="005B3ED8"/>
    <w:rsid w:val="005B40EA"/>
    <w:rsid w:val="005B4286"/>
    <w:rsid w:val="005B459C"/>
    <w:rsid w:val="005B45C5"/>
    <w:rsid w:val="005B4701"/>
    <w:rsid w:val="005B4A00"/>
    <w:rsid w:val="005B537B"/>
    <w:rsid w:val="005B5606"/>
    <w:rsid w:val="005B5840"/>
    <w:rsid w:val="005B5B41"/>
    <w:rsid w:val="005B5D6C"/>
    <w:rsid w:val="005B6585"/>
    <w:rsid w:val="005B677E"/>
    <w:rsid w:val="005B6F5D"/>
    <w:rsid w:val="005B762D"/>
    <w:rsid w:val="005B786A"/>
    <w:rsid w:val="005B7D30"/>
    <w:rsid w:val="005C0AA0"/>
    <w:rsid w:val="005C0E8F"/>
    <w:rsid w:val="005C0F4F"/>
    <w:rsid w:val="005C1723"/>
    <w:rsid w:val="005C1997"/>
    <w:rsid w:val="005C2545"/>
    <w:rsid w:val="005C2AAD"/>
    <w:rsid w:val="005C2B83"/>
    <w:rsid w:val="005C2CD3"/>
    <w:rsid w:val="005C2D1A"/>
    <w:rsid w:val="005C3298"/>
    <w:rsid w:val="005C4256"/>
    <w:rsid w:val="005C478E"/>
    <w:rsid w:val="005C5019"/>
    <w:rsid w:val="005C55F6"/>
    <w:rsid w:val="005C56C2"/>
    <w:rsid w:val="005C5DCD"/>
    <w:rsid w:val="005C5EF2"/>
    <w:rsid w:val="005C6272"/>
    <w:rsid w:val="005C6356"/>
    <w:rsid w:val="005C6B86"/>
    <w:rsid w:val="005C76C7"/>
    <w:rsid w:val="005C76E0"/>
    <w:rsid w:val="005D0F71"/>
    <w:rsid w:val="005D1409"/>
    <w:rsid w:val="005D1A55"/>
    <w:rsid w:val="005D28A4"/>
    <w:rsid w:val="005D2931"/>
    <w:rsid w:val="005D29A2"/>
    <w:rsid w:val="005D2AA2"/>
    <w:rsid w:val="005D2E2B"/>
    <w:rsid w:val="005D34D6"/>
    <w:rsid w:val="005D3D8E"/>
    <w:rsid w:val="005D438D"/>
    <w:rsid w:val="005D4595"/>
    <w:rsid w:val="005D4981"/>
    <w:rsid w:val="005D4ED9"/>
    <w:rsid w:val="005D5FD6"/>
    <w:rsid w:val="005D706E"/>
    <w:rsid w:val="005E0727"/>
    <w:rsid w:val="005E1DE1"/>
    <w:rsid w:val="005E250F"/>
    <w:rsid w:val="005E43BC"/>
    <w:rsid w:val="005E4547"/>
    <w:rsid w:val="005E4C17"/>
    <w:rsid w:val="005E4C2A"/>
    <w:rsid w:val="005E510E"/>
    <w:rsid w:val="005E5773"/>
    <w:rsid w:val="005E64EF"/>
    <w:rsid w:val="005E693D"/>
    <w:rsid w:val="005E703A"/>
    <w:rsid w:val="005E7266"/>
    <w:rsid w:val="005E7466"/>
    <w:rsid w:val="005E7734"/>
    <w:rsid w:val="005E78D6"/>
    <w:rsid w:val="005E7A01"/>
    <w:rsid w:val="005E7B4F"/>
    <w:rsid w:val="005F00A9"/>
    <w:rsid w:val="005F0984"/>
    <w:rsid w:val="005F14E1"/>
    <w:rsid w:val="005F17FF"/>
    <w:rsid w:val="005F188E"/>
    <w:rsid w:val="005F285E"/>
    <w:rsid w:val="005F2E48"/>
    <w:rsid w:val="005F3E86"/>
    <w:rsid w:val="005F4495"/>
    <w:rsid w:val="005F45C9"/>
    <w:rsid w:val="005F4C7E"/>
    <w:rsid w:val="005F4D0A"/>
    <w:rsid w:val="005F53C4"/>
    <w:rsid w:val="005F5DDB"/>
    <w:rsid w:val="005F61CD"/>
    <w:rsid w:val="005F62ED"/>
    <w:rsid w:val="005F7038"/>
    <w:rsid w:val="005F7668"/>
    <w:rsid w:val="006001D4"/>
    <w:rsid w:val="00600698"/>
    <w:rsid w:val="0060087D"/>
    <w:rsid w:val="00600CE4"/>
    <w:rsid w:val="00601A61"/>
    <w:rsid w:val="00601BBB"/>
    <w:rsid w:val="00601E38"/>
    <w:rsid w:val="00601E80"/>
    <w:rsid w:val="006021B7"/>
    <w:rsid w:val="00602C00"/>
    <w:rsid w:val="00603102"/>
    <w:rsid w:val="00603A65"/>
    <w:rsid w:val="00603F19"/>
    <w:rsid w:val="006040AC"/>
    <w:rsid w:val="006048DC"/>
    <w:rsid w:val="00604A5E"/>
    <w:rsid w:val="00605A61"/>
    <w:rsid w:val="00606428"/>
    <w:rsid w:val="00606493"/>
    <w:rsid w:val="00606AD0"/>
    <w:rsid w:val="0061071E"/>
    <w:rsid w:val="00610728"/>
    <w:rsid w:val="00610873"/>
    <w:rsid w:val="00610948"/>
    <w:rsid w:val="006113B6"/>
    <w:rsid w:val="0061156F"/>
    <w:rsid w:val="0061229C"/>
    <w:rsid w:val="00612512"/>
    <w:rsid w:val="0061277D"/>
    <w:rsid w:val="006141B5"/>
    <w:rsid w:val="006152F1"/>
    <w:rsid w:val="006155F6"/>
    <w:rsid w:val="006156CC"/>
    <w:rsid w:val="00615C6B"/>
    <w:rsid w:val="00615F52"/>
    <w:rsid w:val="00617417"/>
    <w:rsid w:val="006179C5"/>
    <w:rsid w:val="00617F1B"/>
    <w:rsid w:val="00620341"/>
    <w:rsid w:val="00620955"/>
    <w:rsid w:val="00621CA0"/>
    <w:rsid w:val="00621D39"/>
    <w:rsid w:val="00621F26"/>
    <w:rsid w:val="0062225A"/>
    <w:rsid w:val="006244B1"/>
    <w:rsid w:val="00624B93"/>
    <w:rsid w:val="006250B8"/>
    <w:rsid w:val="00625A0F"/>
    <w:rsid w:val="00626BA6"/>
    <w:rsid w:val="0062761F"/>
    <w:rsid w:val="00627913"/>
    <w:rsid w:val="00627C7B"/>
    <w:rsid w:val="00627D83"/>
    <w:rsid w:val="00627E26"/>
    <w:rsid w:val="006304F2"/>
    <w:rsid w:val="0063066B"/>
    <w:rsid w:val="00630A78"/>
    <w:rsid w:val="00630CCC"/>
    <w:rsid w:val="00630D6F"/>
    <w:rsid w:val="00631000"/>
    <w:rsid w:val="0063134C"/>
    <w:rsid w:val="00631B03"/>
    <w:rsid w:val="00631D44"/>
    <w:rsid w:val="00633939"/>
    <w:rsid w:val="00633DDC"/>
    <w:rsid w:val="00634010"/>
    <w:rsid w:val="00634B90"/>
    <w:rsid w:val="00634F15"/>
    <w:rsid w:val="00635BD3"/>
    <w:rsid w:val="00635D6F"/>
    <w:rsid w:val="006361F4"/>
    <w:rsid w:val="006366C3"/>
    <w:rsid w:val="00636869"/>
    <w:rsid w:val="00636DD8"/>
    <w:rsid w:val="00637766"/>
    <w:rsid w:val="006378D3"/>
    <w:rsid w:val="00637E0F"/>
    <w:rsid w:val="00640012"/>
    <w:rsid w:val="00640399"/>
    <w:rsid w:val="0064163C"/>
    <w:rsid w:val="00641B33"/>
    <w:rsid w:val="006426F2"/>
    <w:rsid w:val="0064271F"/>
    <w:rsid w:val="00642A1E"/>
    <w:rsid w:val="00643F0D"/>
    <w:rsid w:val="006440B2"/>
    <w:rsid w:val="00645069"/>
    <w:rsid w:val="00645189"/>
    <w:rsid w:val="00645DCC"/>
    <w:rsid w:val="006474F4"/>
    <w:rsid w:val="006506EA"/>
    <w:rsid w:val="00650BF6"/>
    <w:rsid w:val="006510B8"/>
    <w:rsid w:val="00651289"/>
    <w:rsid w:val="00651313"/>
    <w:rsid w:val="00651367"/>
    <w:rsid w:val="006513C5"/>
    <w:rsid w:val="00651E4F"/>
    <w:rsid w:val="006521CF"/>
    <w:rsid w:val="0065301E"/>
    <w:rsid w:val="00653284"/>
    <w:rsid w:val="006532BF"/>
    <w:rsid w:val="006536D3"/>
    <w:rsid w:val="00653D30"/>
    <w:rsid w:val="00654A8B"/>
    <w:rsid w:val="00654BA6"/>
    <w:rsid w:val="006551B4"/>
    <w:rsid w:val="00655426"/>
    <w:rsid w:val="00655F3F"/>
    <w:rsid w:val="006564E9"/>
    <w:rsid w:val="0065728B"/>
    <w:rsid w:val="006573FD"/>
    <w:rsid w:val="006579FB"/>
    <w:rsid w:val="00657A2D"/>
    <w:rsid w:val="00657F55"/>
    <w:rsid w:val="0066007E"/>
    <w:rsid w:val="0066066E"/>
    <w:rsid w:val="00660747"/>
    <w:rsid w:val="00660DC7"/>
    <w:rsid w:val="00660E53"/>
    <w:rsid w:val="00661609"/>
    <w:rsid w:val="00661CFD"/>
    <w:rsid w:val="006626AF"/>
    <w:rsid w:val="00662BB5"/>
    <w:rsid w:val="0066372A"/>
    <w:rsid w:val="00663FB5"/>
    <w:rsid w:val="00664481"/>
    <w:rsid w:val="00666276"/>
    <w:rsid w:val="006669C5"/>
    <w:rsid w:val="00666C58"/>
    <w:rsid w:val="0066727C"/>
    <w:rsid w:val="0066747C"/>
    <w:rsid w:val="00667662"/>
    <w:rsid w:val="00670072"/>
    <w:rsid w:val="0067024C"/>
    <w:rsid w:val="0067030A"/>
    <w:rsid w:val="00670438"/>
    <w:rsid w:val="00670838"/>
    <w:rsid w:val="006715D8"/>
    <w:rsid w:val="0067170B"/>
    <w:rsid w:val="00672330"/>
    <w:rsid w:val="006737C8"/>
    <w:rsid w:val="00673A47"/>
    <w:rsid w:val="00673E82"/>
    <w:rsid w:val="00674334"/>
    <w:rsid w:val="00674633"/>
    <w:rsid w:val="00674730"/>
    <w:rsid w:val="00674CDE"/>
    <w:rsid w:val="0067536C"/>
    <w:rsid w:val="0067542F"/>
    <w:rsid w:val="0067588F"/>
    <w:rsid w:val="00675C8F"/>
    <w:rsid w:val="0067606B"/>
    <w:rsid w:val="006763EF"/>
    <w:rsid w:val="0067662C"/>
    <w:rsid w:val="006766F8"/>
    <w:rsid w:val="0067693A"/>
    <w:rsid w:val="00676982"/>
    <w:rsid w:val="006769E0"/>
    <w:rsid w:val="00676D9D"/>
    <w:rsid w:val="006776B0"/>
    <w:rsid w:val="00677896"/>
    <w:rsid w:val="00677C9B"/>
    <w:rsid w:val="0068049D"/>
    <w:rsid w:val="006807C8"/>
    <w:rsid w:val="00682A48"/>
    <w:rsid w:val="00682B0F"/>
    <w:rsid w:val="00682EE0"/>
    <w:rsid w:val="006836CC"/>
    <w:rsid w:val="00683869"/>
    <w:rsid w:val="00683FEA"/>
    <w:rsid w:val="0068426B"/>
    <w:rsid w:val="00684291"/>
    <w:rsid w:val="00684642"/>
    <w:rsid w:val="00685002"/>
    <w:rsid w:val="00685444"/>
    <w:rsid w:val="00685B00"/>
    <w:rsid w:val="00685B8F"/>
    <w:rsid w:val="0068628F"/>
    <w:rsid w:val="0068633C"/>
    <w:rsid w:val="00687AB4"/>
    <w:rsid w:val="00687E1C"/>
    <w:rsid w:val="00690435"/>
    <w:rsid w:val="006905A4"/>
    <w:rsid w:val="00691761"/>
    <w:rsid w:val="006921D8"/>
    <w:rsid w:val="006941D4"/>
    <w:rsid w:val="00694B77"/>
    <w:rsid w:val="0069563B"/>
    <w:rsid w:val="00695900"/>
    <w:rsid w:val="00695D08"/>
    <w:rsid w:val="006960F2"/>
    <w:rsid w:val="00696A00"/>
    <w:rsid w:val="00696F0F"/>
    <w:rsid w:val="006A0094"/>
    <w:rsid w:val="006A06CA"/>
    <w:rsid w:val="006A0942"/>
    <w:rsid w:val="006A0AB9"/>
    <w:rsid w:val="006A14CC"/>
    <w:rsid w:val="006A1804"/>
    <w:rsid w:val="006A1945"/>
    <w:rsid w:val="006A1B0E"/>
    <w:rsid w:val="006A1B37"/>
    <w:rsid w:val="006A2695"/>
    <w:rsid w:val="006A270E"/>
    <w:rsid w:val="006A2A2F"/>
    <w:rsid w:val="006A2C0B"/>
    <w:rsid w:val="006A2F21"/>
    <w:rsid w:val="006A3427"/>
    <w:rsid w:val="006A3ED8"/>
    <w:rsid w:val="006A61DB"/>
    <w:rsid w:val="006A708F"/>
    <w:rsid w:val="006B105C"/>
    <w:rsid w:val="006B1C94"/>
    <w:rsid w:val="006B2356"/>
    <w:rsid w:val="006B27DE"/>
    <w:rsid w:val="006B29EC"/>
    <w:rsid w:val="006B2F26"/>
    <w:rsid w:val="006B31FD"/>
    <w:rsid w:val="006B3754"/>
    <w:rsid w:val="006B3AE2"/>
    <w:rsid w:val="006B3B4D"/>
    <w:rsid w:val="006B3E7C"/>
    <w:rsid w:val="006B4C71"/>
    <w:rsid w:val="006B5383"/>
    <w:rsid w:val="006B6306"/>
    <w:rsid w:val="006B640E"/>
    <w:rsid w:val="006B6ACF"/>
    <w:rsid w:val="006B70AE"/>
    <w:rsid w:val="006B7166"/>
    <w:rsid w:val="006B7898"/>
    <w:rsid w:val="006C0113"/>
    <w:rsid w:val="006C01F9"/>
    <w:rsid w:val="006C0369"/>
    <w:rsid w:val="006C0B2E"/>
    <w:rsid w:val="006C0B66"/>
    <w:rsid w:val="006C0EDD"/>
    <w:rsid w:val="006C19BE"/>
    <w:rsid w:val="006C1C84"/>
    <w:rsid w:val="006C2077"/>
    <w:rsid w:val="006C21ED"/>
    <w:rsid w:val="006C231B"/>
    <w:rsid w:val="006C2465"/>
    <w:rsid w:val="006C2A15"/>
    <w:rsid w:val="006C37EB"/>
    <w:rsid w:val="006C389D"/>
    <w:rsid w:val="006C3C42"/>
    <w:rsid w:val="006C3F9D"/>
    <w:rsid w:val="006C4F56"/>
    <w:rsid w:val="006C5741"/>
    <w:rsid w:val="006C5958"/>
    <w:rsid w:val="006C772C"/>
    <w:rsid w:val="006C7877"/>
    <w:rsid w:val="006D030B"/>
    <w:rsid w:val="006D03D2"/>
    <w:rsid w:val="006D061B"/>
    <w:rsid w:val="006D0C4B"/>
    <w:rsid w:val="006D1512"/>
    <w:rsid w:val="006D17AE"/>
    <w:rsid w:val="006D25B9"/>
    <w:rsid w:val="006D2F99"/>
    <w:rsid w:val="006D3089"/>
    <w:rsid w:val="006D32CA"/>
    <w:rsid w:val="006D32E8"/>
    <w:rsid w:val="006D376F"/>
    <w:rsid w:val="006D3AA0"/>
    <w:rsid w:val="006D3C2D"/>
    <w:rsid w:val="006D3DF5"/>
    <w:rsid w:val="006D4582"/>
    <w:rsid w:val="006D5133"/>
    <w:rsid w:val="006D5174"/>
    <w:rsid w:val="006D5691"/>
    <w:rsid w:val="006D5741"/>
    <w:rsid w:val="006D5D49"/>
    <w:rsid w:val="006D5DA4"/>
    <w:rsid w:val="006D6303"/>
    <w:rsid w:val="006D6464"/>
    <w:rsid w:val="006D6AB4"/>
    <w:rsid w:val="006D6D32"/>
    <w:rsid w:val="006D6F1A"/>
    <w:rsid w:val="006D7274"/>
    <w:rsid w:val="006D745C"/>
    <w:rsid w:val="006D7910"/>
    <w:rsid w:val="006D7E58"/>
    <w:rsid w:val="006E023B"/>
    <w:rsid w:val="006E0758"/>
    <w:rsid w:val="006E1138"/>
    <w:rsid w:val="006E1C60"/>
    <w:rsid w:val="006E288C"/>
    <w:rsid w:val="006E3A28"/>
    <w:rsid w:val="006E3C77"/>
    <w:rsid w:val="006E42E5"/>
    <w:rsid w:val="006E4E4B"/>
    <w:rsid w:val="006E5C1C"/>
    <w:rsid w:val="006E5C39"/>
    <w:rsid w:val="006E5CA0"/>
    <w:rsid w:val="006E66A2"/>
    <w:rsid w:val="006E6B04"/>
    <w:rsid w:val="006E7356"/>
    <w:rsid w:val="006E754B"/>
    <w:rsid w:val="006E7928"/>
    <w:rsid w:val="006F03F0"/>
    <w:rsid w:val="006F07AB"/>
    <w:rsid w:val="006F1391"/>
    <w:rsid w:val="006F151F"/>
    <w:rsid w:val="006F1B26"/>
    <w:rsid w:val="006F1BB5"/>
    <w:rsid w:val="006F2113"/>
    <w:rsid w:val="006F30BF"/>
    <w:rsid w:val="006F347C"/>
    <w:rsid w:val="006F3F05"/>
    <w:rsid w:val="006F43DA"/>
    <w:rsid w:val="006F46DF"/>
    <w:rsid w:val="006F5506"/>
    <w:rsid w:val="006F5D5C"/>
    <w:rsid w:val="006F5D80"/>
    <w:rsid w:val="006F5E33"/>
    <w:rsid w:val="006F66B2"/>
    <w:rsid w:val="006F6773"/>
    <w:rsid w:val="006F6D0F"/>
    <w:rsid w:val="006F6EEE"/>
    <w:rsid w:val="006F707F"/>
    <w:rsid w:val="00700829"/>
    <w:rsid w:val="00701C8E"/>
    <w:rsid w:val="00701F4D"/>
    <w:rsid w:val="007029D8"/>
    <w:rsid w:val="00702A9F"/>
    <w:rsid w:val="00703280"/>
    <w:rsid w:val="0070380A"/>
    <w:rsid w:val="00703952"/>
    <w:rsid w:val="00703F07"/>
    <w:rsid w:val="007043E8"/>
    <w:rsid w:val="007049B2"/>
    <w:rsid w:val="007049B7"/>
    <w:rsid w:val="007049DF"/>
    <w:rsid w:val="00704C79"/>
    <w:rsid w:val="0070508F"/>
    <w:rsid w:val="00705117"/>
    <w:rsid w:val="0070527A"/>
    <w:rsid w:val="00705BD2"/>
    <w:rsid w:val="00705CF9"/>
    <w:rsid w:val="00705EFC"/>
    <w:rsid w:val="0070636F"/>
    <w:rsid w:val="007066EB"/>
    <w:rsid w:val="00706900"/>
    <w:rsid w:val="00706E1D"/>
    <w:rsid w:val="00706FAA"/>
    <w:rsid w:val="00707617"/>
    <w:rsid w:val="007076E9"/>
    <w:rsid w:val="0070773F"/>
    <w:rsid w:val="007077B5"/>
    <w:rsid w:val="00707876"/>
    <w:rsid w:val="007108B1"/>
    <w:rsid w:val="00710AA6"/>
    <w:rsid w:val="00710CE7"/>
    <w:rsid w:val="0071119A"/>
    <w:rsid w:val="00711215"/>
    <w:rsid w:val="00711316"/>
    <w:rsid w:val="007118A4"/>
    <w:rsid w:val="0071211A"/>
    <w:rsid w:val="007122B4"/>
    <w:rsid w:val="00712F07"/>
    <w:rsid w:val="007132DF"/>
    <w:rsid w:val="007139BC"/>
    <w:rsid w:val="00713C50"/>
    <w:rsid w:val="00713D63"/>
    <w:rsid w:val="0071407D"/>
    <w:rsid w:val="00714304"/>
    <w:rsid w:val="00714CB7"/>
    <w:rsid w:val="0071520C"/>
    <w:rsid w:val="00715475"/>
    <w:rsid w:val="00715D75"/>
    <w:rsid w:val="00715F3D"/>
    <w:rsid w:val="007164D9"/>
    <w:rsid w:val="007169A9"/>
    <w:rsid w:val="00716A80"/>
    <w:rsid w:val="00716C88"/>
    <w:rsid w:val="0071734D"/>
    <w:rsid w:val="00717E4A"/>
    <w:rsid w:val="00717E8E"/>
    <w:rsid w:val="00720458"/>
    <w:rsid w:val="007206D2"/>
    <w:rsid w:val="007209C6"/>
    <w:rsid w:val="00721067"/>
    <w:rsid w:val="00721152"/>
    <w:rsid w:val="00721723"/>
    <w:rsid w:val="00721E6C"/>
    <w:rsid w:val="00721E8C"/>
    <w:rsid w:val="00722057"/>
    <w:rsid w:val="0072260F"/>
    <w:rsid w:val="007232B2"/>
    <w:rsid w:val="00723937"/>
    <w:rsid w:val="0072440E"/>
    <w:rsid w:val="00725188"/>
    <w:rsid w:val="0072560E"/>
    <w:rsid w:val="00725720"/>
    <w:rsid w:val="00725B26"/>
    <w:rsid w:val="00726220"/>
    <w:rsid w:val="007266DA"/>
    <w:rsid w:val="00726D3A"/>
    <w:rsid w:val="007272AD"/>
    <w:rsid w:val="00727C3E"/>
    <w:rsid w:val="007307C2"/>
    <w:rsid w:val="00730B4D"/>
    <w:rsid w:val="00730C99"/>
    <w:rsid w:val="00731227"/>
    <w:rsid w:val="00731DBF"/>
    <w:rsid w:val="00732124"/>
    <w:rsid w:val="00732243"/>
    <w:rsid w:val="00732268"/>
    <w:rsid w:val="007324D4"/>
    <w:rsid w:val="0073350B"/>
    <w:rsid w:val="00733BE9"/>
    <w:rsid w:val="00733C2E"/>
    <w:rsid w:val="0073453D"/>
    <w:rsid w:val="007345DF"/>
    <w:rsid w:val="00734803"/>
    <w:rsid w:val="0073586A"/>
    <w:rsid w:val="00735AD5"/>
    <w:rsid w:val="00735FA2"/>
    <w:rsid w:val="00736188"/>
    <w:rsid w:val="00736215"/>
    <w:rsid w:val="007362B4"/>
    <w:rsid w:val="00736F65"/>
    <w:rsid w:val="007371F5"/>
    <w:rsid w:val="00737BAD"/>
    <w:rsid w:val="0074001C"/>
    <w:rsid w:val="0074035E"/>
    <w:rsid w:val="007408BD"/>
    <w:rsid w:val="0074136C"/>
    <w:rsid w:val="00741486"/>
    <w:rsid w:val="0074161F"/>
    <w:rsid w:val="00742C89"/>
    <w:rsid w:val="00743106"/>
    <w:rsid w:val="007436C9"/>
    <w:rsid w:val="00743970"/>
    <w:rsid w:val="00743992"/>
    <w:rsid w:val="0074414F"/>
    <w:rsid w:val="00744503"/>
    <w:rsid w:val="00744F2E"/>
    <w:rsid w:val="00746202"/>
    <w:rsid w:val="007464D0"/>
    <w:rsid w:val="00746D72"/>
    <w:rsid w:val="00747354"/>
    <w:rsid w:val="0074764C"/>
    <w:rsid w:val="007477AC"/>
    <w:rsid w:val="0074786B"/>
    <w:rsid w:val="00747EB5"/>
    <w:rsid w:val="007501BE"/>
    <w:rsid w:val="007508BE"/>
    <w:rsid w:val="00750CE4"/>
    <w:rsid w:val="00750EC8"/>
    <w:rsid w:val="007512BD"/>
    <w:rsid w:val="00751A6B"/>
    <w:rsid w:val="00752892"/>
    <w:rsid w:val="00752DCA"/>
    <w:rsid w:val="00753237"/>
    <w:rsid w:val="00753594"/>
    <w:rsid w:val="00754709"/>
    <w:rsid w:val="0075492F"/>
    <w:rsid w:val="00754E32"/>
    <w:rsid w:val="00755579"/>
    <w:rsid w:val="00755A6A"/>
    <w:rsid w:val="007564C5"/>
    <w:rsid w:val="00756736"/>
    <w:rsid w:val="00756886"/>
    <w:rsid w:val="00756C25"/>
    <w:rsid w:val="00756FCA"/>
    <w:rsid w:val="00757032"/>
    <w:rsid w:val="00757185"/>
    <w:rsid w:val="007572A6"/>
    <w:rsid w:val="007601A2"/>
    <w:rsid w:val="0076226D"/>
    <w:rsid w:val="00762817"/>
    <w:rsid w:val="00762D0F"/>
    <w:rsid w:val="00762E13"/>
    <w:rsid w:val="00762E1F"/>
    <w:rsid w:val="007633FF"/>
    <w:rsid w:val="00764FAD"/>
    <w:rsid w:val="00765145"/>
    <w:rsid w:val="007660E5"/>
    <w:rsid w:val="00766351"/>
    <w:rsid w:val="00766F59"/>
    <w:rsid w:val="00767AED"/>
    <w:rsid w:val="007704E8"/>
    <w:rsid w:val="00770E7F"/>
    <w:rsid w:val="007711FC"/>
    <w:rsid w:val="0077184B"/>
    <w:rsid w:val="00772929"/>
    <w:rsid w:val="00772F4F"/>
    <w:rsid w:val="00773012"/>
    <w:rsid w:val="0077376E"/>
    <w:rsid w:val="00773EA8"/>
    <w:rsid w:val="00774191"/>
    <w:rsid w:val="00774752"/>
    <w:rsid w:val="0077647D"/>
    <w:rsid w:val="00776941"/>
    <w:rsid w:val="00776DA2"/>
    <w:rsid w:val="00776F56"/>
    <w:rsid w:val="007770FA"/>
    <w:rsid w:val="007773CD"/>
    <w:rsid w:val="00777BE9"/>
    <w:rsid w:val="00777EA0"/>
    <w:rsid w:val="00777EA8"/>
    <w:rsid w:val="00780304"/>
    <w:rsid w:val="007803F2"/>
    <w:rsid w:val="00781069"/>
    <w:rsid w:val="007814B0"/>
    <w:rsid w:val="0078164B"/>
    <w:rsid w:val="00782510"/>
    <w:rsid w:val="00782B7B"/>
    <w:rsid w:val="00782D66"/>
    <w:rsid w:val="00782EDE"/>
    <w:rsid w:val="00782F39"/>
    <w:rsid w:val="00782FAC"/>
    <w:rsid w:val="007831B1"/>
    <w:rsid w:val="0078614E"/>
    <w:rsid w:val="007863D2"/>
    <w:rsid w:val="0078648C"/>
    <w:rsid w:val="00786729"/>
    <w:rsid w:val="00786B40"/>
    <w:rsid w:val="00787819"/>
    <w:rsid w:val="00787C6A"/>
    <w:rsid w:val="0079023D"/>
    <w:rsid w:val="00790740"/>
    <w:rsid w:val="007916B1"/>
    <w:rsid w:val="007921B2"/>
    <w:rsid w:val="00792B42"/>
    <w:rsid w:val="00792C02"/>
    <w:rsid w:val="00793293"/>
    <w:rsid w:val="0079348E"/>
    <w:rsid w:val="00793B72"/>
    <w:rsid w:val="00793ED5"/>
    <w:rsid w:val="0079406C"/>
    <w:rsid w:val="007952A2"/>
    <w:rsid w:val="007967A0"/>
    <w:rsid w:val="00797463"/>
    <w:rsid w:val="00797588"/>
    <w:rsid w:val="007977FF"/>
    <w:rsid w:val="00797EFD"/>
    <w:rsid w:val="007A03BA"/>
    <w:rsid w:val="007A03FF"/>
    <w:rsid w:val="007A046F"/>
    <w:rsid w:val="007A1785"/>
    <w:rsid w:val="007A1DA3"/>
    <w:rsid w:val="007A1DDE"/>
    <w:rsid w:val="007A1F1B"/>
    <w:rsid w:val="007A2521"/>
    <w:rsid w:val="007A275A"/>
    <w:rsid w:val="007A2BED"/>
    <w:rsid w:val="007A327F"/>
    <w:rsid w:val="007A3BA2"/>
    <w:rsid w:val="007A3CD6"/>
    <w:rsid w:val="007A3DD1"/>
    <w:rsid w:val="007A4273"/>
    <w:rsid w:val="007A4883"/>
    <w:rsid w:val="007A4C22"/>
    <w:rsid w:val="007A53E3"/>
    <w:rsid w:val="007A6A9E"/>
    <w:rsid w:val="007A7E12"/>
    <w:rsid w:val="007B0D41"/>
    <w:rsid w:val="007B1801"/>
    <w:rsid w:val="007B189E"/>
    <w:rsid w:val="007B1A3D"/>
    <w:rsid w:val="007B2246"/>
    <w:rsid w:val="007B2BF0"/>
    <w:rsid w:val="007B301B"/>
    <w:rsid w:val="007B4809"/>
    <w:rsid w:val="007B52BE"/>
    <w:rsid w:val="007B5544"/>
    <w:rsid w:val="007B5F61"/>
    <w:rsid w:val="007B6323"/>
    <w:rsid w:val="007B64D4"/>
    <w:rsid w:val="007B68A4"/>
    <w:rsid w:val="007B6DDF"/>
    <w:rsid w:val="007B6E99"/>
    <w:rsid w:val="007B6FFE"/>
    <w:rsid w:val="007C0141"/>
    <w:rsid w:val="007C022C"/>
    <w:rsid w:val="007C0276"/>
    <w:rsid w:val="007C031C"/>
    <w:rsid w:val="007C0671"/>
    <w:rsid w:val="007C2014"/>
    <w:rsid w:val="007C2630"/>
    <w:rsid w:val="007C28D3"/>
    <w:rsid w:val="007C2A45"/>
    <w:rsid w:val="007C2F3C"/>
    <w:rsid w:val="007C3061"/>
    <w:rsid w:val="007C34D0"/>
    <w:rsid w:val="007C404B"/>
    <w:rsid w:val="007C414F"/>
    <w:rsid w:val="007C444B"/>
    <w:rsid w:val="007C4F29"/>
    <w:rsid w:val="007C5CE5"/>
    <w:rsid w:val="007C6A8E"/>
    <w:rsid w:val="007C7580"/>
    <w:rsid w:val="007D01AE"/>
    <w:rsid w:val="007D07F0"/>
    <w:rsid w:val="007D08FB"/>
    <w:rsid w:val="007D0A43"/>
    <w:rsid w:val="007D0DCF"/>
    <w:rsid w:val="007D13C5"/>
    <w:rsid w:val="007D1ACA"/>
    <w:rsid w:val="007D1E97"/>
    <w:rsid w:val="007D1F96"/>
    <w:rsid w:val="007D2284"/>
    <w:rsid w:val="007D3C2B"/>
    <w:rsid w:val="007D3D1F"/>
    <w:rsid w:val="007D40B6"/>
    <w:rsid w:val="007D4155"/>
    <w:rsid w:val="007D44C3"/>
    <w:rsid w:val="007D55B3"/>
    <w:rsid w:val="007D56C6"/>
    <w:rsid w:val="007D5BAA"/>
    <w:rsid w:val="007D6519"/>
    <w:rsid w:val="007D67E5"/>
    <w:rsid w:val="007D6B05"/>
    <w:rsid w:val="007D6E2C"/>
    <w:rsid w:val="007D781E"/>
    <w:rsid w:val="007D7B5D"/>
    <w:rsid w:val="007E0F8E"/>
    <w:rsid w:val="007E122A"/>
    <w:rsid w:val="007E1331"/>
    <w:rsid w:val="007E1B50"/>
    <w:rsid w:val="007E1CA3"/>
    <w:rsid w:val="007E1F44"/>
    <w:rsid w:val="007E1FE9"/>
    <w:rsid w:val="007E32E8"/>
    <w:rsid w:val="007E411D"/>
    <w:rsid w:val="007E4F02"/>
    <w:rsid w:val="007E5029"/>
    <w:rsid w:val="007E58F3"/>
    <w:rsid w:val="007E5962"/>
    <w:rsid w:val="007E5CFD"/>
    <w:rsid w:val="007E63AD"/>
    <w:rsid w:val="007E6F26"/>
    <w:rsid w:val="007E6FA2"/>
    <w:rsid w:val="007E7559"/>
    <w:rsid w:val="007E7E60"/>
    <w:rsid w:val="007F173C"/>
    <w:rsid w:val="007F1A7F"/>
    <w:rsid w:val="007F1D87"/>
    <w:rsid w:val="007F2778"/>
    <w:rsid w:val="007F400E"/>
    <w:rsid w:val="007F4ACF"/>
    <w:rsid w:val="007F5AB8"/>
    <w:rsid w:val="007F60DF"/>
    <w:rsid w:val="007F6171"/>
    <w:rsid w:val="007F71DC"/>
    <w:rsid w:val="007F741B"/>
    <w:rsid w:val="007F74F0"/>
    <w:rsid w:val="007F786A"/>
    <w:rsid w:val="007F79DC"/>
    <w:rsid w:val="00800048"/>
    <w:rsid w:val="008019DD"/>
    <w:rsid w:val="0080231E"/>
    <w:rsid w:val="008024CF"/>
    <w:rsid w:val="00802732"/>
    <w:rsid w:val="00802C27"/>
    <w:rsid w:val="008034BB"/>
    <w:rsid w:val="00803800"/>
    <w:rsid w:val="00803A47"/>
    <w:rsid w:val="00804175"/>
    <w:rsid w:val="00804561"/>
    <w:rsid w:val="00805D1D"/>
    <w:rsid w:val="00806129"/>
    <w:rsid w:val="00807B5A"/>
    <w:rsid w:val="00810F7C"/>
    <w:rsid w:val="00811848"/>
    <w:rsid w:val="00811A7B"/>
    <w:rsid w:val="008121E7"/>
    <w:rsid w:val="00813ED1"/>
    <w:rsid w:val="00814209"/>
    <w:rsid w:val="00814756"/>
    <w:rsid w:val="00814806"/>
    <w:rsid w:val="00815005"/>
    <w:rsid w:val="00815B9E"/>
    <w:rsid w:val="00815BCB"/>
    <w:rsid w:val="00815BE1"/>
    <w:rsid w:val="008163D9"/>
    <w:rsid w:val="00816428"/>
    <w:rsid w:val="00816692"/>
    <w:rsid w:val="00817049"/>
    <w:rsid w:val="008172A1"/>
    <w:rsid w:val="008173D6"/>
    <w:rsid w:val="008174D9"/>
    <w:rsid w:val="00820435"/>
    <w:rsid w:val="00820553"/>
    <w:rsid w:val="0082143C"/>
    <w:rsid w:val="00821981"/>
    <w:rsid w:val="008222F5"/>
    <w:rsid w:val="00822988"/>
    <w:rsid w:val="008240F8"/>
    <w:rsid w:val="00824B74"/>
    <w:rsid w:val="00824F69"/>
    <w:rsid w:val="00824FAC"/>
    <w:rsid w:val="00825834"/>
    <w:rsid w:val="0082585C"/>
    <w:rsid w:val="00825E07"/>
    <w:rsid w:val="008261C9"/>
    <w:rsid w:val="008261E4"/>
    <w:rsid w:val="0082699B"/>
    <w:rsid w:val="008273A6"/>
    <w:rsid w:val="00827F45"/>
    <w:rsid w:val="00830657"/>
    <w:rsid w:val="008316E8"/>
    <w:rsid w:val="00831B32"/>
    <w:rsid w:val="00831F23"/>
    <w:rsid w:val="0083218C"/>
    <w:rsid w:val="00833797"/>
    <w:rsid w:val="00833B3A"/>
    <w:rsid w:val="00834312"/>
    <w:rsid w:val="00834359"/>
    <w:rsid w:val="00834611"/>
    <w:rsid w:val="00834717"/>
    <w:rsid w:val="00834806"/>
    <w:rsid w:val="008349E8"/>
    <w:rsid w:val="00834A8D"/>
    <w:rsid w:val="00835E66"/>
    <w:rsid w:val="00835FD9"/>
    <w:rsid w:val="00836AF3"/>
    <w:rsid w:val="00836C77"/>
    <w:rsid w:val="00836D75"/>
    <w:rsid w:val="00837731"/>
    <w:rsid w:val="00840361"/>
    <w:rsid w:val="00840532"/>
    <w:rsid w:val="008407D1"/>
    <w:rsid w:val="008409E1"/>
    <w:rsid w:val="00840C8B"/>
    <w:rsid w:val="008410C6"/>
    <w:rsid w:val="00841264"/>
    <w:rsid w:val="008415F4"/>
    <w:rsid w:val="00841636"/>
    <w:rsid w:val="00843043"/>
    <w:rsid w:val="008433BF"/>
    <w:rsid w:val="00844579"/>
    <w:rsid w:val="00844B83"/>
    <w:rsid w:val="00844F03"/>
    <w:rsid w:val="008456F6"/>
    <w:rsid w:val="00845998"/>
    <w:rsid w:val="008459D5"/>
    <w:rsid w:val="00846021"/>
    <w:rsid w:val="00846506"/>
    <w:rsid w:val="00847836"/>
    <w:rsid w:val="00847A39"/>
    <w:rsid w:val="00847CAE"/>
    <w:rsid w:val="00847EA7"/>
    <w:rsid w:val="008501C9"/>
    <w:rsid w:val="00850D3B"/>
    <w:rsid w:val="00851069"/>
    <w:rsid w:val="008510B2"/>
    <w:rsid w:val="00851AAD"/>
    <w:rsid w:val="008520C6"/>
    <w:rsid w:val="008524F0"/>
    <w:rsid w:val="00852B06"/>
    <w:rsid w:val="0085380B"/>
    <w:rsid w:val="00853A32"/>
    <w:rsid w:val="00853BC3"/>
    <w:rsid w:val="00853D16"/>
    <w:rsid w:val="008544D2"/>
    <w:rsid w:val="008547C2"/>
    <w:rsid w:val="0085504B"/>
    <w:rsid w:val="008559AE"/>
    <w:rsid w:val="0085643B"/>
    <w:rsid w:val="0085663D"/>
    <w:rsid w:val="00856CF6"/>
    <w:rsid w:val="00856D89"/>
    <w:rsid w:val="0085730E"/>
    <w:rsid w:val="0085758E"/>
    <w:rsid w:val="008579C6"/>
    <w:rsid w:val="0086050C"/>
    <w:rsid w:val="00860B0A"/>
    <w:rsid w:val="00860C89"/>
    <w:rsid w:val="00860DF7"/>
    <w:rsid w:val="00861A00"/>
    <w:rsid w:val="00861A6E"/>
    <w:rsid w:val="008620A9"/>
    <w:rsid w:val="0086216A"/>
    <w:rsid w:val="008621D0"/>
    <w:rsid w:val="008624C5"/>
    <w:rsid w:val="00862857"/>
    <w:rsid w:val="00862A8A"/>
    <w:rsid w:val="00862C5F"/>
    <w:rsid w:val="00862E9C"/>
    <w:rsid w:val="00862FDC"/>
    <w:rsid w:val="00863489"/>
    <w:rsid w:val="00863C19"/>
    <w:rsid w:val="0086418B"/>
    <w:rsid w:val="0086445E"/>
    <w:rsid w:val="00864501"/>
    <w:rsid w:val="0086481B"/>
    <w:rsid w:val="00864827"/>
    <w:rsid w:val="00864E4E"/>
    <w:rsid w:val="008659BC"/>
    <w:rsid w:val="00865BB3"/>
    <w:rsid w:val="00865DA5"/>
    <w:rsid w:val="008660B0"/>
    <w:rsid w:val="00866DAA"/>
    <w:rsid w:val="00867953"/>
    <w:rsid w:val="0087099E"/>
    <w:rsid w:val="00870DA6"/>
    <w:rsid w:val="0087113A"/>
    <w:rsid w:val="00871184"/>
    <w:rsid w:val="008714D3"/>
    <w:rsid w:val="00871732"/>
    <w:rsid w:val="00871848"/>
    <w:rsid w:val="008719F2"/>
    <w:rsid w:val="00871B8D"/>
    <w:rsid w:val="00871F4D"/>
    <w:rsid w:val="00872744"/>
    <w:rsid w:val="00872FBC"/>
    <w:rsid w:val="0087376E"/>
    <w:rsid w:val="008739A8"/>
    <w:rsid w:val="00874729"/>
    <w:rsid w:val="00874CB4"/>
    <w:rsid w:val="008753BF"/>
    <w:rsid w:val="0087682A"/>
    <w:rsid w:val="008809BC"/>
    <w:rsid w:val="00881AAB"/>
    <w:rsid w:val="00881DE5"/>
    <w:rsid w:val="00881FEB"/>
    <w:rsid w:val="008822F9"/>
    <w:rsid w:val="0088230B"/>
    <w:rsid w:val="00882488"/>
    <w:rsid w:val="008829CD"/>
    <w:rsid w:val="00882FF8"/>
    <w:rsid w:val="008832E2"/>
    <w:rsid w:val="008838FB"/>
    <w:rsid w:val="00883E13"/>
    <w:rsid w:val="008848BA"/>
    <w:rsid w:val="00884BC6"/>
    <w:rsid w:val="008852FA"/>
    <w:rsid w:val="00885673"/>
    <w:rsid w:val="008858E7"/>
    <w:rsid w:val="00885975"/>
    <w:rsid w:val="008859A5"/>
    <w:rsid w:val="00885C0D"/>
    <w:rsid w:val="008862AE"/>
    <w:rsid w:val="008879A5"/>
    <w:rsid w:val="00887A9B"/>
    <w:rsid w:val="008902C8"/>
    <w:rsid w:val="0089060E"/>
    <w:rsid w:val="00890861"/>
    <w:rsid w:val="00890D38"/>
    <w:rsid w:val="00891242"/>
    <w:rsid w:val="008913DC"/>
    <w:rsid w:val="0089164E"/>
    <w:rsid w:val="00892596"/>
    <w:rsid w:val="008925E3"/>
    <w:rsid w:val="008927A2"/>
    <w:rsid w:val="00892D9A"/>
    <w:rsid w:val="008930F4"/>
    <w:rsid w:val="0089341D"/>
    <w:rsid w:val="00893D9D"/>
    <w:rsid w:val="008941B2"/>
    <w:rsid w:val="0089428C"/>
    <w:rsid w:val="008942F2"/>
    <w:rsid w:val="008948C4"/>
    <w:rsid w:val="008952C7"/>
    <w:rsid w:val="00895419"/>
    <w:rsid w:val="008954B7"/>
    <w:rsid w:val="00895713"/>
    <w:rsid w:val="00895D15"/>
    <w:rsid w:val="0089621A"/>
    <w:rsid w:val="00896465"/>
    <w:rsid w:val="0089661E"/>
    <w:rsid w:val="00896AF4"/>
    <w:rsid w:val="00897262"/>
    <w:rsid w:val="008973C7"/>
    <w:rsid w:val="00897783"/>
    <w:rsid w:val="00897795"/>
    <w:rsid w:val="0089785F"/>
    <w:rsid w:val="008978FB"/>
    <w:rsid w:val="00897980"/>
    <w:rsid w:val="008A0A0A"/>
    <w:rsid w:val="008A0B91"/>
    <w:rsid w:val="008A1341"/>
    <w:rsid w:val="008A197D"/>
    <w:rsid w:val="008A29FD"/>
    <w:rsid w:val="008A2BC7"/>
    <w:rsid w:val="008A2CB2"/>
    <w:rsid w:val="008A2D53"/>
    <w:rsid w:val="008A352D"/>
    <w:rsid w:val="008A3BFB"/>
    <w:rsid w:val="008A3F84"/>
    <w:rsid w:val="008A3F96"/>
    <w:rsid w:val="008A4604"/>
    <w:rsid w:val="008A515B"/>
    <w:rsid w:val="008A663B"/>
    <w:rsid w:val="008A66B6"/>
    <w:rsid w:val="008A6FFE"/>
    <w:rsid w:val="008A7D7A"/>
    <w:rsid w:val="008B0430"/>
    <w:rsid w:val="008B04FB"/>
    <w:rsid w:val="008B07F3"/>
    <w:rsid w:val="008B09A3"/>
    <w:rsid w:val="008B10F1"/>
    <w:rsid w:val="008B15A8"/>
    <w:rsid w:val="008B17EE"/>
    <w:rsid w:val="008B1DF8"/>
    <w:rsid w:val="008B24BC"/>
    <w:rsid w:val="008B252C"/>
    <w:rsid w:val="008B2636"/>
    <w:rsid w:val="008B2B7B"/>
    <w:rsid w:val="008B2EE3"/>
    <w:rsid w:val="008B34D3"/>
    <w:rsid w:val="008B3A0D"/>
    <w:rsid w:val="008B3A33"/>
    <w:rsid w:val="008B3C3B"/>
    <w:rsid w:val="008B40E5"/>
    <w:rsid w:val="008B4201"/>
    <w:rsid w:val="008B43B6"/>
    <w:rsid w:val="008B5DC1"/>
    <w:rsid w:val="008B642A"/>
    <w:rsid w:val="008B6D30"/>
    <w:rsid w:val="008B6D6D"/>
    <w:rsid w:val="008B6FE6"/>
    <w:rsid w:val="008B7A27"/>
    <w:rsid w:val="008B7F02"/>
    <w:rsid w:val="008C00DC"/>
    <w:rsid w:val="008C06FA"/>
    <w:rsid w:val="008C1A65"/>
    <w:rsid w:val="008C1AE2"/>
    <w:rsid w:val="008C1C49"/>
    <w:rsid w:val="008C1D14"/>
    <w:rsid w:val="008C2C97"/>
    <w:rsid w:val="008C3634"/>
    <w:rsid w:val="008C3780"/>
    <w:rsid w:val="008C3AE2"/>
    <w:rsid w:val="008C492A"/>
    <w:rsid w:val="008C4A02"/>
    <w:rsid w:val="008C4BD5"/>
    <w:rsid w:val="008C4BEF"/>
    <w:rsid w:val="008C5930"/>
    <w:rsid w:val="008C59C3"/>
    <w:rsid w:val="008C5E39"/>
    <w:rsid w:val="008C60D3"/>
    <w:rsid w:val="008C63B6"/>
    <w:rsid w:val="008C6874"/>
    <w:rsid w:val="008C6B48"/>
    <w:rsid w:val="008C7F47"/>
    <w:rsid w:val="008D06F6"/>
    <w:rsid w:val="008D0CCA"/>
    <w:rsid w:val="008D1038"/>
    <w:rsid w:val="008D10DE"/>
    <w:rsid w:val="008D1460"/>
    <w:rsid w:val="008D2582"/>
    <w:rsid w:val="008D2C1B"/>
    <w:rsid w:val="008D2EAA"/>
    <w:rsid w:val="008D3706"/>
    <w:rsid w:val="008D41DA"/>
    <w:rsid w:val="008D4684"/>
    <w:rsid w:val="008D4E0F"/>
    <w:rsid w:val="008D4E8F"/>
    <w:rsid w:val="008D6387"/>
    <w:rsid w:val="008D7989"/>
    <w:rsid w:val="008D7FD8"/>
    <w:rsid w:val="008E00CF"/>
    <w:rsid w:val="008E027F"/>
    <w:rsid w:val="008E0433"/>
    <w:rsid w:val="008E0440"/>
    <w:rsid w:val="008E0CFB"/>
    <w:rsid w:val="008E0D4B"/>
    <w:rsid w:val="008E0ED3"/>
    <w:rsid w:val="008E1E2D"/>
    <w:rsid w:val="008E2DDC"/>
    <w:rsid w:val="008E3C1A"/>
    <w:rsid w:val="008E43F9"/>
    <w:rsid w:val="008E443A"/>
    <w:rsid w:val="008E4A62"/>
    <w:rsid w:val="008E5A95"/>
    <w:rsid w:val="008E6196"/>
    <w:rsid w:val="008E629F"/>
    <w:rsid w:val="008E69B4"/>
    <w:rsid w:val="008E6E0F"/>
    <w:rsid w:val="008E716F"/>
    <w:rsid w:val="008E795E"/>
    <w:rsid w:val="008F0B59"/>
    <w:rsid w:val="008F0DC5"/>
    <w:rsid w:val="008F0ED8"/>
    <w:rsid w:val="008F1006"/>
    <w:rsid w:val="008F1011"/>
    <w:rsid w:val="008F1D04"/>
    <w:rsid w:val="008F2282"/>
    <w:rsid w:val="008F22A0"/>
    <w:rsid w:val="008F26C0"/>
    <w:rsid w:val="008F3364"/>
    <w:rsid w:val="008F3771"/>
    <w:rsid w:val="008F3F48"/>
    <w:rsid w:val="008F436C"/>
    <w:rsid w:val="008F49A1"/>
    <w:rsid w:val="008F4ECF"/>
    <w:rsid w:val="008F550E"/>
    <w:rsid w:val="008F58E6"/>
    <w:rsid w:val="008F5A23"/>
    <w:rsid w:val="008F5D71"/>
    <w:rsid w:val="008F6123"/>
    <w:rsid w:val="008F656C"/>
    <w:rsid w:val="008F6F36"/>
    <w:rsid w:val="008F7144"/>
    <w:rsid w:val="008F751B"/>
    <w:rsid w:val="009003EB"/>
    <w:rsid w:val="009009EF"/>
    <w:rsid w:val="00900CD7"/>
    <w:rsid w:val="009010EC"/>
    <w:rsid w:val="00901435"/>
    <w:rsid w:val="009014AE"/>
    <w:rsid w:val="009017C4"/>
    <w:rsid w:val="00902469"/>
    <w:rsid w:val="009025FD"/>
    <w:rsid w:val="009027DB"/>
    <w:rsid w:val="00902D14"/>
    <w:rsid w:val="00903001"/>
    <w:rsid w:val="00903228"/>
    <w:rsid w:val="00903EC7"/>
    <w:rsid w:val="00903F09"/>
    <w:rsid w:val="009041B6"/>
    <w:rsid w:val="009045F2"/>
    <w:rsid w:val="00904E4C"/>
    <w:rsid w:val="00905F9B"/>
    <w:rsid w:val="00906245"/>
    <w:rsid w:val="00906466"/>
    <w:rsid w:val="009069D2"/>
    <w:rsid w:val="00906B46"/>
    <w:rsid w:val="00907884"/>
    <w:rsid w:val="009079E5"/>
    <w:rsid w:val="00907AEF"/>
    <w:rsid w:val="00907E44"/>
    <w:rsid w:val="00907FF5"/>
    <w:rsid w:val="009106AE"/>
    <w:rsid w:val="0091144B"/>
    <w:rsid w:val="00911699"/>
    <w:rsid w:val="009119E7"/>
    <w:rsid w:val="00911DB1"/>
    <w:rsid w:val="00911EC9"/>
    <w:rsid w:val="00912FFE"/>
    <w:rsid w:val="00913498"/>
    <w:rsid w:val="009139DD"/>
    <w:rsid w:val="00914F63"/>
    <w:rsid w:val="00915626"/>
    <w:rsid w:val="009163C4"/>
    <w:rsid w:val="00916B48"/>
    <w:rsid w:val="009173CE"/>
    <w:rsid w:val="00917866"/>
    <w:rsid w:val="00917B33"/>
    <w:rsid w:val="00917C5F"/>
    <w:rsid w:val="00920E8F"/>
    <w:rsid w:val="00921C74"/>
    <w:rsid w:val="00922772"/>
    <w:rsid w:val="009229CD"/>
    <w:rsid w:val="00922CF5"/>
    <w:rsid w:val="009232AB"/>
    <w:rsid w:val="00923732"/>
    <w:rsid w:val="00923BEB"/>
    <w:rsid w:val="00924041"/>
    <w:rsid w:val="00924365"/>
    <w:rsid w:val="00924499"/>
    <w:rsid w:val="0092526C"/>
    <w:rsid w:val="009256B4"/>
    <w:rsid w:val="00925AFE"/>
    <w:rsid w:val="00925B8C"/>
    <w:rsid w:val="009261A6"/>
    <w:rsid w:val="00926266"/>
    <w:rsid w:val="009262C6"/>
    <w:rsid w:val="00926615"/>
    <w:rsid w:val="00926AFC"/>
    <w:rsid w:val="0092719E"/>
    <w:rsid w:val="009271E5"/>
    <w:rsid w:val="00927FF7"/>
    <w:rsid w:val="0093044F"/>
    <w:rsid w:val="00930746"/>
    <w:rsid w:val="00930EB7"/>
    <w:rsid w:val="00932438"/>
    <w:rsid w:val="0093270F"/>
    <w:rsid w:val="009334D2"/>
    <w:rsid w:val="00933895"/>
    <w:rsid w:val="00933C4A"/>
    <w:rsid w:val="00934809"/>
    <w:rsid w:val="00934842"/>
    <w:rsid w:val="00934DC3"/>
    <w:rsid w:val="009350C9"/>
    <w:rsid w:val="009353C3"/>
    <w:rsid w:val="00935421"/>
    <w:rsid w:val="00935D1B"/>
    <w:rsid w:val="00935FF1"/>
    <w:rsid w:val="009366BB"/>
    <w:rsid w:val="009366DD"/>
    <w:rsid w:val="00936992"/>
    <w:rsid w:val="00937252"/>
    <w:rsid w:val="0093798B"/>
    <w:rsid w:val="00937C2B"/>
    <w:rsid w:val="00937C5D"/>
    <w:rsid w:val="00937C89"/>
    <w:rsid w:val="00937CCD"/>
    <w:rsid w:val="00937DBF"/>
    <w:rsid w:val="00937F80"/>
    <w:rsid w:val="009404E1"/>
    <w:rsid w:val="0094165C"/>
    <w:rsid w:val="00942531"/>
    <w:rsid w:val="00942716"/>
    <w:rsid w:val="00943921"/>
    <w:rsid w:val="00943CCF"/>
    <w:rsid w:val="00944477"/>
    <w:rsid w:val="009444BA"/>
    <w:rsid w:val="00944A9F"/>
    <w:rsid w:val="00944E1C"/>
    <w:rsid w:val="00945103"/>
    <w:rsid w:val="0094511A"/>
    <w:rsid w:val="0094534A"/>
    <w:rsid w:val="009462E5"/>
    <w:rsid w:val="0094713F"/>
    <w:rsid w:val="00947437"/>
    <w:rsid w:val="009479CA"/>
    <w:rsid w:val="009501F4"/>
    <w:rsid w:val="00950262"/>
    <w:rsid w:val="00951236"/>
    <w:rsid w:val="009517BC"/>
    <w:rsid w:val="0095302A"/>
    <w:rsid w:val="00953F4F"/>
    <w:rsid w:val="00954970"/>
    <w:rsid w:val="009553B2"/>
    <w:rsid w:val="00955617"/>
    <w:rsid w:val="00956C32"/>
    <w:rsid w:val="00957775"/>
    <w:rsid w:val="00957D00"/>
    <w:rsid w:val="00957F81"/>
    <w:rsid w:val="00960645"/>
    <w:rsid w:val="0096081B"/>
    <w:rsid w:val="00960F80"/>
    <w:rsid w:val="0096189C"/>
    <w:rsid w:val="00961C23"/>
    <w:rsid w:val="00962CEF"/>
    <w:rsid w:val="00962E88"/>
    <w:rsid w:val="00962E91"/>
    <w:rsid w:val="009630A5"/>
    <w:rsid w:val="009633E0"/>
    <w:rsid w:val="00963523"/>
    <w:rsid w:val="009635D0"/>
    <w:rsid w:val="00963808"/>
    <w:rsid w:val="00964418"/>
    <w:rsid w:val="009654B8"/>
    <w:rsid w:val="00965EE7"/>
    <w:rsid w:val="009668FC"/>
    <w:rsid w:val="00967476"/>
    <w:rsid w:val="00967806"/>
    <w:rsid w:val="00970866"/>
    <w:rsid w:val="00970AA8"/>
    <w:rsid w:val="00970BB9"/>
    <w:rsid w:val="009717B0"/>
    <w:rsid w:val="00971A94"/>
    <w:rsid w:val="0097253B"/>
    <w:rsid w:val="0097260E"/>
    <w:rsid w:val="0097287F"/>
    <w:rsid w:val="00972B5A"/>
    <w:rsid w:val="00972EF5"/>
    <w:rsid w:val="009731D6"/>
    <w:rsid w:val="00973A74"/>
    <w:rsid w:val="00974514"/>
    <w:rsid w:val="00974872"/>
    <w:rsid w:val="00974B5C"/>
    <w:rsid w:val="009762D7"/>
    <w:rsid w:val="00976523"/>
    <w:rsid w:val="0097689D"/>
    <w:rsid w:val="00977F07"/>
    <w:rsid w:val="009801AA"/>
    <w:rsid w:val="00980875"/>
    <w:rsid w:val="00980C46"/>
    <w:rsid w:val="00980C70"/>
    <w:rsid w:val="00981477"/>
    <w:rsid w:val="0098192E"/>
    <w:rsid w:val="00981B36"/>
    <w:rsid w:val="00981B9E"/>
    <w:rsid w:val="00982385"/>
    <w:rsid w:val="009825A1"/>
    <w:rsid w:val="00982713"/>
    <w:rsid w:val="00982985"/>
    <w:rsid w:val="0098396E"/>
    <w:rsid w:val="00983C51"/>
    <w:rsid w:val="00983F64"/>
    <w:rsid w:val="00984619"/>
    <w:rsid w:val="00984BFA"/>
    <w:rsid w:val="00985FAB"/>
    <w:rsid w:val="00986140"/>
    <w:rsid w:val="009869D7"/>
    <w:rsid w:val="00986F20"/>
    <w:rsid w:val="009870DC"/>
    <w:rsid w:val="00987756"/>
    <w:rsid w:val="00987DE5"/>
    <w:rsid w:val="009902D9"/>
    <w:rsid w:val="00990DC0"/>
    <w:rsid w:val="00990F85"/>
    <w:rsid w:val="0099166A"/>
    <w:rsid w:val="009918B9"/>
    <w:rsid w:val="00991995"/>
    <w:rsid w:val="00991E7B"/>
    <w:rsid w:val="00992F46"/>
    <w:rsid w:val="0099306C"/>
    <w:rsid w:val="009936F4"/>
    <w:rsid w:val="009937D0"/>
    <w:rsid w:val="009951D2"/>
    <w:rsid w:val="009956B4"/>
    <w:rsid w:val="00995C97"/>
    <w:rsid w:val="00995CEA"/>
    <w:rsid w:val="00996307"/>
    <w:rsid w:val="0099702D"/>
    <w:rsid w:val="009A0945"/>
    <w:rsid w:val="009A0E1E"/>
    <w:rsid w:val="009A15C0"/>
    <w:rsid w:val="009A1642"/>
    <w:rsid w:val="009A1A9E"/>
    <w:rsid w:val="009A1C69"/>
    <w:rsid w:val="009A1D3B"/>
    <w:rsid w:val="009A267F"/>
    <w:rsid w:val="009A2725"/>
    <w:rsid w:val="009A2AEF"/>
    <w:rsid w:val="009A332D"/>
    <w:rsid w:val="009A3330"/>
    <w:rsid w:val="009A33A9"/>
    <w:rsid w:val="009A3B8B"/>
    <w:rsid w:val="009A4328"/>
    <w:rsid w:val="009A436D"/>
    <w:rsid w:val="009A4BCC"/>
    <w:rsid w:val="009A4CD3"/>
    <w:rsid w:val="009A4D9F"/>
    <w:rsid w:val="009A55CA"/>
    <w:rsid w:val="009A5661"/>
    <w:rsid w:val="009A6189"/>
    <w:rsid w:val="009A625B"/>
    <w:rsid w:val="009A661F"/>
    <w:rsid w:val="009A6F76"/>
    <w:rsid w:val="009A70DB"/>
    <w:rsid w:val="009A78C9"/>
    <w:rsid w:val="009A7938"/>
    <w:rsid w:val="009A7A53"/>
    <w:rsid w:val="009A7EF8"/>
    <w:rsid w:val="009B0351"/>
    <w:rsid w:val="009B1623"/>
    <w:rsid w:val="009B196F"/>
    <w:rsid w:val="009B1D8C"/>
    <w:rsid w:val="009B1FCD"/>
    <w:rsid w:val="009B34D6"/>
    <w:rsid w:val="009B3B35"/>
    <w:rsid w:val="009B420D"/>
    <w:rsid w:val="009B4212"/>
    <w:rsid w:val="009B50AA"/>
    <w:rsid w:val="009B6341"/>
    <w:rsid w:val="009B6837"/>
    <w:rsid w:val="009B68E0"/>
    <w:rsid w:val="009B69E4"/>
    <w:rsid w:val="009B6DB6"/>
    <w:rsid w:val="009B70B2"/>
    <w:rsid w:val="009B7489"/>
    <w:rsid w:val="009B7681"/>
    <w:rsid w:val="009B7C22"/>
    <w:rsid w:val="009C0E8F"/>
    <w:rsid w:val="009C1C22"/>
    <w:rsid w:val="009C2C50"/>
    <w:rsid w:val="009C2D5B"/>
    <w:rsid w:val="009C384C"/>
    <w:rsid w:val="009C3859"/>
    <w:rsid w:val="009C4514"/>
    <w:rsid w:val="009C4539"/>
    <w:rsid w:val="009C49AB"/>
    <w:rsid w:val="009C67B5"/>
    <w:rsid w:val="009C69EB"/>
    <w:rsid w:val="009C6A49"/>
    <w:rsid w:val="009C6B13"/>
    <w:rsid w:val="009C6DF7"/>
    <w:rsid w:val="009C7504"/>
    <w:rsid w:val="009C7580"/>
    <w:rsid w:val="009D01B6"/>
    <w:rsid w:val="009D06C2"/>
    <w:rsid w:val="009D06E0"/>
    <w:rsid w:val="009D07F9"/>
    <w:rsid w:val="009D0C23"/>
    <w:rsid w:val="009D0F8D"/>
    <w:rsid w:val="009D0FB6"/>
    <w:rsid w:val="009D16A3"/>
    <w:rsid w:val="009D170B"/>
    <w:rsid w:val="009D182E"/>
    <w:rsid w:val="009D1C63"/>
    <w:rsid w:val="009D2335"/>
    <w:rsid w:val="009D2A49"/>
    <w:rsid w:val="009D2F94"/>
    <w:rsid w:val="009D32E8"/>
    <w:rsid w:val="009D3602"/>
    <w:rsid w:val="009D3949"/>
    <w:rsid w:val="009D5D26"/>
    <w:rsid w:val="009D60E5"/>
    <w:rsid w:val="009D6853"/>
    <w:rsid w:val="009D68C8"/>
    <w:rsid w:val="009D7190"/>
    <w:rsid w:val="009D72D0"/>
    <w:rsid w:val="009E0CB6"/>
    <w:rsid w:val="009E0D5A"/>
    <w:rsid w:val="009E1553"/>
    <w:rsid w:val="009E17EB"/>
    <w:rsid w:val="009E1ABA"/>
    <w:rsid w:val="009E1BFF"/>
    <w:rsid w:val="009E1E50"/>
    <w:rsid w:val="009E2CC1"/>
    <w:rsid w:val="009E2DEC"/>
    <w:rsid w:val="009E3146"/>
    <w:rsid w:val="009E3702"/>
    <w:rsid w:val="009E3910"/>
    <w:rsid w:val="009E3C7D"/>
    <w:rsid w:val="009E404B"/>
    <w:rsid w:val="009E42CC"/>
    <w:rsid w:val="009E4C3C"/>
    <w:rsid w:val="009E4F0F"/>
    <w:rsid w:val="009E5E64"/>
    <w:rsid w:val="009E60BF"/>
    <w:rsid w:val="009E640E"/>
    <w:rsid w:val="009E6C95"/>
    <w:rsid w:val="009E6D31"/>
    <w:rsid w:val="009E70F5"/>
    <w:rsid w:val="009E719C"/>
    <w:rsid w:val="009E7385"/>
    <w:rsid w:val="009E7D1A"/>
    <w:rsid w:val="009F0516"/>
    <w:rsid w:val="009F0A2A"/>
    <w:rsid w:val="009F184D"/>
    <w:rsid w:val="009F1971"/>
    <w:rsid w:val="009F1DB5"/>
    <w:rsid w:val="009F1DFC"/>
    <w:rsid w:val="009F2932"/>
    <w:rsid w:val="009F2978"/>
    <w:rsid w:val="009F3727"/>
    <w:rsid w:val="009F39A8"/>
    <w:rsid w:val="009F3A05"/>
    <w:rsid w:val="009F3EAF"/>
    <w:rsid w:val="009F43D7"/>
    <w:rsid w:val="009F4B99"/>
    <w:rsid w:val="009F51D5"/>
    <w:rsid w:val="009F51E8"/>
    <w:rsid w:val="009F542F"/>
    <w:rsid w:val="009F5C3F"/>
    <w:rsid w:val="009F5CCD"/>
    <w:rsid w:val="009F66ED"/>
    <w:rsid w:val="009F6763"/>
    <w:rsid w:val="009F678A"/>
    <w:rsid w:val="009F6A28"/>
    <w:rsid w:val="009F6AC3"/>
    <w:rsid w:val="009F7B63"/>
    <w:rsid w:val="009F7BDC"/>
    <w:rsid w:val="009F7FC6"/>
    <w:rsid w:val="00A00BF2"/>
    <w:rsid w:val="00A01A84"/>
    <w:rsid w:val="00A02D74"/>
    <w:rsid w:val="00A031E2"/>
    <w:rsid w:val="00A036AA"/>
    <w:rsid w:val="00A03939"/>
    <w:rsid w:val="00A03F00"/>
    <w:rsid w:val="00A04302"/>
    <w:rsid w:val="00A04531"/>
    <w:rsid w:val="00A04954"/>
    <w:rsid w:val="00A04BAD"/>
    <w:rsid w:val="00A05131"/>
    <w:rsid w:val="00A0548B"/>
    <w:rsid w:val="00A05905"/>
    <w:rsid w:val="00A059B7"/>
    <w:rsid w:val="00A061B3"/>
    <w:rsid w:val="00A06399"/>
    <w:rsid w:val="00A065C1"/>
    <w:rsid w:val="00A06BE3"/>
    <w:rsid w:val="00A0707C"/>
    <w:rsid w:val="00A07099"/>
    <w:rsid w:val="00A0783C"/>
    <w:rsid w:val="00A07AC3"/>
    <w:rsid w:val="00A07AE2"/>
    <w:rsid w:val="00A07CAB"/>
    <w:rsid w:val="00A100FA"/>
    <w:rsid w:val="00A10EDE"/>
    <w:rsid w:val="00A1187B"/>
    <w:rsid w:val="00A11A51"/>
    <w:rsid w:val="00A121B9"/>
    <w:rsid w:val="00A1249D"/>
    <w:rsid w:val="00A12B5B"/>
    <w:rsid w:val="00A12B60"/>
    <w:rsid w:val="00A132B5"/>
    <w:rsid w:val="00A135C1"/>
    <w:rsid w:val="00A1391A"/>
    <w:rsid w:val="00A141CE"/>
    <w:rsid w:val="00A152FB"/>
    <w:rsid w:val="00A153CF"/>
    <w:rsid w:val="00A1544E"/>
    <w:rsid w:val="00A15691"/>
    <w:rsid w:val="00A15A80"/>
    <w:rsid w:val="00A15CAB"/>
    <w:rsid w:val="00A15D78"/>
    <w:rsid w:val="00A16777"/>
    <w:rsid w:val="00A171EB"/>
    <w:rsid w:val="00A17675"/>
    <w:rsid w:val="00A17ED2"/>
    <w:rsid w:val="00A20329"/>
    <w:rsid w:val="00A203B3"/>
    <w:rsid w:val="00A204B5"/>
    <w:rsid w:val="00A20844"/>
    <w:rsid w:val="00A2088B"/>
    <w:rsid w:val="00A21000"/>
    <w:rsid w:val="00A21078"/>
    <w:rsid w:val="00A210F9"/>
    <w:rsid w:val="00A21418"/>
    <w:rsid w:val="00A21CF7"/>
    <w:rsid w:val="00A21D4E"/>
    <w:rsid w:val="00A21ECF"/>
    <w:rsid w:val="00A2202D"/>
    <w:rsid w:val="00A220A5"/>
    <w:rsid w:val="00A22430"/>
    <w:rsid w:val="00A23351"/>
    <w:rsid w:val="00A234F3"/>
    <w:rsid w:val="00A24C4E"/>
    <w:rsid w:val="00A256BB"/>
    <w:rsid w:val="00A26764"/>
    <w:rsid w:val="00A2728B"/>
    <w:rsid w:val="00A30160"/>
    <w:rsid w:val="00A301AA"/>
    <w:rsid w:val="00A308B0"/>
    <w:rsid w:val="00A30A41"/>
    <w:rsid w:val="00A31591"/>
    <w:rsid w:val="00A31842"/>
    <w:rsid w:val="00A318AB"/>
    <w:rsid w:val="00A31F27"/>
    <w:rsid w:val="00A322D4"/>
    <w:rsid w:val="00A326B0"/>
    <w:rsid w:val="00A32AFD"/>
    <w:rsid w:val="00A337DA"/>
    <w:rsid w:val="00A345FB"/>
    <w:rsid w:val="00A34775"/>
    <w:rsid w:val="00A34ED6"/>
    <w:rsid w:val="00A3520A"/>
    <w:rsid w:val="00A36A4E"/>
    <w:rsid w:val="00A37361"/>
    <w:rsid w:val="00A3742D"/>
    <w:rsid w:val="00A37552"/>
    <w:rsid w:val="00A3764D"/>
    <w:rsid w:val="00A37BC5"/>
    <w:rsid w:val="00A401CC"/>
    <w:rsid w:val="00A408D6"/>
    <w:rsid w:val="00A41074"/>
    <w:rsid w:val="00A41BFD"/>
    <w:rsid w:val="00A4230F"/>
    <w:rsid w:val="00A42EBE"/>
    <w:rsid w:val="00A43ADA"/>
    <w:rsid w:val="00A43F7E"/>
    <w:rsid w:val="00A44536"/>
    <w:rsid w:val="00A44AA2"/>
    <w:rsid w:val="00A44CD8"/>
    <w:rsid w:val="00A45039"/>
    <w:rsid w:val="00A4559F"/>
    <w:rsid w:val="00A45D73"/>
    <w:rsid w:val="00A4649A"/>
    <w:rsid w:val="00A46657"/>
    <w:rsid w:val="00A46F91"/>
    <w:rsid w:val="00A471F1"/>
    <w:rsid w:val="00A47C49"/>
    <w:rsid w:val="00A47D8E"/>
    <w:rsid w:val="00A47EF1"/>
    <w:rsid w:val="00A50766"/>
    <w:rsid w:val="00A507A2"/>
    <w:rsid w:val="00A5155C"/>
    <w:rsid w:val="00A52172"/>
    <w:rsid w:val="00A52238"/>
    <w:rsid w:val="00A5267C"/>
    <w:rsid w:val="00A5267E"/>
    <w:rsid w:val="00A528C8"/>
    <w:rsid w:val="00A52AB3"/>
    <w:rsid w:val="00A53176"/>
    <w:rsid w:val="00A5411E"/>
    <w:rsid w:val="00A545FC"/>
    <w:rsid w:val="00A54C56"/>
    <w:rsid w:val="00A5536E"/>
    <w:rsid w:val="00A55FA3"/>
    <w:rsid w:val="00A575B9"/>
    <w:rsid w:val="00A57ACF"/>
    <w:rsid w:val="00A60880"/>
    <w:rsid w:val="00A61497"/>
    <w:rsid w:val="00A619CC"/>
    <w:rsid w:val="00A61DEF"/>
    <w:rsid w:val="00A62A6B"/>
    <w:rsid w:val="00A63504"/>
    <w:rsid w:val="00A638B9"/>
    <w:rsid w:val="00A638FA"/>
    <w:rsid w:val="00A63E4E"/>
    <w:rsid w:val="00A64D20"/>
    <w:rsid w:val="00A65058"/>
    <w:rsid w:val="00A6567A"/>
    <w:rsid w:val="00A65A25"/>
    <w:rsid w:val="00A65ADB"/>
    <w:rsid w:val="00A65D2C"/>
    <w:rsid w:val="00A67833"/>
    <w:rsid w:val="00A67A0F"/>
    <w:rsid w:val="00A67E3F"/>
    <w:rsid w:val="00A7013A"/>
    <w:rsid w:val="00A70295"/>
    <w:rsid w:val="00A705CB"/>
    <w:rsid w:val="00A70A73"/>
    <w:rsid w:val="00A719F3"/>
    <w:rsid w:val="00A71B5D"/>
    <w:rsid w:val="00A720C2"/>
    <w:rsid w:val="00A72CA4"/>
    <w:rsid w:val="00A72D19"/>
    <w:rsid w:val="00A73DA4"/>
    <w:rsid w:val="00A74414"/>
    <w:rsid w:val="00A7445B"/>
    <w:rsid w:val="00A74461"/>
    <w:rsid w:val="00A7475D"/>
    <w:rsid w:val="00A75847"/>
    <w:rsid w:val="00A75FCC"/>
    <w:rsid w:val="00A764D0"/>
    <w:rsid w:val="00A76588"/>
    <w:rsid w:val="00A765E8"/>
    <w:rsid w:val="00A76DA6"/>
    <w:rsid w:val="00A7748A"/>
    <w:rsid w:val="00A77B4C"/>
    <w:rsid w:val="00A80081"/>
    <w:rsid w:val="00A801E7"/>
    <w:rsid w:val="00A8079E"/>
    <w:rsid w:val="00A80D71"/>
    <w:rsid w:val="00A811AF"/>
    <w:rsid w:val="00A813DD"/>
    <w:rsid w:val="00A81952"/>
    <w:rsid w:val="00A81995"/>
    <w:rsid w:val="00A81C89"/>
    <w:rsid w:val="00A82D17"/>
    <w:rsid w:val="00A834E3"/>
    <w:rsid w:val="00A836C8"/>
    <w:rsid w:val="00A8451C"/>
    <w:rsid w:val="00A8494E"/>
    <w:rsid w:val="00A863B7"/>
    <w:rsid w:val="00A86AB1"/>
    <w:rsid w:val="00A86C1B"/>
    <w:rsid w:val="00A86D37"/>
    <w:rsid w:val="00A86E27"/>
    <w:rsid w:val="00A86FBA"/>
    <w:rsid w:val="00A9031D"/>
    <w:rsid w:val="00A90552"/>
    <w:rsid w:val="00A9055D"/>
    <w:rsid w:val="00A90FA3"/>
    <w:rsid w:val="00A9157F"/>
    <w:rsid w:val="00A9159A"/>
    <w:rsid w:val="00A92AB6"/>
    <w:rsid w:val="00A92EA7"/>
    <w:rsid w:val="00A93858"/>
    <w:rsid w:val="00A93B63"/>
    <w:rsid w:val="00A954BA"/>
    <w:rsid w:val="00A96859"/>
    <w:rsid w:val="00A96E1D"/>
    <w:rsid w:val="00A97979"/>
    <w:rsid w:val="00A979FE"/>
    <w:rsid w:val="00A97CAC"/>
    <w:rsid w:val="00AA0DF7"/>
    <w:rsid w:val="00AA1A60"/>
    <w:rsid w:val="00AA1C99"/>
    <w:rsid w:val="00AA1D8A"/>
    <w:rsid w:val="00AA1FE6"/>
    <w:rsid w:val="00AA284E"/>
    <w:rsid w:val="00AA2ABA"/>
    <w:rsid w:val="00AA3062"/>
    <w:rsid w:val="00AA3087"/>
    <w:rsid w:val="00AA3F82"/>
    <w:rsid w:val="00AA43EE"/>
    <w:rsid w:val="00AA5F9D"/>
    <w:rsid w:val="00AA681D"/>
    <w:rsid w:val="00AA6B6C"/>
    <w:rsid w:val="00AA706A"/>
    <w:rsid w:val="00AA7325"/>
    <w:rsid w:val="00AB024C"/>
    <w:rsid w:val="00AB0319"/>
    <w:rsid w:val="00AB08D7"/>
    <w:rsid w:val="00AB0E78"/>
    <w:rsid w:val="00AB0F6C"/>
    <w:rsid w:val="00AB1EFF"/>
    <w:rsid w:val="00AB2147"/>
    <w:rsid w:val="00AB3722"/>
    <w:rsid w:val="00AB39FB"/>
    <w:rsid w:val="00AB3C9D"/>
    <w:rsid w:val="00AB3FD1"/>
    <w:rsid w:val="00AB4279"/>
    <w:rsid w:val="00AB4561"/>
    <w:rsid w:val="00AB5300"/>
    <w:rsid w:val="00AB7374"/>
    <w:rsid w:val="00AB7AC3"/>
    <w:rsid w:val="00AC0204"/>
    <w:rsid w:val="00AC0544"/>
    <w:rsid w:val="00AC080E"/>
    <w:rsid w:val="00AC09E6"/>
    <w:rsid w:val="00AC0E42"/>
    <w:rsid w:val="00AC16D0"/>
    <w:rsid w:val="00AC2050"/>
    <w:rsid w:val="00AC305C"/>
    <w:rsid w:val="00AC31B8"/>
    <w:rsid w:val="00AC3590"/>
    <w:rsid w:val="00AC375F"/>
    <w:rsid w:val="00AC3C4A"/>
    <w:rsid w:val="00AC4402"/>
    <w:rsid w:val="00AC5038"/>
    <w:rsid w:val="00AC504F"/>
    <w:rsid w:val="00AC54F3"/>
    <w:rsid w:val="00AC5673"/>
    <w:rsid w:val="00AC5AEE"/>
    <w:rsid w:val="00AC6D94"/>
    <w:rsid w:val="00AC6F0A"/>
    <w:rsid w:val="00AC74C7"/>
    <w:rsid w:val="00AC75D7"/>
    <w:rsid w:val="00AD0AB8"/>
    <w:rsid w:val="00AD0C61"/>
    <w:rsid w:val="00AD1546"/>
    <w:rsid w:val="00AD1A1A"/>
    <w:rsid w:val="00AD1B19"/>
    <w:rsid w:val="00AD1CAC"/>
    <w:rsid w:val="00AD1D39"/>
    <w:rsid w:val="00AD23B9"/>
    <w:rsid w:val="00AD29B3"/>
    <w:rsid w:val="00AD2CF6"/>
    <w:rsid w:val="00AD3001"/>
    <w:rsid w:val="00AD31F9"/>
    <w:rsid w:val="00AD38CB"/>
    <w:rsid w:val="00AD4366"/>
    <w:rsid w:val="00AD47A7"/>
    <w:rsid w:val="00AD4D8E"/>
    <w:rsid w:val="00AD4E2E"/>
    <w:rsid w:val="00AD4F20"/>
    <w:rsid w:val="00AD5696"/>
    <w:rsid w:val="00AD573E"/>
    <w:rsid w:val="00AD58A6"/>
    <w:rsid w:val="00AD59F9"/>
    <w:rsid w:val="00AD5BB2"/>
    <w:rsid w:val="00AD5F7D"/>
    <w:rsid w:val="00AD6136"/>
    <w:rsid w:val="00AD6797"/>
    <w:rsid w:val="00AD6F74"/>
    <w:rsid w:val="00AD713D"/>
    <w:rsid w:val="00AD76C7"/>
    <w:rsid w:val="00AE009D"/>
    <w:rsid w:val="00AE0428"/>
    <w:rsid w:val="00AE0974"/>
    <w:rsid w:val="00AE18C0"/>
    <w:rsid w:val="00AE2B3E"/>
    <w:rsid w:val="00AE2BE1"/>
    <w:rsid w:val="00AE373E"/>
    <w:rsid w:val="00AE431A"/>
    <w:rsid w:val="00AE4658"/>
    <w:rsid w:val="00AE4BFC"/>
    <w:rsid w:val="00AE4F6D"/>
    <w:rsid w:val="00AE4F9E"/>
    <w:rsid w:val="00AE4FFB"/>
    <w:rsid w:val="00AE5AEA"/>
    <w:rsid w:val="00AE5C21"/>
    <w:rsid w:val="00AE5D55"/>
    <w:rsid w:val="00AE64E0"/>
    <w:rsid w:val="00AE6850"/>
    <w:rsid w:val="00AE6ECD"/>
    <w:rsid w:val="00AE6FFF"/>
    <w:rsid w:val="00AE7900"/>
    <w:rsid w:val="00AE7A80"/>
    <w:rsid w:val="00AE7DA4"/>
    <w:rsid w:val="00AF002D"/>
    <w:rsid w:val="00AF0260"/>
    <w:rsid w:val="00AF0647"/>
    <w:rsid w:val="00AF0DAF"/>
    <w:rsid w:val="00AF0DE4"/>
    <w:rsid w:val="00AF0FAA"/>
    <w:rsid w:val="00AF1429"/>
    <w:rsid w:val="00AF1F64"/>
    <w:rsid w:val="00AF212E"/>
    <w:rsid w:val="00AF21F7"/>
    <w:rsid w:val="00AF2313"/>
    <w:rsid w:val="00AF256D"/>
    <w:rsid w:val="00AF2621"/>
    <w:rsid w:val="00AF2789"/>
    <w:rsid w:val="00AF2A28"/>
    <w:rsid w:val="00AF316E"/>
    <w:rsid w:val="00AF34CB"/>
    <w:rsid w:val="00AF351B"/>
    <w:rsid w:val="00AF367B"/>
    <w:rsid w:val="00AF3BDF"/>
    <w:rsid w:val="00AF424D"/>
    <w:rsid w:val="00AF4489"/>
    <w:rsid w:val="00AF4E28"/>
    <w:rsid w:val="00AF51DC"/>
    <w:rsid w:val="00AF5233"/>
    <w:rsid w:val="00AF5916"/>
    <w:rsid w:val="00AF5ED3"/>
    <w:rsid w:val="00AF62C4"/>
    <w:rsid w:val="00AF6708"/>
    <w:rsid w:val="00AF682C"/>
    <w:rsid w:val="00AF69F5"/>
    <w:rsid w:val="00AF6F61"/>
    <w:rsid w:val="00AF7056"/>
    <w:rsid w:val="00AF77C9"/>
    <w:rsid w:val="00AF78F7"/>
    <w:rsid w:val="00AF7D14"/>
    <w:rsid w:val="00B001DF"/>
    <w:rsid w:val="00B00667"/>
    <w:rsid w:val="00B00A3E"/>
    <w:rsid w:val="00B00C33"/>
    <w:rsid w:val="00B00E8F"/>
    <w:rsid w:val="00B0101B"/>
    <w:rsid w:val="00B014C0"/>
    <w:rsid w:val="00B016FF"/>
    <w:rsid w:val="00B01949"/>
    <w:rsid w:val="00B022D1"/>
    <w:rsid w:val="00B02437"/>
    <w:rsid w:val="00B0243C"/>
    <w:rsid w:val="00B036A2"/>
    <w:rsid w:val="00B0420D"/>
    <w:rsid w:val="00B048DB"/>
    <w:rsid w:val="00B04DC2"/>
    <w:rsid w:val="00B0511F"/>
    <w:rsid w:val="00B05316"/>
    <w:rsid w:val="00B05467"/>
    <w:rsid w:val="00B06413"/>
    <w:rsid w:val="00B06733"/>
    <w:rsid w:val="00B0698A"/>
    <w:rsid w:val="00B06C0D"/>
    <w:rsid w:val="00B06C23"/>
    <w:rsid w:val="00B06ECC"/>
    <w:rsid w:val="00B07B90"/>
    <w:rsid w:val="00B10184"/>
    <w:rsid w:val="00B102FA"/>
    <w:rsid w:val="00B104F6"/>
    <w:rsid w:val="00B10F4D"/>
    <w:rsid w:val="00B112AC"/>
    <w:rsid w:val="00B115C0"/>
    <w:rsid w:val="00B1168F"/>
    <w:rsid w:val="00B1176E"/>
    <w:rsid w:val="00B1199B"/>
    <w:rsid w:val="00B11AB0"/>
    <w:rsid w:val="00B11EC4"/>
    <w:rsid w:val="00B12319"/>
    <w:rsid w:val="00B12C6E"/>
    <w:rsid w:val="00B13C3F"/>
    <w:rsid w:val="00B13C51"/>
    <w:rsid w:val="00B13D58"/>
    <w:rsid w:val="00B13EE0"/>
    <w:rsid w:val="00B13FB5"/>
    <w:rsid w:val="00B144BD"/>
    <w:rsid w:val="00B1472C"/>
    <w:rsid w:val="00B14AA0"/>
    <w:rsid w:val="00B14FD9"/>
    <w:rsid w:val="00B1562E"/>
    <w:rsid w:val="00B1576D"/>
    <w:rsid w:val="00B1591A"/>
    <w:rsid w:val="00B15F66"/>
    <w:rsid w:val="00B1656E"/>
    <w:rsid w:val="00B166E7"/>
    <w:rsid w:val="00B16898"/>
    <w:rsid w:val="00B16D1C"/>
    <w:rsid w:val="00B16E03"/>
    <w:rsid w:val="00B17252"/>
    <w:rsid w:val="00B172E7"/>
    <w:rsid w:val="00B179F9"/>
    <w:rsid w:val="00B17D53"/>
    <w:rsid w:val="00B20D54"/>
    <w:rsid w:val="00B20DA9"/>
    <w:rsid w:val="00B213E6"/>
    <w:rsid w:val="00B22555"/>
    <w:rsid w:val="00B22C53"/>
    <w:rsid w:val="00B22E96"/>
    <w:rsid w:val="00B2323E"/>
    <w:rsid w:val="00B234ED"/>
    <w:rsid w:val="00B23661"/>
    <w:rsid w:val="00B243CF"/>
    <w:rsid w:val="00B24A55"/>
    <w:rsid w:val="00B24D16"/>
    <w:rsid w:val="00B2557D"/>
    <w:rsid w:val="00B259A4"/>
    <w:rsid w:val="00B27934"/>
    <w:rsid w:val="00B27C6F"/>
    <w:rsid w:val="00B27F53"/>
    <w:rsid w:val="00B27FA1"/>
    <w:rsid w:val="00B30321"/>
    <w:rsid w:val="00B30747"/>
    <w:rsid w:val="00B3089B"/>
    <w:rsid w:val="00B30DE6"/>
    <w:rsid w:val="00B30ECC"/>
    <w:rsid w:val="00B31150"/>
    <w:rsid w:val="00B312A3"/>
    <w:rsid w:val="00B31343"/>
    <w:rsid w:val="00B314FF"/>
    <w:rsid w:val="00B317D8"/>
    <w:rsid w:val="00B32E74"/>
    <w:rsid w:val="00B336A9"/>
    <w:rsid w:val="00B35DA9"/>
    <w:rsid w:val="00B35DFC"/>
    <w:rsid w:val="00B36387"/>
    <w:rsid w:val="00B36414"/>
    <w:rsid w:val="00B3687F"/>
    <w:rsid w:val="00B36AD2"/>
    <w:rsid w:val="00B40ACF"/>
    <w:rsid w:val="00B4125D"/>
    <w:rsid w:val="00B422F9"/>
    <w:rsid w:val="00B428C2"/>
    <w:rsid w:val="00B431B6"/>
    <w:rsid w:val="00B43688"/>
    <w:rsid w:val="00B4399A"/>
    <w:rsid w:val="00B43B69"/>
    <w:rsid w:val="00B43E90"/>
    <w:rsid w:val="00B43FB9"/>
    <w:rsid w:val="00B448B1"/>
    <w:rsid w:val="00B44FBF"/>
    <w:rsid w:val="00B45295"/>
    <w:rsid w:val="00B45D84"/>
    <w:rsid w:val="00B46BA5"/>
    <w:rsid w:val="00B478E1"/>
    <w:rsid w:val="00B50225"/>
    <w:rsid w:val="00B50D2D"/>
    <w:rsid w:val="00B50E4A"/>
    <w:rsid w:val="00B515CB"/>
    <w:rsid w:val="00B51A5E"/>
    <w:rsid w:val="00B52003"/>
    <w:rsid w:val="00B5223B"/>
    <w:rsid w:val="00B52650"/>
    <w:rsid w:val="00B52700"/>
    <w:rsid w:val="00B528DF"/>
    <w:rsid w:val="00B53311"/>
    <w:rsid w:val="00B5382C"/>
    <w:rsid w:val="00B53DE5"/>
    <w:rsid w:val="00B5442C"/>
    <w:rsid w:val="00B54703"/>
    <w:rsid w:val="00B5470F"/>
    <w:rsid w:val="00B5505A"/>
    <w:rsid w:val="00B55152"/>
    <w:rsid w:val="00B5556B"/>
    <w:rsid w:val="00B55936"/>
    <w:rsid w:val="00B55A7A"/>
    <w:rsid w:val="00B55D74"/>
    <w:rsid w:val="00B56712"/>
    <w:rsid w:val="00B56745"/>
    <w:rsid w:val="00B56D68"/>
    <w:rsid w:val="00B56DD4"/>
    <w:rsid w:val="00B574CE"/>
    <w:rsid w:val="00B601CD"/>
    <w:rsid w:val="00B6126D"/>
    <w:rsid w:val="00B634AD"/>
    <w:rsid w:val="00B63D0A"/>
    <w:rsid w:val="00B6664B"/>
    <w:rsid w:val="00B67BC4"/>
    <w:rsid w:val="00B70329"/>
    <w:rsid w:val="00B70816"/>
    <w:rsid w:val="00B728C3"/>
    <w:rsid w:val="00B72C17"/>
    <w:rsid w:val="00B732BF"/>
    <w:rsid w:val="00B73787"/>
    <w:rsid w:val="00B73908"/>
    <w:rsid w:val="00B73A80"/>
    <w:rsid w:val="00B73BB4"/>
    <w:rsid w:val="00B73BDA"/>
    <w:rsid w:val="00B73D6E"/>
    <w:rsid w:val="00B73DC3"/>
    <w:rsid w:val="00B73FF6"/>
    <w:rsid w:val="00B74626"/>
    <w:rsid w:val="00B74BF9"/>
    <w:rsid w:val="00B759C8"/>
    <w:rsid w:val="00B75DF7"/>
    <w:rsid w:val="00B767DF"/>
    <w:rsid w:val="00B76BDF"/>
    <w:rsid w:val="00B76C91"/>
    <w:rsid w:val="00B76CD9"/>
    <w:rsid w:val="00B8058C"/>
    <w:rsid w:val="00B8071F"/>
    <w:rsid w:val="00B80788"/>
    <w:rsid w:val="00B80F6D"/>
    <w:rsid w:val="00B81776"/>
    <w:rsid w:val="00B81D5C"/>
    <w:rsid w:val="00B82206"/>
    <w:rsid w:val="00B824EE"/>
    <w:rsid w:val="00B82C96"/>
    <w:rsid w:val="00B840CC"/>
    <w:rsid w:val="00B841C8"/>
    <w:rsid w:val="00B8457E"/>
    <w:rsid w:val="00B845E6"/>
    <w:rsid w:val="00B8463E"/>
    <w:rsid w:val="00B847CD"/>
    <w:rsid w:val="00B84898"/>
    <w:rsid w:val="00B85792"/>
    <w:rsid w:val="00B8597E"/>
    <w:rsid w:val="00B85C9C"/>
    <w:rsid w:val="00B861A7"/>
    <w:rsid w:val="00B86323"/>
    <w:rsid w:val="00B86366"/>
    <w:rsid w:val="00B8655C"/>
    <w:rsid w:val="00B872C3"/>
    <w:rsid w:val="00B87DC3"/>
    <w:rsid w:val="00B87E2B"/>
    <w:rsid w:val="00B90348"/>
    <w:rsid w:val="00B903CF"/>
    <w:rsid w:val="00B91136"/>
    <w:rsid w:val="00B92A03"/>
    <w:rsid w:val="00B92DBA"/>
    <w:rsid w:val="00B93005"/>
    <w:rsid w:val="00B933F6"/>
    <w:rsid w:val="00B9349B"/>
    <w:rsid w:val="00B939B0"/>
    <w:rsid w:val="00B94D9C"/>
    <w:rsid w:val="00B95020"/>
    <w:rsid w:val="00B95295"/>
    <w:rsid w:val="00B9578D"/>
    <w:rsid w:val="00B95D4B"/>
    <w:rsid w:val="00B96E6D"/>
    <w:rsid w:val="00B97545"/>
    <w:rsid w:val="00B97568"/>
    <w:rsid w:val="00B97E39"/>
    <w:rsid w:val="00BA00DC"/>
    <w:rsid w:val="00BA0726"/>
    <w:rsid w:val="00BA0DFB"/>
    <w:rsid w:val="00BA1341"/>
    <w:rsid w:val="00BA2298"/>
    <w:rsid w:val="00BA26CF"/>
    <w:rsid w:val="00BA28C6"/>
    <w:rsid w:val="00BA38A7"/>
    <w:rsid w:val="00BA4529"/>
    <w:rsid w:val="00BA4871"/>
    <w:rsid w:val="00BA54A3"/>
    <w:rsid w:val="00BA568F"/>
    <w:rsid w:val="00BA5701"/>
    <w:rsid w:val="00BA5798"/>
    <w:rsid w:val="00BA57AC"/>
    <w:rsid w:val="00BA647E"/>
    <w:rsid w:val="00BA64A5"/>
    <w:rsid w:val="00BA6505"/>
    <w:rsid w:val="00BA6577"/>
    <w:rsid w:val="00BA67D6"/>
    <w:rsid w:val="00BA699B"/>
    <w:rsid w:val="00BA6D33"/>
    <w:rsid w:val="00BA7536"/>
    <w:rsid w:val="00BA7663"/>
    <w:rsid w:val="00BA7FDF"/>
    <w:rsid w:val="00BB0576"/>
    <w:rsid w:val="00BB0AEE"/>
    <w:rsid w:val="00BB16DC"/>
    <w:rsid w:val="00BB1D68"/>
    <w:rsid w:val="00BB2186"/>
    <w:rsid w:val="00BB21B2"/>
    <w:rsid w:val="00BB293C"/>
    <w:rsid w:val="00BB29D0"/>
    <w:rsid w:val="00BB32E1"/>
    <w:rsid w:val="00BB3950"/>
    <w:rsid w:val="00BB3A01"/>
    <w:rsid w:val="00BB3CA0"/>
    <w:rsid w:val="00BB4024"/>
    <w:rsid w:val="00BB4070"/>
    <w:rsid w:val="00BB420D"/>
    <w:rsid w:val="00BB42F1"/>
    <w:rsid w:val="00BB4F71"/>
    <w:rsid w:val="00BB4FF3"/>
    <w:rsid w:val="00BB5B86"/>
    <w:rsid w:val="00BB61EB"/>
    <w:rsid w:val="00BB662D"/>
    <w:rsid w:val="00BB66B1"/>
    <w:rsid w:val="00BB694F"/>
    <w:rsid w:val="00BB734A"/>
    <w:rsid w:val="00BB7BF9"/>
    <w:rsid w:val="00BC00D3"/>
    <w:rsid w:val="00BC019B"/>
    <w:rsid w:val="00BC0AD9"/>
    <w:rsid w:val="00BC11AF"/>
    <w:rsid w:val="00BC1241"/>
    <w:rsid w:val="00BC1453"/>
    <w:rsid w:val="00BC2665"/>
    <w:rsid w:val="00BC28F6"/>
    <w:rsid w:val="00BC2B34"/>
    <w:rsid w:val="00BC2E1F"/>
    <w:rsid w:val="00BC3061"/>
    <w:rsid w:val="00BC3B4B"/>
    <w:rsid w:val="00BC3D41"/>
    <w:rsid w:val="00BC4DC9"/>
    <w:rsid w:val="00BC4EA8"/>
    <w:rsid w:val="00BC63DD"/>
    <w:rsid w:val="00BC694C"/>
    <w:rsid w:val="00BC69A6"/>
    <w:rsid w:val="00BC6F42"/>
    <w:rsid w:val="00BC7A3F"/>
    <w:rsid w:val="00BC7C1D"/>
    <w:rsid w:val="00BD0766"/>
    <w:rsid w:val="00BD0ACA"/>
    <w:rsid w:val="00BD1405"/>
    <w:rsid w:val="00BD15E9"/>
    <w:rsid w:val="00BD16C9"/>
    <w:rsid w:val="00BD19AA"/>
    <w:rsid w:val="00BD3166"/>
    <w:rsid w:val="00BD3376"/>
    <w:rsid w:val="00BD3741"/>
    <w:rsid w:val="00BD3E78"/>
    <w:rsid w:val="00BD4A82"/>
    <w:rsid w:val="00BD5B37"/>
    <w:rsid w:val="00BD5B4D"/>
    <w:rsid w:val="00BD5D64"/>
    <w:rsid w:val="00BD63A7"/>
    <w:rsid w:val="00BD6AB0"/>
    <w:rsid w:val="00BD6B70"/>
    <w:rsid w:val="00BD6C91"/>
    <w:rsid w:val="00BD6CD0"/>
    <w:rsid w:val="00BD6D01"/>
    <w:rsid w:val="00BD6D37"/>
    <w:rsid w:val="00BD6D50"/>
    <w:rsid w:val="00BD6DED"/>
    <w:rsid w:val="00BD7D1A"/>
    <w:rsid w:val="00BE00C5"/>
    <w:rsid w:val="00BE08DD"/>
    <w:rsid w:val="00BE0A4E"/>
    <w:rsid w:val="00BE1075"/>
    <w:rsid w:val="00BE133A"/>
    <w:rsid w:val="00BE1484"/>
    <w:rsid w:val="00BE1FC9"/>
    <w:rsid w:val="00BE22E4"/>
    <w:rsid w:val="00BE24D6"/>
    <w:rsid w:val="00BE2A42"/>
    <w:rsid w:val="00BE2AC1"/>
    <w:rsid w:val="00BE2C6C"/>
    <w:rsid w:val="00BE333D"/>
    <w:rsid w:val="00BE48F9"/>
    <w:rsid w:val="00BE554B"/>
    <w:rsid w:val="00BE5C37"/>
    <w:rsid w:val="00BE6136"/>
    <w:rsid w:val="00BE619C"/>
    <w:rsid w:val="00BE6624"/>
    <w:rsid w:val="00BE6E9C"/>
    <w:rsid w:val="00BE7A4E"/>
    <w:rsid w:val="00BE7AA7"/>
    <w:rsid w:val="00BE7D6D"/>
    <w:rsid w:val="00BF1359"/>
    <w:rsid w:val="00BF1753"/>
    <w:rsid w:val="00BF1952"/>
    <w:rsid w:val="00BF2148"/>
    <w:rsid w:val="00BF2343"/>
    <w:rsid w:val="00BF23EA"/>
    <w:rsid w:val="00BF294B"/>
    <w:rsid w:val="00BF2E5D"/>
    <w:rsid w:val="00BF300E"/>
    <w:rsid w:val="00BF35BC"/>
    <w:rsid w:val="00BF36EC"/>
    <w:rsid w:val="00BF3E16"/>
    <w:rsid w:val="00BF41DE"/>
    <w:rsid w:val="00BF431C"/>
    <w:rsid w:val="00BF4D1A"/>
    <w:rsid w:val="00BF505F"/>
    <w:rsid w:val="00BF5111"/>
    <w:rsid w:val="00BF5F4A"/>
    <w:rsid w:val="00BF69EF"/>
    <w:rsid w:val="00BF6C64"/>
    <w:rsid w:val="00BF7414"/>
    <w:rsid w:val="00BF745D"/>
    <w:rsid w:val="00BF74A7"/>
    <w:rsid w:val="00BF782D"/>
    <w:rsid w:val="00BF7B91"/>
    <w:rsid w:val="00C01286"/>
    <w:rsid w:val="00C024D4"/>
    <w:rsid w:val="00C0267E"/>
    <w:rsid w:val="00C027A4"/>
    <w:rsid w:val="00C02881"/>
    <w:rsid w:val="00C04DE0"/>
    <w:rsid w:val="00C05553"/>
    <w:rsid w:val="00C06397"/>
    <w:rsid w:val="00C06635"/>
    <w:rsid w:val="00C078A5"/>
    <w:rsid w:val="00C07B49"/>
    <w:rsid w:val="00C07F3A"/>
    <w:rsid w:val="00C10279"/>
    <w:rsid w:val="00C10519"/>
    <w:rsid w:val="00C10ECC"/>
    <w:rsid w:val="00C111A9"/>
    <w:rsid w:val="00C11933"/>
    <w:rsid w:val="00C1219E"/>
    <w:rsid w:val="00C126F8"/>
    <w:rsid w:val="00C12810"/>
    <w:rsid w:val="00C12821"/>
    <w:rsid w:val="00C12BC7"/>
    <w:rsid w:val="00C130F0"/>
    <w:rsid w:val="00C133DD"/>
    <w:rsid w:val="00C1372B"/>
    <w:rsid w:val="00C13996"/>
    <w:rsid w:val="00C14165"/>
    <w:rsid w:val="00C142AE"/>
    <w:rsid w:val="00C1453F"/>
    <w:rsid w:val="00C14BA7"/>
    <w:rsid w:val="00C14C2B"/>
    <w:rsid w:val="00C1570A"/>
    <w:rsid w:val="00C16B4D"/>
    <w:rsid w:val="00C16FF5"/>
    <w:rsid w:val="00C170A5"/>
    <w:rsid w:val="00C17189"/>
    <w:rsid w:val="00C1751B"/>
    <w:rsid w:val="00C1794A"/>
    <w:rsid w:val="00C20CED"/>
    <w:rsid w:val="00C21314"/>
    <w:rsid w:val="00C21752"/>
    <w:rsid w:val="00C221FF"/>
    <w:rsid w:val="00C222A5"/>
    <w:rsid w:val="00C23145"/>
    <w:rsid w:val="00C235C8"/>
    <w:rsid w:val="00C237B9"/>
    <w:rsid w:val="00C23C09"/>
    <w:rsid w:val="00C23EEB"/>
    <w:rsid w:val="00C242A1"/>
    <w:rsid w:val="00C24ED8"/>
    <w:rsid w:val="00C250BB"/>
    <w:rsid w:val="00C257AA"/>
    <w:rsid w:val="00C25A44"/>
    <w:rsid w:val="00C25B92"/>
    <w:rsid w:val="00C25F22"/>
    <w:rsid w:val="00C26BD5"/>
    <w:rsid w:val="00C26FA3"/>
    <w:rsid w:val="00C27116"/>
    <w:rsid w:val="00C2716A"/>
    <w:rsid w:val="00C27235"/>
    <w:rsid w:val="00C31326"/>
    <w:rsid w:val="00C3189B"/>
    <w:rsid w:val="00C31BAD"/>
    <w:rsid w:val="00C326AA"/>
    <w:rsid w:val="00C333C9"/>
    <w:rsid w:val="00C33799"/>
    <w:rsid w:val="00C3402B"/>
    <w:rsid w:val="00C34496"/>
    <w:rsid w:val="00C34525"/>
    <w:rsid w:val="00C34844"/>
    <w:rsid w:val="00C350C8"/>
    <w:rsid w:val="00C35688"/>
    <w:rsid w:val="00C35F09"/>
    <w:rsid w:val="00C36595"/>
    <w:rsid w:val="00C3663C"/>
    <w:rsid w:val="00C36FEB"/>
    <w:rsid w:val="00C37B8F"/>
    <w:rsid w:val="00C37F8D"/>
    <w:rsid w:val="00C40165"/>
    <w:rsid w:val="00C40F39"/>
    <w:rsid w:val="00C41057"/>
    <w:rsid w:val="00C41427"/>
    <w:rsid w:val="00C42777"/>
    <w:rsid w:val="00C432E7"/>
    <w:rsid w:val="00C4391F"/>
    <w:rsid w:val="00C44140"/>
    <w:rsid w:val="00C44542"/>
    <w:rsid w:val="00C44622"/>
    <w:rsid w:val="00C45D3A"/>
    <w:rsid w:val="00C46064"/>
    <w:rsid w:val="00C46409"/>
    <w:rsid w:val="00C46787"/>
    <w:rsid w:val="00C471BF"/>
    <w:rsid w:val="00C4795B"/>
    <w:rsid w:val="00C47C75"/>
    <w:rsid w:val="00C502B4"/>
    <w:rsid w:val="00C50A88"/>
    <w:rsid w:val="00C50E23"/>
    <w:rsid w:val="00C50F40"/>
    <w:rsid w:val="00C511A7"/>
    <w:rsid w:val="00C51395"/>
    <w:rsid w:val="00C5147F"/>
    <w:rsid w:val="00C51B2F"/>
    <w:rsid w:val="00C51B5B"/>
    <w:rsid w:val="00C5240A"/>
    <w:rsid w:val="00C53091"/>
    <w:rsid w:val="00C53A50"/>
    <w:rsid w:val="00C53EEA"/>
    <w:rsid w:val="00C544F6"/>
    <w:rsid w:val="00C54580"/>
    <w:rsid w:val="00C54591"/>
    <w:rsid w:val="00C550AA"/>
    <w:rsid w:val="00C55100"/>
    <w:rsid w:val="00C551C8"/>
    <w:rsid w:val="00C55328"/>
    <w:rsid w:val="00C55504"/>
    <w:rsid w:val="00C55E43"/>
    <w:rsid w:val="00C563F8"/>
    <w:rsid w:val="00C570F6"/>
    <w:rsid w:val="00C576CF"/>
    <w:rsid w:val="00C60544"/>
    <w:rsid w:val="00C615A4"/>
    <w:rsid w:val="00C61646"/>
    <w:rsid w:val="00C61D1D"/>
    <w:rsid w:val="00C61DFE"/>
    <w:rsid w:val="00C621E7"/>
    <w:rsid w:val="00C625A4"/>
    <w:rsid w:val="00C64487"/>
    <w:rsid w:val="00C64B07"/>
    <w:rsid w:val="00C64F45"/>
    <w:rsid w:val="00C65111"/>
    <w:rsid w:val="00C6601C"/>
    <w:rsid w:val="00C661E1"/>
    <w:rsid w:val="00C665C5"/>
    <w:rsid w:val="00C66922"/>
    <w:rsid w:val="00C67D57"/>
    <w:rsid w:val="00C67FE9"/>
    <w:rsid w:val="00C703BE"/>
    <w:rsid w:val="00C7144A"/>
    <w:rsid w:val="00C716A9"/>
    <w:rsid w:val="00C71EEF"/>
    <w:rsid w:val="00C72135"/>
    <w:rsid w:val="00C72827"/>
    <w:rsid w:val="00C734BD"/>
    <w:rsid w:val="00C73E54"/>
    <w:rsid w:val="00C7498A"/>
    <w:rsid w:val="00C753E8"/>
    <w:rsid w:val="00C77218"/>
    <w:rsid w:val="00C774EB"/>
    <w:rsid w:val="00C778F9"/>
    <w:rsid w:val="00C77D6C"/>
    <w:rsid w:val="00C80570"/>
    <w:rsid w:val="00C80FAC"/>
    <w:rsid w:val="00C815AB"/>
    <w:rsid w:val="00C81E76"/>
    <w:rsid w:val="00C82018"/>
    <w:rsid w:val="00C827F6"/>
    <w:rsid w:val="00C84767"/>
    <w:rsid w:val="00C85186"/>
    <w:rsid w:val="00C85403"/>
    <w:rsid w:val="00C85A09"/>
    <w:rsid w:val="00C860FC"/>
    <w:rsid w:val="00C86A3E"/>
    <w:rsid w:val="00C87861"/>
    <w:rsid w:val="00C878B2"/>
    <w:rsid w:val="00C879AA"/>
    <w:rsid w:val="00C87F86"/>
    <w:rsid w:val="00C90317"/>
    <w:rsid w:val="00C90D36"/>
    <w:rsid w:val="00C90E6D"/>
    <w:rsid w:val="00C911E4"/>
    <w:rsid w:val="00C91A08"/>
    <w:rsid w:val="00C9238F"/>
    <w:rsid w:val="00C932AB"/>
    <w:rsid w:val="00C934D5"/>
    <w:rsid w:val="00C9390B"/>
    <w:rsid w:val="00C93BB1"/>
    <w:rsid w:val="00C93CC2"/>
    <w:rsid w:val="00C954C7"/>
    <w:rsid w:val="00C95AD9"/>
    <w:rsid w:val="00C95BF7"/>
    <w:rsid w:val="00C96E28"/>
    <w:rsid w:val="00CA02AB"/>
    <w:rsid w:val="00CA0C52"/>
    <w:rsid w:val="00CA11D5"/>
    <w:rsid w:val="00CA13FC"/>
    <w:rsid w:val="00CA1A7A"/>
    <w:rsid w:val="00CA1E5B"/>
    <w:rsid w:val="00CA1E6E"/>
    <w:rsid w:val="00CA2370"/>
    <w:rsid w:val="00CA3708"/>
    <w:rsid w:val="00CA46CA"/>
    <w:rsid w:val="00CA4721"/>
    <w:rsid w:val="00CA4974"/>
    <w:rsid w:val="00CA4F56"/>
    <w:rsid w:val="00CA6C9B"/>
    <w:rsid w:val="00CA70DB"/>
    <w:rsid w:val="00CA79BB"/>
    <w:rsid w:val="00CA7D3C"/>
    <w:rsid w:val="00CA7D6B"/>
    <w:rsid w:val="00CA7E34"/>
    <w:rsid w:val="00CA7E9C"/>
    <w:rsid w:val="00CA7FEA"/>
    <w:rsid w:val="00CB006A"/>
    <w:rsid w:val="00CB0E64"/>
    <w:rsid w:val="00CB0F41"/>
    <w:rsid w:val="00CB15C7"/>
    <w:rsid w:val="00CB17C6"/>
    <w:rsid w:val="00CB1910"/>
    <w:rsid w:val="00CB246B"/>
    <w:rsid w:val="00CB35A6"/>
    <w:rsid w:val="00CB47DF"/>
    <w:rsid w:val="00CB47E4"/>
    <w:rsid w:val="00CB4C89"/>
    <w:rsid w:val="00CB504E"/>
    <w:rsid w:val="00CB55EC"/>
    <w:rsid w:val="00CB5A24"/>
    <w:rsid w:val="00CB5BB6"/>
    <w:rsid w:val="00CB61D9"/>
    <w:rsid w:val="00CB6C9A"/>
    <w:rsid w:val="00CB6E7F"/>
    <w:rsid w:val="00CB711F"/>
    <w:rsid w:val="00CB71C8"/>
    <w:rsid w:val="00CB7C71"/>
    <w:rsid w:val="00CC0598"/>
    <w:rsid w:val="00CC07B8"/>
    <w:rsid w:val="00CC0DD7"/>
    <w:rsid w:val="00CC1020"/>
    <w:rsid w:val="00CC1621"/>
    <w:rsid w:val="00CC177A"/>
    <w:rsid w:val="00CC197A"/>
    <w:rsid w:val="00CC1CC1"/>
    <w:rsid w:val="00CC1E88"/>
    <w:rsid w:val="00CC26D4"/>
    <w:rsid w:val="00CC277C"/>
    <w:rsid w:val="00CC2AA4"/>
    <w:rsid w:val="00CC2DBA"/>
    <w:rsid w:val="00CC3312"/>
    <w:rsid w:val="00CC5921"/>
    <w:rsid w:val="00CC5D98"/>
    <w:rsid w:val="00CC5E8A"/>
    <w:rsid w:val="00CC6029"/>
    <w:rsid w:val="00CC6D0B"/>
    <w:rsid w:val="00CC72EE"/>
    <w:rsid w:val="00CD0423"/>
    <w:rsid w:val="00CD0B9D"/>
    <w:rsid w:val="00CD0D95"/>
    <w:rsid w:val="00CD0EA8"/>
    <w:rsid w:val="00CD129C"/>
    <w:rsid w:val="00CD1E43"/>
    <w:rsid w:val="00CD2FA6"/>
    <w:rsid w:val="00CD36F3"/>
    <w:rsid w:val="00CD3E20"/>
    <w:rsid w:val="00CD3E55"/>
    <w:rsid w:val="00CD3F51"/>
    <w:rsid w:val="00CD46DB"/>
    <w:rsid w:val="00CD4D01"/>
    <w:rsid w:val="00CD4FFC"/>
    <w:rsid w:val="00CD54F6"/>
    <w:rsid w:val="00CD6E59"/>
    <w:rsid w:val="00CD6FEE"/>
    <w:rsid w:val="00CD7DC1"/>
    <w:rsid w:val="00CE0B27"/>
    <w:rsid w:val="00CE1345"/>
    <w:rsid w:val="00CE1910"/>
    <w:rsid w:val="00CE1FA0"/>
    <w:rsid w:val="00CE23D6"/>
    <w:rsid w:val="00CE2483"/>
    <w:rsid w:val="00CE30F3"/>
    <w:rsid w:val="00CE323A"/>
    <w:rsid w:val="00CE3B7D"/>
    <w:rsid w:val="00CE3D73"/>
    <w:rsid w:val="00CE4108"/>
    <w:rsid w:val="00CE4414"/>
    <w:rsid w:val="00CE4C1D"/>
    <w:rsid w:val="00CE4CD3"/>
    <w:rsid w:val="00CE51BC"/>
    <w:rsid w:val="00CE551F"/>
    <w:rsid w:val="00CE57E8"/>
    <w:rsid w:val="00CE60ED"/>
    <w:rsid w:val="00CE650E"/>
    <w:rsid w:val="00CE67BC"/>
    <w:rsid w:val="00CE70D6"/>
    <w:rsid w:val="00CE72F1"/>
    <w:rsid w:val="00CE7340"/>
    <w:rsid w:val="00CE753A"/>
    <w:rsid w:val="00CE7877"/>
    <w:rsid w:val="00CF0B32"/>
    <w:rsid w:val="00CF1494"/>
    <w:rsid w:val="00CF15D4"/>
    <w:rsid w:val="00CF1B9E"/>
    <w:rsid w:val="00CF23F3"/>
    <w:rsid w:val="00CF34C0"/>
    <w:rsid w:val="00CF358E"/>
    <w:rsid w:val="00CF3AE4"/>
    <w:rsid w:val="00CF3E45"/>
    <w:rsid w:val="00CF4406"/>
    <w:rsid w:val="00CF451F"/>
    <w:rsid w:val="00CF4EE1"/>
    <w:rsid w:val="00CF55A1"/>
    <w:rsid w:val="00CF5B41"/>
    <w:rsid w:val="00CF6370"/>
    <w:rsid w:val="00CF7221"/>
    <w:rsid w:val="00CF77EC"/>
    <w:rsid w:val="00CF7BEF"/>
    <w:rsid w:val="00CF7EBB"/>
    <w:rsid w:val="00D0023D"/>
    <w:rsid w:val="00D00B0B"/>
    <w:rsid w:val="00D00EB6"/>
    <w:rsid w:val="00D01312"/>
    <w:rsid w:val="00D01367"/>
    <w:rsid w:val="00D014CB"/>
    <w:rsid w:val="00D01665"/>
    <w:rsid w:val="00D01C9C"/>
    <w:rsid w:val="00D026E6"/>
    <w:rsid w:val="00D03126"/>
    <w:rsid w:val="00D0406D"/>
    <w:rsid w:val="00D0438F"/>
    <w:rsid w:val="00D04593"/>
    <w:rsid w:val="00D04699"/>
    <w:rsid w:val="00D04A01"/>
    <w:rsid w:val="00D04F83"/>
    <w:rsid w:val="00D05163"/>
    <w:rsid w:val="00D0568E"/>
    <w:rsid w:val="00D06AF5"/>
    <w:rsid w:val="00D06E02"/>
    <w:rsid w:val="00D0775A"/>
    <w:rsid w:val="00D07D5D"/>
    <w:rsid w:val="00D07E34"/>
    <w:rsid w:val="00D104D0"/>
    <w:rsid w:val="00D11329"/>
    <w:rsid w:val="00D136E9"/>
    <w:rsid w:val="00D13D29"/>
    <w:rsid w:val="00D1400F"/>
    <w:rsid w:val="00D14361"/>
    <w:rsid w:val="00D147B5"/>
    <w:rsid w:val="00D14B37"/>
    <w:rsid w:val="00D1532A"/>
    <w:rsid w:val="00D153B1"/>
    <w:rsid w:val="00D15BA8"/>
    <w:rsid w:val="00D15D9F"/>
    <w:rsid w:val="00D15DC4"/>
    <w:rsid w:val="00D16735"/>
    <w:rsid w:val="00D16ADA"/>
    <w:rsid w:val="00D17348"/>
    <w:rsid w:val="00D177C5"/>
    <w:rsid w:val="00D1788F"/>
    <w:rsid w:val="00D17F01"/>
    <w:rsid w:val="00D2000B"/>
    <w:rsid w:val="00D2027B"/>
    <w:rsid w:val="00D20EE7"/>
    <w:rsid w:val="00D213AC"/>
    <w:rsid w:val="00D215B8"/>
    <w:rsid w:val="00D2163D"/>
    <w:rsid w:val="00D218A4"/>
    <w:rsid w:val="00D24270"/>
    <w:rsid w:val="00D24482"/>
    <w:rsid w:val="00D2454A"/>
    <w:rsid w:val="00D254E9"/>
    <w:rsid w:val="00D25572"/>
    <w:rsid w:val="00D25D5B"/>
    <w:rsid w:val="00D262A5"/>
    <w:rsid w:val="00D2648F"/>
    <w:rsid w:val="00D26862"/>
    <w:rsid w:val="00D26AE9"/>
    <w:rsid w:val="00D272E6"/>
    <w:rsid w:val="00D27710"/>
    <w:rsid w:val="00D27799"/>
    <w:rsid w:val="00D30050"/>
    <w:rsid w:val="00D3053D"/>
    <w:rsid w:val="00D31286"/>
    <w:rsid w:val="00D31877"/>
    <w:rsid w:val="00D323C3"/>
    <w:rsid w:val="00D32E5E"/>
    <w:rsid w:val="00D33068"/>
    <w:rsid w:val="00D331CA"/>
    <w:rsid w:val="00D33741"/>
    <w:rsid w:val="00D33805"/>
    <w:rsid w:val="00D33E5F"/>
    <w:rsid w:val="00D340C9"/>
    <w:rsid w:val="00D34202"/>
    <w:rsid w:val="00D3456C"/>
    <w:rsid w:val="00D346EF"/>
    <w:rsid w:val="00D34742"/>
    <w:rsid w:val="00D34833"/>
    <w:rsid w:val="00D34EF7"/>
    <w:rsid w:val="00D36C23"/>
    <w:rsid w:val="00D37961"/>
    <w:rsid w:val="00D40381"/>
    <w:rsid w:val="00D403AD"/>
    <w:rsid w:val="00D41DE3"/>
    <w:rsid w:val="00D41E75"/>
    <w:rsid w:val="00D42057"/>
    <w:rsid w:val="00D42874"/>
    <w:rsid w:val="00D4318E"/>
    <w:rsid w:val="00D43410"/>
    <w:rsid w:val="00D43654"/>
    <w:rsid w:val="00D43CC9"/>
    <w:rsid w:val="00D43DE3"/>
    <w:rsid w:val="00D445A4"/>
    <w:rsid w:val="00D4465F"/>
    <w:rsid w:val="00D44B17"/>
    <w:rsid w:val="00D44F6B"/>
    <w:rsid w:val="00D45286"/>
    <w:rsid w:val="00D45577"/>
    <w:rsid w:val="00D45B20"/>
    <w:rsid w:val="00D45BB8"/>
    <w:rsid w:val="00D45C47"/>
    <w:rsid w:val="00D460B2"/>
    <w:rsid w:val="00D46367"/>
    <w:rsid w:val="00D464B9"/>
    <w:rsid w:val="00D46C92"/>
    <w:rsid w:val="00D46CD2"/>
    <w:rsid w:val="00D50A39"/>
    <w:rsid w:val="00D50C86"/>
    <w:rsid w:val="00D50CAE"/>
    <w:rsid w:val="00D51252"/>
    <w:rsid w:val="00D51699"/>
    <w:rsid w:val="00D516E2"/>
    <w:rsid w:val="00D519C2"/>
    <w:rsid w:val="00D51E4F"/>
    <w:rsid w:val="00D51FFA"/>
    <w:rsid w:val="00D520EE"/>
    <w:rsid w:val="00D53756"/>
    <w:rsid w:val="00D53E09"/>
    <w:rsid w:val="00D53FD0"/>
    <w:rsid w:val="00D54006"/>
    <w:rsid w:val="00D541BD"/>
    <w:rsid w:val="00D54938"/>
    <w:rsid w:val="00D54B18"/>
    <w:rsid w:val="00D54F32"/>
    <w:rsid w:val="00D558A2"/>
    <w:rsid w:val="00D55910"/>
    <w:rsid w:val="00D560C8"/>
    <w:rsid w:val="00D564CA"/>
    <w:rsid w:val="00D604D3"/>
    <w:rsid w:val="00D615E5"/>
    <w:rsid w:val="00D61673"/>
    <w:rsid w:val="00D61C09"/>
    <w:rsid w:val="00D61CC2"/>
    <w:rsid w:val="00D63200"/>
    <w:rsid w:val="00D63466"/>
    <w:rsid w:val="00D63524"/>
    <w:rsid w:val="00D636D8"/>
    <w:rsid w:val="00D63A0E"/>
    <w:rsid w:val="00D63A62"/>
    <w:rsid w:val="00D63ECE"/>
    <w:rsid w:val="00D64606"/>
    <w:rsid w:val="00D65397"/>
    <w:rsid w:val="00D65C2B"/>
    <w:rsid w:val="00D65F3A"/>
    <w:rsid w:val="00D6616F"/>
    <w:rsid w:val="00D66CEC"/>
    <w:rsid w:val="00D6742A"/>
    <w:rsid w:val="00D70494"/>
    <w:rsid w:val="00D70A3C"/>
    <w:rsid w:val="00D71471"/>
    <w:rsid w:val="00D71BA8"/>
    <w:rsid w:val="00D72364"/>
    <w:rsid w:val="00D724A9"/>
    <w:rsid w:val="00D72987"/>
    <w:rsid w:val="00D72A69"/>
    <w:rsid w:val="00D72FDB"/>
    <w:rsid w:val="00D736B1"/>
    <w:rsid w:val="00D73C91"/>
    <w:rsid w:val="00D741FE"/>
    <w:rsid w:val="00D744A5"/>
    <w:rsid w:val="00D754C9"/>
    <w:rsid w:val="00D758FE"/>
    <w:rsid w:val="00D75D2C"/>
    <w:rsid w:val="00D75D6E"/>
    <w:rsid w:val="00D761F7"/>
    <w:rsid w:val="00D763CC"/>
    <w:rsid w:val="00D76863"/>
    <w:rsid w:val="00D7688F"/>
    <w:rsid w:val="00D7694B"/>
    <w:rsid w:val="00D7755E"/>
    <w:rsid w:val="00D775F8"/>
    <w:rsid w:val="00D7799A"/>
    <w:rsid w:val="00D77D8D"/>
    <w:rsid w:val="00D77F12"/>
    <w:rsid w:val="00D8099E"/>
    <w:rsid w:val="00D80AD4"/>
    <w:rsid w:val="00D80C31"/>
    <w:rsid w:val="00D8199C"/>
    <w:rsid w:val="00D827F2"/>
    <w:rsid w:val="00D82C85"/>
    <w:rsid w:val="00D835B0"/>
    <w:rsid w:val="00D8394C"/>
    <w:rsid w:val="00D84287"/>
    <w:rsid w:val="00D84D13"/>
    <w:rsid w:val="00D85060"/>
    <w:rsid w:val="00D85E52"/>
    <w:rsid w:val="00D86624"/>
    <w:rsid w:val="00D86CAB"/>
    <w:rsid w:val="00D871C9"/>
    <w:rsid w:val="00D87B06"/>
    <w:rsid w:val="00D90060"/>
    <w:rsid w:val="00D902D1"/>
    <w:rsid w:val="00D90A48"/>
    <w:rsid w:val="00D91E32"/>
    <w:rsid w:val="00D92EF3"/>
    <w:rsid w:val="00D92F01"/>
    <w:rsid w:val="00D945DA"/>
    <w:rsid w:val="00D946AF"/>
    <w:rsid w:val="00D94FED"/>
    <w:rsid w:val="00D96302"/>
    <w:rsid w:val="00D97790"/>
    <w:rsid w:val="00D97C8A"/>
    <w:rsid w:val="00D97CD0"/>
    <w:rsid w:val="00D97D5F"/>
    <w:rsid w:val="00DA01BE"/>
    <w:rsid w:val="00DA02CE"/>
    <w:rsid w:val="00DA0552"/>
    <w:rsid w:val="00DA056F"/>
    <w:rsid w:val="00DA11D5"/>
    <w:rsid w:val="00DA1355"/>
    <w:rsid w:val="00DA1B47"/>
    <w:rsid w:val="00DA3FD1"/>
    <w:rsid w:val="00DA4A2B"/>
    <w:rsid w:val="00DA4CC0"/>
    <w:rsid w:val="00DA4FDF"/>
    <w:rsid w:val="00DA5120"/>
    <w:rsid w:val="00DA53DD"/>
    <w:rsid w:val="00DA59C7"/>
    <w:rsid w:val="00DA6157"/>
    <w:rsid w:val="00DA6554"/>
    <w:rsid w:val="00DA7CF9"/>
    <w:rsid w:val="00DA7EDD"/>
    <w:rsid w:val="00DB008F"/>
    <w:rsid w:val="00DB0120"/>
    <w:rsid w:val="00DB02D5"/>
    <w:rsid w:val="00DB2227"/>
    <w:rsid w:val="00DB2BA9"/>
    <w:rsid w:val="00DB2BFB"/>
    <w:rsid w:val="00DB34A2"/>
    <w:rsid w:val="00DB474C"/>
    <w:rsid w:val="00DB591A"/>
    <w:rsid w:val="00DB59F6"/>
    <w:rsid w:val="00DB6234"/>
    <w:rsid w:val="00DB624B"/>
    <w:rsid w:val="00DB66CE"/>
    <w:rsid w:val="00DB678D"/>
    <w:rsid w:val="00DB6B97"/>
    <w:rsid w:val="00DB6D8A"/>
    <w:rsid w:val="00DB74F7"/>
    <w:rsid w:val="00DB7DD3"/>
    <w:rsid w:val="00DC0724"/>
    <w:rsid w:val="00DC09FD"/>
    <w:rsid w:val="00DC0AB4"/>
    <w:rsid w:val="00DC1297"/>
    <w:rsid w:val="00DC18FE"/>
    <w:rsid w:val="00DC24EF"/>
    <w:rsid w:val="00DC2893"/>
    <w:rsid w:val="00DC2DF0"/>
    <w:rsid w:val="00DC303D"/>
    <w:rsid w:val="00DC4089"/>
    <w:rsid w:val="00DC439A"/>
    <w:rsid w:val="00DC4866"/>
    <w:rsid w:val="00DC5651"/>
    <w:rsid w:val="00DC5F43"/>
    <w:rsid w:val="00DC682B"/>
    <w:rsid w:val="00DC6BFC"/>
    <w:rsid w:val="00DC6C8C"/>
    <w:rsid w:val="00DC6E02"/>
    <w:rsid w:val="00DC77E9"/>
    <w:rsid w:val="00DD0572"/>
    <w:rsid w:val="00DD08D1"/>
    <w:rsid w:val="00DD0B12"/>
    <w:rsid w:val="00DD12B9"/>
    <w:rsid w:val="00DD22A2"/>
    <w:rsid w:val="00DD22F9"/>
    <w:rsid w:val="00DD24C7"/>
    <w:rsid w:val="00DD2969"/>
    <w:rsid w:val="00DD2993"/>
    <w:rsid w:val="00DD33DC"/>
    <w:rsid w:val="00DD34A6"/>
    <w:rsid w:val="00DD36EF"/>
    <w:rsid w:val="00DD38B0"/>
    <w:rsid w:val="00DD3FD0"/>
    <w:rsid w:val="00DD4B89"/>
    <w:rsid w:val="00DD50E2"/>
    <w:rsid w:val="00DD5272"/>
    <w:rsid w:val="00DD5564"/>
    <w:rsid w:val="00DD5F3B"/>
    <w:rsid w:val="00DD638F"/>
    <w:rsid w:val="00DD664E"/>
    <w:rsid w:val="00DD6E94"/>
    <w:rsid w:val="00DD73C0"/>
    <w:rsid w:val="00DD7670"/>
    <w:rsid w:val="00DD7AA9"/>
    <w:rsid w:val="00DD7D1F"/>
    <w:rsid w:val="00DE0324"/>
    <w:rsid w:val="00DE1192"/>
    <w:rsid w:val="00DE1975"/>
    <w:rsid w:val="00DE1C4D"/>
    <w:rsid w:val="00DE2C5A"/>
    <w:rsid w:val="00DE31B5"/>
    <w:rsid w:val="00DE3298"/>
    <w:rsid w:val="00DE3723"/>
    <w:rsid w:val="00DE376B"/>
    <w:rsid w:val="00DE39E4"/>
    <w:rsid w:val="00DE3B1A"/>
    <w:rsid w:val="00DE3B34"/>
    <w:rsid w:val="00DE4D22"/>
    <w:rsid w:val="00DE5971"/>
    <w:rsid w:val="00DE5D25"/>
    <w:rsid w:val="00DE65D6"/>
    <w:rsid w:val="00DE6D8B"/>
    <w:rsid w:val="00DE74BA"/>
    <w:rsid w:val="00DE7CC9"/>
    <w:rsid w:val="00DF1350"/>
    <w:rsid w:val="00DF16A3"/>
    <w:rsid w:val="00DF21BC"/>
    <w:rsid w:val="00DF21E2"/>
    <w:rsid w:val="00DF3658"/>
    <w:rsid w:val="00DF38EA"/>
    <w:rsid w:val="00DF4038"/>
    <w:rsid w:val="00DF4382"/>
    <w:rsid w:val="00DF457E"/>
    <w:rsid w:val="00DF50A7"/>
    <w:rsid w:val="00DF6549"/>
    <w:rsid w:val="00DF6577"/>
    <w:rsid w:val="00DF69A0"/>
    <w:rsid w:val="00DF710F"/>
    <w:rsid w:val="00DF7233"/>
    <w:rsid w:val="00DF74ED"/>
    <w:rsid w:val="00DF751F"/>
    <w:rsid w:val="00DF7B0A"/>
    <w:rsid w:val="00DF7B4E"/>
    <w:rsid w:val="00DF7B72"/>
    <w:rsid w:val="00DF7CB1"/>
    <w:rsid w:val="00E00440"/>
    <w:rsid w:val="00E00979"/>
    <w:rsid w:val="00E00F89"/>
    <w:rsid w:val="00E01E6D"/>
    <w:rsid w:val="00E02432"/>
    <w:rsid w:val="00E02748"/>
    <w:rsid w:val="00E0315A"/>
    <w:rsid w:val="00E03578"/>
    <w:rsid w:val="00E040DA"/>
    <w:rsid w:val="00E0429F"/>
    <w:rsid w:val="00E045EF"/>
    <w:rsid w:val="00E049A1"/>
    <w:rsid w:val="00E04B21"/>
    <w:rsid w:val="00E055B1"/>
    <w:rsid w:val="00E05A68"/>
    <w:rsid w:val="00E05DA5"/>
    <w:rsid w:val="00E05DFD"/>
    <w:rsid w:val="00E05E5B"/>
    <w:rsid w:val="00E05E97"/>
    <w:rsid w:val="00E06A02"/>
    <w:rsid w:val="00E07355"/>
    <w:rsid w:val="00E0759A"/>
    <w:rsid w:val="00E076CC"/>
    <w:rsid w:val="00E07C7A"/>
    <w:rsid w:val="00E07F39"/>
    <w:rsid w:val="00E07F7B"/>
    <w:rsid w:val="00E10341"/>
    <w:rsid w:val="00E10370"/>
    <w:rsid w:val="00E10902"/>
    <w:rsid w:val="00E109A7"/>
    <w:rsid w:val="00E10B49"/>
    <w:rsid w:val="00E112F3"/>
    <w:rsid w:val="00E118F2"/>
    <w:rsid w:val="00E127CE"/>
    <w:rsid w:val="00E128D7"/>
    <w:rsid w:val="00E1368C"/>
    <w:rsid w:val="00E13722"/>
    <w:rsid w:val="00E150B6"/>
    <w:rsid w:val="00E15647"/>
    <w:rsid w:val="00E1612D"/>
    <w:rsid w:val="00E1614C"/>
    <w:rsid w:val="00E163C5"/>
    <w:rsid w:val="00E16966"/>
    <w:rsid w:val="00E1697B"/>
    <w:rsid w:val="00E1774A"/>
    <w:rsid w:val="00E17A74"/>
    <w:rsid w:val="00E2093A"/>
    <w:rsid w:val="00E21308"/>
    <w:rsid w:val="00E214D9"/>
    <w:rsid w:val="00E22007"/>
    <w:rsid w:val="00E22878"/>
    <w:rsid w:val="00E23970"/>
    <w:rsid w:val="00E23D73"/>
    <w:rsid w:val="00E23DE1"/>
    <w:rsid w:val="00E243F9"/>
    <w:rsid w:val="00E2461B"/>
    <w:rsid w:val="00E258C6"/>
    <w:rsid w:val="00E25A73"/>
    <w:rsid w:val="00E25B59"/>
    <w:rsid w:val="00E25E93"/>
    <w:rsid w:val="00E264D3"/>
    <w:rsid w:val="00E26BB0"/>
    <w:rsid w:val="00E27029"/>
    <w:rsid w:val="00E2770A"/>
    <w:rsid w:val="00E27C9D"/>
    <w:rsid w:val="00E27D38"/>
    <w:rsid w:val="00E304B2"/>
    <w:rsid w:val="00E3055E"/>
    <w:rsid w:val="00E30DF2"/>
    <w:rsid w:val="00E31957"/>
    <w:rsid w:val="00E31A1E"/>
    <w:rsid w:val="00E33634"/>
    <w:rsid w:val="00E33ABD"/>
    <w:rsid w:val="00E343FA"/>
    <w:rsid w:val="00E34800"/>
    <w:rsid w:val="00E34E01"/>
    <w:rsid w:val="00E35648"/>
    <w:rsid w:val="00E36005"/>
    <w:rsid w:val="00E37373"/>
    <w:rsid w:val="00E3746E"/>
    <w:rsid w:val="00E3756E"/>
    <w:rsid w:val="00E37E08"/>
    <w:rsid w:val="00E409C0"/>
    <w:rsid w:val="00E418AE"/>
    <w:rsid w:val="00E41E92"/>
    <w:rsid w:val="00E41EE9"/>
    <w:rsid w:val="00E42114"/>
    <w:rsid w:val="00E4236B"/>
    <w:rsid w:val="00E43588"/>
    <w:rsid w:val="00E437D6"/>
    <w:rsid w:val="00E43B9E"/>
    <w:rsid w:val="00E43EC7"/>
    <w:rsid w:val="00E4412E"/>
    <w:rsid w:val="00E4437A"/>
    <w:rsid w:val="00E4459F"/>
    <w:rsid w:val="00E44F72"/>
    <w:rsid w:val="00E4515F"/>
    <w:rsid w:val="00E45796"/>
    <w:rsid w:val="00E45BD5"/>
    <w:rsid w:val="00E45FAE"/>
    <w:rsid w:val="00E46A17"/>
    <w:rsid w:val="00E47B93"/>
    <w:rsid w:val="00E5184E"/>
    <w:rsid w:val="00E51E2A"/>
    <w:rsid w:val="00E52386"/>
    <w:rsid w:val="00E527C9"/>
    <w:rsid w:val="00E527E5"/>
    <w:rsid w:val="00E52889"/>
    <w:rsid w:val="00E52ECC"/>
    <w:rsid w:val="00E53385"/>
    <w:rsid w:val="00E53BAB"/>
    <w:rsid w:val="00E5409F"/>
    <w:rsid w:val="00E5461B"/>
    <w:rsid w:val="00E54A3A"/>
    <w:rsid w:val="00E54CCD"/>
    <w:rsid w:val="00E54DA9"/>
    <w:rsid w:val="00E552BB"/>
    <w:rsid w:val="00E55508"/>
    <w:rsid w:val="00E55AD8"/>
    <w:rsid w:val="00E57402"/>
    <w:rsid w:val="00E5760B"/>
    <w:rsid w:val="00E60065"/>
    <w:rsid w:val="00E601B2"/>
    <w:rsid w:val="00E60248"/>
    <w:rsid w:val="00E60A70"/>
    <w:rsid w:val="00E60D30"/>
    <w:rsid w:val="00E61FE5"/>
    <w:rsid w:val="00E62163"/>
    <w:rsid w:val="00E6236C"/>
    <w:rsid w:val="00E626A1"/>
    <w:rsid w:val="00E6407D"/>
    <w:rsid w:val="00E641FE"/>
    <w:rsid w:val="00E647CB"/>
    <w:rsid w:val="00E64B8C"/>
    <w:rsid w:val="00E64BA3"/>
    <w:rsid w:val="00E6508F"/>
    <w:rsid w:val="00E656B4"/>
    <w:rsid w:val="00E65BB2"/>
    <w:rsid w:val="00E65BFC"/>
    <w:rsid w:val="00E6651F"/>
    <w:rsid w:val="00E66827"/>
    <w:rsid w:val="00E66E01"/>
    <w:rsid w:val="00E67162"/>
    <w:rsid w:val="00E67F13"/>
    <w:rsid w:val="00E7092A"/>
    <w:rsid w:val="00E70A4B"/>
    <w:rsid w:val="00E70F7A"/>
    <w:rsid w:val="00E711AC"/>
    <w:rsid w:val="00E71806"/>
    <w:rsid w:val="00E71CFE"/>
    <w:rsid w:val="00E7211B"/>
    <w:rsid w:val="00E727F7"/>
    <w:rsid w:val="00E72901"/>
    <w:rsid w:val="00E736D8"/>
    <w:rsid w:val="00E737A7"/>
    <w:rsid w:val="00E74163"/>
    <w:rsid w:val="00E7569F"/>
    <w:rsid w:val="00E758DE"/>
    <w:rsid w:val="00E76B72"/>
    <w:rsid w:val="00E77372"/>
    <w:rsid w:val="00E778DC"/>
    <w:rsid w:val="00E77C21"/>
    <w:rsid w:val="00E8039D"/>
    <w:rsid w:val="00E804D5"/>
    <w:rsid w:val="00E80AEF"/>
    <w:rsid w:val="00E80C3B"/>
    <w:rsid w:val="00E80D37"/>
    <w:rsid w:val="00E81317"/>
    <w:rsid w:val="00E81353"/>
    <w:rsid w:val="00E819CC"/>
    <w:rsid w:val="00E819D0"/>
    <w:rsid w:val="00E81ED0"/>
    <w:rsid w:val="00E836E3"/>
    <w:rsid w:val="00E83C0D"/>
    <w:rsid w:val="00E842A1"/>
    <w:rsid w:val="00E84461"/>
    <w:rsid w:val="00E8547F"/>
    <w:rsid w:val="00E8584A"/>
    <w:rsid w:val="00E85D79"/>
    <w:rsid w:val="00E86510"/>
    <w:rsid w:val="00E86B5E"/>
    <w:rsid w:val="00E8735B"/>
    <w:rsid w:val="00E909EB"/>
    <w:rsid w:val="00E92A27"/>
    <w:rsid w:val="00E92A84"/>
    <w:rsid w:val="00E93A79"/>
    <w:rsid w:val="00E94304"/>
    <w:rsid w:val="00E94713"/>
    <w:rsid w:val="00E94934"/>
    <w:rsid w:val="00E949BE"/>
    <w:rsid w:val="00E94DEB"/>
    <w:rsid w:val="00E95E6D"/>
    <w:rsid w:val="00E9602C"/>
    <w:rsid w:val="00E9669E"/>
    <w:rsid w:val="00E969F7"/>
    <w:rsid w:val="00E96CB5"/>
    <w:rsid w:val="00E9717B"/>
    <w:rsid w:val="00EA0A6B"/>
    <w:rsid w:val="00EA0C4C"/>
    <w:rsid w:val="00EA0D86"/>
    <w:rsid w:val="00EA1D1F"/>
    <w:rsid w:val="00EA2550"/>
    <w:rsid w:val="00EA297B"/>
    <w:rsid w:val="00EA32BD"/>
    <w:rsid w:val="00EA3676"/>
    <w:rsid w:val="00EA3E8C"/>
    <w:rsid w:val="00EA409D"/>
    <w:rsid w:val="00EA42F2"/>
    <w:rsid w:val="00EA4668"/>
    <w:rsid w:val="00EA4A90"/>
    <w:rsid w:val="00EA4BB7"/>
    <w:rsid w:val="00EA53D3"/>
    <w:rsid w:val="00EA6783"/>
    <w:rsid w:val="00EA692A"/>
    <w:rsid w:val="00EA6E4C"/>
    <w:rsid w:val="00EA7705"/>
    <w:rsid w:val="00EA7D20"/>
    <w:rsid w:val="00EB0080"/>
    <w:rsid w:val="00EB0FC7"/>
    <w:rsid w:val="00EB2AB1"/>
    <w:rsid w:val="00EB2D2A"/>
    <w:rsid w:val="00EB30F6"/>
    <w:rsid w:val="00EB3C1D"/>
    <w:rsid w:val="00EB49E6"/>
    <w:rsid w:val="00EB4FD8"/>
    <w:rsid w:val="00EB63D2"/>
    <w:rsid w:val="00EB6D0C"/>
    <w:rsid w:val="00EB7701"/>
    <w:rsid w:val="00EC038B"/>
    <w:rsid w:val="00EC0F4F"/>
    <w:rsid w:val="00EC12FB"/>
    <w:rsid w:val="00EC2B6C"/>
    <w:rsid w:val="00EC2FFD"/>
    <w:rsid w:val="00EC3235"/>
    <w:rsid w:val="00EC3BF9"/>
    <w:rsid w:val="00EC3FC0"/>
    <w:rsid w:val="00EC412E"/>
    <w:rsid w:val="00EC492E"/>
    <w:rsid w:val="00EC4976"/>
    <w:rsid w:val="00EC4CD4"/>
    <w:rsid w:val="00EC5856"/>
    <w:rsid w:val="00EC62F8"/>
    <w:rsid w:val="00EC6872"/>
    <w:rsid w:val="00EC6B79"/>
    <w:rsid w:val="00EC6CC6"/>
    <w:rsid w:val="00EC765C"/>
    <w:rsid w:val="00EC7E73"/>
    <w:rsid w:val="00ED0075"/>
    <w:rsid w:val="00ED057F"/>
    <w:rsid w:val="00ED082D"/>
    <w:rsid w:val="00ED0E42"/>
    <w:rsid w:val="00ED1776"/>
    <w:rsid w:val="00ED24D1"/>
    <w:rsid w:val="00ED38FA"/>
    <w:rsid w:val="00ED39C8"/>
    <w:rsid w:val="00ED3DF4"/>
    <w:rsid w:val="00ED42B5"/>
    <w:rsid w:val="00ED5695"/>
    <w:rsid w:val="00ED5A28"/>
    <w:rsid w:val="00ED6AFE"/>
    <w:rsid w:val="00ED6C70"/>
    <w:rsid w:val="00ED6EB2"/>
    <w:rsid w:val="00ED6ED6"/>
    <w:rsid w:val="00ED7479"/>
    <w:rsid w:val="00ED757A"/>
    <w:rsid w:val="00ED797A"/>
    <w:rsid w:val="00EE050A"/>
    <w:rsid w:val="00EE1048"/>
    <w:rsid w:val="00EE145E"/>
    <w:rsid w:val="00EE1713"/>
    <w:rsid w:val="00EE1B3E"/>
    <w:rsid w:val="00EE1C45"/>
    <w:rsid w:val="00EE1FC4"/>
    <w:rsid w:val="00EE23BB"/>
    <w:rsid w:val="00EE258A"/>
    <w:rsid w:val="00EE287B"/>
    <w:rsid w:val="00EE28C4"/>
    <w:rsid w:val="00EE31D7"/>
    <w:rsid w:val="00EE37D8"/>
    <w:rsid w:val="00EE3C43"/>
    <w:rsid w:val="00EE47CE"/>
    <w:rsid w:val="00EE4A3C"/>
    <w:rsid w:val="00EE4C11"/>
    <w:rsid w:val="00EE4C20"/>
    <w:rsid w:val="00EE4DA6"/>
    <w:rsid w:val="00EE51A8"/>
    <w:rsid w:val="00EE549A"/>
    <w:rsid w:val="00EE652E"/>
    <w:rsid w:val="00EE6DBE"/>
    <w:rsid w:val="00EE73CB"/>
    <w:rsid w:val="00EE742B"/>
    <w:rsid w:val="00EE7510"/>
    <w:rsid w:val="00EF01A2"/>
    <w:rsid w:val="00EF1439"/>
    <w:rsid w:val="00EF1A23"/>
    <w:rsid w:val="00EF245F"/>
    <w:rsid w:val="00EF3109"/>
    <w:rsid w:val="00EF322D"/>
    <w:rsid w:val="00EF4086"/>
    <w:rsid w:val="00EF40B1"/>
    <w:rsid w:val="00EF416F"/>
    <w:rsid w:val="00EF41BB"/>
    <w:rsid w:val="00EF4CD7"/>
    <w:rsid w:val="00EF4E88"/>
    <w:rsid w:val="00EF50A3"/>
    <w:rsid w:val="00EF53F2"/>
    <w:rsid w:val="00EF58AA"/>
    <w:rsid w:val="00EF590B"/>
    <w:rsid w:val="00EF5E38"/>
    <w:rsid w:val="00EF69B5"/>
    <w:rsid w:val="00EF713E"/>
    <w:rsid w:val="00EF735C"/>
    <w:rsid w:val="00EF7504"/>
    <w:rsid w:val="00EF7DCB"/>
    <w:rsid w:val="00EF7E34"/>
    <w:rsid w:val="00F0039F"/>
    <w:rsid w:val="00F0073C"/>
    <w:rsid w:val="00F00BC0"/>
    <w:rsid w:val="00F01E45"/>
    <w:rsid w:val="00F0233B"/>
    <w:rsid w:val="00F0245D"/>
    <w:rsid w:val="00F0253C"/>
    <w:rsid w:val="00F0284D"/>
    <w:rsid w:val="00F03162"/>
    <w:rsid w:val="00F0422E"/>
    <w:rsid w:val="00F0440F"/>
    <w:rsid w:val="00F04B96"/>
    <w:rsid w:val="00F04DE7"/>
    <w:rsid w:val="00F05A35"/>
    <w:rsid w:val="00F067C7"/>
    <w:rsid w:val="00F0760E"/>
    <w:rsid w:val="00F07C4B"/>
    <w:rsid w:val="00F07DAD"/>
    <w:rsid w:val="00F1009F"/>
    <w:rsid w:val="00F10774"/>
    <w:rsid w:val="00F10E89"/>
    <w:rsid w:val="00F10EE8"/>
    <w:rsid w:val="00F11927"/>
    <w:rsid w:val="00F1201E"/>
    <w:rsid w:val="00F12314"/>
    <w:rsid w:val="00F12E4E"/>
    <w:rsid w:val="00F12E94"/>
    <w:rsid w:val="00F131AD"/>
    <w:rsid w:val="00F13E03"/>
    <w:rsid w:val="00F13E85"/>
    <w:rsid w:val="00F14093"/>
    <w:rsid w:val="00F15451"/>
    <w:rsid w:val="00F15970"/>
    <w:rsid w:val="00F15D49"/>
    <w:rsid w:val="00F16969"/>
    <w:rsid w:val="00F17039"/>
    <w:rsid w:val="00F17873"/>
    <w:rsid w:val="00F2000C"/>
    <w:rsid w:val="00F20B0B"/>
    <w:rsid w:val="00F21054"/>
    <w:rsid w:val="00F213F2"/>
    <w:rsid w:val="00F2179A"/>
    <w:rsid w:val="00F21E89"/>
    <w:rsid w:val="00F2327A"/>
    <w:rsid w:val="00F239CD"/>
    <w:rsid w:val="00F24239"/>
    <w:rsid w:val="00F24A87"/>
    <w:rsid w:val="00F24D3E"/>
    <w:rsid w:val="00F24DC0"/>
    <w:rsid w:val="00F24EAF"/>
    <w:rsid w:val="00F25085"/>
    <w:rsid w:val="00F25E13"/>
    <w:rsid w:val="00F2662B"/>
    <w:rsid w:val="00F26BE1"/>
    <w:rsid w:val="00F2798C"/>
    <w:rsid w:val="00F27C95"/>
    <w:rsid w:val="00F31B12"/>
    <w:rsid w:val="00F32038"/>
    <w:rsid w:val="00F32632"/>
    <w:rsid w:val="00F32866"/>
    <w:rsid w:val="00F33371"/>
    <w:rsid w:val="00F34438"/>
    <w:rsid w:val="00F34D18"/>
    <w:rsid w:val="00F36926"/>
    <w:rsid w:val="00F370DE"/>
    <w:rsid w:val="00F37BCE"/>
    <w:rsid w:val="00F37D61"/>
    <w:rsid w:val="00F40117"/>
    <w:rsid w:val="00F40485"/>
    <w:rsid w:val="00F404A1"/>
    <w:rsid w:val="00F40941"/>
    <w:rsid w:val="00F40A78"/>
    <w:rsid w:val="00F40AD3"/>
    <w:rsid w:val="00F40CCE"/>
    <w:rsid w:val="00F41C4D"/>
    <w:rsid w:val="00F427CB"/>
    <w:rsid w:val="00F42978"/>
    <w:rsid w:val="00F429F6"/>
    <w:rsid w:val="00F430EB"/>
    <w:rsid w:val="00F4323B"/>
    <w:rsid w:val="00F4325F"/>
    <w:rsid w:val="00F43669"/>
    <w:rsid w:val="00F43D28"/>
    <w:rsid w:val="00F43EB3"/>
    <w:rsid w:val="00F44639"/>
    <w:rsid w:val="00F44DF0"/>
    <w:rsid w:val="00F4515C"/>
    <w:rsid w:val="00F45B53"/>
    <w:rsid w:val="00F45E3D"/>
    <w:rsid w:val="00F46896"/>
    <w:rsid w:val="00F47AA4"/>
    <w:rsid w:val="00F47B0A"/>
    <w:rsid w:val="00F512FD"/>
    <w:rsid w:val="00F5178C"/>
    <w:rsid w:val="00F518A5"/>
    <w:rsid w:val="00F51AD7"/>
    <w:rsid w:val="00F5316C"/>
    <w:rsid w:val="00F53C02"/>
    <w:rsid w:val="00F541DD"/>
    <w:rsid w:val="00F54B85"/>
    <w:rsid w:val="00F55640"/>
    <w:rsid w:val="00F5574E"/>
    <w:rsid w:val="00F5744C"/>
    <w:rsid w:val="00F57C04"/>
    <w:rsid w:val="00F60316"/>
    <w:rsid w:val="00F60634"/>
    <w:rsid w:val="00F609DA"/>
    <w:rsid w:val="00F611FA"/>
    <w:rsid w:val="00F623BE"/>
    <w:rsid w:val="00F6242C"/>
    <w:rsid w:val="00F625FD"/>
    <w:rsid w:val="00F62B0B"/>
    <w:rsid w:val="00F63E2A"/>
    <w:rsid w:val="00F6416A"/>
    <w:rsid w:val="00F6475A"/>
    <w:rsid w:val="00F658F2"/>
    <w:rsid w:val="00F65F91"/>
    <w:rsid w:val="00F6606A"/>
    <w:rsid w:val="00F662AD"/>
    <w:rsid w:val="00F66570"/>
    <w:rsid w:val="00F667F0"/>
    <w:rsid w:val="00F6711D"/>
    <w:rsid w:val="00F67133"/>
    <w:rsid w:val="00F67E38"/>
    <w:rsid w:val="00F67E48"/>
    <w:rsid w:val="00F702DB"/>
    <w:rsid w:val="00F70AC2"/>
    <w:rsid w:val="00F713A1"/>
    <w:rsid w:val="00F719C7"/>
    <w:rsid w:val="00F72C96"/>
    <w:rsid w:val="00F73154"/>
    <w:rsid w:val="00F73184"/>
    <w:rsid w:val="00F73509"/>
    <w:rsid w:val="00F73B99"/>
    <w:rsid w:val="00F742EF"/>
    <w:rsid w:val="00F75375"/>
    <w:rsid w:val="00F753DC"/>
    <w:rsid w:val="00F755BC"/>
    <w:rsid w:val="00F756C1"/>
    <w:rsid w:val="00F75AA9"/>
    <w:rsid w:val="00F75CD1"/>
    <w:rsid w:val="00F76402"/>
    <w:rsid w:val="00F768CD"/>
    <w:rsid w:val="00F81185"/>
    <w:rsid w:val="00F81225"/>
    <w:rsid w:val="00F8132E"/>
    <w:rsid w:val="00F8145B"/>
    <w:rsid w:val="00F8282A"/>
    <w:rsid w:val="00F82EDD"/>
    <w:rsid w:val="00F831F3"/>
    <w:rsid w:val="00F83278"/>
    <w:rsid w:val="00F839CD"/>
    <w:rsid w:val="00F83EB4"/>
    <w:rsid w:val="00F8400C"/>
    <w:rsid w:val="00F849EC"/>
    <w:rsid w:val="00F84A36"/>
    <w:rsid w:val="00F853AE"/>
    <w:rsid w:val="00F858A9"/>
    <w:rsid w:val="00F85AA2"/>
    <w:rsid w:val="00F85E16"/>
    <w:rsid w:val="00F85E65"/>
    <w:rsid w:val="00F86556"/>
    <w:rsid w:val="00F866DB"/>
    <w:rsid w:val="00F87005"/>
    <w:rsid w:val="00F872C2"/>
    <w:rsid w:val="00F874A8"/>
    <w:rsid w:val="00F87580"/>
    <w:rsid w:val="00F876C2"/>
    <w:rsid w:val="00F8792E"/>
    <w:rsid w:val="00F904C6"/>
    <w:rsid w:val="00F90520"/>
    <w:rsid w:val="00F91527"/>
    <w:rsid w:val="00F9187C"/>
    <w:rsid w:val="00F91998"/>
    <w:rsid w:val="00F91A3D"/>
    <w:rsid w:val="00F92092"/>
    <w:rsid w:val="00F9272A"/>
    <w:rsid w:val="00F9285B"/>
    <w:rsid w:val="00F92A72"/>
    <w:rsid w:val="00F92D76"/>
    <w:rsid w:val="00F9379F"/>
    <w:rsid w:val="00F93BF8"/>
    <w:rsid w:val="00F93EA0"/>
    <w:rsid w:val="00F94605"/>
    <w:rsid w:val="00F946E7"/>
    <w:rsid w:val="00F95223"/>
    <w:rsid w:val="00F957E8"/>
    <w:rsid w:val="00F95A9C"/>
    <w:rsid w:val="00F968FB"/>
    <w:rsid w:val="00F96BC0"/>
    <w:rsid w:val="00F96C75"/>
    <w:rsid w:val="00F96E32"/>
    <w:rsid w:val="00F97DD8"/>
    <w:rsid w:val="00FA06F8"/>
    <w:rsid w:val="00FA11C1"/>
    <w:rsid w:val="00FA1EBD"/>
    <w:rsid w:val="00FA2377"/>
    <w:rsid w:val="00FA25DB"/>
    <w:rsid w:val="00FA2616"/>
    <w:rsid w:val="00FA35C3"/>
    <w:rsid w:val="00FA415A"/>
    <w:rsid w:val="00FA416A"/>
    <w:rsid w:val="00FA4439"/>
    <w:rsid w:val="00FA47D8"/>
    <w:rsid w:val="00FA4FCD"/>
    <w:rsid w:val="00FA5579"/>
    <w:rsid w:val="00FA5D75"/>
    <w:rsid w:val="00FA65DA"/>
    <w:rsid w:val="00FA676A"/>
    <w:rsid w:val="00FA7747"/>
    <w:rsid w:val="00FB029E"/>
    <w:rsid w:val="00FB0322"/>
    <w:rsid w:val="00FB1864"/>
    <w:rsid w:val="00FB1928"/>
    <w:rsid w:val="00FB26DC"/>
    <w:rsid w:val="00FB2D40"/>
    <w:rsid w:val="00FB3A67"/>
    <w:rsid w:val="00FB416A"/>
    <w:rsid w:val="00FB49B3"/>
    <w:rsid w:val="00FB59A8"/>
    <w:rsid w:val="00FB5A28"/>
    <w:rsid w:val="00FB5D89"/>
    <w:rsid w:val="00FB5F83"/>
    <w:rsid w:val="00FB6F33"/>
    <w:rsid w:val="00FB7BBF"/>
    <w:rsid w:val="00FC0078"/>
    <w:rsid w:val="00FC0604"/>
    <w:rsid w:val="00FC172A"/>
    <w:rsid w:val="00FC1C44"/>
    <w:rsid w:val="00FC1E10"/>
    <w:rsid w:val="00FC314A"/>
    <w:rsid w:val="00FC335B"/>
    <w:rsid w:val="00FC33E6"/>
    <w:rsid w:val="00FC34BD"/>
    <w:rsid w:val="00FC3C36"/>
    <w:rsid w:val="00FC3CA0"/>
    <w:rsid w:val="00FC5182"/>
    <w:rsid w:val="00FC58FC"/>
    <w:rsid w:val="00FC598E"/>
    <w:rsid w:val="00FC626E"/>
    <w:rsid w:val="00FC6C0B"/>
    <w:rsid w:val="00FC6F6F"/>
    <w:rsid w:val="00FC74D9"/>
    <w:rsid w:val="00FC74E0"/>
    <w:rsid w:val="00FC7615"/>
    <w:rsid w:val="00FC771A"/>
    <w:rsid w:val="00FC787F"/>
    <w:rsid w:val="00FC7A9E"/>
    <w:rsid w:val="00FC7BEC"/>
    <w:rsid w:val="00FD0109"/>
    <w:rsid w:val="00FD0300"/>
    <w:rsid w:val="00FD128F"/>
    <w:rsid w:val="00FD2344"/>
    <w:rsid w:val="00FD269F"/>
    <w:rsid w:val="00FD3453"/>
    <w:rsid w:val="00FD4A56"/>
    <w:rsid w:val="00FD5733"/>
    <w:rsid w:val="00FD5A74"/>
    <w:rsid w:val="00FD5D7F"/>
    <w:rsid w:val="00FD5DD2"/>
    <w:rsid w:val="00FD606C"/>
    <w:rsid w:val="00FD6102"/>
    <w:rsid w:val="00FD62F3"/>
    <w:rsid w:val="00FD6D19"/>
    <w:rsid w:val="00FD7248"/>
    <w:rsid w:val="00FD7688"/>
    <w:rsid w:val="00FD7C61"/>
    <w:rsid w:val="00FD7EE3"/>
    <w:rsid w:val="00FD7FBD"/>
    <w:rsid w:val="00FE10DB"/>
    <w:rsid w:val="00FE1240"/>
    <w:rsid w:val="00FE18E1"/>
    <w:rsid w:val="00FE19FF"/>
    <w:rsid w:val="00FE1B98"/>
    <w:rsid w:val="00FE22A5"/>
    <w:rsid w:val="00FE3512"/>
    <w:rsid w:val="00FE3958"/>
    <w:rsid w:val="00FE3AAC"/>
    <w:rsid w:val="00FE3CFA"/>
    <w:rsid w:val="00FE4293"/>
    <w:rsid w:val="00FE46F7"/>
    <w:rsid w:val="00FE4EE2"/>
    <w:rsid w:val="00FE4F16"/>
    <w:rsid w:val="00FE4F74"/>
    <w:rsid w:val="00FE51AE"/>
    <w:rsid w:val="00FE52EA"/>
    <w:rsid w:val="00FE68A9"/>
    <w:rsid w:val="00FE6AF3"/>
    <w:rsid w:val="00FE6D3E"/>
    <w:rsid w:val="00FE7009"/>
    <w:rsid w:val="00FE7875"/>
    <w:rsid w:val="00FF09E9"/>
    <w:rsid w:val="00FF0DDB"/>
    <w:rsid w:val="00FF0EEC"/>
    <w:rsid w:val="00FF0F7D"/>
    <w:rsid w:val="00FF0F9A"/>
    <w:rsid w:val="00FF1838"/>
    <w:rsid w:val="00FF1A6E"/>
    <w:rsid w:val="00FF1CBF"/>
    <w:rsid w:val="00FF21CB"/>
    <w:rsid w:val="00FF284C"/>
    <w:rsid w:val="00FF2F9F"/>
    <w:rsid w:val="00FF3897"/>
    <w:rsid w:val="00FF3AE1"/>
    <w:rsid w:val="00FF6411"/>
    <w:rsid w:val="00FF6560"/>
    <w:rsid w:val="00FF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B12EFD4"/>
  <w15:chartTrackingRefBased/>
  <w15:docId w15:val="{0378E469-C47E-4D04-B727-467F198E6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414"/>
      </w:tabs>
      <w:ind w:left="414" w:hanging="360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1Char1">
    <w:name w:val="Heading 1 Char1"/>
    <w:uiPriority w:val="99"/>
    <w:rsid w:val="003317D7"/>
    <w:rPr>
      <w:rFonts w:ascii="Arial" w:hAnsi="Arial"/>
      <w:b/>
      <w:sz w:val="18"/>
      <w:u w:val="single"/>
      <w:shd w:val="solid" w:color="FFFFFF" w:fill="FFFFFF"/>
    </w:rPr>
  </w:style>
  <w:style w:type="character" w:customStyle="1" w:styleId="Heading2Char1">
    <w:name w:val="Heading 2 Char1"/>
    <w:rsid w:val="003317D7"/>
    <w:rPr>
      <w:rFonts w:ascii="Arial" w:hAnsi="Arial"/>
      <w:b/>
      <w:sz w:val="18"/>
    </w:rPr>
  </w:style>
  <w:style w:type="character" w:customStyle="1" w:styleId="Heading3Char1">
    <w:name w:val="Heading 3 Char1"/>
    <w:uiPriority w:val="99"/>
    <w:rsid w:val="003317D7"/>
    <w:rPr>
      <w:rFonts w:ascii="Arial" w:hAnsi="Arial"/>
      <w:i/>
      <w:sz w:val="18"/>
    </w:rPr>
  </w:style>
  <w:style w:type="character" w:customStyle="1" w:styleId="Heading4Char1">
    <w:name w:val="Heading 4 Char1"/>
    <w:uiPriority w:val="99"/>
    <w:rsid w:val="003317D7"/>
    <w:rPr>
      <w:rFonts w:ascii="Arial" w:hAnsi="Arial"/>
      <w:b/>
      <w:sz w:val="18"/>
    </w:rPr>
  </w:style>
  <w:style w:type="character" w:customStyle="1" w:styleId="Heading5Char1">
    <w:name w:val="Heading 5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6Char1">
    <w:name w:val="Heading 6 Char1"/>
    <w:uiPriority w:val="99"/>
    <w:rsid w:val="003317D7"/>
    <w:rPr>
      <w:rFonts w:ascii="Times New Roman" w:hAnsi="Times New Roman"/>
      <w:b/>
      <w:sz w:val="32"/>
      <w:u w:val="single"/>
    </w:rPr>
  </w:style>
  <w:style w:type="character" w:customStyle="1" w:styleId="Heading7Char1">
    <w:name w:val="Heading 7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ing8Char1">
    <w:name w:val="Heading 8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9Char1">
    <w:name w:val="Heading 9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erChar1">
    <w:name w:val="Header Char1"/>
    <w:uiPriority w:val="99"/>
    <w:rsid w:val="003317D7"/>
    <w:rPr>
      <w:rFonts w:ascii="Arial" w:hAnsi="Arial"/>
      <w:sz w:val="18"/>
    </w:rPr>
  </w:style>
  <w:style w:type="character" w:customStyle="1" w:styleId="FooterChar1">
    <w:name w:val="Footer Char1"/>
    <w:uiPriority w:val="99"/>
    <w:rsid w:val="003317D7"/>
    <w:rPr>
      <w:rFonts w:ascii="Arial" w:hAnsi="Arial"/>
      <w:sz w:val="18"/>
    </w:rPr>
  </w:style>
  <w:style w:type="character" w:customStyle="1" w:styleId="BodyTextFirstIndentChar1">
    <w:name w:val="Body Text First Indent Char1"/>
    <w:uiPriority w:val="99"/>
    <w:rsid w:val="003317D7"/>
    <w:rPr>
      <w:rFonts w:ascii="Arial" w:hAnsi="Arial"/>
      <w:sz w:val="18"/>
    </w:rPr>
  </w:style>
  <w:style w:type="character" w:customStyle="1" w:styleId="BodyTextIndentChar1">
    <w:name w:val="Body Text Indent Char1"/>
    <w:aliases w:val="i Char1"/>
    <w:uiPriority w:val="99"/>
    <w:rsid w:val="003317D7"/>
    <w:rPr>
      <w:rFonts w:ascii="Arial" w:hAnsi="Arial"/>
      <w:sz w:val="18"/>
    </w:rPr>
  </w:style>
  <w:style w:type="character" w:customStyle="1" w:styleId="BodyTextFirstIndent2Char1">
    <w:name w:val="Body Text First Indent 2 Char1"/>
    <w:uiPriority w:val="99"/>
    <w:rsid w:val="003317D7"/>
    <w:rPr>
      <w:rFonts w:ascii="Arial" w:hAnsi="Arial" w:cs="Times New Roman"/>
      <w:sz w:val="18"/>
      <w:szCs w:val="18"/>
      <w:lang w:bidi="th-TH"/>
    </w:rPr>
  </w:style>
  <w:style w:type="character" w:customStyle="1" w:styleId="BodyText2Char1">
    <w:name w:val="Body Text 2 Char1"/>
    <w:uiPriority w:val="99"/>
    <w:rsid w:val="003317D7"/>
    <w:rPr>
      <w:rFonts w:ascii="Book Antiqua" w:hAnsi="Book Antiqua"/>
    </w:rPr>
  </w:style>
  <w:style w:type="character" w:customStyle="1" w:styleId="BodyText3Char1">
    <w:name w:val="Body Text 3 Char1"/>
    <w:uiPriority w:val="99"/>
    <w:rsid w:val="003317D7"/>
    <w:rPr>
      <w:rFonts w:ascii="Times New Roman" w:hAnsi="Times New Roman"/>
      <w:sz w:val="30"/>
    </w:rPr>
  </w:style>
  <w:style w:type="character" w:customStyle="1" w:styleId="BodyTextIndent2Char1">
    <w:name w:val="Body Text Indent 2 Char1"/>
    <w:uiPriority w:val="99"/>
    <w:rsid w:val="003317D7"/>
    <w:rPr>
      <w:rFonts w:ascii="Times New Roman" w:hAnsi="Times New Roman"/>
      <w:sz w:val="30"/>
    </w:rPr>
  </w:style>
  <w:style w:type="character" w:customStyle="1" w:styleId="SignatureChar1">
    <w:name w:val="Signature Char1"/>
    <w:uiPriority w:val="99"/>
    <w:rsid w:val="003317D7"/>
    <w:rPr>
      <w:rFonts w:ascii="Arial" w:hAnsi="Arial"/>
      <w:sz w:val="18"/>
    </w:rPr>
  </w:style>
  <w:style w:type="character" w:customStyle="1" w:styleId="CharChar22">
    <w:name w:val="Char Char22"/>
    <w:uiPriority w:val="99"/>
    <w:rsid w:val="003317D7"/>
    <w:rPr>
      <w:rFonts w:ascii="Arial" w:hAnsi="Arial"/>
      <w:b/>
      <w:sz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uiPriority w:val="99"/>
    <w:rsid w:val="003317D7"/>
    <w:rPr>
      <w:rFonts w:ascii="Arial" w:hAnsi="Arial"/>
      <w:b/>
      <w:sz w:val="18"/>
    </w:rPr>
  </w:style>
  <w:style w:type="character" w:customStyle="1" w:styleId="CharChar20">
    <w:name w:val="Char Char20"/>
    <w:uiPriority w:val="99"/>
    <w:rsid w:val="003317D7"/>
    <w:rPr>
      <w:rFonts w:ascii="Arial" w:hAnsi="Arial"/>
      <w:i/>
      <w:sz w:val="18"/>
    </w:rPr>
  </w:style>
  <w:style w:type="character" w:customStyle="1" w:styleId="atn">
    <w:name w:val="atn"/>
    <w:uiPriority w:val="99"/>
    <w:rsid w:val="003317D7"/>
    <w:rPr>
      <w:rFonts w:cs="Times New Roman"/>
    </w:rPr>
  </w:style>
  <w:style w:type="character" w:styleId="Emphasis">
    <w:name w:val="Emphasis"/>
    <w:uiPriority w:val="20"/>
    <w:qFormat/>
    <w:rsid w:val="003317D7"/>
    <w:rPr>
      <w:rFonts w:cs="Times New Roman"/>
      <w:color w:val="auto"/>
    </w:rPr>
  </w:style>
  <w:style w:type="character" w:customStyle="1" w:styleId="st1">
    <w:name w:val="st1"/>
    <w:uiPriority w:val="99"/>
    <w:rsid w:val="003317D7"/>
    <w:rPr>
      <w:rFonts w:cs="Times New Roman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3317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39B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F39B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F39B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F39B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F39B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F39B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F39B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F39B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F39B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4F39B6"/>
  </w:style>
  <w:style w:type="table" w:styleId="Table3Deffects2">
    <w:name w:val="Table 3D effects 2"/>
    <w:basedOn w:val="TableNormal"/>
    <w:locked/>
    <w:rsid w:val="004F39B6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4F39B6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F39B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locked/>
    <w:rsid w:val="004F39B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F39B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F39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4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4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4775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747751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74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E10DF-4609-4390-86C9-F7C9D5FE3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410</Words>
  <Characters>1625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Somjai, Nigonyanont</cp:lastModifiedBy>
  <cp:revision>3</cp:revision>
  <cp:lastPrinted>2019-11-11T04:21:00Z</cp:lastPrinted>
  <dcterms:created xsi:type="dcterms:W3CDTF">2019-11-12T10:36:00Z</dcterms:created>
  <dcterms:modified xsi:type="dcterms:W3CDTF">2019-11-12T10:39:00Z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