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66918" w14:textId="77777777" w:rsidR="00B036A2" w:rsidRPr="00904E4C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904E4C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904E4C">
        <w:rPr>
          <w:rFonts w:ascii="Angsana New" w:hAnsi="Angsana New"/>
          <w:b w:val="0"/>
          <w:bCs/>
          <w:sz w:val="30"/>
          <w:szCs w:val="30"/>
        </w:rPr>
        <w:tab/>
      </w:r>
      <w:r w:rsidRPr="00904E4C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904E4C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904E4C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5C1DD132" w14:textId="77777777" w:rsidR="00CA2370" w:rsidRPr="00904E4C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EEF51E3" w14:textId="77777777" w:rsidR="00CA2370" w:rsidRPr="00904E4C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2572CB" w14:textId="77777777" w:rsidR="00CA2370" w:rsidRPr="00904E4C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3DB19D01" w14:textId="77777777" w:rsidR="00CA2370" w:rsidRPr="00904E4C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61E0FF3C" w14:textId="77777777" w:rsidR="00CA2370" w:rsidRPr="00904E4C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904E4C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77777777" w:rsidR="00CA2370" w:rsidRPr="00904E4C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val="en-US" w:bidi="th-TH"/>
        </w:rPr>
        <w:t>ส่วนปรับปรุงอาคารเช่าและ</w:t>
      </w:r>
      <w:r w:rsidR="00B036A2" w:rsidRPr="00904E4C">
        <w:rPr>
          <w:rFonts w:ascii="Angsana New" w:hAnsi="Angsana New"/>
          <w:sz w:val="30"/>
          <w:szCs w:val="30"/>
          <w:cs/>
          <w:lang w:bidi="th-TH"/>
        </w:rPr>
        <w:t>อุปกรณ์</w:t>
      </w:r>
    </w:p>
    <w:p w14:paraId="588359C8" w14:textId="77777777" w:rsidR="003F491D" w:rsidRPr="00904E4C" w:rsidRDefault="003F491D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val="en-US"/>
        </w:rPr>
        <w:t>ประมาณการหนี้สินสำหรับผลประโยชน์พนักงาน</w:t>
      </w:r>
    </w:p>
    <w:p w14:paraId="421823E6" w14:textId="77777777" w:rsidR="00CA2370" w:rsidRPr="00904E4C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33260B04" w14:textId="77777777" w:rsidR="00462A98" w:rsidRPr="00904E4C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DA11D5" w:rsidRPr="00904E4C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8D4684" w:rsidRPr="00904E4C">
        <w:rPr>
          <w:rFonts w:ascii="Angsana New" w:hAnsi="Angsana New" w:hint="cs"/>
          <w:sz w:val="30"/>
          <w:szCs w:val="30"/>
          <w:cs/>
          <w:lang w:bidi="th-TH"/>
        </w:rPr>
        <w:t>การจำแนก</w:t>
      </w:r>
      <w:r w:rsidR="00DA11D5" w:rsidRPr="00904E4C">
        <w:rPr>
          <w:rFonts w:ascii="Angsana New" w:hAnsi="Angsana New" w:hint="cs"/>
          <w:sz w:val="30"/>
          <w:szCs w:val="30"/>
          <w:cs/>
          <w:lang w:bidi="th-TH"/>
        </w:rPr>
        <w:t>รายได้</w:t>
      </w:r>
    </w:p>
    <w:p w14:paraId="558177D6" w14:textId="77777777" w:rsidR="00962CEF" w:rsidRPr="00904E4C" w:rsidRDefault="00DA11D5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62DF2F59" w14:textId="77777777" w:rsidR="00CA2370" w:rsidRPr="00904E4C" w:rsidRDefault="00050D39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602C00" w:rsidRPr="00904E4C">
        <w:rPr>
          <w:rFonts w:ascii="Angsana New" w:hAnsi="Angsana New"/>
          <w:sz w:val="30"/>
          <w:szCs w:val="30"/>
          <w:cs/>
          <w:lang w:bidi="th-TH"/>
        </w:rPr>
        <w:t>ต่อหุ้น</w:t>
      </w:r>
    </w:p>
    <w:p w14:paraId="272844AC" w14:textId="77777777" w:rsidR="00F44639" w:rsidRPr="00904E4C" w:rsidRDefault="00F44639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4EDF3E12" w14:textId="77777777" w:rsidR="00991995" w:rsidRPr="00904E4C" w:rsidRDefault="00991995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55D0C3B" w14:textId="77777777" w:rsidR="00602C00" w:rsidRPr="00904E4C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E593A08" w14:textId="77777777" w:rsidR="009A1642" w:rsidRPr="00904E4C" w:rsidRDefault="009A1642" w:rsidP="009A1642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904E4C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ADBAEDF" w14:textId="77777777" w:rsidR="00405E43" w:rsidRPr="00904E4C" w:rsidRDefault="00405E43" w:rsidP="0093044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48D05AC8" w14:textId="77777777" w:rsidR="005B0722" w:rsidRPr="00904E4C" w:rsidRDefault="005B0722" w:rsidP="00CB711F">
      <w:pPr>
        <w:pStyle w:val="index"/>
        <w:tabs>
          <w:tab w:val="clear" w:pos="1134"/>
        </w:tabs>
        <w:spacing w:after="0" w:line="240" w:lineRule="auto"/>
        <w:ind w:left="162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C378637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br w:type="page"/>
      </w:r>
      <w:r w:rsidRPr="00904E4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851DB27" w14:textId="42A6C86F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904E4C">
        <w:rPr>
          <w:rFonts w:ascii="Angsana New" w:hAnsi="Angsana New" w:cs="Angsana New"/>
          <w:sz w:val="30"/>
          <w:szCs w:val="30"/>
          <w:cs/>
        </w:rPr>
        <w:t>รเงินจากคณะกรรมการเมื่อวันที่</w:t>
      </w:r>
      <w:r w:rsidR="00E26BB0" w:rsidRPr="00904E4C">
        <w:rPr>
          <w:rFonts w:ascii="Angsana New" w:hAnsi="Angsana New" w:cs="Angsana New"/>
          <w:sz w:val="30"/>
          <w:szCs w:val="30"/>
        </w:rPr>
        <w:t xml:space="preserve"> </w:t>
      </w:r>
      <w:r w:rsidR="007A7E12" w:rsidRPr="00904E4C">
        <w:rPr>
          <w:rFonts w:ascii="Angsana New" w:hAnsi="Angsana New" w:cs="Angsana New"/>
          <w:sz w:val="30"/>
          <w:szCs w:val="30"/>
        </w:rPr>
        <w:t>1</w:t>
      </w:r>
      <w:r w:rsidR="00D86CAB" w:rsidRPr="00904E4C">
        <w:rPr>
          <w:rFonts w:ascii="Angsana New" w:hAnsi="Angsana New" w:cs="Angsana New"/>
          <w:sz w:val="30"/>
          <w:szCs w:val="30"/>
        </w:rPr>
        <w:t>2</w:t>
      </w:r>
      <w:r w:rsidR="00E26BB0" w:rsidRPr="00904E4C">
        <w:rPr>
          <w:rFonts w:ascii="Angsana New" w:hAnsi="Angsana New" w:cs="Angsana New"/>
          <w:sz w:val="30"/>
          <w:szCs w:val="30"/>
        </w:rPr>
        <w:t xml:space="preserve"> </w:t>
      </w:r>
      <w:r w:rsidR="00D86CAB" w:rsidRPr="00904E4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E26BB0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6BB0" w:rsidRPr="00904E4C">
        <w:rPr>
          <w:rFonts w:ascii="Angsana New" w:hAnsi="Angsana New" w:cs="Angsana New"/>
          <w:sz w:val="30"/>
          <w:szCs w:val="30"/>
        </w:rPr>
        <w:t>25</w:t>
      </w:r>
      <w:r w:rsidR="00C242A1" w:rsidRPr="00904E4C">
        <w:rPr>
          <w:rFonts w:ascii="Angsana New" w:hAnsi="Angsana New" w:cs="Angsana New"/>
          <w:sz w:val="30"/>
          <w:szCs w:val="30"/>
        </w:rPr>
        <w:t>62</w:t>
      </w:r>
    </w:p>
    <w:p w14:paraId="17511EB1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E1336A2" w14:textId="77777777" w:rsidR="00B036A2" w:rsidRPr="00904E4C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904E4C" w:rsidRDefault="00B036A2" w:rsidP="00D50A39">
      <w:pPr>
        <w:rPr>
          <w:rFonts w:ascii="Angsana New" w:hAnsi="Angsana New" w:cs="Angsana New"/>
          <w:sz w:val="30"/>
          <w:szCs w:val="30"/>
          <w:cs/>
        </w:rPr>
      </w:pPr>
    </w:p>
    <w:p w14:paraId="0BAB93C7" w14:textId="77777777" w:rsidR="00573FEB" w:rsidRPr="00904E4C" w:rsidRDefault="00F44639" w:rsidP="00573FEB">
      <w:pPr>
        <w:pStyle w:val="block"/>
        <w:spacing w:after="0" w:line="240" w:lineRule="atLeast"/>
        <w:ind w:left="540" w:right="-45"/>
        <w:rPr>
          <w:rFonts w:ascii="Angsana New" w:hAnsi="Angsana New"/>
          <w:sz w:val="30"/>
          <w:szCs w:val="30"/>
        </w:rPr>
      </w:pPr>
      <w:r w:rsidRPr="00904E4C">
        <w:rPr>
          <w:rFonts w:ascii="Angsana New" w:hAnsi="Angsana New" w:hint="cs"/>
          <w:sz w:val="30"/>
          <w:szCs w:val="30"/>
          <w:cs/>
        </w:rPr>
        <w:t>กลุ่ม</w:t>
      </w:r>
      <w:r w:rsidR="00283D0D" w:rsidRPr="00904E4C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A2728B" w:rsidRPr="00904E4C">
        <w:rPr>
          <w:rFonts w:ascii="Angsana New" w:hAnsi="Angsana New"/>
          <w:sz w:val="30"/>
          <w:szCs w:val="30"/>
          <w:cs/>
        </w:rPr>
        <w:t>การจำหน่ายและให้บริการซ่อม</w:t>
      </w:r>
      <w:r w:rsidR="006A2C0B" w:rsidRPr="00904E4C">
        <w:rPr>
          <w:rFonts w:ascii="Angsana New" w:hAnsi="Angsana New"/>
          <w:sz w:val="30"/>
          <w:szCs w:val="30"/>
          <w:cs/>
        </w:rPr>
        <w:t>เครื่อง</w:t>
      </w:r>
      <w:r w:rsidR="00B036A2" w:rsidRPr="00904E4C">
        <w:rPr>
          <w:rFonts w:ascii="Angsana New" w:hAnsi="Angsana New"/>
          <w:sz w:val="30"/>
          <w:szCs w:val="30"/>
          <w:cs/>
        </w:rPr>
        <w:t>คอมพิวเตอร์</w:t>
      </w:r>
      <w:r w:rsidR="000D4E5E" w:rsidRPr="00904E4C">
        <w:rPr>
          <w:rFonts w:ascii="Angsana New" w:hAnsi="Angsana New" w:hint="cs"/>
          <w:sz w:val="30"/>
          <w:szCs w:val="30"/>
          <w:cs/>
          <w:lang w:bidi="th-TH"/>
        </w:rPr>
        <w:t xml:space="preserve"> มือถือ </w:t>
      </w:r>
      <w:r w:rsidR="00B036A2" w:rsidRPr="00904E4C">
        <w:rPr>
          <w:rFonts w:ascii="Angsana New" w:hAnsi="Angsana New"/>
          <w:sz w:val="30"/>
          <w:szCs w:val="30"/>
          <w:cs/>
        </w:rPr>
        <w:t>และอุปกรณ์</w:t>
      </w:r>
      <w:r w:rsidR="00283D0D" w:rsidRPr="00904E4C">
        <w:rPr>
          <w:rFonts w:ascii="Angsana New" w:hAnsi="Angsana New"/>
          <w:sz w:val="30"/>
          <w:szCs w:val="30"/>
          <w:cs/>
        </w:rPr>
        <w:t xml:space="preserve"> </w:t>
      </w:r>
    </w:p>
    <w:p w14:paraId="5050E054" w14:textId="02DDD103" w:rsidR="00573FEB" w:rsidRDefault="009B69E4" w:rsidP="00D14361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04E4C">
        <w:rPr>
          <w:rFonts w:ascii="Angsana New" w:hAnsi="Angsana New"/>
          <w:sz w:val="30"/>
          <w:szCs w:val="30"/>
        </w:rPr>
        <w:br/>
      </w:r>
      <w:r w:rsidR="00573FEB" w:rsidRPr="00904E4C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73FEB" w:rsidRPr="00904E4C">
        <w:rPr>
          <w:rFonts w:ascii="Angsana New" w:hAnsi="Angsana New"/>
          <w:sz w:val="30"/>
          <w:szCs w:val="30"/>
          <w:cs/>
        </w:rPr>
        <w:t xml:space="preserve"> </w:t>
      </w:r>
      <w:r w:rsidR="00573FEB" w:rsidRPr="00904E4C">
        <w:rPr>
          <w:rFonts w:ascii="Angsana New" w:hAnsi="Angsana New"/>
          <w:sz w:val="30"/>
          <w:szCs w:val="30"/>
        </w:rPr>
        <w:t>25</w:t>
      </w:r>
      <w:r w:rsidR="00573FEB" w:rsidRPr="00904E4C">
        <w:rPr>
          <w:rFonts w:ascii="Angsana New" w:hAnsi="Angsana New"/>
          <w:sz w:val="30"/>
          <w:szCs w:val="30"/>
          <w:cs/>
        </w:rPr>
        <w:t xml:space="preserve"> </w:t>
      </w:r>
      <w:r w:rsidR="00573FEB" w:rsidRPr="00904E4C">
        <w:rPr>
          <w:rFonts w:ascii="Angsana New" w:hAnsi="Angsana New" w:hint="cs"/>
          <w:sz w:val="30"/>
          <w:szCs w:val="30"/>
          <w:cs/>
        </w:rPr>
        <w:t>เมษายน</w:t>
      </w:r>
      <w:r w:rsidR="00573FEB" w:rsidRPr="00904E4C">
        <w:rPr>
          <w:rFonts w:ascii="Angsana New" w:hAnsi="Angsana New"/>
          <w:sz w:val="30"/>
          <w:szCs w:val="30"/>
          <w:cs/>
        </w:rPr>
        <w:t xml:space="preserve"> 256</w:t>
      </w:r>
      <w:r w:rsidR="00573FEB" w:rsidRPr="00904E4C">
        <w:rPr>
          <w:rFonts w:ascii="Angsana New" w:hAnsi="Angsana New"/>
          <w:sz w:val="30"/>
          <w:szCs w:val="30"/>
        </w:rPr>
        <w:t>2</w:t>
      </w:r>
      <w:r w:rsidR="00573FEB" w:rsidRPr="00904E4C">
        <w:rPr>
          <w:rFonts w:ascii="Angsana New" w:hAnsi="Angsana New"/>
          <w:sz w:val="30"/>
          <w:szCs w:val="30"/>
          <w:cs/>
        </w:rPr>
        <w:t xml:space="preserve"> </w:t>
      </w:r>
      <w:r w:rsidR="00573FEB" w:rsidRPr="00904E4C">
        <w:rPr>
          <w:rFonts w:ascii="Angsana New" w:hAnsi="Angsana New" w:hint="cs"/>
          <w:sz w:val="30"/>
          <w:szCs w:val="30"/>
          <w:cs/>
        </w:rPr>
        <w:t>บริษัทได้จดทะเบียนการแปรสภาพเป็นนิติบุคคลตามพระราชบัญญัติบริษัทมหาชน</w:t>
      </w:r>
      <w:r w:rsidR="00573FEB" w:rsidRPr="00904E4C">
        <w:rPr>
          <w:rFonts w:ascii="Angsana New" w:hAnsi="Angsana New"/>
          <w:sz w:val="30"/>
          <w:szCs w:val="30"/>
        </w:rPr>
        <w:br/>
      </w:r>
      <w:r w:rsidR="00573FEB" w:rsidRPr="00904E4C">
        <w:rPr>
          <w:rFonts w:ascii="Angsana New" w:hAnsi="Angsana New" w:hint="cs"/>
          <w:sz w:val="30"/>
          <w:szCs w:val="30"/>
          <w:cs/>
        </w:rPr>
        <w:t>จำกัด</w:t>
      </w:r>
      <w:r w:rsidR="00573FEB" w:rsidRPr="00904E4C">
        <w:rPr>
          <w:rFonts w:ascii="Angsana New" w:hAnsi="Angsana New"/>
          <w:sz w:val="30"/>
          <w:szCs w:val="30"/>
          <w:cs/>
        </w:rPr>
        <w:t xml:space="preserve"> </w:t>
      </w:r>
      <w:r w:rsidR="00573FEB" w:rsidRPr="00904E4C">
        <w:rPr>
          <w:rFonts w:ascii="Angsana New" w:hAnsi="Angsana New" w:hint="cs"/>
          <w:sz w:val="30"/>
          <w:szCs w:val="30"/>
          <w:cs/>
        </w:rPr>
        <w:t>พ</w:t>
      </w:r>
      <w:r w:rsidR="00573FEB" w:rsidRPr="00904E4C">
        <w:rPr>
          <w:rFonts w:ascii="Angsana New" w:hAnsi="Angsana New"/>
          <w:sz w:val="30"/>
          <w:szCs w:val="30"/>
          <w:cs/>
        </w:rPr>
        <w:t>.</w:t>
      </w:r>
      <w:r w:rsidR="00573FEB" w:rsidRPr="00904E4C">
        <w:rPr>
          <w:rFonts w:ascii="Angsana New" w:hAnsi="Angsana New" w:hint="cs"/>
          <w:sz w:val="30"/>
          <w:szCs w:val="30"/>
          <w:cs/>
        </w:rPr>
        <w:t>ศ</w:t>
      </w:r>
      <w:r w:rsidR="00573FEB" w:rsidRPr="00904E4C">
        <w:rPr>
          <w:rFonts w:ascii="Angsana New" w:hAnsi="Angsana New"/>
          <w:sz w:val="30"/>
          <w:szCs w:val="30"/>
          <w:cs/>
        </w:rPr>
        <w:t xml:space="preserve">. 2535 </w:t>
      </w:r>
      <w:r w:rsidR="00573FEB" w:rsidRPr="00904E4C">
        <w:rPr>
          <w:rFonts w:ascii="Angsana New" w:hAnsi="Angsana New" w:hint="cs"/>
          <w:sz w:val="30"/>
          <w:szCs w:val="30"/>
          <w:cs/>
        </w:rPr>
        <w:t>และเปลี่ยนชื่อบริษัทเป็นบริษัท</w:t>
      </w:r>
      <w:r w:rsidR="00573FEB" w:rsidRPr="00904E4C">
        <w:rPr>
          <w:rFonts w:ascii="Angsana New" w:hAnsi="Angsana New"/>
          <w:sz w:val="30"/>
          <w:szCs w:val="30"/>
          <w:cs/>
        </w:rPr>
        <w:t xml:space="preserve"> </w:t>
      </w:r>
      <w:r w:rsidR="00573FEB" w:rsidRPr="00904E4C">
        <w:rPr>
          <w:rFonts w:ascii="Angsana New" w:hAnsi="Angsana New" w:hint="cs"/>
          <w:sz w:val="30"/>
          <w:szCs w:val="30"/>
          <w:cs/>
        </w:rPr>
        <w:t>คอปเปอร์</w:t>
      </w:r>
      <w:r w:rsidR="00573FEB" w:rsidRPr="00904E4C">
        <w:rPr>
          <w:rFonts w:ascii="Angsana New" w:hAnsi="Angsana New"/>
          <w:sz w:val="30"/>
          <w:szCs w:val="30"/>
        </w:rPr>
        <w:t xml:space="preserve"> </w:t>
      </w:r>
      <w:r w:rsidR="00573FEB" w:rsidRPr="00904E4C">
        <w:rPr>
          <w:rFonts w:ascii="Angsana New" w:hAnsi="Angsana New" w:hint="cs"/>
          <w:sz w:val="30"/>
          <w:szCs w:val="30"/>
          <w:cs/>
        </w:rPr>
        <w:t>ไวร์ด</w:t>
      </w:r>
      <w:r w:rsidR="00573FEB" w:rsidRPr="00904E4C">
        <w:rPr>
          <w:rFonts w:ascii="Angsana New" w:hAnsi="Angsana New"/>
          <w:sz w:val="30"/>
          <w:szCs w:val="30"/>
          <w:cs/>
        </w:rPr>
        <w:t xml:space="preserve"> </w:t>
      </w:r>
      <w:r w:rsidR="00573FEB" w:rsidRPr="00904E4C">
        <w:rPr>
          <w:rFonts w:ascii="Angsana New" w:hAnsi="Angsana New" w:hint="cs"/>
          <w:sz w:val="30"/>
          <w:szCs w:val="30"/>
          <w:cs/>
        </w:rPr>
        <w:t>จำกัด</w:t>
      </w:r>
      <w:r w:rsidR="00573FEB" w:rsidRPr="00904E4C">
        <w:rPr>
          <w:rFonts w:ascii="Angsana New" w:hAnsi="Angsana New"/>
          <w:sz w:val="30"/>
          <w:szCs w:val="30"/>
          <w:cs/>
        </w:rPr>
        <w:t xml:space="preserve"> (</w:t>
      </w:r>
      <w:r w:rsidR="00573FEB" w:rsidRPr="00904E4C">
        <w:rPr>
          <w:rFonts w:ascii="Angsana New" w:hAnsi="Angsana New" w:hint="cs"/>
          <w:sz w:val="30"/>
          <w:szCs w:val="30"/>
          <w:cs/>
        </w:rPr>
        <w:t>มหาชน</w:t>
      </w:r>
      <w:r w:rsidR="00573FEB" w:rsidRPr="00904E4C">
        <w:rPr>
          <w:rFonts w:ascii="Angsana New" w:hAnsi="Angsana New"/>
          <w:sz w:val="30"/>
          <w:szCs w:val="30"/>
          <w:cs/>
        </w:rPr>
        <w:t>)</w:t>
      </w:r>
    </w:p>
    <w:p w14:paraId="12A81FFF" w14:textId="56E041E6" w:rsidR="001608E9" w:rsidRDefault="001608E9" w:rsidP="00D14361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CEA53" w14:textId="428F7672" w:rsidR="001608E9" w:rsidRPr="001608E9" w:rsidRDefault="001608E9" w:rsidP="00D14361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theme="minorBidi"/>
          <w:sz w:val="30"/>
          <w:szCs w:val="38"/>
          <w:lang w:val="en-US" w:bidi="th-TH"/>
        </w:rPr>
      </w:pPr>
      <w:r w:rsidRPr="00904E4C">
        <w:rPr>
          <w:rFonts w:asciiTheme="majorBidi" w:hAnsiTheme="majorBidi" w:hint="cs"/>
          <w:sz w:val="30"/>
          <w:szCs w:val="30"/>
          <w:cs/>
          <w:lang w:val="th-TH"/>
        </w:rPr>
        <w:t>บริษัทจดทะเบียนกับตลาดหลักทรัพย์แห่งประเทศไท</w:t>
      </w:r>
      <w:r>
        <w:rPr>
          <w:rFonts w:asciiTheme="majorBidi" w:hAnsiTheme="majorBidi" w:hint="cs"/>
          <w:sz w:val="30"/>
          <w:szCs w:val="30"/>
          <w:cs/>
          <w:lang w:val="th-TH" w:bidi="th-TH"/>
        </w:rPr>
        <w:t xml:space="preserve">ยเมื่อเดือนตุลาคม </w:t>
      </w:r>
      <w:r>
        <w:rPr>
          <w:rFonts w:asciiTheme="majorBidi" w:hAnsiTheme="majorBidi"/>
          <w:sz w:val="30"/>
          <w:szCs w:val="30"/>
          <w:lang w:val="en-US" w:bidi="th-TH"/>
        </w:rPr>
        <w:t>2562</w:t>
      </w:r>
    </w:p>
    <w:p w14:paraId="49BAE8B5" w14:textId="77777777" w:rsidR="00D0775A" w:rsidRPr="00904E4C" w:rsidRDefault="00D0775A" w:rsidP="000D4E5E">
      <w:pPr>
        <w:pStyle w:val="block"/>
        <w:spacing w:after="0" w:line="240" w:lineRule="atLeast"/>
        <w:ind w:left="540" w:right="-45"/>
        <w:rPr>
          <w:rFonts w:ascii="Angsana New" w:hAnsi="Angsana New"/>
          <w:sz w:val="30"/>
          <w:szCs w:val="30"/>
        </w:rPr>
      </w:pPr>
    </w:p>
    <w:p w14:paraId="227E3AB4" w14:textId="77777777" w:rsidR="00B036A2" w:rsidRPr="00904E4C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5F9EC1C9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87D3746" w14:textId="77777777" w:rsidR="00B036A2" w:rsidRPr="00904E4C" w:rsidRDefault="00B036A2" w:rsidP="00D50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6BE70EB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2FE9DD7" w14:textId="77777777" w:rsidR="00B036A2" w:rsidRPr="00904E4C" w:rsidRDefault="00B036A2" w:rsidP="00CC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060C7C" w:rsidRPr="00904E4C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904E4C">
        <w:rPr>
          <w:rFonts w:ascii="Angsana New" w:hAnsi="Angsana New" w:cs="Angsana New"/>
          <w:sz w:val="30"/>
          <w:szCs w:val="30"/>
          <w:cs/>
        </w:rPr>
        <w:t>นี้</w:t>
      </w:r>
      <w:r w:rsidR="000C7AD5" w:rsidRPr="00904E4C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="000C7AD5" w:rsidRPr="00904E4C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="000C7AD5" w:rsidRPr="00904E4C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="000C7AD5" w:rsidRPr="00904E4C">
        <w:rPr>
          <w:rFonts w:ascii="Angsana New" w:hAnsi="Angsana New" w:cs="Angsana New"/>
          <w:sz w:val="30"/>
          <w:szCs w:val="30"/>
          <w:cs/>
        </w:rPr>
        <w:t>จัดทำ</w:t>
      </w:r>
      <w:r w:rsidR="00F24DC0" w:rsidRPr="00904E4C">
        <w:rPr>
          <w:rFonts w:ascii="Angsana New" w:hAnsi="Angsana New" w:cs="Angsana New"/>
          <w:sz w:val="30"/>
          <w:szCs w:val="30"/>
          <w:cs/>
        </w:rPr>
        <w:br/>
      </w:r>
      <w:r w:rsidR="000C7AD5" w:rsidRPr="00904E4C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0C7AD5" w:rsidRPr="00904E4C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060C7C" w:rsidRPr="00904E4C">
        <w:rPr>
          <w:rFonts w:ascii="Angsana New" w:hAnsi="Angsana New" w:cs="Angsana New"/>
          <w:sz w:val="30"/>
          <w:szCs w:val="30"/>
        </w:rPr>
        <w:t xml:space="preserve"> </w:t>
      </w:r>
      <w:r w:rsidR="00060C7C" w:rsidRPr="00904E4C">
        <w:rPr>
          <w:rFonts w:ascii="Angsana New" w:hAnsi="Angsana New" w:cs="Angsana New" w:hint="cs"/>
          <w:sz w:val="30"/>
          <w:szCs w:val="30"/>
          <w:cs/>
        </w:rPr>
        <w:t>(</w:t>
      </w:r>
      <w:r w:rsidR="00060C7C" w:rsidRPr="00904E4C">
        <w:rPr>
          <w:rFonts w:ascii="Angsana New" w:hAnsi="Angsana New" w:cs="Angsana New"/>
          <w:sz w:val="30"/>
          <w:szCs w:val="30"/>
        </w:rPr>
        <w:t>“</w:t>
      </w:r>
      <w:r w:rsidR="00060C7C" w:rsidRPr="00904E4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060C7C" w:rsidRPr="00904E4C">
        <w:rPr>
          <w:rFonts w:ascii="Angsana New" w:hAnsi="Angsana New" w:cs="Angsana New"/>
          <w:sz w:val="30"/>
          <w:szCs w:val="30"/>
        </w:rPr>
        <w:t xml:space="preserve">”) </w:t>
      </w:r>
      <w:r w:rsidR="00A061B3" w:rsidRPr="00904E4C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904E4C">
        <w:rPr>
          <w:rFonts w:ascii="Angsana New" w:hAnsi="Angsana New" w:cs="Angsana New"/>
          <w:sz w:val="30"/>
          <w:szCs w:val="30"/>
        </w:rPr>
        <w:t xml:space="preserve">34 </w:t>
      </w:r>
      <w:r w:rsidRPr="00904E4C">
        <w:rPr>
          <w:rFonts w:ascii="Angsana New" w:hAnsi="Angsana New" w:cs="Angsana New"/>
          <w:sz w:val="30"/>
          <w:szCs w:val="30"/>
          <w:cs/>
        </w:rPr>
        <w:t>เรื่อง</w:t>
      </w:r>
      <w:r w:rsidR="00E04B21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2725" w:rsidRPr="00904E4C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</w:t>
      </w:r>
      <w:r w:rsidRPr="00904E4C">
        <w:rPr>
          <w:rFonts w:ascii="Angsana New" w:hAnsi="Angsana New" w:cs="Angsana New"/>
          <w:i/>
          <w:iCs/>
          <w:sz w:val="30"/>
          <w:szCs w:val="30"/>
          <w:cs/>
        </w:rPr>
        <w:t>ระหว่างกาล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</w:t>
      </w:r>
      <w:r w:rsidR="00C242A1" w:rsidRPr="00904E4C">
        <w:rPr>
          <w:rFonts w:ascii="Angsana New" w:hAnsi="Angsana New" w:cs="Angsana New"/>
          <w:sz w:val="30"/>
          <w:szCs w:val="30"/>
          <w:cs/>
        </w:rPr>
        <w:t>ิชาชีพบัญชีฯ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2CFA4355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7F5E208" w14:textId="77777777" w:rsidR="00B036A2" w:rsidRPr="00904E4C" w:rsidRDefault="00B036A2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</w:t>
      </w:r>
      <w:r w:rsidR="00C242A1" w:rsidRPr="00904E4C">
        <w:rPr>
          <w:rFonts w:ascii="Angsana New" w:hAnsi="Angsana New" w:cs="Angsana New"/>
          <w:sz w:val="30"/>
          <w:szCs w:val="30"/>
          <w:cs/>
        </w:rPr>
        <w:t>25</w:t>
      </w:r>
      <w:r w:rsidR="00C242A1" w:rsidRPr="00904E4C">
        <w:rPr>
          <w:rFonts w:ascii="Angsana New" w:hAnsi="Angsana New" w:cs="Angsana New"/>
          <w:sz w:val="30"/>
          <w:szCs w:val="30"/>
        </w:rPr>
        <w:t>61</w:t>
      </w:r>
      <w:r w:rsidRPr="00904E4C">
        <w:rPr>
          <w:rFonts w:ascii="Angsana New" w:hAnsi="Angsana New" w:cs="Angsana New"/>
          <w:sz w:val="30"/>
          <w:szCs w:val="30"/>
        </w:rPr>
        <w:t xml:space="preserve">           </w:t>
      </w:r>
      <w:r w:rsidRPr="00904E4C">
        <w:rPr>
          <w:rFonts w:ascii="Angsana New" w:hAnsi="Angsana New" w:cs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</w:t>
      </w:r>
      <w:r w:rsidR="00CC2AA4" w:rsidRPr="00904E4C">
        <w:rPr>
          <w:rFonts w:ascii="Angsana New" w:hAnsi="Angsana New" w:cs="Angsana New"/>
          <w:sz w:val="30"/>
          <w:szCs w:val="30"/>
          <w:cs/>
        </w:rPr>
        <w:t>กรรม เหตุการณ์และสถานการณ์ใหม่ๆ</w:t>
      </w:r>
      <w:r w:rsidR="00CC2AA4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</w:t>
      </w:r>
      <w:r w:rsidR="006A0AB9" w:rsidRPr="00904E4C">
        <w:rPr>
          <w:rFonts w:ascii="Angsana New" w:hAnsi="Angsana New" w:cs="Angsana New"/>
          <w:sz w:val="30"/>
          <w:szCs w:val="30"/>
          <w:cs/>
        </w:rPr>
        <w:t>อมูลที่ได้เคยนำเสนอรายงานไปแล้ว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766351" w:rsidRPr="00904E4C">
        <w:rPr>
          <w:rFonts w:ascii="Angsana New" w:hAnsi="Angsana New" w:cs="Angsana New"/>
          <w:sz w:val="30"/>
          <w:szCs w:val="30"/>
        </w:rPr>
        <w:t xml:space="preserve">   </w:t>
      </w:r>
      <w:r w:rsidRPr="00904E4C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766351" w:rsidRPr="00904E4C">
        <w:rPr>
          <w:rFonts w:ascii="Angsana New" w:hAnsi="Angsana New" w:cs="Angsana New"/>
          <w:sz w:val="30"/>
          <w:szCs w:val="30"/>
        </w:rPr>
        <w:t xml:space="preserve">         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วันที่ 31 ธันวาคม </w:t>
      </w:r>
      <w:r w:rsidR="00C242A1" w:rsidRPr="00904E4C">
        <w:rPr>
          <w:rFonts w:ascii="Angsana New" w:hAnsi="Angsana New" w:cs="Angsana New"/>
          <w:sz w:val="30"/>
          <w:szCs w:val="30"/>
          <w:cs/>
        </w:rPr>
        <w:t>25</w:t>
      </w:r>
      <w:r w:rsidR="00C242A1" w:rsidRPr="00904E4C">
        <w:rPr>
          <w:rFonts w:ascii="Angsana New" w:hAnsi="Angsana New" w:cs="Angsana New"/>
          <w:sz w:val="30"/>
          <w:szCs w:val="30"/>
        </w:rPr>
        <w:t>61</w:t>
      </w:r>
    </w:p>
    <w:p w14:paraId="4EED11B1" w14:textId="77777777" w:rsidR="00D84D13" w:rsidRPr="00904E4C" w:rsidRDefault="00D84D13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7CC8365" w14:textId="77777777" w:rsidR="00F24DC0" w:rsidRPr="00904E4C" w:rsidRDefault="00F24DC0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BD9C08F" w14:textId="77777777" w:rsidR="00F24DC0" w:rsidRPr="00904E4C" w:rsidRDefault="00F24DC0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BBD2C5A" w14:textId="77777777" w:rsidR="00F24DC0" w:rsidRPr="00904E4C" w:rsidRDefault="00F24DC0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A345F42" w14:textId="77777777" w:rsidR="00F24DC0" w:rsidRPr="00904E4C" w:rsidRDefault="00F24DC0" w:rsidP="00160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63736EE" w14:textId="77777777" w:rsidR="00D84D13" w:rsidRPr="00904E4C" w:rsidRDefault="00D84D13" w:rsidP="00D84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904E4C">
        <w:rPr>
          <w:rFonts w:ascii="Angsana New" w:hAnsi="Angsana New"/>
          <w:b/>
          <w:bCs/>
          <w:sz w:val="30"/>
          <w:szCs w:val="30"/>
          <w:cs/>
        </w:rPr>
        <w:tab/>
      </w:r>
      <w:r w:rsidRPr="00904E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D2027B" w:rsidRPr="00904E4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การประมาณการ และนโยบายการบัญชี</w:t>
      </w: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0F42F4AC" w14:textId="77777777" w:rsidR="00D84D13" w:rsidRPr="00904E4C" w:rsidRDefault="00D84D13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B12468" w14:textId="77777777" w:rsidR="00E94934" w:rsidRPr="00904E4C" w:rsidRDefault="00E94934" w:rsidP="00E949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904E4C">
        <w:rPr>
          <w:rFonts w:ascii="Angsana New" w:hAnsi="Angsana New" w:cs="Angsana New" w:hint="cs"/>
          <w:sz w:val="30"/>
          <w:szCs w:val="30"/>
          <w:cs/>
        </w:rPr>
        <w:t>งบ</w:t>
      </w:r>
      <w:r w:rsidRPr="00904E4C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งกลุ่มบริษัท </w:t>
      </w:r>
      <w:r w:rsidRPr="00904E4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904E4C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Pr="00904E4C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904E4C">
        <w:rPr>
          <w:rFonts w:ascii="Angsana New" w:hAnsi="Angsana New" w:cs="Angsana New"/>
          <w:sz w:val="30"/>
          <w:szCs w:val="30"/>
          <w:cs/>
        </w:rPr>
        <w:t>นั้น</w:t>
      </w:r>
      <w:r w:rsidRPr="00904E4C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904E4C">
        <w:rPr>
          <w:rFonts w:ascii="Angsana New" w:hAnsi="Angsana New" w:cs="Angsana New"/>
          <w:sz w:val="30"/>
          <w:szCs w:val="30"/>
        </w:rPr>
        <w:t xml:space="preserve">31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04E4C">
        <w:rPr>
          <w:rFonts w:ascii="Angsana New" w:hAnsi="Angsana New" w:cs="Angsana New"/>
          <w:sz w:val="30"/>
          <w:szCs w:val="30"/>
        </w:rPr>
        <w:t>2561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เว้นแต่ก</w:t>
      </w:r>
      <w:r w:rsidRPr="00904E4C">
        <w:rPr>
          <w:rFonts w:ascii="Angsana New" w:hAnsi="Angsana New" w:cs="Angsana New"/>
          <w:sz w:val="30"/>
          <w:szCs w:val="30"/>
          <w:cs/>
        </w:rPr>
        <w:t>าร</w:t>
      </w:r>
      <w:r w:rsidRPr="00904E4C">
        <w:rPr>
          <w:rFonts w:ascii="Angsana New" w:hAnsi="Angsana New" w:cs="Angsana New" w:hint="cs"/>
          <w:sz w:val="30"/>
          <w:szCs w:val="30"/>
          <w:cs/>
        </w:rPr>
        <w:t>รับรู้รายได้ที่ต้อง</w:t>
      </w:r>
      <w:r w:rsidRPr="00904E4C">
        <w:rPr>
          <w:rFonts w:ascii="Angsana New" w:hAnsi="Angsana New" w:cs="Angsana New"/>
          <w:sz w:val="30"/>
          <w:szCs w:val="30"/>
          <w:cs/>
        </w:rPr>
        <w:t>ใช้</w:t>
      </w:r>
      <w:r w:rsidRPr="00904E4C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904E4C">
        <w:rPr>
          <w:rFonts w:ascii="Angsana New" w:hAnsi="Angsana New" w:cs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904E4C">
        <w:rPr>
          <w:rFonts w:ascii="Angsana New" w:hAnsi="Angsana New" w:cs="Angsana New"/>
          <w:sz w:val="30"/>
          <w:szCs w:val="30"/>
        </w:rPr>
        <w:t xml:space="preserve">15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904E4C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(“</w:t>
      </w:r>
      <w:r w:rsidRPr="00904E4C">
        <w:rPr>
          <w:rFonts w:ascii="Angsana New" w:hAnsi="Angsana New" w:cs="Angsana New"/>
          <w:sz w:val="30"/>
          <w:szCs w:val="30"/>
        </w:rPr>
        <w:t>TFRS 15</w:t>
      </w:r>
      <w:r w:rsidRPr="00904E4C">
        <w:rPr>
          <w:rFonts w:ascii="Angsana New" w:hAnsi="Angsana New" w:cs="Angsana New" w:hint="cs"/>
          <w:sz w:val="30"/>
          <w:szCs w:val="30"/>
          <w:cs/>
        </w:rPr>
        <w:t>”)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ที่กลุ่มบริษัท ถือปฏิบัติเป็นครั้งแรกแทนมาตรฐานการบัญชี ฉบับที่ </w:t>
      </w:r>
      <w:r w:rsidRPr="00904E4C">
        <w:rPr>
          <w:rFonts w:ascii="Angsana New" w:hAnsi="Angsana New"/>
          <w:sz w:val="30"/>
          <w:szCs w:val="30"/>
        </w:rPr>
        <w:t xml:space="preserve">18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904E4C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904E4C">
        <w:rPr>
          <w:rFonts w:ascii="Angsana New" w:hAnsi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/>
          <w:sz w:val="30"/>
          <w:szCs w:val="30"/>
        </w:rPr>
        <w:t xml:space="preserve">(“TAS 18”)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04E4C">
        <w:rPr>
          <w:rFonts w:ascii="Angsana New" w:hAnsi="Angsana New" w:cs="Angsana New"/>
          <w:sz w:val="30"/>
          <w:szCs w:val="30"/>
        </w:rPr>
        <w:t xml:space="preserve">11 </w:t>
      </w:r>
      <w:r w:rsidRPr="00904E4C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904E4C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i/>
          <w:iCs/>
          <w:sz w:val="30"/>
          <w:szCs w:val="30"/>
          <w:cs/>
        </w:rPr>
        <w:t>สัญญาก่อสร้าง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</w:rPr>
        <w:t>(“TAS 11”)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14:paraId="24CE6CEB" w14:textId="77777777" w:rsidR="00E94934" w:rsidRPr="00904E4C" w:rsidRDefault="00E94934" w:rsidP="00E94934">
      <w:pPr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14:paraId="1E35439F" w14:textId="77777777" w:rsidR="00E94934" w:rsidRPr="00904E4C" w:rsidRDefault="00E94934" w:rsidP="00105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  <w:r w:rsidRPr="00904E4C">
        <w:rPr>
          <w:rFonts w:ascii="Angsana New" w:hAnsi="Angsana New"/>
          <w:sz w:val="30"/>
          <w:szCs w:val="30"/>
          <w:cs/>
        </w:rPr>
        <w:t>ตาม</w:t>
      </w:r>
      <w:r w:rsidRPr="00904E4C">
        <w:rPr>
          <w:rFonts w:ascii="Angsana New" w:hAnsi="Angsana New"/>
          <w:sz w:val="30"/>
          <w:szCs w:val="30"/>
        </w:rPr>
        <w:t xml:space="preserve"> TFRS 15</w:t>
      </w:r>
      <w:r w:rsidRPr="00904E4C">
        <w:rPr>
          <w:rFonts w:ascii="Angsana New" w:hAnsi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hint="cs"/>
          <w:sz w:val="30"/>
          <w:szCs w:val="30"/>
          <w:cs/>
        </w:rPr>
        <w:t>กลุ่มบริษัท รั</w:t>
      </w:r>
      <w:r w:rsidRPr="00904E4C">
        <w:rPr>
          <w:rFonts w:ascii="Angsana New" w:hAnsi="Angsana New"/>
          <w:sz w:val="30"/>
          <w:szCs w:val="30"/>
          <w:cs/>
        </w:rPr>
        <w:t>บรู้รายได้เมื่อ</w:t>
      </w:r>
      <w:r w:rsidRPr="00904E4C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904E4C">
        <w:rPr>
          <w:rFonts w:ascii="Angsana New" w:hAnsi="Angsana New"/>
          <w:sz w:val="30"/>
          <w:szCs w:val="30"/>
          <w:cs/>
        </w:rPr>
        <w:t>ควบคุม</w:t>
      </w:r>
      <w:r w:rsidRPr="00904E4C">
        <w:rPr>
          <w:rFonts w:ascii="Angsana New" w:hAnsi="Angsana New" w:hint="cs"/>
          <w:sz w:val="30"/>
          <w:szCs w:val="30"/>
          <w:cs/>
        </w:rPr>
        <w:t>ใน</w:t>
      </w:r>
      <w:r w:rsidRPr="00904E4C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904E4C">
        <w:rPr>
          <w:rFonts w:ascii="Angsana New" w:hAnsi="Angsana New"/>
          <w:sz w:val="30"/>
          <w:szCs w:val="30"/>
        </w:rPr>
        <w:t xml:space="preserve"> </w:t>
      </w:r>
      <w:r w:rsidRPr="00904E4C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904E4C">
        <w:rPr>
          <w:rFonts w:ascii="Angsana New" w:hAnsi="Angsana New"/>
          <w:sz w:val="30"/>
          <w:szCs w:val="30"/>
          <w:cs/>
        </w:rPr>
        <w:t>กลุ่มบริษัท</w:t>
      </w:r>
      <w:r w:rsidRPr="00904E4C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904E4C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904E4C">
        <w:rPr>
          <w:rFonts w:ascii="Angsana New" w:hAnsi="Angsana New" w:hint="cs"/>
          <w:sz w:val="30"/>
          <w:szCs w:val="30"/>
          <w:cs/>
        </w:rPr>
        <w:t>วิจารณญาณ</w:t>
      </w:r>
      <w:r w:rsidRPr="00904E4C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904E4C">
        <w:rPr>
          <w:rFonts w:ascii="Angsana New" w:hAnsi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904E4C">
        <w:rPr>
          <w:rFonts w:ascii="Angsana New" w:hAnsi="Angsana New"/>
          <w:sz w:val="30"/>
          <w:szCs w:val="30"/>
        </w:rPr>
        <w:t xml:space="preserve">TAS 18 </w:t>
      </w:r>
      <w:r w:rsidRPr="00904E4C">
        <w:rPr>
          <w:rFonts w:ascii="Angsana New" w:hAnsi="Angsana New"/>
          <w:sz w:val="30"/>
          <w:szCs w:val="30"/>
          <w:cs/>
        </w:rPr>
        <w:t>กลุ่มบริษัท</w:t>
      </w:r>
      <w:r w:rsidR="00393E88" w:rsidRPr="00904E4C">
        <w:rPr>
          <w:rFonts w:ascii="Angsana New" w:hAnsi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/>
          <w:sz w:val="30"/>
          <w:szCs w:val="30"/>
          <w:cs/>
        </w:rPr>
        <w:t>รับรู้รายได้</w:t>
      </w:r>
      <w:r w:rsidRPr="00904E4C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904E4C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393E88" w:rsidRPr="00904E4C">
        <w:rPr>
          <w:rFonts w:ascii="Angsana New" w:hAnsi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904E4C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7C6FF2D7" w14:textId="77777777" w:rsidR="00E94934" w:rsidRPr="00904E4C" w:rsidRDefault="00E94934" w:rsidP="00E94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  <w:shd w:val="clear" w:color="auto" w:fill="D9D9D9"/>
        </w:rPr>
      </w:pPr>
    </w:p>
    <w:p w14:paraId="6DC41844" w14:textId="1D79E50E" w:rsidR="00B036A2" w:rsidRPr="00904E4C" w:rsidRDefault="00E94934" w:rsidP="00E94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904E4C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Pr="00904E4C">
        <w:rPr>
          <w:rFonts w:ascii="Angsana New" w:hAnsi="Angsana New" w:cs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904E4C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904E4C">
        <w:rPr>
          <w:rFonts w:ascii="Angsana New" w:hAnsi="Angsana New" w:cs="Angsana New" w:hint="cs"/>
          <w:sz w:val="30"/>
          <w:szCs w:val="30"/>
          <w:cs/>
        </w:rPr>
        <w:t>ที่ออก</w:t>
      </w:r>
      <w:r w:rsidRPr="00904E4C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 ได้เปิดเผยในหมายเหตุข้อ </w:t>
      </w:r>
      <w:r w:rsidR="00C60544" w:rsidRPr="00904E4C">
        <w:rPr>
          <w:rFonts w:ascii="Angsana New" w:hAnsi="Angsana New" w:cs="Angsana New"/>
          <w:sz w:val="30"/>
          <w:szCs w:val="30"/>
        </w:rPr>
        <w:t>1</w:t>
      </w:r>
      <w:r w:rsidR="001608E9">
        <w:rPr>
          <w:rFonts w:ascii="Angsana New" w:hAnsi="Angsana New" w:cs="Angsana New"/>
          <w:sz w:val="30"/>
          <w:szCs w:val="30"/>
        </w:rPr>
        <w:t>7</w:t>
      </w:r>
    </w:p>
    <w:p w14:paraId="16E3D3C7" w14:textId="77777777" w:rsidR="002C737B" w:rsidRPr="00904E4C" w:rsidRDefault="002C737B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both"/>
        <w:rPr>
          <w:rFonts w:ascii="Angsana New" w:hAnsi="Angsana New" w:cs="Angsana New"/>
          <w:sz w:val="30"/>
          <w:szCs w:val="30"/>
        </w:rPr>
      </w:pPr>
    </w:p>
    <w:p w14:paraId="3D404280" w14:textId="77777777" w:rsidR="00B036A2" w:rsidRPr="00904E4C" w:rsidRDefault="00B036A2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="Angsana New" w:hAnsi="Angsana New"/>
          <w:color w:val="0000FF"/>
          <w:sz w:val="30"/>
          <w:szCs w:val="30"/>
          <w:u w:val="none"/>
          <w:cs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543EDBB" w14:textId="77777777" w:rsidR="00B036A2" w:rsidRPr="00904E4C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18"/>
          <w:szCs w:val="18"/>
        </w:rPr>
      </w:pPr>
    </w:p>
    <w:p w14:paraId="7A0418D7" w14:textId="77FFED2B" w:rsidR="00EE549A" w:rsidRPr="00904E4C" w:rsidRDefault="00FF0F7D" w:rsidP="00B81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b/>
          <w:color w:val="0070C0"/>
          <w:sz w:val="30"/>
          <w:szCs w:val="30"/>
          <w:cs/>
        </w:rPr>
      </w:pP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ความสัมพันธ์ที่มีกับบริษัทย่อย ณ วันที่ </w:t>
      </w:r>
      <w:r w:rsidRPr="00904E4C">
        <w:rPr>
          <w:rFonts w:ascii="Angsana New" w:hAnsi="Angsana New" w:cs="Angsana New"/>
          <w:sz w:val="30"/>
          <w:szCs w:val="30"/>
        </w:rPr>
        <w:t xml:space="preserve">30 </w:t>
      </w:r>
      <w:r w:rsidR="009D6853" w:rsidRPr="00904E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</w:rPr>
        <w:t xml:space="preserve">2562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904E4C">
        <w:rPr>
          <w:rFonts w:ascii="Angsana New" w:hAnsi="Angsana New" w:cs="Angsana New"/>
          <w:sz w:val="30"/>
          <w:szCs w:val="30"/>
        </w:rPr>
        <w:t xml:space="preserve">31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904E4C">
        <w:rPr>
          <w:rFonts w:ascii="Angsana New" w:hAnsi="Angsana New" w:cs="Angsana New"/>
          <w:sz w:val="30"/>
          <w:szCs w:val="30"/>
        </w:rPr>
        <w:t>2561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ได้เปิดเผยไว้ในหมายเหตุประกอบ</w:t>
      </w:r>
      <w:r w:rsidRPr="00904E4C">
        <w:rPr>
          <w:rFonts w:ascii="Angsana New" w:hAnsi="Angsana New" w:cs="Angsana New"/>
          <w:sz w:val="30"/>
          <w:szCs w:val="30"/>
        </w:rPr>
        <w:t xml:space="preserve">    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งบการเงินข้อ </w:t>
      </w:r>
      <w:r w:rsidRPr="00904E4C">
        <w:rPr>
          <w:rFonts w:ascii="Angsana New" w:hAnsi="Angsana New" w:cs="Angsana New"/>
          <w:sz w:val="30"/>
          <w:szCs w:val="30"/>
        </w:rPr>
        <w:t>7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14AA0" w:rsidRPr="00904E4C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สำหรับความสัมพันธ์กับผู้บริหารสำคัญและบุคคลหรือกิจการที่เกี่ยวข้องกันอื่นมีดังนี้</w:t>
      </w:r>
    </w:p>
    <w:p w14:paraId="0A39DE41" w14:textId="77777777" w:rsidR="00AF62C4" w:rsidRPr="00904E4C" w:rsidRDefault="00AF62C4" w:rsidP="00E31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</w:rPr>
      </w:pPr>
    </w:p>
    <w:p w14:paraId="691017B0" w14:textId="77777777" w:rsidR="00B036A2" w:rsidRPr="00904E4C" w:rsidRDefault="00B036A2" w:rsidP="00D50A39">
      <w:pPr>
        <w:spacing w:line="240" w:lineRule="auto"/>
        <w:rPr>
          <w:rFonts w:cs="Angsana New"/>
          <w:sz w:val="2"/>
          <w:szCs w:val="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080"/>
        <w:gridCol w:w="4590"/>
      </w:tblGrid>
      <w:tr w:rsidR="008B2B7B" w:rsidRPr="00904E4C" w14:paraId="15CAA6B7" w14:textId="77777777" w:rsidTr="00474AB7">
        <w:trPr>
          <w:trHeight w:val="20"/>
          <w:tblHeader/>
        </w:trPr>
        <w:tc>
          <w:tcPr>
            <w:tcW w:w="3618" w:type="dxa"/>
          </w:tcPr>
          <w:p w14:paraId="29699DFF" w14:textId="77777777" w:rsidR="003D79F8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cs/>
              </w:rPr>
              <w:lastRenderedPageBreak/>
              <w:br w:type="page"/>
            </w:r>
          </w:p>
          <w:p w14:paraId="53DEF80F" w14:textId="77777777" w:rsidR="003D79F8" w:rsidRPr="00904E4C" w:rsidRDefault="003D79F8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BDF28AC" w14:textId="77777777" w:rsidR="008B2B7B" w:rsidRPr="00904E4C" w:rsidRDefault="008B2B7B" w:rsidP="003D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2B28246E" w14:textId="77777777" w:rsidR="008B2B7B" w:rsidRPr="00904E4C" w:rsidRDefault="008B2B7B" w:rsidP="008B2B7B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3E0A508D" w14:textId="77777777" w:rsidR="008B2B7B" w:rsidRPr="00904E4C" w:rsidRDefault="008B2B7B" w:rsidP="008B2B7B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590" w:type="dxa"/>
          </w:tcPr>
          <w:p w14:paraId="2CC0FABB" w14:textId="77777777" w:rsidR="003D79F8" w:rsidRPr="00904E4C" w:rsidRDefault="003D79F8" w:rsidP="008B2B7B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25F92AE" w14:textId="77777777" w:rsidR="003D79F8" w:rsidRPr="00904E4C" w:rsidRDefault="003D79F8" w:rsidP="008B2B7B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78AE046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2B7B" w:rsidRPr="00904E4C" w14:paraId="395AF2BC" w14:textId="77777777" w:rsidTr="00474AB7">
        <w:trPr>
          <w:trHeight w:val="20"/>
        </w:trPr>
        <w:tc>
          <w:tcPr>
            <w:tcW w:w="3618" w:type="dxa"/>
          </w:tcPr>
          <w:p w14:paraId="1A6A7753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บริษัท วีเน็ท แคปปิทอล จำกัด</w:t>
            </w:r>
          </w:p>
        </w:tc>
        <w:tc>
          <w:tcPr>
            <w:tcW w:w="1080" w:type="dxa"/>
          </w:tcPr>
          <w:p w14:paraId="01707184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51BF7792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582"/>
              </w:tabs>
              <w:spacing w:line="240" w:lineRule="auto"/>
              <w:ind w:left="252" w:right="34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pacing w:val="6"/>
                <w:sz w:val="30"/>
                <w:szCs w:val="30"/>
                <w:cs/>
              </w:rPr>
              <w:t>เป็นบริษัทใหญ่ในลำดับสูงสุดของกลุ่มบริษัท และ</w:t>
            </w:r>
            <w:r w:rsidRPr="00904E4C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มี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กรรมการร่วมกันกับบริษัท</w:t>
            </w:r>
          </w:p>
        </w:tc>
      </w:tr>
      <w:tr w:rsidR="008B2B7B" w:rsidRPr="00904E4C" w14:paraId="335D2BEA" w14:textId="77777777" w:rsidTr="00474AB7">
        <w:trPr>
          <w:trHeight w:val="20"/>
        </w:trPr>
        <w:tc>
          <w:tcPr>
            <w:tcW w:w="3618" w:type="dxa"/>
          </w:tcPr>
          <w:p w14:paraId="711EDB4E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บริษัท วินท์คอม เทคโนโลยี จำกัด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47D02457" w14:textId="77777777" w:rsidR="008B2B7B" w:rsidRPr="00904E4C" w:rsidRDefault="00384653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70EF1C1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8B2B7B" w:rsidRPr="00904E4C" w14:paraId="570EE4A7" w14:textId="77777777" w:rsidTr="00474AB7">
        <w:trPr>
          <w:trHeight w:val="20"/>
        </w:trPr>
        <w:tc>
          <w:tcPr>
            <w:tcW w:w="3618" w:type="dxa"/>
          </w:tcPr>
          <w:p w14:paraId="186A8FB2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บริษัท บลู ฟิช โซลูชั่น จำกัด</w:t>
            </w:r>
          </w:p>
        </w:tc>
        <w:tc>
          <w:tcPr>
            <w:tcW w:w="1080" w:type="dxa"/>
          </w:tcPr>
          <w:p w14:paraId="4B17516B" w14:textId="77777777" w:rsidR="008B2B7B" w:rsidRPr="00904E4C" w:rsidRDefault="00384653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589B40B9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8B2B7B" w:rsidRPr="00904E4C" w14:paraId="477E2335" w14:textId="77777777" w:rsidTr="00474AB7">
        <w:trPr>
          <w:trHeight w:val="20"/>
        </w:trPr>
        <w:tc>
          <w:tcPr>
            <w:tcW w:w="3618" w:type="dxa"/>
          </w:tcPr>
          <w:p w14:paraId="7166C6A3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080" w:type="dxa"/>
          </w:tcPr>
          <w:p w14:paraId="0EDF519B" w14:textId="77777777" w:rsidR="008B2B7B" w:rsidRPr="00904E4C" w:rsidRDefault="00384653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84A5A7D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ย่อยของกลุ่มบริษัทวีเน็ท แคปปิตอล</w:t>
            </w:r>
          </w:p>
        </w:tc>
      </w:tr>
      <w:tr w:rsidR="008B2B7B" w:rsidRPr="00904E4C" w14:paraId="60E29176" w14:textId="77777777" w:rsidTr="00474AB7">
        <w:trPr>
          <w:trHeight w:val="20"/>
        </w:trPr>
        <w:tc>
          <w:tcPr>
            <w:tcW w:w="3618" w:type="dxa"/>
          </w:tcPr>
          <w:p w14:paraId="4D199221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วีเอสที อีซีเอส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6907C8B6" w14:textId="77777777" w:rsidR="008B2B7B" w:rsidRPr="00904E4C" w:rsidRDefault="00384653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6AABEE51" w14:textId="77777777" w:rsidR="008B2B7B" w:rsidRPr="00904E4C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7967A0" w:rsidRPr="00904E4C" w14:paraId="2F47CEEC" w14:textId="77777777" w:rsidTr="00474AB7">
        <w:trPr>
          <w:trHeight w:val="20"/>
        </w:trPr>
        <w:tc>
          <w:tcPr>
            <w:tcW w:w="3618" w:type="dxa"/>
          </w:tcPr>
          <w:p w14:paraId="6EF33541" w14:textId="77777777" w:rsidR="007967A0" w:rsidRPr="00904E4C" w:rsidRDefault="007967A0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โลจิสท์พลัส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034EF335" w14:textId="77777777" w:rsidR="007967A0" w:rsidRPr="00904E4C" w:rsidRDefault="00384653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6D4DDA6" w14:textId="77777777" w:rsidR="007967A0" w:rsidRPr="00904E4C" w:rsidRDefault="007967A0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บริษัทย่อยของกลุ่มบริษัทวีเน็ท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แคปปิตอล</w:t>
            </w:r>
          </w:p>
        </w:tc>
      </w:tr>
      <w:tr w:rsidR="00AD23B9" w:rsidRPr="00904E4C" w14:paraId="487D442F" w14:textId="77777777" w:rsidTr="00474AB7">
        <w:trPr>
          <w:trHeight w:val="20"/>
        </w:trPr>
        <w:tc>
          <w:tcPr>
            <w:tcW w:w="3618" w:type="dxa"/>
          </w:tcPr>
          <w:p w14:paraId="70DA053F" w14:textId="77777777" w:rsidR="00AD23B9" w:rsidRPr="00904E4C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ดับเบิ้ลยูทีซี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โลจิสติกส์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77082474" w14:textId="77777777" w:rsidR="00AD23B9" w:rsidRPr="00904E4C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E6B6137" w14:textId="77777777" w:rsidR="00AD23B9" w:rsidRPr="00904E4C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บริษัทย่อยของกลุ่มบริษัทวีเน็ท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แคปปิตอล</w:t>
            </w:r>
          </w:p>
        </w:tc>
      </w:tr>
      <w:tr w:rsidR="00AD23B9" w:rsidRPr="00904E4C" w14:paraId="2F8C483A" w14:textId="77777777" w:rsidTr="00474AB7">
        <w:trPr>
          <w:trHeight w:val="20"/>
        </w:trPr>
        <w:tc>
          <w:tcPr>
            <w:tcW w:w="3618" w:type="dxa"/>
          </w:tcPr>
          <w:p w14:paraId="08ADAAAD" w14:textId="77777777" w:rsidR="00AD23B9" w:rsidRPr="00904E4C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9795C08" w14:textId="77777777" w:rsidR="00AD23B9" w:rsidRPr="00904E4C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FCC66B1" w14:textId="77777777" w:rsidR="00AD23B9" w:rsidRPr="00904E4C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ุ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คคลที่มีอำนาจและความรับผิดชอบการวางแผน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ทางตรงหรือทางอ้อม ทั้งนี้ รวมถึงกรรมการของกลุ่ม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33BBAE31" w14:textId="77777777" w:rsidR="00E6508F" w:rsidRPr="00904E4C" w:rsidRDefault="00E6508F" w:rsidP="007E122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42164E77" w14:textId="77777777" w:rsidR="00B036A2" w:rsidRPr="00904E4C" w:rsidRDefault="00E6508F" w:rsidP="00D50A3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color w:val="0070C0"/>
          <w:sz w:val="30"/>
          <w:szCs w:val="30"/>
        </w:rPr>
      </w:pPr>
      <w:r w:rsidRPr="00904E4C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</w:t>
      </w:r>
      <w:r w:rsidR="00B14AA0" w:rsidRPr="00904E4C">
        <w:rPr>
          <w:rFonts w:ascii="Angsana New" w:hAnsi="Angsana New" w:hint="cs"/>
          <w:b/>
          <w:sz w:val="30"/>
          <w:szCs w:val="30"/>
          <w:cs/>
          <w:lang w:bidi="th-TH"/>
        </w:rPr>
        <w:t>สำหรับรายการกับบุคคลหรือกิจการที่เกี่ยวข้องกันอธิบายได้ดังต่อไปนี้</w:t>
      </w:r>
    </w:p>
    <w:p w14:paraId="6CCCFBB3" w14:textId="77777777" w:rsidR="00AF62C4" w:rsidRPr="00904E4C" w:rsidRDefault="00AF62C4" w:rsidP="00D50A3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293"/>
        <w:gridCol w:w="5862"/>
      </w:tblGrid>
      <w:tr w:rsidR="008B2B7B" w:rsidRPr="00904E4C" w14:paraId="0BBA1B7B" w14:textId="77777777" w:rsidTr="00B81776">
        <w:tc>
          <w:tcPr>
            <w:tcW w:w="3293" w:type="dxa"/>
          </w:tcPr>
          <w:p w14:paraId="0EE10561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862" w:type="dxa"/>
          </w:tcPr>
          <w:p w14:paraId="69981DBF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8B2B7B" w:rsidRPr="00904E4C" w14:paraId="47D02B37" w14:textId="77777777" w:rsidTr="00B81776">
        <w:tc>
          <w:tcPr>
            <w:tcW w:w="3293" w:type="dxa"/>
          </w:tcPr>
          <w:p w14:paraId="7DBCF128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62" w:type="dxa"/>
          </w:tcPr>
          <w:p w14:paraId="547C8391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 w:rsidRPr="00904E4C">
              <w:rPr>
                <w:rFonts w:ascii="Angsana New" w:hAnsi="Angsana New"/>
                <w:sz w:val="30"/>
                <w:szCs w:val="30"/>
                <w:lang w:bidi="th-TH"/>
              </w:rPr>
              <w:t xml:space="preserve"> /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ต้นทุนบวกกำไรส่วนเพิ่ม</w:t>
            </w:r>
          </w:p>
        </w:tc>
      </w:tr>
      <w:tr w:rsidR="008B2B7B" w:rsidRPr="00904E4C" w14:paraId="5FD7F45E" w14:textId="77777777" w:rsidTr="00B81776">
        <w:tc>
          <w:tcPr>
            <w:tcW w:w="3293" w:type="dxa"/>
          </w:tcPr>
          <w:p w14:paraId="1816B925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62" w:type="dxa"/>
          </w:tcPr>
          <w:p w14:paraId="3AC983F4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 w:rsidRPr="00904E4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8B2B7B" w:rsidRPr="00904E4C" w14:paraId="31C387AB" w14:textId="77777777" w:rsidTr="00B81776">
        <w:tc>
          <w:tcPr>
            <w:tcW w:w="3293" w:type="dxa"/>
          </w:tcPr>
          <w:p w14:paraId="7AC693FC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862" w:type="dxa"/>
          </w:tcPr>
          <w:p w14:paraId="2F282295" w14:textId="77777777" w:rsidR="008B2B7B" w:rsidRPr="00904E4C" w:rsidRDefault="008B2B7B" w:rsidP="008B2B7B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อัตราที่เทียบเคียงได้กับอัตราที่ธนาคารพาณิชย์ได้รับจากการให้กู้ยืม</w:t>
            </w:r>
            <w:r w:rsidRPr="00904E4C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กับลูกค้าทั่วไป</w:t>
            </w:r>
          </w:p>
        </w:tc>
      </w:tr>
      <w:tr w:rsidR="008B2B7B" w:rsidRPr="00904E4C" w14:paraId="356F62A2" w14:textId="77777777" w:rsidTr="00B81776">
        <w:tc>
          <w:tcPr>
            <w:tcW w:w="3293" w:type="dxa"/>
          </w:tcPr>
          <w:p w14:paraId="35388749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862" w:type="dxa"/>
          </w:tcPr>
          <w:p w14:paraId="54AABF07" w14:textId="77777777" w:rsidR="008B2B7B" w:rsidRPr="00904E4C" w:rsidRDefault="008B2B7B" w:rsidP="008B2B7B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ตามจำนวนที่ประกาศจ่าย</w:t>
            </w:r>
          </w:p>
        </w:tc>
      </w:tr>
      <w:tr w:rsidR="008B2B7B" w:rsidRPr="00904E4C" w14:paraId="3DE9CED9" w14:textId="77777777" w:rsidTr="00B81776">
        <w:tc>
          <w:tcPr>
            <w:tcW w:w="3293" w:type="dxa"/>
          </w:tcPr>
          <w:p w14:paraId="0D27BAB2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62" w:type="dxa"/>
          </w:tcPr>
          <w:p w14:paraId="4831E9F9" w14:textId="77777777" w:rsidR="008B2B7B" w:rsidRPr="00904E4C" w:rsidRDefault="008B2B7B" w:rsidP="008B2B7B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8B2B7B" w:rsidRPr="00904E4C" w14:paraId="0D8BC6DF" w14:textId="77777777" w:rsidTr="00B81776">
        <w:tc>
          <w:tcPr>
            <w:tcW w:w="3293" w:type="dxa"/>
          </w:tcPr>
          <w:p w14:paraId="4DB1290F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862" w:type="dxa"/>
          </w:tcPr>
          <w:p w14:paraId="2080F034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อัตราที่เทียบเคียงได้กับอัตราที่ธนาคารพาณิชย์ให้กู้ยืมกับลูกค้าทั่วไป</w:t>
            </w:r>
          </w:p>
        </w:tc>
      </w:tr>
      <w:tr w:rsidR="008B2B7B" w:rsidRPr="00904E4C" w14:paraId="101585BE" w14:textId="77777777" w:rsidTr="00B81776">
        <w:tc>
          <w:tcPr>
            <w:tcW w:w="3293" w:type="dxa"/>
          </w:tcPr>
          <w:p w14:paraId="46591388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/ ขาย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สินทรัพย์ถาวร</w:t>
            </w:r>
          </w:p>
        </w:tc>
        <w:tc>
          <w:tcPr>
            <w:tcW w:w="5862" w:type="dxa"/>
          </w:tcPr>
          <w:p w14:paraId="624F1CEC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8B2B7B" w:rsidRPr="00904E4C" w14:paraId="327AE1EF" w14:textId="77777777" w:rsidTr="00B81776">
        <w:tc>
          <w:tcPr>
            <w:tcW w:w="3293" w:type="dxa"/>
          </w:tcPr>
          <w:p w14:paraId="24B8951B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รายได้ </w:t>
            </w:r>
            <w:r w:rsidRPr="00904E4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/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ค่าธรรมเนียมการค้ำประกัน</w:t>
            </w:r>
          </w:p>
        </w:tc>
        <w:tc>
          <w:tcPr>
            <w:tcW w:w="5862" w:type="dxa"/>
          </w:tcPr>
          <w:p w14:paraId="583CE06F" w14:textId="77777777" w:rsidR="008B2B7B" w:rsidRPr="00904E4C" w:rsidRDefault="008B2B7B" w:rsidP="008B2B7B">
            <w:pPr>
              <w:pStyle w:val="block"/>
              <w:tabs>
                <w:tab w:val="left" w:pos="237"/>
              </w:tabs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8B2B7B" w:rsidRPr="00904E4C" w14:paraId="3B267809" w14:textId="77777777" w:rsidTr="00B81776">
        <w:tc>
          <w:tcPr>
            <w:tcW w:w="3293" w:type="dxa"/>
          </w:tcPr>
          <w:p w14:paraId="2F3A5EF9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ค่าบริการ</w:t>
            </w:r>
          </w:p>
        </w:tc>
        <w:tc>
          <w:tcPr>
            <w:tcW w:w="5862" w:type="dxa"/>
          </w:tcPr>
          <w:p w14:paraId="6D5A456E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8B2B7B" w:rsidRPr="00904E4C" w14:paraId="3A0ADE22" w14:textId="77777777" w:rsidTr="00B81776">
        <w:tc>
          <w:tcPr>
            <w:tcW w:w="3293" w:type="dxa"/>
          </w:tcPr>
          <w:p w14:paraId="4DD7BA79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62" w:type="dxa"/>
          </w:tcPr>
          <w:p w14:paraId="68199F8D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8B2B7B" w:rsidRPr="00904E4C" w14:paraId="47A588B2" w14:textId="77777777" w:rsidTr="00B81776">
        <w:tc>
          <w:tcPr>
            <w:tcW w:w="3293" w:type="dxa"/>
          </w:tcPr>
          <w:p w14:paraId="4DF88622" w14:textId="77777777" w:rsidR="008B2B7B" w:rsidRPr="00904E4C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862" w:type="dxa"/>
          </w:tcPr>
          <w:p w14:paraId="523EA0A4" w14:textId="77777777" w:rsidR="008B2B7B" w:rsidRPr="00904E4C" w:rsidRDefault="008B2B7B" w:rsidP="008B2B7B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  <w:r w:rsidRPr="00904E4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/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ตามที่อนุมัติโดยคณะกรรมการบริษัทและ</w:t>
            </w:r>
            <w:r w:rsidRPr="00904E4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/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หรือผู้ถือหุ้น</w:t>
            </w:r>
          </w:p>
        </w:tc>
      </w:tr>
    </w:tbl>
    <w:p w14:paraId="3479FBB1" w14:textId="77777777" w:rsidR="006B5383" w:rsidRPr="00904E4C" w:rsidRDefault="006B5383" w:rsidP="0098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6B985C6" w14:textId="266D26C1" w:rsidR="002C737B" w:rsidRPr="00904E4C" w:rsidRDefault="00B036A2" w:rsidP="00B81776">
      <w:pPr>
        <w:pStyle w:val="block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  <w:r w:rsidRPr="00904E4C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</w:t>
      </w:r>
      <w:r w:rsidR="00491E6B" w:rsidRPr="00904E4C">
        <w:rPr>
          <w:rFonts w:ascii="Angsana New" w:hAnsi="Angsana New" w:hint="cs"/>
          <w:b/>
          <w:sz w:val="30"/>
          <w:szCs w:val="30"/>
          <w:cs/>
          <w:lang w:bidi="th-TH"/>
        </w:rPr>
        <w:t>บุคคลหรือ</w:t>
      </w:r>
      <w:r w:rsidRPr="00904E4C">
        <w:rPr>
          <w:rFonts w:ascii="Angsana New" w:hAnsi="Angsana New"/>
          <w:b/>
          <w:sz w:val="30"/>
          <w:szCs w:val="30"/>
          <w:cs/>
        </w:rPr>
        <w:t>กิจการที่เกี่ยวข้องกันสำหรับงวดสามเดือน</w:t>
      </w:r>
      <w:r w:rsidR="00032088" w:rsidRPr="00904E4C">
        <w:rPr>
          <w:rFonts w:ascii="Angsana New" w:hAnsi="Angsana New" w:hint="cs"/>
          <w:b/>
          <w:sz w:val="30"/>
          <w:szCs w:val="30"/>
          <w:cs/>
          <w:lang w:bidi="th-TH"/>
        </w:rPr>
        <w:t>และ</w:t>
      </w:r>
      <w:r w:rsidR="006F1391" w:rsidRPr="00904E4C">
        <w:rPr>
          <w:rFonts w:ascii="Angsana New" w:hAnsi="Angsana New" w:hint="cs"/>
          <w:b/>
          <w:sz w:val="30"/>
          <w:szCs w:val="30"/>
          <w:cs/>
          <w:lang w:bidi="th-TH"/>
        </w:rPr>
        <w:t>เก้าเดือ</w:t>
      </w:r>
      <w:r w:rsidR="00782D66" w:rsidRPr="00904E4C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Pr="00904E4C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032088" w:rsidRPr="00904E4C">
        <w:rPr>
          <w:rFonts w:ascii="Angsana New" w:hAnsi="Angsana New"/>
          <w:sz w:val="30"/>
          <w:szCs w:val="30"/>
        </w:rPr>
        <w:t xml:space="preserve">30 </w:t>
      </w:r>
      <w:r w:rsidR="006F1391" w:rsidRPr="00904E4C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Pr="00904E4C">
        <w:rPr>
          <w:rFonts w:ascii="Angsana New" w:hAnsi="Angsana New"/>
          <w:b/>
          <w:sz w:val="30"/>
          <w:szCs w:val="30"/>
          <w:cs/>
        </w:rPr>
        <w:t xml:space="preserve"> </w:t>
      </w:r>
      <w:r w:rsidR="008B2B7B" w:rsidRPr="00904E4C">
        <w:rPr>
          <w:rFonts w:ascii="Angsana New" w:hAnsi="Angsana New"/>
          <w:bCs/>
          <w:sz w:val="30"/>
          <w:szCs w:val="30"/>
          <w:lang w:bidi="th-TH"/>
        </w:rPr>
        <w:t>2562</w:t>
      </w:r>
      <w:r w:rsidR="00636869" w:rsidRPr="00904E4C">
        <w:rPr>
          <w:rFonts w:ascii="Angsana New" w:hAnsi="Angsana New"/>
          <w:bCs/>
          <w:sz w:val="30"/>
          <w:szCs w:val="30"/>
          <w:lang w:bidi="th-TH"/>
        </w:rPr>
        <w:t xml:space="preserve"> </w:t>
      </w:r>
      <w:r w:rsidR="00636869" w:rsidRPr="00904E4C">
        <w:rPr>
          <w:rFonts w:ascii="Angsana New" w:hAnsi="Angsana New"/>
          <w:b/>
          <w:sz w:val="30"/>
          <w:szCs w:val="30"/>
          <w:cs/>
          <w:lang w:bidi="th-TH"/>
        </w:rPr>
        <w:t>และ</w:t>
      </w:r>
      <w:r w:rsidR="00636869" w:rsidRPr="00904E4C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="008B2B7B" w:rsidRPr="00904E4C">
        <w:rPr>
          <w:rFonts w:ascii="Angsana New" w:hAnsi="Angsana New"/>
          <w:bCs/>
          <w:sz w:val="30"/>
          <w:szCs w:val="30"/>
          <w:lang w:bidi="th-TH"/>
        </w:rPr>
        <w:t>2561</w:t>
      </w:r>
      <w:r w:rsidR="00A811AF" w:rsidRPr="00904E4C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904E4C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564DD9EA" w14:textId="77777777" w:rsidR="002C737B" w:rsidRPr="00904E4C" w:rsidRDefault="002C737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107"/>
        <w:gridCol w:w="269"/>
        <w:gridCol w:w="1096"/>
        <w:gridCol w:w="269"/>
        <w:gridCol w:w="1130"/>
        <w:gridCol w:w="248"/>
        <w:gridCol w:w="1104"/>
      </w:tblGrid>
      <w:tr w:rsidR="00B036A2" w:rsidRPr="00904E4C" w14:paraId="4CD16F74" w14:textId="77777777" w:rsidTr="00B14AA0">
        <w:trPr>
          <w:tblHeader/>
        </w:trPr>
        <w:tc>
          <w:tcPr>
            <w:tcW w:w="2203" w:type="pct"/>
          </w:tcPr>
          <w:p w14:paraId="03ADCFD0" w14:textId="77777777" w:rsidR="00B036A2" w:rsidRPr="00904E4C" w:rsidRDefault="002C737B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="00B036A2" w:rsidRPr="00904E4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</w:t>
            </w:r>
            <w:r w:rsidRPr="00904E4C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1324" w:type="pct"/>
            <w:gridSpan w:val="3"/>
          </w:tcPr>
          <w:p w14:paraId="3E09FDF5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20607DF7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30CD3E07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B2B7B" w:rsidRPr="00904E4C" w14:paraId="6733E3AB" w14:textId="77777777" w:rsidTr="00B81776">
        <w:trPr>
          <w:tblHeader/>
        </w:trPr>
        <w:tc>
          <w:tcPr>
            <w:tcW w:w="2203" w:type="pct"/>
          </w:tcPr>
          <w:p w14:paraId="19AD97F9" w14:textId="24ECEB6C" w:rsidR="008B2B7B" w:rsidRPr="00904E4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032088"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30 </w:t>
            </w:r>
            <w:r w:rsidR="006F1391"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93" w:type="pct"/>
          </w:tcPr>
          <w:p w14:paraId="33ABF556" w14:textId="77777777" w:rsidR="008B2B7B" w:rsidRPr="00904E4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66EFC1D3" w14:textId="77777777" w:rsidR="008B2B7B" w:rsidRPr="00904E4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6EBB6D6" w14:textId="77777777" w:rsidR="008B2B7B" w:rsidRPr="00904E4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4" w:type="pct"/>
          </w:tcPr>
          <w:p w14:paraId="6BD1FAE5" w14:textId="77777777" w:rsidR="008B2B7B" w:rsidRPr="00904E4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1930425" w14:textId="77777777" w:rsidR="008B2B7B" w:rsidRPr="00904E4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3" w:type="pct"/>
          </w:tcPr>
          <w:p w14:paraId="30130171" w14:textId="77777777" w:rsidR="008B2B7B" w:rsidRPr="00904E4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42B2B95" w14:textId="77777777" w:rsidR="008B2B7B" w:rsidRPr="00904E4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036A2" w:rsidRPr="00904E4C" w14:paraId="4A0CE9E2" w14:textId="77777777" w:rsidTr="00B81776">
        <w:trPr>
          <w:tblHeader/>
        </w:trPr>
        <w:tc>
          <w:tcPr>
            <w:tcW w:w="2203" w:type="pct"/>
          </w:tcPr>
          <w:p w14:paraId="4CB21094" w14:textId="77777777" w:rsidR="00B036A2" w:rsidRPr="00904E4C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7"/>
          </w:tcPr>
          <w:p w14:paraId="6632E876" w14:textId="77777777" w:rsidR="00B036A2" w:rsidRPr="00904E4C" w:rsidRDefault="00B036A2" w:rsidP="00A61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036A2" w:rsidRPr="00904E4C" w14:paraId="12CFD799" w14:textId="77777777" w:rsidTr="00B81776">
        <w:tc>
          <w:tcPr>
            <w:tcW w:w="2203" w:type="pct"/>
          </w:tcPr>
          <w:p w14:paraId="6C7555F8" w14:textId="77777777" w:rsidR="00B036A2" w:rsidRPr="00904E4C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6C70073F" w14:textId="77777777" w:rsidR="00B036A2" w:rsidRPr="00904E4C" w:rsidRDefault="00B036A2" w:rsidP="0033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0D2FB58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9011165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90532E6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77E67E9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76544FD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31474C1" w14:textId="1F3E47EF" w:rsidR="00B036A2" w:rsidRPr="00904E4C" w:rsidRDefault="00B036A2" w:rsidP="00374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202" w:rsidRPr="00904E4C" w14:paraId="57ADC057" w14:textId="77777777" w:rsidTr="00B81776">
        <w:trPr>
          <w:trHeight w:val="353"/>
        </w:trPr>
        <w:tc>
          <w:tcPr>
            <w:tcW w:w="2203" w:type="pct"/>
          </w:tcPr>
          <w:p w14:paraId="4A8EC6FF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3" w:type="pct"/>
          </w:tcPr>
          <w:p w14:paraId="62750A3D" w14:textId="7F3E3DDC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451</w:t>
            </w:r>
          </w:p>
        </w:tc>
        <w:tc>
          <w:tcPr>
            <w:tcW w:w="144" w:type="pct"/>
          </w:tcPr>
          <w:p w14:paraId="3F16ABB0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3C55D7F" w14:textId="583BAB7A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58</w:t>
            </w:r>
            <w:r w:rsidR="00D34833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25A0B3D2" w14:textId="77777777" w:rsidR="00D34202" w:rsidRPr="00904E4C" w:rsidRDefault="00D34202" w:rsidP="00D34202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11F3B3C" w14:textId="5825BF5F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451</w:t>
            </w:r>
          </w:p>
        </w:tc>
        <w:tc>
          <w:tcPr>
            <w:tcW w:w="133" w:type="pct"/>
          </w:tcPr>
          <w:p w14:paraId="46302C43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11EDA69" w14:textId="7981EECB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583</w:t>
            </w:r>
          </w:p>
        </w:tc>
      </w:tr>
      <w:tr w:rsidR="00D34202" w:rsidRPr="00904E4C" w14:paraId="13F7223C" w14:textId="77777777" w:rsidTr="00B81776">
        <w:tc>
          <w:tcPr>
            <w:tcW w:w="2203" w:type="pct"/>
          </w:tcPr>
          <w:p w14:paraId="3FB8AD69" w14:textId="4B07F312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2AE16CE3" w14:textId="10A15314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4" w:type="pct"/>
          </w:tcPr>
          <w:p w14:paraId="251B0ED8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A1527CC" w14:textId="75FE216C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F3E80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35</w:t>
            </w:r>
          </w:p>
        </w:tc>
        <w:tc>
          <w:tcPr>
            <w:tcW w:w="144" w:type="pct"/>
          </w:tcPr>
          <w:p w14:paraId="38A480D8" w14:textId="77777777" w:rsidR="00D34202" w:rsidRPr="00904E4C" w:rsidRDefault="00D34202" w:rsidP="00D34202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9EFC01A" w14:textId="12397110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33" w:type="pct"/>
          </w:tcPr>
          <w:p w14:paraId="1DA972EC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8AA9A89" w14:textId="0B04E4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114</w:t>
            </w:r>
          </w:p>
        </w:tc>
      </w:tr>
      <w:tr w:rsidR="00D34202" w:rsidRPr="00904E4C" w14:paraId="187CAF5E" w14:textId="77777777" w:rsidTr="002D409E">
        <w:tc>
          <w:tcPr>
            <w:tcW w:w="2203" w:type="pct"/>
          </w:tcPr>
          <w:p w14:paraId="4F9F1079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3" w:type="pct"/>
          </w:tcPr>
          <w:p w14:paraId="2447BF0F" w14:textId="68B2013D" w:rsidR="00D34202" w:rsidRPr="00904E4C" w:rsidRDefault="00D34202" w:rsidP="00D34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F7978C4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21ADAA3" w14:textId="0BB88F5C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     86</w:t>
            </w:r>
          </w:p>
        </w:tc>
        <w:tc>
          <w:tcPr>
            <w:tcW w:w="144" w:type="pct"/>
          </w:tcPr>
          <w:p w14:paraId="7B425430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AA49F63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58836CCF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DC2701B" w14:textId="38965606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86</w:t>
            </w:r>
          </w:p>
          <w:p w14:paraId="44F224DB" w14:textId="55BD646C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D34202" w:rsidRPr="00904E4C" w14:paraId="05492170" w14:textId="77777777" w:rsidTr="00B81776">
        <w:tc>
          <w:tcPr>
            <w:tcW w:w="2203" w:type="pct"/>
          </w:tcPr>
          <w:p w14:paraId="7F29F4A9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79BF907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5AD2357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E317102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9C9409B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8C03CD9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1EB0FB2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1C608B6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202" w:rsidRPr="00904E4C" w14:paraId="22541851" w14:textId="77777777" w:rsidTr="00B81776">
        <w:tc>
          <w:tcPr>
            <w:tcW w:w="2203" w:type="pct"/>
          </w:tcPr>
          <w:p w14:paraId="619467B4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155B5011" w14:textId="499BC889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B1B5053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1E56A2E" w14:textId="205074C1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9271B16" w14:textId="53091884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605" w:type="pct"/>
          </w:tcPr>
          <w:p w14:paraId="5C46F38E" w14:textId="69F269C2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28FA8340" w14:textId="7C0E7E1D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D8A00F9" w14:textId="39799873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14,588</w:t>
            </w:r>
          </w:p>
        </w:tc>
      </w:tr>
      <w:tr w:rsidR="00D34202" w:rsidRPr="00904E4C" w14:paraId="428869B0" w14:textId="77777777" w:rsidTr="00B81776">
        <w:tc>
          <w:tcPr>
            <w:tcW w:w="2203" w:type="pct"/>
          </w:tcPr>
          <w:p w14:paraId="0F359653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15D498CA" w14:textId="570D56A3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7F63E6C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CC5822F" w14:textId="56C71663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02033D2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0E70C49A" w14:textId="60AF8C9E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1,261</w:t>
            </w:r>
          </w:p>
        </w:tc>
        <w:tc>
          <w:tcPr>
            <w:tcW w:w="133" w:type="pct"/>
          </w:tcPr>
          <w:p w14:paraId="1732FC19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9FE0EBF" w14:textId="647ECD40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705</w:t>
            </w:r>
          </w:p>
        </w:tc>
      </w:tr>
      <w:tr w:rsidR="00D34202" w:rsidRPr="00904E4C" w14:paraId="0FAD89F8" w14:textId="77777777" w:rsidTr="00B81776">
        <w:tc>
          <w:tcPr>
            <w:tcW w:w="2203" w:type="pct"/>
          </w:tcPr>
          <w:p w14:paraId="064B568A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93" w:type="pct"/>
          </w:tcPr>
          <w:p w14:paraId="13439832" w14:textId="35C17DDD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3326226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EEC172E" w14:textId="2EB2B6A6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2423593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10E1786" w14:textId="334E7E68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316</w:t>
            </w:r>
          </w:p>
        </w:tc>
        <w:tc>
          <w:tcPr>
            <w:tcW w:w="133" w:type="pct"/>
          </w:tcPr>
          <w:p w14:paraId="74A968B0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220F31" w14:textId="1E3948FA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439</w:t>
            </w:r>
          </w:p>
        </w:tc>
      </w:tr>
      <w:tr w:rsidR="00D34202" w:rsidRPr="00904E4C" w14:paraId="240CBF96" w14:textId="77777777" w:rsidTr="00B81776">
        <w:tc>
          <w:tcPr>
            <w:tcW w:w="2203" w:type="pct"/>
          </w:tcPr>
          <w:p w14:paraId="0F92A74B" w14:textId="7EB6E78F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0828A491" w14:textId="6C94A8FF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A3E0A9F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92A353A" w14:textId="086D080A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348C624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9E62546" w14:textId="59DA0EAB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487</w:t>
            </w:r>
          </w:p>
        </w:tc>
        <w:tc>
          <w:tcPr>
            <w:tcW w:w="133" w:type="pct"/>
          </w:tcPr>
          <w:p w14:paraId="6D30D23B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4FE1F8B" w14:textId="541CB691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</w:tr>
      <w:tr w:rsidR="00D34202" w:rsidRPr="00904E4C" w14:paraId="77B02CA7" w14:textId="77777777" w:rsidTr="00B81776">
        <w:tc>
          <w:tcPr>
            <w:tcW w:w="2203" w:type="pct"/>
          </w:tcPr>
          <w:p w14:paraId="6FDE3DC0" w14:textId="4D35F23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3BF3F2A0" w14:textId="2C88D353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8AFB1FA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74B9319" w14:textId="181FD63F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956E04E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4E7C8FC" w14:textId="01810D4F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44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,6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3" w:type="pct"/>
          </w:tcPr>
          <w:p w14:paraId="3B162B50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8865A4" w14:textId="7BF14A8D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53,195</w:t>
            </w:r>
          </w:p>
        </w:tc>
      </w:tr>
      <w:tr w:rsidR="00D34202" w:rsidRPr="00904E4C" w14:paraId="2D585475" w14:textId="77777777" w:rsidTr="00B81776">
        <w:tc>
          <w:tcPr>
            <w:tcW w:w="2203" w:type="pct"/>
          </w:tcPr>
          <w:p w14:paraId="1429BBC6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3" w:type="pct"/>
          </w:tcPr>
          <w:p w14:paraId="201568ED" w14:textId="4DA7B9EB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067162E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DCADD12" w14:textId="1F96BB6B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A8FC6D8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8CC14FF" w14:textId="48C5690A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784E743E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4CE6728" w14:textId="6B6F69A2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150</w:t>
            </w:r>
          </w:p>
        </w:tc>
      </w:tr>
      <w:tr w:rsidR="00D34202" w:rsidRPr="00904E4C" w14:paraId="07139C95" w14:textId="77777777" w:rsidTr="00B81776">
        <w:tc>
          <w:tcPr>
            <w:tcW w:w="2203" w:type="pct"/>
          </w:tcPr>
          <w:p w14:paraId="30ACC7C6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7"/>
          </w:tcPr>
          <w:p w14:paraId="6F78C467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202" w:rsidRPr="00904E4C" w14:paraId="5F98726C" w14:textId="77777777" w:rsidTr="00B81776">
        <w:trPr>
          <w:trHeight w:val="80"/>
        </w:trPr>
        <w:tc>
          <w:tcPr>
            <w:tcW w:w="2203" w:type="pct"/>
          </w:tcPr>
          <w:p w14:paraId="166AA8AB" w14:textId="1BB52CBB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</w:tcPr>
          <w:p w14:paraId="14D565DD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9B19C89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DCF1807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CD9795E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E11E72A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2FDDEBD5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FAD1F58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202" w:rsidRPr="00904E4C" w14:paraId="68484700" w14:textId="77777777" w:rsidTr="00B81776">
        <w:tc>
          <w:tcPr>
            <w:tcW w:w="2203" w:type="pct"/>
          </w:tcPr>
          <w:p w14:paraId="0F87B067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  <w:p w14:paraId="766A7205" w14:textId="713BA493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349E05B9" w14:textId="7DEEA650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56</w:t>
            </w:r>
          </w:p>
          <w:p w14:paraId="6CA53362" w14:textId="151CF0A4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14</w:t>
            </w:r>
          </w:p>
        </w:tc>
        <w:tc>
          <w:tcPr>
            <w:tcW w:w="144" w:type="pct"/>
          </w:tcPr>
          <w:p w14:paraId="18B12353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899F8D6" w14:textId="0657AAF4" w:rsidR="003F3E80" w:rsidRPr="00904E4C" w:rsidRDefault="003F3E80" w:rsidP="003F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1,135</w:t>
            </w:r>
          </w:p>
          <w:p w14:paraId="5EA4F035" w14:textId="57DF9E01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44" w:type="pct"/>
          </w:tcPr>
          <w:p w14:paraId="789FFEE9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016B7ED" w14:textId="49C4D17B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  <w:p w14:paraId="2D0332CC" w14:textId="04F2CB64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14</w:t>
            </w:r>
          </w:p>
        </w:tc>
        <w:tc>
          <w:tcPr>
            <w:tcW w:w="133" w:type="pct"/>
          </w:tcPr>
          <w:p w14:paraId="6EC08337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66AC46D" w14:textId="525920CA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1,132</w:t>
            </w:r>
          </w:p>
          <w:p w14:paraId="6A76BD47" w14:textId="74C2E0D6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</w:tr>
      <w:tr w:rsidR="00D34202" w:rsidRPr="00904E4C" w14:paraId="15EED90C" w14:textId="77777777" w:rsidTr="00B81776">
        <w:tc>
          <w:tcPr>
            <w:tcW w:w="2203" w:type="pct"/>
          </w:tcPr>
          <w:p w14:paraId="37D8AEA8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93" w:type="pct"/>
          </w:tcPr>
          <w:p w14:paraId="0EB12CD7" w14:textId="6B2B9EF2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482</w:t>
            </w:r>
          </w:p>
        </w:tc>
        <w:tc>
          <w:tcPr>
            <w:tcW w:w="144" w:type="pct"/>
          </w:tcPr>
          <w:p w14:paraId="3E11E45C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F72765C" w14:textId="6530F01E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144" w:type="pct"/>
          </w:tcPr>
          <w:p w14:paraId="75339890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770B0CA" w14:textId="6BD4727C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2,186</w:t>
            </w:r>
          </w:p>
        </w:tc>
        <w:tc>
          <w:tcPr>
            <w:tcW w:w="133" w:type="pct"/>
          </w:tcPr>
          <w:p w14:paraId="193B258E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D1C68D8" w14:textId="316A283C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470</w:t>
            </w:r>
          </w:p>
        </w:tc>
      </w:tr>
      <w:tr w:rsidR="00D34202" w:rsidRPr="00904E4C" w14:paraId="3BBEDA23" w14:textId="77777777" w:rsidTr="00B81776">
        <w:tc>
          <w:tcPr>
            <w:tcW w:w="2203" w:type="pct"/>
          </w:tcPr>
          <w:p w14:paraId="07096C24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3" w:type="pct"/>
          </w:tcPr>
          <w:p w14:paraId="0F865F32" w14:textId="3705D6C8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405</w:t>
            </w:r>
          </w:p>
        </w:tc>
        <w:tc>
          <w:tcPr>
            <w:tcW w:w="144" w:type="pct"/>
          </w:tcPr>
          <w:p w14:paraId="30FECAE5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9BA82D7" w14:textId="536E7534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4,16</w:t>
            </w:r>
            <w:r w:rsidR="003F3E80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433A4F2B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EFBEF07" w14:textId="00EB5605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  <w:r w:rsidR="00AE5AEA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3" w:type="pct"/>
          </w:tcPr>
          <w:p w14:paraId="120DA12F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ED400C" w14:textId="3E3DDFD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3,426</w:t>
            </w:r>
          </w:p>
        </w:tc>
      </w:tr>
      <w:tr w:rsidR="00D34202" w:rsidRPr="00904E4C" w14:paraId="0B3B4AE9" w14:textId="77777777" w:rsidTr="00B81776">
        <w:tc>
          <w:tcPr>
            <w:tcW w:w="2203" w:type="pct"/>
          </w:tcPr>
          <w:p w14:paraId="23C33906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136F5986" w14:textId="54CDE32D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3,857</w:t>
            </w:r>
          </w:p>
        </w:tc>
        <w:tc>
          <w:tcPr>
            <w:tcW w:w="144" w:type="pct"/>
          </w:tcPr>
          <w:p w14:paraId="31CA21F4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28550ED" w14:textId="1CD364E8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5,374</w:t>
            </w:r>
          </w:p>
        </w:tc>
        <w:tc>
          <w:tcPr>
            <w:tcW w:w="144" w:type="pct"/>
          </w:tcPr>
          <w:p w14:paraId="3F7E7248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0F31A5B" w14:textId="7F2D04BB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3,857</w:t>
            </w:r>
          </w:p>
        </w:tc>
        <w:tc>
          <w:tcPr>
            <w:tcW w:w="133" w:type="pct"/>
          </w:tcPr>
          <w:p w14:paraId="39470BF8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5A30D1F" w14:textId="256F410E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5,374</w:t>
            </w:r>
          </w:p>
        </w:tc>
      </w:tr>
      <w:tr w:rsidR="00BA0726" w:rsidRPr="00904E4C" w14:paraId="3BF19830" w14:textId="77777777" w:rsidTr="00B81776">
        <w:tc>
          <w:tcPr>
            <w:tcW w:w="2203" w:type="pct"/>
          </w:tcPr>
          <w:p w14:paraId="70862B2C" w14:textId="77777777" w:rsidR="00BA0726" w:rsidRPr="00904E4C" w:rsidRDefault="00BA0726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6332BCC" w14:textId="77777777" w:rsidR="00BA0726" w:rsidRPr="00904E4C" w:rsidRDefault="00BA0726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42411D7" w14:textId="77777777" w:rsidR="00BA0726" w:rsidRPr="00904E4C" w:rsidRDefault="00BA0726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6CD520E" w14:textId="77777777" w:rsidR="00BA0726" w:rsidRPr="00904E4C" w:rsidRDefault="00BA0726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DD19A9C" w14:textId="77777777" w:rsidR="00BA0726" w:rsidRPr="00904E4C" w:rsidRDefault="00BA0726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D251D00" w14:textId="77777777" w:rsidR="00BA0726" w:rsidRPr="00904E4C" w:rsidRDefault="00BA0726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53D66A08" w14:textId="77777777" w:rsidR="00BA0726" w:rsidRPr="00904E4C" w:rsidRDefault="00BA0726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3AE975C" w14:textId="77777777" w:rsidR="00BA0726" w:rsidRPr="00904E4C" w:rsidRDefault="00BA0726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202" w:rsidRPr="00904E4C" w14:paraId="56A62C8B" w14:textId="77777777" w:rsidTr="00B81776">
        <w:tc>
          <w:tcPr>
            <w:tcW w:w="2203" w:type="pct"/>
          </w:tcPr>
          <w:p w14:paraId="60CD32D6" w14:textId="3A9922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</w:tcPr>
          <w:p w14:paraId="3B24355A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71F8FF7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0E2E182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AF1E58E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D0074AA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588962A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3F5C57E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202" w:rsidRPr="00904E4C" w14:paraId="0036800F" w14:textId="77777777" w:rsidTr="00B81776">
        <w:tc>
          <w:tcPr>
            <w:tcW w:w="2203" w:type="pct"/>
          </w:tcPr>
          <w:p w14:paraId="4007AC0F" w14:textId="0A67EBC0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016093F2" w14:textId="2343674E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3F3E80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</w:tcPr>
          <w:p w14:paraId="71184BE1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C23F3F2" w14:textId="6F04189B" w:rsidR="00D34202" w:rsidRPr="00904E4C" w:rsidRDefault="00D34202" w:rsidP="005B19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</w:p>
        </w:tc>
        <w:tc>
          <w:tcPr>
            <w:tcW w:w="144" w:type="pct"/>
          </w:tcPr>
          <w:p w14:paraId="1A525E03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4ED5D6C" w14:textId="0B30F2D0" w:rsidR="00D34202" w:rsidRPr="00904E4C" w:rsidRDefault="00D34202" w:rsidP="005B19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133" w:type="pct"/>
          </w:tcPr>
          <w:p w14:paraId="0125EB41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6BEC91F" w14:textId="6FDFDCD1" w:rsidR="00D34202" w:rsidRPr="00904E4C" w:rsidRDefault="00D34202" w:rsidP="005B19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</w:p>
        </w:tc>
      </w:tr>
      <w:tr w:rsidR="00D34202" w:rsidRPr="00904E4C" w14:paraId="5C68657B" w14:textId="77777777" w:rsidTr="00B81776">
        <w:tc>
          <w:tcPr>
            <w:tcW w:w="2203" w:type="pct"/>
          </w:tcPr>
          <w:p w14:paraId="45DB7D9A" w14:textId="74EB947F" w:rsidR="00D34202" w:rsidRPr="00904E4C" w:rsidRDefault="00D34202" w:rsidP="00D34202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106E5D58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4FFC1B9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2B7BE5C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E0E957B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00896328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31ADB658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0392C60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202" w:rsidRPr="00904E4C" w14:paraId="596598B7" w14:textId="77777777" w:rsidTr="00B81776">
        <w:tc>
          <w:tcPr>
            <w:tcW w:w="2203" w:type="pct"/>
          </w:tcPr>
          <w:p w14:paraId="2C0A18FE" w14:textId="5C0D625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</w:tcPr>
          <w:p w14:paraId="1A6DA50A" w14:textId="11BA089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203</w:t>
            </w:r>
          </w:p>
        </w:tc>
        <w:tc>
          <w:tcPr>
            <w:tcW w:w="144" w:type="pct"/>
          </w:tcPr>
          <w:p w14:paraId="7B611F29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7F56061" w14:textId="088281CB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3,264</w:t>
            </w:r>
          </w:p>
        </w:tc>
        <w:tc>
          <w:tcPr>
            <w:tcW w:w="144" w:type="pct"/>
          </w:tcPr>
          <w:p w14:paraId="7B7F4612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CB022C3" w14:textId="28E8330B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2,896</w:t>
            </w:r>
          </w:p>
        </w:tc>
        <w:tc>
          <w:tcPr>
            <w:tcW w:w="133" w:type="pct"/>
          </w:tcPr>
          <w:p w14:paraId="6C32875A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7F72D7" w14:textId="6EFAEA96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2,432</w:t>
            </w:r>
          </w:p>
        </w:tc>
      </w:tr>
      <w:tr w:rsidR="00D34202" w:rsidRPr="00904E4C" w14:paraId="7922AA49" w14:textId="77777777" w:rsidTr="00B81776">
        <w:tc>
          <w:tcPr>
            <w:tcW w:w="2203" w:type="pct"/>
          </w:tcPr>
          <w:p w14:paraId="29A092ED" w14:textId="752BEDF2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0315DE6" w14:textId="52763A5A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F3E80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4" w:type="pct"/>
          </w:tcPr>
          <w:p w14:paraId="50EC0530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98FEAF7" w14:textId="1E5203BE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143</w:t>
            </w:r>
          </w:p>
        </w:tc>
        <w:tc>
          <w:tcPr>
            <w:tcW w:w="144" w:type="pct"/>
          </w:tcPr>
          <w:p w14:paraId="7135C81D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74AFE31" w14:textId="2E8936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33" w:type="pct"/>
          </w:tcPr>
          <w:p w14:paraId="530668CE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7EF79DB" w14:textId="0C1153AE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115</w:t>
            </w:r>
          </w:p>
        </w:tc>
      </w:tr>
      <w:tr w:rsidR="00D34202" w:rsidRPr="00904E4C" w14:paraId="643AD673" w14:textId="77777777" w:rsidTr="00B81776">
        <w:tc>
          <w:tcPr>
            <w:tcW w:w="2203" w:type="pct"/>
          </w:tcPr>
          <w:p w14:paraId="41EBA9A8" w14:textId="77777777" w:rsidR="00D34202" w:rsidRPr="00904E4C" w:rsidRDefault="00D34202" w:rsidP="00D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8D864AE" w14:textId="2D40FD3B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</w:t>
            </w:r>
            <w:r w:rsidR="003F3E80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14:paraId="709B2819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B5E2C77" w14:textId="1289C0DA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3,407</w:t>
            </w:r>
          </w:p>
        </w:tc>
        <w:tc>
          <w:tcPr>
            <w:tcW w:w="144" w:type="pct"/>
          </w:tcPr>
          <w:p w14:paraId="36DC7B91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37D3534" w14:textId="1F1CB303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3,035</w:t>
            </w:r>
          </w:p>
        </w:tc>
        <w:tc>
          <w:tcPr>
            <w:tcW w:w="133" w:type="pct"/>
          </w:tcPr>
          <w:p w14:paraId="356EE954" w14:textId="77777777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AFA0265" w14:textId="202030C6" w:rsidR="00D34202" w:rsidRPr="00904E4C" w:rsidRDefault="00D34202" w:rsidP="00D34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2,547</w:t>
            </w:r>
          </w:p>
        </w:tc>
      </w:tr>
    </w:tbl>
    <w:p w14:paraId="411C0F71" w14:textId="77777777" w:rsidR="00E437D6" w:rsidRPr="00904E4C" w:rsidRDefault="00E437D6" w:rsidP="00032088"/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0"/>
        <w:gridCol w:w="1110"/>
        <w:gridCol w:w="271"/>
        <w:gridCol w:w="1108"/>
        <w:gridCol w:w="264"/>
        <w:gridCol w:w="1128"/>
        <w:gridCol w:w="253"/>
        <w:gridCol w:w="1111"/>
      </w:tblGrid>
      <w:tr w:rsidR="00032088" w:rsidRPr="00904E4C" w14:paraId="7773604E" w14:textId="77777777" w:rsidTr="00162E7E">
        <w:trPr>
          <w:tblHeader/>
        </w:trPr>
        <w:tc>
          <w:tcPr>
            <w:tcW w:w="2197" w:type="pct"/>
          </w:tcPr>
          <w:p w14:paraId="39575AF3" w14:textId="77777777" w:rsidR="00032088" w:rsidRPr="00904E4C" w:rsidRDefault="00032088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904E4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</w:t>
            </w:r>
            <w:r w:rsidRPr="00904E4C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1330" w:type="pct"/>
            <w:gridSpan w:val="3"/>
          </w:tcPr>
          <w:p w14:paraId="6748EC86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73A6BF1F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2" w:type="pct"/>
            <w:gridSpan w:val="3"/>
          </w:tcPr>
          <w:p w14:paraId="5EFEFE6C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05844" w:rsidRPr="00904E4C" w14:paraId="1EE9EE4D" w14:textId="77777777" w:rsidTr="00162E7E">
        <w:trPr>
          <w:tblHeader/>
        </w:trPr>
        <w:tc>
          <w:tcPr>
            <w:tcW w:w="2197" w:type="pct"/>
          </w:tcPr>
          <w:p w14:paraId="20427FD5" w14:textId="4A2D5671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</w:t>
            </w:r>
            <w:r w:rsidR="008F1011"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งวดเก้า</w:t>
            </w:r>
            <w:r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30 </w:t>
            </w:r>
            <w:r w:rsidR="006F1391"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93" w:type="pct"/>
          </w:tcPr>
          <w:p w14:paraId="322ECCA5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5" w:type="pct"/>
          </w:tcPr>
          <w:p w14:paraId="486DAD9B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2AA0114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1" w:type="pct"/>
          </w:tcPr>
          <w:p w14:paraId="3EF83A14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53D8D4A0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5" w:type="pct"/>
          </w:tcPr>
          <w:p w14:paraId="4061E347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658FCE1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032088" w:rsidRPr="00904E4C" w14:paraId="07BDBF8D" w14:textId="77777777" w:rsidTr="00162E7E">
        <w:trPr>
          <w:tblHeader/>
        </w:trPr>
        <w:tc>
          <w:tcPr>
            <w:tcW w:w="2197" w:type="pct"/>
          </w:tcPr>
          <w:p w14:paraId="0F67BA0C" w14:textId="77777777" w:rsidR="00032088" w:rsidRPr="00904E4C" w:rsidRDefault="00032088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</w:tcPr>
          <w:p w14:paraId="19590912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05844" w:rsidRPr="00904E4C" w14:paraId="74B20FE4" w14:textId="77777777" w:rsidTr="00162E7E">
        <w:tc>
          <w:tcPr>
            <w:tcW w:w="2197" w:type="pct"/>
          </w:tcPr>
          <w:p w14:paraId="156A26B1" w14:textId="77777777" w:rsidR="00032088" w:rsidRPr="00904E4C" w:rsidRDefault="00032088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45B1D0F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6768A3C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CA20C12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FB5D413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4D95A5F5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10C85AB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870A68B" w14:textId="77777777" w:rsidR="00032088" w:rsidRPr="00904E4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746E" w:rsidRPr="00904E4C" w14:paraId="7A6FD524" w14:textId="77777777" w:rsidTr="00162E7E">
        <w:trPr>
          <w:trHeight w:val="353"/>
        </w:trPr>
        <w:tc>
          <w:tcPr>
            <w:tcW w:w="2197" w:type="pct"/>
          </w:tcPr>
          <w:p w14:paraId="6E188A9F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3" w:type="pct"/>
          </w:tcPr>
          <w:p w14:paraId="3E8AEC13" w14:textId="0A0B0A64" w:rsidR="00E3746E" w:rsidRPr="00904E4C" w:rsidRDefault="002B2CA7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1,619</w:t>
            </w:r>
          </w:p>
        </w:tc>
        <w:tc>
          <w:tcPr>
            <w:tcW w:w="145" w:type="pct"/>
          </w:tcPr>
          <w:p w14:paraId="728F678C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2844D1D" w14:textId="755E5197" w:rsidR="00E3746E" w:rsidRPr="00904E4C" w:rsidRDefault="00833B3A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1,751</w:t>
            </w:r>
          </w:p>
        </w:tc>
        <w:tc>
          <w:tcPr>
            <w:tcW w:w="141" w:type="pct"/>
          </w:tcPr>
          <w:p w14:paraId="288F10B4" w14:textId="77777777" w:rsidR="00E3746E" w:rsidRPr="00904E4C" w:rsidRDefault="00E3746E" w:rsidP="00E3746E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3808198" w14:textId="365CE935" w:rsidR="00E3746E" w:rsidRPr="00904E4C" w:rsidRDefault="003D1F93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265331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619</w:t>
            </w:r>
            <w:r w:rsidR="008172A1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35" w:type="pct"/>
          </w:tcPr>
          <w:p w14:paraId="43F8512D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84F0497" w14:textId="7C094CDA" w:rsidR="00E3746E" w:rsidRPr="00904E4C" w:rsidRDefault="000E6C2F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633939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751</w:t>
            </w:r>
          </w:p>
        </w:tc>
      </w:tr>
      <w:tr w:rsidR="00E3746E" w:rsidRPr="00904E4C" w14:paraId="4B3455CA" w14:textId="77777777" w:rsidTr="00162E7E">
        <w:tc>
          <w:tcPr>
            <w:tcW w:w="2197" w:type="pct"/>
          </w:tcPr>
          <w:p w14:paraId="2F50C070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47F353FE" w14:textId="7BC02B9F" w:rsidR="00E3746E" w:rsidRPr="00904E4C" w:rsidRDefault="002B2CA7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145" w:type="pct"/>
          </w:tcPr>
          <w:p w14:paraId="5CE9FFCD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8075516" w14:textId="73EEAF1D" w:rsidR="00E3746E" w:rsidRPr="00904E4C" w:rsidRDefault="003F3E80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405</w:t>
            </w:r>
          </w:p>
        </w:tc>
        <w:tc>
          <w:tcPr>
            <w:tcW w:w="141" w:type="pct"/>
          </w:tcPr>
          <w:p w14:paraId="6C57D8E6" w14:textId="77777777" w:rsidR="00E3746E" w:rsidRPr="00904E4C" w:rsidRDefault="00E3746E" w:rsidP="00E3746E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0128DA55" w14:textId="7DFBABDC" w:rsidR="00E3746E" w:rsidRPr="00904E4C" w:rsidRDefault="0026533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117</w:t>
            </w:r>
          </w:p>
        </w:tc>
        <w:tc>
          <w:tcPr>
            <w:tcW w:w="135" w:type="pct"/>
          </w:tcPr>
          <w:p w14:paraId="174C9C37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1119955" w14:textId="0B3336E8" w:rsidR="00E3746E" w:rsidRPr="00904E4C" w:rsidRDefault="000E6C2F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342</w:t>
            </w:r>
          </w:p>
        </w:tc>
      </w:tr>
      <w:tr w:rsidR="00E3746E" w:rsidRPr="00904E4C" w14:paraId="56FF8611" w14:textId="77777777" w:rsidTr="00162E7E">
        <w:tc>
          <w:tcPr>
            <w:tcW w:w="2197" w:type="pct"/>
          </w:tcPr>
          <w:p w14:paraId="31CC0B03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23345998"/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7BCF49C1" w14:textId="16566F85" w:rsidR="00E3746E" w:rsidRPr="00904E4C" w:rsidRDefault="002B2CA7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A4D5EE2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3DE1FC" w14:textId="7D1E9A6D" w:rsidR="00E3746E" w:rsidRPr="00904E4C" w:rsidRDefault="00864827" w:rsidP="00051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334" w:right="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141" w:type="pct"/>
          </w:tcPr>
          <w:p w14:paraId="1213713E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0EEC1232" w14:textId="3AFD1075" w:rsidR="00E3746E" w:rsidRPr="00904E4C" w:rsidRDefault="0026533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182C442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0AFE560" w14:textId="4CAF0A7D" w:rsidR="00E3746E" w:rsidRPr="00904E4C" w:rsidRDefault="00864827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</w:tr>
      <w:bookmarkEnd w:id="1"/>
      <w:tr w:rsidR="00E3746E" w:rsidRPr="00904E4C" w14:paraId="73AFF951" w14:textId="77777777" w:rsidTr="00162E7E">
        <w:tc>
          <w:tcPr>
            <w:tcW w:w="2197" w:type="pct"/>
          </w:tcPr>
          <w:p w14:paraId="23C70D20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3" w:type="pct"/>
          </w:tcPr>
          <w:p w14:paraId="264F3B06" w14:textId="0D01056E" w:rsidR="00E3746E" w:rsidRPr="00904E4C" w:rsidRDefault="002B2CA7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8982A13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092ED07" w14:textId="118C5D66" w:rsidR="00E3746E" w:rsidRPr="00904E4C" w:rsidRDefault="00833B3A" w:rsidP="00051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1" w:type="pct"/>
          </w:tcPr>
          <w:p w14:paraId="6F9BDC03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49546151" w14:textId="196D23F6" w:rsidR="00E3746E" w:rsidRPr="00904E4C" w:rsidRDefault="0026533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262E93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4D5A88C" w14:textId="3AA507F2" w:rsidR="00E3746E" w:rsidRPr="00904E4C" w:rsidRDefault="000E6C2F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89</w:t>
            </w:r>
          </w:p>
        </w:tc>
      </w:tr>
      <w:tr w:rsidR="00813ED1" w:rsidRPr="00904E4C" w14:paraId="74F37DAF" w14:textId="77777777" w:rsidTr="00162E7E">
        <w:tc>
          <w:tcPr>
            <w:tcW w:w="2197" w:type="pct"/>
          </w:tcPr>
          <w:p w14:paraId="40FC9F4C" w14:textId="77777777" w:rsidR="00813ED1" w:rsidRPr="00904E4C" w:rsidRDefault="00813ED1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677FEA7" w14:textId="77777777" w:rsidR="00813ED1" w:rsidRPr="00904E4C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471108E" w14:textId="77777777" w:rsidR="00813ED1" w:rsidRPr="00904E4C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094E0CA" w14:textId="77777777" w:rsidR="00813ED1" w:rsidRPr="00904E4C" w:rsidRDefault="00813ED1" w:rsidP="00051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A8090FC" w14:textId="77777777" w:rsidR="00813ED1" w:rsidRPr="00904E4C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5146C0BA" w14:textId="77777777" w:rsidR="00813ED1" w:rsidRPr="00904E4C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25C8DB8" w14:textId="77777777" w:rsidR="00813ED1" w:rsidRPr="00904E4C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3B57FC5" w14:textId="77777777" w:rsidR="00813ED1" w:rsidRPr="00904E4C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746E" w:rsidRPr="00904E4C" w14:paraId="66E31C6D" w14:textId="77777777" w:rsidTr="00162E7E">
        <w:tc>
          <w:tcPr>
            <w:tcW w:w="2197" w:type="pct"/>
          </w:tcPr>
          <w:p w14:paraId="3C29899A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090A97F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8C32ABA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24B0740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361E862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4E1CD20A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2B2ACB0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B97BAB8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746E" w:rsidRPr="00904E4C" w14:paraId="39CDB0DD" w14:textId="77777777" w:rsidTr="00162E7E">
        <w:tc>
          <w:tcPr>
            <w:tcW w:w="2197" w:type="pct"/>
          </w:tcPr>
          <w:p w14:paraId="48EA54AC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  <w:p w14:paraId="31C67DE8" w14:textId="60BF3448" w:rsidR="00CA3708" w:rsidRPr="00904E4C" w:rsidRDefault="00CA3708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3" w:type="pct"/>
          </w:tcPr>
          <w:p w14:paraId="1B2E49EC" w14:textId="77777777" w:rsidR="00E3746E" w:rsidRPr="00904E4C" w:rsidRDefault="002D409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  <w:p w14:paraId="26D8EDDF" w14:textId="59D6B18F" w:rsidR="002D409E" w:rsidRPr="00904E4C" w:rsidRDefault="002D409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B2A4D84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4C2B37E" w14:textId="77777777" w:rsidR="00E3746E" w:rsidRPr="00904E4C" w:rsidRDefault="002D409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  <w:p w14:paraId="50ECA20F" w14:textId="5B6311BA" w:rsidR="002D409E" w:rsidRPr="00904E4C" w:rsidRDefault="002D409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11202E0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214B24F" w14:textId="77777777" w:rsidR="00E3746E" w:rsidRPr="00904E4C" w:rsidRDefault="0026533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198</w:t>
            </w:r>
          </w:p>
          <w:p w14:paraId="4B0514A8" w14:textId="774F81C5" w:rsidR="00CA3708" w:rsidRPr="00904E4C" w:rsidRDefault="00CA3708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18,000</w:t>
            </w:r>
          </w:p>
        </w:tc>
        <w:tc>
          <w:tcPr>
            <w:tcW w:w="135" w:type="pct"/>
          </w:tcPr>
          <w:p w14:paraId="1CF63D3C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E2D0104" w14:textId="6637E5D3" w:rsidR="00347447" w:rsidRPr="00904E4C" w:rsidRDefault="00633939" w:rsidP="0034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56,</w:t>
            </w:r>
            <w:r w:rsidR="006960F2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206</w:t>
            </w:r>
          </w:p>
          <w:p w14:paraId="2D97F639" w14:textId="531E5E97" w:rsidR="00CA3708" w:rsidRPr="00904E4C" w:rsidRDefault="00CA3708" w:rsidP="0066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3746E" w:rsidRPr="00904E4C" w14:paraId="270AE8F4" w14:textId="77777777" w:rsidTr="00162E7E">
        <w:tc>
          <w:tcPr>
            <w:tcW w:w="2197" w:type="pct"/>
          </w:tcPr>
          <w:p w14:paraId="557CECCF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34959EC9" w14:textId="1C669816" w:rsidR="00E3746E" w:rsidRPr="00904E4C" w:rsidRDefault="002D409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AF959D6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AF85841" w14:textId="02ABF373" w:rsidR="00E3746E" w:rsidRPr="00904E4C" w:rsidRDefault="002D409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45EBD03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185D841" w14:textId="4FB2D0EA" w:rsidR="00E3746E" w:rsidRPr="00904E4C" w:rsidRDefault="0026533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2,681</w:t>
            </w:r>
          </w:p>
        </w:tc>
        <w:tc>
          <w:tcPr>
            <w:tcW w:w="135" w:type="pct"/>
          </w:tcPr>
          <w:p w14:paraId="66C63058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C398E09" w14:textId="4E779A19" w:rsidR="00E3746E" w:rsidRPr="00904E4C" w:rsidRDefault="000E6C2F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633939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934</w:t>
            </w:r>
          </w:p>
        </w:tc>
      </w:tr>
      <w:tr w:rsidR="00E3746E" w:rsidRPr="00904E4C" w14:paraId="3F72712E" w14:textId="77777777" w:rsidTr="00162E7E">
        <w:tc>
          <w:tcPr>
            <w:tcW w:w="2197" w:type="pct"/>
          </w:tcPr>
          <w:p w14:paraId="6897B1E1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93" w:type="pct"/>
          </w:tcPr>
          <w:p w14:paraId="1E8FEB64" w14:textId="26E5555E" w:rsidR="00E3746E" w:rsidRPr="00904E4C" w:rsidRDefault="002D409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2462F53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924E62" w14:textId="19A74551" w:rsidR="00E3746E" w:rsidRPr="00904E4C" w:rsidRDefault="002D409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CD5C729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0466D9F" w14:textId="5FE90FD5" w:rsidR="00E3746E" w:rsidRPr="00904E4C" w:rsidRDefault="0026533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895</w:t>
            </w:r>
          </w:p>
        </w:tc>
        <w:tc>
          <w:tcPr>
            <w:tcW w:w="135" w:type="pct"/>
          </w:tcPr>
          <w:p w14:paraId="08E8652D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67E1EDA" w14:textId="1288617E" w:rsidR="00E3746E" w:rsidRPr="00904E4C" w:rsidRDefault="000E6C2F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1,169</w:t>
            </w:r>
          </w:p>
        </w:tc>
      </w:tr>
      <w:tr w:rsidR="00E3746E" w:rsidRPr="00904E4C" w14:paraId="06E0F4DF" w14:textId="77777777" w:rsidTr="00162E7E">
        <w:tc>
          <w:tcPr>
            <w:tcW w:w="2197" w:type="pct"/>
          </w:tcPr>
          <w:p w14:paraId="246CBF57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7AF526F9" w14:textId="4708B4AA" w:rsidR="00E3746E" w:rsidRPr="00904E4C" w:rsidRDefault="002D409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9E50B68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2F34C74" w14:textId="411AF34B" w:rsidR="00E3746E" w:rsidRPr="00904E4C" w:rsidRDefault="002D409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AC8D668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5D62C92" w14:textId="59E62BB2" w:rsidR="00E3746E" w:rsidRPr="00904E4C" w:rsidRDefault="0026533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874</w:t>
            </w:r>
          </w:p>
        </w:tc>
        <w:tc>
          <w:tcPr>
            <w:tcW w:w="135" w:type="pct"/>
          </w:tcPr>
          <w:p w14:paraId="6478C03E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773F740" w14:textId="4E87CFA5" w:rsidR="00E3746E" w:rsidRPr="00904E4C" w:rsidRDefault="000E6C2F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157</w:t>
            </w:r>
          </w:p>
        </w:tc>
      </w:tr>
      <w:tr w:rsidR="00E3746E" w:rsidRPr="00904E4C" w14:paraId="074693A0" w14:textId="77777777" w:rsidTr="00162E7E">
        <w:tc>
          <w:tcPr>
            <w:tcW w:w="2197" w:type="pct"/>
          </w:tcPr>
          <w:p w14:paraId="7F1EBF56" w14:textId="555A0004" w:rsidR="00633939" w:rsidRPr="00904E4C" w:rsidRDefault="002C39A9" w:rsidP="002D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599F4C83" w14:textId="78BF772F" w:rsidR="002D7CD8" w:rsidRPr="00904E4C" w:rsidRDefault="002C39A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F472A9C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83A8786" w14:textId="644C4F31" w:rsidR="002D7CD8" w:rsidRPr="00904E4C" w:rsidRDefault="002C39A9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86E0C3F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0D8D4BC" w14:textId="1EAFE87F" w:rsidR="00347447" w:rsidRPr="00904E4C" w:rsidRDefault="002C39A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133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922</w:t>
            </w:r>
          </w:p>
        </w:tc>
        <w:tc>
          <w:tcPr>
            <w:tcW w:w="135" w:type="pct"/>
          </w:tcPr>
          <w:p w14:paraId="0965EFEA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6B19FA7" w14:textId="50F7E428" w:rsidR="002D7CD8" w:rsidRPr="00904E4C" w:rsidRDefault="002C39A9" w:rsidP="00005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138,269</w:t>
            </w:r>
          </w:p>
        </w:tc>
      </w:tr>
      <w:tr w:rsidR="00E3746E" w:rsidRPr="00904E4C" w14:paraId="14C2065E" w14:textId="77777777" w:rsidTr="00162E7E">
        <w:tc>
          <w:tcPr>
            <w:tcW w:w="2197" w:type="pct"/>
          </w:tcPr>
          <w:p w14:paraId="399A1F51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3" w:type="pct"/>
          </w:tcPr>
          <w:p w14:paraId="68B0371F" w14:textId="27D611D9" w:rsidR="00E3746E" w:rsidRPr="00904E4C" w:rsidRDefault="002D409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B3F9227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0D6BF9A" w14:textId="56C483EC" w:rsidR="00E3746E" w:rsidRPr="00904E4C" w:rsidRDefault="002D409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9816431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3ED7F32" w14:textId="62097FF4" w:rsidR="00E3746E" w:rsidRPr="00904E4C" w:rsidRDefault="0026533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9358160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4B0FC0C" w14:textId="5FA20232" w:rsidR="00E3746E" w:rsidRPr="00904E4C" w:rsidRDefault="00347447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300</w:t>
            </w:r>
          </w:p>
        </w:tc>
      </w:tr>
      <w:tr w:rsidR="00205844" w:rsidRPr="00904E4C" w14:paraId="2FD5C7FB" w14:textId="77777777" w:rsidTr="00162E7E">
        <w:trPr>
          <w:trHeight w:val="452"/>
        </w:trPr>
        <w:tc>
          <w:tcPr>
            <w:tcW w:w="2197" w:type="pct"/>
          </w:tcPr>
          <w:p w14:paraId="727B0BDA" w14:textId="77777777" w:rsidR="00205844" w:rsidRPr="00904E4C" w:rsidRDefault="00205844" w:rsidP="0020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</w:tcPr>
          <w:p w14:paraId="7582A3E0" w14:textId="77777777" w:rsidR="00205844" w:rsidRPr="00904E4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05844" w:rsidRPr="00904E4C" w14:paraId="7373A6EF" w14:textId="77777777" w:rsidTr="00162E7E">
        <w:trPr>
          <w:trHeight w:val="80"/>
        </w:trPr>
        <w:tc>
          <w:tcPr>
            <w:tcW w:w="2197" w:type="pct"/>
          </w:tcPr>
          <w:p w14:paraId="3765A88C" w14:textId="06477407" w:rsidR="00205844" w:rsidRPr="00904E4C" w:rsidRDefault="00205844" w:rsidP="0020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</w:tcPr>
          <w:p w14:paraId="51FFDDD2" w14:textId="77777777" w:rsidR="00205844" w:rsidRPr="00904E4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FEDAEC2" w14:textId="77777777" w:rsidR="00205844" w:rsidRPr="00904E4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5630C7" w14:textId="77777777" w:rsidR="00205844" w:rsidRPr="00904E4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19A1623" w14:textId="77777777" w:rsidR="00205844" w:rsidRPr="00904E4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F50205F" w14:textId="77777777" w:rsidR="00205844" w:rsidRPr="00904E4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" w:type="pct"/>
          </w:tcPr>
          <w:p w14:paraId="5FF6A651" w14:textId="77777777" w:rsidR="00205844" w:rsidRPr="00904E4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1457480C" w14:textId="77777777" w:rsidR="00205844" w:rsidRPr="00904E4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746E" w:rsidRPr="00904E4C" w14:paraId="5DC7DC0D" w14:textId="77777777" w:rsidTr="00162E7E">
        <w:tc>
          <w:tcPr>
            <w:tcW w:w="2197" w:type="pct"/>
          </w:tcPr>
          <w:p w14:paraId="60E8CC8F" w14:textId="77777777" w:rsidR="00633939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  <w:p w14:paraId="36D80FF8" w14:textId="5DFC679C" w:rsidR="00633939" w:rsidRPr="00904E4C" w:rsidRDefault="00633939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6765C03" w14:textId="77777777" w:rsidR="00E3746E" w:rsidRPr="00904E4C" w:rsidRDefault="002B2CA7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223</w:t>
            </w:r>
          </w:p>
          <w:p w14:paraId="19E95B5D" w14:textId="1CF72460" w:rsidR="006001D4" w:rsidRPr="00904E4C" w:rsidRDefault="006001D4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45" w:type="pct"/>
          </w:tcPr>
          <w:p w14:paraId="2862B017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6638EDA" w14:textId="77777777" w:rsidR="00EF5E38" w:rsidRPr="00904E4C" w:rsidRDefault="00EF5E38" w:rsidP="00EF5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2,215</w:t>
            </w:r>
          </w:p>
          <w:p w14:paraId="6D0A29C2" w14:textId="4ADE22EB" w:rsidR="00833B3A" w:rsidRPr="00904E4C" w:rsidRDefault="00833B3A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41" w:type="pct"/>
          </w:tcPr>
          <w:p w14:paraId="39F0FBA7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4899479E" w14:textId="69333354" w:rsidR="00E3746E" w:rsidRPr="00904E4C" w:rsidRDefault="0063393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161</w:t>
            </w:r>
          </w:p>
          <w:p w14:paraId="6CF2F907" w14:textId="39C2F8E3" w:rsidR="00633939" w:rsidRPr="00904E4C" w:rsidRDefault="00633939" w:rsidP="00633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14</w:t>
            </w:r>
          </w:p>
        </w:tc>
        <w:tc>
          <w:tcPr>
            <w:tcW w:w="135" w:type="pct"/>
          </w:tcPr>
          <w:p w14:paraId="404866B2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7013EF5" w14:textId="25B7F964" w:rsidR="00E3746E" w:rsidRPr="00904E4C" w:rsidRDefault="00D558A2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AF0DAF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  <w:p w14:paraId="34989CE5" w14:textId="3D3481DA" w:rsidR="00347447" w:rsidRPr="00904E4C" w:rsidRDefault="00312631" w:rsidP="0034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</w:tr>
      <w:tr w:rsidR="00E3746E" w:rsidRPr="00904E4C" w14:paraId="1D423A7E" w14:textId="77777777" w:rsidTr="00162E7E">
        <w:tc>
          <w:tcPr>
            <w:tcW w:w="2197" w:type="pct"/>
          </w:tcPr>
          <w:p w14:paraId="5751B6EA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93" w:type="pct"/>
          </w:tcPr>
          <w:p w14:paraId="74E300D4" w14:textId="6DFDD69C" w:rsidR="00E3746E" w:rsidRPr="00904E4C" w:rsidRDefault="006001D4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10,240</w:t>
            </w:r>
          </w:p>
        </w:tc>
        <w:tc>
          <w:tcPr>
            <w:tcW w:w="145" w:type="pct"/>
          </w:tcPr>
          <w:p w14:paraId="43A3AC58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177206" w14:textId="2B7D73A6" w:rsidR="00E3746E" w:rsidRPr="00904E4C" w:rsidRDefault="00773012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1,389</w:t>
            </w:r>
          </w:p>
        </w:tc>
        <w:tc>
          <w:tcPr>
            <w:tcW w:w="141" w:type="pct"/>
          </w:tcPr>
          <w:p w14:paraId="137E4A04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EEA3C6A" w14:textId="7EFDEAE8" w:rsidR="00E3746E" w:rsidRPr="00904E4C" w:rsidRDefault="000E6C2F" w:rsidP="00633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right="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6,462</w:t>
            </w:r>
          </w:p>
        </w:tc>
        <w:tc>
          <w:tcPr>
            <w:tcW w:w="135" w:type="pct"/>
          </w:tcPr>
          <w:p w14:paraId="2B1C9ADB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36D9037" w14:textId="4B18E213" w:rsidR="00E3746E" w:rsidRPr="00904E4C" w:rsidRDefault="006C5958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0E6C2F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773012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318</w:t>
            </w:r>
          </w:p>
        </w:tc>
      </w:tr>
      <w:tr w:rsidR="00E3746E" w:rsidRPr="00904E4C" w14:paraId="3DFB46CE" w14:textId="77777777" w:rsidTr="00162E7E">
        <w:tc>
          <w:tcPr>
            <w:tcW w:w="2197" w:type="pct"/>
          </w:tcPr>
          <w:p w14:paraId="10CAA335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3" w:type="pct"/>
          </w:tcPr>
          <w:p w14:paraId="48E3DAE8" w14:textId="60F4CD55" w:rsidR="00E3746E" w:rsidRPr="00904E4C" w:rsidRDefault="006001D4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1,290</w:t>
            </w:r>
          </w:p>
        </w:tc>
        <w:tc>
          <w:tcPr>
            <w:tcW w:w="145" w:type="pct"/>
          </w:tcPr>
          <w:p w14:paraId="6851C807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47394E7" w14:textId="4A4A8967" w:rsidR="00E3746E" w:rsidRPr="00904E4C" w:rsidRDefault="00EF5E38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6,609</w:t>
            </w:r>
          </w:p>
        </w:tc>
        <w:tc>
          <w:tcPr>
            <w:tcW w:w="141" w:type="pct"/>
          </w:tcPr>
          <w:p w14:paraId="01242C07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3B9AE4E" w14:textId="7E58ED30" w:rsidR="00E3746E" w:rsidRPr="00904E4C" w:rsidRDefault="0063393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426D37">
              <w:rPr>
                <w:rFonts w:ascii="Angsana New" w:hAnsi="Angsana New"/>
                <w:sz w:val="30"/>
                <w:szCs w:val="30"/>
                <w:lang w:val="en-US" w:eastAsia="en-US"/>
              </w:rPr>
              <w:t>79</w:t>
            </w:r>
          </w:p>
        </w:tc>
        <w:tc>
          <w:tcPr>
            <w:tcW w:w="135" w:type="pct"/>
          </w:tcPr>
          <w:p w14:paraId="6560D527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EDE3746" w14:textId="6FA74795" w:rsidR="00E3746E" w:rsidRPr="00904E4C" w:rsidRDefault="000E6C2F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347447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F0DAF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7477AC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6D3C2D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E3746E" w:rsidRPr="00904E4C" w14:paraId="3FD6C626" w14:textId="77777777" w:rsidTr="00162E7E">
        <w:tc>
          <w:tcPr>
            <w:tcW w:w="2197" w:type="pct"/>
          </w:tcPr>
          <w:p w14:paraId="6BD82686" w14:textId="77777777" w:rsidR="00E3746E" w:rsidRPr="00904E4C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5E4ACCC7" w14:textId="3A4EE767" w:rsidR="00E3746E" w:rsidRPr="00904E4C" w:rsidRDefault="006001D4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19,874</w:t>
            </w:r>
          </w:p>
        </w:tc>
        <w:tc>
          <w:tcPr>
            <w:tcW w:w="145" w:type="pct"/>
          </w:tcPr>
          <w:p w14:paraId="769ECFEC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59B8493" w14:textId="0E914EF8" w:rsidR="00E3746E" w:rsidRPr="00904E4C" w:rsidRDefault="00773012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11,113</w:t>
            </w:r>
          </w:p>
        </w:tc>
        <w:tc>
          <w:tcPr>
            <w:tcW w:w="141" w:type="pct"/>
          </w:tcPr>
          <w:p w14:paraId="7A39CE58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6AE0919" w14:textId="6C4478BF" w:rsidR="00E3746E" w:rsidRPr="00904E4C" w:rsidRDefault="00347447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19,874</w:t>
            </w:r>
          </w:p>
        </w:tc>
        <w:tc>
          <w:tcPr>
            <w:tcW w:w="135" w:type="pct"/>
          </w:tcPr>
          <w:p w14:paraId="2D9FB2C4" w14:textId="77777777" w:rsidR="00E3746E" w:rsidRPr="00904E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299C2E5" w14:textId="1D0B7B7D" w:rsidR="00E3746E" w:rsidRPr="00904E4C" w:rsidRDefault="00347447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7477AC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7477AC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</w:tr>
      <w:tr w:rsidR="006E754B" w:rsidRPr="00904E4C" w14:paraId="5AC67374" w14:textId="77777777" w:rsidTr="00162E7E">
        <w:tc>
          <w:tcPr>
            <w:tcW w:w="2197" w:type="pct"/>
          </w:tcPr>
          <w:p w14:paraId="2D7C7C6B" w14:textId="77777777" w:rsidR="006E754B" w:rsidRPr="00904E4C" w:rsidRDefault="006E754B" w:rsidP="006E7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BBDDBD5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DA72E61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AB1B53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C44220F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CDB6A4B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889BF13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17741140" w14:textId="53EDA972" w:rsidR="002C39A9" w:rsidRPr="00904E4C" w:rsidRDefault="002C39A9" w:rsidP="0011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E754B" w:rsidRPr="00904E4C" w14:paraId="36AAB38C" w14:textId="77777777" w:rsidTr="00162E7E">
        <w:tc>
          <w:tcPr>
            <w:tcW w:w="2197" w:type="pct"/>
          </w:tcPr>
          <w:p w14:paraId="0A48139E" w14:textId="77777777" w:rsidR="006E754B" w:rsidRPr="00904E4C" w:rsidRDefault="006E754B" w:rsidP="006E7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</w:tcPr>
          <w:p w14:paraId="0A254C26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3E706AD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0F7EF84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2AC7E89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4E7F109B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BACE50B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2DBD5ED" w14:textId="77777777" w:rsidR="006E754B" w:rsidRPr="00904E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C39A9" w:rsidRPr="00904E4C" w14:paraId="2874DB84" w14:textId="77777777" w:rsidTr="00162E7E">
        <w:tc>
          <w:tcPr>
            <w:tcW w:w="2197" w:type="pct"/>
          </w:tcPr>
          <w:p w14:paraId="1446F47E" w14:textId="6700FD61" w:rsidR="002C39A9" w:rsidRPr="00904E4C" w:rsidRDefault="002C39A9" w:rsidP="006E7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011E4F95" w14:textId="75979825" w:rsidR="002C39A9" w:rsidRPr="00904E4C" w:rsidRDefault="002C39A9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343</w:t>
            </w:r>
          </w:p>
        </w:tc>
        <w:tc>
          <w:tcPr>
            <w:tcW w:w="145" w:type="pct"/>
          </w:tcPr>
          <w:p w14:paraId="02DFB763" w14:textId="77777777" w:rsidR="002C39A9" w:rsidRPr="00904E4C" w:rsidRDefault="002C39A9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B8B038B" w14:textId="258CB227" w:rsidR="002C39A9" w:rsidRPr="00904E4C" w:rsidRDefault="00E055B1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428</w:t>
            </w:r>
          </w:p>
        </w:tc>
        <w:tc>
          <w:tcPr>
            <w:tcW w:w="141" w:type="pct"/>
          </w:tcPr>
          <w:p w14:paraId="7F13C1C5" w14:textId="77777777" w:rsidR="002C39A9" w:rsidRPr="00904E4C" w:rsidRDefault="002C39A9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3FDA518" w14:textId="32DDE070" w:rsidR="002C39A9" w:rsidRPr="00904E4C" w:rsidRDefault="002C39A9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343</w:t>
            </w:r>
          </w:p>
        </w:tc>
        <w:tc>
          <w:tcPr>
            <w:tcW w:w="135" w:type="pct"/>
          </w:tcPr>
          <w:p w14:paraId="24B34D62" w14:textId="77777777" w:rsidR="002C39A9" w:rsidRPr="00904E4C" w:rsidRDefault="002C39A9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DAC5CE8" w14:textId="2028D72A" w:rsidR="002C39A9" w:rsidRPr="00904E4C" w:rsidRDefault="009717B0" w:rsidP="002C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</w:tr>
      <w:tr w:rsidR="00FD0109" w:rsidRPr="00904E4C" w14:paraId="0E820AE1" w14:textId="77777777" w:rsidTr="00EA1D1F">
        <w:trPr>
          <w:trHeight w:val="362"/>
        </w:trPr>
        <w:tc>
          <w:tcPr>
            <w:tcW w:w="2197" w:type="pct"/>
          </w:tcPr>
          <w:p w14:paraId="56552A4B" w14:textId="75F91860" w:rsidR="00EA1D1F" w:rsidRPr="00904E4C" w:rsidRDefault="00FD0109" w:rsidP="006E7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1C445C16" w14:textId="4ACD3A40" w:rsidR="00FD0109" w:rsidRPr="00904E4C" w:rsidRDefault="00FD0109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058D6D7F" w14:textId="77777777" w:rsidR="00FD0109" w:rsidRPr="00904E4C" w:rsidRDefault="00FD0109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DAE48C7" w14:textId="3E408616" w:rsidR="00FD0109" w:rsidRPr="00904E4C" w:rsidRDefault="00FD0109" w:rsidP="00E0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22AB124" w14:textId="77777777" w:rsidR="00FD0109" w:rsidRPr="00904E4C" w:rsidRDefault="00FD0109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ADA8A6A" w14:textId="4C64D5DB" w:rsidR="00FD0109" w:rsidRPr="00904E4C" w:rsidRDefault="00FD0109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" w:type="pct"/>
          </w:tcPr>
          <w:p w14:paraId="2CFD0AA2" w14:textId="77777777" w:rsidR="00FD0109" w:rsidRPr="00904E4C" w:rsidRDefault="00FD0109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28DA1BA" w14:textId="536D008F" w:rsidR="00FD0109" w:rsidRPr="00904E4C" w:rsidRDefault="00FD0109" w:rsidP="00E0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FD0109" w:rsidRPr="00904E4C" w14:paraId="554B7EF8" w14:textId="77777777" w:rsidTr="0015657D">
        <w:tc>
          <w:tcPr>
            <w:tcW w:w="2197" w:type="pct"/>
          </w:tcPr>
          <w:p w14:paraId="4DB6E284" w14:textId="18C9CB33" w:rsidR="00FD0109" w:rsidRPr="00904E4C" w:rsidRDefault="0070636F" w:rsidP="0041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23860858"/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FD0109" w:rsidRPr="00904E4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</w:tcPr>
          <w:p w14:paraId="7C1CC7ED" w14:textId="073F3C3D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13,897</w:t>
            </w:r>
          </w:p>
        </w:tc>
        <w:tc>
          <w:tcPr>
            <w:tcW w:w="145" w:type="pct"/>
            <w:shd w:val="clear" w:color="auto" w:fill="auto"/>
          </w:tcPr>
          <w:p w14:paraId="772ED777" w14:textId="77777777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5B0CE08C" w14:textId="1FF6A98F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11,916</w:t>
            </w:r>
          </w:p>
        </w:tc>
        <w:tc>
          <w:tcPr>
            <w:tcW w:w="141" w:type="pct"/>
            <w:shd w:val="clear" w:color="auto" w:fill="auto"/>
          </w:tcPr>
          <w:p w14:paraId="180F3F7E" w14:textId="77777777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1C037614" w14:textId="54D38BAB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12,619</w:t>
            </w:r>
          </w:p>
        </w:tc>
        <w:tc>
          <w:tcPr>
            <w:tcW w:w="135" w:type="pct"/>
            <w:shd w:val="clear" w:color="auto" w:fill="auto"/>
          </w:tcPr>
          <w:p w14:paraId="4BD5A4AC" w14:textId="77777777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5E1B384B" w14:textId="52A20C37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8,665</w:t>
            </w:r>
          </w:p>
        </w:tc>
      </w:tr>
      <w:bookmarkEnd w:id="2"/>
      <w:tr w:rsidR="00FD0109" w:rsidRPr="00904E4C" w14:paraId="4C5FF734" w14:textId="77777777" w:rsidTr="00162E7E">
        <w:tc>
          <w:tcPr>
            <w:tcW w:w="2197" w:type="pct"/>
          </w:tcPr>
          <w:p w14:paraId="4C52D53F" w14:textId="26DD81FF" w:rsidR="00FD0109" w:rsidRPr="00904E4C" w:rsidRDefault="0070636F" w:rsidP="00E3746E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FD0109" w:rsidRPr="00904E4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20CBB3F8" w14:textId="0835CC85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538</w:t>
            </w:r>
          </w:p>
        </w:tc>
        <w:tc>
          <w:tcPr>
            <w:tcW w:w="145" w:type="pct"/>
            <w:shd w:val="clear" w:color="auto" w:fill="auto"/>
          </w:tcPr>
          <w:p w14:paraId="41C40204" w14:textId="77777777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178E33E3" w14:textId="12F3BF5E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429</w:t>
            </w:r>
          </w:p>
        </w:tc>
        <w:tc>
          <w:tcPr>
            <w:tcW w:w="141" w:type="pct"/>
            <w:shd w:val="clear" w:color="auto" w:fill="auto"/>
          </w:tcPr>
          <w:p w14:paraId="45695C8A" w14:textId="77777777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760FE223" w14:textId="2C0143B4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417</w:t>
            </w:r>
          </w:p>
        </w:tc>
        <w:tc>
          <w:tcPr>
            <w:tcW w:w="135" w:type="pct"/>
            <w:shd w:val="clear" w:color="auto" w:fill="auto"/>
          </w:tcPr>
          <w:p w14:paraId="5A6347E8" w14:textId="77777777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DCA7E67" w14:textId="478F1FF7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345</w:t>
            </w:r>
          </w:p>
        </w:tc>
      </w:tr>
      <w:tr w:rsidR="00FD0109" w:rsidRPr="00904E4C" w14:paraId="56CF934B" w14:textId="77777777" w:rsidTr="0015657D">
        <w:tc>
          <w:tcPr>
            <w:tcW w:w="2197" w:type="pct"/>
          </w:tcPr>
          <w:p w14:paraId="189B722A" w14:textId="5CC0992D" w:rsidR="00FD0109" w:rsidRPr="00904E4C" w:rsidRDefault="00FD0109" w:rsidP="0015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E777ACB" w14:textId="07004451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14,435</w:t>
            </w:r>
          </w:p>
        </w:tc>
        <w:tc>
          <w:tcPr>
            <w:tcW w:w="145" w:type="pct"/>
          </w:tcPr>
          <w:p w14:paraId="68AE86CD" w14:textId="77777777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A764423" w14:textId="11AA42DA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12,345</w:t>
            </w:r>
          </w:p>
        </w:tc>
        <w:tc>
          <w:tcPr>
            <w:tcW w:w="141" w:type="pct"/>
          </w:tcPr>
          <w:p w14:paraId="7620A823" w14:textId="77777777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DDF341C" w14:textId="0482213B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13,036</w:t>
            </w:r>
          </w:p>
        </w:tc>
        <w:tc>
          <w:tcPr>
            <w:tcW w:w="135" w:type="pct"/>
          </w:tcPr>
          <w:p w14:paraId="56DEF781" w14:textId="77777777" w:rsidR="00FD0109" w:rsidRPr="00904E4C" w:rsidRDefault="00FD0109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2C9E7D4" w14:textId="60FEFC31" w:rsidR="00FD0109" w:rsidRPr="00904E4C" w:rsidRDefault="00FD0109" w:rsidP="00485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9,010</w:t>
            </w:r>
          </w:p>
        </w:tc>
      </w:tr>
    </w:tbl>
    <w:p w14:paraId="29B082D5" w14:textId="1695BCCE" w:rsidR="00E647CB" w:rsidRPr="00904E4C" w:rsidRDefault="00E647CB" w:rsidP="00E6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904E4C">
        <w:rPr>
          <w:rFonts w:ascii="Angsana New" w:hAnsi="Angsana New" w:cs="Angsana New"/>
          <w:sz w:val="30"/>
          <w:szCs w:val="30"/>
        </w:rPr>
        <w:t xml:space="preserve"> 30 </w:t>
      </w:r>
      <w:r w:rsidRPr="00904E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</w:rPr>
        <w:t xml:space="preserve">2562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04E4C">
        <w:rPr>
          <w:rFonts w:ascii="Angsana New" w:hAnsi="Angsana New" w:cs="Angsana New"/>
          <w:sz w:val="30"/>
          <w:szCs w:val="30"/>
        </w:rPr>
        <w:t xml:space="preserve">31 </w:t>
      </w:r>
      <w:r w:rsidRPr="00904E4C">
        <w:rPr>
          <w:rFonts w:ascii="Angsana New" w:hAnsi="Angsana New" w:cs="Angsana New"/>
          <w:sz w:val="30"/>
          <w:szCs w:val="30"/>
          <w:cs/>
        </w:rPr>
        <w:t>ธันวาคม</w:t>
      </w:r>
      <w:r w:rsidRPr="00904E4C">
        <w:rPr>
          <w:rFonts w:ascii="Angsana New" w:hAnsi="Angsana New" w:cs="Angsana New"/>
          <w:sz w:val="30"/>
          <w:szCs w:val="30"/>
        </w:rPr>
        <w:t xml:space="preserve"> 2561 </w:t>
      </w:r>
      <w:r w:rsidRPr="00904E4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397EBBC" w14:textId="77777777" w:rsidR="00E647CB" w:rsidRPr="00904E4C" w:rsidRDefault="00E647CB" w:rsidP="00E6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296"/>
        <w:gridCol w:w="1054"/>
        <w:gridCol w:w="285"/>
        <w:gridCol w:w="1116"/>
        <w:gridCol w:w="253"/>
        <w:gridCol w:w="1101"/>
      </w:tblGrid>
      <w:tr w:rsidR="00E647CB" w:rsidRPr="00904E4C" w14:paraId="2F4D08A8" w14:textId="77777777" w:rsidTr="005F285E">
        <w:tc>
          <w:tcPr>
            <w:tcW w:w="2231" w:type="pct"/>
          </w:tcPr>
          <w:p w14:paraId="263B7AA4" w14:textId="77777777" w:rsidR="00E647CB" w:rsidRPr="00904E4C" w:rsidRDefault="00E647CB" w:rsidP="005F285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3"/>
          </w:tcPr>
          <w:p w14:paraId="52DCBC6B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2" w:type="pct"/>
          </w:tcPr>
          <w:p w14:paraId="793542B6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9" w:type="pct"/>
            <w:gridSpan w:val="3"/>
          </w:tcPr>
          <w:p w14:paraId="0B4D4B43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E647CB" w:rsidRPr="00904E4C" w14:paraId="213511D8" w14:textId="77777777" w:rsidTr="005F285E">
        <w:tc>
          <w:tcPr>
            <w:tcW w:w="2231" w:type="pct"/>
          </w:tcPr>
          <w:p w14:paraId="3951DB2A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451B4B3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" w:type="pct"/>
          </w:tcPr>
          <w:p w14:paraId="1D8DF3B9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69CBB8A0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52" w:type="pct"/>
          </w:tcPr>
          <w:p w14:paraId="4776C9B6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3252110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32722367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FC4EFEC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647CB" w:rsidRPr="00904E4C" w14:paraId="1C295CFD" w14:textId="77777777" w:rsidTr="005F285E">
        <w:tc>
          <w:tcPr>
            <w:tcW w:w="2231" w:type="pct"/>
          </w:tcPr>
          <w:p w14:paraId="0BFA4E88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CA380B0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8" w:type="pct"/>
          </w:tcPr>
          <w:p w14:paraId="478CAC24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7AB4B080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52" w:type="pct"/>
          </w:tcPr>
          <w:p w14:paraId="00E40D06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47D44FA8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5" w:type="pct"/>
          </w:tcPr>
          <w:p w14:paraId="3700CDE1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34E6FA9E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E647CB" w:rsidRPr="00904E4C" w14:paraId="3EE24C01" w14:textId="77777777" w:rsidTr="005F285E">
        <w:tc>
          <w:tcPr>
            <w:tcW w:w="2231" w:type="pct"/>
          </w:tcPr>
          <w:p w14:paraId="79E1045D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9" w:type="pct"/>
            <w:gridSpan w:val="7"/>
          </w:tcPr>
          <w:p w14:paraId="4871554D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647CB" w:rsidRPr="00904E4C" w14:paraId="03B1262E" w14:textId="77777777" w:rsidTr="005F285E">
        <w:tc>
          <w:tcPr>
            <w:tcW w:w="2231" w:type="pct"/>
          </w:tcPr>
          <w:p w14:paraId="0A8AA4D3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03E1D9B2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46</w:t>
            </w:r>
          </w:p>
        </w:tc>
        <w:tc>
          <w:tcPr>
            <w:tcW w:w="158" w:type="pct"/>
          </w:tcPr>
          <w:p w14:paraId="0A692722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7F0EEFEE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15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2" w:type="pct"/>
          </w:tcPr>
          <w:p w14:paraId="7B178095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4FACCF89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46</w:t>
            </w:r>
          </w:p>
        </w:tc>
        <w:tc>
          <w:tcPr>
            <w:tcW w:w="135" w:type="pct"/>
          </w:tcPr>
          <w:p w14:paraId="33A29AE7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01D6B7C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334" w:right="1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15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E647CB" w:rsidRPr="00904E4C" w14:paraId="7E6BA56D" w14:textId="77777777" w:rsidTr="005F285E">
        <w:tc>
          <w:tcPr>
            <w:tcW w:w="2231" w:type="pct"/>
          </w:tcPr>
          <w:p w14:paraId="3E1253AE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0211F6C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7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8" w:type="pct"/>
          </w:tcPr>
          <w:p w14:paraId="71BF6ACB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5770D18D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2" w:type="pct"/>
          </w:tcPr>
          <w:p w14:paraId="1E23E5F7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23A031B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695FC7F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360" w:lineRule="exact"/>
              <w:ind w:right="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3047E3D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1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E647CB" w:rsidRPr="00904E4C" w14:paraId="16DD0D0A" w14:textId="77777777" w:rsidTr="005F285E">
        <w:tc>
          <w:tcPr>
            <w:tcW w:w="2231" w:type="pct"/>
          </w:tcPr>
          <w:p w14:paraId="02B63A71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3ECADA3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</w:t>
            </w:r>
          </w:p>
        </w:tc>
        <w:tc>
          <w:tcPr>
            <w:tcW w:w="158" w:type="pct"/>
          </w:tcPr>
          <w:p w14:paraId="49CDFC9D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E60FEEE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15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2" w:type="pct"/>
          </w:tcPr>
          <w:p w14:paraId="6A20DFE1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A39987A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</w:t>
            </w:r>
          </w:p>
        </w:tc>
        <w:tc>
          <w:tcPr>
            <w:tcW w:w="135" w:type="pct"/>
          </w:tcPr>
          <w:p w14:paraId="5E9B3CB6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474FB65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334" w:right="15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15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</w:tr>
      <w:tr w:rsidR="00E647CB" w:rsidRPr="00904E4C" w14:paraId="50E8145F" w14:textId="77777777" w:rsidTr="005F285E">
        <w:trPr>
          <w:trHeight w:val="242"/>
        </w:trPr>
        <w:tc>
          <w:tcPr>
            <w:tcW w:w="2231" w:type="pct"/>
          </w:tcPr>
          <w:p w14:paraId="3949E6B7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6324C927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158" w:type="pct"/>
          </w:tcPr>
          <w:p w14:paraId="1545D2BC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32B2298D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" w:type="pct"/>
          </w:tcPr>
          <w:p w14:paraId="77F0C2FD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6A7549A9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35" w:type="pct"/>
          </w:tcPr>
          <w:p w14:paraId="3097CC03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4A7A4CFB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647CB" w:rsidRPr="00904E4C" w14:paraId="2BB917EB" w14:textId="77777777" w:rsidTr="005F285E">
        <w:tc>
          <w:tcPr>
            <w:tcW w:w="2231" w:type="pct"/>
          </w:tcPr>
          <w:p w14:paraId="72625C85" w14:textId="77777777" w:rsidR="00E647CB" w:rsidRPr="00904E4C" w:rsidRDefault="00E647CB" w:rsidP="005F285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72"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3"/>
            <w:tcBorders>
              <w:bottom w:val="nil"/>
            </w:tcBorders>
          </w:tcPr>
          <w:p w14:paraId="42845C9E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tcBorders>
              <w:bottom w:val="nil"/>
            </w:tcBorders>
          </w:tcPr>
          <w:p w14:paraId="6AE1EE71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9" w:type="pct"/>
            <w:gridSpan w:val="3"/>
            <w:tcBorders>
              <w:bottom w:val="nil"/>
            </w:tcBorders>
          </w:tcPr>
          <w:p w14:paraId="7885451B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7CB" w:rsidRPr="00904E4C" w14:paraId="2417A5A0" w14:textId="77777777" w:rsidTr="005F285E">
        <w:tc>
          <w:tcPr>
            <w:tcW w:w="2231" w:type="pct"/>
          </w:tcPr>
          <w:p w14:paraId="76D756A1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E234A89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" w:type="pct"/>
          </w:tcPr>
          <w:p w14:paraId="6AEF40E9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779A0DFF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52" w:type="pct"/>
          </w:tcPr>
          <w:p w14:paraId="6C17EA71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C89E629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014FAF81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90C9E09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647CB" w:rsidRPr="00904E4C" w14:paraId="57EEDBB3" w14:textId="77777777" w:rsidTr="005F285E">
        <w:tc>
          <w:tcPr>
            <w:tcW w:w="2231" w:type="pct"/>
          </w:tcPr>
          <w:p w14:paraId="3A39AEB6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1F04FD0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8" w:type="pct"/>
          </w:tcPr>
          <w:p w14:paraId="0B32B449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333B0034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52" w:type="pct"/>
          </w:tcPr>
          <w:p w14:paraId="7983A0C1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49BB1276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5" w:type="pct"/>
          </w:tcPr>
          <w:p w14:paraId="28C00692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9C8D060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E647CB" w:rsidRPr="00904E4C" w14:paraId="0039DBBC" w14:textId="77777777" w:rsidTr="005F285E">
        <w:tc>
          <w:tcPr>
            <w:tcW w:w="2231" w:type="pct"/>
          </w:tcPr>
          <w:p w14:paraId="016F404B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9" w:type="pct"/>
            <w:gridSpan w:val="7"/>
            <w:tcBorders>
              <w:bottom w:val="nil"/>
            </w:tcBorders>
          </w:tcPr>
          <w:p w14:paraId="24021DB1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47CB" w:rsidRPr="00904E4C" w14:paraId="2B6819B4" w14:textId="77777777" w:rsidTr="005F285E">
        <w:tc>
          <w:tcPr>
            <w:tcW w:w="2231" w:type="pct"/>
          </w:tcPr>
          <w:p w14:paraId="46AF5E67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bottom w:val="nil"/>
            </w:tcBorders>
          </w:tcPr>
          <w:p w14:paraId="50C55FDC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8" w:type="pct"/>
            <w:tcBorders>
              <w:bottom w:val="nil"/>
            </w:tcBorders>
          </w:tcPr>
          <w:p w14:paraId="3EFB6193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4CDB1866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0C43CC49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2000CE16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    555</w:t>
            </w:r>
          </w:p>
        </w:tc>
        <w:tc>
          <w:tcPr>
            <w:tcW w:w="135" w:type="pct"/>
            <w:tcBorders>
              <w:bottom w:val="nil"/>
            </w:tcBorders>
          </w:tcPr>
          <w:p w14:paraId="59EED2FE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</w:tcPr>
          <w:p w14:paraId="3A215289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44,231</w:t>
            </w:r>
          </w:p>
        </w:tc>
      </w:tr>
      <w:tr w:rsidR="00E647CB" w:rsidRPr="00904E4C" w14:paraId="58C69D21" w14:textId="77777777" w:rsidTr="005F285E">
        <w:tc>
          <w:tcPr>
            <w:tcW w:w="2231" w:type="pct"/>
          </w:tcPr>
          <w:p w14:paraId="53AED040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4781A7D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210</w:t>
            </w:r>
          </w:p>
        </w:tc>
        <w:tc>
          <w:tcPr>
            <w:tcW w:w="158" w:type="pct"/>
          </w:tcPr>
          <w:p w14:paraId="3E9D1530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2B429BF2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253</w:t>
            </w:r>
          </w:p>
        </w:tc>
        <w:tc>
          <w:tcPr>
            <w:tcW w:w="152" w:type="pct"/>
          </w:tcPr>
          <w:p w14:paraId="35654DA9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A610F75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200 </w:t>
            </w:r>
          </w:p>
        </w:tc>
        <w:tc>
          <w:tcPr>
            <w:tcW w:w="135" w:type="pct"/>
          </w:tcPr>
          <w:p w14:paraId="489AC4C9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47C1F38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185</w:t>
            </w:r>
          </w:p>
        </w:tc>
      </w:tr>
      <w:tr w:rsidR="00E647CB" w:rsidRPr="00904E4C" w14:paraId="0A453DF5" w14:textId="77777777" w:rsidTr="005F285E">
        <w:tc>
          <w:tcPr>
            <w:tcW w:w="2231" w:type="pct"/>
          </w:tcPr>
          <w:p w14:paraId="5686E982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nil"/>
            </w:tcBorders>
          </w:tcPr>
          <w:p w14:paraId="10B8F6FF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210</w:t>
            </w:r>
          </w:p>
        </w:tc>
        <w:tc>
          <w:tcPr>
            <w:tcW w:w="158" w:type="pct"/>
            <w:tcBorders>
              <w:bottom w:val="nil"/>
            </w:tcBorders>
          </w:tcPr>
          <w:p w14:paraId="22E85527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nil"/>
            </w:tcBorders>
          </w:tcPr>
          <w:p w14:paraId="46177BB4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253</w:t>
            </w:r>
          </w:p>
        </w:tc>
        <w:tc>
          <w:tcPr>
            <w:tcW w:w="152" w:type="pct"/>
            <w:tcBorders>
              <w:bottom w:val="nil"/>
            </w:tcBorders>
          </w:tcPr>
          <w:p w14:paraId="0DF18D9F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</w:tcPr>
          <w:p w14:paraId="06D2CF74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755</w:t>
            </w:r>
          </w:p>
        </w:tc>
        <w:tc>
          <w:tcPr>
            <w:tcW w:w="135" w:type="pct"/>
            <w:tcBorders>
              <w:bottom w:val="nil"/>
            </w:tcBorders>
          </w:tcPr>
          <w:p w14:paraId="606D3B94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nil"/>
            </w:tcBorders>
          </w:tcPr>
          <w:p w14:paraId="59937D92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44,416</w:t>
            </w:r>
          </w:p>
        </w:tc>
      </w:tr>
      <w:tr w:rsidR="00E647CB" w:rsidRPr="00904E4C" w14:paraId="7D45AD43" w14:textId="77777777" w:rsidTr="005F285E">
        <w:tc>
          <w:tcPr>
            <w:tcW w:w="2231" w:type="pct"/>
          </w:tcPr>
          <w:p w14:paraId="1D669368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331C77D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8" w:type="pct"/>
          </w:tcPr>
          <w:p w14:paraId="27BEBD8F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5B7AE4CD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2" w:type="pct"/>
          </w:tcPr>
          <w:p w14:paraId="14A872C1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D470745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8EE9B89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4D1BCD3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E647CB" w:rsidRPr="00904E4C" w14:paraId="32AF3AFA" w14:textId="77777777" w:rsidTr="005F285E">
        <w:tc>
          <w:tcPr>
            <w:tcW w:w="2231" w:type="pct"/>
          </w:tcPr>
          <w:p w14:paraId="7514CF89" w14:textId="77777777" w:rsidR="00E647CB" w:rsidRPr="00904E4C" w:rsidRDefault="00E647CB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A9FB3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210</w:t>
            </w:r>
          </w:p>
        </w:tc>
        <w:tc>
          <w:tcPr>
            <w:tcW w:w="158" w:type="pct"/>
            <w:tcBorders>
              <w:bottom w:val="nil"/>
            </w:tcBorders>
          </w:tcPr>
          <w:p w14:paraId="277D6348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10567F0D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253</w:t>
            </w:r>
          </w:p>
        </w:tc>
        <w:tc>
          <w:tcPr>
            <w:tcW w:w="152" w:type="pct"/>
            <w:tcBorders>
              <w:bottom w:val="nil"/>
            </w:tcBorders>
          </w:tcPr>
          <w:p w14:paraId="6154CA8C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CEB38E0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755</w:t>
            </w:r>
          </w:p>
        </w:tc>
        <w:tc>
          <w:tcPr>
            <w:tcW w:w="135" w:type="pct"/>
            <w:tcBorders>
              <w:bottom w:val="nil"/>
            </w:tcBorders>
          </w:tcPr>
          <w:p w14:paraId="36F19EF3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E6BA53E" w14:textId="77777777" w:rsidR="00E647CB" w:rsidRPr="00904E4C" w:rsidRDefault="00E647CB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44,416</w:t>
            </w:r>
          </w:p>
        </w:tc>
      </w:tr>
    </w:tbl>
    <w:p w14:paraId="646A9C83" w14:textId="42F72952" w:rsidR="007770FA" w:rsidRPr="00904E4C" w:rsidRDefault="00E647CB" w:rsidP="00E6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14"/>
          <w:szCs w:val="14"/>
        </w:rPr>
        <w:t xml:space="preserve"> </w:t>
      </w:r>
    </w:p>
    <w:tbl>
      <w:tblPr>
        <w:tblW w:w="936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77"/>
        <w:gridCol w:w="1080"/>
        <w:gridCol w:w="298"/>
        <w:gridCol w:w="1052"/>
        <w:gridCol w:w="286"/>
        <w:gridCol w:w="1116"/>
        <w:gridCol w:w="251"/>
        <w:gridCol w:w="1101"/>
      </w:tblGrid>
      <w:tr w:rsidR="00B74BF9" w:rsidRPr="00904E4C" w14:paraId="37FB588E" w14:textId="77777777" w:rsidTr="00B81776">
        <w:tc>
          <w:tcPr>
            <w:tcW w:w="2231" w:type="pct"/>
          </w:tcPr>
          <w:p w14:paraId="690334D7" w14:textId="77777777" w:rsidR="00B74BF9" w:rsidRPr="00904E4C" w:rsidRDefault="00B74BF9" w:rsidP="00B7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98" w:type="pct"/>
            <w:gridSpan w:val="3"/>
            <w:tcBorders>
              <w:bottom w:val="nil"/>
            </w:tcBorders>
          </w:tcPr>
          <w:p w14:paraId="3B0F017C" w14:textId="77777777" w:rsidR="00B74BF9" w:rsidRPr="00904E4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tcBorders>
              <w:bottom w:val="nil"/>
            </w:tcBorders>
          </w:tcPr>
          <w:p w14:paraId="49B8C2AB" w14:textId="77777777" w:rsidR="00B74BF9" w:rsidRPr="00904E4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pct"/>
            <w:gridSpan w:val="3"/>
            <w:tcBorders>
              <w:bottom w:val="nil"/>
            </w:tcBorders>
          </w:tcPr>
          <w:p w14:paraId="5011050B" w14:textId="77777777" w:rsidR="00B74BF9" w:rsidRPr="00904E4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1391" w:rsidRPr="00904E4C" w14:paraId="68F52222" w14:textId="77777777" w:rsidTr="00B81776">
        <w:tc>
          <w:tcPr>
            <w:tcW w:w="2231" w:type="pct"/>
          </w:tcPr>
          <w:p w14:paraId="40810618" w14:textId="77777777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0D39DA3" w14:textId="2F4D74E8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9" w:type="pct"/>
          </w:tcPr>
          <w:p w14:paraId="415344AA" w14:textId="77777777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327E0E6B" w14:textId="699C8412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</w:tcPr>
          <w:p w14:paraId="28FBDE7D" w14:textId="77777777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1931D0D" w14:textId="38F9E032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</w:tcPr>
          <w:p w14:paraId="63CE6C0A" w14:textId="77777777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113A031" w14:textId="4E53C18D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6F1391" w:rsidRPr="00904E4C" w14:paraId="65756572" w14:textId="77777777" w:rsidTr="00B81776">
        <w:tc>
          <w:tcPr>
            <w:tcW w:w="2231" w:type="pct"/>
          </w:tcPr>
          <w:p w14:paraId="1F2B643F" w14:textId="77777777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1876C" w14:textId="55A9B254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9" w:type="pct"/>
          </w:tcPr>
          <w:p w14:paraId="5BA51F76" w14:textId="77777777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68B4DAEA" w14:textId="14A44F74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53" w:type="pct"/>
          </w:tcPr>
          <w:p w14:paraId="7D3F362B" w14:textId="77777777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7D0E16CA" w14:textId="64453BE0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4" w:type="pct"/>
          </w:tcPr>
          <w:p w14:paraId="208D374D" w14:textId="77777777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48F3872" w14:textId="3B5F3A69" w:rsidR="006F1391" w:rsidRPr="00904E4C" w:rsidRDefault="006F1391" w:rsidP="006F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74BF9" w:rsidRPr="00904E4C" w14:paraId="68D7A995" w14:textId="77777777" w:rsidTr="00B81776">
        <w:tc>
          <w:tcPr>
            <w:tcW w:w="2231" w:type="pct"/>
          </w:tcPr>
          <w:p w14:paraId="63C1C62A" w14:textId="77777777" w:rsidR="00B74BF9" w:rsidRPr="00904E4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9" w:type="pct"/>
            <w:gridSpan w:val="7"/>
            <w:tcBorders>
              <w:bottom w:val="nil"/>
            </w:tcBorders>
          </w:tcPr>
          <w:p w14:paraId="1BDC2DD9" w14:textId="77777777" w:rsidR="00B74BF9" w:rsidRPr="00904E4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49AA" w:rsidRPr="00904E4C" w14:paraId="171BD1A8" w14:textId="77777777" w:rsidTr="00B81776">
        <w:tc>
          <w:tcPr>
            <w:tcW w:w="2231" w:type="pct"/>
          </w:tcPr>
          <w:p w14:paraId="3491AB78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6BFB7A" w14:textId="1FB1B4EB" w:rsidR="002949AA" w:rsidRPr="00904E4C" w:rsidRDefault="002C368E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360" w:lineRule="exact"/>
              <w:ind w:left="-334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59" w:type="pct"/>
          </w:tcPr>
          <w:p w14:paraId="709B4BD6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10B94CC0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2FC22CE8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6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7417AE0" w14:textId="662FBC2D" w:rsidR="002949AA" w:rsidRPr="00904E4C" w:rsidRDefault="00BE133A" w:rsidP="005E2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34" w:type="pct"/>
          </w:tcPr>
          <w:p w14:paraId="3613BEDD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360" w:lineRule="exact"/>
              <w:ind w:right="3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E8DF5CF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949AA" w:rsidRPr="00904E4C" w14:paraId="00D54E49" w14:textId="77777777" w:rsidTr="00B81776">
        <w:tc>
          <w:tcPr>
            <w:tcW w:w="2231" w:type="pct"/>
          </w:tcPr>
          <w:p w14:paraId="2146CA23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3C56BB8" w14:textId="46928632" w:rsidR="002949AA" w:rsidRPr="00904E4C" w:rsidRDefault="002C368E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360" w:lineRule="exact"/>
              <w:ind w:left="-334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59" w:type="pct"/>
            <w:tcBorders>
              <w:bottom w:val="nil"/>
            </w:tcBorders>
          </w:tcPr>
          <w:p w14:paraId="37C244DD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2D8B604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3ECB883A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60" w:lineRule="exac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135EB92" w14:textId="5C360F33" w:rsidR="002949AA" w:rsidRPr="00904E4C" w:rsidRDefault="00BE133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34" w:type="pct"/>
            <w:tcBorders>
              <w:bottom w:val="nil"/>
            </w:tcBorders>
          </w:tcPr>
          <w:p w14:paraId="2C9AF2FE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360" w:lineRule="exact"/>
              <w:ind w:right="3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F68C188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3CAE4794" w14:textId="038D8605" w:rsidR="00B81D5C" w:rsidRPr="00904E4C" w:rsidRDefault="00B81D5C" w:rsidP="00102A1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5505A" w:rsidRPr="00904E4C" w14:paraId="6E4900EE" w14:textId="77777777" w:rsidTr="007B2246">
        <w:trPr>
          <w:tblHeader/>
        </w:trPr>
        <w:tc>
          <w:tcPr>
            <w:tcW w:w="2160" w:type="dxa"/>
            <w:vAlign w:val="bottom"/>
          </w:tcPr>
          <w:p w14:paraId="2F7A9C03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DBFF051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7730302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32472451" w14:textId="2F2BE9B5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2F9F" w:rsidRPr="00904E4C" w14:paraId="12EC6E27" w14:textId="77777777" w:rsidTr="007B2246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1B58B92" w14:textId="176B5853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0600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904E4C"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  <w:br/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6008E" w:rsidRPr="000600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2CB8231A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2765BB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57673C7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E6C8E9A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1652A5" w14:textId="15A76DC2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16D8127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DBFCED6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FB134C" w14:textId="626EBAE9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0F203BAE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29E395B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B0B4C45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B79E8B5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EE1221F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465BB97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F008B4A" w14:textId="2DDA89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FF2F9F" w:rsidRPr="00904E4C" w14:paraId="166AFF16" w14:textId="77777777" w:rsidTr="007B2246">
        <w:trPr>
          <w:tblHeader/>
        </w:trPr>
        <w:tc>
          <w:tcPr>
            <w:tcW w:w="2160" w:type="dxa"/>
            <w:vAlign w:val="bottom"/>
          </w:tcPr>
          <w:p w14:paraId="134A8099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C342A6D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684C5DF4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4BD48FC" w14:textId="10C7554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CA5C23C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E197E11" w14:textId="29CFEB79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14:paraId="33063F33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1B34618" w14:textId="37E03C1E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594D3E6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991D57A" w14:textId="345407A6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AB788A1" w14:textId="77777777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E01641F" w14:textId="6A480572" w:rsidR="00FF2F9F" w:rsidRPr="00904E4C" w:rsidRDefault="00FF2F9F" w:rsidP="00FF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5505A" w:rsidRPr="00904E4C" w14:paraId="36B194E5" w14:textId="77777777" w:rsidTr="007B2246">
        <w:trPr>
          <w:tblHeader/>
        </w:trPr>
        <w:tc>
          <w:tcPr>
            <w:tcW w:w="2160" w:type="dxa"/>
          </w:tcPr>
          <w:p w14:paraId="21C8B25B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B6F0BDA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E2665E9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022092EF" w14:textId="3AC0868F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4E4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04E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505A" w:rsidRPr="00904E4C" w14:paraId="2C167ACF" w14:textId="77777777" w:rsidTr="00606428">
        <w:tc>
          <w:tcPr>
            <w:tcW w:w="2160" w:type="dxa"/>
          </w:tcPr>
          <w:p w14:paraId="37A277E5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EDE5A6A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1.75</w:t>
            </w:r>
          </w:p>
        </w:tc>
        <w:tc>
          <w:tcPr>
            <w:tcW w:w="234" w:type="dxa"/>
          </w:tcPr>
          <w:p w14:paraId="633F869F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71C742E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36" w:type="dxa"/>
          </w:tcPr>
          <w:p w14:paraId="39A1CA33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ED6D6EE" w14:textId="5485D242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5017E" w:rsidRPr="00904E4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14:paraId="6300181D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5A9FE75" w14:textId="18AFB3AA" w:rsidR="00B5505A" w:rsidRPr="00904E4C" w:rsidRDefault="00A52238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45017E" w:rsidRPr="00904E4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14:paraId="359393E3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99D4CF2" w14:textId="73BB7024" w:rsidR="00B5505A" w:rsidRPr="00904E4C" w:rsidRDefault="00A52238" w:rsidP="00B55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(117</w:t>
            </w:r>
            <w:r w:rsidR="0045017E" w:rsidRPr="00904E4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 w:rsidRPr="00904E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29DC5D2" w14:textId="77777777" w:rsidR="00B5505A" w:rsidRPr="00904E4C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9BABDF7" w14:textId="79D2E077" w:rsidR="00B5505A" w:rsidRPr="00904E4C" w:rsidRDefault="00A52238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45017E" w:rsidRPr="00904E4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73C8C67F" w14:textId="0F1B8431" w:rsidR="00EF713E" w:rsidRPr="00904E4C" w:rsidRDefault="001E5336" w:rsidP="006D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</w:rPr>
        <w:t xml:space="preserve">  </w:t>
      </w:r>
    </w:p>
    <w:p w14:paraId="6A5ACA0E" w14:textId="77777777" w:rsidR="00251EB1" w:rsidRPr="00904E4C" w:rsidRDefault="00251EB1" w:rsidP="0025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6"/>
        <w:gridCol w:w="1169"/>
        <w:gridCol w:w="271"/>
        <w:gridCol w:w="1079"/>
        <w:gridCol w:w="271"/>
        <w:gridCol w:w="1170"/>
        <w:gridCol w:w="273"/>
        <w:gridCol w:w="1261"/>
      </w:tblGrid>
      <w:tr w:rsidR="00813ED1" w:rsidRPr="00904E4C" w14:paraId="12A61DD2" w14:textId="77777777" w:rsidTr="007D56C6">
        <w:tc>
          <w:tcPr>
            <w:tcW w:w="2037" w:type="pct"/>
          </w:tcPr>
          <w:p w14:paraId="6ACFE582" w14:textId="77777777" w:rsidR="00813ED1" w:rsidRPr="00904E4C" w:rsidRDefault="00813ED1" w:rsidP="0081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9" w:type="pct"/>
            <w:gridSpan w:val="3"/>
            <w:tcBorders>
              <w:bottom w:val="nil"/>
            </w:tcBorders>
          </w:tcPr>
          <w:p w14:paraId="44A48CA9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14:paraId="77B5008A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7" w:type="pct"/>
            <w:gridSpan w:val="3"/>
            <w:tcBorders>
              <w:bottom w:val="nil"/>
            </w:tcBorders>
          </w:tcPr>
          <w:p w14:paraId="75E2A378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D56C6" w:rsidRPr="00904E4C" w14:paraId="538DC5E0" w14:textId="77777777" w:rsidTr="007D56C6">
        <w:trPr>
          <w:trHeight w:val="497"/>
        </w:trPr>
        <w:tc>
          <w:tcPr>
            <w:tcW w:w="2037" w:type="pct"/>
          </w:tcPr>
          <w:p w14:paraId="09D2B212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73061987" w14:textId="2D20763D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B0E64"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0E4AB3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</w:tcPr>
          <w:p w14:paraId="5B549C34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31 ธันวาคม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7F9554D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34A3FB8" w14:textId="275088E4" w:rsidR="00813ED1" w:rsidRPr="00904E4C" w:rsidRDefault="00CB0E64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7B3A08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C6E039E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31 ธันวาคม  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813ED1" w:rsidRPr="00904E4C" w14:paraId="3489B60F" w14:textId="77777777" w:rsidTr="007D56C6">
        <w:tc>
          <w:tcPr>
            <w:tcW w:w="2037" w:type="pct"/>
          </w:tcPr>
          <w:p w14:paraId="00ECF76C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  <w:tcBorders>
              <w:top w:val="nil"/>
              <w:bottom w:val="nil"/>
            </w:tcBorders>
          </w:tcPr>
          <w:p w14:paraId="1DDCA3EE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D56C6" w:rsidRPr="00904E4C" w14:paraId="710D2060" w14:textId="77777777" w:rsidTr="007D56C6">
        <w:tc>
          <w:tcPr>
            <w:tcW w:w="2037" w:type="pct"/>
          </w:tcPr>
          <w:p w14:paraId="221A1F33" w14:textId="77777777" w:rsidR="00813ED1" w:rsidRPr="00904E4C" w:rsidRDefault="00813ED1" w:rsidP="0081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top w:val="nil"/>
            </w:tcBorders>
          </w:tcPr>
          <w:p w14:paraId="5F2BBD22" w14:textId="7E330E3E" w:rsidR="00813ED1" w:rsidRPr="00904E4C" w:rsidRDefault="002C368E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60" w:lineRule="exact"/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</w:tcBorders>
          </w:tcPr>
          <w:p w14:paraId="2C039C21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</w:tcBorders>
          </w:tcPr>
          <w:p w14:paraId="218966D2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47"/>
                <w:tab w:val="left" w:pos="534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F3A4F0C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</w:tcPr>
          <w:p w14:paraId="6AF74125" w14:textId="2694C19D" w:rsidR="00813ED1" w:rsidRPr="00904E4C" w:rsidRDefault="00BE133A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21,491</w:t>
            </w:r>
          </w:p>
        </w:tc>
        <w:tc>
          <w:tcPr>
            <w:tcW w:w="147" w:type="pct"/>
            <w:tcBorders>
              <w:top w:val="nil"/>
            </w:tcBorders>
          </w:tcPr>
          <w:p w14:paraId="2A8B14B7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</w:tcBorders>
          </w:tcPr>
          <w:p w14:paraId="34A67617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34,421</w:t>
            </w:r>
          </w:p>
        </w:tc>
      </w:tr>
      <w:tr w:rsidR="007D56C6" w:rsidRPr="00904E4C" w14:paraId="3BD5A9BC" w14:textId="77777777" w:rsidTr="007D56C6">
        <w:tc>
          <w:tcPr>
            <w:tcW w:w="2037" w:type="pct"/>
          </w:tcPr>
          <w:p w14:paraId="1FA002C8" w14:textId="77777777" w:rsidR="00813ED1" w:rsidRPr="00904E4C" w:rsidRDefault="00813ED1" w:rsidP="0081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1" w:type="pct"/>
            <w:tcBorders>
              <w:top w:val="nil"/>
            </w:tcBorders>
          </w:tcPr>
          <w:p w14:paraId="58976887" w14:textId="1CA5BF62" w:rsidR="00813ED1" w:rsidRPr="00904E4C" w:rsidRDefault="002C368E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8" w:firstLine="2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2,541</w:t>
            </w:r>
          </w:p>
        </w:tc>
        <w:tc>
          <w:tcPr>
            <w:tcW w:w="146" w:type="pct"/>
            <w:tcBorders>
              <w:top w:val="nil"/>
            </w:tcBorders>
          </w:tcPr>
          <w:p w14:paraId="4391F3E3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</w:tcBorders>
          </w:tcPr>
          <w:p w14:paraId="51461412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4E4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4E4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4E4C">
              <w:rPr>
                <w:rFonts w:ascii="Angsana New" w:hAnsi="Angsana New"/>
                <w:sz w:val="30"/>
                <w:szCs w:val="30"/>
              </w:rPr>
              <w:t>3,720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87CD0C2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</w:tcPr>
          <w:p w14:paraId="37614A44" w14:textId="79254DBB" w:rsidR="00813ED1" w:rsidRPr="00904E4C" w:rsidRDefault="00A52238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BE133A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541</w:t>
            </w:r>
          </w:p>
        </w:tc>
        <w:tc>
          <w:tcPr>
            <w:tcW w:w="147" w:type="pct"/>
            <w:tcBorders>
              <w:top w:val="nil"/>
            </w:tcBorders>
          </w:tcPr>
          <w:p w14:paraId="2A6AD77D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</w:tcBorders>
          </w:tcPr>
          <w:p w14:paraId="5FD9A682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3,720</w:t>
            </w:r>
          </w:p>
        </w:tc>
      </w:tr>
      <w:tr w:rsidR="007D56C6" w:rsidRPr="00904E4C" w14:paraId="29B2F612" w14:textId="77777777" w:rsidTr="007D56C6">
        <w:tc>
          <w:tcPr>
            <w:tcW w:w="2037" w:type="pct"/>
            <w:tcBorders>
              <w:bottom w:val="nil"/>
            </w:tcBorders>
          </w:tcPr>
          <w:p w14:paraId="0EDD6957" w14:textId="77777777" w:rsidR="00813ED1" w:rsidRPr="00904E4C" w:rsidRDefault="00813ED1" w:rsidP="0081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F1EF27D" w14:textId="2415733C" w:rsidR="00813ED1" w:rsidRPr="00904E4C" w:rsidRDefault="002C368E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8" w:firstLine="2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2,541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14994FB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9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EE5266B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4E4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>3,720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7FFAA6A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9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63992A8" w14:textId="1EFC6317" w:rsidR="00813ED1" w:rsidRPr="00904E4C" w:rsidRDefault="00A52238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24,032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9BBEB1C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9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9374DDE" w14:textId="77777777" w:rsidR="00813ED1" w:rsidRPr="00904E4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</w:tr>
    </w:tbl>
    <w:p w14:paraId="5196E1C3" w14:textId="77777777" w:rsidR="00C703BE" w:rsidRPr="00904E4C" w:rsidRDefault="00C703BE" w:rsidP="00D50A39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45FCBC9" w14:textId="77777777" w:rsidR="00C703BE" w:rsidRPr="00904E4C" w:rsidRDefault="00C703BE" w:rsidP="00C703BE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"/>
        <w:gridCol w:w="3771"/>
        <w:gridCol w:w="1170"/>
        <w:gridCol w:w="271"/>
        <w:gridCol w:w="1081"/>
        <w:gridCol w:w="271"/>
        <w:gridCol w:w="1172"/>
        <w:gridCol w:w="271"/>
        <w:gridCol w:w="1257"/>
      </w:tblGrid>
      <w:tr w:rsidR="00203872" w:rsidRPr="00904E4C" w14:paraId="081169F6" w14:textId="77777777" w:rsidTr="00CB0E64">
        <w:trPr>
          <w:gridBefore w:val="1"/>
          <w:wBefore w:w="4" w:type="pct"/>
          <w:tblHeader/>
        </w:trPr>
        <w:tc>
          <w:tcPr>
            <w:tcW w:w="2034" w:type="pct"/>
          </w:tcPr>
          <w:p w14:paraId="0A199E9D" w14:textId="739BC945" w:rsidR="00B036A2" w:rsidRPr="00904E4C" w:rsidRDefault="00B036A2" w:rsidP="009E2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26796B"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26796B"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0" w:type="pct"/>
            <w:gridSpan w:val="3"/>
          </w:tcPr>
          <w:p w14:paraId="13E6902E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0F35EF75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5" w:type="pct"/>
            <w:gridSpan w:val="3"/>
          </w:tcPr>
          <w:p w14:paraId="23301E91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B0E64" w:rsidRPr="00904E4C" w14:paraId="14266AE6" w14:textId="77777777" w:rsidTr="00CB0E64">
        <w:trPr>
          <w:tblHeader/>
        </w:trPr>
        <w:tc>
          <w:tcPr>
            <w:tcW w:w="2038" w:type="pct"/>
            <w:gridSpan w:val="2"/>
          </w:tcPr>
          <w:p w14:paraId="1F1AA835" w14:textId="77777777" w:rsidR="00CB0E64" w:rsidRPr="00904E4C" w:rsidRDefault="00CB0E64" w:rsidP="00CB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CB3C8AD" w14:textId="3DD5E8F3" w:rsidR="00CB0E64" w:rsidRPr="00904E4C" w:rsidRDefault="00CB0E64" w:rsidP="00CB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7826835D" w14:textId="77777777" w:rsidR="00CB0E64" w:rsidRPr="00904E4C" w:rsidRDefault="00CB0E64" w:rsidP="00CB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8A83EA" w14:textId="5F555508" w:rsidR="00CB0E64" w:rsidRPr="00904E4C" w:rsidRDefault="00CB0E64" w:rsidP="00CB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31 ธันวาคม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6" w:type="pct"/>
          </w:tcPr>
          <w:p w14:paraId="74F38F08" w14:textId="77777777" w:rsidR="00CB0E64" w:rsidRPr="00904E4C" w:rsidRDefault="00CB0E64" w:rsidP="00CB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C31CD1" w14:textId="4C506D17" w:rsidR="00CB0E64" w:rsidRPr="00904E4C" w:rsidRDefault="00CB0E64" w:rsidP="00CB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5E3561F4" w14:textId="77777777" w:rsidR="00CB0E64" w:rsidRPr="00904E4C" w:rsidRDefault="00CB0E64" w:rsidP="00CB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40FBBA49" w14:textId="797945BF" w:rsidR="00CB0E64" w:rsidRPr="00904E4C" w:rsidRDefault="00CB0E64" w:rsidP="00CB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31 ธันวาคม  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240336" w:rsidRPr="00904E4C" w14:paraId="22BDB0BC" w14:textId="77777777" w:rsidTr="00CB0E64">
        <w:trPr>
          <w:gridBefore w:val="1"/>
          <w:wBefore w:w="4" w:type="pct"/>
          <w:tblHeader/>
        </w:trPr>
        <w:tc>
          <w:tcPr>
            <w:tcW w:w="2034" w:type="pct"/>
          </w:tcPr>
          <w:p w14:paraId="20DFAE02" w14:textId="77777777" w:rsidR="00240336" w:rsidRPr="00904E4C" w:rsidRDefault="00240336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14:paraId="40233BE6" w14:textId="77777777" w:rsidR="00240336" w:rsidRPr="00904E4C" w:rsidRDefault="00240336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D56C6" w:rsidRPr="00904E4C" w14:paraId="15A64EA2" w14:textId="77777777" w:rsidTr="00CB0E64">
        <w:trPr>
          <w:gridBefore w:val="1"/>
          <w:wBefore w:w="4" w:type="pct"/>
        </w:trPr>
        <w:tc>
          <w:tcPr>
            <w:tcW w:w="2034" w:type="pct"/>
          </w:tcPr>
          <w:p w14:paraId="6231EF64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31" w:type="pct"/>
          </w:tcPr>
          <w:p w14:paraId="30B9BA07" w14:textId="65F27F3D" w:rsidR="002949AA" w:rsidRPr="00904E4C" w:rsidRDefault="002C368E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0226B31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3773009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center" w:pos="615"/>
                <w:tab w:val="left" w:pos="795"/>
              </w:tabs>
              <w:spacing w:after="0" w:line="240" w:lineRule="auto"/>
              <w:ind w:left="-108" w:right="-118" w:firstLine="273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E7A9F10" w14:textId="77777777" w:rsidR="002949AA" w:rsidRPr="00904E4C" w:rsidRDefault="002949AA" w:rsidP="002949AA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3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13501D4" w14:textId="57FA6284" w:rsidR="002949AA" w:rsidRPr="00904E4C" w:rsidRDefault="00A52238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993F3C3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1BFB6033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164</w:t>
            </w:r>
          </w:p>
        </w:tc>
      </w:tr>
      <w:tr w:rsidR="007D56C6" w:rsidRPr="00904E4C" w14:paraId="716B028C" w14:textId="77777777" w:rsidTr="00CB0E64">
        <w:trPr>
          <w:gridBefore w:val="1"/>
          <w:wBefore w:w="4" w:type="pct"/>
        </w:trPr>
        <w:tc>
          <w:tcPr>
            <w:tcW w:w="2034" w:type="pct"/>
          </w:tcPr>
          <w:p w14:paraId="282368FB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ิษัทย่อย</w:t>
            </w:r>
          </w:p>
        </w:tc>
        <w:tc>
          <w:tcPr>
            <w:tcW w:w="631" w:type="pct"/>
          </w:tcPr>
          <w:p w14:paraId="717F2DA3" w14:textId="23083B14" w:rsidR="002949AA" w:rsidRPr="00904E4C" w:rsidRDefault="002C368E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706B8DB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7EE801B" w14:textId="3BA25412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center" w:pos="615"/>
                <w:tab w:val="left" w:pos="795"/>
              </w:tabs>
              <w:spacing w:after="0" w:line="240" w:lineRule="auto"/>
              <w:ind w:left="-108" w:right="-118" w:firstLine="273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A52238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6" w:type="pct"/>
          </w:tcPr>
          <w:p w14:paraId="33B5376B" w14:textId="77777777" w:rsidR="002949AA" w:rsidRPr="00904E4C" w:rsidRDefault="002949AA" w:rsidP="002949AA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3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A1BD2C5" w14:textId="1681C59F" w:rsidR="002949AA" w:rsidRPr="00904E4C" w:rsidRDefault="00BE133A" w:rsidP="00A52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345</w:t>
            </w:r>
          </w:p>
        </w:tc>
        <w:tc>
          <w:tcPr>
            <w:tcW w:w="146" w:type="pct"/>
          </w:tcPr>
          <w:p w14:paraId="2871B3AC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2D069ABD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56C6" w:rsidRPr="00904E4C" w14:paraId="64D6F8C5" w14:textId="77777777" w:rsidTr="00CB0E64">
        <w:trPr>
          <w:gridBefore w:val="1"/>
          <w:wBefore w:w="4" w:type="pct"/>
        </w:trPr>
        <w:tc>
          <w:tcPr>
            <w:tcW w:w="2034" w:type="pct"/>
          </w:tcPr>
          <w:p w14:paraId="314DB669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0D5BB63C" w14:textId="1D217573" w:rsidR="002949AA" w:rsidRPr="00904E4C" w:rsidRDefault="002C368E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8" w:firstLine="2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2,643</w:t>
            </w:r>
          </w:p>
        </w:tc>
        <w:tc>
          <w:tcPr>
            <w:tcW w:w="146" w:type="pct"/>
          </w:tcPr>
          <w:p w14:paraId="126AD858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7FA5274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73"/>
              </w:tabs>
              <w:spacing w:after="0" w:line="240" w:lineRule="auto"/>
              <w:ind w:right="-647" w:firstLine="428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46" w:type="pct"/>
          </w:tcPr>
          <w:p w14:paraId="493A059B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26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1F5E080" w14:textId="297F5F8F" w:rsidR="002949AA" w:rsidRPr="00904E4C" w:rsidRDefault="00BE133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A52238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880</w:t>
            </w:r>
          </w:p>
        </w:tc>
        <w:tc>
          <w:tcPr>
            <w:tcW w:w="146" w:type="pct"/>
          </w:tcPr>
          <w:p w14:paraId="60B27C7E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3A5EE07D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</w:p>
        </w:tc>
      </w:tr>
      <w:tr w:rsidR="007D56C6" w:rsidRPr="00904E4C" w14:paraId="6C5A9E49" w14:textId="77777777" w:rsidTr="00CB0E64">
        <w:trPr>
          <w:gridBefore w:val="1"/>
          <w:wBefore w:w="4" w:type="pct"/>
        </w:trPr>
        <w:tc>
          <w:tcPr>
            <w:tcW w:w="2034" w:type="pct"/>
          </w:tcPr>
          <w:p w14:paraId="261283D8" w14:textId="77777777" w:rsidR="002949AA" w:rsidRPr="00904E4C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F58CCFD" w14:textId="5418D1F9" w:rsidR="002949AA" w:rsidRPr="00904E4C" w:rsidRDefault="002C368E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8" w:firstLine="2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2,643</w:t>
            </w:r>
          </w:p>
        </w:tc>
        <w:tc>
          <w:tcPr>
            <w:tcW w:w="146" w:type="pct"/>
          </w:tcPr>
          <w:p w14:paraId="7CBCBF60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006D24A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146" w:type="pct"/>
          </w:tcPr>
          <w:p w14:paraId="50BE4A02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26" w:right="-19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F2A0293" w14:textId="4108B03A" w:rsidR="002949AA" w:rsidRPr="00904E4C" w:rsidRDefault="00A52238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2,225</w:t>
            </w:r>
          </w:p>
        </w:tc>
        <w:tc>
          <w:tcPr>
            <w:tcW w:w="146" w:type="pct"/>
          </w:tcPr>
          <w:p w14:paraId="79B17EB1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29563C78" w14:textId="77777777" w:rsidR="002949AA" w:rsidRPr="00904E4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207 </w:t>
            </w:r>
          </w:p>
        </w:tc>
      </w:tr>
    </w:tbl>
    <w:p w14:paraId="4FBA8840" w14:textId="77777777" w:rsidR="007D56C6" w:rsidRPr="00904E4C" w:rsidRDefault="007D56C6" w:rsidP="00251E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6B982309" w14:textId="3055FADF" w:rsidR="00FA5579" w:rsidRPr="00904E4C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04E4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เงินกู้ยืมจากกิจการที่เกี่ยวข้องกัน</w:t>
      </w:r>
    </w:p>
    <w:p w14:paraId="4684F2CD" w14:textId="77777777" w:rsidR="00FA5579" w:rsidRPr="00904E4C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56376EA" w14:textId="3E5614D2" w:rsidR="00FA5579" w:rsidRPr="00904E4C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04E4C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8F1011" w:rsidRPr="00904E4C">
        <w:rPr>
          <w:rFonts w:ascii="Angsana New" w:hAnsi="Angsana New" w:hint="cs"/>
          <w:sz w:val="30"/>
          <w:szCs w:val="30"/>
          <w:cs/>
        </w:rPr>
        <w:t>เก้า</w:t>
      </w:r>
      <w:r w:rsidRPr="00904E4C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904E4C">
        <w:rPr>
          <w:rFonts w:ascii="Angsana New" w:hAnsi="Angsana New"/>
          <w:sz w:val="30"/>
          <w:szCs w:val="30"/>
        </w:rPr>
        <w:t xml:space="preserve"> 30 </w:t>
      </w:r>
      <w:r w:rsidR="00CB0E64" w:rsidRPr="00904E4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904E4C">
        <w:rPr>
          <w:rFonts w:ascii="Angsana New" w:hAnsi="Angsana New"/>
          <w:sz w:val="30"/>
          <w:szCs w:val="30"/>
        </w:rPr>
        <w:t xml:space="preserve">2562 </w:t>
      </w:r>
      <w:r w:rsidR="00B97E39" w:rsidRPr="00904E4C">
        <w:rPr>
          <w:rFonts w:ascii="Angsana New" w:hAnsi="Angsana New" w:hint="cs"/>
          <w:sz w:val="30"/>
          <w:szCs w:val="30"/>
          <w:cs/>
        </w:rPr>
        <w:t xml:space="preserve">และ </w:t>
      </w:r>
      <w:r w:rsidR="00B97E39" w:rsidRPr="00904E4C">
        <w:rPr>
          <w:rFonts w:ascii="Angsana New" w:hAnsi="Angsana New"/>
          <w:sz w:val="30"/>
          <w:szCs w:val="30"/>
          <w:lang w:val="en-US"/>
        </w:rPr>
        <w:t xml:space="preserve">2561 </w:t>
      </w:r>
      <w:r w:rsidRPr="00904E4C">
        <w:rPr>
          <w:rFonts w:ascii="Angsana New" w:hAnsi="Angsana New"/>
          <w:sz w:val="30"/>
          <w:szCs w:val="30"/>
          <w:cs/>
        </w:rPr>
        <w:t>มีดังนี้</w:t>
      </w:r>
    </w:p>
    <w:p w14:paraId="03D5E40D" w14:textId="77777777" w:rsidR="00D17F01" w:rsidRPr="00904E4C" w:rsidRDefault="00D17F01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18"/>
          <w:szCs w:val="18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348"/>
        <w:gridCol w:w="270"/>
        <w:gridCol w:w="1287"/>
        <w:gridCol w:w="270"/>
        <w:gridCol w:w="1073"/>
        <w:gridCol w:w="12"/>
        <w:gridCol w:w="256"/>
        <w:gridCol w:w="13"/>
        <w:gridCol w:w="1142"/>
      </w:tblGrid>
      <w:tr w:rsidR="00D17F01" w:rsidRPr="00904E4C" w14:paraId="3C86CFAD" w14:textId="77777777" w:rsidTr="007D56C6">
        <w:tc>
          <w:tcPr>
            <w:tcW w:w="2056" w:type="pct"/>
          </w:tcPr>
          <w:p w14:paraId="3F9A6FB5" w14:textId="77777777" w:rsidR="00FA5579" w:rsidRPr="00904E4C" w:rsidRDefault="00FA5579" w:rsidP="00E9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22BC5A4F" w14:textId="77777777" w:rsidR="00FA5579" w:rsidRPr="00904E4C" w:rsidRDefault="00FA5579" w:rsidP="00FA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2EE13D3A" w14:textId="77777777" w:rsidR="00FA5579" w:rsidRPr="00904E4C" w:rsidRDefault="00FA5579" w:rsidP="00FA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5"/>
          </w:tcPr>
          <w:p w14:paraId="11F69A36" w14:textId="77777777" w:rsidR="00FA5579" w:rsidRPr="00904E4C" w:rsidRDefault="00FA5579" w:rsidP="00FA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17F01" w:rsidRPr="00904E4C" w14:paraId="49C5D6AA" w14:textId="77777777" w:rsidTr="007D56C6">
        <w:tc>
          <w:tcPr>
            <w:tcW w:w="2056" w:type="pct"/>
          </w:tcPr>
          <w:p w14:paraId="1AD9F352" w14:textId="145496C2" w:rsidR="00D17F01" w:rsidRPr="00904E4C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F1011"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ดือน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CB0E64"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0" w:type="pct"/>
          </w:tcPr>
          <w:p w14:paraId="3658519A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0" w:type="pct"/>
          </w:tcPr>
          <w:p w14:paraId="753F5F5A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14:paraId="1B39FACE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0" w:type="pct"/>
          </w:tcPr>
          <w:p w14:paraId="1A577519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gridSpan w:val="2"/>
          </w:tcPr>
          <w:p w14:paraId="283405C4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0" w:type="pct"/>
            <w:gridSpan w:val="2"/>
          </w:tcPr>
          <w:p w14:paraId="6ECE0731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0F6DE94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DA1B47" w:rsidRPr="00904E4C" w14:paraId="0F0DD0A3" w14:textId="77777777" w:rsidTr="007D56C6">
        <w:tc>
          <w:tcPr>
            <w:tcW w:w="2056" w:type="pct"/>
          </w:tcPr>
          <w:p w14:paraId="45C91E2F" w14:textId="77777777" w:rsidR="00FA5579" w:rsidRPr="00904E4C" w:rsidRDefault="00FA5579" w:rsidP="00FA5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9"/>
          </w:tcPr>
          <w:p w14:paraId="4F97D687" w14:textId="77777777" w:rsidR="00FA5579" w:rsidRPr="00904E4C" w:rsidRDefault="00D17F01" w:rsidP="00FA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17F01" w:rsidRPr="00904E4C" w14:paraId="1B295E23" w14:textId="77777777" w:rsidTr="007D56C6">
        <w:tc>
          <w:tcPr>
            <w:tcW w:w="2056" w:type="pct"/>
          </w:tcPr>
          <w:p w14:paraId="2009BDA8" w14:textId="77777777" w:rsidR="00D17F01" w:rsidRPr="00904E4C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00" w:type="pct"/>
          </w:tcPr>
          <w:p w14:paraId="30BD919A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738783EE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30DD2A23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FA6511D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1A829B8E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</w:tcPr>
          <w:p w14:paraId="1F965E25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66A676D3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7F01" w:rsidRPr="00904E4C" w14:paraId="586C4295" w14:textId="77777777" w:rsidTr="007D56C6">
        <w:trPr>
          <w:trHeight w:val="407"/>
        </w:trPr>
        <w:tc>
          <w:tcPr>
            <w:tcW w:w="2056" w:type="pct"/>
          </w:tcPr>
          <w:p w14:paraId="1D0D2442" w14:textId="77777777" w:rsidR="00D17F01" w:rsidRPr="00904E4C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00" w:type="pct"/>
          </w:tcPr>
          <w:p w14:paraId="1C34ACA7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BD050BF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</w:tcPr>
          <w:p w14:paraId="71B66D33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435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7E88381B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4ADD6A4E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</w:tcPr>
          <w:p w14:paraId="2B440DFA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14:paraId="6CD8E8EA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after="0" w:line="360" w:lineRule="exact"/>
              <w:ind w:left="-60" w:right="-390" w:hanging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7F01" w:rsidRPr="00904E4C" w14:paraId="422DF278" w14:textId="77777777" w:rsidTr="007D56C6">
        <w:trPr>
          <w:trHeight w:val="398"/>
        </w:trPr>
        <w:tc>
          <w:tcPr>
            <w:tcW w:w="2056" w:type="pct"/>
          </w:tcPr>
          <w:p w14:paraId="4C43256C" w14:textId="77777777" w:rsidR="00D17F01" w:rsidRPr="00904E4C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00" w:type="pct"/>
          </w:tcPr>
          <w:p w14:paraId="46FF6B2A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FBEF64F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</w:tcPr>
          <w:p w14:paraId="6BFC1C8C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1E01D9F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4DDD32DB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gridSpan w:val="2"/>
          </w:tcPr>
          <w:p w14:paraId="39F4CA16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14:paraId="7EF96F40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7F01" w:rsidRPr="00904E4C" w14:paraId="72838C5D" w14:textId="77777777" w:rsidTr="007D56C6">
        <w:trPr>
          <w:trHeight w:val="425"/>
        </w:trPr>
        <w:tc>
          <w:tcPr>
            <w:tcW w:w="2056" w:type="pct"/>
          </w:tcPr>
          <w:p w14:paraId="77BBC81F" w14:textId="77777777" w:rsidR="00D17F01" w:rsidRPr="00904E4C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0" w:type="pct"/>
          </w:tcPr>
          <w:p w14:paraId="79F947FE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B4BC97E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</w:tcPr>
          <w:p w14:paraId="557DC81B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140" w:type="pct"/>
          </w:tcPr>
          <w:p w14:paraId="55728BD9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266BEE15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gridSpan w:val="2"/>
          </w:tcPr>
          <w:p w14:paraId="159964D6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14:paraId="38BE2AFA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45,000</w:t>
            </w:r>
          </w:p>
        </w:tc>
      </w:tr>
      <w:tr w:rsidR="00D17F01" w:rsidRPr="00904E4C" w14:paraId="074110EC" w14:textId="77777777" w:rsidTr="007D56C6">
        <w:trPr>
          <w:trHeight w:val="371"/>
        </w:trPr>
        <w:tc>
          <w:tcPr>
            <w:tcW w:w="2056" w:type="pct"/>
          </w:tcPr>
          <w:p w14:paraId="3BACB9EE" w14:textId="77777777" w:rsidR="00D17F01" w:rsidRPr="00904E4C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C65B9E6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5998F9D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3F27329B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(45,000)</w:t>
            </w:r>
          </w:p>
        </w:tc>
        <w:tc>
          <w:tcPr>
            <w:tcW w:w="140" w:type="pct"/>
          </w:tcPr>
          <w:p w14:paraId="5DCD4377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6A2204C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gridSpan w:val="2"/>
          </w:tcPr>
          <w:p w14:paraId="34BDC4F3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6F3960BC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(45,000)</w:t>
            </w:r>
          </w:p>
        </w:tc>
      </w:tr>
      <w:tr w:rsidR="00DA1B47" w:rsidRPr="00904E4C" w14:paraId="362F5AD2" w14:textId="77777777" w:rsidTr="007D56C6">
        <w:trPr>
          <w:trHeight w:val="397"/>
        </w:trPr>
        <w:tc>
          <w:tcPr>
            <w:tcW w:w="2056" w:type="pct"/>
          </w:tcPr>
          <w:p w14:paraId="6632F4B1" w14:textId="40F5EB61" w:rsidR="00D17F01" w:rsidRPr="00904E4C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8F1011"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BE204AA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8D9C9D8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6214661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435" w:firstLine="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595A1BA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86A0FAC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gridSpan w:val="2"/>
          </w:tcPr>
          <w:p w14:paraId="07E80EAE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87F0D7" w14:textId="77777777" w:rsidR="00D17F01" w:rsidRPr="00904E4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after="0" w:line="360" w:lineRule="exact"/>
              <w:ind w:left="-60" w:right="-39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1BC07B9" w14:textId="77777777" w:rsidR="00C703BE" w:rsidRPr="00904E4C" w:rsidRDefault="00C703BE" w:rsidP="00E94713">
      <w:pPr>
        <w:spacing w:line="240" w:lineRule="auto"/>
        <w:rPr>
          <w:rFonts w:cs="Cordia New"/>
          <w:sz w:val="2"/>
          <w:szCs w:val="2"/>
        </w:rPr>
      </w:pPr>
    </w:p>
    <w:p w14:paraId="35813174" w14:textId="7873FBF5" w:rsidR="00DA1B47" w:rsidRPr="00904E4C" w:rsidRDefault="00DA1B47" w:rsidP="001A7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639521FA" w14:textId="59B575B8" w:rsidR="00B036A2" w:rsidRPr="00904E4C" w:rsidRDefault="00B036A2" w:rsidP="001175D6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593B799E" w14:textId="77777777" w:rsidR="001175D6" w:rsidRPr="00904E4C" w:rsidRDefault="001175D6" w:rsidP="001175D6">
      <w:pPr>
        <w:pStyle w:val="ListParagraph"/>
        <w:ind w:left="518"/>
        <w:rPr>
          <w:rFonts w:cstheme="minorBidi"/>
          <w:cs/>
          <w:lang w:val="th-TH" w:eastAsia="x-none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082"/>
        <w:gridCol w:w="267"/>
        <w:gridCol w:w="992"/>
        <w:gridCol w:w="267"/>
        <w:gridCol w:w="1087"/>
        <w:gridCol w:w="267"/>
        <w:gridCol w:w="1079"/>
      </w:tblGrid>
      <w:tr w:rsidR="00B036A2" w:rsidRPr="00904E4C" w14:paraId="23687F82" w14:textId="77777777" w:rsidTr="007F6171">
        <w:tc>
          <w:tcPr>
            <w:tcW w:w="2286" w:type="pct"/>
          </w:tcPr>
          <w:p w14:paraId="6937CACC" w14:textId="77777777" w:rsidR="00B036A2" w:rsidRPr="00904E4C" w:rsidRDefault="00B036A2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1C6BD033" w14:textId="77777777" w:rsidR="00B036A2" w:rsidRPr="00904E4C" w:rsidRDefault="00B036A2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6F1EF111" w14:textId="77777777" w:rsidR="00B036A2" w:rsidRPr="00904E4C" w:rsidRDefault="00B036A2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11131064" w14:textId="77777777" w:rsidR="00B036A2" w:rsidRPr="00904E4C" w:rsidRDefault="00B036A2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E1A8E" w:rsidRPr="00904E4C" w14:paraId="6E6CDD6B" w14:textId="77777777" w:rsidTr="007F6171">
        <w:tc>
          <w:tcPr>
            <w:tcW w:w="2286" w:type="pct"/>
          </w:tcPr>
          <w:p w14:paraId="7AF05406" w14:textId="77777777" w:rsidR="002E1A8E" w:rsidRPr="00904E4C" w:rsidRDefault="002E1A8E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0D4540D" w14:textId="2E1675A3" w:rsidR="002E1A8E" w:rsidRPr="00904E4C" w:rsidRDefault="007D08FB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F1011"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  <w:r w:rsidR="002E1A8E"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  <w:r w:rsidR="002E1A8E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1CA969E4" w14:textId="77777777" w:rsidR="002E1A8E" w:rsidRPr="00904E4C" w:rsidRDefault="002E1A8E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2A500A59" w14:textId="77777777" w:rsidR="002E1A8E" w:rsidRPr="00904E4C" w:rsidRDefault="002E1A8E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4" w:type="pct"/>
          </w:tcPr>
          <w:p w14:paraId="5BA9CCDA" w14:textId="77777777" w:rsidR="002E1A8E" w:rsidRPr="00904E4C" w:rsidRDefault="002E1A8E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C249CD7" w14:textId="4FF04138" w:rsidR="002E1A8E" w:rsidRPr="00904E4C" w:rsidRDefault="008F101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   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43A1AF2F" w14:textId="77777777" w:rsidR="002E1A8E" w:rsidRPr="00904E4C" w:rsidRDefault="002E1A8E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CCA7811" w14:textId="77777777" w:rsidR="002E1A8E" w:rsidRPr="00904E4C" w:rsidRDefault="007D08FB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 w:rsidR="002906BE" w:rsidRPr="00904E4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25A1"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  <w:r w:rsidR="002E1A8E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036A2" w:rsidRPr="00904E4C" w14:paraId="1763E959" w14:textId="77777777" w:rsidTr="007F6171">
        <w:tc>
          <w:tcPr>
            <w:tcW w:w="2286" w:type="pct"/>
          </w:tcPr>
          <w:p w14:paraId="61774961" w14:textId="77777777" w:rsidR="00B036A2" w:rsidRPr="00904E4C" w:rsidRDefault="00B036A2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4" w:type="pct"/>
            <w:gridSpan w:val="7"/>
          </w:tcPr>
          <w:p w14:paraId="384703A7" w14:textId="77777777" w:rsidR="00B036A2" w:rsidRPr="00904E4C" w:rsidRDefault="00B036A2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036A2" w:rsidRPr="00904E4C" w14:paraId="0D4D6AD2" w14:textId="77777777" w:rsidTr="007F6171">
        <w:tc>
          <w:tcPr>
            <w:tcW w:w="2286" w:type="pct"/>
          </w:tcPr>
          <w:p w14:paraId="6EFBC057" w14:textId="77777777" w:rsidR="00B036A2" w:rsidRPr="00904E4C" w:rsidRDefault="00B036A2" w:rsidP="007F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2714" w:type="pct"/>
            <w:gridSpan w:val="7"/>
          </w:tcPr>
          <w:p w14:paraId="4B0EAE9C" w14:textId="77777777" w:rsidR="00B036A2" w:rsidRPr="00904E4C" w:rsidRDefault="00B036A2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161F" w:rsidRPr="00904E4C" w14:paraId="607118AA" w14:textId="77777777" w:rsidTr="007F6171">
        <w:tc>
          <w:tcPr>
            <w:tcW w:w="2286" w:type="pct"/>
          </w:tcPr>
          <w:p w14:paraId="6E07AD17" w14:textId="7F747D63" w:rsidR="007E5CFD" w:rsidRPr="00904E4C" w:rsidRDefault="0074161F" w:rsidP="0084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2" w:type="pct"/>
          </w:tcPr>
          <w:p w14:paraId="37882B0A" w14:textId="6F854CCC" w:rsidR="004E2444" w:rsidRPr="00904E4C" w:rsidRDefault="004E2444" w:rsidP="008459D5">
            <w:pPr>
              <w:pStyle w:val="acctfourfigures"/>
              <w:spacing w:line="240" w:lineRule="auto"/>
              <w:ind w:left="-12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4" w:type="pct"/>
          </w:tcPr>
          <w:p w14:paraId="7DE7F6D2" w14:textId="77777777" w:rsidR="0074161F" w:rsidRPr="00904E4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46F4CE79" w14:textId="1D3E11BF" w:rsidR="0074161F" w:rsidRPr="00904E4C" w:rsidRDefault="0074161F" w:rsidP="008459D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26" w:right="-11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144" w:type="pct"/>
          </w:tcPr>
          <w:p w14:paraId="38A1DF49" w14:textId="77777777" w:rsidR="0074161F" w:rsidRPr="00904E4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4FFB981" w14:textId="713B7C7D" w:rsidR="00E437D6" w:rsidRPr="00904E4C" w:rsidRDefault="00481ADA" w:rsidP="008459D5">
            <w:pPr>
              <w:pStyle w:val="acctfourfigures"/>
              <w:spacing w:line="240" w:lineRule="auto"/>
              <w:ind w:left="-12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4" w:type="pct"/>
          </w:tcPr>
          <w:p w14:paraId="517C565D" w14:textId="77777777" w:rsidR="0074161F" w:rsidRPr="00904E4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A0A1916" w14:textId="1223B8C8" w:rsidR="007E5CFD" w:rsidRPr="00904E4C" w:rsidRDefault="0074161F" w:rsidP="00845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152</w:t>
            </w:r>
          </w:p>
        </w:tc>
      </w:tr>
      <w:tr w:rsidR="008459D5" w:rsidRPr="00904E4C" w14:paraId="09C4A958" w14:textId="77777777" w:rsidTr="007F6171">
        <w:tc>
          <w:tcPr>
            <w:tcW w:w="2286" w:type="pct"/>
          </w:tcPr>
          <w:p w14:paraId="610D894F" w14:textId="77777777" w:rsidR="008459D5" w:rsidRPr="00904E4C" w:rsidRDefault="008459D5" w:rsidP="0084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  <w:p w14:paraId="175B8B84" w14:textId="5DA1D7A1" w:rsidR="008459D5" w:rsidRPr="00904E4C" w:rsidRDefault="008459D5" w:rsidP="0084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13B3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2" w:type="pct"/>
          </w:tcPr>
          <w:p w14:paraId="2E041268" w14:textId="0F8C0B69" w:rsidR="008459D5" w:rsidRPr="00904E4C" w:rsidRDefault="008459D5" w:rsidP="000D52D5">
            <w:pPr>
              <w:pStyle w:val="acctfourfigures"/>
              <w:spacing w:line="240" w:lineRule="auto"/>
              <w:ind w:left="-126" w:right="-113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904E4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14</w:t>
            </w:r>
          </w:p>
        </w:tc>
        <w:tc>
          <w:tcPr>
            <w:tcW w:w="144" w:type="pct"/>
          </w:tcPr>
          <w:p w14:paraId="6D42F63F" w14:textId="77777777" w:rsidR="008459D5" w:rsidRPr="00904E4C" w:rsidRDefault="008459D5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CEDC041" w14:textId="50E9EC87" w:rsidR="008459D5" w:rsidRPr="00904E4C" w:rsidRDefault="008459D5" w:rsidP="008459D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26" w:right="-11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07F550B6" w14:textId="77777777" w:rsidR="008459D5" w:rsidRPr="00904E4C" w:rsidRDefault="008459D5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9261A73" w14:textId="2BAE2EC1" w:rsidR="008459D5" w:rsidRPr="00904E4C" w:rsidRDefault="008459D5" w:rsidP="001C39D8">
            <w:pPr>
              <w:pStyle w:val="acctfourfigures"/>
              <w:spacing w:line="240" w:lineRule="auto"/>
              <w:ind w:left="-12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br/>
              <w:t>14</w:t>
            </w:r>
          </w:p>
        </w:tc>
        <w:tc>
          <w:tcPr>
            <w:tcW w:w="144" w:type="pct"/>
          </w:tcPr>
          <w:p w14:paraId="75D1A0CA" w14:textId="77777777" w:rsidR="008459D5" w:rsidRPr="00904E4C" w:rsidRDefault="008459D5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06125E9F" w14:textId="6EE2AB66" w:rsidR="008459D5" w:rsidRPr="00904E4C" w:rsidRDefault="008459D5" w:rsidP="00845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br/>
              <w:t>-</w:t>
            </w:r>
          </w:p>
        </w:tc>
      </w:tr>
      <w:tr w:rsidR="0074161F" w:rsidRPr="00904E4C" w14:paraId="2FCE0E0C" w14:textId="77777777" w:rsidTr="007F6171">
        <w:tc>
          <w:tcPr>
            <w:tcW w:w="2286" w:type="pct"/>
          </w:tcPr>
          <w:p w14:paraId="6DCC0A05" w14:textId="77777777" w:rsidR="0074161F" w:rsidRPr="00904E4C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7A960F8" w14:textId="4D716106" w:rsidR="0074161F" w:rsidRPr="00904E4C" w:rsidRDefault="004E2444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</w:t>
            </w:r>
          </w:p>
        </w:tc>
        <w:tc>
          <w:tcPr>
            <w:tcW w:w="144" w:type="pct"/>
          </w:tcPr>
          <w:p w14:paraId="47F9ED60" w14:textId="77777777" w:rsidR="0074161F" w:rsidRPr="00904E4C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5A144933" w14:textId="77777777" w:rsidR="0074161F" w:rsidRPr="00904E4C" w:rsidRDefault="0074161F" w:rsidP="000D5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152</w:t>
            </w:r>
          </w:p>
        </w:tc>
        <w:tc>
          <w:tcPr>
            <w:tcW w:w="144" w:type="pct"/>
          </w:tcPr>
          <w:p w14:paraId="574914C0" w14:textId="77777777" w:rsidR="0074161F" w:rsidRPr="00904E4C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9ADE0D2" w14:textId="1F37C496" w:rsidR="0074161F" w:rsidRPr="00904E4C" w:rsidRDefault="007E5CFD" w:rsidP="001C39D8">
            <w:pPr>
              <w:pStyle w:val="acctfourfigures"/>
              <w:spacing w:line="240" w:lineRule="auto"/>
              <w:ind w:left="-126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</w:t>
            </w:r>
          </w:p>
        </w:tc>
        <w:tc>
          <w:tcPr>
            <w:tcW w:w="144" w:type="pct"/>
          </w:tcPr>
          <w:p w14:paraId="0E968E51" w14:textId="77777777" w:rsidR="0074161F" w:rsidRPr="00904E4C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0DE6B7A" w14:textId="77777777" w:rsidR="0074161F" w:rsidRPr="00904E4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152</w:t>
            </w:r>
          </w:p>
        </w:tc>
      </w:tr>
      <w:tr w:rsidR="0074161F" w:rsidRPr="00904E4C" w14:paraId="7A959F8A" w14:textId="77777777" w:rsidTr="007F6171">
        <w:tc>
          <w:tcPr>
            <w:tcW w:w="2286" w:type="pct"/>
          </w:tcPr>
          <w:p w14:paraId="0EFDBD53" w14:textId="77777777" w:rsidR="0074161F" w:rsidRPr="00904E4C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754E043" w14:textId="11A40AF5" w:rsidR="0074161F" w:rsidRPr="00904E4C" w:rsidRDefault="004E2444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26" w:right="-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E2C2C47" w14:textId="77777777" w:rsidR="0074161F" w:rsidRPr="00904E4C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FAB73A4" w14:textId="77777777" w:rsidR="0074161F" w:rsidRPr="00904E4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26" w:right="-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3F8017DF" w14:textId="77777777" w:rsidR="0074161F" w:rsidRPr="00904E4C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0208FD1" w14:textId="77777777" w:rsidR="0074161F" w:rsidRPr="00904E4C" w:rsidRDefault="002F5A0C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26" w:right="-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C3A1B8A" w14:textId="77777777" w:rsidR="0074161F" w:rsidRPr="00904E4C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C3F7C71" w14:textId="77777777" w:rsidR="0074161F" w:rsidRPr="00904E4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26" w:right="-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4161F" w:rsidRPr="00904E4C" w14:paraId="6F494F5B" w14:textId="77777777" w:rsidTr="007F6171">
        <w:tc>
          <w:tcPr>
            <w:tcW w:w="2286" w:type="pct"/>
          </w:tcPr>
          <w:p w14:paraId="59165C94" w14:textId="77777777" w:rsidR="0074161F" w:rsidRPr="00904E4C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49EA85E3" w14:textId="4046D677" w:rsidR="0074161F" w:rsidRPr="00904E4C" w:rsidRDefault="004E2444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</w:t>
            </w:r>
          </w:p>
        </w:tc>
        <w:tc>
          <w:tcPr>
            <w:tcW w:w="144" w:type="pct"/>
          </w:tcPr>
          <w:p w14:paraId="451F336D" w14:textId="77777777" w:rsidR="0074161F" w:rsidRPr="00904E4C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5904ADE5" w14:textId="77777777" w:rsidR="0074161F" w:rsidRPr="00904E4C" w:rsidRDefault="0074161F" w:rsidP="000D5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152</w:t>
            </w:r>
          </w:p>
        </w:tc>
        <w:tc>
          <w:tcPr>
            <w:tcW w:w="144" w:type="pct"/>
          </w:tcPr>
          <w:p w14:paraId="2390071B" w14:textId="77777777" w:rsidR="0074161F" w:rsidRPr="00904E4C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676D5346" w14:textId="0801656E" w:rsidR="0074161F" w:rsidRPr="00904E4C" w:rsidRDefault="00005BA6" w:rsidP="001C3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</w:t>
            </w:r>
            <w:r w:rsidR="003A0174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</w:t>
            </w:r>
          </w:p>
        </w:tc>
        <w:tc>
          <w:tcPr>
            <w:tcW w:w="144" w:type="pct"/>
          </w:tcPr>
          <w:p w14:paraId="682094AC" w14:textId="77777777" w:rsidR="0074161F" w:rsidRPr="00904E4C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26" w:right="-2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44F46812" w14:textId="77777777" w:rsidR="0074161F" w:rsidRPr="00904E4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152</w:t>
            </w:r>
          </w:p>
        </w:tc>
      </w:tr>
    </w:tbl>
    <w:p w14:paraId="61922D4E" w14:textId="77777777" w:rsidR="00BD6D01" w:rsidRPr="00904E4C" w:rsidRDefault="00BD6D01">
      <w:pPr>
        <w:rPr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082"/>
        <w:gridCol w:w="267"/>
        <w:gridCol w:w="992"/>
        <w:gridCol w:w="267"/>
        <w:gridCol w:w="1087"/>
        <w:gridCol w:w="267"/>
        <w:gridCol w:w="1079"/>
      </w:tblGrid>
      <w:tr w:rsidR="00E343FA" w:rsidRPr="00904E4C" w14:paraId="7EF674CF" w14:textId="77777777" w:rsidTr="007F6171">
        <w:tc>
          <w:tcPr>
            <w:tcW w:w="2286" w:type="pct"/>
            <w:vAlign w:val="bottom"/>
          </w:tcPr>
          <w:p w14:paraId="5DBDE544" w14:textId="33B21282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82" w:type="pct"/>
          </w:tcPr>
          <w:p w14:paraId="59114B20" w14:textId="77777777" w:rsidR="00E343FA" w:rsidRPr="00904E4C" w:rsidRDefault="00E343FA" w:rsidP="00E343F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3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077BFA46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4" w:type="pct"/>
          </w:tcPr>
          <w:p w14:paraId="3A3CF545" w14:textId="77777777" w:rsidR="00E343FA" w:rsidRPr="00904E4C" w:rsidRDefault="00E343FA" w:rsidP="00E343F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4F9A277D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67E9D4ED" w14:textId="77777777" w:rsidR="00E343FA" w:rsidRPr="00904E4C" w:rsidRDefault="00E343FA" w:rsidP="00E343F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109A853B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12F5E8F3" w14:textId="77777777" w:rsidR="00E343FA" w:rsidRPr="00904E4C" w:rsidRDefault="00E343FA" w:rsidP="00E343F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343FA" w:rsidRPr="00904E4C" w14:paraId="3515B2CC" w14:textId="77777777" w:rsidTr="007F6171">
        <w:tc>
          <w:tcPr>
            <w:tcW w:w="2286" w:type="pct"/>
          </w:tcPr>
          <w:p w14:paraId="259BC4B0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2" w:type="pct"/>
          </w:tcPr>
          <w:p w14:paraId="63D54F81" w14:textId="1A7AAD02" w:rsidR="00E343FA" w:rsidRPr="00904E4C" w:rsidRDefault="004E2444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15,572</w:t>
            </w:r>
          </w:p>
        </w:tc>
        <w:tc>
          <w:tcPr>
            <w:tcW w:w="144" w:type="pct"/>
          </w:tcPr>
          <w:p w14:paraId="0957F137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DCD8D4C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23,563</w:t>
            </w:r>
          </w:p>
        </w:tc>
        <w:tc>
          <w:tcPr>
            <w:tcW w:w="144" w:type="pct"/>
          </w:tcPr>
          <w:p w14:paraId="21B24692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F4A1E16" w14:textId="015056B5" w:rsidR="00E343FA" w:rsidRPr="00904E4C" w:rsidRDefault="007E5CFD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  <w:r w:rsidR="00EC038B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4" w:type="pct"/>
          </w:tcPr>
          <w:p w14:paraId="69712408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4803248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1,229</w:t>
            </w:r>
          </w:p>
        </w:tc>
      </w:tr>
      <w:tr w:rsidR="00E343FA" w:rsidRPr="00904E4C" w14:paraId="25F0CC18" w14:textId="77777777" w:rsidTr="007F6171">
        <w:tc>
          <w:tcPr>
            <w:tcW w:w="2286" w:type="pct"/>
          </w:tcPr>
          <w:p w14:paraId="1C791042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2" w:type="pct"/>
          </w:tcPr>
          <w:p w14:paraId="6B7166C7" w14:textId="77777777" w:rsidR="00E343FA" w:rsidRPr="00904E4C" w:rsidRDefault="00E343FA" w:rsidP="00E343F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880BFF9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4" w:type="pct"/>
          </w:tcPr>
          <w:p w14:paraId="7E51B202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F26EEFD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33AB27EB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8272B34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21B132A6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43FA" w:rsidRPr="00904E4C" w14:paraId="6BEF4E22" w14:textId="77777777" w:rsidTr="007F6171">
        <w:tc>
          <w:tcPr>
            <w:tcW w:w="2286" w:type="pct"/>
          </w:tcPr>
          <w:p w14:paraId="21D27AA1" w14:textId="46CCBC0F" w:rsidR="00E343FA" w:rsidRPr="00904E4C" w:rsidRDefault="00413B38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2" w:type="pct"/>
          </w:tcPr>
          <w:p w14:paraId="22B73806" w14:textId="7E52E481" w:rsidR="00E343FA" w:rsidRPr="00904E4C" w:rsidRDefault="004E2444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13,877</w:t>
            </w:r>
          </w:p>
        </w:tc>
        <w:tc>
          <w:tcPr>
            <w:tcW w:w="144" w:type="pct"/>
          </w:tcPr>
          <w:p w14:paraId="69ED073C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453B6675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16,17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14:paraId="12D6724B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7EB6E47" w14:textId="4450167E" w:rsidR="00E343FA" w:rsidRPr="00904E4C" w:rsidRDefault="007E5CFD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2,286</w:t>
            </w:r>
          </w:p>
        </w:tc>
        <w:tc>
          <w:tcPr>
            <w:tcW w:w="144" w:type="pct"/>
          </w:tcPr>
          <w:p w14:paraId="2DF27B20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4A6A5297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2,67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E343FA" w:rsidRPr="00904E4C" w14:paraId="3AB20ADC" w14:textId="77777777" w:rsidTr="007F6171">
        <w:tc>
          <w:tcPr>
            <w:tcW w:w="2286" w:type="pct"/>
          </w:tcPr>
          <w:p w14:paraId="5695620A" w14:textId="573E7E1A" w:rsidR="00E343FA" w:rsidRPr="00904E4C" w:rsidRDefault="00413B38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2" w:type="pct"/>
          </w:tcPr>
          <w:p w14:paraId="3BDF04DB" w14:textId="21431439" w:rsidR="00E343FA" w:rsidRPr="00904E4C" w:rsidRDefault="004E2444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1,524</w:t>
            </w:r>
          </w:p>
        </w:tc>
        <w:tc>
          <w:tcPr>
            <w:tcW w:w="144" w:type="pct"/>
          </w:tcPr>
          <w:p w14:paraId="75CA1C9F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4" w:type="pct"/>
          </w:tcPr>
          <w:p w14:paraId="65B90282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20</w:t>
            </w:r>
          </w:p>
        </w:tc>
        <w:tc>
          <w:tcPr>
            <w:tcW w:w="144" w:type="pct"/>
          </w:tcPr>
          <w:p w14:paraId="05A23416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3AB4D0F6" w14:textId="600CA1D5" w:rsidR="00E343FA" w:rsidRPr="00904E4C" w:rsidRDefault="007E5CFD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</w:p>
        </w:tc>
        <w:tc>
          <w:tcPr>
            <w:tcW w:w="144" w:type="pct"/>
          </w:tcPr>
          <w:p w14:paraId="45C14436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</w:tcPr>
          <w:p w14:paraId="2262931A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20</w:t>
            </w:r>
          </w:p>
        </w:tc>
      </w:tr>
      <w:tr w:rsidR="00E343FA" w:rsidRPr="00904E4C" w14:paraId="7D1BDFB0" w14:textId="77777777" w:rsidTr="007F6171">
        <w:tc>
          <w:tcPr>
            <w:tcW w:w="2286" w:type="pct"/>
          </w:tcPr>
          <w:p w14:paraId="5B577F86" w14:textId="46B5E3C7" w:rsidR="00E343FA" w:rsidRPr="00904E4C" w:rsidRDefault="00413B38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6 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2" w:type="pct"/>
          </w:tcPr>
          <w:p w14:paraId="46C41D35" w14:textId="2B08F8BE" w:rsidR="00E343FA" w:rsidRPr="00904E4C" w:rsidRDefault="004E2444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83</w:t>
            </w:r>
          </w:p>
        </w:tc>
        <w:tc>
          <w:tcPr>
            <w:tcW w:w="144" w:type="pct"/>
          </w:tcPr>
          <w:p w14:paraId="6CA158D0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4D9063F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14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</w:tcPr>
          <w:p w14:paraId="14D15AE8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3E993CB7" w14:textId="56B1CE95" w:rsidR="00E343FA" w:rsidRPr="00904E4C" w:rsidRDefault="007E5CFD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EC038B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4" w:type="pct"/>
          </w:tcPr>
          <w:p w14:paraId="17BB086F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7D3F3687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148</w:t>
            </w:r>
          </w:p>
        </w:tc>
      </w:tr>
      <w:tr w:rsidR="00E343FA" w:rsidRPr="00904E4C" w14:paraId="08ED140C" w14:textId="77777777" w:rsidTr="007F6171">
        <w:tc>
          <w:tcPr>
            <w:tcW w:w="2286" w:type="pct"/>
          </w:tcPr>
          <w:p w14:paraId="31614C83" w14:textId="00528969" w:rsidR="00E343FA" w:rsidRPr="00904E4C" w:rsidRDefault="00413B38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="00E343FA" w:rsidRPr="00904E4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CC114E1" w14:textId="221B9E67" w:rsidR="00E343FA" w:rsidRPr="00904E4C" w:rsidRDefault="004E2444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961</w:t>
            </w:r>
          </w:p>
        </w:tc>
        <w:tc>
          <w:tcPr>
            <w:tcW w:w="144" w:type="pct"/>
          </w:tcPr>
          <w:p w14:paraId="164AED08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537417F5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1,004</w:t>
            </w:r>
          </w:p>
        </w:tc>
        <w:tc>
          <w:tcPr>
            <w:tcW w:w="144" w:type="pct"/>
          </w:tcPr>
          <w:p w14:paraId="27C7F9DB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DC916F5" w14:textId="722D0493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53</w:t>
            </w:r>
            <w:r w:rsidR="007E5CFD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</w:tcPr>
          <w:p w14:paraId="66828B05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91C2CBD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538</w:t>
            </w:r>
          </w:p>
        </w:tc>
      </w:tr>
      <w:tr w:rsidR="00E343FA" w:rsidRPr="00904E4C" w14:paraId="3A120D8A" w14:textId="77777777" w:rsidTr="007F6171">
        <w:tc>
          <w:tcPr>
            <w:tcW w:w="2286" w:type="pct"/>
          </w:tcPr>
          <w:p w14:paraId="0A26CB7B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D58ED3A" w14:textId="30C833D8" w:rsidR="00E343FA" w:rsidRPr="00904E4C" w:rsidRDefault="004E2444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32,017</w:t>
            </w:r>
          </w:p>
        </w:tc>
        <w:tc>
          <w:tcPr>
            <w:tcW w:w="144" w:type="pct"/>
          </w:tcPr>
          <w:p w14:paraId="27917EBF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13B83377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40,90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4" w:type="pct"/>
          </w:tcPr>
          <w:p w14:paraId="1C9B1A0C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5431295" w14:textId="571EAF21" w:rsidR="00E343FA" w:rsidRPr="00904E4C" w:rsidRDefault="007E5CFD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E343FA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</w:t>
            </w:r>
            <w:r w:rsidR="003A0174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4" w:type="pct"/>
          </w:tcPr>
          <w:p w14:paraId="792C97E5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ECC2E1E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4,61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</w:tr>
      <w:tr w:rsidR="00E343FA" w:rsidRPr="00904E4C" w14:paraId="48D1F75B" w14:textId="77777777" w:rsidTr="007F6171">
        <w:tc>
          <w:tcPr>
            <w:tcW w:w="2286" w:type="pct"/>
          </w:tcPr>
          <w:p w14:paraId="619E3C66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E800A05" w14:textId="4BF96BE1" w:rsidR="00E343FA" w:rsidRPr="00904E4C" w:rsidRDefault="004E2444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7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(1,086)</w:t>
            </w:r>
          </w:p>
        </w:tc>
        <w:tc>
          <w:tcPr>
            <w:tcW w:w="144" w:type="pct"/>
          </w:tcPr>
          <w:p w14:paraId="610D2A0C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5112EC18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(995)</w:t>
            </w:r>
          </w:p>
        </w:tc>
        <w:tc>
          <w:tcPr>
            <w:tcW w:w="144" w:type="pct"/>
          </w:tcPr>
          <w:p w14:paraId="5DF83779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675063C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(538)</w:t>
            </w:r>
          </w:p>
        </w:tc>
        <w:tc>
          <w:tcPr>
            <w:tcW w:w="144" w:type="pct"/>
          </w:tcPr>
          <w:p w14:paraId="227CE724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CBC2486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7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(538)</w:t>
            </w:r>
          </w:p>
        </w:tc>
      </w:tr>
      <w:tr w:rsidR="00E343FA" w:rsidRPr="00904E4C" w14:paraId="2BB184C9" w14:textId="77777777" w:rsidTr="007F6171">
        <w:tc>
          <w:tcPr>
            <w:tcW w:w="2286" w:type="pct"/>
          </w:tcPr>
          <w:p w14:paraId="3A0B2D42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9D41697" w14:textId="32E7A367" w:rsidR="00E343FA" w:rsidRPr="00904E4C" w:rsidRDefault="004E2444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30,931</w:t>
            </w:r>
          </w:p>
        </w:tc>
        <w:tc>
          <w:tcPr>
            <w:tcW w:w="144" w:type="pct"/>
          </w:tcPr>
          <w:p w14:paraId="387381FD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424E864D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39,912</w:t>
            </w:r>
          </w:p>
        </w:tc>
        <w:tc>
          <w:tcPr>
            <w:tcW w:w="144" w:type="pct"/>
          </w:tcPr>
          <w:p w14:paraId="59830513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2668039" w14:textId="3859CB49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</w:t>
            </w:r>
            <w:r w:rsidR="007E5CFD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96</w:t>
            </w:r>
            <w:r w:rsidR="003A0174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4" w:type="pct"/>
          </w:tcPr>
          <w:p w14:paraId="0151C7C7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3969D231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4,07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</w:tr>
      <w:tr w:rsidR="00E343FA" w:rsidRPr="00904E4C" w14:paraId="2B159B95" w14:textId="77777777" w:rsidTr="00BF782D">
        <w:trPr>
          <w:trHeight w:val="280"/>
        </w:trPr>
        <w:tc>
          <w:tcPr>
            <w:tcW w:w="2286" w:type="pct"/>
          </w:tcPr>
          <w:p w14:paraId="543FCFEF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F18F784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4" w:type="pct"/>
          </w:tcPr>
          <w:p w14:paraId="6BDC47CF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7CBBCDA0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4" w:type="pct"/>
          </w:tcPr>
          <w:p w14:paraId="4BCC7606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DD8AA9A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4" w:type="pct"/>
          </w:tcPr>
          <w:p w14:paraId="7C15E1C2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6E82CD94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E343FA" w:rsidRPr="00904E4C" w14:paraId="78F391E8" w14:textId="77777777" w:rsidTr="007F6171">
        <w:tc>
          <w:tcPr>
            <w:tcW w:w="2286" w:type="pct"/>
          </w:tcPr>
          <w:p w14:paraId="76FE5D7F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755BE16" w14:textId="41184F81" w:rsidR="00E343FA" w:rsidRPr="00904E4C" w:rsidRDefault="004E2444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30,977</w:t>
            </w:r>
          </w:p>
        </w:tc>
        <w:tc>
          <w:tcPr>
            <w:tcW w:w="144" w:type="pct"/>
          </w:tcPr>
          <w:p w14:paraId="4F6A09AA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32019706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40,064</w:t>
            </w:r>
          </w:p>
        </w:tc>
        <w:tc>
          <w:tcPr>
            <w:tcW w:w="144" w:type="pct"/>
          </w:tcPr>
          <w:p w14:paraId="020B99F9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121EA24D" w14:textId="19CFC835" w:rsidR="00E343FA" w:rsidRPr="00904E4C" w:rsidRDefault="003A0174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E343FA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013</w:t>
            </w:r>
          </w:p>
        </w:tc>
        <w:tc>
          <w:tcPr>
            <w:tcW w:w="144" w:type="pct"/>
          </w:tcPr>
          <w:p w14:paraId="3C452A55" w14:textId="77777777" w:rsidR="00E343FA" w:rsidRPr="00904E4C" w:rsidRDefault="00E343FA" w:rsidP="00E3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475DEDD" w14:textId="77777777" w:rsidR="00E343FA" w:rsidRPr="00904E4C" w:rsidRDefault="00E343FA" w:rsidP="00E34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4,225</w:t>
            </w:r>
          </w:p>
        </w:tc>
      </w:tr>
    </w:tbl>
    <w:p w14:paraId="377131A3" w14:textId="77777777" w:rsidR="006A2A2F" w:rsidRPr="00904E4C" w:rsidRDefault="006A2A2F" w:rsidP="006A2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  <w:lang w:val="th-TH"/>
        </w:rPr>
      </w:pPr>
    </w:p>
    <w:p w14:paraId="33317861" w14:textId="6ACBC207" w:rsidR="008E0433" w:rsidRPr="00904E4C" w:rsidRDefault="006A2A2F" w:rsidP="0025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904E4C">
        <w:rPr>
          <w:rFonts w:ascii="Angsana New" w:hAnsi="Angsana New" w:cs="Angsana New"/>
          <w:sz w:val="30"/>
          <w:szCs w:val="30"/>
          <w:cs/>
        </w:rPr>
        <w:t>กลุ่ม</w:t>
      </w:r>
      <w:r w:rsidRPr="00904E4C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 </w:t>
      </w:r>
      <w:r w:rsidRPr="00904E4C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30</w:t>
      </w:r>
      <w:r w:rsidRPr="00904E4C">
        <w:rPr>
          <w:rFonts w:ascii="Angsana New" w:hAnsi="Angsana New" w:cs="Angsana New"/>
          <w:sz w:val="30"/>
          <w:szCs w:val="30"/>
        </w:rPr>
        <w:t xml:space="preserve"> - 45 </w:t>
      </w:r>
      <w:r w:rsidRPr="00904E4C">
        <w:rPr>
          <w:rFonts w:ascii="Angsana New" w:hAnsi="Angsana New" w:cs="Angsana New"/>
          <w:sz w:val="30"/>
          <w:szCs w:val="30"/>
          <w:cs/>
        </w:rPr>
        <w:t>วัน</w:t>
      </w:r>
    </w:p>
    <w:p w14:paraId="25DF7AD5" w14:textId="097813A0" w:rsidR="00251EB1" w:rsidRPr="00904E4C" w:rsidRDefault="00251EB1" w:rsidP="0025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5E959739" w14:textId="2BD74518" w:rsidR="00251EB1" w:rsidRPr="00904E4C" w:rsidRDefault="00251EB1" w:rsidP="0025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7C8265F5" w14:textId="318E69B5" w:rsidR="00251EB1" w:rsidRPr="00904E4C" w:rsidRDefault="00251EB1" w:rsidP="0025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3F7A086A" w14:textId="77777777" w:rsidR="00251EB1" w:rsidRPr="00904E4C" w:rsidRDefault="00251EB1" w:rsidP="0025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1089"/>
        <w:gridCol w:w="270"/>
        <w:gridCol w:w="990"/>
        <w:gridCol w:w="270"/>
        <w:gridCol w:w="1089"/>
        <w:gridCol w:w="262"/>
        <w:gridCol w:w="1115"/>
      </w:tblGrid>
      <w:tr w:rsidR="00A135C1" w:rsidRPr="00904E4C" w14:paraId="7D277F8F" w14:textId="77777777" w:rsidTr="00A135C1">
        <w:tc>
          <w:tcPr>
            <w:tcW w:w="2268" w:type="pct"/>
          </w:tcPr>
          <w:p w14:paraId="34FCA1F4" w14:textId="77777777" w:rsidR="00A135C1" w:rsidRPr="00904E4C" w:rsidRDefault="00A135C1" w:rsidP="00F13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pct"/>
            <w:gridSpan w:val="3"/>
          </w:tcPr>
          <w:p w14:paraId="1E368FE1" w14:textId="4CE6525F" w:rsidR="00A135C1" w:rsidRPr="00904E4C" w:rsidRDefault="00A135C1" w:rsidP="00F1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E3A6449" w14:textId="77777777" w:rsidR="00A135C1" w:rsidRPr="00904E4C" w:rsidRDefault="00A135C1" w:rsidP="00F1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1D666B1A" w14:textId="3FE9763F" w:rsidR="00A135C1" w:rsidRPr="00904E4C" w:rsidRDefault="00A135C1" w:rsidP="00F1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5C1" w:rsidRPr="00904E4C" w14:paraId="11F90183" w14:textId="77777777" w:rsidTr="00F131AD">
        <w:tc>
          <w:tcPr>
            <w:tcW w:w="2268" w:type="pct"/>
          </w:tcPr>
          <w:p w14:paraId="1381EDA9" w14:textId="77777777" w:rsidR="00A135C1" w:rsidRPr="00904E4C" w:rsidRDefault="00A135C1" w:rsidP="00A1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A871BF9" w14:textId="02829B1B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0" w:firstLine="6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2C490669" w14:textId="77777777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2" w:type="pct"/>
          </w:tcPr>
          <w:p w14:paraId="0887B3CE" w14:textId="67850956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14:paraId="59098827" w14:textId="77777777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5DB92159" w14:textId="75C420BA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</w:tcPr>
          <w:p w14:paraId="224143BA" w14:textId="77777777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9" w:type="pct"/>
          </w:tcPr>
          <w:p w14:paraId="3CCFFBBB" w14:textId="0028736A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A135C1" w:rsidRPr="00904E4C" w14:paraId="558EE7F7" w14:textId="77777777" w:rsidTr="00F131AD">
        <w:tc>
          <w:tcPr>
            <w:tcW w:w="2268" w:type="pct"/>
          </w:tcPr>
          <w:p w14:paraId="6F559D36" w14:textId="77777777" w:rsidR="00A135C1" w:rsidRPr="00904E4C" w:rsidRDefault="00A135C1" w:rsidP="00A1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32" w:type="pct"/>
            <w:gridSpan w:val="7"/>
          </w:tcPr>
          <w:p w14:paraId="427D2205" w14:textId="77777777" w:rsidR="00A135C1" w:rsidRPr="00904E4C" w:rsidRDefault="00A135C1" w:rsidP="00A1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135C1" w:rsidRPr="00904E4C" w14:paraId="13480479" w14:textId="77777777" w:rsidTr="00F131AD">
        <w:tc>
          <w:tcPr>
            <w:tcW w:w="2268" w:type="pct"/>
          </w:tcPr>
          <w:p w14:paraId="6665D9E0" w14:textId="77777777" w:rsidR="00A135C1" w:rsidRPr="00904E4C" w:rsidRDefault="00A135C1" w:rsidP="00A1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Pr="00904E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กลับรายการ</w:t>
            </w:r>
            <w:r w:rsidRPr="00904E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) </w:t>
            </w:r>
            <w:r w:rsidRPr="00904E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หนี้สูญและหนี้สงสัยจะสูญ</w:t>
            </w:r>
          </w:p>
          <w:p w14:paraId="6C645CD6" w14:textId="77777777" w:rsidR="00A135C1" w:rsidRPr="00904E4C" w:rsidRDefault="00A135C1" w:rsidP="00A135C1">
            <w:pPr>
              <w:rPr>
                <w:rFonts w:asciiTheme="majorBidi" w:hAnsiTheme="majorBidi" w:cstheme="majorBidi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สำหรับงวดสามเดือนสิ้นสุดวันที่ </w:t>
            </w:r>
            <w:r w:rsidRPr="00904E4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   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614A5E40" w14:textId="7A16F2B7" w:rsidR="00A135C1" w:rsidRPr="00904E4C" w:rsidRDefault="00A135C1" w:rsidP="00A135C1">
            <w:pPr>
              <w:pStyle w:val="acctfourfigures"/>
              <w:spacing w:line="240" w:lineRule="auto"/>
              <w:ind w:left="-82" w:right="-1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145" w:type="pct"/>
            <w:vAlign w:val="bottom"/>
          </w:tcPr>
          <w:p w14:paraId="7D0E954A" w14:textId="77777777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33822222" w14:textId="743160E3" w:rsidR="00A135C1" w:rsidRPr="00904E4C" w:rsidRDefault="00A135C1" w:rsidP="00A135C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82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45" w:type="pct"/>
            <w:vAlign w:val="bottom"/>
          </w:tcPr>
          <w:p w14:paraId="22643BB5" w14:textId="77777777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7A5361EC" w14:textId="77777777" w:rsidR="00A135C1" w:rsidRPr="00904E4C" w:rsidRDefault="00A135C1" w:rsidP="00A1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vAlign w:val="bottom"/>
          </w:tcPr>
          <w:p w14:paraId="6BE08C66" w14:textId="77777777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vAlign w:val="bottom"/>
          </w:tcPr>
          <w:p w14:paraId="20771407" w14:textId="02E6EA88" w:rsidR="00A135C1" w:rsidRPr="00904E4C" w:rsidRDefault="00A135C1" w:rsidP="00A1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A135C1" w:rsidRPr="00904E4C" w14:paraId="7EC90DF7" w14:textId="77777777" w:rsidTr="00F131AD">
        <w:tc>
          <w:tcPr>
            <w:tcW w:w="2268" w:type="pct"/>
          </w:tcPr>
          <w:p w14:paraId="4CE044B6" w14:textId="0E79ABA5" w:rsidR="00A135C1" w:rsidRPr="00904E4C" w:rsidRDefault="00A135C1" w:rsidP="00A1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สำหรับงวดเก้าเดือนสิ้นสุดวันที่ </w:t>
            </w:r>
            <w:r w:rsidRPr="00904E4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04E4C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   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52B8E125" w14:textId="2FB52DD1" w:rsidR="00A135C1" w:rsidRPr="00904E4C" w:rsidRDefault="00A135C1" w:rsidP="00A135C1">
            <w:pPr>
              <w:pStyle w:val="acctfourfigures"/>
              <w:spacing w:line="240" w:lineRule="auto"/>
              <w:ind w:left="-82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45" w:type="pct"/>
          </w:tcPr>
          <w:p w14:paraId="19A218EB" w14:textId="77777777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7AA2A5FE" w14:textId="5DDAF4D2" w:rsidR="00A135C1" w:rsidRPr="00904E4C" w:rsidRDefault="00A135C1" w:rsidP="00A1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</w:p>
        </w:tc>
        <w:tc>
          <w:tcPr>
            <w:tcW w:w="145" w:type="pct"/>
          </w:tcPr>
          <w:p w14:paraId="4CC6EB12" w14:textId="77777777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634FDAA" w14:textId="77777777" w:rsidR="00A135C1" w:rsidRPr="00904E4C" w:rsidRDefault="00A135C1" w:rsidP="00A1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9F41A5B" w14:textId="77777777" w:rsidR="00A135C1" w:rsidRPr="00904E4C" w:rsidRDefault="00A135C1" w:rsidP="00A1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64A3E65B" w14:textId="5DB7B3D0" w:rsidR="00A135C1" w:rsidRPr="00904E4C" w:rsidRDefault="00A135C1" w:rsidP="00A1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(10)</w:t>
            </w:r>
          </w:p>
        </w:tc>
      </w:tr>
    </w:tbl>
    <w:p w14:paraId="7B18FF39" w14:textId="77777777" w:rsidR="00251EB1" w:rsidRPr="00904E4C" w:rsidRDefault="00251EB1" w:rsidP="00251EB1">
      <w:pPr>
        <w:pStyle w:val="Heading1"/>
        <w:keepLines/>
        <w:shd w:val="clear" w:color="auto" w:fill="auto"/>
        <w:tabs>
          <w:tab w:val="clear" w:pos="414"/>
          <w:tab w:val="left" w:pos="720"/>
        </w:tabs>
        <w:spacing w:line="240" w:lineRule="auto"/>
        <w:ind w:left="518" w:right="-45" w:firstLine="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7E2E8376" w14:textId="126D0301" w:rsidR="004B58A0" w:rsidRPr="00904E4C" w:rsidRDefault="004B58A0" w:rsidP="001175D6">
      <w:pPr>
        <w:pStyle w:val="Heading1"/>
        <w:keepLines/>
        <w:numPr>
          <w:ilvl w:val="0"/>
          <w:numId w:val="1"/>
        </w:numPr>
        <w:shd w:val="clear" w:color="auto" w:fill="auto"/>
        <w:tabs>
          <w:tab w:val="left" w:pos="72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>ลูกหนี้</w:t>
      </w:r>
      <w:r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อื่น</w:t>
      </w:r>
    </w:p>
    <w:p w14:paraId="1BC8E566" w14:textId="77777777" w:rsidR="001175D6" w:rsidRPr="00904E4C" w:rsidRDefault="001175D6" w:rsidP="001175D6">
      <w:pPr>
        <w:pStyle w:val="ListParagraph"/>
        <w:ind w:left="518"/>
        <w:rPr>
          <w:rFonts w:cstheme="minorBidi"/>
          <w:cs/>
          <w:lang w:val="th-TH" w:eastAsia="x-none"/>
        </w:rPr>
      </w:pPr>
    </w:p>
    <w:tbl>
      <w:tblPr>
        <w:tblW w:w="93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1"/>
        <w:gridCol w:w="897"/>
        <w:gridCol w:w="1100"/>
        <w:gridCol w:w="270"/>
        <w:gridCol w:w="1039"/>
        <w:gridCol w:w="236"/>
        <w:gridCol w:w="1068"/>
        <w:gridCol w:w="272"/>
        <w:gridCol w:w="1074"/>
      </w:tblGrid>
      <w:tr w:rsidR="004B58A0" w:rsidRPr="00904E4C" w14:paraId="20EFB44E" w14:textId="77777777" w:rsidTr="005F285E">
        <w:tc>
          <w:tcPr>
            <w:tcW w:w="1800" w:type="pct"/>
            <w:shd w:val="clear" w:color="auto" w:fill="auto"/>
          </w:tcPr>
          <w:p w14:paraId="59764B77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</w:tcPr>
          <w:p w14:paraId="2A39E8FA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  <w:shd w:val="clear" w:color="auto" w:fill="auto"/>
          </w:tcPr>
          <w:p w14:paraId="0AAB8302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14:paraId="70CDA270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  <w:shd w:val="clear" w:color="auto" w:fill="auto"/>
          </w:tcPr>
          <w:p w14:paraId="1BDDA42B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B58A0" w:rsidRPr="00904E4C" w14:paraId="563D6ACA" w14:textId="77777777" w:rsidTr="005F285E">
        <w:tc>
          <w:tcPr>
            <w:tcW w:w="1800" w:type="pct"/>
            <w:shd w:val="clear" w:color="auto" w:fill="auto"/>
          </w:tcPr>
          <w:p w14:paraId="26E4CE08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</w:tcPr>
          <w:p w14:paraId="32C0DD80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BFE541D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</w:p>
        </w:tc>
        <w:tc>
          <w:tcPr>
            <w:tcW w:w="145" w:type="pct"/>
            <w:shd w:val="clear" w:color="auto" w:fill="auto"/>
          </w:tcPr>
          <w:p w14:paraId="56EDA37E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shd w:val="clear" w:color="auto" w:fill="auto"/>
          </w:tcPr>
          <w:p w14:paraId="75A5F322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27" w:type="pct"/>
            <w:shd w:val="clear" w:color="auto" w:fill="auto"/>
          </w:tcPr>
          <w:p w14:paraId="7A6D61CC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514DD874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</w:p>
        </w:tc>
        <w:tc>
          <w:tcPr>
            <w:tcW w:w="146" w:type="pct"/>
            <w:shd w:val="clear" w:color="auto" w:fill="auto"/>
          </w:tcPr>
          <w:p w14:paraId="3275B208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683BB937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B58A0" w:rsidRPr="00904E4C" w14:paraId="669E356D" w14:textId="77777777" w:rsidTr="005F285E">
        <w:tc>
          <w:tcPr>
            <w:tcW w:w="1800" w:type="pct"/>
            <w:shd w:val="clear" w:color="auto" w:fill="auto"/>
          </w:tcPr>
          <w:p w14:paraId="0D36B23C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</w:tcPr>
          <w:p w14:paraId="06605C07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1" w:type="pct"/>
            <w:shd w:val="clear" w:color="auto" w:fill="auto"/>
          </w:tcPr>
          <w:p w14:paraId="39B71CCF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14:paraId="40D907BE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shd w:val="clear" w:color="auto" w:fill="auto"/>
          </w:tcPr>
          <w:p w14:paraId="610AD5FE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7" w:type="pct"/>
            <w:shd w:val="clear" w:color="auto" w:fill="auto"/>
          </w:tcPr>
          <w:p w14:paraId="77C06688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2B2A79E0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14:paraId="179253A1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639F0561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4B58A0" w:rsidRPr="00904E4C" w14:paraId="724003AA" w14:textId="77777777" w:rsidTr="005F285E">
        <w:tc>
          <w:tcPr>
            <w:tcW w:w="1800" w:type="pct"/>
            <w:shd w:val="clear" w:color="auto" w:fill="auto"/>
          </w:tcPr>
          <w:p w14:paraId="5E74729C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</w:tcPr>
          <w:p w14:paraId="345DA69C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07CD83A5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B58A0" w:rsidRPr="00904E4C" w14:paraId="14E981DE" w14:textId="77777777" w:rsidTr="005F285E">
        <w:tc>
          <w:tcPr>
            <w:tcW w:w="1800" w:type="pct"/>
            <w:shd w:val="clear" w:color="auto" w:fill="auto"/>
          </w:tcPr>
          <w:p w14:paraId="1CD98FD7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82" w:type="pct"/>
            <w:shd w:val="clear" w:color="auto" w:fill="auto"/>
          </w:tcPr>
          <w:p w14:paraId="616FE0FA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C16C7AA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45" w:type="pct"/>
            <w:shd w:val="clear" w:color="auto" w:fill="auto"/>
          </w:tcPr>
          <w:p w14:paraId="30F68D5D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7D9A02FF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253</w:t>
            </w:r>
          </w:p>
        </w:tc>
        <w:tc>
          <w:tcPr>
            <w:tcW w:w="127" w:type="pct"/>
            <w:shd w:val="clear" w:color="auto" w:fill="auto"/>
          </w:tcPr>
          <w:p w14:paraId="1871E527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6470CE06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146" w:type="pct"/>
            <w:shd w:val="clear" w:color="auto" w:fill="auto"/>
          </w:tcPr>
          <w:p w14:paraId="569CB99C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589720F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44,416</w:t>
            </w:r>
          </w:p>
        </w:tc>
      </w:tr>
      <w:tr w:rsidR="004B58A0" w:rsidRPr="00904E4C" w14:paraId="777030F6" w14:textId="77777777" w:rsidTr="005F285E">
        <w:tc>
          <w:tcPr>
            <w:tcW w:w="1800" w:type="pct"/>
          </w:tcPr>
          <w:p w14:paraId="5D27E203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2" w:type="pct"/>
          </w:tcPr>
          <w:p w14:paraId="5E16680D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CA2A832" w14:textId="77777777" w:rsidR="004B58A0" w:rsidRPr="00904E4C" w:rsidRDefault="004B58A0" w:rsidP="005F285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271B481A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5CA9E14A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C34B789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71F2F1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781B7E1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67812A5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B58A0" w:rsidRPr="00904E4C" w14:paraId="5C38ED95" w14:textId="77777777" w:rsidTr="005F285E">
        <w:tc>
          <w:tcPr>
            <w:tcW w:w="1800" w:type="pct"/>
          </w:tcPr>
          <w:p w14:paraId="2613324C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2" w:type="pct"/>
          </w:tcPr>
          <w:p w14:paraId="497D5ADC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138E2C" w14:textId="77777777" w:rsidR="004B58A0" w:rsidRPr="00904E4C" w:rsidRDefault="004B58A0" w:rsidP="005F285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E422F89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3C2676C8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AA7B298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E7B462F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A407887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65CABD4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58A0" w:rsidRPr="00904E4C" w14:paraId="28085E28" w14:textId="77777777" w:rsidTr="005F285E">
        <w:tc>
          <w:tcPr>
            <w:tcW w:w="1800" w:type="pct"/>
          </w:tcPr>
          <w:p w14:paraId="0EFF59DA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82" w:type="pct"/>
          </w:tcPr>
          <w:p w14:paraId="7526C92C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C009A0A" w14:textId="77777777" w:rsidR="004B58A0" w:rsidRPr="00904E4C" w:rsidRDefault="004B58A0" w:rsidP="005F285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12,693</w:t>
            </w:r>
          </w:p>
        </w:tc>
        <w:tc>
          <w:tcPr>
            <w:tcW w:w="145" w:type="pct"/>
          </w:tcPr>
          <w:p w14:paraId="6E22519D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35A1E81A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27,487</w:t>
            </w:r>
          </w:p>
        </w:tc>
        <w:tc>
          <w:tcPr>
            <w:tcW w:w="127" w:type="pct"/>
          </w:tcPr>
          <w:p w14:paraId="1F51EEDC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545375B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12,651</w:t>
            </w:r>
          </w:p>
        </w:tc>
        <w:tc>
          <w:tcPr>
            <w:tcW w:w="146" w:type="pct"/>
          </w:tcPr>
          <w:p w14:paraId="6B6951D5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27545ED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487</w:t>
            </w:r>
          </w:p>
        </w:tc>
      </w:tr>
      <w:tr w:rsidR="004B58A0" w:rsidRPr="00904E4C" w14:paraId="5DE0BFEB" w14:textId="77777777" w:rsidTr="005F285E">
        <w:tc>
          <w:tcPr>
            <w:tcW w:w="1800" w:type="pct"/>
          </w:tcPr>
          <w:p w14:paraId="6410DBD4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482" w:type="pct"/>
          </w:tcPr>
          <w:p w14:paraId="75CE2FCD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20CB8DF" w14:textId="77777777" w:rsidR="004B58A0" w:rsidRPr="00904E4C" w:rsidRDefault="004B58A0" w:rsidP="005F285E">
            <w:pPr>
              <w:pStyle w:val="acctfourfigures"/>
              <w:tabs>
                <w:tab w:val="left" w:pos="88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5,562</w:t>
            </w:r>
          </w:p>
        </w:tc>
        <w:tc>
          <w:tcPr>
            <w:tcW w:w="145" w:type="pct"/>
            <w:vAlign w:val="bottom"/>
          </w:tcPr>
          <w:p w14:paraId="3D1CFDFB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1C485E27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26,081</w:t>
            </w:r>
          </w:p>
        </w:tc>
        <w:tc>
          <w:tcPr>
            <w:tcW w:w="127" w:type="pct"/>
            <w:vAlign w:val="bottom"/>
          </w:tcPr>
          <w:p w14:paraId="1F50D217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A98809D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5,562</w:t>
            </w:r>
          </w:p>
        </w:tc>
        <w:tc>
          <w:tcPr>
            <w:tcW w:w="146" w:type="pct"/>
            <w:vAlign w:val="bottom"/>
          </w:tcPr>
          <w:p w14:paraId="478AF315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89C43C5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26,081</w:t>
            </w:r>
          </w:p>
        </w:tc>
      </w:tr>
      <w:tr w:rsidR="004B58A0" w:rsidRPr="00904E4C" w14:paraId="4331BB04" w14:textId="77777777" w:rsidTr="005F285E">
        <w:tc>
          <w:tcPr>
            <w:tcW w:w="1800" w:type="pct"/>
          </w:tcPr>
          <w:p w14:paraId="122F9508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2" w:type="pct"/>
          </w:tcPr>
          <w:p w14:paraId="467514A5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4A5D563" w14:textId="77777777" w:rsidR="004B58A0" w:rsidRPr="00904E4C" w:rsidRDefault="004B58A0" w:rsidP="005F285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14,365</w:t>
            </w:r>
          </w:p>
        </w:tc>
        <w:tc>
          <w:tcPr>
            <w:tcW w:w="145" w:type="pct"/>
            <w:vAlign w:val="bottom"/>
          </w:tcPr>
          <w:p w14:paraId="38F7E978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19C46468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285</w:t>
            </w:r>
          </w:p>
        </w:tc>
        <w:tc>
          <w:tcPr>
            <w:tcW w:w="127" w:type="pct"/>
            <w:vAlign w:val="bottom"/>
          </w:tcPr>
          <w:p w14:paraId="1E4CAC05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E70052B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8,114</w:t>
            </w:r>
          </w:p>
        </w:tc>
        <w:tc>
          <w:tcPr>
            <w:tcW w:w="146" w:type="pct"/>
            <w:vAlign w:val="bottom"/>
          </w:tcPr>
          <w:p w14:paraId="2A833C28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7A795FD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4,222</w:t>
            </w:r>
          </w:p>
        </w:tc>
      </w:tr>
      <w:tr w:rsidR="004B58A0" w:rsidRPr="00904E4C" w14:paraId="20503AFB" w14:textId="77777777" w:rsidTr="005F285E">
        <w:tc>
          <w:tcPr>
            <w:tcW w:w="1800" w:type="pct"/>
          </w:tcPr>
          <w:p w14:paraId="65E05374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2" w:type="pct"/>
          </w:tcPr>
          <w:p w14:paraId="69EE8286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E123268" w14:textId="77777777" w:rsidR="004B58A0" w:rsidRPr="00904E4C" w:rsidRDefault="004B58A0" w:rsidP="005F285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2,978</w:t>
            </w:r>
          </w:p>
        </w:tc>
        <w:tc>
          <w:tcPr>
            <w:tcW w:w="145" w:type="pct"/>
            <w:vAlign w:val="bottom"/>
          </w:tcPr>
          <w:p w14:paraId="1B24B6EB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A8A2804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127" w:type="pct"/>
            <w:vAlign w:val="bottom"/>
          </w:tcPr>
          <w:p w14:paraId="512E08B4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E10C6C4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4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2,878</w:t>
            </w:r>
          </w:p>
        </w:tc>
        <w:tc>
          <w:tcPr>
            <w:tcW w:w="146" w:type="pct"/>
            <w:vAlign w:val="bottom"/>
          </w:tcPr>
          <w:p w14:paraId="14A64431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4992D05C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692</w:t>
            </w:r>
          </w:p>
        </w:tc>
      </w:tr>
      <w:tr w:rsidR="004B58A0" w:rsidRPr="00904E4C" w14:paraId="58A1B9F3" w14:textId="77777777" w:rsidTr="005F285E">
        <w:tc>
          <w:tcPr>
            <w:tcW w:w="1800" w:type="pct"/>
          </w:tcPr>
          <w:p w14:paraId="40F375B1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56F6DE37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7B7D8CB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8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35,598</w:t>
            </w:r>
          </w:p>
        </w:tc>
        <w:tc>
          <w:tcPr>
            <w:tcW w:w="145" w:type="pct"/>
            <w:vAlign w:val="bottom"/>
          </w:tcPr>
          <w:p w14:paraId="4304C467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8EF8966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62,810</w:t>
            </w:r>
          </w:p>
        </w:tc>
        <w:tc>
          <w:tcPr>
            <w:tcW w:w="127" w:type="pct"/>
            <w:vAlign w:val="bottom"/>
          </w:tcPr>
          <w:p w14:paraId="0876C9B4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5024A1FB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40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29,205</w:t>
            </w:r>
          </w:p>
        </w:tc>
        <w:tc>
          <w:tcPr>
            <w:tcW w:w="146" w:type="pct"/>
            <w:vAlign w:val="bottom"/>
          </w:tcPr>
          <w:p w14:paraId="2866FEBD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1247695C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58,482</w:t>
            </w:r>
          </w:p>
        </w:tc>
      </w:tr>
      <w:tr w:rsidR="004B58A0" w:rsidRPr="00904E4C" w14:paraId="558E9F25" w14:textId="77777777" w:rsidTr="005F285E">
        <w:tc>
          <w:tcPr>
            <w:tcW w:w="1800" w:type="pct"/>
          </w:tcPr>
          <w:p w14:paraId="4F677CB6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50283F5D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313A62E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8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35,808</w:t>
            </w:r>
          </w:p>
        </w:tc>
        <w:tc>
          <w:tcPr>
            <w:tcW w:w="145" w:type="pct"/>
            <w:vAlign w:val="bottom"/>
          </w:tcPr>
          <w:p w14:paraId="13DB12EC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5671A3E7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63,063</w:t>
            </w:r>
          </w:p>
        </w:tc>
        <w:tc>
          <w:tcPr>
            <w:tcW w:w="127" w:type="pct"/>
            <w:vAlign w:val="bottom"/>
          </w:tcPr>
          <w:p w14:paraId="60A9A949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7D04396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40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29,960</w:t>
            </w:r>
          </w:p>
        </w:tc>
        <w:tc>
          <w:tcPr>
            <w:tcW w:w="146" w:type="pct"/>
            <w:vAlign w:val="bottom"/>
          </w:tcPr>
          <w:p w14:paraId="3BBDCB2D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B285695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102,898</w:t>
            </w:r>
          </w:p>
        </w:tc>
      </w:tr>
      <w:tr w:rsidR="004B58A0" w:rsidRPr="00904E4C" w14:paraId="65800BB3" w14:textId="77777777" w:rsidTr="005F285E">
        <w:tc>
          <w:tcPr>
            <w:tcW w:w="1800" w:type="pct"/>
          </w:tcPr>
          <w:p w14:paraId="5B7C2296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04E4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2" w:type="pct"/>
          </w:tcPr>
          <w:p w14:paraId="4447ADA8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0CDDE5B8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vAlign w:val="bottom"/>
          </w:tcPr>
          <w:p w14:paraId="37C27599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vAlign w:val="bottom"/>
          </w:tcPr>
          <w:p w14:paraId="3A263970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58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677642C5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3EEC6B8A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58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0EE65D29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decimal" w:pos="585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3690A112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58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58A0" w:rsidRPr="00904E4C" w14:paraId="2EDE0947" w14:textId="77777777" w:rsidTr="005F285E">
        <w:tc>
          <w:tcPr>
            <w:tcW w:w="1800" w:type="pct"/>
          </w:tcPr>
          <w:p w14:paraId="7C4DBBE6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</w:tcPr>
          <w:p w14:paraId="4D2E59A5" w14:textId="77777777" w:rsidR="004B58A0" w:rsidRPr="00904E4C" w:rsidRDefault="004B58A0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631E8C9" w14:textId="77777777" w:rsidR="004B58A0" w:rsidRPr="00904E4C" w:rsidRDefault="004B58A0" w:rsidP="005F285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35,808</w:t>
            </w:r>
          </w:p>
        </w:tc>
        <w:tc>
          <w:tcPr>
            <w:tcW w:w="145" w:type="pct"/>
          </w:tcPr>
          <w:p w14:paraId="43BC1254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117F9E8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63,063</w:t>
            </w:r>
          </w:p>
        </w:tc>
        <w:tc>
          <w:tcPr>
            <w:tcW w:w="127" w:type="pct"/>
          </w:tcPr>
          <w:p w14:paraId="2FDB0782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0BBD1FC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29,960</w:t>
            </w:r>
          </w:p>
        </w:tc>
        <w:tc>
          <w:tcPr>
            <w:tcW w:w="146" w:type="pct"/>
          </w:tcPr>
          <w:p w14:paraId="40735629" w14:textId="77777777" w:rsidR="004B58A0" w:rsidRPr="00904E4C" w:rsidRDefault="004B58A0" w:rsidP="005F28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D43C8" w14:textId="77777777" w:rsidR="004B58A0" w:rsidRPr="00904E4C" w:rsidRDefault="004B58A0" w:rsidP="005F285E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102,898</w:t>
            </w:r>
          </w:p>
        </w:tc>
      </w:tr>
    </w:tbl>
    <w:p w14:paraId="4FA5701D" w14:textId="090420F3" w:rsidR="00834611" w:rsidRPr="00904E4C" w:rsidRDefault="0083461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7E70CBD6" w14:textId="4848CE79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2C25CA01" w14:textId="40C35E3B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2202DD6B" w14:textId="62F51F7F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70C62BDE" w14:textId="7D8DD097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44883541" w14:textId="386FD6F4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5962E66" w14:textId="5D7EDE23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671CD1CF" w14:textId="57A9DE05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2AB74E45" w14:textId="5542687C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6FAF3875" w14:textId="3015D16C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500FEBE2" w14:textId="0DD91A2A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5CCD87A9" w14:textId="53DA4665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77CB6F06" w14:textId="77777777" w:rsidR="00251EB1" w:rsidRPr="00904E4C" w:rsidRDefault="00251EB1" w:rsidP="0083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21FD9D7E" w14:textId="5A7E36F4" w:rsidR="00B036A2" w:rsidRPr="00904E4C" w:rsidRDefault="00B036A2" w:rsidP="001175D6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904E4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308E346E" w14:textId="77777777" w:rsidR="001175D6" w:rsidRPr="00904E4C" w:rsidRDefault="001175D6" w:rsidP="001175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="Angsana New" w:hAnsi="Angsana New"/>
          <w:sz w:val="14"/>
          <w:szCs w:val="14"/>
          <w:cs/>
        </w:rPr>
      </w:pP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18"/>
        <w:gridCol w:w="1129"/>
        <w:gridCol w:w="249"/>
        <w:gridCol w:w="1060"/>
        <w:gridCol w:w="268"/>
        <w:gridCol w:w="1080"/>
        <w:gridCol w:w="264"/>
        <w:gridCol w:w="992"/>
      </w:tblGrid>
      <w:tr w:rsidR="00B036A2" w:rsidRPr="00904E4C" w14:paraId="2584ED6D" w14:textId="77777777" w:rsidTr="000D52D5">
        <w:tc>
          <w:tcPr>
            <w:tcW w:w="2307" w:type="pct"/>
          </w:tcPr>
          <w:p w14:paraId="198FC0DE" w14:textId="77777777" w:rsidR="00B036A2" w:rsidRPr="00904E4C" w:rsidRDefault="00B036A2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3AE6D32D" w14:textId="77777777" w:rsidR="00B036A2" w:rsidRPr="00904E4C" w:rsidRDefault="00B036A2" w:rsidP="00E81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440269C" w14:textId="77777777" w:rsidR="00B036A2" w:rsidRPr="00904E4C" w:rsidRDefault="00B036A2" w:rsidP="00E81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8" w:type="pct"/>
            <w:gridSpan w:val="3"/>
          </w:tcPr>
          <w:p w14:paraId="6C161087" w14:textId="77777777" w:rsidR="00B036A2" w:rsidRPr="00904E4C" w:rsidRDefault="00B036A2" w:rsidP="00E81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036A2" w:rsidRPr="00904E4C" w14:paraId="4CA88B4D" w14:textId="77777777" w:rsidTr="000D52D5">
        <w:trPr>
          <w:trHeight w:val="749"/>
        </w:trPr>
        <w:tc>
          <w:tcPr>
            <w:tcW w:w="2307" w:type="pct"/>
          </w:tcPr>
          <w:p w14:paraId="7795351A" w14:textId="77777777" w:rsidR="00B036A2" w:rsidRPr="00904E4C" w:rsidRDefault="00B036A2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322323BA" w14:textId="60AFBD1D" w:rsidR="00B036A2" w:rsidRPr="00904E4C" w:rsidRDefault="00BE0A4E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0" w:firstLine="6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343FA"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B036A2"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="006763EF" w:rsidRPr="00904E4C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33" w:type="pct"/>
          </w:tcPr>
          <w:p w14:paraId="091E6506" w14:textId="77777777" w:rsidR="00B036A2" w:rsidRPr="00904E4C" w:rsidRDefault="00B036A2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14:paraId="6E165179" w14:textId="77777777" w:rsidR="00B036A2" w:rsidRPr="00904E4C" w:rsidRDefault="00B036A2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904E4C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ธันวาคม25</w:t>
            </w:r>
            <w:r w:rsidR="006763EF" w:rsidRPr="00904E4C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3" w:type="pct"/>
          </w:tcPr>
          <w:p w14:paraId="694074EF" w14:textId="77777777" w:rsidR="00B036A2" w:rsidRPr="00904E4C" w:rsidRDefault="00B036A2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68D2D6E7" w14:textId="5E1ABFB3" w:rsidR="00B036A2" w:rsidRPr="00904E4C" w:rsidRDefault="00E343FA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41" w:type="pct"/>
          </w:tcPr>
          <w:p w14:paraId="7B8B5333" w14:textId="77777777" w:rsidR="00B036A2" w:rsidRPr="00904E4C" w:rsidRDefault="00B036A2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2B03D253" w14:textId="77777777" w:rsidR="00B036A2" w:rsidRPr="00904E4C" w:rsidRDefault="00B036A2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 xml:space="preserve">31 </w:t>
            </w:r>
            <w:r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ธันวาคม25</w:t>
            </w:r>
            <w:r w:rsidR="006763EF" w:rsidRPr="00904E4C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B036A2" w:rsidRPr="00904E4C" w14:paraId="6CDC381D" w14:textId="77777777" w:rsidTr="000D52D5">
        <w:tc>
          <w:tcPr>
            <w:tcW w:w="2307" w:type="pct"/>
          </w:tcPr>
          <w:p w14:paraId="78F4D7F2" w14:textId="77777777" w:rsidR="00B036A2" w:rsidRPr="00904E4C" w:rsidRDefault="00B036A2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3" w:type="pct"/>
            <w:gridSpan w:val="7"/>
          </w:tcPr>
          <w:p w14:paraId="640D49FC" w14:textId="77777777" w:rsidR="00B036A2" w:rsidRPr="00904E4C" w:rsidRDefault="00B036A2" w:rsidP="00E81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45039" w:rsidRPr="00904E4C" w14:paraId="788488E2" w14:textId="77777777" w:rsidTr="00AD0AB8">
        <w:tc>
          <w:tcPr>
            <w:tcW w:w="2307" w:type="pct"/>
          </w:tcPr>
          <w:p w14:paraId="57619C22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03" w:type="pct"/>
            <w:shd w:val="clear" w:color="auto" w:fill="auto"/>
          </w:tcPr>
          <w:p w14:paraId="56AF97E5" w14:textId="2C6DDD56" w:rsidR="00A45039" w:rsidRPr="00904E4C" w:rsidRDefault="00A45039" w:rsidP="00E81ED0">
            <w:pPr>
              <w:pStyle w:val="acctfourfigures"/>
              <w:tabs>
                <w:tab w:val="left" w:pos="90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B601CD"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601CD"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133" w:type="pct"/>
            <w:shd w:val="clear" w:color="auto" w:fill="auto"/>
          </w:tcPr>
          <w:p w14:paraId="29631A56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9F62F88" w14:textId="23B4D545" w:rsidR="00A45039" w:rsidRPr="00904E4C" w:rsidRDefault="00A45039" w:rsidP="00E81ED0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500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119</w:t>
            </w:r>
          </w:p>
        </w:tc>
        <w:tc>
          <w:tcPr>
            <w:tcW w:w="143" w:type="pct"/>
            <w:shd w:val="clear" w:color="auto" w:fill="auto"/>
          </w:tcPr>
          <w:p w14:paraId="548A4986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83380B4" w14:textId="20E8EE7C" w:rsidR="00E36005" w:rsidRPr="00904E4C" w:rsidRDefault="00A45039" w:rsidP="00E81ED0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292,</w:t>
            </w:r>
            <w:r w:rsidR="00E36005"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1" w:type="pct"/>
          </w:tcPr>
          <w:p w14:paraId="4ADD703A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2C273E0F" w14:textId="77B9E555" w:rsidR="00A45039" w:rsidRPr="00904E4C" w:rsidRDefault="00A45039" w:rsidP="00E81ED0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44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046</w:t>
            </w:r>
          </w:p>
        </w:tc>
      </w:tr>
      <w:tr w:rsidR="00A45039" w:rsidRPr="00904E4C" w14:paraId="7879E695" w14:textId="77777777" w:rsidTr="00AD0AB8">
        <w:tc>
          <w:tcPr>
            <w:tcW w:w="2307" w:type="pct"/>
          </w:tcPr>
          <w:p w14:paraId="0F84323A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D8792BE" w14:textId="5C1F142C" w:rsidR="00A45039" w:rsidRPr="00904E4C" w:rsidRDefault="00A45039" w:rsidP="00E81ED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 9,352</w:t>
            </w:r>
          </w:p>
        </w:tc>
        <w:tc>
          <w:tcPr>
            <w:tcW w:w="133" w:type="pct"/>
            <w:shd w:val="clear" w:color="auto" w:fill="auto"/>
          </w:tcPr>
          <w:p w14:paraId="35155B4A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BFEAD" w14:textId="0874B713" w:rsidR="00A45039" w:rsidRPr="00904E4C" w:rsidRDefault="00A45039" w:rsidP="00E81ED0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3,872</w:t>
            </w:r>
          </w:p>
        </w:tc>
        <w:tc>
          <w:tcPr>
            <w:tcW w:w="143" w:type="pct"/>
            <w:shd w:val="clear" w:color="auto" w:fill="auto"/>
          </w:tcPr>
          <w:p w14:paraId="5745EFB0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1091FA9" w14:textId="175339E3" w:rsidR="00A45039" w:rsidRPr="00904E4C" w:rsidRDefault="00A45039" w:rsidP="00E81ED0">
            <w:pPr>
              <w:pStyle w:val="acctfourfigures"/>
              <w:tabs>
                <w:tab w:val="clear" w:pos="765"/>
                <w:tab w:val="decimal" w:pos="61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46105F60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bottom"/>
          </w:tcPr>
          <w:p w14:paraId="7D27BC90" w14:textId="32BD56DB" w:rsidR="00A45039" w:rsidRPr="00904E4C" w:rsidRDefault="00A45039" w:rsidP="00E81ED0">
            <w:pPr>
              <w:pStyle w:val="acctfourfigures"/>
              <w:tabs>
                <w:tab w:val="clear" w:pos="765"/>
                <w:tab w:val="decimal" w:pos="52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45039" w:rsidRPr="00904E4C" w14:paraId="6A4B74B6" w14:textId="77777777" w:rsidTr="00AD0AB8">
        <w:tc>
          <w:tcPr>
            <w:tcW w:w="2307" w:type="pct"/>
          </w:tcPr>
          <w:p w14:paraId="778FCF26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630AC9BB" w14:textId="35178659" w:rsidR="00A45039" w:rsidRPr="00904E4C" w:rsidRDefault="00A45039" w:rsidP="00E81ED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B601CD"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B601CD"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133" w:type="pct"/>
            <w:shd w:val="clear" w:color="auto" w:fill="auto"/>
          </w:tcPr>
          <w:p w14:paraId="2FE9FE8D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3ED7251D" w14:textId="05ED24A9" w:rsidR="00A45039" w:rsidRPr="00904E4C" w:rsidRDefault="00A45039" w:rsidP="00E81ED0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503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991</w:t>
            </w:r>
          </w:p>
        </w:tc>
        <w:tc>
          <w:tcPr>
            <w:tcW w:w="143" w:type="pct"/>
            <w:shd w:val="clear" w:color="auto" w:fill="auto"/>
          </w:tcPr>
          <w:p w14:paraId="5EB7A4B9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46372938" w14:textId="3E390298" w:rsidR="00A45039" w:rsidRPr="00904E4C" w:rsidRDefault="00A45039" w:rsidP="00E81ED0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292,</w:t>
            </w:r>
            <w:r w:rsidR="00F37BCE"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1" w:type="pct"/>
          </w:tcPr>
          <w:p w14:paraId="4D352548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0AE41021" w14:textId="4D8B7F60" w:rsidR="00A45039" w:rsidRPr="00904E4C" w:rsidRDefault="00A45039" w:rsidP="00E81ED0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44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046</w:t>
            </w:r>
          </w:p>
        </w:tc>
      </w:tr>
      <w:tr w:rsidR="00A45039" w:rsidRPr="00904E4C" w14:paraId="1B93FB0E" w14:textId="77777777" w:rsidTr="00AD0AB8">
        <w:tc>
          <w:tcPr>
            <w:tcW w:w="2307" w:type="pct"/>
          </w:tcPr>
          <w:p w14:paraId="6BC96931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8D57F67" w14:textId="0BFB7C24" w:rsidR="00A45039" w:rsidRPr="00904E4C" w:rsidRDefault="00A45039" w:rsidP="00E81E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601CD"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33</w:t>
            </w:r>
            <w:r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B601CD"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072</w:t>
            </w:r>
            <w:r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21855CF9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144C8C09" w14:textId="11B4A25D" w:rsidR="00A45039" w:rsidRPr="00904E4C" w:rsidRDefault="00A45039" w:rsidP="00E81ED0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(41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127)</w:t>
            </w:r>
          </w:p>
        </w:tc>
        <w:tc>
          <w:tcPr>
            <w:tcW w:w="143" w:type="pct"/>
            <w:shd w:val="clear" w:color="auto" w:fill="auto"/>
          </w:tcPr>
          <w:p w14:paraId="57A4E4FF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865"/>
              </w:tabs>
              <w:spacing w:line="240" w:lineRule="auto"/>
              <w:ind w:left="-79" w:right="-3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BF1FF86" w14:textId="082AF77C" w:rsidR="00A45039" w:rsidRPr="00904E4C" w:rsidRDefault="00A45039" w:rsidP="00E81ED0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</w:t>
            </w:r>
            <w:r w:rsidR="00F37BCE"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37BCE"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743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</w:tcPr>
          <w:p w14:paraId="3DE49F4E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06C05545" w14:textId="6584D06A" w:rsidR="00A45039" w:rsidRPr="00904E4C" w:rsidRDefault="00A45039" w:rsidP="00E81ED0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45039" w:rsidRPr="00904E4C" w14:paraId="3226361C" w14:textId="77777777" w:rsidTr="000D52D5">
        <w:tc>
          <w:tcPr>
            <w:tcW w:w="2307" w:type="pct"/>
          </w:tcPr>
          <w:p w14:paraId="17130A66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082BB61" w14:textId="2D606BF3" w:rsidR="00A45039" w:rsidRPr="00904E4C" w:rsidRDefault="00A45039" w:rsidP="00E81ED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314,456</w:t>
            </w:r>
          </w:p>
        </w:tc>
        <w:tc>
          <w:tcPr>
            <w:tcW w:w="133" w:type="pct"/>
          </w:tcPr>
          <w:p w14:paraId="425B474A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2CAAD8F" w14:textId="70CD870D" w:rsidR="00A45039" w:rsidRPr="00904E4C" w:rsidRDefault="00A45039" w:rsidP="00E81ED0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462,864</w:t>
            </w:r>
          </w:p>
        </w:tc>
        <w:tc>
          <w:tcPr>
            <w:tcW w:w="143" w:type="pct"/>
          </w:tcPr>
          <w:p w14:paraId="74713252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A458CB" w14:textId="2C0A9C13" w:rsidR="00A45039" w:rsidRPr="00904E4C" w:rsidRDefault="00A45039" w:rsidP="00E81ED0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266,457</w:t>
            </w:r>
          </w:p>
        </w:tc>
        <w:tc>
          <w:tcPr>
            <w:tcW w:w="141" w:type="pct"/>
          </w:tcPr>
          <w:p w14:paraId="7CEF37E3" w14:textId="77777777" w:rsidR="00A45039" w:rsidRPr="00904E4C" w:rsidRDefault="00A45039" w:rsidP="00E8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03FFEFF" w14:textId="0E9BF54C" w:rsidR="00A45039" w:rsidRPr="00904E4C" w:rsidRDefault="00A45039" w:rsidP="00E81ED0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414,702</w:t>
            </w:r>
          </w:p>
        </w:tc>
      </w:tr>
    </w:tbl>
    <w:p w14:paraId="6C2EF475" w14:textId="77777777" w:rsidR="00400B11" w:rsidRPr="00904E4C" w:rsidRDefault="00400B11">
      <w:pPr>
        <w:rPr>
          <w:rFonts w:cstheme="minorBidi"/>
          <w:sz w:val="30"/>
          <w:szCs w:val="30"/>
        </w:rPr>
      </w:pP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18"/>
        <w:gridCol w:w="1129"/>
        <w:gridCol w:w="249"/>
        <w:gridCol w:w="1060"/>
        <w:gridCol w:w="268"/>
        <w:gridCol w:w="1080"/>
        <w:gridCol w:w="264"/>
        <w:gridCol w:w="992"/>
      </w:tblGrid>
      <w:tr w:rsidR="00834611" w:rsidRPr="00904E4C" w14:paraId="71673EAD" w14:textId="77777777" w:rsidTr="005F285E">
        <w:tc>
          <w:tcPr>
            <w:tcW w:w="2307" w:type="pct"/>
          </w:tcPr>
          <w:p w14:paraId="19DF718E" w14:textId="171F883B" w:rsidR="005F4C7E" w:rsidRPr="00904E4C" w:rsidRDefault="005F4C7E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2C1411F4" w14:textId="77777777" w:rsidR="00834611" w:rsidRPr="00904E4C" w:rsidRDefault="00834611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19018E6B" w14:textId="77777777" w:rsidR="00834611" w:rsidRPr="00904E4C" w:rsidRDefault="00834611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6BC14B00" w14:textId="77777777" w:rsidR="00834611" w:rsidRPr="00904E4C" w:rsidRDefault="00834611" w:rsidP="005F285E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34611" w:rsidRPr="00904E4C" w14:paraId="5D5826A9" w14:textId="77777777" w:rsidTr="005F285E">
        <w:tc>
          <w:tcPr>
            <w:tcW w:w="2307" w:type="pct"/>
          </w:tcPr>
          <w:p w14:paraId="20DC6078" w14:textId="77777777" w:rsidR="00834611" w:rsidRPr="00904E4C" w:rsidRDefault="00834611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416DAB8B" w14:textId="77777777" w:rsidR="00834611" w:rsidRPr="00904E4C" w:rsidRDefault="00834611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0" w:firstLine="6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33" w:type="pct"/>
          </w:tcPr>
          <w:p w14:paraId="275AC612" w14:textId="77777777" w:rsidR="00834611" w:rsidRPr="00904E4C" w:rsidRDefault="00834611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14:paraId="606D5A75" w14:textId="77777777" w:rsidR="00834611" w:rsidRPr="00904E4C" w:rsidRDefault="00834611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3" w:type="pct"/>
          </w:tcPr>
          <w:p w14:paraId="5E342400" w14:textId="77777777" w:rsidR="00834611" w:rsidRPr="00904E4C" w:rsidRDefault="00834611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11560A9D" w14:textId="77777777" w:rsidR="00834611" w:rsidRPr="00904E4C" w:rsidRDefault="00834611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</w:tcPr>
          <w:p w14:paraId="2CE1F11E" w14:textId="77777777" w:rsidR="00834611" w:rsidRPr="00904E4C" w:rsidRDefault="00834611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72EBDBB2" w14:textId="77777777" w:rsidR="00834611" w:rsidRPr="00904E4C" w:rsidRDefault="00834611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834611" w:rsidRPr="00904E4C" w14:paraId="32492D8E" w14:textId="77777777" w:rsidTr="005F285E">
        <w:tc>
          <w:tcPr>
            <w:tcW w:w="2307" w:type="pct"/>
          </w:tcPr>
          <w:p w14:paraId="19D009EC" w14:textId="77777777" w:rsidR="00834611" w:rsidRPr="00904E4C" w:rsidRDefault="00834611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3" w:type="pct"/>
            <w:gridSpan w:val="7"/>
          </w:tcPr>
          <w:p w14:paraId="5D19651F" w14:textId="77777777" w:rsidR="00834611" w:rsidRPr="00904E4C" w:rsidRDefault="00834611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658F2" w:rsidRPr="00904E4C" w14:paraId="7B62D917" w14:textId="77777777" w:rsidTr="00834611">
        <w:tc>
          <w:tcPr>
            <w:tcW w:w="2307" w:type="pct"/>
          </w:tcPr>
          <w:p w14:paraId="0F7D06CC" w14:textId="5A24D92C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03" w:type="pct"/>
            <w:shd w:val="clear" w:color="auto" w:fill="auto"/>
          </w:tcPr>
          <w:p w14:paraId="4A7A6978" w14:textId="77777777" w:rsidR="00F658F2" w:rsidRPr="00904E4C" w:rsidRDefault="00F658F2" w:rsidP="00F65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552D049F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B173469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04426229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1BC7359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35A1D681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1CAEDD0C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658F2" w:rsidRPr="00904E4C" w14:paraId="23BBA7E8" w14:textId="77777777" w:rsidTr="00834611">
        <w:tc>
          <w:tcPr>
            <w:tcW w:w="2307" w:type="pct"/>
          </w:tcPr>
          <w:p w14:paraId="51EC9B74" w14:textId="52AC5369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รวมในบัญชีต้นทุนขายและบริการสำหรับงวด</w:t>
            </w:r>
          </w:p>
        </w:tc>
        <w:tc>
          <w:tcPr>
            <w:tcW w:w="603" w:type="pct"/>
            <w:shd w:val="clear" w:color="auto" w:fill="auto"/>
          </w:tcPr>
          <w:p w14:paraId="7D14867B" w14:textId="77777777" w:rsidR="00F658F2" w:rsidRPr="00904E4C" w:rsidRDefault="00F658F2" w:rsidP="00F65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1778189E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55529A8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5F2BFE14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5BF1C68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7FB1A522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5D190402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658F2" w:rsidRPr="00904E4C" w14:paraId="78B70A3A" w14:textId="77777777" w:rsidTr="00834611">
        <w:tc>
          <w:tcPr>
            <w:tcW w:w="2307" w:type="pct"/>
          </w:tcPr>
          <w:p w14:paraId="431359DB" w14:textId="3808C899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สามเดือนสิ้นสุดวันที่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3" w:type="pct"/>
            <w:shd w:val="clear" w:color="auto" w:fill="auto"/>
          </w:tcPr>
          <w:p w14:paraId="586AF53B" w14:textId="77777777" w:rsidR="00F658F2" w:rsidRPr="00904E4C" w:rsidRDefault="00F658F2" w:rsidP="00F65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1A4ECE00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C418940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593B3F61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0FB51FD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54854A60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18831B32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B4561" w:rsidRPr="00904E4C" w14:paraId="29313AF7" w14:textId="77777777" w:rsidTr="00834611">
        <w:tc>
          <w:tcPr>
            <w:tcW w:w="2307" w:type="pct"/>
          </w:tcPr>
          <w:p w14:paraId="146EF1C5" w14:textId="7C611503" w:rsidR="00AB4561" w:rsidRPr="00AB4561" w:rsidRDefault="00AB4561" w:rsidP="00AB45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45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03" w:type="pct"/>
            <w:shd w:val="clear" w:color="auto" w:fill="auto"/>
          </w:tcPr>
          <w:p w14:paraId="7F3DC72A" w14:textId="78DD17C8" w:rsidR="00AB4561" w:rsidRPr="00904E4C" w:rsidRDefault="00AB4561" w:rsidP="00AB456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557,000</w:t>
            </w:r>
          </w:p>
        </w:tc>
        <w:tc>
          <w:tcPr>
            <w:tcW w:w="133" w:type="pct"/>
            <w:shd w:val="clear" w:color="auto" w:fill="auto"/>
          </w:tcPr>
          <w:p w14:paraId="000E83BB" w14:textId="77777777" w:rsidR="00AB4561" w:rsidRPr="00904E4C" w:rsidRDefault="00AB4561" w:rsidP="00AB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7E05EF2" w14:textId="6E3E8004" w:rsidR="00AB4561" w:rsidRPr="00904E4C" w:rsidRDefault="00AB4561" w:rsidP="00AB45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593,88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05A744BC" w14:textId="77777777" w:rsidR="00AB4561" w:rsidRPr="00904E4C" w:rsidRDefault="00AB4561" w:rsidP="00AB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D0480BD" w14:textId="246262B4" w:rsidR="00AB4561" w:rsidRPr="00904E4C" w:rsidRDefault="00AB4561" w:rsidP="00AB4561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542,860</w:t>
            </w:r>
          </w:p>
        </w:tc>
        <w:tc>
          <w:tcPr>
            <w:tcW w:w="141" w:type="pct"/>
            <w:shd w:val="clear" w:color="auto" w:fill="auto"/>
          </w:tcPr>
          <w:p w14:paraId="30CBC574" w14:textId="77777777" w:rsidR="00AB4561" w:rsidRPr="00904E4C" w:rsidRDefault="00AB4561" w:rsidP="00AB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1462B11C" w14:textId="6D715CAB" w:rsidR="00AB4561" w:rsidRPr="00904E4C" w:rsidRDefault="00AB4561" w:rsidP="00AB4561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572,788</w:t>
            </w:r>
          </w:p>
        </w:tc>
      </w:tr>
      <w:tr w:rsidR="00F658F2" w:rsidRPr="00904E4C" w14:paraId="5354A4B5" w14:textId="77777777" w:rsidTr="00593B7B">
        <w:tc>
          <w:tcPr>
            <w:tcW w:w="2307" w:type="pct"/>
          </w:tcPr>
          <w:p w14:paraId="7438E53A" w14:textId="4649FAEC" w:rsidR="00F658F2" w:rsidRPr="00AB4561" w:rsidRDefault="00F658F2" w:rsidP="00AB4561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56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B4561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AB4561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AB45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4561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</w:t>
            </w:r>
          </w:p>
        </w:tc>
        <w:tc>
          <w:tcPr>
            <w:tcW w:w="603" w:type="pct"/>
            <w:shd w:val="clear" w:color="auto" w:fill="auto"/>
          </w:tcPr>
          <w:p w14:paraId="45BED709" w14:textId="77777777" w:rsidR="00F658F2" w:rsidRPr="00904E4C" w:rsidRDefault="00F658F2" w:rsidP="00F65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454C3C93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8BCB81C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1AEFC272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B0352B2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49887B36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13EBACE6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658F2" w:rsidRPr="00904E4C" w14:paraId="0D40C4A3" w14:textId="77777777" w:rsidTr="00593B7B">
        <w:tc>
          <w:tcPr>
            <w:tcW w:w="2307" w:type="pct"/>
          </w:tcPr>
          <w:p w14:paraId="3111A423" w14:textId="74C3756F" w:rsidR="00F658F2" w:rsidRPr="00904E4C" w:rsidRDefault="00F658F2" w:rsidP="0073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มูลค่าสุทธิที่คาดว่าจะได้รับ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CD29D46" w14:textId="097D18D1" w:rsidR="00F658F2" w:rsidRPr="00904E4C" w:rsidRDefault="00F658F2" w:rsidP="00F65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(4,166)</w:t>
            </w:r>
          </w:p>
        </w:tc>
        <w:tc>
          <w:tcPr>
            <w:tcW w:w="133" w:type="pct"/>
            <w:shd w:val="clear" w:color="auto" w:fill="auto"/>
          </w:tcPr>
          <w:p w14:paraId="06E82FA5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14787CAC" w14:textId="253A0C68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="00AB45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6D53A102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C54B15A" w14:textId="37B3F682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(2,690)</w:t>
            </w:r>
          </w:p>
        </w:tc>
        <w:tc>
          <w:tcPr>
            <w:tcW w:w="141" w:type="pct"/>
            <w:shd w:val="clear" w:color="auto" w:fill="auto"/>
          </w:tcPr>
          <w:p w14:paraId="1824ABA1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51D90279" w14:textId="0E04983F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</w:t>
            </w:r>
          </w:p>
        </w:tc>
      </w:tr>
      <w:tr w:rsidR="00F658F2" w:rsidRPr="00904E4C" w14:paraId="3FC190C2" w14:textId="77777777" w:rsidTr="00593B7B">
        <w:tc>
          <w:tcPr>
            <w:tcW w:w="2307" w:type="pct"/>
          </w:tcPr>
          <w:p w14:paraId="665BC26D" w14:textId="61515325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EBEB7" w14:textId="07EF9D5E" w:rsidR="00F658F2" w:rsidRPr="00904E4C" w:rsidRDefault="00F658F2" w:rsidP="00F65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552,834</w:t>
            </w:r>
          </w:p>
        </w:tc>
        <w:tc>
          <w:tcPr>
            <w:tcW w:w="133" w:type="pct"/>
            <w:shd w:val="clear" w:color="auto" w:fill="auto"/>
          </w:tcPr>
          <w:p w14:paraId="27275AA2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CBEC3" w14:textId="0E74DA58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594,328</w:t>
            </w:r>
          </w:p>
        </w:tc>
        <w:tc>
          <w:tcPr>
            <w:tcW w:w="143" w:type="pct"/>
            <w:shd w:val="clear" w:color="auto" w:fill="auto"/>
          </w:tcPr>
          <w:p w14:paraId="68BF045F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79FEF" w14:textId="33E9287A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540,170</w:t>
            </w:r>
          </w:p>
        </w:tc>
        <w:tc>
          <w:tcPr>
            <w:tcW w:w="141" w:type="pct"/>
            <w:shd w:val="clear" w:color="auto" w:fill="auto"/>
          </w:tcPr>
          <w:p w14:paraId="3C5F4B1F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1C00D" w14:textId="12C2A73D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572,909</w:t>
            </w:r>
          </w:p>
        </w:tc>
      </w:tr>
      <w:tr w:rsidR="00F658F2" w:rsidRPr="00904E4C" w14:paraId="39549EEC" w14:textId="77777777" w:rsidTr="00BB5B86">
        <w:tc>
          <w:tcPr>
            <w:tcW w:w="2307" w:type="pct"/>
          </w:tcPr>
          <w:p w14:paraId="088CAC1A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17B31C91" w14:textId="77777777" w:rsidR="00F658F2" w:rsidRPr="00904E4C" w:rsidRDefault="00F658F2" w:rsidP="00F65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4D5BA637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50046705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53F0F8E4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5E892701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4EAA4BF2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14:paraId="7630630B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658F2" w:rsidRPr="00904E4C" w14:paraId="3A52B555" w14:textId="77777777" w:rsidTr="00834611">
        <w:tc>
          <w:tcPr>
            <w:tcW w:w="2307" w:type="pct"/>
          </w:tcPr>
          <w:p w14:paraId="34687294" w14:textId="49E9D734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03" w:type="pct"/>
            <w:shd w:val="clear" w:color="auto" w:fill="auto"/>
          </w:tcPr>
          <w:p w14:paraId="26006804" w14:textId="77777777" w:rsidR="00F658F2" w:rsidRPr="00904E4C" w:rsidRDefault="00F658F2" w:rsidP="00F65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78A32988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67D3C92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2D8971C0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CDD9BE2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2CB1EB5E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409F4CD1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658F2" w:rsidRPr="00904E4C" w14:paraId="2CAB7542" w14:textId="77777777" w:rsidTr="00E81ED0">
        <w:tc>
          <w:tcPr>
            <w:tcW w:w="2307" w:type="pct"/>
          </w:tcPr>
          <w:p w14:paraId="1A2F4F5A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รวมในบัญชีต้นทุนขายและบริการสำหรับงวด</w:t>
            </w:r>
          </w:p>
        </w:tc>
        <w:tc>
          <w:tcPr>
            <w:tcW w:w="603" w:type="pct"/>
            <w:shd w:val="clear" w:color="auto" w:fill="auto"/>
          </w:tcPr>
          <w:p w14:paraId="2403FD40" w14:textId="77777777" w:rsidR="00F658F2" w:rsidRPr="00904E4C" w:rsidRDefault="00F658F2" w:rsidP="00F65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481733A7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D25585F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5CBC1205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60C3E08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0EB4882F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3ED92D4B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658F2" w:rsidRPr="00904E4C" w14:paraId="3D5D8C6D" w14:textId="77777777" w:rsidTr="00E81ED0">
        <w:tc>
          <w:tcPr>
            <w:tcW w:w="2307" w:type="pct"/>
          </w:tcPr>
          <w:p w14:paraId="48BE24BE" w14:textId="6FE34BC1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เก้าเดือนสิ้นสุดวันที่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3" w:type="pct"/>
            <w:shd w:val="clear" w:color="auto" w:fill="auto"/>
          </w:tcPr>
          <w:p w14:paraId="4194569A" w14:textId="77777777" w:rsidR="00F658F2" w:rsidRPr="00904E4C" w:rsidRDefault="00F658F2" w:rsidP="00F65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72CB3A05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97DB71E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66E6E9EA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3A8A520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37D3A4C7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4D652C33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658F2" w:rsidRPr="00904E4C" w14:paraId="2CE77D6D" w14:textId="77777777" w:rsidTr="00E81ED0">
        <w:tc>
          <w:tcPr>
            <w:tcW w:w="2307" w:type="pct"/>
          </w:tcPr>
          <w:p w14:paraId="48E0FAA7" w14:textId="77777777" w:rsidR="00F658F2" w:rsidRPr="00904E4C" w:rsidRDefault="00F658F2" w:rsidP="00F658F2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03" w:type="pct"/>
            <w:shd w:val="clear" w:color="auto" w:fill="auto"/>
          </w:tcPr>
          <w:p w14:paraId="79FCB653" w14:textId="1D7CB3F4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1,890,634</w:t>
            </w:r>
          </w:p>
        </w:tc>
        <w:tc>
          <w:tcPr>
            <w:tcW w:w="133" w:type="pct"/>
            <w:shd w:val="clear" w:color="auto" w:fill="auto"/>
          </w:tcPr>
          <w:p w14:paraId="6EEB904D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E0BC771" w14:textId="629D3AEB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1,841,878</w:t>
            </w:r>
          </w:p>
        </w:tc>
        <w:tc>
          <w:tcPr>
            <w:tcW w:w="143" w:type="pct"/>
            <w:shd w:val="clear" w:color="auto" w:fill="auto"/>
          </w:tcPr>
          <w:p w14:paraId="04EF226E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5088A69" w14:textId="338E0506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40,51</w:t>
            </w:r>
            <w:r w:rsidR="00AB45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13B2BDAE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4B238664" w14:textId="6250F4D5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1,778,674</w:t>
            </w:r>
          </w:p>
        </w:tc>
      </w:tr>
      <w:tr w:rsidR="00F658F2" w:rsidRPr="00904E4C" w14:paraId="577682E2" w14:textId="77777777" w:rsidTr="00E81ED0">
        <w:tc>
          <w:tcPr>
            <w:tcW w:w="2307" w:type="pct"/>
          </w:tcPr>
          <w:p w14:paraId="47C382EF" w14:textId="77777777" w:rsidR="00F658F2" w:rsidRPr="00904E4C" w:rsidRDefault="00F658F2" w:rsidP="00F658F2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</w:t>
            </w:r>
          </w:p>
        </w:tc>
        <w:tc>
          <w:tcPr>
            <w:tcW w:w="603" w:type="pct"/>
            <w:shd w:val="clear" w:color="auto" w:fill="auto"/>
          </w:tcPr>
          <w:p w14:paraId="3282D77A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60913630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DD8CB98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41075F3C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2DD528B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0FB47EDB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1A7361AA" w14:textId="77777777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58F2" w:rsidRPr="00904E4C" w14:paraId="573B1CB1" w14:textId="77777777" w:rsidTr="00E81ED0">
        <w:tc>
          <w:tcPr>
            <w:tcW w:w="2307" w:type="pct"/>
          </w:tcPr>
          <w:p w14:paraId="788806EB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มูลค่าสุทธิที่คาดว่าจะได้รับ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57E5804" w14:textId="586B3E60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(8,055)</w:t>
            </w:r>
          </w:p>
        </w:tc>
        <w:tc>
          <w:tcPr>
            <w:tcW w:w="133" w:type="pct"/>
            <w:shd w:val="clear" w:color="auto" w:fill="auto"/>
          </w:tcPr>
          <w:p w14:paraId="2B0341A2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36F9B5D3" w14:textId="5B1F6A71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7,968</w:t>
            </w:r>
          </w:p>
        </w:tc>
        <w:tc>
          <w:tcPr>
            <w:tcW w:w="143" w:type="pct"/>
            <w:shd w:val="clear" w:color="auto" w:fill="auto"/>
          </w:tcPr>
          <w:p w14:paraId="24C12E8E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223BB54" w14:textId="09157A9D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(3,60</w:t>
            </w:r>
            <w:r w:rsidR="00AB45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4FD652C4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6C320D74" w14:textId="26BC5082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5,326</w:t>
            </w:r>
          </w:p>
        </w:tc>
      </w:tr>
      <w:tr w:rsidR="00F658F2" w:rsidRPr="00904E4C" w14:paraId="461C8534" w14:textId="77777777" w:rsidTr="00E81ED0">
        <w:tc>
          <w:tcPr>
            <w:tcW w:w="2307" w:type="pct"/>
            <w:shd w:val="clear" w:color="auto" w:fill="auto"/>
          </w:tcPr>
          <w:p w14:paraId="11C88E64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B4EDF" w14:textId="3E56645D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1,882,579</w:t>
            </w:r>
          </w:p>
        </w:tc>
        <w:tc>
          <w:tcPr>
            <w:tcW w:w="133" w:type="pct"/>
            <w:shd w:val="clear" w:color="auto" w:fill="auto"/>
          </w:tcPr>
          <w:p w14:paraId="0ADD91DD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17E62" w14:textId="335324B3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1,849,846</w:t>
            </w:r>
          </w:p>
        </w:tc>
        <w:tc>
          <w:tcPr>
            <w:tcW w:w="143" w:type="pct"/>
            <w:shd w:val="clear" w:color="auto" w:fill="auto"/>
          </w:tcPr>
          <w:p w14:paraId="12CA7129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3F999" w14:textId="39D662DC" w:rsidR="00F658F2" w:rsidRPr="00904E4C" w:rsidRDefault="00F658F2" w:rsidP="00F658F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1,836,911</w:t>
            </w:r>
          </w:p>
        </w:tc>
        <w:tc>
          <w:tcPr>
            <w:tcW w:w="141" w:type="pct"/>
            <w:shd w:val="clear" w:color="auto" w:fill="auto"/>
          </w:tcPr>
          <w:p w14:paraId="456B5C44" w14:textId="77777777" w:rsidR="00F658F2" w:rsidRPr="00904E4C" w:rsidRDefault="00F658F2" w:rsidP="00F6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F75F1" w14:textId="53B04F9F" w:rsidR="00F658F2" w:rsidRPr="00904E4C" w:rsidRDefault="00F658F2" w:rsidP="00F658F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1,784,000</w:t>
            </w:r>
          </w:p>
        </w:tc>
      </w:tr>
    </w:tbl>
    <w:p w14:paraId="4F2EEFE2" w14:textId="77777777" w:rsidR="00220E5B" w:rsidRPr="00904E4C" w:rsidRDefault="00220E5B" w:rsidP="00E8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112F483B" w14:textId="00F4F09A" w:rsidR="002B2C4D" w:rsidRPr="00904E4C" w:rsidRDefault="00AC6F0A" w:rsidP="000471C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 w:rsidR="002B2C4D" w:rsidRPr="00904E4C">
        <w:rPr>
          <w:rFonts w:ascii="Angsana New" w:hAnsi="Angsana New"/>
          <w:sz w:val="30"/>
          <w:szCs w:val="30"/>
          <w:u w:val="none"/>
        </w:rPr>
        <w:tab/>
      </w:r>
      <w:r w:rsidR="002B2C4D" w:rsidRPr="00904E4C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4FBEFA6B" w14:textId="77777777" w:rsidR="00C10279" w:rsidRPr="00904E4C" w:rsidRDefault="00C10279" w:rsidP="00C10279">
      <w:pPr>
        <w:rPr>
          <w:rFonts w:cstheme="minorBidi"/>
          <w:cs/>
          <w:lang w:val="th-TH" w:eastAsia="x-none"/>
        </w:rPr>
      </w:pPr>
    </w:p>
    <w:tbl>
      <w:tblPr>
        <w:tblW w:w="933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03"/>
        <w:gridCol w:w="1079"/>
        <w:gridCol w:w="271"/>
        <w:gridCol w:w="1081"/>
      </w:tblGrid>
      <w:tr w:rsidR="002B2C4D" w:rsidRPr="00904E4C" w14:paraId="193C646D" w14:textId="77777777" w:rsidTr="000D52D5">
        <w:tc>
          <w:tcPr>
            <w:tcW w:w="3698" w:type="pct"/>
          </w:tcPr>
          <w:p w14:paraId="5DF2B06F" w14:textId="77777777" w:rsidR="002B2C4D" w:rsidRPr="00904E4C" w:rsidRDefault="002B2C4D" w:rsidP="00E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42678A96" w14:textId="77777777" w:rsidR="002B2C4D" w:rsidRPr="00904E4C" w:rsidRDefault="002B2C4D" w:rsidP="00EF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B2C4D" w:rsidRPr="00904E4C" w14:paraId="0C897710" w14:textId="77777777" w:rsidTr="000D52D5">
        <w:tc>
          <w:tcPr>
            <w:tcW w:w="3698" w:type="pct"/>
          </w:tcPr>
          <w:p w14:paraId="3CE56B76" w14:textId="53DF3780" w:rsidR="002B2C4D" w:rsidRPr="00904E4C" w:rsidRDefault="00655F3F" w:rsidP="00A3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cs/>
              </w:rPr>
            </w:pPr>
            <w:r w:rsidRPr="00904E4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8F1011" w:rsidRPr="00904E4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งวดเก้า</w:t>
            </w:r>
            <w:r w:rsidRPr="00904E4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04E4C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220E5B" w:rsidRPr="00904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343FA" w:rsidRPr="00904E4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8" w:type="pct"/>
          </w:tcPr>
          <w:p w14:paraId="48585ABE" w14:textId="77777777" w:rsidR="002B2C4D" w:rsidRPr="00904E4C" w:rsidRDefault="00E37373" w:rsidP="00E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</w:t>
            </w:r>
            <w:r w:rsidR="00DC18FE" w:rsidRPr="00904E4C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009E12CE" w14:textId="77777777" w:rsidR="002B2C4D" w:rsidRPr="00904E4C" w:rsidRDefault="002B2C4D" w:rsidP="00E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14:paraId="4B440BE7" w14:textId="77777777" w:rsidR="002B2C4D" w:rsidRPr="00904E4C" w:rsidRDefault="00E37373" w:rsidP="00E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</w:t>
            </w:r>
            <w:r w:rsidR="00DC18FE" w:rsidRPr="00904E4C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2B2C4D" w:rsidRPr="00904E4C" w14:paraId="68D0A778" w14:textId="77777777" w:rsidTr="000D52D5">
        <w:tc>
          <w:tcPr>
            <w:tcW w:w="3698" w:type="pct"/>
          </w:tcPr>
          <w:p w14:paraId="10A94D19" w14:textId="77777777" w:rsidR="002B2C4D" w:rsidRPr="00904E4C" w:rsidRDefault="002B2C4D" w:rsidP="00E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</w:tcPr>
          <w:p w14:paraId="49FF78F8" w14:textId="77777777" w:rsidR="002B2C4D" w:rsidRPr="00904E4C" w:rsidRDefault="002B2C4D" w:rsidP="00EF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C18FE" w:rsidRPr="00904E4C" w14:paraId="51FBD499" w14:textId="77777777" w:rsidTr="000D52D5">
        <w:tc>
          <w:tcPr>
            <w:tcW w:w="3698" w:type="pct"/>
          </w:tcPr>
          <w:p w14:paraId="27B59D95" w14:textId="77777777" w:rsidR="00DC18FE" w:rsidRPr="00904E4C" w:rsidRDefault="00DC18FE" w:rsidP="00DC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8" w:type="pct"/>
          </w:tcPr>
          <w:p w14:paraId="7D6B21AF" w14:textId="2A18DFC3" w:rsidR="00DC18FE" w:rsidRPr="00904E4C" w:rsidRDefault="00407D55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51,100</w:t>
            </w:r>
          </w:p>
        </w:tc>
        <w:tc>
          <w:tcPr>
            <w:tcW w:w="145" w:type="pct"/>
          </w:tcPr>
          <w:p w14:paraId="11F83E7F" w14:textId="77777777" w:rsidR="00DC18FE" w:rsidRPr="00904E4C" w:rsidRDefault="00DC18FE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B8254CA" w14:textId="762F57F9" w:rsidR="00DC18FE" w:rsidRPr="00904E4C" w:rsidRDefault="001253D7" w:rsidP="0012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172AFB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72AFB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00</w:t>
            </w:r>
          </w:p>
        </w:tc>
      </w:tr>
      <w:tr w:rsidR="00DC18FE" w:rsidRPr="00904E4C" w14:paraId="656DD6DB" w14:textId="77777777" w:rsidTr="000D52D5">
        <w:tc>
          <w:tcPr>
            <w:tcW w:w="3698" w:type="pct"/>
          </w:tcPr>
          <w:p w14:paraId="4517DE4E" w14:textId="77777777" w:rsidR="00DC18FE" w:rsidRPr="00904E4C" w:rsidRDefault="00DC18FE" w:rsidP="00DC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78" w:type="pct"/>
          </w:tcPr>
          <w:p w14:paraId="3FB81F51" w14:textId="174D0679" w:rsidR="00DC18FE" w:rsidRPr="00904E4C" w:rsidRDefault="00407D55" w:rsidP="00F96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5963D1F" w14:textId="77777777" w:rsidR="00DC18FE" w:rsidRPr="00904E4C" w:rsidRDefault="00DC18FE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FB387CF" w14:textId="44A4AD3E" w:rsidR="00DC18FE" w:rsidRPr="00904E4C" w:rsidRDefault="00172AFB" w:rsidP="0012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30,000</w:t>
            </w:r>
          </w:p>
        </w:tc>
      </w:tr>
      <w:tr w:rsidR="00172AFB" w:rsidRPr="00904E4C" w14:paraId="22148511" w14:textId="77777777" w:rsidTr="000D52D5">
        <w:tc>
          <w:tcPr>
            <w:tcW w:w="3698" w:type="pct"/>
          </w:tcPr>
          <w:p w14:paraId="2386B67D" w14:textId="68F65F77" w:rsidR="00172AFB" w:rsidRPr="00904E4C" w:rsidRDefault="00A41BFD" w:rsidP="00DC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578" w:type="pct"/>
          </w:tcPr>
          <w:p w14:paraId="0213AE28" w14:textId="00FE0024" w:rsidR="00172AFB" w:rsidRPr="00904E4C" w:rsidRDefault="00407D55" w:rsidP="00F96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80CF8B7" w14:textId="77777777" w:rsidR="00172AFB" w:rsidRPr="00904E4C" w:rsidRDefault="00172AFB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4AE6990" w14:textId="63615B27" w:rsidR="00172AFB" w:rsidRPr="00904E4C" w:rsidRDefault="00172AFB" w:rsidP="0012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(3,600)</w:t>
            </w:r>
          </w:p>
        </w:tc>
      </w:tr>
      <w:tr w:rsidR="00DC18FE" w:rsidRPr="00904E4C" w14:paraId="32861037" w14:textId="77777777" w:rsidTr="000D52D5">
        <w:tc>
          <w:tcPr>
            <w:tcW w:w="3698" w:type="pct"/>
          </w:tcPr>
          <w:p w14:paraId="41D8746A" w14:textId="45BFAA7E" w:rsidR="00DC18FE" w:rsidRPr="00904E4C" w:rsidRDefault="00DC18FE" w:rsidP="00DC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20E5B" w:rsidRPr="00904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343FA"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</w:t>
            </w:r>
            <w:r w:rsidR="00220E5B"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7F6CCB8" w14:textId="2DEAD35C" w:rsidR="00DC18FE" w:rsidRPr="00904E4C" w:rsidRDefault="00407D55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51,100</w:t>
            </w:r>
          </w:p>
        </w:tc>
        <w:tc>
          <w:tcPr>
            <w:tcW w:w="145" w:type="pct"/>
          </w:tcPr>
          <w:p w14:paraId="421869E3" w14:textId="77777777" w:rsidR="00DC18FE" w:rsidRPr="00904E4C" w:rsidRDefault="00DC18FE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DA30866" w14:textId="77777777" w:rsidR="00DC18FE" w:rsidRPr="00904E4C" w:rsidRDefault="001253D7" w:rsidP="0012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51,100</w:t>
            </w:r>
          </w:p>
        </w:tc>
      </w:tr>
    </w:tbl>
    <w:p w14:paraId="5C28DBAE" w14:textId="77777777" w:rsidR="008034BB" w:rsidRPr="00904E4C" w:rsidRDefault="008034BB" w:rsidP="00D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="Angsana New" w:hAnsi="Angsana New" w:cs="Angsana New"/>
          <w:sz w:val="30"/>
          <w:szCs w:val="30"/>
        </w:rPr>
      </w:pPr>
    </w:p>
    <w:p w14:paraId="2C379879" w14:textId="77777777" w:rsidR="00DC18FE" w:rsidRPr="00904E4C" w:rsidRDefault="00DC18FE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="Angsana New" w:hAnsi="Angsana New" w:cs="Angsana New"/>
          <w:sz w:val="30"/>
          <w:szCs w:val="30"/>
        </w:rPr>
        <w:sectPr w:rsidR="00DC18FE" w:rsidRPr="00904E4C" w:rsidSect="003E202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6BE111DA" w14:textId="1342C4DF" w:rsidR="00B52700" w:rsidRPr="00904E4C" w:rsidRDefault="00B52700" w:rsidP="00B52700">
      <w:pPr>
        <w:rPr>
          <w:rFonts w:ascii="Angsana New" w:hAnsi="Angsana New" w:cs="Angsana New"/>
          <w:sz w:val="29"/>
          <w:szCs w:val="29"/>
        </w:rPr>
      </w:pPr>
      <w:r w:rsidRPr="00904E4C">
        <w:rPr>
          <w:rFonts w:ascii="Angsana New" w:hAnsi="Angsana New" w:cs="Angsana New"/>
          <w:sz w:val="29"/>
          <w:szCs w:val="29"/>
          <w:cs/>
        </w:rPr>
        <w:lastRenderedPageBreak/>
        <w:t xml:space="preserve">เงินลงทุนในบริษัทย่อย ณ วันที่ </w:t>
      </w:r>
      <w:r w:rsidR="00BE0A4E" w:rsidRPr="00904E4C">
        <w:rPr>
          <w:rFonts w:ascii="Angsana New" w:hAnsi="Angsana New" w:cs="Angsana New"/>
          <w:sz w:val="30"/>
          <w:szCs w:val="30"/>
        </w:rPr>
        <w:t xml:space="preserve">30 </w:t>
      </w:r>
      <w:r w:rsidR="00E343FA" w:rsidRPr="00904E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E0A4E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18FE" w:rsidRPr="00904E4C">
        <w:rPr>
          <w:rFonts w:ascii="Angsana New" w:hAnsi="Angsana New" w:cs="Angsana New" w:hint="cs"/>
          <w:sz w:val="29"/>
          <w:szCs w:val="29"/>
        </w:rPr>
        <w:t>2562</w:t>
      </w:r>
      <w:r w:rsidR="00044B94" w:rsidRPr="00904E4C">
        <w:rPr>
          <w:rFonts w:ascii="Angsana New" w:hAnsi="Angsana New" w:cs="Angsana New" w:hint="cs"/>
          <w:sz w:val="29"/>
          <w:szCs w:val="29"/>
        </w:rPr>
        <w:t xml:space="preserve"> </w:t>
      </w:r>
      <w:r w:rsidRPr="00904E4C">
        <w:rPr>
          <w:rFonts w:ascii="Angsana New" w:hAnsi="Angsana New" w:cs="Angsana New" w:hint="cs"/>
          <w:sz w:val="29"/>
          <w:szCs w:val="29"/>
          <w:cs/>
        </w:rPr>
        <w:t>และ</w:t>
      </w:r>
      <w:r w:rsidRPr="00904E4C">
        <w:rPr>
          <w:rFonts w:ascii="Angsana New" w:hAnsi="Angsana New" w:cs="Angsana New"/>
          <w:sz w:val="29"/>
          <w:szCs w:val="29"/>
          <w:cs/>
        </w:rPr>
        <w:t xml:space="preserve"> </w:t>
      </w:r>
      <w:r w:rsidRPr="00904E4C">
        <w:rPr>
          <w:rFonts w:ascii="Angsana New" w:hAnsi="Angsana New" w:cs="Angsana New"/>
          <w:sz w:val="29"/>
          <w:szCs w:val="29"/>
        </w:rPr>
        <w:t xml:space="preserve">31 </w:t>
      </w:r>
      <w:r w:rsidRPr="00904E4C">
        <w:rPr>
          <w:rFonts w:ascii="Angsana New" w:hAnsi="Angsana New" w:cs="Angsana New"/>
          <w:sz w:val="29"/>
          <w:szCs w:val="29"/>
          <w:cs/>
        </w:rPr>
        <w:t xml:space="preserve">ธันวาคม </w:t>
      </w:r>
      <w:r w:rsidR="00DC18FE" w:rsidRPr="00904E4C">
        <w:rPr>
          <w:rFonts w:ascii="Angsana New" w:hAnsi="Angsana New" w:cs="Angsana New"/>
          <w:sz w:val="29"/>
          <w:szCs w:val="29"/>
        </w:rPr>
        <w:t>2561</w:t>
      </w:r>
      <w:r w:rsidR="00044B94" w:rsidRPr="00904E4C">
        <w:rPr>
          <w:rFonts w:ascii="Angsana New" w:hAnsi="Angsana New" w:cs="Angsana New"/>
          <w:sz w:val="29"/>
          <w:szCs w:val="29"/>
        </w:rPr>
        <w:t xml:space="preserve"> </w:t>
      </w:r>
      <w:r w:rsidRPr="00904E4C">
        <w:rPr>
          <w:rFonts w:ascii="Angsana New" w:hAnsi="Angsana New" w:cs="Angsana New"/>
          <w:sz w:val="29"/>
          <w:szCs w:val="29"/>
          <w:cs/>
        </w:rPr>
        <w:t>และเงินปันผลรับจากเงินลงทุนสำหรับ</w:t>
      </w:r>
      <w:r w:rsidR="008F1011" w:rsidRPr="00904E4C">
        <w:rPr>
          <w:rFonts w:ascii="Angsana New" w:hAnsi="Angsana New" w:cs="Angsana New"/>
          <w:sz w:val="29"/>
          <w:szCs w:val="29"/>
          <w:cs/>
        </w:rPr>
        <w:t>งวดเก้า</w:t>
      </w:r>
      <w:r w:rsidRPr="00904E4C">
        <w:rPr>
          <w:rFonts w:ascii="Angsana New" w:hAnsi="Angsana New" w:cs="Angsana New"/>
          <w:sz w:val="29"/>
          <w:szCs w:val="29"/>
          <w:cs/>
        </w:rPr>
        <w:t xml:space="preserve">เดือนสิ้นสุดวันที่ </w:t>
      </w:r>
      <w:r w:rsidR="00BE0A4E" w:rsidRPr="00904E4C">
        <w:rPr>
          <w:rFonts w:ascii="Angsana New" w:hAnsi="Angsana New" w:cs="Angsana New"/>
          <w:sz w:val="30"/>
          <w:szCs w:val="30"/>
        </w:rPr>
        <w:t xml:space="preserve">30 </w:t>
      </w:r>
      <w:r w:rsidR="00E343FA" w:rsidRPr="00904E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04E4C">
        <w:rPr>
          <w:rFonts w:ascii="Angsana New" w:hAnsi="Angsana New" w:cs="Angsana New"/>
          <w:sz w:val="29"/>
          <w:szCs w:val="29"/>
          <w:cs/>
        </w:rPr>
        <w:t xml:space="preserve"> </w:t>
      </w:r>
      <w:r w:rsidR="00636869" w:rsidRPr="00904E4C">
        <w:rPr>
          <w:rFonts w:ascii="Angsana New" w:hAnsi="Angsana New" w:cs="Angsana New"/>
          <w:sz w:val="29"/>
          <w:szCs w:val="29"/>
        </w:rPr>
        <w:t>25</w:t>
      </w:r>
      <w:r w:rsidR="00881FEB" w:rsidRPr="00904E4C">
        <w:rPr>
          <w:rFonts w:ascii="Angsana New" w:hAnsi="Angsana New" w:cs="Angsana New"/>
          <w:sz w:val="29"/>
          <w:szCs w:val="29"/>
        </w:rPr>
        <w:t>62</w:t>
      </w:r>
      <w:r w:rsidR="00636869" w:rsidRPr="00904E4C">
        <w:rPr>
          <w:rFonts w:ascii="Angsana New" w:hAnsi="Angsana New" w:cs="Angsana New"/>
          <w:sz w:val="29"/>
          <w:szCs w:val="29"/>
        </w:rPr>
        <w:t xml:space="preserve"> </w:t>
      </w:r>
      <w:r w:rsidR="00636869" w:rsidRPr="00904E4C">
        <w:rPr>
          <w:rFonts w:ascii="Angsana New" w:hAnsi="Angsana New" w:cs="Angsana New"/>
          <w:sz w:val="29"/>
          <w:szCs w:val="29"/>
          <w:cs/>
        </w:rPr>
        <w:t xml:space="preserve">และ </w:t>
      </w:r>
      <w:r w:rsidR="005C2B83" w:rsidRPr="00904E4C">
        <w:rPr>
          <w:rFonts w:ascii="Angsana New" w:hAnsi="Angsana New" w:cs="Angsana New"/>
          <w:sz w:val="29"/>
          <w:szCs w:val="29"/>
        </w:rPr>
        <w:t>25</w:t>
      </w:r>
      <w:r w:rsidR="00881FEB" w:rsidRPr="00904E4C">
        <w:rPr>
          <w:rFonts w:ascii="Angsana New" w:hAnsi="Angsana New" w:cs="Angsana New"/>
          <w:sz w:val="29"/>
          <w:szCs w:val="29"/>
        </w:rPr>
        <w:t>61</w:t>
      </w:r>
      <w:r w:rsidR="00044B94" w:rsidRPr="00904E4C">
        <w:rPr>
          <w:rFonts w:ascii="Angsana New" w:hAnsi="Angsana New" w:cs="Angsana New"/>
          <w:sz w:val="29"/>
          <w:szCs w:val="29"/>
        </w:rPr>
        <w:t xml:space="preserve"> </w:t>
      </w:r>
      <w:r w:rsidRPr="00904E4C">
        <w:rPr>
          <w:rFonts w:ascii="Angsana New" w:hAnsi="Angsana New" w:cs="Angsana New"/>
          <w:sz w:val="29"/>
          <w:szCs w:val="29"/>
          <w:cs/>
        </w:rPr>
        <w:t>มีดังนี้</w:t>
      </w:r>
    </w:p>
    <w:tbl>
      <w:tblPr>
        <w:tblpPr w:leftFromText="180" w:rightFromText="180" w:vertAnchor="text" w:horzAnchor="margin" w:tblpY="363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80"/>
        <w:gridCol w:w="1350"/>
        <w:gridCol w:w="180"/>
        <w:gridCol w:w="1350"/>
        <w:gridCol w:w="180"/>
        <w:gridCol w:w="1350"/>
        <w:gridCol w:w="180"/>
        <w:gridCol w:w="1350"/>
        <w:gridCol w:w="180"/>
        <w:gridCol w:w="1350"/>
        <w:gridCol w:w="180"/>
        <w:gridCol w:w="1350"/>
        <w:gridCol w:w="180"/>
        <w:gridCol w:w="1440"/>
      </w:tblGrid>
      <w:tr w:rsidR="00F968FB" w:rsidRPr="00904E4C" w14:paraId="4D27929A" w14:textId="77777777" w:rsidTr="001054AC">
        <w:trPr>
          <w:cantSplit/>
          <w:trHeight w:val="389"/>
          <w:tblHeader/>
        </w:trPr>
        <w:tc>
          <w:tcPr>
            <w:tcW w:w="2790" w:type="dxa"/>
          </w:tcPr>
          <w:p w14:paraId="3476C55E" w14:textId="77777777" w:rsidR="00F968FB" w:rsidRPr="00904E4C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150" w:type="dxa"/>
            <w:gridSpan w:val="15"/>
          </w:tcPr>
          <w:p w14:paraId="4B7E73A6" w14:textId="77777777" w:rsidR="00F968FB" w:rsidRPr="00904E4C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F3771" w:rsidRPr="00904E4C" w14:paraId="644F0B40" w14:textId="77777777" w:rsidTr="001054AC">
        <w:trPr>
          <w:cantSplit/>
          <w:trHeight w:val="389"/>
          <w:tblHeader/>
        </w:trPr>
        <w:tc>
          <w:tcPr>
            <w:tcW w:w="2790" w:type="dxa"/>
            <w:vAlign w:val="bottom"/>
          </w:tcPr>
          <w:p w14:paraId="022FFBFC" w14:textId="77777777" w:rsidR="008F3771" w:rsidRPr="00904E4C" w:rsidRDefault="008F3771" w:rsidP="00F968FB">
            <w:pPr>
              <w:pStyle w:val="acctfourfigures"/>
              <w:tabs>
                <w:tab w:val="clear" w:pos="765"/>
              </w:tabs>
              <w:spacing w:line="240" w:lineRule="auto"/>
              <w:ind w:firstLine="5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880" w:type="dxa"/>
            <w:gridSpan w:val="3"/>
            <w:vAlign w:val="bottom"/>
          </w:tcPr>
          <w:p w14:paraId="05E2A474" w14:textId="77777777" w:rsidR="008F3771" w:rsidRPr="00904E4C" w:rsidRDefault="008F3771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62CBA891" w14:textId="77777777" w:rsidR="008F3771" w:rsidRPr="00904E4C" w:rsidRDefault="008F3771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3A0EBCE0" w14:textId="77777777" w:rsidR="008F3771" w:rsidRPr="00904E4C" w:rsidRDefault="008F3771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270B1BE" w14:textId="77777777" w:rsidR="008F3771" w:rsidRPr="00904E4C" w:rsidRDefault="008F3771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85FB419" w14:textId="77777777" w:rsidR="008F3771" w:rsidRPr="00904E4C" w:rsidRDefault="008F3771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A8CD00A" w14:textId="77777777" w:rsidR="008F3771" w:rsidRPr="00904E4C" w:rsidRDefault="008F3771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715E8DF" w14:textId="77777777" w:rsidR="008F3771" w:rsidRPr="00904E4C" w:rsidRDefault="008F3771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E9399AA" w14:textId="77777777" w:rsidR="008F3771" w:rsidRPr="00904E4C" w:rsidRDefault="008F3771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F7AE2E8" w14:textId="77777777" w:rsidR="008F3771" w:rsidRPr="00904E4C" w:rsidRDefault="008F3771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61A522CD" w14:textId="77777777" w:rsidR="008F3771" w:rsidRPr="00904E4C" w:rsidRDefault="008F3771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1734EC04" w14:textId="6FFEFF5A" w:rsidR="008F3771" w:rsidRPr="00904E4C" w:rsidRDefault="008F3771" w:rsidP="002906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งวดเก้าเดือนสิ้นสุดวันที่</w:t>
            </w:r>
          </w:p>
        </w:tc>
      </w:tr>
      <w:tr w:rsidR="008F3771" w:rsidRPr="00904E4C" w14:paraId="797F43F0" w14:textId="77777777" w:rsidTr="001054AC">
        <w:trPr>
          <w:cantSplit/>
          <w:trHeight w:val="389"/>
          <w:tblHeader/>
        </w:trPr>
        <w:tc>
          <w:tcPr>
            <w:tcW w:w="2790" w:type="dxa"/>
          </w:tcPr>
          <w:p w14:paraId="476F8020" w14:textId="77777777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751A0E88" w14:textId="76D77880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904E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  <w:r w:rsidR="001054AC"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03AC6F72" w14:textId="77777777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FB4C04" w14:textId="24FDA2F5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904E4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00A01F55" w14:textId="77777777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9C725E" w14:textId="15A8D708" w:rsidR="008F3771" w:rsidRPr="00904E4C" w:rsidRDefault="008F3771" w:rsidP="00E343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904E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  <w:r w:rsidR="001054AC"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45DC36F5" w14:textId="77777777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739DAD" w14:textId="51048648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904E4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="00C333C9"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1B749EB0" w14:textId="77777777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4E0991" w14:textId="7A0E0496" w:rsidR="008F3771" w:rsidRPr="00904E4C" w:rsidRDefault="008F3771" w:rsidP="00E343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904E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  <w:r w:rsidR="001054AC"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C333C9"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22D1E56E" w14:textId="77777777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668E21" w14:textId="7D287C45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904E4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="00C333C9"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7A676B6A" w14:textId="77777777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98DD9D" w14:textId="5044D748" w:rsidR="008F3771" w:rsidRPr="00904E4C" w:rsidRDefault="008F3771" w:rsidP="00E343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904E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  <w:r w:rsidR="001054AC"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C333C9"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317A8310" w14:textId="77777777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340A63" w14:textId="4398A0DB" w:rsidR="008F3771" w:rsidRPr="00904E4C" w:rsidRDefault="008F3771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904E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  <w:r w:rsidR="001054AC"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C333C9"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904E4C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F968FB" w:rsidRPr="00904E4C" w14:paraId="71B7EF39" w14:textId="77777777" w:rsidTr="001054AC">
        <w:trPr>
          <w:cantSplit/>
          <w:trHeight w:val="389"/>
          <w:tblHeader/>
        </w:trPr>
        <w:tc>
          <w:tcPr>
            <w:tcW w:w="2790" w:type="dxa"/>
          </w:tcPr>
          <w:p w14:paraId="225E556F" w14:textId="77777777" w:rsidR="00F968FB" w:rsidRPr="00904E4C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3"/>
          </w:tcPr>
          <w:p w14:paraId="180057EC" w14:textId="77777777" w:rsidR="00F968FB" w:rsidRPr="00904E4C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4E4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039AEFB" w14:textId="77777777" w:rsidR="00F968FB" w:rsidRPr="00904E4C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90" w:type="dxa"/>
            <w:gridSpan w:val="11"/>
          </w:tcPr>
          <w:p w14:paraId="1FFAC082" w14:textId="77777777" w:rsidR="00F968FB" w:rsidRPr="00904E4C" w:rsidRDefault="00F968FB" w:rsidP="00503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F3771" w:rsidRPr="00904E4C" w14:paraId="2EF90BBD" w14:textId="77777777" w:rsidTr="001054AC">
        <w:trPr>
          <w:cantSplit/>
          <w:trHeight w:val="389"/>
          <w:tblHeader/>
        </w:trPr>
        <w:tc>
          <w:tcPr>
            <w:tcW w:w="2790" w:type="dxa"/>
          </w:tcPr>
          <w:p w14:paraId="38616028" w14:textId="77777777" w:rsidR="008F3771" w:rsidRPr="00904E4C" w:rsidRDefault="008F3771" w:rsidP="00DC18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 โคแอน จำกัด</w:t>
            </w:r>
          </w:p>
        </w:tc>
        <w:tc>
          <w:tcPr>
            <w:tcW w:w="1350" w:type="dxa"/>
            <w:vAlign w:val="bottom"/>
          </w:tcPr>
          <w:p w14:paraId="0AB2C184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6B69669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B4E920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28604632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71B047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74844B89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52CC5F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0D7706E5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504361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51,100</w:t>
            </w:r>
          </w:p>
        </w:tc>
        <w:tc>
          <w:tcPr>
            <w:tcW w:w="180" w:type="dxa"/>
            <w:vAlign w:val="bottom"/>
          </w:tcPr>
          <w:p w14:paraId="64359EF4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1FD1C0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51,100</w:t>
            </w:r>
          </w:p>
        </w:tc>
        <w:tc>
          <w:tcPr>
            <w:tcW w:w="180" w:type="dxa"/>
            <w:vAlign w:val="bottom"/>
          </w:tcPr>
          <w:p w14:paraId="77BEAE27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20A1D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1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bidi="th-TH"/>
              </w:rPr>
              <w:t>18,000</w:t>
            </w:r>
          </w:p>
        </w:tc>
        <w:tc>
          <w:tcPr>
            <w:tcW w:w="180" w:type="dxa"/>
            <w:vAlign w:val="bottom"/>
          </w:tcPr>
          <w:p w14:paraId="19FABECC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765DCB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04E4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F3771" w:rsidRPr="00904E4C" w14:paraId="51274E72" w14:textId="77777777" w:rsidTr="001054AC">
        <w:trPr>
          <w:cantSplit/>
          <w:trHeight w:val="70"/>
          <w:tblHeader/>
        </w:trPr>
        <w:tc>
          <w:tcPr>
            <w:tcW w:w="2790" w:type="dxa"/>
          </w:tcPr>
          <w:p w14:paraId="23442715" w14:textId="77777777" w:rsidR="008F3771" w:rsidRPr="00904E4C" w:rsidRDefault="008F3771" w:rsidP="00DC18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089C06CE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BDCCD3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679923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6AAF6E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D8CF06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8AFEA2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B576FFB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6FD5F0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16F2549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51,100</w:t>
            </w:r>
          </w:p>
        </w:tc>
        <w:tc>
          <w:tcPr>
            <w:tcW w:w="180" w:type="dxa"/>
            <w:vAlign w:val="bottom"/>
          </w:tcPr>
          <w:p w14:paraId="4FF65E33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8ADF5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51,100</w:t>
            </w:r>
          </w:p>
        </w:tc>
        <w:tc>
          <w:tcPr>
            <w:tcW w:w="180" w:type="dxa"/>
            <w:vAlign w:val="bottom"/>
          </w:tcPr>
          <w:p w14:paraId="4B866B44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235FF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1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18,000</w:t>
            </w:r>
          </w:p>
        </w:tc>
        <w:tc>
          <w:tcPr>
            <w:tcW w:w="180" w:type="dxa"/>
            <w:vAlign w:val="bottom"/>
          </w:tcPr>
          <w:p w14:paraId="2A8E3587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8573B" w14:textId="77777777" w:rsidR="008F3771" w:rsidRPr="00904E4C" w:rsidRDefault="008F3771" w:rsidP="00430490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95DF9F4" w14:textId="77777777" w:rsidR="00CB4C89" w:rsidRPr="00904E4C" w:rsidRDefault="00CB4C8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5331CAA" w14:textId="015D74FF" w:rsidR="007E0F8E" w:rsidRPr="00904E4C" w:rsidRDefault="009A33A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7E0F8E" w:rsidRPr="00904E4C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="00F968FB" w:rsidRPr="00904E4C">
        <w:rPr>
          <w:rFonts w:ascii="Angsana New" w:hAnsi="Angsana New" w:cs="Angsana New" w:hint="cs"/>
          <w:sz w:val="30"/>
          <w:szCs w:val="30"/>
          <w:cs/>
        </w:rPr>
        <w:t xml:space="preserve"> โดยมีลักษณะธุรกิจเพื่อการ</w:t>
      </w:r>
      <w:r w:rsidR="007E0F8E" w:rsidRPr="00904E4C">
        <w:rPr>
          <w:rFonts w:ascii="Angsana New" w:hAnsi="Angsana New" w:cs="Angsana New"/>
          <w:sz w:val="30"/>
          <w:szCs w:val="30"/>
          <w:cs/>
        </w:rPr>
        <w:t>นำเข้า</w:t>
      </w:r>
      <w:r w:rsidR="007E0F8E" w:rsidRPr="00904E4C">
        <w:rPr>
          <w:rFonts w:ascii="Angsana New" w:hAnsi="Angsana New" w:cs="Angsana New"/>
          <w:sz w:val="30"/>
          <w:szCs w:val="30"/>
        </w:rPr>
        <w:t xml:space="preserve"> </w:t>
      </w:r>
      <w:r w:rsidR="007E0F8E" w:rsidRPr="00904E4C">
        <w:rPr>
          <w:rFonts w:ascii="Angsana New" w:hAnsi="Angsana New" w:cs="Angsana New"/>
          <w:sz w:val="30"/>
          <w:szCs w:val="30"/>
          <w:cs/>
        </w:rPr>
        <w:t>ซื้อ</w:t>
      </w:r>
      <w:r w:rsidR="007E0F8E" w:rsidRPr="00904E4C">
        <w:rPr>
          <w:rFonts w:ascii="Angsana New" w:hAnsi="Angsana New" w:cs="Angsana New"/>
          <w:sz w:val="30"/>
          <w:szCs w:val="30"/>
        </w:rPr>
        <w:t xml:space="preserve"> </w:t>
      </w:r>
      <w:r w:rsidR="007E0F8E" w:rsidRPr="00904E4C">
        <w:rPr>
          <w:rFonts w:ascii="Angsana New" w:hAnsi="Angsana New" w:cs="Angsana New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Pr="00904E4C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30"/>
          <w:szCs w:val="30"/>
        </w:rPr>
      </w:pPr>
    </w:p>
    <w:p w14:paraId="2D17E34A" w14:textId="77777777" w:rsidR="007C022C" w:rsidRPr="00904E4C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30"/>
          <w:szCs w:val="30"/>
        </w:rPr>
      </w:pPr>
    </w:p>
    <w:p w14:paraId="087761E2" w14:textId="77777777" w:rsidR="00976523" w:rsidRPr="00904E4C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6F2BFF7" w14:textId="4C4097A2" w:rsidR="00976523" w:rsidRPr="00904E4C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29"/>
          <w:szCs w:val="29"/>
          <w:cs/>
        </w:rPr>
        <w:sectPr w:rsidR="00976523" w:rsidRPr="00904E4C" w:rsidSect="007C022C">
          <w:footerReference w:type="default" r:id="rId13"/>
          <w:pgSz w:w="16834" w:h="11909" w:orient="landscape" w:code="9"/>
          <w:pgMar w:top="691" w:right="1152" w:bottom="360" w:left="1152" w:header="720" w:footer="720" w:gutter="0"/>
          <w:cols w:space="708"/>
          <w:titlePg/>
          <w:docGrid w:linePitch="360"/>
        </w:sectPr>
      </w:pPr>
    </w:p>
    <w:p w14:paraId="09BB4EA9" w14:textId="77777777" w:rsidR="00D61673" w:rsidRPr="00904E4C" w:rsidRDefault="00AC6F0A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904E4C">
        <w:rPr>
          <w:rFonts w:ascii="Angsana New" w:hAnsi="Angsana New"/>
          <w:sz w:val="30"/>
          <w:szCs w:val="30"/>
          <w:u w:val="none"/>
          <w:lang w:val="en-US"/>
        </w:rPr>
        <w:lastRenderedPageBreak/>
        <w:t>8</w:t>
      </w:r>
      <w:r w:rsidR="00B036A2" w:rsidRPr="00904E4C">
        <w:rPr>
          <w:rFonts w:ascii="Angsana New" w:hAnsi="Angsana New"/>
          <w:sz w:val="30"/>
          <w:szCs w:val="30"/>
          <w:u w:val="none"/>
        </w:rPr>
        <w:tab/>
      </w:r>
      <w:r w:rsidR="004B36E8" w:rsidRPr="00904E4C">
        <w:rPr>
          <w:rFonts w:ascii="Angsana New" w:hAnsi="Angsana New" w:hint="cs"/>
          <w:sz w:val="30"/>
          <w:szCs w:val="30"/>
          <w:u w:val="none"/>
          <w:cs/>
        </w:rPr>
        <w:t>ส่วนปรับปรุงอาคารเช่าและอุปกรณ์</w:t>
      </w:r>
      <w:r w:rsidR="004B36E8" w:rsidRPr="00904E4C">
        <w:rPr>
          <w:rFonts w:ascii="Angsana New" w:hAnsi="Angsana New"/>
          <w:sz w:val="30"/>
          <w:szCs w:val="30"/>
          <w:u w:val="none"/>
          <w:cs/>
        </w:rPr>
        <w:t xml:space="preserve">  </w:t>
      </w:r>
    </w:p>
    <w:p w14:paraId="71C55A65" w14:textId="77777777" w:rsidR="004B36E8" w:rsidRPr="00904E4C" w:rsidRDefault="004B36E8" w:rsidP="004B36E8">
      <w:pPr>
        <w:rPr>
          <w:cs/>
          <w:lang w:eastAsia="x-none"/>
        </w:rPr>
      </w:pPr>
    </w:p>
    <w:p w14:paraId="3B29CCF4" w14:textId="1A90FCF0" w:rsidR="004B36E8" w:rsidRPr="00904E4C" w:rsidRDefault="004B36E8" w:rsidP="004B3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904E4C">
        <w:rPr>
          <w:rFonts w:ascii="Angsana New" w:hAnsi="Angsana New"/>
          <w:b/>
          <w:sz w:val="30"/>
          <w:szCs w:val="30"/>
          <w:cs/>
        </w:rPr>
        <w:t>ก</w:t>
      </w:r>
      <w:r w:rsidRPr="00904E4C">
        <w:rPr>
          <w:rFonts w:ascii="Angsana New" w:hAnsi="Angsana New"/>
          <w:sz w:val="30"/>
          <w:szCs w:val="30"/>
          <w:cs/>
        </w:rPr>
        <w:t>ารซื้อ จำหน่าย และโอน</w:t>
      </w:r>
      <w:r w:rsidRPr="00904E4C">
        <w:rPr>
          <w:rFonts w:ascii="Angsana New" w:hAnsi="Angsana New" w:hint="cs"/>
          <w:sz w:val="30"/>
          <w:szCs w:val="30"/>
          <w:cs/>
          <w:lang w:val="en-US"/>
        </w:rPr>
        <w:t>ส่วนปรับปรุงอาคารเช่าและ</w:t>
      </w:r>
      <w:r w:rsidRPr="00904E4C">
        <w:rPr>
          <w:rFonts w:ascii="Angsana New" w:hAnsi="Angsana New"/>
          <w:sz w:val="30"/>
          <w:szCs w:val="30"/>
          <w:cs/>
        </w:rPr>
        <w:t>อุปกรณ์</w:t>
      </w:r>
      <w:r w:rsidRPr="00904E4C">
        <w:rPr>
          <w:rFonts w:ascii="Angsana New" w:hAnsi="Angsana New"/>
          <w:sz w:val="30"/>
          <w:szCs w:val="30"/>
          <w:lang w:val="en-US"/>
        </w:rPr>
        <w:t xml:space="preserve"> </w:t>
      </w:r>
      <w:r w:rsidRPr="00904E4C">
        <w:rPr>
          <w:rFonts w:ascii="Angsana New" w:hAnsi="Angsana New"/>
          <w:sz w:val="30"/>
          <w:szCs w:val="30"/>
          <w:cs/>
        </w:rPr>
        <w:t>ระหว่าง</w:t>
      </w:r>
      <w:r w:rsidR="008F1011" w:rsidRPr="00904E4C">
        <w:rPr>
          <w:rFonts w:ascii="Angsana New" w:hAnsi="Angsana New"/>
          <w:sz w:val="30"/>
          <w:szCs w:val="30"/>
          <w:cs/>
        </w:rPr>
        <w:t>งวดเก้า</w:t>
      </w:r>
      <w:r w:rsidRPr="00904E4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64BF2" w:rsidRPr="00904E4C">
        <w:rPr>
          <w:rFonts w:ascii="Angsana New" w:hAnsi="Angsana New"/>
          <w:sz w:val="30"/>
          <w:szCs w:val="30"/>
        </w:rPr>
        <w:t xml:space="preserve">30 </w:t>
      </w:r>
      <w:r w:rsidR="005E703A" w:rsidRPr="00904E4C">
        <w:rPr>
          <w:rFonts w:ascii="Angsana New" w:hAnsi="Angsana New" w:hint="cs"/>
          <w:sz w:val="30"/>
          <w:szCs w:val="30"/>
          <w:cs/>
        </w:rPr>
        <w:t>กันยายน</w:t>
      </w:r>
      <w:r w:rsidR="00464BF2" w:rsidRPr="00904E4C">
        <w:rPr>
          <w:rFonts w:ascii="Angsana New" w:hAnsi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/>
          <w:sz w:val="30"/>
          <w:szCs w:val="30"/>
          <w:cs/>
        </w:rPr>
        <w:t>25</w:t>
      </w:r>
      <w:r w:rsidRPr="00904E4C">
        <w:rPr>
          <w:rFonts w:ascii="Angsana New" w:hAnsi="Angsana New"/>
          <w:sz w:val="30"/>
          <w:szCs w:val="30"/>
          <w:lang w:val="en-US"/>
        </w:rPr>
        <w:t xml:space="preserve">62 </w:t>
      </w:r>
      <w:r w:rsidRPr="00904E4C">
        <w:rPr>
          <w:rFonts w:ascii="Angsana New" w:hAnsi="Angsana New"/>
          <w:sz w:val="30"/>
          <w:szCs w:val="30"/>
          <w:cs/>
        </w:rPr>
        <w:t>มีดังนี้</w:t>
      </w:r>
    </w:p>
    <w:p w14:paraId="4DA874A5" w14:textId="77777777" w:rsidR="004B36E8" w:rsidRPr="00904E4C" w:rsidRDefault="004B36E8" w:rsidP="004B3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2"/>
        <w:gridCol w:w="1077"/>
        <w:gridCol w:w="279"/>
        <w:gridCol w:w="1022"/>
        <w:gridCol w:w="270"/>
        <w:gridCol w:w="1303"/>
        <w:gridCol w:w="248"/>
        <w:gridCol w:w="1076"/>
      </w:tblGrid>
      <w:tr w:rsidR="0033196C" w:rsidRPr="00904E4C" w14:paraId="0DF663BF" w14:textId="77777777" w:rsidTr="0033196C">
        <w:trPr>
          <w:tblHeader/>
        </w:trPr>
        <w:tc>
          <w:tcPr>
            <w:tcW w:w="2187" w:type="pct"/>
          </w:tcPr>
          <w:p w14:paraId="528FCD22" w14:textId="1EECED07" w:rsidR="0033196C" w:rsidRPr="00904E4C" w:rsidRDefault="0033196C" w:rsidP="00BA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68" w:type="pct"/>
            <w:gridSpan w:val="3"/>
          </w:tcPr>
          <w:p w14:paraId="488A25A3" w14:textId="77777777" w:rsidR="0033196C" w:rsidRPr="00904E4C" w:rsidRDefault="0033196C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904E4C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4" w:type="pct"/>
          </w:tcPr>
          <w:p w14:paraId="76D2BF3E" w14:textId="77777777" w:rsidR="0033196C" w:rsidRPr="00904E4C" w:rsidRDefault="0033196C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1" w:type="pct"/>
            <w:gridSpan w:val="3"/>
          </w:tcPr>
          <w:p w14:paraId="71BD8078" w14:textId="502DE2AD" w:rsidR="0033196C" w:rsidRPr="00904E4C" w:rsidRDefault="00830657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B36E8" w:rsidRPr="00904E4C" w14:paraId="4D998619" w14:textId="77777777" w:rsidTr="0033196C">
        <w:trPr>
          <w:tblHeader/>
        </w:trPr>
        <w:tc>
          <w:tcPr>
            <w:tcW w:w="2187" w:type="pct"/>
          </w:tcPr>
          <w:p w14:paraId="6A3E7366" w14:textId="77777777" w:rsidR="004B36E8" w:rsidRPr="00904E4C" w:rsidRDefault="004B36E8" w:rsidP="00BA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8DDF522" w14:textId="77777777" w:rsidR="004B36E8" w:rsidRPr="00904E4C" w:rsidRDefault="004B36E8" w:rsidP="00BA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6120B77" w14:textId="77777777" w:rsidR="004B36E8" w:rsidRPr="00904E4C" w:rsidRDefault="004B36E8" w:rsidP="00BA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D4EC6A6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</w:p>
          <w:p w14:paraId="42278FDE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</w:p>
          <w:p w14:paraId="02C70F05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2997DE5A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904E4C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t xml:space="preserve"> - </w:t>
            </w:r>
            <w:r w:rsidRPr="00904E4C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9" w:type="pct"/>
          </w:tcPr>
          <w:p w14:paraId="4239EAA1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42EAFB5A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BB995DE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29B74E40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5" w:type="pct"/>
          </w:tcPr>
          <w:p w14:paraId="7841B69A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</w:p>
          <w:p w14:paraId="0C072B7C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</w:p>
          <w:p w14:paraId="0A1BD924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965EA2E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904E4C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904E4C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904E4C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32" w:type="pct"/>
          </w:tcPr>
          <w:p w14:paraId="05D5D815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7CF4A48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6661B63F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4B36E8" w:rsidRPr="00904E4C" w14:paraId="4A2666B8" w14:textId="77777777" w:rsidTr="0033196C">
        <w:trPr>
          <w:tblHeader/>
        </w:trPr>
        <w:tc>
          <w:tcPr>
            <w:tcW w:w="2187" w:type="pct"/>
          </w:tcPr>
          <w:p w14:paraId="15BA468D" w14:textId="77777777" w:rsidR="004B36E8" w:rsidRPr="00904E4C" w:rsidRDefault="004B36E8" w:rsidP="00BA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26313E0E" w14:textId="77777777" w:rsidR="004B36E8" w:rsidRPr="00904E4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30657" w:rsidRPr="00904E4C" w14:paraId="5A0000DF" w14:textId="77777777" w:rsidTr="0033196C">
        <w:trPr>
          <w:tblHeader/>
        </w:trPr>
        <w:tc>
          <w:tcPr>
            <w:tcW w:w="2187" w:type="pct"/>
          </w:tcPr>
          <w:p w14:paraId="3E3F6D32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574" w:type="pct"/>
          </w:tcPr>
          <w:p w14:paraId="224CF487" w14:textId="38E8F144" w:rsidR="00830657" w:rsidRPr="00904E4C" w:rsidRDefault="00195E4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19,620</w:t>
            </w:r>
          </w:p>
        </w:tc>
        <w:tc>
          <w:tcPr>
            <w:tcW w:w="149" w:type="pct"/>
          </w:tcPr>
          <w:p w14:paraId="7D4D9EF4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25D7F486" w14:textId="08B39B6F" w:rsidR="00830657" w:rsidRPr="00904E4C" w:rsidRDefault="00846021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95E47" w:rsidRPr="00904E4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E4968" w:rsidRPr="00904E4C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  <w:tc>
          <w:tcPr>
            <w:tcW w:w="144" w:type="pct"/>
          </w:tcPr>
          <w:p w14:paraId="68CC7226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5" w:type="pct"/>
          </w:tcPr>
          <w:p w14:paraId="064401DC" w14:textId="5B109A03" w:rsidR="00830657" w:rsidRPr="00904E4C" w:rsidRDefault="007164D9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17704E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7704E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291</w:t>
            </w:r>
          </w:p>
        </w:tc>
        <w:tc>
          <w:tcPr>
            <w:tcW w:w="132" w:type="pct"/>
          </w:tcPr>
          <w:p w14:paraId="7A081788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37BA89B" w14:textId="649B6EB6" w:rsidR="00830657" w:rsidRPr="00904E4C" w:rsidRDefault="002E4968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7704E" w:rsidRPr="00904E4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7704E" w:rsidRPr="00904E4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830657" w:rsidRPr="00904E4C" w14:paraId="03219D6D" w14:textId="77777777" w:rsidTr="0033196C">
        <w:trPr>
          <w:tblHeader/>
        </w:trPr>
        <w:tc>
          <w:tcPr>
            <w:tcW w:w="2187" w:type="pct"/>
          </w:tcPr>
          <w:p w14:paraId="4D2E5E8D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6EE2483" w14:textId="57EA015F" w:rsidR="00830657" w:rsidRPr="00904E4C" w:rsidRDefault="00195E4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13,497</w:t>
            </w:r>
          </w:p>
        </w:tc>
        <w:tc>
          <w:tcPr>
            <w:tcW w:w="149" w:type="pct"/>
          </w:tcPr>
          <w:p w14:paraId="78FB6E88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0CC5968" w14:textId="55042E11" w:rsidR="00830657" w:rsidRPr="00904E4C" w:rsidRDefault="00195E4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13,869</w:t>
            </w:r>
          </w:p>
        </w:tc>
        <w:tc>
          <w:tcPr>
            <w:tcW w:w="144" w:type="pct"/>
          </w:tcPr>
          <w:p w14:paraId="1A8ECA51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72F44F9A" w14:textId="535B7BAE" w:rsidR="00830657" w:rsidRPr="00904E4C" w:rsidRDefault="0017704E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13,447</w:t>
            </w:r>
          </w:p>
        </w:tc>
        <w:tc>
          <w:tcPr>
            <w:tcW w:w="132" w:type="pct"/>
          </w:tcPr>
          <w:p w14:paraId="219EC068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2481A30" w14:textId="19CC899E" w:rsidR="00830657" w:rsidRPr="00904E4C" w:rsidRDefault="0017704E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13,869</w:t>
            </w:r>
          </w:p>
        </w:tc>
      </w:tr>
      <w:tr w:rsidR="00830657" w:rsidRPr="00904E4C" w14:paraId="6F5FBFB6" w14:textId="77777777" w:rsidTr="0033196C">
        <w:trPr>
          <w:tblHeader/>
        </w:trPr>
        <w:tc>
          <w:tcPr>
            <w:tcW w:w="2187" w:type="pct"/>
          </w:tcPr>
          <w:p w14:paraId="3BA106FC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B95C7B8" w14:textId="57C0DAEA" w:rsidR="00830657" w:rsidRPr="00904E4C" w:rsidRDefault="00195E4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33,117</w:t>
            </w:r>
          </w:p>
        </w:tc>
        <w:tc>
          <w:tcPr>
            <w:tcW w:w="149" w:type="pct"/>
          </w:tcPr>
          <w:p w14:paraId="2C1BA3FA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3B6E8842" w14:textId="09762896" w:rsidR="00830657" w:rsidRPr="00904E4C" w:rsidRDefault="002E4968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195E47"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354</w:t>
            </w:r>
          </w:p>
        </w:tc>
        <w:tc>
          <w:tcPr>
            <w:tcW w:w="144" w:type="pct"/>
          </w:tcPr>
          <w:p w14:paraId="1A6E2F09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14:paraId="100F24B2" w14:textId="6BEB2E13" w:rsidR="00830657" w:rsidRPr="00904E4C" w:rsidRDefault="0017704E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31,738</w:t>
            </w:r>
          </w:p>
        </w:tc>
        <w:tc>
          <w:tcPr>
            <w:tcW w:w="132" w:type="pct"/>
          </w:tcPr>
          <w:p w14:paraId="2FFF6B86" w14:textId="77777777" w:rsidR="00830657" w:rsidRPr="00904E4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4CCC99F" w14:textId="583DA4D7" w:rsidR="00830657" w:rsidRPr="00904E4C" w:rsidRDefault="002E4968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17704E"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</w:t>
            </w:r>
          </w:p>
        </w:tc>
      </w:tr>
    </w:tbl>
    <w:p w14:paraId="22FBEB5C" w14:textId="77777777" w:rsidR="005E703A" w:rsidRPr="00904E4C" w:rsidRDefault="005E703A" w:rsidP="007049DF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rPr>
          <w:rFonts w:ascii="Angsana New" w:hAnsi="Angsana New"/>
          <w:sz w:val="30"/>
          <w:szCs w:val="30"/>
          <w:u w:val="none"/>
        </w:rPr>
      </w:pPr>
    </w:p>
    <w:p w14:paraId="789F226D" w14:textId="589238D1" w:rsidR="00B13C51" w:rsidRPr="00904E4C" w:rsidRDefault="00D33805" w:rsidP="007049DF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rPr>
          <w:rFonts w:ascii="Angsana New" w:hAnsi="Angsana New"/>
          <w:sz w:val="30"/>
          <w:szCs w:val="30"/>
          <w:u w:val="none"/>
          <w:lang w:val="en-US"/>
        </w:rPr>
      </w:pPr>
      <w:r w:rsidRPr="00904E4C">
        <w:rPr>
          <w:rFonts w:ascii="Angsana New" w:hAnsi="Angsana New"/>
          <w:sz w:val="30"/>
          <w:szCs w:val="30"/>
          <w:u w:val="none"/>
          <w:lang w:val="en-US"/>
        </w:rPr>
        <w:t>9</w:t>
      </w:r>
      <w:r w:rsidR="007049DF" w:rsidRPr="00904E4C">
        <w:rPr>
          <w:rFonts w:ascii="Angsana New" w:hAnsi="Angsana New"/>
          <w:sz w:val="30"/>
          <w:szCs w:val="30"/>
          <w:u w:val="none"/>
          <w:cs/>
        </w:rPr>
        <w:tab/>
      </w:r>
      <w:r w:rsidR="007049DF" w:rsidRPr="00904E4C"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ประมาณการหนี้สินสำหรับผลประโยชน์พนักงาน</w:t>
      </w:r>
    </w:p>
    <w:p w14:paraId="0BF89FB2" w14:textId="77777777" w:rsidR="007D5BAA" w:rsidRPr="00904E4C" w:rsidRDefault="007D5BAA" w:rsidP="007D5BAA">
      <w:pPr>
        <w:rPr>
          <w:rFonts w:cs="Cordia New"/>
          <w:lang w:eastAsia="x-none"/>
        </w:rPr>
      </w:pPr>
    </w:p>
    <w:p w14:paraId="5C1318F3" w14:textId="6855092C" w:rsidR="00B104F6" w:rsidRPr="00904E4C" w:rsidRDefault="007D5BAA" w:rsidP="00B104F6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firstLine="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เมื่อวันที่</w:t>
      </w:r>
      <w:r w:rsidRPr="00904E4C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5 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เมษายน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rtl/>
          <w:cs/>
        </w:rPr>
        <w:t xml:space="preserve"> </w:t>
      </w:r>
      <w:r w:rsidRPr="00904E4C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2562 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904E4C">
        <w:rPr>
          <w:rFonts w:ascii="Angsana New" w:hAnsi="Angsana New"/>
          <w:b w:val="0"/>
          <w:bCs w:val="0"/>
          <w:sz w:val="30"/>
          <w:szCs w:val="30"/>
          <w:u w:val="none"/>
        </w:rPr>
        <w:t>20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904E4C">
        <w:rPr>
          <w:rFonts w:ascii="Angsana New" w:hAnsi="Angsana New"/>
          <w:b w:val="0"/>
          <w:bCs w:val="0"/>
          <w:sz w:val="30"/>
          <w:szCs w:val="30"/>
          <w:u w:val="none"/>
        </w:rPr>
        <w:t>400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วัน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rtl/>
          <w:cs/>
        </w:rPr>
        <w:t xml:space="preserve"> 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กลุ่มบริษัท</w:t>
      </w:r>
      <w:r w:rsidR="002906BE"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จึง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 </w:t>
      </w:r>
      <w:r w:rsidRPr="00904E4C">
        <w:rPr>
          <w:rFonts w:ascii="Angsana New" w:hAnsi="Angsana New"/>
          <w:b w:val="0"/>
          <w:bCs w:val="0"/>
          <w:sz w:val="30"/>
          <w:szCs w:val="30"/>
          <w:u w:val="none"/>
        </w:rPr>
        <w:t>2562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2906BE"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จาก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การแก้ไขโครงการดังกล่าวทำให้กลุ่มบริษัทรับรู้ประมาณการหนี้สินผลประโยชน์เมื่อเกษียณอายุ</w:t>
      </w:r>
      <w:r w:rsidR="001771DA" w:rsidRPr="00904E4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2906BE"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ณวันที่ </w:t>
      </w:r>
      <w:r w:rsidR="002906BE" w:rsidRPr="00904E4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30 </w:t>
      </w:r>
      <w:r w:rsidR="005E703A"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กันยายน</w:t>
      </w:r>
      <w:r w:rsidR="002906BE"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="002906BE" w:rsidRPr="00904E4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2562 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และต้นทุนบริการในอดีตเพิ่มขึ้น</w:t>
      </w:r>
      <w:r w:rsidR="002906BE"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สำหรับงวด</w:t>
      </w:r>
      <w:r w:rsidR="005E703A"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เก้า</w:t>
      </w:r>
      <w:r w:rsidR="002906BE"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เดือนสิ้นสุดวันเดียวกัน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ในงบการเงินรวมและงบการเงินเฉพาะกิจการจำนวน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rtl/>
          <w:cs/>
        </w:rPr>
        <w:t xml:space="preserve"> </w:t>
      </w:r>
      <w:r w:rsidR="00725B26" w:rsidRPr="00904E4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  <w:r w:rsidR="00D24482" w:rsidRPr="00904E4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.</w:t>
      </w:r>
      <w:r w:rsidR="00F6416A" w:rsidRPr="00904E4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62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rtl/>
          <w:cs/>
        </w:rPr>
        <w:t xml:space="preserve"> 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ล้านบาท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rtl/>
          <w:cs/>
        </w:rPr>
        <w:t xml:space="preserve"> 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และ </w:t>
      </w:r>
      <w:r w:rsidR="00725B26" w:rsidRPr="00904E4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  <w:r w:rsidR="00D24482" w:rsidRPr="00904E4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.</w:t>
      </w:r>
      <w:r w:rsidR="00F6416A" w:rsidRPr="00904E4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18</w:t>
      </w:r>
      <w:r w:rsidRPr="00904E4C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Pr="00904E4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ล้านบาท ตามลำดับ</w:t>
      </w:r>
    </w:p>
    <w:p w14:paraId="18407703" w14:textId="76085D98" w:rsidR="005E703A" w:rsidRPr="00904E4C" w:rsidRDefault="002949AA" w:rsidP="005E703A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firstLine="0"/>
        <w:jc w:val="thaiDistribute"/>
        <w:rPr>
          <w:rFonts w:cstheme="minorBidi"/>
        </w:rPr>
      </w:pPr>
      <w:r w:rsidRPr="00904E4C">
        <w:rPr>
          <w:rFonts w:ascii="Angsana New" w:hAnsi="Angsana New"/>
          <w:sz w:val="30"/>
          <w:szCs w:val="30"/>
          <w:u w:val="none"/>
        </w:rPr>
        <w:br/>
      </w:r>
    </w:p>
    <w:p w14:paraId="39FB7CCA" w14:textId="77777777" w:rsidR="005E703A" w:rsidRPr="00904E4C" w:rsidRDefault="005E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b/>
          <w:bCs/>
          <w:u w:val="single"/>
          <w:lang w:val="x-none" w:eastAsia="x-none"/>
        </w:rPr>
      </w:pPr>
      <w:r w:rsidRPr="00904E4C">
        <w:rPr>
          <w:rFonts w:cstheme="minorBidi"/>
        </w:rPr>
        <w:br w:type="page"/>
      </w:r>
    </w:p>
    <w:p w14:paraId="502510E8" w14:textId="317A4C73" w:rsidR="00B036A2" w:rsidRPr="00904E4C" w:rsidRDefault="00B11EC4" w:rsidP="008927A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rPr>
          <w:rFonts w:ascii="Angsana New" w:hAnsi="Angsana New"/>
          <w:sz w:val="30"/>
          <w:szCs w:val="30"/>
          <w:u w:val="none"/>
        </w:rPr>
      </w:pPr>
      <w:r w:rsidRPr="00904E4C">
        <w:rPr>
          <w:rFonts w:ascii="Angsana New" w:hAnsi="Angsana New"/>
          <w:sz w:val="30"/>
          <w:szCs w:val="30"/>
          <w:u w:val="none"/>
          <w:cs/>
        </w:rPr>
        <w:lastRenderedPageBreak/>
        <w:t>1</w:t>
      </w:r>
      <w:r w:rsidR="00D51699" w:rsidRPr="00904E4C">
        <w:rPr>
          <w:rFonts w:ascii="Angsana New" w:hAnsi="Angsana New"/>
          <w:sz w:val="30"/>
          <w:szCs w:val="30"/>
          <w:u w:val="none"/>
          <w:lang w:val="en-US"/>
        </w:rPr>
        <w:t>0</w:t>
      </w:r>
      <w:r w:rsidR="00B036A2" w:rsidRPr="00904E4C">
        <w:rPr>
          <w:rFonts w:ascii="Angsana New" w:hAnsi="Angsana New"/>
          <w:sz w:val="30"/>
          <w:szCs w:val="30"/>
          <w:u w:val="none"/>
          <w:cs/>
        </w:rPr>
        <w:tab/>
        <w:t xml:space="preserve">ทุนเรือนหุ้น  </w:t>
      </w:r>
    </w:p>
    <w:p w14:paraId="0BFF235F" w14:textId="77777777" w:rsidR="00BC4EA8" w:rsidRPr="00904E4C" w:rsidRDefault="00BC4EA8" w:rsidP="00BC4EA8">
      <w:pPr>
        <w:rPr>
          <w:cs/>
          <w:lang w:val="x-none" w:eastAsia="x-none"/>
        </w:rPr>
      </w:pPr>
    </w:p>
    <w:tbl>
      <w:tblPr>
        <w:tblW w:w="9406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34"/>
        <w:gridCol w:w="899"/>
        <w:gridCol w:w="899"/>
        <w:gridCol w:w="265"/>
        <w:gridCol w:w="1003"/>
        <w:gridCol w:w="265"/>
        <w:gridCol w:w="911"/>
        <w:gridCol w:w="265"/>
        <w:gridCol w:w="965"/>
      </w:tblGrid>
      <w:tr w:rsidR="008F58E6" w:rsidRPr="00904E4C" w14:paraId="213079C4" w14:textId="77777777" w:rsidTr="00CF3AE4">
        <w:tc>
          <w:tcPr>
            <w:tcW w:w="2091" w:type="pct"/>
          </w:tcPr>
          <w:p w14:paraId="39066222" w14:textId="77777777" w:rsidR="008F58E6" w:rsidRPr="00904E4C" w:rsidRDefault="008F58E6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" w:type="pct"/>
            <w:vAlign w:val="bottom"/>
          </w:tcPr>
          <w:p w14:paraId="44EF81A0" w14:textId="77777777" w:rsidR="008F58E6" w:rsidRPr="00904E4C" w:rsidRDefault="008F58E6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pct"/>
            <w:gridSpan w:val="7"/>
            <w:vAlign w:val="center"/>
          </w:tcPr>
          <w:p w14:paraId="334CB7B5" w14:textId="77777777" w:rsidR="008F58E6" w:rsidRPr="00904E4C" w:rsidRDefault="008F58E6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="004B2086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/</w:t>
            </w:r>
            <w:r w:rsidR="004B2086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25F22" w:rsidRPr="00904E4C" w14:paraId="27D9B5C0" w14:textId="77777777" w:rsidTr="00CF3AE4">
        <w:tc>
          <w:tcPr>
            <w:tcW w:w="2091" w:type="pct"/>
          </w:tcPr>
          <w:p w14:paraId="5BBC13F7" w14:textId="77777777" w:rsidR="00C25F22" w:rsidRPr="00904E4C" w:rsidRDefault="00C25F22" w:rsidP="00C2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" w:type="pct"/>
            <w:vAlign w:val="bottom"/>
          </w:tcPr>
          <w:p w14:paraId="5956DAAC" w14:textId="77777777" w:rsidR="00C25F22" w:rsidRPr="00904E4C" w:rsidRDefault="00C25F22" w:rsidP="00C2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152" w:type="pct"/>
            <w:gridSpan w:val="3"/>
            <w:tcBorders>
              <w:bottom w:val="single" w:sz="4" w:space="0" w:color="auto"/>
            </w:tcBorders>
            <w:vAlign w:val="center"/>
          </w:tcPr>
          <w:p w14:paraId="740FE08F" w14:textId="4CA4363D" w:rsidR="00C25F22" w:rsidRPr="00904E4C" w:rsidRDefault="002906BE" w:rsidP="00C25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="005E703A"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="00C25F22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1" w:type="pct"/>
            <w:vAlign w:val="center"/>
          </w:tcPr>
          <w:p w14:paraId="2026B341" w14:textId="77777777" w:rsidR="00C25F22" w:rsidRPr="00904E4C" w:rsidRDefault="00C25F22" w:rsidP="00C25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38" w:type="pct"/>
            <w:gridSpan w:val="3"/>
            <w:tcBorders>
              <w:bottom w:val="single" w:sz="4" w:space="0" w:color="auto"/>
            </w:tcBorders>
            <w:vAlign w:val="center"/>
          </w:tcPr>
          <w:p w14:paraId="07B78E46" w14:textId="77777777" w:rsidR="00C25F22" w:rsidRPr="00904E4C" w:rsidRDefault="002906BE" w:rsidP="00C25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="00C25F22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036A2" w:rsidRPr="00904E4C" w14:paraId="543650F4" w14:textId="77777777" w:rsidTr="00CF3AE4">
        <w:tc>
          <w:tcPr>
            <w:tcW w:w="2091" w:type="pct"/>
          </w:tcPr>
          <w:p w14:paraId="661E4191" w14:textId="77777777" w:rsidR="00B036A2" w:rsidRPr="00904E4C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31C64812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ต่อหุ้น</w:t>
            </w: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1EC79FB3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6B46629A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0641A037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  <w:tc>
          <w:tcPr>
            <w:tcW w:w="141" w:type="pct"/>
          </w:tcPr>
          <w:p w14:paraId="1EAC119C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4A2C46EB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1FA97685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43349B4A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</w:tr>
      <w:tr w:rsidR="00B036A2" w:rsidRPr="00904E4C" w14:paraId="5463429A" w14:textId="77777777" w:rsidTr="00CF3AE4">
        <w:tc>
          <w:tcPr>
            <w:tcW w:w="2091" w:type="pct"/>
          </w:tcPr>
          <w:p w14:paraId="42CC9022" w14:textId="77777777" w:rsidR="00B036A2" w:rsidRPr="00904E4C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3CC24CFB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2431" w:type="pct"/>
            <w:gridSpan w:val="7"/>
          </w:tcPr>
          <w:p w14:paraId="051010DB" w14:textId="77777777" w:rsidR="00B036A2" w:rsidRPr="00904E4C" w:rsidRDefault="00D43DE3" w:rsidP="00D4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="00B036A2"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หุ้น</w:t>
            </w:r>
            <w:r w:rsidR="00B036A2"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="00B036A2"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036A2" w:rsidRPr="00904E4C" w14:paraId="5FF561C0" w14:textId="77777777" w:rsidTr="00CF3AE4">
        <w:tc>
          <w:tcPr>
            <w:tcW w:w="2091" w:type="pct"/>
          </w:tcPr>
          <w:p w14:paraId="7EFEEBC1" w14:textId="77777777" w:rsidR="00B036A2" w:rsidRPr="00904E4C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78" w:type="pct"/>
          </w:tcPr>
          <w:p w14:paraId="14A734D7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</w:tcPr>
          <w:p w14:paraId="6DA2DAF8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B74525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60E46964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5AC1013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24F16E37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D1DE821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5F5F2403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036A2" w:rsidRPr="00904E4C" w14:paraId="01CEC987" w14:textId="77777777" w:rsidTr="00CF3AE4">
        <w:tc>
          <w:tcPr>
            <w:tcW w:w="2091" w:type="pct"/>
          </w:tcPr>
          <w:p w14:paraId="63B3FAB5" w14:textId="77777777" w:rsidR="00B036A2" w:rsidRPr="00904E4C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8" w:type="pct"/>
          </w:tcPr>
          <w:p w14:paraId="0AA5EA8B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</w:tcPr>
          <w:p w14:paraId="1A23827B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F51740F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2DE5950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7152130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40A70115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1E169E1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1FA7C21E" w14:textId="77777777" w:rsidR="00B036A2" w:rsidRPr="00904E4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904E4C" w14:paraId="20E969EB" w14:textId="77777777" w:rsidTr="00CF3AE4">
        <w:tc>
          <w:tcPr>
            <w:tcW w:w="2091" w:type="pct"/>
          </w:tcPr>
          <w:p w14:paraId="7515DE3C" w14:textId="77777777" w:rsidR="00EA409D" w:rsidRPr="00904E4C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78" w:type="pct"/>
          </w:tcPr>
          <w:p w14:paraId="62FBABB8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100</w:t>
            </w:r>
          </w:p>
        </w:tc>
        <w:tc>
          <w:tcPr>
            <w:tcW w:w="478" w:type="pct"/>
          </w:tcPr>
          <w:p w14:paraId="6BF78F6D" w14:textId="77777777" w:rsidR="00EA409D" w:rsidRPr="00904E4C" w:rsidRDefault="001347EF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134643C8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09A31AD0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206,000</w:t>
            </w:r>
          </w:p>
        </w:tc>
        <w:tc>
          <w:tcPr>
            <w:tcW w:w="141" w:type="pct"/>
          </w:tcPr>
          <w:p w14:paraId="51485828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5F6AD204" w14:textId="77777777" w:rsidR="00EA409D" w:rsidRPr="00904E4C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2007DB57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6876640E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206,000</w:t>
            </w:r>
          </w:p>
        </w:tc>
      </w:tr>
      <w:tr w:rsidR="00EA409D" w:rsidRPr="00904E4C" w14:paraId="5BA88E48" w14:textId="77777777" w:rsidTr="00CF3AE4">
        <w:tc>
          <w:tcPr>
            <w:tcW w:w="2091" w:type="pct"/>
          </w:tcPr>
          <w:p w14:paraId="35912760" w14:textId="77777777" w:rsidR="00EA409D" w:rsidRPr="00904E4C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eastAsia="MS Mincho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78" w:type="pct"/>
          </w:tcPr>
          <w:p w14:paraId="1CA060E6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</w:tc>
        <w:tc>
          <w:tcPr>
            <w:tcW w:w="478" w:type="pct"/>
          </w:tcPr>
          <w:p w14:paraId="4FB214EC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871B8D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1" w:type="pct"/>
          </w:tcPr>
          <w:p w14:paraId="7DD97281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1A0AB7BA" w14:textId="77777777" w:rsidR="00EA409D" w:rsidRPr="00904E4C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EA409D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4,000</w:t>
            </w:r>
          </w:p>
        </w:tc>
        <w:tc>
          <w:tcPr>
            <w:tcW w:w="141" w:type="pct"/>
          </w:tcPr>
          <w:p w14:paraId="28370D99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631174CE" w14:textId="77777777" w:rsidR="00EA409D" w:rsidRPr="00904E4C" w:rsidRDefault="00871B8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-</w:t>
            </w:r>
          </w:p>
        </w:tc>
        <w:tc>
          <w:tcPr>
            <w:tcW w:w="141" w:type="pct"/>
          </w:tcPr>
          <w:p w14:paraId="2FBAF4F4" w14:textId="77777777" w:rsidR="00EA409D" w:rsidRPr="00904E4C" w:rsidRDefault="00EA409D" w:rsidP="009D3949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3254009E" w14:textId="77777777" w:rsidR="00EA409D" w:rsidRPr="00904E4C" w:rsidRDefault="00871B8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 -</w:t>
            </w:r>
          </w:p>
        </w:tc>
      </w:tr>
      <w:tr w:rsidR="00871B8D" w:rsidRPr="00904E4C" w14:paraId="6D28C55D" w14:textId="77777777" w:rsidTr="00CF3AE4">
        <w:tc>
          <w:tcPr>
            <w:tcW w:w="2091" w:type="pct"/>
          </w:tcPr>
          <w:p w14:paraId="6C6734AC" w14:textId="77777777" w:rsidR="00871B8D" w:rsidRPr="00904E4C" w:rsidRDefault="00871B8D" w:rsidP="00871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ลดมูลค่าหุ้น</w:t>
            </w:r>
          </w:p>
          <w:p w14:paraId="4E5CA67D" w14:textId="07A42384" w:rsidR="00871B8D" w:rsidRPr="00904E4C" w:rsidRDefault="00871B8D" w:rsidP="00871B8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จากหุ้นละ </w:t>
            </w:r>
            <w:r w:rsidRPr="00904E4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100 </w:t>
            </w:r>
            <w:r w:rsidRPr="00904E4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บาท เป็น หุ้นละ </w:t>
            </w:r>
            <w:r w:rsidRPr="00904E4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0.5 </w:t>
            </w:r>
            <w:r w:rsidRPr="00904E4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บาท</w:t>
            </w:r>
          </w:p>
          <w:p w14:paraId="536BFAED" w14:textId="77777777" w:rsidR="009D3949" w:rsidRPr="00904E4C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 w:cstheme="minorBidi"/>
                <w:sz w:val="30"/>
                <w:szCs w:val="30"/>
              </w:rPr>
            </w:pPr>
            <w:r w:rsidRPr="00904E4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78" w:type="pct"/>
          </w:tcPr>
          <w:p w14:paraId="7086370D" w14:textId="77777777" w:rsidR="00871B8D" w:rsidRPr="00904E4C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7FAEF92" w14:textId="5B915F85" w:rsidR="009D3949" w:rsidRPr="00904E4C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0.5</w:t>
            </w:r>
          </w:p>
          <w:p w14:paraId="20C5AC00" w14:textId="5B5B607C" w:rsidR="009D3949" w:rsidRPr="00904E4C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478" w:type="pct"/>
          </w:tcPr>
          <w:p w14:paraId="5A644E6B" w14:textId="77777777" w:rsidR="00871B8D" w:rsidRPr="00904E4C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5215794" w14:textId="77777777" w:rsidR="00871B8D" w:rsidRPr="00904E4C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437,800</w:t>
            </w:r>
          </w:p>
          <w:p w14:paraId="7B29BA81" w14:textId="77777777" w:rsidR="009D3949" w:rsidRPr="00904E4C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160,000</w:t>
            </w:r>
          </w:p>
        </w:tc>
        <w:tc>
          <w:tcPr>
            <w:tcW w:w="141" w:type="pct"/>
          </w:tcPr>
          <w:p w14:paraId="0AE4DCBB" w14:textId="77777777" w:rsidR="00871B8D" w:rsidRPr="00904E4C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08F49AC6" w14:textId="77777777" w:rsidR="009D3949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2AE2512F" w14:textId="77777777" w:rsidR="009D3949" w:rsidRPr="00904E4C" w:rsidRDefault="00871B8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  <w:p w14:paraId="475134D7" w14:textId="77777777" w:rsidR="009D3949" w:rsidRPr="00904E4C" w:rsidRDefault="00CF3AE4" w:rsidP="00CF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80,000</w:t>
            </w:r>
          </w:p>
        </w:tc>
        <w:tc>
          <w:tcPr>
            <w:tcW w:w="141" w:type="pct"/>
          </w:tcPr>
          <w:p w14:paraId="116501DC" w14:textId="77777777" w:rsidR="00871B8D" w:rsidRPr="00904E4C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6B052205" w14:textId="77777777" w:rsidR="00871B8D" w:rsidRPr="00904E4C" w:rsidRDefault="00871B8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3EF7167F" w14:textId="77777777" w:rsidR="00871B8D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-</w:t>
            </w:r>
          </w:p>
          <w:p w14:paraId="2826E991" w14:textId="77777777" w:rsidR="009D3949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-</w:t>
            </w:r>
          </w:p>
        </w:tc>
        <w:tc>
          <w:tcPr>
            <w:tcW w:w="141" w:type="pct"/>
          </w:tcPr>
          <w:p w14:paraId="77DB3AEF" w14:textId="77777777" w:rsidR="00871B8D" w:rsidRPr="00904E4C" w:rsidRDefault="00871B8D" w:rsidP="009D3949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3070EC2B" w14:textId="77777777" w:rsidR="00871B8D" w:rsidRPr="00904E4C" w:rsidRDefault="00871B8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77210582" w14:textId="77777777" w:rsidR="00871B8D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 -</w:t>
            </w:r>
          </w:p>
          <w:p w14:paraId="48DD4EE7" w14:textId="77777777" w:rsidR="009D3949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 -</w:t>
            </w:r>
          </w:p>
        </w:tc>
      </w:tr>
      <w:tr w:rsidR="00EA409D" w:rsidRPr="00904E4C" w14:paraId="4121B051" w14:textId="77777777" w:rsidTr="00CF3AE4">
        <w:tc>
          <w:tcPr>
            <w:tcW w:w="2091" w:type="pct"/>
          </w:tcPr>
          <w:p w14:paraId="50286BA2" w14:textId="39D8DFDC" w:rsidR="00EA409D" w:rsidRPr="00904E4C" w:rsidRDefault="00EA409D" w:rsidP="00EA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E703A"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8" w:type="pct"/>
          </w:tcPr>
          <w:p w14:paraId="39B60097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1641796C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8DBF288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58F4447D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DF45DA2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12B8CAC0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646D262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7601E100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904E4C" w14:paraId="656300BC" w14:textId="77777777" w:rsidTr="00CF3AE4">
        <w:tc>
          <w:tcPr>
            <w:tcW w:w="2091" w:type="pct"/>
          </w:tcPr>
          <w:p w14:paraId="4475DBE2" w14:textId="77777777" w:rsidR="00EA409D" w:rsidRPr="00904E4C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78" w:type="pct"/>
          </w:tcPr>
          <w:p w14:paraId="78813960" w14:textId="22A2D1E7" w:rsidR="00EA409D" w:rsidRPr="00904E4C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478" w:type="pct"/>
            <w:tcBorders>
              <w:bottom w:val="double" w:sz="4" w:space="0" w:color="auto"/>
            </w:tcBorders>
          </w:tcPr>
          <w:p w14:paraId="108314A2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600,000</w:t>
            </w:r>
          </w:p>
        </w:tc>
        <w:tc>
          <w:tcPr>
            <w:tcW w:w="141" w:type="pct"/>
          </w:tcPr>
          <w:p w14:paraId="0FBB4EF7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1FD1117B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300,000</w:t>
            </w:r>
          </w:p>
        </w:tc>
        <w:tc>
          <w:tcPr>
            <w:tcW w:w="141" w:type="pct"/>
          </w:tcPr>
          <w:p w14:paraId="3298548E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</w:tcPr>
          <w:p w14:paraId="18F0A042" w14:textId="77777777" w:rsidR="00EA409D" w:rsidRPr="00904E4C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6240C131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</w:tcPr>
          <w:p w14:paraId="69405DFF" w14:textId="77777777" w:rsidR="00EA409D" w:rsidRPr="00904E4C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206,000</w:t>
            </w:r>
          </w:p>
        </w:tc>
      </w:tr>
      <w:tr w:rsidR="00EA409D" w:rsidRPr="00904E4C" w14:paraId="5A277B18" w14:textId="77777777" w:rsidTr="00CF3AE4">
        <w:tc>
          <w:tcPr>
            <w:tcW w:w="2091" w:type="pct"/>
          </w:tcPr>
          <w:p w14:paraId="22202B3A" w14:textId="77777777" w:rsidR="00EA409D" w:rsidRPr="00904E4C" w:rsidRDefault="00EA409D" w:rsidP="00EA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47271E5F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</w:tcPr>
          <w:p w14:paraId="42C4F53C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900C6A8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4DD1D5ED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608B619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173E9E1F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844D836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64277E5C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904E4C" w14:paraId="1863FF01" w14:textId="77777777" w:rsidTr="00CF3AE4">
        <w:tc>
          <w:tcPr>
            <w:tcW w:w="2091" w:type="pct"/>
          </w:tcPr>
          <w:p w14:paraId="37AA223C" w14:textId="77777777" w:rsidR="00EA409D" w:rsidRPr="00904E4C" w:rsidRDefault="00EA409D" w:rsidP="00EA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</w:t>
            </w:r>
            <w:r w:rsidR="009D3949"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เต็มมูลค่าหุ้นแล้ว</w:t>
            </w:r>
          </w:p>
        </w:tc>
        <w:tc>
          <w:tcPr>
            <w:tcW w:w="478" w:type="pct"/>
          </w:tcPr>
          <w:p w14:paraId="14F01B76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</w:tcPr>
          <w:p w14:paraId="5A5A322A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1436D38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2C1CFC4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04C648E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0DBA409B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D4D2372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5355A9E8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904E4C" w14:paraId="63FEE036" w14:textId="77777777" w:rsidTr="00CF3AE4">
        <w:tc>
          <w:tcPr>
            <w:tcW w:w="2091" w:type="pct"/>
          </w:tcPr>
          <w:p w14:paraId="4F3A750C" w14:textId="77777777" w:rsidR="00EA409D" w:rsidRPr="00904E4C" w:rsidRDefault="00EA409D" w:rsidP="00EA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8" w:type="pct"/>
          </w:tcPr>
          <w:p w14:paraId="10A9233B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</w:tcPr>
          <w:p w14:paraId="43B9480E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60E0EB6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4573CD9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1C63DC7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1D3CD92E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264840A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252A54AB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904E4C" w14:paraId="44B8EF4C" w14:textId="77777777" w:rsidTr="00CF3AE4">
        <w:tc>
          <w:tcPr>
            <w:tcW w:w="2091" w:type="pct"/>
          </w:tcPr>
          <w:p w14:paraId="43EC6B62" w14:textId="77777777" w:rsidR="00EA409D" w:rsidRPr="00904E4C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78" w:type="pct"/>
          </w:tcPr>
          <w:p w14:paraId="5FE05A6D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</w:tc>
        <w:tc>
          <w:tcPr>
            <w:tcW w:w="478" w:type="pct"/>
          </w:tcPr>
          <w:p w14:paraId="3CFA00E8" w14:textId="77777777" w:rsidR="00EA409D" w:rsidRPr="00904E4C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5E01A10A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7F8BF7E3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206,000</w:t>
            </w:r>
          </w:p>
        </w:tc>
        <w:tc>
          <w:tcPr>
            <w:tcW w:w="141" w:type="pct"/>
          </w:tcPr>
          <w:p w14:paraId="37B1B7F3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37EAC21D" w14:textId="77777777" w:rsidR="00EA409D" w:rsidRPr="00904E4C" w:rsidRDefault="009D3949" w:rsidP="00871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4425AE66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74A04D0D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206,000</w:t>
            </w:r>
          </w:p>
        </w:tc>
      </w:tr>
      <w:tr w:rsidR="00EA409D" w:rsidRPr="00904E4C" w14:paraId="52AD6B31" w14:textId="77777777" w:rsidTr="00CF3AE4">
        <w:tc>
          <w:tcPr>
            <w:tcW w:w="2091" w:type="pct"/>
          </w:tcPr>
          <w:p w14:paraId="05C10EF4" w14:textId="77777777" w:rsidR="00EA409D" w:rsidRPr="00904E4C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ออกหุ้นใหม่</w:t>
            </w:r>
          </w:p>
          <w:p w14:paraId="5A676009" w14:textId="77777777" w:rsidR="009D3949" w:rsidRPr="00904E4C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ลดมูลค่าหุ้น</w:t>
            </w:r>
          </w:p>
          <w:p w14:paraId="4ADC185A" w14:textId="3EF33B92" w:rsidR="009D3949" w:rsidRPr="00904E4C" w:rsidRDefault="009D3949" w:rsidP="009D394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04E4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จากหุ้นละ </w:t>
            </w:r>
            <w:r w:rsidRPr="00904E4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100 </w:t>
            </w:r>
            <w:r w:rsidRPr="00904E4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บาท เป็น หุ้นละ </w:t>
            </w:r>
            <w:r w:rsidRPr="00904E4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0.5 </w:t>
            </w:r>
            <w:r w:rsidRPr="00904E4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478" w:type="pct"/>
          </w:tcPr>
          <w:p w14:paraId="789F21CA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  <w:p w14:paraId="0BE02E35" w14:textId="77777777" w:rsidR="009D3949" w:rsidRPr="00904E4C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259696B" w14:textId="144127DC" w:rsidR="009D3949" w:rsidRPr="00904E4C" w:rsidRDefault="009D3949" w:rsidP="00264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478" w:type="pct"/>
          </w:tcPr>
          <w:p w14:paraId="2B2DF042" w14:textId="77777777" w:rsidR="00EA409D" w:rsidRPr="00904E4C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140</w:t>
            </w:r>
          </w:p>
          <w:p w14:paraId="1C66EB45" w14:textId="77777777" w:rsidR="009D3949" w:rsidRPr="00904E4C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35C80FF" w14:textId="77777777" w:rsidR="009D3949" w:rsidRPr="00904E4C" w:rsidRDefault="009D3949" w:rsidP="00264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437,800</w:t>
            </w:r>
          </w:p>
        </w:tc>
        <w:tc>
          <w:tcPr>
            <w:tcW w:w="141" w:type="pct"/>
          </w:tcPr>
          <w:p w14:paraId="7ECD82AF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D1B81CA" w14:textId="77777777" w:rsidR="00EA409D" w:rsidRPr="00904E4C" w:rsidRDefault="00EA409D" w:rsidP="009D3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14,000</w:t>
            </w:r>
          </w:p>
          <w:p w14:paraId="134EF2EF" w14:textId="77777777" w:rsidR="009D3949" w:rsidRPr="00904E4C" w:rsidRDefault="009D3949" w:rsidP="009D3949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14:paraId="56CA786A" w14:textId="77777777" w:rsidR="009D3949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" w:type="pct"/>
          </w:tcPr>
          <w:p w14:paraId="307A6030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61C8D792" w14:textId="77777777" w:rsidR="00EA409D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  -</w:t>
            </w:r>
          </w:p>
          <w:p w14:paraId="7102D67A" w14:textId="77777777" w:rsidR="009D3949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14EAE961" w14:textId="77777777" w:rsidR="009D3949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" w:type="pct"/>
          </w:tcPr>
          <w:p w14:paraId="1307E6D0" w14:textId="77777777" w:rsidR="00EA409D" w:rsidRPr="00904E4C" w:rsidRDefault="00EA409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512" w:type="pct"/>
          </w:tcPr>
          <w:p w14:paraId="312E725C" w14:textId="77777777" w:rsidR="00EA409D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  -</w:t>
            </w:r>
          </w:p>
          <w:p w14:paraId="5DE6011F" w14:textId="77777777" w:rsidR="009D3949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5BC5E9F6" w14:textId="77777777" w:rsidR="009D3949" w:rsidRPr="00904E4C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EA409D" w:rsidRPr="00904E4C" w14:paraId="5F4037B5" w14:textId="77777777" w:rsidTr="00CF3AE4">
        <w:tc>
          <w:tcPr>
            <w:tcW w:w="2091" w:type="pct"/>
          </w:tcPr>
          <w:p w14:paraId="61F6150F" w14:textId="1CB332DB" w:rsidR="00EA409D" w:rsidRPr="00904E4C" w:rsidRDefault="005E703A" w:rsidP="00EA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8" w:type="pct"/>
          </w:tcPr>
          <w:p w14:paraId="3892CD9F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72E71930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6BE2AC5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687B836F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56E182E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4BA29B44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82B5187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70E36901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904E4C" w14:paraId="2E6562A2" w14:textId="77777777" w:rsidTr="00CF3AE4">
        <w:tc>
          <w:tcPr>
            <w:tcW w:w="2091" w:type="pct"/>
          </w:tcPr>
          <w:p w14:paraId="3DA60DC5" w14:textId="77777777" w:rsidR="00EA409D" w:rsidRPr="00904E4C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78" w:type="pct"/>
          </w:tcPr>
          <w:p w14:paraId="266B1170" w14:textId="566B9269" w:rsidR="00EA409D" w:rsidRPr="00904E4C" w:rsidRDefault="00264633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478" w:type="pct"/>
            <w:tcBorders>
              <w:bottom w:val="double" w:sz="4" w:space="0" w:color="auto"/>
            </w:tcBorders>
          </w:tcPr>
          <w:p w14:paraId="7488CB7A" w14:textId="77777777" w:rsidR="00EA409D" w:rsidRPr="00904E4C" w:rsidRDefault="00EA409D" w:rsidP="00871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440,000</w:t>
            </w:r>
          </w:p>
        </w:tc>
        <w:tc>
          <w:tcPr>
            <w:tcW w:w="141" w:type="pct"/>
          </w:tcPr>
          <w:p w14:paraId="3EF306B3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0C54D2C7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220,000</w:t>
            </w:r>
          </w:p>
        </w:tc>
        <w:tc>
          <w:tcPr>
            <w:tcW w:w="141" w:type="pct"/>
          </w:tcPr>
          <w:p w14:paraId="2D26D64A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</w:tcPr>
          <w:p w14:paraId="45F79EFD" w14:textId="77777777" w:rsidR="00EA409D" w:rsidRPr="00904E4C" w:rsidRDefault="001D4B96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479B1C0A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</w:tcPr>
          <w:p w14:paraId="248F7417" w14:textId="77777777" w:rsidR="00EA409D" w:rsidRPr="00904E4C" w:rsidRDefault="001D4B96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206,000</w:t>
            </w:r>
          </w:p>
        </w:tc>
      </w:tr>
    </w:tbl>
    <w:p w14:paraId="0285B73F" w14:textId="77777777" w:rsidR="00C25F22" w:rsidRPr="00904E4C" w:rsidRDefault="00C25F22" w:rsidP="006D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ED3AFEC" w14:textId="0DEBB24E" w:rsidR="006D5133" w:rsidRPr="00904E4C" w:rsidRDefault="006D5133" w:rsidP="00285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101B47" w:rsidRPr="00904E4C">
        <w:rPr>
          <w:rFonts w:ascii="Angsana New" w:hAnsi="Angsana New" w:cs="Angsana New"/>
          <w:sz w:val="30"/>
          <w:szCs w:val="30"/>
        </w:rPr>
        <w:t xml:space="preserve">12 </w:t>
      </w:r>
      <w:r w:rsidR="00101B47" w:rsidRPr="00904E4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01B47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101B47" w:rsidRPr="00904E4C">
        <w:rPr>
          <w:rFonts w:ascii="Angsana New" w:hAnsi="Angsana New" w:cs="Angsana New"/>
          <w:sz w:val="30"/>
          <w:szCs w:val="30"/>
        </w:rPr>
        <w:t xml:space="preserve">2562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ผู้ถือหุ้นมีมติอนุมัติการเพิ่มทุนจดทะเบียน </w:t>
      </w:r>
      <w:r w:rsidRPr="00904E4C">
        <w:rPr>
          <w:rFonts w:ascii="Angsana New" w:hAnsi="Angsana New" w:cs="Angsana New"/>
          <w:sz w:val="30"/>
          <w:szCs w:val="30"/>
        </w:rPr>
        <w:br/>
      </w:r>
      <w:r w:rsidRPr="00904E4C">
        <w:rPr>
          <w:rFonts w:ascii="Angsana New" w:hAnsi="Angsana New" w:cs="Angsana New"/>
          <w:sz w:val="30"/>
          <w:szCs w:val="30"/>
          <w:cs/>
        </w:rPr>
        <w:t xml:space="preserve">โดยการออกหุ้นสามัญใหม่จำนวน </w:t>
      </w:r>
      <w:r w:rsidRPr="00904E4C">
        <w:rPr>
          <w:rFonts w:ascii="Angsana New" w:hAnsi="Angsana New" w:cs="Angsana New"/>
          <w:sz w:val="30"/>
          <w:szCs w:val="30"/>
        </w:rPr>
        <w:t xml:space="preserve">14 </w:t>
      </w:r>
      <w:r w:rsidRPr="00904E4C">
        <w:rPr>
          <w:rFonts w:ascii="Angsana New" w:hAnsi="Angsana New" w:cs="Angsana New"/>
          <w:sz w:val="30"/>
          <w:szCs w:val="30"/>
          <w:cs/>
        </w:rPr>
        <w:t>ล้านบาท (</w:t>
      </w:r>
      <w:r w:rsidRPr="00904E4C">
        <w:rPr>
          <w:rFonts w:ascii="Angsana New" w:hAnsi="Angsana New" w:cs="Angsana New"/>
          <w:sz w:val="30"/>
          <w:szCs w:val="30"/>
        </w:rPr>
        <w:t xml:space="preserve">0.14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ล้านหุ้น มูลค่าหุ้นละ </w:t>
      </w:r>
      <w:r w:rsidRPr="00904E4C">
        <w:rPr>
          <w:rFonts w:ascii="Angsana New" w:hAnsi="Angsana New" w:cs="Angsana New"/>
          <w:sz w:val="30"/>
          <w:szCs w:val="30"/>
        </w:rPr>
        <w:t xml:space="preserve">100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บาท) จากทุนจดทะเบียน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Pr="00904E4C">
        <w:rPr>
          <w:rFonts w:ascii="Angsana New" w:hAnsi="Angsana New" w:cs="Angsana New"/>
          <w:spacing w:val="-2"/>
          <w:sz w:val="30"/>
          <w:szCs w:val="30"/>
        </w:rPr>
        <w:t xml:space="preserve">206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904E4C">
        <w:rPr>
          <w:rFonts w:ascii="Angsana New" w:hAnsi="Angsana New" w:cs="Angsana New"/>
          <w:spacing w:val="-2"/>
          <w:sz w:val="30"/>
          <w:szCs w:val="30"/>
        </w:rPr>
        <w:t>2.06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ล้านหุ้น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 มูลค่าหุ้นละ 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</w:rPr>
        <w:t xml:space="preserve">100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บาท) 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เป็นจำนวน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</w:rPr>
        <w:t xml:space="preserve">220 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904E4C">
        <w:rPr>
          <w:rFonts w:ascii="Angsana New" w:hAnsi="Angsana New" w:cs="Angsana New"/>
          <w:spacing w:val="-2"/>
          <w:sz w:val="30"/>
          <w:szCs w:val="30"/>
        </w:rPr>
        <w:t xml:space="preserve">2.2 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ล้านหุ้น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 มูลค่า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หุ้นละ</w:t>
      </w:r>
      <w:r w:rsidR="00285301"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</w:rPr>
        <w:t xml:space="preserve">100 </w:t>
      </w:r>
      <w:r w:rsidRPr="00904E4C">
        <w:rPr>
          <w:rFonts w:ascii="Angsana New" w:hAnsi="Angsana New" w:cs="Angsana New"/>
          <w:sz w:val="30"/>
          <w:szCs w:val="30"/>
          <w:cs/>
        </w:rPr>
        <w:t>บาท)</w:t>
      </w:r>
      <w:bookmarkStart w:id="3" w:name="_Hlk1912129"/>
      <w:r w:rsidRPr="00904E4C">
        <w:rPr>
          <w:rFonts w:ascii="Angsana New" w:hAnsi="Angsana New" w:cs="Angsana New"/>
          <w:sz w:val="30"/>
          <w:szCs w:val="30"/>
          <w:cs/>
        </w:rPr>
        <w:t>บริษัท</w:t>
      </w:r>
      <w:bookmarkEnd w:id="3"/>
      <w:r w:rsidRPr="00904E4C">
        <w:rPr>
          <w:rFonts w:ascii="Angsana New" w:hAnsi="Angsana New" w:cs="Angsana New"/>
          <w:sz w:val="30"/>
          <w:szCs w:val="30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904E4C">
        <w:rPr>
          <w:rFonts w:ascii="Angsana New" w:hAnsi="Angsana New" w:cs="Angsana New"/>
          <w:sz w:val="30"/>
          <w:szCs w:val="30"/>
        </w:rPr>
        <w:t>1</w:t>
      </w:r>
      <w:r w:rsidR="00020F5A" w:rsidRPr="00904E4C">
        <w:rPr>
          <w:rFonts w:ascii="Angsana New" w:hAnsi="Angsana New" w:cs="Angsana New"/>
          <w:sz w:val="30"/>
          <w:szCs w:val="38"/>
        </w:rPr>
        <w:t>8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="00020F5A" w:rsidRPr="00904E4C">
        <w:rPr>
          <w:rFonts w:ascii="Angsana New" w:hAnsi="Angsana New" w:cs="Angsana New"/>
          <w:sz w:val="30"/>
          <w:szCs w:val="30"/>
          <w:cs/>
        </w:rPr>
        <w:t>มีนาคม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</w:rPr>
        <w:t>25</w:t>
      </w:r>
      <w:r w:rsidR="00020F5A" w:rsidRPr="00904E4C">
        <w:rPr>
          <w:rFonts w:ascii="Angsana New" w:hAnsi="Angsana New" w:cs="Angsana New"/>
          <w:sz w:val="30"/>
          <w:szCs w:val="30"/>
        </w:rPr>
        <w:t>62</w:t>
      </w:r>
    </w:p>
    <w:p w14:paraId="7A10C7E0" w14:textId="77777777" w:rsidR="002A5A34" w:rsidRPr="00904E4C" w:rsidRDefault="002A5A34" w:rsidP="006D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0D0D6BB" w14:textId="1897403C" w:rsidR="002A5A34" w:rsidRPr="00904E4C" w:rsidRDefault="000D33AC" w:rsidP="006D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br w:type="column"/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lastRenderedPageBreak/>
        <w:t>เมื่อวันที่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/>
          <w:sz w:val="30"/>
          <w:szCs w:val="30"/>
        </w:rPr>
        <w:t>11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256</w:t>
      </w:r>
      <w:r w:rsidR="002A5A34" w:rsidRPr="00904E4C">
        <w:rPr>
          <w:rFonts w:ascii="Angsana New" w:hAnsi="Angsana New" w:cs="Angsana New"/>
          <w:sz w:val="30"/>
          <w:szCs w:val="30"/>
        </w:rPr>
        <w:t>2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 w:hint="cs"/>
          <w:sz w:val="24"/>
          <w:szCs w:val="24"/>
          <w:cs/>
          <w:lang w:eastAsia="x-none"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ในการประชุมวิสามัญผู้ถือหุ้นของบริษัท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ผู้ถือหุ้นมีมติอนุมัติการเปลี่ยนแปลงมูลค่าหุ้นที่ตราไว้ของบริษัทจากมูลค่าหุ้นละ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10</w:t>
      </w:r>
      <w:r w:rsidR="002A5A34" w:rsidRPr="00904E4C">
        <w:rPr>
          <w:rFonts w:ascii="Angsana New" w:hAnsi="Angsana New" w:cs="Angsana New"/>
          <w:sz w:val="30"/>
          <w:szCs w:val="30"/>
        </w:rPr>
        <w:t>0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บาท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เป็นมูลค่าหุ้นละ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/>
          <w:sz w:val="30"/>
          <w:szCs w:val="30"/>
        </w:rPr>
        <w:t>0.5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บาท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รวมถึงอนุมัติการแก้ไขหนังสือบริคณห์สนธิของบริษัท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เพื่อให้สอดคล้องกับการเปลี่ยนแปลงมูลค่าที่ตราไว้ดังกล่าว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 xml:space="preserve">นอกจากนั้น ผู้ถือหุ้นมีมติอนุมัติการเพิ่มทุนจดทะเบียนโดยการออกหุ้นสามัญใหม่จำนวน </w:t>
      </w:r>
      <w:r w:rsidR="002A5A34" w:rsidRPr="00904E4C">
        <w:rPr>
          <w:rFonts w:ascii="Angsana New" w:hAnsi="Angsana New" w:cs="Angsana New"/>
          <w:sz w:val="30"/>
          <w:szCs w:val="30"/>
        </w:rPr>
        <w:t xml:space="preserve">80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2A5A34" w:rsidRPr="00904E4C">
        <w:rPr>
          <w:rFonts w:ascii="Angsana New" w:hAnsi="Angsana New" w:cs="Angsana New"/>
          <w:sz w:val="30"/>
          <w:szCs w:val="30"/>
        </w:rPr>
        <w:t xml:space="preserve">(160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2A5A34" w:rsidRPr="00904E4C">
        <w:rPr>
          <w:rFonts w:ascii="Angsana New" w:hAnsi="Angsana New" w:cs="Angsana New"/>
          <w:sz w:val="30"/>
          <w:szCs w:val="30"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 xml:space="preserve">มูลค่าหุ้นละ </w:t>
      </w:r>
      <w:r w:rsidR="002A5A34" w:rsidRPr="00904E4C">
        <w:rPr>
          <w:rFonts w:ascii="Angsana New" w:hAnsi="Angsana New" w:cs="Angsana New"/>
          <w:sz w:val="30"/>
          <w:szCs w:val="30"/>
        </w:rPr>
        <w:t xml:space="preserve">0.5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บาท</w:t>
      </w:r>
      <w:r w:rsidR="002A5A34" w:rsidRPr="00904E4C">
        <w:rPr>
          <w:rFonts w:ascii="Angsana New" w:hAnsi="Angsana New" w:cs="Angsana New"/>
          <w:sz w:val="30"/>
          <w:szCs w:val="30"/>
        </w:rPr>
        <w:t>)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 xml:space="preserve"> จากทุนจดทะเบียนจำนวน </w:t>
      </w:r>
      <w:r w:rsidR="002A5A34" w:rsidRPr="00904E4C">
        <w:rPr>
          <w:rFonts w:ascii="Angsana New" w:hAnsi="Angsana New" w:cs="Angsana New"/>
          <w:sz w:val="30"/>
          <w:szCs w:val="30"/>
        </w:rPr>
        <w:t xml:space="preserve">220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2A5A34" w:rsidRPr="00904E4C">
        <w:rPr>
          <w:rFonts w:ascii="Angsana New" w:hAnsi="Angsana New" w:cs="Angsana New"/>
          <w:sz w:val="30"/>
          <w:szCs w:val="30"/>
        </w:rPr>
        <w:t xml:space="preserve">(440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="002A5A34" w:rsidRPr="00904E4C">
        <w:rPr>
          <w:rFonts w:ascii="Angsana New" w:hAnsi="Angsana New" w:cs="Angsana New"/>
          <w:sz w:val="30"/>
          <w:szCs w:val="30"/>
        </w:rPr>
        <w:t xml:space="preserve">0.5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บาท</w:t>
      </w:r>
      <w:r w:rsidR="002A5A34" w:rsidRPr="00904E4C">
        <w:rPr>
          <w:rFonts w:ascii="Angsana New" w:hAnsi="Angsana New" w:cs="Angsana New"/>
          <w:sz w:val="30"/>
          <w:szCs w:val="30"/>
        </w:rPr>
        <w:t xml:space="preserve">)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2A5A34" w:rsidRPr="00904E4C">
        <w:rPr>
          <w:rFonts w:ascii="Angsana New" w:hAnsi="Angsana New" w:cs="Angsana New"/>
          <w:sz w:val="30"/>
          <w:szCs w:val="30"/>
        </w:rPr>
        <w:t xml:space="preserve">300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 xml:space="preserve">ล้านบาท  </w:t>
      </w:r>
      <w:r w:rsidR="002A5A34" w:rsidRPr="00904E4C">
        <w:rPr>
          <w:rFonts w:ascii="Angsana New" w:hAnsi="Angsana New" w:cs="Angsana New"/>
          <w:sz w:val="30"/>
          <w:szCs w:val="30"/>
        </w:rPr>
        <w:t xml:space="preserve">(600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="002A5A34" w:rsidRPr="00904E4C">
        <w:rPr>
          <w:rFonts w:ascii="Angsana New" w:hAnsi="Angsana New" w:cs="Angsana New"/>
          <w:sz w:val="30"/>
          <w:szCs w:val="30"/>
        </w:rPr>
        <w:t xml:space="preserve">0.5) </w:t>
      </w:r>
      <w:r w:rsidR="00140632" w:rsidRPr="00904E4C">
        <w:rPr>
          <w:rFonts w:ascii="Angsana New" w:hAnsi="Angsana New" w:cs="Angsana New" w:hint="cs"/>
          <w:sz w:val="30"/>
          <w:szCs w:val="30"/>
          <w:cs/>
        </w:rPr>
        <w:t>เพื่อรองรับการเสนอขายหุ้นต่อสาธารณชนในอนาคต</w:t>
      </w:r>
      <w:r w:rsidR="00140632" w:rsidRPr="00904E4C">
        <w:rPr>
          <w:rFonts w:ascii="Angsana New" w:hAnsi="Angsana New" w:cs="Angsana New"/>
          <w:sz w:val="30"/>
          <w:szCs w:val="30"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บริษัทได้จดทะเบียนการเปลี่ยนแปลงดังกล่าวกับ</w:t>
      </w:r>
      <w:r w:rsidR="00140632" w:rsidRPr="00904E4C">
        <w:rPr>
          <w:rFonts w:ascii="Angsana New" w:hAnsi="Angsana New" w:cs="Angsana New"/>
          <w:sz w:val="30"/>
          <w:szCs w:val="30"/>
        </w:rPr>
        <w:br/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กระทรวงพาณิชย์เมื่อวันที่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/>
          <w:sz w:val="30"/>
          <w:szCs w:val="30"/>
        </w:rPr>
        <w:t>25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="002A5A34" w:rsidRPr="00904E4C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2A5A34" w:rsidRPr="00904E4C">
        <w:rPr>
          <w:rFonts w:ascii="Angsana New" w:hAnsi="Angsana New" w:cs="Angsana New"/>
          <w:sz w:val="30"/>
          <w:szCs w:val="30"/>
          <w:cs/>
        </w:rPr>
        <w:t xml:space="preserve"> 256</w:t>
      </w:r>
      <w:r w:rsidR="002A5A34" w:rsidRPr="00904E4C">
        <w:rPr>
          <w:rFonts w:ascii="Angsana New" w:hAnsi="Angsana New" w:cs="Angsana New"/>
          <w:sz w:val="30"/>
          <w:szCs w:val="30"/>
        </w:rPr>
        <w:t>2</w:t>
      </w:r>
    </w:p>
    <w:p w14:paraId="16CAB59A" w14:textId="77777777" w:rsidR="00020F5A" w:rsidRPr="00904E4C" w:rsidRDefault="00020F5A" w:rsidP="00792C0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16"/>
          <w:szCs w:val="16"/>
          <w:u w:val="none"/>
          <w:cs/>
          <w:lang w:val="en-US"/>
        </w:rPr>
      </w:pPr>
    </w:p>
    <w:p w14:paraId="79A59D8C" w14:textId="44154347" w:rsidR="00792C02" w:rsidRPr="00904E4C" w:rsidRDefault="0079023D" w:rsidP="00792C0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D51699" w:rsidRPr="00904E4C">
        <w:rPr>
          <w:rFonts w:ascii="Angsana New" w:hAnsi="Angsana New"/>
          <w:sz w:val="30"/>
          <w:szCs w:val="30"/>
          <w:u w:val="none"/>
          <w:lang w:val="en-US"/>
        </w:rPr>
        <w:t>1</w:t>
      </w: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bookmarkStart w:id="4" w:name="_Hlk23765408"/>
      <w:r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</w:t>
      </w:r>
      <w:r w:rsidR="00792C02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งานดำเนินงาน</w:t>
      </w:r>
      <w:r w:rsidR="00AA3F82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และ</w:t>
      </w:r>
      <w:r w:rsidR="00960F80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การจำแนก</w:t>
      </w:r>
      <w:r w:rsidR="00AA3F82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รายได้</w:t>
      </w:r>
      <w:bookmarkEnd w:id="4"/>
    </w:p>
    <w:p w14:paraId="619A046F" w14:textId="77777777" w:rsidR="0079023D" w:rsidRPr="00904E4C" w:rsidRDefault="0079023D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b w:val="0"/>
          <w:bCs w:val="0"/>
          <w:i/>
          <w:iCs/>
          <w:sz w:val="20"/>
          <w:szCs w:val="20"/>
        </w:rPr>
      </w:pPr>
    </w:p>
    <w:p w14:paraId="6CA90AD6" w14:textId="77777777" w:rsidR="004F39B6" w:rsidRPr="00904E4C" w:rsidRDefault="004F39B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 w:hint="cs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</w:t>
      </w:r>
      <w:r w:rsidRPr="00904E4C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Pr="00904E4C">
        <w:rPr>
          <w:rFonts w:ascii="Angsana New" w:hAnsi="Angsana New" w:cs="Angsana New" w:hint="cs"/>
          <w:sz w:val="30"/>
          <w:szCs w:val="30"/>
          <w:cs/>
        </w:rPr>
        <w:t>และให้บริการซ่อม</w:t>
      </w:r>
      <w:r w:rsidRPr="00904E4C">
        <w:rPr>
          <w:rFonts w:ascii="Angsana New" w:hAnsi="Angsana New" w:cs="Angsana New"/>
          <w:sz w:val="30"/>
          <w:szCs w:val="30"/>
          <w:cs/>
        </w:rPr>
        <w:t>เครื่องคอมพิวเตอร์</w:t>
      </w:r>
      <w:r w:rsidR="00A65058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161F" w:rsidRPr="00904E4C">
        <w:rPr>
          <w:rFonts w:ascii="Angsana New" w:hAnsi="Angsana New" w:cs="Angsana New" w:hint="cs"/>
          <w:sz w:val="30"/>
          <w:szCs w:val="30"/>
          <w:cs/>
        </w:rPr>
        <w:t>มือถือ</w:t>
      </w:r>
      <w:r w:rsidRPr="00904E4C">
        <w:rPr>
          <w:rFonts w:ascii="Angsana New" w:hAnsi="Angsana New" w:cs="Angsana New" w:hint="cs"/>
          <w:sz w:val="30"/>
          <w:szCs w:val="30"/>
          <w:cs/>
        </w:rPr>
        <w:t>และ</w:t>
      </w:r>
      <w:r w:rsidRPr="00904E4C">
        <w:rPr>
          <w:rFonts w:ascii="Angsana New" w:hAnsi="Angsana New" w:cs="Angsana New"/>
          <w:sz w:val="30"/>
          <w:szCs w:val="30"/>
          <w:cs/>
        </w:rPr>
        <w:t>อุปกรณ์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และดำเนินธุรกิจในส่วนงานภูมิศาสตร์เฉพาะในประเทศไทย</w:t>
      </w:r>
      <w:r w:rsidRPr="00904E4C">
        <w:rPr>
          <w:rFonts w:ascii="Angsana New" w:hAnsi="Angsana New" w:cs="Angsana New" w:hint="cs"/>
          <w:sz w:val="30"/>
          <w:szCs w:val="30"/>
          <w:cs/>
        </w:rPr>
        <w:t>เท่านั้น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C119EE4" w14:textId="77777777" w:rsidR="00E43588" w:rsidRPr="00904E4C" w:rsidRDefault="00E43588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14"/>
          <w:szCs w:val="14"/>
        </w:rPr>
      </w:pPr>
    </w:p>
    <w:p w14:paraId="3B096114" w14:textId="77777777" w:rsidR="0079023D" w:rsidRPr="00904E4C" w:rsidRDefault="00AA3F82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en-US"/>
        </w:rPr>
      </w:pPr>
      <w:r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         </w:t>
      </w:r>
      <w:r w:rsidRPr="00904E4C">
        <w:rPr>
          <w:rFonts w:ascii="Angsana New" w:hAnsi="Angsana New" w:hint="cs"/>
          <w:i/>
          <w:iCs/>
          <w:sz w:val="30"/>
          <w:szCs w:val="30"/>
          <w:u w:val="none"/>
          <w:cs/>
          <w:lang w:val="th-TH"/>
        </w:rPr>
        <w:t xml:space="preserve"> </w:t>
      </w:r>
      <w:r w:rsidR="00960F80" w:rsidRPr="00904E4C">
        <w:rPr>
          <w:rFonts w:ascii="Angsana New" w:hAnsi="Angsana New" w:hint="cs"/>
          <w:i/>
          <w:iCs/>
          <w:sz w:val="30"/>
          <w:szCs w:val="30"/>
          <w:u w:val="none"/>
          <w:cs/>
          <w:lang w:val="th-TH"/>
        </w:rPr>
        <w:t>การจำแนก</w:t>
      </w:r>
      <w:r w:rsidR="00792C02" w:rsidRPr="00904E4C">
        <w:rPr>
          <w:rFonts w:ascii="Angsana New" w:hAnsi="Angsana New" w:hint="cs"/>
          <w:i/>
          <w:iCs/>
          <w:sz w:val="30"/>
          <w:szCs w:val="30"/>
          <w:u w:val="none"/>
          <w:cs/>
          <w:lang w:val="th-TH"/>
        </w:rPr>
        <w:t>รายได้</w:t>
      </w:r>
    </w:p>
    <w:p w14:paraId="71DE0458" w14:textId="77777777" w:rsidR="00BF6C64" w:rsidRPr="00904E4C" w:rsidRDefault="00BF6C64" w:rsidP="00BF6C64">
      <w:pPr>
        <w:rPr>
          <w:rFonts w:cs="Cordia New"/>
          <w:sz w:val="14"/>
          <w:szCs w:val="14"/>
          <w:lang w:eastAsia="x-none"/>
        </w:rPr>
      </w:pPr>
    </w:p>
    <w:p w14:paraId="6D599A21" w14:textId="77777777" w:rsidR="00BF6C64" w:rsidRPr="00904E4C" w:rsidRDefault="00BF6C64" w:rsidP="00BF6C6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</w:pPr>
      <w:r w:rsidRPr="00904E4C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904E4C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904E4C">
        <w:rPr>
          <w:rFonts w:ascii="Angsana New" w:hAnsi="Angsana New" w:cs="Angsana New"/>
          <w:sz w:val="30"/>
          <w:szCs w:val="30"/>
          <w:cs/>
        </w:rPr>
        <w:t>ของ กลุ่มบริษัท</w:t>
      </w:r>
      <w:r w:rsidRPr="00904E4C">
        <w:rPr>
          <w:rFonts w:ascii="Angsana New" w:hAnsi="Angsana New" w:cs="Angsana New" w:hint="cs"/>
          <w:sz w:val="30"/>
          <w:szCs w:val="30"/>
          <w:cs/>
        </w:rPr>
        <w:t>และ</w:t>
      </w:r>
      <w:r w:rsidRPr="00904E4C">
        <w:rPr>
          <w:rFonts w:ascii="Angsana New" w:hAnsi="Angsana New" w:cs="Angsana New"/>
          <w:sz w:val="30"/>
          <w:szCs w:val="30"/>
          <w:cs/>
        </w:rPr>
        <w:t>บริษัทได้มาจาก</w:t>
      </w:r>
      <w:r w:rsidRPr="00904E4C"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480EFB" w:rsidRPr="00904E4C">
        <w:rPr>
          <w:rFonts w:ascii="Angsana New" w:hAnsi="Angsana New" w:cs="Angsana New" w:hint="cs"/>
          <w:sz w:val="30"/>
          <w:szCs w:val="30"/>
          <w:cs/>
        </w:rPr>
        <w:t>และการให้บริการ</w:t>
      </w:r>
    </w:p>
    <w:p w14:paraId="217ACF10" w14:textId="77777777" w:rsidR="00BF6C64" w:rsidRPr="00904E4C" w:rsidRDefault="00BF6C64" w:rsidP="00BF6C6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5CB1F0E" w14:textId="63E8DB8D" w:rsidR="002906BE" w:rsidRPr="00904E4C" w:rsidRDefault="00BF6C64" w:rsidP="00140632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ตาราง</w:t>
      </w:r>
      <w:r w:rsidRPr="00904E4C">
        <w:rPr>
          <w:rFonts w:ascii="Angsana New" w:hAnsi="Angsana New" w:cs="Angsana New" w:hint="cs"/>
          <w:sz w:val="30"/>
          <w:szCs w:val="30"/>
          <w:cs/>
        </w:rPr>
        <w:t>ต่อไปนี้แสดง</w:t>
      </w:r>
      <w:r w:rsidRPr="00904E4C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904E4C">
        <w:rPr>
          <w:rFonts w:ascii="Angsana New" w:hAnsi="Angsana New" w:cs="Angsana New" w:hint="cs"/>
          <w:sz w:val="30"/>
          <w:szCs w:val="30"/>
          <w:cs/>
        </w:rPr>
        <w:t>ที่</w:t>
      </w:r>
      <w:r w:rsidRPr="00904E4C">
        <w:rPr>
          <w:rFonts w:ascii="Angsana New" w:hAnsi="Angsana New" w:cs="Angsana New"/>
          <w:sz w:val="30"/>
          <w:szCs w:val="30"/>
          <w:cs/>
        </w:rPr>
        <w:t>ถูกจำแนกตาม</w:t>
      </w:r>
      <w:r w:rsidR="00732124" w:rsidRPr="00904E4C">
        <w:rPr>
          <w:rFonts w:ascii="Angsana New" w:hAnsi="Angsana New" w:cs="Angsana New" w:hint="cs"/>
          <w:sz w:val="30"/>
          <w:szCs w:val="30"/>
          <w:cs/>
        </w:rPr>
        <w:t>ส่วนงานภูมิศาสตร์หลัก</w:t>
      </w:r>
      <w:r w:rsidR="008F58E6"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ประเภทของผลิตภัณฑ์และบริการหลัก </w:t>
      </w:r>
      <w:r w:rsidRPr="00904E4C">
        <w:rPr>
          <w:rFonts w:ascii="Angsana New" w:hAnsi="Angsana New" w:cs="Angsana New"/>
          <w:sz w:val="30"/>
          <w:szCs w:val="30"/>
          <w:cs/>
        </w:rPr>
        <w:t>และจังหวะเวลาในการรับรู้รายได้</w:t>
      </w:r>
    </w:p>
    <w:p w14:paraId="773B9F57" w14:textId="108F3C8A" w:rsidR="00140632" w:rsidRPr="00904E4C" w:rsidRDefault="00140632" w:rsidP="00140632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277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3721"/>
        <w:gridCol w:w="1225"/>
        <w:gridCol w:w="270"/>
        <w:gridCol w:w="1143"/>
        <w:gridCol w:w="459"/>
        <w:gridCol w:w="1165"/>
        <w:gridCol w:w="240"/>
        <w:gridCol w:w="1054"/>
      </w:tblGrid>
      <w:tr w:rsidR="002906BE" w:rsidRPr="00904E4C" w14:paraId="42C04844" w14:textId="77777777" w:rsidTr="00577ACA">
        <w:tc>
          <w:tcPr>
            <w:tcW w:w="3721" w:type="dxa"/>
            <w:vAlign w:val="bottom"/>
          </w:tcPr>
          <w:p w14:paraId="2C730945" w14:textId="77777777" w:rsidR="002906BE" w:rsidRPr="00904E4C" w:rsidRDefault="002906BE" w:rsidP="00577AC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543763D9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459" w:type="dxa"/>
          </w:tcPr>
          <w:p w14:paraId="6BFE561E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173AB862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906BE" w:rsidRPr="00904E4C" w14:paraId="569B560E" w14:textId="77777777" w:rsidTr="00577ACA">
        <w:tc>
          <w:tcPr>
            <w:tcW w:w="3721" w:type="dxa"/>
            <w:vAlign w:val="bottom"/>
          </w:tcPr>
          <w:p w14:paraId="65A1292D" w14:textId="77777777" w:rsidR="002906BE" w:rsidRPr="00904E4C" w:rsidRDefault="002906BE" w:rsidP="00577AC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72B58055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459" w:type="dxa"/>
          </w:tcPr>
          <w:p w14:paraId="380926AE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521DA6F8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</w:tr>
      <w:tr w:rsidR="002906BE" w:rsidRPr="00904E4C" w14:paraId="08BF92FF" w14:textId="77777777" w:rsidTr="00577ACA">
        <w:tc>
          <w:tcPr>
            <w:tcW w:w="3721" w:type="dxa"/>
            <w:vAlign w:val="bottom"/>
          </w:tcPr>
          <w:p w14:paraId="20412863" w14:textId="77777777" w:rsidR="002906BE" w:rsidRPr="00904E4C" w:rsidRDefault="002906BE" w:rsidP="00577AC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7EB71482" w14:textId="093ADFF4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309CB"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59" w:type="dxa"/>
          </w:tcPr>
          <w:p w14:paraId="509AC86B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5D07A130" w14:textId="119D5D29" w:rsidR="002906BE" w:rsidRPr="00904E4C" w:rsidRDefault="003309CB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906BE" w:rsidRPr="00904E4C" w14:paraId="13A23F55" w14:textId="77777777" w:rsidTr="00577ACA">
        <w:tc>
          <w:tcPr>
            <w:tcW w:w="3721" w:type="dxa"/>
            <w:vAlign w:val="bottom"/>
          </w:tcPr>
          <w:p w14:paraId="3876EAF9" w14:textId="77777777" w:rsidR="002906BE" w:rsidRPr="00904E4C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5211DFC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70" w:type="dxa"/>
          </w:tcPr>
          <w:p w14:paraId="228829FC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CBF6F6D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  <w:tc>
          <w:tcPr>
            <w:tcW w:w="459" w:type="dxa"/>
          </w:tcPr>
          <w:p w14:paraId="3722A25B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6BB5D44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40" w:type="dxa"/>
          </w:tcPr>
          <w:p w14:paraId="1CF5DC3C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1F0EBE2B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</w:tr>
      <w:tr w:rsidR="002906BE" w:rsidRPr="00904E4C" w14:paraId="161B31D7" w14:textId="77777777" w:rsidTr="00577ACA">
        <w:tc>
          <w:tcPr>
            <w:tcW w:w="3721" w:type="dxa"/>
            <w:vAlign w:val="bottom"/>
          </w:tcPr>
          <w:p w14:paraId="52644CD6" w14:textId="77777777" w:rsidR="002906BE" w:rsidRPr="00904E4C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556" w:type="dxa"/>
            <w:gridSpan w:val="7"/>
          </w:tcPr>
          <w:p w14:paraId="6CE486FB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2906BE" w:rsidRPr="00904E4C" w14:paraId="6DA8597E" w14:textId="77777777" w:rsidTr="00577ACA">
        <w:tc>
          <w:tcPr>
            <w:tcW w:w="3721" w:type="dxa"/>
            <w:hideMark/>
          </w:tcPr>
          <w:p w14:paraId="2C53B2E3" w14:textId="77777777" w:rsidR="002906BE" w:rsidRPr="00904E4C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20287A2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561A0B2C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402B6F1A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59" w:type="dxa"/>
          </w:tcPr>
          <w:p w14:paraId="5D52034C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2E55660F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D39130F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319CF679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057AFD" w:rsidRPr="00904E4C" w14:paraId="1992784B" w14:textId="77777777" w:rsidTr="00577ACA">
        <w:tc>
          <w:tcPr>
            <w:tcW w:w="3721" w:type="dxa"/>
            <w:hideMark/>
          </w:tcPr>
          <w:p w14:paraId="6E7E394C" w14:textId="77777777" w:rsidR="00057AFD" w:rsidRPr="00904E4C" w:rsidRDefault="00057AFD" w:rsidP="00057AF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7B6902A1" w14:textId="44A0862E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666,58</w:t>
            </w:r>
            <w:r w:rsidR="006536D3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  <w:vAlign w:val="bottom"/>
          </w:tcPr>
          <w:p w14:paraId="0696DB98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6473087E" w14:textId="7AAD5495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705,296</w:t>
            </w:r>
          </w:p>
        </w:tc>
        <w:tc>
          <w:tcPr>
            <w:tcW w:w="459" w:type="dxa"/>
            <w:vAlign w:val="bottom"/>
          </w:tcPr>
          <w:p w14:paraId="2C19C568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73B6F561" w14:textId="28C52A01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626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638FA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240" w:type="dxa"/>
            <w:vAlign w:val="bottom"/>
          </w:tcPr>
          <w:p w14:paraId="4CF078D5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vAlign w:val="bottom"/>
          </w:tcPr>
          <w:p w14:paraId="4058611D" w14:textId="0BE424E6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661,384</w:t>
            </w:r>
          </w:p>
        </w:tc>
      </w:tr>
      <w:tr w:rsidR="00057AFD" w:rsidRPr="00904E4C" w14:paraId="790BC31F" w14:textId="77777777" w:rsidTr="00577ACA">
        <w:tc>
          <w:tcPr>
            <w:tcW w:w="3721" w:type="dxa"/>
            <w:hideMark/>
          </w:tcPr>
          <w:p w14:paraId="231D9829" w14:textId="77777777" w:rsidR="00057AFD" w:rsidRPr="00904E4C" w:rsidRDefault="00057AFD" w:rsidP="00057AF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3183D" w14:textId="3BAA8F3A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666,58</w:t>
            </w:r>
            <w:r w:rsidR="006536D3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11A5B09C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4F8FC" w14:textId="01CDAA00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705,296</w:t>
            </w:r>
          </w:p>
        </w:tc>
        <w:tc>
          <w:tcPr>
            <w:tcW w:w="459" w:type="dxa"/>
          </w:tcPr>
          <w:p w14:paraId="4E80AABF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33B00" w14:textId="171F5637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626,</w:t>
            </w:r>
            <w:r w:rsidR="00A638FA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240" w:type="dxa"/>
          </w:tcPr>
          <w:p w14:paraId="179B5222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AA1BE" w14:textId="635ED426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661,384</w:t>
            </w:r>
          </w:p>
        </w:tc>
      </w:tr>
      <w:tr w:rsidR="002906BE" w:rsidRPr="00904E4C" w14:paraId="7DCDB419" w14:textId="77777777" w:rsidTr="00140632">
        <w:trPr>
          <w:trHeight w:val="224"/>
        </w:trPr>
        <w:tc>
          <w:tcPr>
            <w:tcW w:w="3721" w:type="dxa"/>
          </w:tcPr>
          <w:p w14:paraId="534978F1" w14:textId="77777777" w:rsidR="002906BE" w:rsidRPr="00904E4C" w:rsidRDefault="002906BE" w:rsidP="00577ACA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44B198FB" w14:textId="77777777" w:rsidR="002906BE" w:rsidRPr="00904E4C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6C46B072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EEBE864" w14:textId="77777777" w:rsidR="002906BE" w:rsidRPr="00904E4C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459" w:type="dxa"/>
          </w:tcPr>
          <w:p w14:paraId="6B3F4294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74EA2A83" w14:textId="77777777" w:rsidR="002906BE" w:rsidRPr="00904E4C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40" w:type="dxa"/>
          </w:tcPr>
          <w:p w14:paraId="566DE271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</w:tcPr>
          <w:p w14:paraId="5094F6D2" w14:textId="77777777" w:rsidR="002906BE" w:rsidRPr="00904E4C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2906BE" w:rsidRPr="00904E4C" w14:paraId="652358CC" w14:textId="77777777" w:rsidTr="00577ACA">
        <w:tc>
          <w:tcPr>
            <w:tcW w:w="3721" w:type="dxa"/>
            <w:hideMark/>
          </w:tcPr>
          <w:p w14:paraId="57830CCE" w14:textId="77777777" w:rsidR="002906BE" w:rsidRPr="00904E4C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598F2010" w14:textId="77777777" w:rsidR="002906BE" w:rsidRPr="00904E4C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2CDEEDC" w14:textId="77777777" w:rsidR="002906BE" w:rsidRPr="00904E4C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11516117" w14:textId="77777777" w:rsidR="002906BE" w:rsidRPr="00904E4C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9" w:type="dxa"/>
          </w:tcPr>
          <w:p w14:paraId="7A0669CC" w14:textId="77777777" w:rsidR="002906BE" w:rsidRPr="00904E4C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315AB06" w14:textId="77777777" w:rsidR="002906BE" w:rsidRPr="00904E4C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514EDF05" w14:textId="77777777" w:rsidR="002906BE" w:rsidRPr="00904E4C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59CE947D" w14:textId="77777777" w:rsidR="002906BE" w:rsidRPr="00904E4C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906BE" w:rsidRPr="00904E4C" w14:paraId="3BF81E13" w14:textId="77777777" w:rsidTr="00577ACA">
        <w:tc>
          <w:tcPr>
            <w:tcW w:w="3721" w:type="dxa"/>
            <w:hideMark/>
          </w:tcPr>
          <w:p w14:paraId="18127EB3" w14:textId="77777777" w:rsidR="002906BE" w:rsidRPr="00904E4C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189364C8" w14:textId="245E530D" w:rsidR="002906BE" w:rsidRPr="00904E4C" w:rsidRDefault="00D63466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641,102</w:t>
            </w:r>
          </w:p>
        </w:tc>
        <w:tc>
          <w:tcPr>
            <w:tcW w:w="270" w:type="dxa"/>
          </w:tcPr>
          <w:p w14:paraId="698E18A2" w14:textId="77777777" w:rsidR="002906BE" w:rsidRPr="00904E4C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B53DFBD" w14:textId="695CFC29" w:rsidR="002906BE" w:rsidRPr="00904E4C" w:rsidRDefault="00EA3E8C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684</w:t>
            </w:r>
            <w:r w:rsidRPr="00EA3E8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098</w:t>
            </w:r>
          </w:p>
        </w:tc>
        <w:tc>
          <w:tcPr>
            <w:tcW w:w="459" w:type="dxa"/>
          </w:tcPr>
          <w:p w14:paraId="2BBB03D1" w14:textId="77777777" w:rsidR="002906BE" w:rsidRPr="00904E4C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08E3E92" w14:textId="50C15F88" w:rsidR="002906BE" w:rsidRPr="00904E4C" w:rsidRDefault="00D63466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601,282</w:t>
            </w:r>
          </w:p>
        </w:tc>
        <w:tc>
          <w:tcPr>
            <w:tcW w:w="240" w:type="dxa"/>
          </w:tcPr>
          <w:p w14:paraId="2C03321E" w14:textId="77777777" w:rsidR="002906BE" w:rsidRPr="00904E4C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11A682E4" w14:textId="74318F77" w:rsidR="002906BE" w:rsidRPr="00904E4C" w:rsidRDefault="00EA3E8C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640</w:t>
            </w:r>
            <w:r w:rsidRPr="00EA3E8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479</w:t>
            </w:r>
          </w:p>
        </w:tc>
      </w:tr>
      <w:tr w:rsidR="002906BE" w:rsidRPr="00904E4C" w14:paraId="262B319F" w14:textId="77777777" w:rsidTr="00577ACA">
        <w:tc>
          <w:tcPr>
            <w:tcW w:w="3721" w:type="dxa"/>
            <w:hideMark/>
          </w:tcPr>
          <w:p w14:paraId="38A6900D" w14:textId="77777777" w:rsidR="002906BE" w:rsidRPr="00904E4C" w:rsidRDefault="002906BE" w:rsidP="00577ACA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225" w:type="dxa"/>
          </w:tcPr>
          <w:p w14:paraId="68F111B2" w14:textId="49B97EA0" w:rsidR="002906BE" w:rsidRPr="00904E4C" w:rsidRDefault="00D63466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25,485</w:t>
            </w:r>
          </w:p>
        </w:tc>
        <w:tc>
          <w:tcPr>
            <w:tcW w:w="270" w:type="dxa"/>
          </w:tcPr>
          <w:p w14:paraId="0340C4BE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6C84FCA" w14:textId="5E3740CF" w:rsidR="002906BE" w:rsidRPr="00904E4C" w:rsidRDefault="00EA3E8C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21</w:t>
            </w:r>
            <w:r w:rsidRPr="00EA3E8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198</w:t>
            </w:r>
          </w:p>
        </w:tc>
        <w:tc>
          <w:tcPr>
            <w:tcW w:w="459" w:type="dxa"/>
          </w:tcPr>
          <w:p w14:paraId="2DA9DD04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890AAC2" w14:textId="1A7BBC02" w:rsidR="002906BE" w:rsidRPr="00904E4C" w:rsidRDefault="00D63466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25,485</w:t>
            </w:r>
          </w:p>
        </w:tc>
        <w:tc>
          <w:tcPr>
            <w:tcW w:w="240" w:type="dxa"/>
          </w:tcPr>
          <w:p w14:paraId="10F3B92F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7113F858" w14:textId="68A02BA5" w:rsidR="002906BE" w:rsidRPr="00904E4C" w:rsidRDefault="00EA3E8C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20</w:t>
            </w:r>
            <w:r w:rsidRPr="00EA3E8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905</w:t>
            </w:r>
          </w:p>
        </w:tc>
      </w:tr>
      <w:tr w:rsidR="00057AFD" w:rsidRPr="00904E4C" w14:paraId="124BF288" w14:textId="77777777" w:rsidTr="00577ACA">
        <w:tc>
          <w:tcPr>
            <w:tcW w:w="3721" w:type="dxa"/>
            <w:hideMark/>
          </w:tcPr>
          <w:p w14:paraId="621B58BB" w14:textId="77777777" w:rsidR="00057AFD" w:rsidRPr="00904E4C" w:rsidRDefault="00057AFD" w:rsidP="00057AF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7F212" w14:textId="19162FAA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666,58</w:t>
            </w:r>
            <w:r w:rsidR="006536D3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6D7E8B35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F54F6" w14:textId="0E570B1E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705,296</w:t>
            </w:r>
          </w:p>
        </w:tc>
        <w:tc>
          <w:tcPr>
            <w:tcW w:w="459" w:type="dxa"/>
          </w:tcPr>
          <w:p w14:paraId="235B19A4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36BDC" w14:textId="6AEC1CBA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626,</w:t>
            </w:r>
            <w:r w:rsidR="00A638FA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240" w:type="dxa"/>
          </w:tcPr>
          <w:p w14:paraId="2D7DDB79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5970DF" w14:textId="652090B5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661,384</w:t>
            </w:r>
          </w:p>
        </w:tc>
      </w:tr>
      <w:tr w:rsidR="002906BE" w:rsidRPr="00904E4C" w14:paraId="1747A0BA" w14:textId="77777777" w:rsidTr="00577ACA">
        <w:tc>
          <w:tcPr>
            <w:tcW w:w="3721" w:type="dxa"/>
          </w:tcPr>
          <w:p w14:paraId="06A404E1" w14:textId="77777777" w:rsidR="002906BE" w:rsidRPr="00904E4C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5D5BEB6D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459" w:type="dxa"/>
          </w:tcPr>
          <w:p w14:paraId="2A639D93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59" w:type="dxa"/>
            <w:gridSpan w:val="3"/>
          </w:tcPr>
          <w:p w14:paraId="4AA0D63C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906BE" w:rsidRPr="00904E4C" w14:paraId="6F6DDF0F" w14:textId="77777777" w:rsidTr="00577ACA">
        <w:tc>
          <w:tcPr>
            <w:tcW w:w="3721" w:type="dxa"/>
          </w:tcPr>
          <w:p w14:paraId="31EDCCBF" w14:textId="77777777" w:rsidR="002906BE" w:rsidRPr="00904E4C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0AD498AD" w14:textId="7165537B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</w:t>
            </w:r>
            <w:r w:rsidR="00C511A7" w:rsidRPr="00904E4C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ดสาม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459" w:type="dxa"/>
          </w:tcPr>
          <w:p w14:paraId="18F1DDCC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59" w:type="dxa"/>
            <w:gridSpan w:val="3"/>
          </w:tcPr>
          <w:p w14:paraId="11D69063" w14:textId="4D3474FB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C23EEB" w:rsidRPr="00904E4C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สาม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2906BE" w:rsidRPr="00904E4C" w14:paraId="66CD28CD" w14:textId="77777777" w:rsidTr="00577ACA">
        <w:tc>
          <w:tcPr>
            <w:tcW w:w="3721" w:type="dxa"/>
          </w:tcPr>
          <w:p w14:paraId="65132C05" w14:textId="77777777" w:rsidR="002906BE" w:rsidRPr="00904E4C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2B8CB979" w14:textId="6E466AED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C6A8E" w:rsidRPr="00904E4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459" w:type="dxa"/>
          </w:tcPr>
          <w:p w14:paraId="50B421E2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59" w:type="dxa"/>
            <w:gridSpan w:val="3"/>
          </w:tcPr>
          <w:p w14:paraId="2984CD85" w14:textId="4F776639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C6A8E" w:rsidRPr="00904E4C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</w:tr>
      <w:tr w:rsidR="002906BE" w:rsidRPr="00904E4C" w14:paraId="141A919C" w14:textId="77777777" w:rsidTr="00577ACA">
        <w:tc>
          <w:tcPr>
            <w:tcW w:w="3721" w:type="dxa"/>
          </w:tcPr>
          <w:p w14:paraId="67A3373B" w14:textId="77777777" w:rsidR="002906BE" w:rsidRPr="00904E4C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25" w:type="dxa"/>
          </w:tcPr>
          <w:p w14:paraId="7B8ACED0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70" w:type="dxa"/>
          </w:tcPr>
          <w:p w14:paraId="172CEF7C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1EC2D82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  <w:tc>
          <w:tcPr>
            <w:tcW w:w="459" w:type="dxa"/>
          </w:tcPr>
          <w:p w14:paraId="4C9A9650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1855CD8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40" w:type="dxa"/>
          </w:tcPr>
          <w:p w14:paraId="5447A5E1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5BB399A7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</w:tr>
      <w:tr w:rsidR="002906BE" w:rsidRPr="00904E4C" w14:paraId="2D6E932E" w14:textId="77777777" w:rsidTr="00577ACA">
        <w:tc>
          <w:tcPr>
            <w:tcW w:w="3721" w:type="dxa"/>
          </w:tcPr>
          <w:p w14:paraId="5A50BD66" w14:textId="77777777" w:rsidR="002906BE" w:rsidRPr="00904E4C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556" w:type="dxa"/>
            <w:gridSpan w:val="7"/>
          </w:tcPr>
          <w:p w14:paraId="667EE6F1" w14:textId="77777777" w:rsidR="002906BE" w:rsidRPr="00904E4C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2906BE" w:rsidRPr="00904E4C" w14:paraId="4C8FCDFB" w14:textId="77777777" w:rsidTr="00577ACA">
        <w:tc>
          <w:tcPr>
            <w:tcW w:w="3721" w:type="dxa"/>
          </w:tcPr>
          <w:p w14:paraId="06110735" w14:textId="77777777" w:rsidR="002906BE" w:rsidRPr="00904E4C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564E3845" w14:textId="77777777" w:rsidR="002906BE" w:rsidRPr="00904E4C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1D19BDE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1553D3C" w14:textId="77777777" w:rsidR="002906BE" w:rsidRPr="00904E4C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459" w:type="dxa"/>
          </w:tcPr>
          <w:p w14:paraId="2E1AF95F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5BDD6B6E" w14:textId="77777777" w:rsidR="002906BE" w:rsidRPr="00904E4C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586F4475" w14:textId="77777777" w:rsidR="002906BE" w:rsidRPr="00904E4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3FA2331E" w14:textId="77777777" w:rsidR="002906BE" w:rsidRPr="00904E4C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57AFD" w:rsidRPr="00904E4C" w14:paraId="4970C7FE" w14:textId="77777777" w:rsidTr="00577ACA">
        <w:tc>
          <w:tcPr>
            <w:tcW w:w="3721" w:type="dxa"/>
            <w:vAlign w:val="bottom"/>
            <w:hideMark/>
          </w:tcPr>
          <w:p w14:paraId="43DDE5FB" w14:textId="77777777" w:rsidR="00057AFD" w:rsidRPr="00904E4C" w:rsidRDefault="00057AFD" w:rsidP="00057AF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32CCB92F" w14:textId="7155BDA0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666,58</w:t>
            </w:r>
            <w:r w:rsidR="00AC31B8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  <w:vAlign w:val="bottom"/>
          </w:tcPr>
          <w:p w14:paraId="72E9023C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7007A08B" w14:textId="175C8CCD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705,296</w:t>
            </w:r>
          </w:p>
        </w:tc>
        <w:tc>
          <w:tcPr>
            <w:tcW w:w="459" w:type="dxa"/>
            <w:vAlign w:val="bottom"/>
          </w:tcPr>
          <w:p w14:paraId="6FA6F24C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72AA4CE9" w14:textId="12C67185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626,767</w:t>
            </w:r>
          </w:p>
        </w:tc>
        <w:tc>
          <w:tcPr>
            <w:tcW w:w="240" w:type="dxa"/>
            <w:vAlign w:val="bottom"/>
          </w:tcPr>
          <w:p w14:paraId="0A5577DD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vAlign w:val="bottom"/>
          </w:tcPr>
          <w:p w14:paraId="0BE41E73" w14:textId="0A44555F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661,384</w:t>
            </w:r>
          </w:p>
        </w:tc>
      </w:tr>
      <w:tr w:rsidR="00057AFD" w:rsidRPr="00904E4C" w14:paraId="2071A76A" w14:textId="77777777" w:rsidTr="00577ACA">
        <w:tc>
          <w:tcPr>
            <w:tcW w:w="3721" w:type="dxa"/>
            <w:hideMark/>
          </w:tcPr>
          <w:p w14:paraId="06B5272E" w14:textId="77777777" w:rsidR="00057AFD" w:rsidRPr="00904E4C" w:rsidRDefault="00057AFD" w:rsidP="00057AF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CC342" w14:textId="3E3CD955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666,58</w:t>
            </w:r>
            <w:r w:rsidR="00AC31B8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74CBB9FA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AA787" w14:textId="0F1D0FCC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705,296</w:t>
            </w:r>
          </w:p>
        </w:tc>
        <w:tc>
          <w:tcPr>
            <w:tcW w:w="459" w:type="dxa"/>
          </w:tcPr>
          <w:p w14:paraId="1BE9BBB0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D21A03" w14:textId="2F73FF84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626,767</w:t>
            </w:r>
          </w:p>
        </w:tc>
        <w:tc>
          <w:tcPr>
            <w:tcW w:w="240" w:type="dxa"/>
          </w:tcPr>
          <w:p w14:paraId="473CE571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AFFBD" w14:textId="5677DB9E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661,384</w:t>
            </w:r>
          </w:p>
        </w:tc>
      </w:tr>
    </w:tbl>
    <w:p w14:paraId="4330585C" w14:textId="77777777" w:rsidR="002906BE" w:rsidRPr="00904E4C" w:rsidRDefault="002906BE" w:rsidP="001B2627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7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3721"/>
        <w:gridCol w:w="1225"/>
        <w:gridCol w:w="270"/>
        <w:gridCol w:w="1143"/>
        <w:gridCol w:w="459"/>
        <w:gridCol w:w="1165"/>
        <w:gridCol w:w="240"/>
        <w:gridCol w:w="1054"/>
      </w:tblGrid>
      <w:tr w:rsidR="00237C8B" w:rsidRPr="00904E4C" w14:paraId="64AAB91C" w14:textId="77777777" w:rsidTr="00480EFB">
        <w:tc>
          <w:tcPr>
            <w:tcW w:w="3721" w:type="dxa"/>
            <w:vAlign w:val="bottom"/>
          </w:tcPr>
          <w:p w14:paraId="30BAACDF" w14:textId="77777777" w:rsidR="00237C8B" w:rsidRPr="00904E4C" w:rsidRDefault="00C25F22" w:rsidP="0074161F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0486ACA0" w14:textId="77777777" w:rsidR="00237C8B" w:rsidRPr="00904E4C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459" w:type="dxa"/>
          </w:tcPr>
          <w:p w14:paraId="3D991FC9" w14:textId="77777777" w:rsidR="00237C8B" w:rsidRPr="00904E4C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36653B8F" w14:textId="77777777" w:rsidR="00237C8B" w:rsidRPr="00904E4C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37C8B" w:rsidRPr="00904E4C" w14:paraId="3951A01D" w14:textId="77777777" w:rsidTr="00480EFB">
        <w:tc>
          <w:tcPr>
            <w:tcW w:w="3721" w:type="dxa"/>
            <w:vAlign w:val="bottom"/>
          </w:tcPr>
          <w:p w14:paraId="048C510D" w14:textId="77777777" w:rsidR="00237C8B" w:rsidRPr="00904E4C" w:rsidRDefault="00237C8B" w:rsidP="0074161F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160E0617" w14:textId="21E77E9B" w:rsidR="00237C8B" w:rsidRPr="00904E4C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</w:t>
            </w:r>
            <w:r w:rsidR="008F1011"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งวดเก้า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459" w:type="dxa"/>
          </w:tcPr>
          <w:p w14:paraId="330C53D5" w14:textId="77777777" w:rsidR="00237C8B" w:rsidRPr="00904E4C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7AF8E40C" w14:textId="597DC607" w:rsidR="00237C8B" w:rsidRPr="00904E4C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</w:t>
            </w:r>
            <w:r w:rsidR="008F1011"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งวดเก้า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237C8B" w:rsidRPr="00904E4C" w14:paraId="65F2A03F" w14:textId="77777777" w:rsidTr="00480EFB">
        <w:tc>
          <w:tcPr>
            <w:tcW w:w="3721" w:type="dxa"/>
            <w:vAlign w:val="bottom"/>
          </w:tcPr>
          <w:p w14:paraId="0B7846D7" w14:textId="77777777" w:rsidR="00237C8B" w:rsidRPr="00904E4C" w:rsidRDefault="00237C8B" w:rsidP="0074161F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20425277" w14:textId="6E292E46" w:rsidR="00237C8B" w:rsidRPr="00904E4C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E656B4"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309CB"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59" w:type="dxa"/>
          </w:tcPr>
          <w:p w14:paraId="2B626717" w14:textId="77777777" w:rsidR="00237C8B" w:rsidRPr="00904E4C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7919983F" w14:textId="55812136" w:rsidR="00237C8B" w:rsidRPr="00904E4C" w:rsidRDefault="003309C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F0740" w:rsidRPr="00904E4C" w14:paraId="4F4A329B" w14:textId="77777777" w:rsidTr="00480EFB">
        <w:tc>
          <w:tcPr>
            <w:tcW w:w="3721" w:type="dxa"/>
            <w:vAlign w:val="bottom"/>
          </w:tcPr>
          <w:p w14:paraId="27FA785D" w14:textId="77777777" w:rsidR="000F0740" w:rsidRPr="00904E4C" w:rsidRDefault="000F0740" w:rsidP="0074161F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EE85BB4" w14:textId="77777777" w:rsidR="000F0740" w:rsidRPr="00904E4C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70" w:type="dxa"/>
          </w:tcPr>
          <w:p w14:paraId="4312F304" w14:textId="77777777" w:rsidR="000F0740" w:rsidRPr="00904E4C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4901A623" w14:textId="77777777" w:rsidR="000F0740" w:rsidRPr="00904E4C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  <w:tc>
          <w:tcPr>
            <w:tcW w:w="459" w:type="dxa"/>
          </w:tcPr>
          <w:p w14:paraId="5F4F63B4" w14:textId="77777777" w:rsidR="000F0740" w:rsidRPr="00904E4C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3B0EC2D" w14:textId="77777777" w:rsidR="000F0740" w:rsidRPr="00904E4C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40" w:type="dxa"/>
          </w:tcPr>
          <w:p w14:paraId="35613086" w14:textId="77777777" w:rsidR="000F0740" w:rsidRPr="00904E4C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6C8F44AB" w14:textId="77777777" w:rsidR="000F0740" w:rsidRPr="00904E4C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</w:tr>
      <w:tr w:rsidR="00237C8B" w:rsidRPr="00904E4C" w14:paraId="7B0C27DD" w14:textId="77777777" w:rsidTr="00480EFB">
        <w:tc>
          <w:tcPr>
            <w:tcW w:w="3721" w:type="dxa"/>
            <w:vAlign w:val="bottom"/>
          </w:tcPr>
          <w:p w14:paraId="6C844018" w14:textId="77777777" w:rsidR="00237C8B" w:rsidRPr="00904E4C" w:rsidRDefault="00237C8B" w:rsidP="0074161F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556" w:type="dxa"/>
            <w:gridSpan w:val="7"/>
          </w:tcPr>
          <w:p w14:paraId="289BC61E" w14:textId="77777777" w:rsidR="00237C8B" w:rsidRPr="00904E4C" w:rsidRDefault="00630A78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="00480EFB"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="00237C8B"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480EFB" w:rsidRPr="00904E4C" w14:paraId="4AF2B506" w14:textId="77777777" w:rsidTr="00480EFB">
        <w:tc>
          <w:tcPr>
            <w:tcW w:w="3721" w:type="dxa"/>
            <w:hideMark/>
          </w:tcPr>
          <w:p w14:paraId="1C62479E" w14:textId="77777777" w:rsidR="00237C8B" w:rsidRPr="00904E4C" w:rsidRDefault="00237C8B" w:rsidP="0074161F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01623578" w14:textId="77777777" w:rsidR="00237C8B" w:rsidRPr="00904E4C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FA9F17F" w14:textId="77777777" w:rsidR="00237C8B" w:rsidRPr="00904E4C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25A251C2" w14:textId="77777777" w:rsidR="00237C8B" w:rsidRPr="00904E4C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59" w:type="dxa"/>
          </w:tcPr>
          <w:p w14:paraId="5F273C6E" w14:textId="77777777" w:rsidR="00237C8B" w:rsidRPr="00904E4C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F462BF3" w14:textId="77777777" w:rsidR="00237C8B" w:rsidRPr="00904E4C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421105A9" w14:textId="77777777" w:rsidR="00237C8B" w:rsidRPr="00904E4C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2212EBF4" w14:textId="77777777" w:rsidR="00237C8B" w:rsidRPr="00904E4C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057AFD" w:rsidRPr="00904E4C" w14:paraId="586FAFF2" w14:textId="77777777" w:rsidTr="00D26862">
        <w:tc>
          <w:tcPr>
            <w:tcW w:w="3721" w:type="dxa"/>
            <w:hideMark/>
          </w:tcPr>
          <w:p w14:paraId="5C1788A9" w14:textId="77777777" w:rsidR="00057AFD" w:rsidRPr="00904E4C" w:rsidRDefault="00057AFD" w:rsidP="00057AF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0DE2A14D" w14:textId="0CE107E6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2,233,30</w:t>
            </w:r>
            <w:r w:rsidR="00472CC1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  <w:vAlign w:val="bottom"/>
          </w:tcPr>
          <w:p w14:paraId="4A52BBA6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2F59D61" w14:textId="3AFAAA7B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2,179,103</w:t>
            </w:r>
          </w:p>
        </w:tc>
        <w:tc>
          <w:tcPr>
            <w:tcW w:w="459" w:type="dxa"/>
            <w:vAlign w:val="bottom"/>
          </w:tcPr>
          <w:p w14:paraId="03A3766C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3102BB17" w14:textId="58CAC459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2,117,176</w:t>
            </w:r>
          </w:p>
        </w:tc>
        <w:tc>
          <w:tcPr>
            <w:tcW w:w="240" w:type="dxa"/>
            <w:vAlign w:val="bottom"/>
          </w:tcPr>
          <w:p w14:paraId="50D0417D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vAlign w:val="bottom"/>
          </w:tcPr>
          <w:p w14:paraId="606D33F9" w14:textId="645B1EDC" w:rsidR="00057AFD" w:rsidRPr="00904E4C" w:rsidRDefault="00014580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2,049,613</w:t>
            </w:r>
          </w:p>
        </w:tc>
      </w:tr>
      <w:tr w:rsidR="00057AFD" w:rsidRPr="00904E4C" w14:paraId="1A03101F" w14:textId="77777777" w:rsidTr="00D26862">
        <w:tc>
          <w:tcPr>
            <w:tcW w:w="3721" w:type="dxa"/>
            <w:hideMark/>
          </w:tcPr>
          <w:p w14:paraId="4FBDC49C" w14:textId="77777777" w:rsidR="00057AFD" w:rsidRPr="00904E4C" w:rsidRDefault="00057AFD" w:rsidP="00057AF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C6B84" w14:textId="745D97B6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2,233,30</w:t>
            </w:r>
            <w:r w:rsidR="00472CC1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49256E6F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0A7D1A" w14:textId="21D51757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2,179,103</w:t>
            </w:r>
          </w:p>
        </w:tc>
        <w:tc>
          <w:tcPr>
            <w:tcW w:w="459" w:type="dxa"/>
          </w:tcPr>
          <w:p w14:paraId="796E340B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F95E4" w14:textId="3DB47909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2,117,176</w:t>
            </w:r>
          </w:p>
        </w:tc>
        <w:tc>
          <w:tcPr>
            <w:tcW w:w="240" w:type="dxa"/>
          </w:tcPr>
          <w:p w14:paraId="1DB6041A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1CBB" w14:textId="0781CDB4" w:rsidR="00057AFD" w:rsidRPr="00904E4C" w:rsidRDefault="00014580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2,049,613</w:t>
            </w:r>
          </w:p>
        </w:tc>
      </w:tr>
      <w:tr w:rsidR="00EA409D" w:rsidRPr="00904E4C" w14:paraId="276BD9D3" w14:textId="77777777" w:rsidTr="001B2627">
        <w:trPr>
          <w:trHeight w:val="359"/>
        </w:trPr>
        <w:tc>
          <w:tcPr>
            <w:tcW w:w="3721" w:type="dxa"/>
          </w:tcPr>
          <w:p w14:paraId="028E352E" w14:textId="77777777" w:rsidR="00EA409D" w:rsidRPr="00904E4C" w:rsidRDefault="00EA409D" w:rsidP="00EA409D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249AD6DE" w14:textId="77777777" w:rsidR="00EA409D" w:rsidRPr="00904E4C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6331BC1E" w14:textId="77777777" w:rsidR="00EA409D" w:rsidRPr="00904E4C" w:rsidRDefault="00EA409D" w:rsidP="00EA409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060AC7F5" w14:textId="77777777" w:rsidR="00EA409D" w:rsidRPr="00904E4C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459" w:type="dxa"/>
          </w:tcPr>
          <w:p w14:paraId="66A5BB8C" w14:textId="77777777" w:rsidR="00EA409D" w:rsidRPr="00904E4C" w:rsidRDefault="00EA409D" w:rsidP="00EA409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7F18D6E0" w14:textId="77777777" w:rsidR="00EA409D" w:rsidRPr="00904E4C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40" w:type="dxa"/>
          </w:tcPr>
          <w:p w14:paraId="76F85A97" w14:textId="77777777" w:rsidR="00EA409D" w:rsidRPr="00904E4C" w:rsidRDefault="00EA409D" w:rsidP="00EA409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</w:tcPr>
          <w:p w14:paraId="30B83F94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EA409D" w:rsidRPr="00904E4C" w14:paraId="2B393852" w14:textId="77777777" w:rsidTr="00480EFB">
        <w:tc>
          <w:tcPr>
            <w:tcW w:w="3721" w:type="dxa"/>
            <w:hideMark/>
          </w:tcPr>
          <w:p w14:paraId="6F902AF2" w14:textId="77777777" w:rsidR="00EA409D" w:rsidRPr="00904E4C" w:rsidRDefault="00EA409D" w:rsidP="00EA409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08CC8811" w14:textId="77777777" w:rsidR="00EA409D" w:rsidRPr="00904E4C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98CBB49" w14:textId="77777777" w:rsidR="00EA409D" w:rsidRPr="00904E4C" w:rsidRDefault="00EA409D" w:rsidP="00EA409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16F9A176" w14:textId="77777777" w:rsidR="00EA409D" w:rsidRPr="00904E4C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9" w:type="dxa"/>
          </w:tcPr>
          <w:p w14:paraId="01B3D95A" w14:textId="77777777" w:rsidR="00EA409D" w:rsidRPr="00904E4C" w:rsidRDefault="00EA409D" w:rsidP="00EA409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BA60EFC" w14:textId="77777777" w:rsidR="00EA409D" w:rsidRPr="00904E4C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5C99C9B7" w14:textId="77777777" w:rsidR="00EA409D" w:rsidRPr="00904E4C" w:rsidRDefault="00EA409D" w:rsidP="00EA409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12DC5F1B" w14:textId="77777777" w:rsidR="00EA409D" w:rsidRPr="00904E4C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4F6" w:rsidRPr="00904E4C" w14:paraId="7820CF16" w14:textId="77777777" w:rsidTr="00480EFB">
        <w:tc>
          <w:tcPr>
            <w:tcW w:w="3721" w:type="dxa"/>
            <w:hideMark/>
          </w:tcPr>
          <w:p w14:paraId="4D326D64" w14:textId="77777777" w:rsidR="00B104F6" w:rsidRPr="00904E4C" w:rsidRDefault="00B104F6" w:rsidP="00B104F6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229B79BC" w14:textId="709B3905" w:rsidR="00B104F6" w:rsidRPr="00904E4C" w:rsidRDefault="00D63466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2,169,458</w:t>
            </w:r>
          </w:p>
        </w:tc>
        <w:tc>
          <w:tcPr>
            <w:tcW w:w="270" w:type="dxa"/>
          </w:tcPr>
          <w:p w14:paraId="4199E40F" w14:textId="77777777" w:rsidR="00B104F6" w:rsidRPr="00904E4C" w:rsidRDefault="00B104F6" w:rsidP="00B104F6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47CEE738" w14:textId="0FDB6D17" w:rsidR="00B104F6" w:rsidRPr="00904E4C" w:rsidRDefault="00EA3E8C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EA3E8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113</w:t>
            </w:r>
            <w:r w:rsidRPr="00EA3E8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877</w:t>
            </w:r>
          </w:p>
        </w:tc>
        <w:tc>
          <w:tcPr>
            <w:tcW w:w="459" w:type="dxa"/>
          </w:tcPr>
          <w:p w14:paraId="67892C07" w14:textId="77777777" w:rsidR="00B104F6" w:rsidRPr="00904E4C" w:rsidRDefault="00B104F6" w:rsidP="00B104F6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146AFCD6" w14:textId="143246C4" w:rsidR="00B104F6" w:rsidRPr="00904E4C" w:rsidRDefault="00D63466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2,053,306</w:t>
            </w:r>
          </w:p>
        </w:tc>
        <w:tc>
          <w:tcPr>
            <w:tcW w:w="240" w:type="dxa"/>
          </w:tcPr>
          <w:p w14:paraId="67724D9F" w14:textId="77777777" w:rsidR="00B104F6" w:rsidRPr="00904E4C" w:rsidRDefault="00B104F6" w:rsidP="00B104F6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2718A93A" w14:textId="2A095C6A" w:rsidR="00B104F6" w:rsidRPr="00904E4C" w:rsidRDefault="00EA3E8C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EA3E8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985</w:t>
            </w:r>
            <w:r w:rsidRPr="00EA3E8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389</w:t>
            </w:r>
          </w:p>
        </w:tc>
      </w:tr>
      <w:tr w:rsidR="00B104F6" w:rsidRPr="00904E4C" w14:paraId="2FF9D096" w14:textId="77777777" w:rsidTr="00480EFB">
        <w:tc>
          <w:tcPr>
            <w:tcW w:w="3721" w:type="dxa"/>
            <w:hideMark/>
          </w:tcPr>
          <w:p w14:paraId="1DB587F7" w14:textId="77777777" w:rsidR="00B104F6" w:rsidRPr="00904E4C" w:rsidRDefault="00B104F6" w:rsidP="00B104F6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225" w:type="dxa"/>
          </w:tcPr>
          <w:p w14:paraId="582DC3B4" w14:textId="75E08DE3" w:rsidR="00B104F6" w:rsidRPr="00904E4C" w:rsidRDefault="005A27A4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63,849</w:t>
            </w:r>
          </w:p>
        </w:tc>
        <w:tc>
          <w:tcPr>
            <w:tcW w:w="270" w:type="dxa"/>
          </w:tcPr>
          <w:p w14:paraId="6EB9BA56" w14:textId="77777777" w:rsidR="00B104F6" w:rsidRPr="00904E4C" w:rsidRDefault="00B104F6" w:rsidP="00B104F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62E6F4C" w14:textId="1EC5EE08" w:rsidR="00B104F6" w:rsidRPr="00904E4C" w:rsidRDefault="00EA3E8C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65</w:t>
            </w:r>
            <w:r w:rsidRPr="00EA3E8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226</w:t>
            </w:r>
          </w:p>
        </w:tc>
        <w:tc>
          <w:tcPr>
            <w:tcW w:w="459" w:type="dxa"/>
          </w:tcPr>
          <w:p w14:paraId="1E70B2C5" w14:textId="77777777" w:rsidR="00B104F6" w:rsidRPr="00904E4C" w:rsidRDefault="00B104F6" w:rsidP="00B104F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486E237" w14:textId="42B03C9E" w:rsidR="00B104F6" w:rsidRPr="00904E4C" w:rsidRDefault="005A27A4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63,870</w:t>
            </w:r>
          </w:p>
        </w:tc>
        <w:tc>
          <w:tcPr>
            <w:tcW w:w="240" w:type="dxa"/>
          </w:tcPr>
          <w:p w14:paraId="25A15018" w14:textId="77777777" w:rsidR="00B104F6" w:rsidRPr="00904E4C" w:rsidRDefault="00B104F6" w:rsidP="00B104F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388A62B7" w14:textId="19E4A099" w:rsidR="00B104F6" w:rsidRPr="00904E4C" w:rsidRDefault="00EA3E8C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64</w:t>
            </w:r>
            <w:r w:rsidRPr="00EA3E8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EA3E8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224</w:t>
            </w:r>
          </w:p>
        </w:tc>
      </w:tr>
      <w:tr w:rsidR="00057AFD" w:rsidRPr="00904E4C" w14:paraId="41D656B1" w14:textId="77777777" w:rsidTr="003705CF">
        <w:trPr>
          <w:trHeight w:val="307"/>
        </w:trPr>
        <w:tc>
          <w:tcPr>
            <w:tcW w:w="3721" w:type="dxa"/>
            <w:hideMark/>
          </w:tcPr>
          <w:p w14:paraId="1DC3D69F" w14:textId="77777777" w:rsidR="00057AFD" w:rsidRPr="00904E4C" w:rsidRDefault="00057AFD" w:rsidP="00057AF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D5A37" w14:textId="11E15ADE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2,233,30</w:t>
            </w:r>
            <w:r w:rsidR="00472CC1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044AE2A0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4C44E" w14:textId="58524CF1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2,179,103</w:t>
            </w:r>
          </w:p>
        </w:tc>
        <w:tc>
          <w:tcPr>
            <w:tcW w:w="459" w:type="dxa"/>
          </w:tcPr>
          <w:p w14:paraId="2E4BB64F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DC39A" w14:textId="003F5CE6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2,117,176</w:t>
            </w:r>
          </w:p>
        </w:tc>
        <w:tc>
          <w:tcPr>
            <w:tcW w:w="240" w:type="dxa"/>
          </w:tcPr>
          <w:p w14:paraId="2465A8B0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53530" w14:textId="336E0894" w:rsidR="00057AFD" w:rsidRPr="00904E4C" w:rsidRDefault="00014580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2,049,613</w:t>
            </w:r>
          </w:p>
        </w:tc>
      </w:tr>
      <w:tr w:rsidR="001B2627" w:rsidRPr="00904E4C" w14:paraId="6CCEB977" w14:textId="77777777" w:rsidTr="001B2627">
        <w:trPr>
          <w:trHeight w:val="332"/>
        </w:trPr>
        <w:tc>
          <w:tcPr>
            <w:tcW w:w="3721" w:type="dxa"/>
          </w:tcPr>
          <w:p w14:paraId="56C89FA3" w14:textId="77777777" w:rsidR="001B2627" w:rsidRPr="00904E4C" w:rsidRDefault="001B2627" w:rsidP="001B2627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9A11A29" w14:textId="77777777" w:rsidR="001B2627" w:rsidRPr="00904E4C" w:rsidRDefault="001B2627" w:rsidP="001B2627">
            <w:pPr>
              <w:pStyle w:val="BodyText"/>
              <w:tabs>
                <w:tab w:val="clear" w:pos="907"/>
                <w:tab w:val="decimal" w:pos="930"/>
                <w:tab w:val="decimal" w:pos="987"/>
              </w:tabs>
              <w:spacing w:after="0"/>
              <w:ind w:right="-89"/>
              <w:rPr>
                <w:rFonts w:ascii="Angsana New" w:hAnsi="Angsana New"/>
                <w:b/>
                <w:bCs/>
                <w:sz w:val="16"/>
                <w:szCs w:val="16"/>
                <w:lang w:val="en-US" w:eastAsia="en-GB"/>
              </w:rPr>
            </w:pPr>
          </w:p>
        </w:tc>
        <w:tc>
          <w:tcPr>
            <w:tcW w:w="459" w:type="dxa"/>
          </w:tcPr>
          <w:p w14:paraId="647590F3" w14:textId="77777777" w:rsidR="001B2627" w:rsidRPr="00904E4C" w:rsidRDefault="001B2627" w:rsidP="001B2627">
            <w:pPr>
              <w:pStyle w:val="acctfourfigures"/>
              <w:tabs>
                <w:tab w:val="decimal" w:pos="436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2459" w:type="dxa"/>
            <w:gridSpan w:val="3"/>
          </w:tcPr>
          <w:p w14:paraId="0D46B65D" w14:textId="77777777" w:rsidR="001B2627" w:rsidRPr="00904E4C" w:rsidRDefault="001B2627" w:rsidP="001B2627">
            <w:pPr>
              <w:pStyle w:val="BodyText"/>
              <w:tabs>
                <w:tab w:val="decimal" w:pos="975"/>
              </w:tabs>
              <w:spacing w:after="0"/>
              <w:ind w:right="-89"/>
              <w:rPr>
                <w:rFonts w:ascii="Angsana New" w:hAnsi="Angsana New"/>
                <w:b/>
                <w:bCs/>
                <w:sz w:val="16"/>
                <w:szCs w:val="16"/>
                <w:lang w:val="en-US" w:eastAsia="en-GB"/>
              </w:rPr>
            </w:pPr>
          </w:p>
        </w:tc>
      </w:tr>
      <w:tr w:rsidR="00264633" w:rsidRPr="00904E4C" w14:paraId="41C7C2CB" w14:textId="77777777" w:rsidTr="00480EFB">
        <w:tc>
          <w:tcPr>
            <w:tcW w:w="3721" w:type="dxa"/>
          </w:tcPr>
          <w:p w14:paraId="51AE0676" w14:textId="77777777" w:rsidR="00264633" w:rsidRPr="00904E4C" w:rsidRDefault="00264633" w:rsidP="00264633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1C3ABD01" w14:textId="77777777" w:rsidR="00264633" w:rsidRPr="00904E4C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4718491" w14:textId="77777777" w:rsidR="00264633" w:rsidRPr="00904E4C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1F760CD" w14:textId="77777777" w:rsidR="00264633" w:rsidRPr="00904E4C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459" w:type="dxa"/>
          </w:tcPr>
          <w:p w14:paraId="6A49862A" w14:textId="77777777" w:rsidR="00264633" w:rsidRPr="00904E4C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21ACF677" w14:textId="77777777" w:rsidR="00264633" w:rsidRPr="00904E4C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0377FAB7" w14:textId="77777777" w:rsidR="00264633" w:rsidRPr="00904E4C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2CD9FCE6" w14:textId="77777777" w:rsidR="00264633" w:rsidRPr="00904E4C" w:rsidRDefault="00264633" w:rsidP="00264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57AFD" w:rsidRPr="00904E4C" w14:paraId="4A73DA39" w14:textId="77777777" w:rsidTr="00D26862">
        <w:tc>
          <w:tcPr>
            <w:tcW w:w="3721" w:type="dxa"/>
            <w:vAlign w:val="bottom"/>
            <w:hideMark/>
          </w:tcPr>
          <w:p w14:paraId="2788CB47" w14:textId="77777777" w:rsidR="00057AFD" w:rsidRPr="00904E4C" w:rsidRDefault="00057AFD" w:rsidP="00057AF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45EB1AFD" w14:textId="5D8EB871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2,233,30</w:t>
            </w:r>
            <w:r w:rsidR="00472CC1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  <w:vAlign w:val="bottom"/>
          </w:tcPr>
          <w:p w14:paraId="67773E97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4A90929" w14:textId="428FF777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2,179,103</w:t>
            </w:r>
          </w:p>
        </w:tc>
        <w:tc>
          <w:tcPr>
            <w:tcW w:w="459" w:type="dxa"/>
            <w:vAlign w:val="bottom"/>
          </w:tcPr>
          <w:p w14:paraId="43D14FB9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4FEC4047" w14:textId="53D8869A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2,117,176</w:t>
            </w:r>
          </w:p>
        </w:tc>
        <w:tc>
          <w:tcPr>
            <w:tcW w:w="240" w:type="dxa"/>
            <w:vAlign w:val="bottom"/>
          </w:tcPr>
          <w:p w14:paraId="356AB5FE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vAlign w:val="bottom"/>
          </w:tcPr>
          <w:p w14:paraId="59D48EB7" w14:textId="671AC1B4" w:rsidR="00057AFD" w:rsidRPr="00904E4C" w:rsidRDefault="00014580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2,049,613</w:t>
            </w:r>
          </w:p>
        </w:tc>
      </w:tr>
      <w:tr w:rsidR="00057AFD" w:rsidRPr="00904E4C" w14:paraId="5E7D3B67" w14:textId="77777777" w:rsidTr="00D26862">
        <w:tc>
          <w:tcPr>
            <w:tcW w:w="3721" w:type="dxa"/>
            <w:hideMark/>
          </w:tcPr>
          <w:p w14:paraId="59878B15" w14:textId="77777777" w:rsidR="00057AFD" w:rsidRPr="00904E4C" w:rsidRDefault="00057AFD" w:rsidP="00057AF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F7E52" w14:textId="262FCEAC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2,233,30</w:t>
            </w:r>
            <w:r w:rsidR="00472CC1"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61CDD386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389D50" w14:textId="23454E63" w:rsidR="00057AFD" w:rsidRPr="00904E4C" w:rsidRDefault="00EC2F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2,179,103</w:t>
            </w:r>
          </w:p>
        </w:tc>
        <w:tc>
          <w:tcPr>
            <w:tcW w:w="459" w:type="dxa"/>
          </w:tcPr>
          <w:p w14:paraId="06F7D38B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B27ED" w14:textId="25DD3599" w:rsidR="00057AFD" w:rsidRPr="00904E4C" w:rsidRDefault="00057AFD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2,117,176</w:t>
            </w:r>
          </w:p>
        </w:tc>
        <w:tc>
          <w:tcPr>
            <w:tcW w:w="240" w:type="dxa"/>
          </w:tcPr>
          <w:p w14:paraId="4BB7A449" w14:textId="77777777" w:rsidR="00057AFD" w:rsidRPr="00904E4C" w:rsidRDefault="00057AFD" w:rsidP="00057AF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661A7" w14:textId="4F95EF51" w:rsidR="00057AFD" w:rsidRPr="00904E4C" w:rsidRDefault="00014580" w:rsidP="00057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2,049,613</w:t>
            </w:r>
          </w:p>
        </w:tc>
      </w:tr>
    </w:tbl>
    <w:p w14:paraId="055CC24D" w14:textId="77777777" w:rsidR="00F67E38" w:rsidRPr="00904E4C" w:rsidRDefault="00F67E38" w:rsidP="00AA3F8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5296BC51" w14:textId="77777777" w:rsidR="001B2627" w:rsidRPr="00904E4C" w:rsidRDefault="001B2627" w:rsidP="001B2627">
      <w:pPr>
        <w:rPr>
          <w:rFonts w:cstheme="minorBidi"/>
          <w:lang w:val="th-TH" w:eastAsia="x-none"/>
        </w:rPr>
      </w:pPr>
    </w:p>
    <w:p w14:paraId="7BC3600A" w14:textId="77777777" w:rsidR="001B2627" w:rsidRPr="00904E4C" w:rsidRDefault="001B2627" w:rsidP="001B2627">
      <w:pPr>
        <w:rPr>
          <w:rFonts w:cstheme="minorBidi"/>
          <w:lang w:val="th-TH" w:eastAsia="x-none"/>
        </w:rPr>
      </w:pPr>
    </w:p>
    <w:p w14:paraId="11486010" w14:textId="77777777" w:rsidR="001B2627" w:rsidRPr="00904E4C" w:rsidRDefault="001B2627" w:rsidP="001B2627">
      <w:pPr>
        <w:rPr>
          <w:rFonts w:cstheme="minorBidi"/>
          <w:lang w:val="th-TH" w:eastAsia="x-none"/>
        </w:rPr>
      </w:pPr>
    </w:p>
    <w:p w14:paraId="209A062E" w14:textId="77777777" w:rsidR="001B2627" w:rsidRPr="00904E4C" w:rsidRDefault="001B2627" w:rsidP="001B2627">
      <w:pPr>
        <w:rPr>
          <w:rFonts w:cstheme="minorBidi"/>
          <w:lang w:val="th-TH" w:eastAsia="x-none"/>
        </w:rPr>
      </w:pPr>
    </w:p>
    <w:p w14:paraId="4FEBC74F" w14:textId="77777777" w:rsidR="001B2627" w:rsidRPr="00904E4C" w:rsidRDefault="001B2627" w:rsidP="001B2627">
      <w:pPr>
        <w:rPr>
          <w:rFonts w:cstheme="minorBidi"/>
          <w:lang w:val="th-TH" w:eastAsia="x-none"/>
        </w:rPr>
      </w:pPr>
    </w:p>
    <w:p w14:paraId="234A0F2C" w14:textId="77777777" w:rsidR="001B2627" w:rsidRPr="00904E4C" w:rsidRDefault="001B2627" w:rsidP="001B2627">
      <w:pPr>
        <w:rPr>
          <w:rFonts w:cstheme="minorBidi"/>
          <w:lang w:val="th-TH" w:eastAsia="x-none"/>
        </w:rPr>
      </w:pPr>
    </w:p>
    <w:p w14:paraId="6B34CCEB" w14:textId="77777777" w:rsidR="001B2627" w:rsidRPr="00904E4C" w:rsidRDefault="001B2627" w:rsidP="001B2627">
      <w:pPr>
        <w:rPr>
          <w:rFonts w:cstheme="minorBidi"/>
          <w:lang w:val="th-TH" w:eastAsia="x-none"/>
        </w:rPr>
      </w:pPr>
    </w:p>
    <w:p w14:paraId="6047AAF8" w14:textId="77777777" w:rsidR="0040266A" w:rsidRPr="00904E4C" w:rsidRDefault="0040266A" w:rsidP="00AA3F8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664E0F4A" w14:textId="1192717A" w:rsidR="00AA3F82" w:rsidRPr="00904E4C" w:rsidRDefault="0040266A" w:rsidP="00AA3F8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br w:type="column"/>
      </w:r>
      <w:r w:rsidR="00AA3F82" w:rsidRPr="00904E4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1</w:t>
      </w:r>
      <w:r w:rsidR="00D51699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2</w:t>
      </w:r>
      <w:r w:rsidR="00AA3F82" w:rsidRPr="00904E4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AA3F82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5BAD7122" w14:textId="77777777" w:rsidR="00AF5233" w:rsidRPr="00904E4C" w:rsidRDefault="00AF5233" w:rsidP="00AF5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72"/>
        <w:jc w:val="thaiDistribute"/>
        <w:textAlignment w:val="baseline"/>
        <w:rPr>
          <w:rFonts w:ascii="Angsana New" w:hAnsi="Angsana New" w:cs="Angsana New"/>
          <w:b/>
          <w:sz w:val="16"/>
          <w:szCs w:val="16"/>
        </w:rPr>
      </w:pPr>
    </w:p>
    <w:p w14:paraId="2F4D4D43" w14:textId="209B4918" w:rsidR="00816428" w:rsidRPr="00904E4C" w:rsidRDefault="00B35DA9" w:rsidP="00B3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42BF7" w:rsidRPr="00904E4C">
        <w:rPr>
          <w:rFonts w:ascii="Angsana New" w:hAnsi="Angsana New" w:cs="Angsana New"/>
          <w:sz w:val="30"/>
          <w:szCs w:val="30"/>
        </w:rPr>
        <w:br/>
      </w:r>
      <w:r w:rsidRPr="00904E4C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="00816428" w:rsidRPr="00904E4C">
        <w:rPr>
          <w:rFonts w:ascii="Angsana New" w:hAnsi="Angsana New" w:cs="Angsana New" w:hint="cs"/>
          <w:sz w:val="30"/>
          <w:szCs w:val="30"/>
          <w:cs/>
        </w:rPr>
        <w:t>อัตราภาษีเงินได้ที่แท้จริงรวมของ</w:t>
      </w:r>
      <w:r w:rsidR="00B87DC3" w:rsidRPr="00904E4C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816428" w:rsidRPr="00904E4C">
        <w:rPr>
          <w:rFonts w:ascii="Angsana New" w:hAnsi="Angsana New" w:cs="Angsana New" w:hint="cs"/>
          <w:sz w:val="30"/>
          <w:szCs w:val="30"/>
          <w:cs/>
        </w:rPr>
        <w:t>บริษัทในการดำเนินงานต่อเนื่องเป็นระยะเวลา</w:t>
      </w:r>
      <w:r w:rsidR="003309CB" w:rsidRPr="00904E4C">
        <w:rPr>
          <w:rFonts w:ascii="Angsana New" w:hAnsi="Angsana New" w:cs="Angsana New" w:hint="cs"/>
          <w:sz w:val="30"/>
          <w:szCs w:val="30"/>
          <w:cs/>
        </w:rPr>
        <w:t>เก้า</w:t>
      </w:r>
      <w:r w:rsidR="00816428" w:rsidRPr="00904E4C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816428" w:rsidRPr="00904E4C">
        <w:rPr>
          <w:rFonts w:ascii="Angsana New" w:hAnsi="Angsana New" w:cs="Angsana New"/>
          <w:sz w:val="30"/>
          <w:szCs w:val="30"/>
          <w:cs/>
        </w:rPr>
        <w:t xml:space="preserve"> 30 </w:t>
      </w:r>
      <w:r w:rsidR="003309CB" w:rsidRPr="00904E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16428" w:rsidRPr="00904E4C">
        <w:rPr>
          <w:rFonts w:ascii="Angsana New" w:hAnsi="Angsana New" w:cs="Angsana New"/>
          <w:sz w:val="30"/>
          <w:szCs w:val="30"/>
          <w:cs/>
        </w:rPr>
        <w:t xml:space="preserve"> 2562</w:t>
      </w:r>
      <w:r w:rsidR="007C7580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504F" w:rsidRPr="00904E4C">
        <w:rPr>
          <w:rFonts w:ascii="Angsana New" w:hAnsi="Angsana New" w:cs="Angsana New" w:hint="cs"/>
          <w:sz w:val="30"/>
          <w:szCs w:val="30"/>
          <w:cs/>
        </w:rPr>
        <w:t xml:space="preserve">คือร้อยละ </w:t>
      </w:r>
      <w:r w:rsidR="00AC504F" w:rsidRPr="00904E4C">
        <w:rPr>
          <w:rFonts w:ascii="Angsana New" w:hAnsi="Angsana New" w:cs="Angsana New" w:hint="cs"/>
          <w:sz w:val="30"/>
          <w:szCs w:val="30"/>
        </w:rPr>
        <w:t xml:space="preserve">16.4 </w:t>
      </w:r>
      <w:r w:rsidR="00AC504F" w:rsidRPr="00904E4C">
        <w:rPr>
          <w:rFonts w:ascii="Angsana New" w:hAnsi="Angsana New" w:cs="Angsana New" w:hint="cs"/>
          <w:i/>
          <w:iCs/>
          <w:sz w:val="30"/>
          <w:szCs w:val="30"/>
        </w:rPr>
        <w:t xml:space="preserve">(2561: </w:t>
      </w:r>
      <w:r w:rsidR="00AC504F" w:rsidRPr="00904E4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AC504F" w:rsidRPr="00904E4C">
        <w:rPr>
          <w:rFonts w:ascii="Angsana New" w:hAnsi="Angsana New" w:cs="Angsana New" w:hint="cs"/>
          <w:i/>
          <w:iCs/>
          <w:sz w:val="30"/>
          <w:szCs w:val="30"/>
        </w:rPr>
        <w:t>20.1)</w:t>
      </w:r>
      <w:r w:rsidR="00AC504F" w:rsidRPr="00904E4C">
        <w:rPr>
          <w:rFonts w:ascii="Angsana New" w:hAnsi="Angsana New" w:cs="Angsana New" w:hint="cs"/>
          <w:sz w:val="30"/>
          <w:szCs w:val="30"/>
        </w:rPr>
        <w:t xml:space="preserve"> </w:t>
      </w:r>
      <w:r w:rsidR="00AC504F" w:rsidRPr="00904E4C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AC504F" w:rsidRPr="00904E4C">
        <w:rPr>
          <w:rFonts w:ascii="Angsana New" w:hAnsi="Angsana New" w:cs="Angsana New" w:hint="cs"/>
          <w:sz w:val="30"/>
          <w:szCs w:val="30"/>
        </w:rPr>
        <w:t xml:space="preserve">2.2 </w:t>
      </w:r>
      <w:r w:rsidR="00AC504F" w:rsidRPr="00904E4C">
        <w:rPr>
          <w:rFonts w:ascii="Angsana New" w:hAnsi="Angsana New" w:cs="Angsana New" w:hint="cs"/>
          <w:i/>
          <w:iCs/>
          <w:sz w:val="30"/>
          <w:szCs w:val="30"/>
        </w:rPr>
        <w:t>(2561:</w:t>
      </w:r>
      <w:r w:rsidR="00AC504F" w:rsidRPr="00904E4C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AC504F" w:rsidRPr="00904E4C">
        <w:rPr>
          <w:rFonts w:ascii="Angsana New" w:hAnsi="Angsana New" w:cs="Angsana New" w:hint="cs"/>
          <w:i/>
          <w:iCs/>
          <w:sz w:val="30"/>
          <w:szCs w:val="30"/>
        </w:rPr>
        <w:t xml:space="preserve"> 17.1)</w:t>
      </w:r>
      <w:r w:rsidR="00AC504F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6428" w:rsidRPr="00904E4C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1913A7CC" w14:textId="0DF000DE" w:rsidR="00393D16" w:rsidRPr="00904E4C" w:rsidRDefault="00816428" w:rsidP="00816428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59"/>
        </w:tabs>
        <w:ind w:left="862"/>
        <w:jc w:val="thaiDistribute"/>
        <w:rPr>
          <w:rFonts w:ascii="Angsana New" w:hAnsi="Angsana New"/>
          <w:sz w:val="30"/>
          <w:szCs w:val="30"/>
        </w:rPr>
      </w:pPr>
      <w:r w:rsidRPr="00904E4C">
        <w:rPr>
          <w:rFonts w:ascii="Angsana New" w:hAnsi="Angsana New"/>
          <w:sz w:val="30"/>
          <w:szCs w:val="30"/>
          <w:cs/>
        </w:rPr>
        <w:t>ความแตกต่างระหว่างการรับรู้ค่าใช้จ่ายทางบัญชีกับค่าใช้จ่ายทางภาษีบางรายการ</w:t>
      </w:r>
      <w:r w:rsidRPr="00904E4C">
        <w:rPr>
          <w:rFonts w:ascii="Angsana New" w:hAnsi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/>
          <w:sz w:val="30"/>
          <w:szCs w:val="30"/>
          <w:cs/>
        </w:rPr>
        <w:t>โดยเฉพาะอย่างยิ่งในเรื่อง</w:t>
      </w:r>
      <w:r w:rsidRPr="00904E4C">
        <w:rPr>
          <w:rFonts w:ascii="Angsana New" w:hAnsi="Angsana New" w:hint="cs"/>
          <w:sz w:val="30"/>
          <w:szCs w:val="30"/>
          <w:cs/>
        </w:rPr>
        <w:t>สิทธิยกเว้นภาษีเงินได้จากรายได้เงินปันผลรับ</w:t>
      </w:r>
      <w:r w:rsidRPr="00904E4C">
        <w:rPr>
          <w:rFonts w:ascii="Angsana New" w:hAnsi="Angsana New" w:hint="cs"/>
          <w:b/>
          <w:sz w:val="30"/>
          <w:szCs w:val="30"/>
          <w:cs/>
        </w:rPr>
        <w:t>และค่าใช้จ่ายบางรายการที่ไม่ต้องรับรู้เป็นค่าใช้จ่ายทางบัญชีแต่สามารถหักเป็นค่าใช้จ่ายทางภาษี</w:t>
      </w:r>
    </w:p>
    <w:p w14:paraId="4B5DED2F" w14:textId="77777777" w:rsidR="00393D16" w:rsidRPr="00904E4C" w:rsidRDefault="00393D16" w:rsidP="00393D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62"/>
        <w:jc w:val="thaiDistribute"/>
        <w:rPr>
          <w:rFonts w:ascii="Angsana New" w:hAnsi="Angsana New"/>
          <w:sz w:val="30"/>
          <w:szCs w:val="30"/>
        </w:rPr>
      </w:pPr>
    </w:p>
    <w:p w14:paraId="424FCA82" w14:textId="495531EA" w:rsidR="00B036A2" w:rsidRPr="00904E4C" w:rsidRDefault="009E3702" w:rsidP="00AF5233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0" w:right="-45" w:firstLine="0"/>
        <w:jc w:val="thaiDistribute"/>
        <w:rPr>
          <w:rFonts w:ascii="Angsana New" w:hAnsi="Angsana New"/>
          <w:i/>
          <w:iCs/>
          <w:color w:val="0070C0"/>
          <w:sz w:val="30"/>
          <w:szCs w:val="30"/>
          <w:u w:val="none"/>
          <w:cs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D51699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3</w:t>
      </w:r>
      <w:r w:rsidR="00AF5233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     </w:t>
      </w:r>
      <w:r w:rsidR="00050D39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กำไร</w:t>
      </w:r>
      <w:r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ต่อหุ้น</w:t>
      </w:r>
    </w:p>
    <w:p w14:paraId="0A18BEDD" w14:textId="77777777" w:rsidR="00B036A2" w:rsidRPr="00904E4C" w:rsidRDefault="00B036A2" w:rsidP="00D50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25ECB65" w14:textId="23810DFA" w:rsidR="00B73A80" w:rsidRPr="00904E4C" w:rsidRDefault="00050D39" w:rsidP="00C621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04E4C">
        <w:rPr>
          <w:rFonts w:ascii="Angsana New" w:hAnsi="Angsana New" w:hint="cs"/>
          <w:sz w:val="30"/>
          <w:szCs w:val="30"/>
          <w:cs/>
        </w:rPr>
        <w:t>กำไร</w:t>
      </w:r>
      <w:r w:rsidR="00B036A2" w:rsidRPr="00904E4C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</w:t>
      </w:r>
      <w:r w:rsidR="00BB662D" w:rsidRPr="00904E4C">
        <w:rPr>
          <w:rFonts w:ascii="Angsana New" w:hAnsi="Angsana New"/>
          <w:sz w:val="30"/>
          <w:szCs w:val="30"/>
          <w:cs/>
        </w:rPr>
        <w:t>ดือน</w:t>
      </w:r>
      <w:r w:rsidR="00E656B4" w:rsidRPr="00904E4C">
        <w:rPr>
          <w:rFonts w:ascii="Angsana New" w:hAnsi="Angsana New" w:hint="cs"/>
          <w:sz w:val="30"/>
          <w:szCs w:val="30"/>
          <w:cs/>
        </w:rPr>
        <w:t>และ</w:t>
      </w:r>
      <w:r w:rsidR="0071407D">
        <w:rPr>
          <w:rFonts w:ascii="Angsana New" w:hAnsi="Angsana New" w:hint="cs"/>
          <w:sz w:val="30"/>
          <w:szCs w:val="30"/>
          <w:cs/>
        </w:rPr>
        <w:t>เก้า</w:t>
      </w:r>
      <w:r w:rsidR="00E656B4" w:rsidRPr="00904E4C">
        <w:rPr>
          <w:rFonts w:ascii="Angsana New" w:hAnsi="Angsana New" w:hint="cs"/>
          <w:sz w:val="30"/>
          <w:szCs w:val="30"/>
          <w:cs/>
        </w:rPr>
        <w:t>เดือน</w:t>
      </w:r>
      <w:r w:rsidR="00BB662D" w:rsidRPr="00904E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656B4" w:rsidRPr="00904E4C">
        <w:rPr>
          <w:rFonts w:ascii="Angsana New" w:hAnsi="Angsana New"/>
          <w:sz w:val="30"/>
          <w:szCs w:val="30"/>
        </w:rPr>
        <w:t xml:space="preserve">30 </w:t>
      </w:r>
      <w:r w:rsidR="002F0BBB" w:rsidRPr="00904E4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904E4C">
        <w:rPr>
          <w:rFonts w:ascii="Angsana New" w:hAnsi="Angsana New"/>
          <w:sz w:val="30"/>
          <w:szCs w:val="30"/>
          <w:cs/>
        </w:rPr>
        <w:t>25</w:t>
      </w:r>
      <w:r w:rsidRPr="00904E4C">
        <w:rPr>
          <w:rFonts w:ascii="Angsana New" w:hAnsi="Angsana New"/>
          <w:sz w:val="30"/>
          <w:szCs w:val="30"/>
        </w:rPr>
        <w:t>62</w:t>
      </w:r>
      <w:r w:rsidRPr="00904E4C">
        <w:rPr>
          <w:rFonts w:ascii="Angsana New" w:hAnsi="Angsana New"/>
          <w:sz w:val="30"/>
          <w:szCs w:val="30"/>
          <w:cs/>
        </w:rPr>
        <w:t xml:space="preserve"> และ 25</w:t>
      </w:r>
      <w:r w:rsidRPr="00904E4C">
        <w:rPr>
          <w:rFonts w:ascii="Angsana New" w:hAnsi="Angsana New"/>
          <w:sz w:val="30"/>
          <w:szCs w:val="30"/>
        </w:rPr>
        <w:t>61</w:t>
      </w:r>
      <w:r w:rsidR="000063F2" w:rsidRPr="00904E4C">
        <w:rPr>
          <w:rFonts w:ascii="Angsana New" w:hAnsi="Angsana New"/>
          <w:sz w:val="30"/>
          <w:szCs w:val="30"/>
        </w:rPr>
        <w:t xml:space="preserve"> </w:t>
      </w:r>
      <w:r w:rsidR="00BA64A5" w:rsidRPr="00904E4C">
        <w:rPr>
          <w:rFonts w:ascii="Angsana New" w:hAnsi="Angsana New"/>
          <w:sz w:val="30"/>
          <w:szCs w:val="30"/>
          <w:cs/>
        </w:rPr>
        <w:t>คำนวณจาก</w:t>
      </w:r>
      <w:r w:rsidR="009014AE" w:rsidRPr="00904E4C">
        <w:rPr>
          <w:rFonts w:ascii="Angsana New" w:hAnsi="Angsana New" w:hint="cs"/>
          <w:sz w:val="30"/>
          <w:szCs w:val="30"/>
          <w:cs/>
        </w:rPr>
        <w:t>กำไร</w:t>
      </w:r>
      <w:r w:rsidR="00B036A2" w:rsidRPr="00904E4C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="00D71BA8" w:rsidRPr="00904E4C">
        <w:rPr>
          <w:rFonts w:ascii="Angsana New" w:hAnsi="Angsana New"/>
          <w:sz w:val="30"/>
          <w:szCs w:val="30"/>
          <w:cs/>
        </w:rPr>
        <w:br/>
      </w:r>
      <w:r w:rsidR="002D2B84" w:rsidRPr="00904E4C">
        <w:rPr>
          <w:rFonts w:ascii="Angsana New" w:hAnsi="Angsana New" w:hint="cs"/>
          <w:sz w:val="30"/>
          <w:szCs w:val="30"/>
          <w:cs/>
        </w:rPr>
        <w:t>วิธีถัวเฉลี่ย</w:t>
      </w:r>
      <w:r w:rsidR="003C6FC4" w:rsidRPr="00904E4C">
        <w:rPr>
          <w:rFonts w:ascii="Angsana New" w:hAnsi="Angsana New" w:hint="cs"/>
          <w:sz w:val="30"/>
          <w:szCs w:val="30"/>
          <w:cs/>
        </w:rPr>
        <w:t>ถ่วงน้ำหนัก</w:t>
      </w:r>
      <w:r w:rsidR="005606A7" w:rsidRPr="00904E4C">
        <w:rPr>
          <w:rFonts w:ascii="Angsana New" w:hAnsi="Angsana New"/>
          <w:sz w:val="30"/>
          <w:szCs w:val="30"/>
        </w:rPr>
        <w:t xml:space="preserve"> </w:t>
      </w:r>
      <w:r w:rsidR="00EE1713" w:rsidRPr="00904E4C">
        <w:rPr>
          <w:rFonts w:ascii="Angsana New" w:hAnsi="Angsana New" w:hint="cs"/>
          <w:sz w:val="30"/>
          <w:szCs w:val="30"/>
          <w:cs/>
        </w:rPr>
        <w:t>การคำนวณกำไรต่อหุ้นขั้นพื้นฐานทุกงวดที่แสดง คำนวณโดยใช้จำนวนหุ้นใหม่ด้วยวิธีปรับปรุงย้อนหลัง</w:t>
      </w:r>
      <w:r w:rsidR="002D2B84" w:rsidRPr="00904E4C">
        <w:rPr>
          <w:rFonts w:ascii="Angsana New" w:hAnsi="Angsana New" w:hint="cs"/>
          <w:sz w:val="30"/>
          <w:szCs w:val="30"/>
          <w:cs/>
        </w:rPr>
        <w:t xml:space="preserve"> </w:t>
      </w:r>
      <w:r w:rsidR="00B036A2" w:rsidRPr="00904E4C">
        <w:rPr>
          <w:rFonts w:ascii="Angsana New" w:hAnsi="Angsana New"/>
          <w:sz w:val="30"/>
          <w:szCs w:val="30"/>
          <w:cs/>
        </w:rPr>
        <w:t>แสดงการคำนวณดังนี้</w:t>
      </w:r>
      <w:r w:rsidR="00B036A2" w:rsidRPr="00904E4C">
        <w:rPr>
          <w:rFonts w:ascii="Angsana New" w:hAnsi="Angsana New"/>
          <w:sz w:val="30"/>
          <w:szCs w:val="30"/>
        </w:rPr>
        <w:t xml:space="preserve"> </w:t>
      </w:r>
    </w:p>
    <w:p w14:paraId="39ADDADA" w14:textId="77777777" w:rsidR="00B73A80" w:rsidRPr="00904E4C" w:rsidRDefault="00B73A80" w:rsidP="00C621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  <w:bookmarkStart w:id="5" w:name="_Hlk13821625"/>
    </w:p>
    <w:tbl>
      <w:tblPr>
        <w:tblW w:w="92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68"/>
        <w:gridCol w:w="1087"/>
        <w:gridCol w:w="263"/>
        <w:gridCol w:w="1080"/>
        <w:gridCol w:w="270"/>
        <w:gridCol w:w="1172"/>
        <w:gridCol w:w="270"/>
        <w:gridCol w:w="1080"/>
      </w:tblGrid>
      <w:tr w:rsidR="00972EF5" w:rsidRPr="00904E4C" w14:paraId="14F48853" w14:textId="77777777" w:rsidTr="00ED757A">
        <w:trPr>
          <w:trHeight w:val="434"/>
        </w:trPr>
        <w:tc>
          <w:tcPr>
            <w:tcW w:w="4068" w:type="dxa"/>
          </w:tcPr>
          <w:p w14:paraId="5DB1AC18" w14:textId="77777777" w:rsidR="00B036A2" w:rsidRPr="00904E4C" w:rsidRDefault="00B73A80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br w:type="page"/>
            </w:r>
            <w:r w:rsidR="002069CF" w:rsidRPr="00904E4C">
              <w:rPr>
                <w:rFonts w:ascii="Angsana New" w:hAnsi="Angsana New"/>
                <w:sz w:val="20"/>
                <w:szCs w:val="20"/>
              </w:rPr>
              <w:br w:type="page"/>
            </w:r>
            <w:r w:rsidR="00BA57AC" w:rsidRPr="00904E4C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2430" w:type="dxa"/>
            <w:gridSpan w:val="3"/>
          </w:tcPr>
          <w:p w14:paraId="0423F8D4" w14:textId="77777777" w:rsidR="00B036A2" w:rsidRPr="00904E4C" w:rsidRDefault="00B036A2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0D83E7" w14:textId="77777777" w:rsidR="00B036A2" w:rsidRPr="00904E4C" w:rsidRDefault="00B036A2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688A192B" w14:textId="77777777" w:rsidR="00B036A2" w:rsidRPr="00904E4C" w:rsidRDefault="00B036A2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D39" w:rsidRPr="00904E4C" w14:paraId="4B0E6B36" w14:textId="77777777" w:rsidTr="00ED757A">
        <w:tc>
          <w:tcPr>
            <w:tcW w:w="4068" w:type="dxa"/>
          </w:tcPr>
          <w:p w14:paraId="041E9BBE" w14:textId="5D85DB5A" w:rsidR="00050D39" w:rsidRPr="00904E4C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656B4" w:rsidRPr="00904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83EB2"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7" w:type="dxa"/>
          </w:tcPr>
          <w:p w14:paraId="2549755B" w14:textId="77777777" w:rsidR="00050D39" w:rsidRPr="00904E4C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14:paraId="0E27F9C8" w14:textId="77777777" w:rsidR="00050D39" w:rsidRPr="00904E4C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A61957" w14:textId="77777777" w:rsidR="00050D39" w:rsidRPr="00904E4C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526F479" w14:textId="77777777" w:rsidR="00050D39" w:rsidRPr="00904E4C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7DA5F1" w14:textId="77777777" w:rsidR="00050D39" w:rsidRPr="00904E4C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953DC2E" w14:textId="77777777" w:rsidR="00050D39" w:rsidRPr="00904E4C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28B15" w14:textId="77777777" w:rsidR="00050D39" w:rsidRPr="00904E4C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0063F2" w:rsidRPr="00904E4C" w14:paraId="2D8EEFD6" w14:textId="77777777" w:rsidTr="00ED757A">
        <w:tc>
          <w:tcPr>
            <w:tcW w:w="4068" w:type="dxa"/>
          </w:tcPr>
          <w:p w14:paraId="0333D482" w14:textId="77777777" w:rsidR="000063F2" w:rsidRPr="00904E4C" w:rsidRDefault="000063F2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766C2330" w14:textId="77777777" w:rsidR="000063F2" w:rsidRPr="00904E4C" w:rsidRDefault="000063F2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C53A50" w:rsidRPr="00904E4C" w14:paraId="3CDA2777" w14:textId="77777777" w:rsidTr="00ED757A">
        <w:tc>
          <w:tcPr>
            <w:tcW w:w="4068" w:type="dxa"/>
          </w:tcPr>
          <w:p w14:paraId="5F93B7D6" w14:textId="77777777" w:rsidR="00C53A50" w:rsidRPr="00904E4C" w:rsidRDefault="00C53A50" w:rsidP="00C53A50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41007771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1ED91190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8EF2A44" w14:textId="49FF83F7" w:rsidR="00C53A50" w:rsidRPr="00904E4C" w:rsidRDefault="00A863B7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8F4ECF"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="001B4DCA"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3" w:type="dxa"/>
          </w:tcPr>
          <w:p w14:paraId="5A352222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0E5A28E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63726E6" w14:textId="22178A31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13,87</w:t>
            </w:r>
            <w:r w:rsidR="008019DD"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CDBFF8D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22548234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44BF8A5" w14:textId="17B0135C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center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val="en-US" w:bidi="th-TH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    </w:t>
            </w:r>
            <w:r w:rsidR="001E0722"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70" w:type="dxa"/>
          </w:tcPr>
          <w:p w14:paraId="318E9A66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20B55BF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6141E46" w14:textId="67E56B3B" w:rsidR="00C53A50" w:rsidRPr="00904E4C" w:rsidRDefault="00C53A50" w:rsidP="00C53A50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5,835</w:t>
            </w:r>
          </w:p>
        </w:tc>
      </w:tr>
      <w:tr w:rsidR="00C53A50" w:rsidRPr="00904E4C" w14:paraId="65D73A2D" w14:textId="77777777" w:rsidTr="00ED757A">
        <w:tc>
          <w:tcPr>
            <w:tcW w:w="4068" w:type="dxa"/>
          </w:tcPr>
          <w:p w14:paraId="1828D760" w14:textId="77777777" w:rsidR="00C53A50" w:rsidRPr="00904E4C" w:rsidRDefault="00C53A50" w:rsidP="00C53A50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7" w:type="dxa"/>
          </w:tcPr>
          <w:p w14:paraId="71DB3ADD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14:paraId="026E2AF2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77246BA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6102BFB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457427EE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42CB6F2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2732175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C53A50" w:rsidRPr="00904E4C" w14:paraId="08689740" w14:textId="77777777" w:rsidTr="00ED757A">
        <w:tc>
          <w:tcPr>
            <w:tcW w:w="4068" w:type="dxa"/>
          </w:tcPr>
          <w:p w14:paraId="0CDFC4CA" w14:textId="09A125E6" w:rsidR="00C53A50" w:rsidRPr="00904E4C" w:rsidRDefault="00C53A50" w:rsidP="00C53A50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D85E52">
              <w:rPr>
                <w:rFonts w:ascii="Angsana New" w:hAnsi="Angsana New" w:cs="Angsana New" w:hint="cs"/>
                <w:sz w:val="30"/>
                <w:szCs w:val="30"/>
                <w:cs/>
              </w:rPr>
              <w:t>กรก</w:t>
            </w:r>
            <w:r w:rsidR="00205A51">
              <w:rPr>
                <w:rFonts w:ascii="Angsana New" w:hAnsi="Angsana New" w:cs="Angsana New" w:hint="cs"/>
                <w:sz w:val="30"/>
                <w:szCs w:val="30"/>
                <w:cs/>
              </w:rPr>
              <w:t>ฎาคม</w:t>
            </w:r>
          </w:p>
        </w:tc>
        <w:tc>
          <w:tcPr>
            <w:tcW w:w="1087" w:type="dxa"/>
          </w:tcPr>
          <w:p w14:paraId="7F8D3732" w14:textId="104C76E2" w:rsidR="00C53A50" w:rsidRPr="00904E4C" w:rsidRDefault="00226884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440</w:t>
            </w:r>
            <w:r w:rsidR="00C53A50" w:rsidRPr="00904E4C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0</w:t>
            </w:r>
            <w:r w:rsidR="00C53A50" w:rsidRPr="00904E4C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00</w:t>
            </w:r>
          </w:p>
        </w:tc>
        <w:tc>
          <w:tcPr>
            <w:tcW w:w="263" w:type="dxa"/>
          </w:tcPr>
          <w:p w14:paraId="678B73BF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E44684" w14:textId="6EBF46E2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</w:tcPr>
          <w:p w14:paraId="2F7237E1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BD68B61" w14:textId="7B97AA29" w:rsidR="00C53A50" w:rsidRPr="00904E4C" w:rsidRDefault="00226884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440</w:t>
            </w:r>
            <w:r w:rsidRPr="00904E4C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0</w:t>
            </w:r>
            <w:r w:rsidRPr="00904E4C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0ADDD83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1792D4" w14:textId="2B20E229" w:rsidR="00C53A50" w:rsidRPr="00904E4C" w:rsidRDefault="00C53A50" w:rsidP="00C53A50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2,060</w:t>
            </w:r>
          </w:p>
        </w:tc>
      </w:tr>
      <w:tr w:rsidR="00C53A50" w:rsidRPr="00904E4C" w14:paraId="42EC80FA" w14:textId="77777777" w:rsidTr="004C02ED">
        <w:tc>
          <w:tcPr>
            <w:tcW w:w="4068" w:type="dxa"/>
          </w:tcPr>
          <w:p w14:paraId="4F511534" w14:textId="77777777" w:rsidR="00C53A50" w:rsidRPr="00904E4C" w:rsidRDefault="00C53A50" w:rsidP="00C53A50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4A74D5F" w14:textId="7C4E47CC" w:rsidR="00C53A50" w:rsidRPr="00904E4C" w:rsidRDefault="00226884" w:rsidP="00226884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3" w:type="dxa"/>
          </w:tcPr>
          <w:p w14:paraId="51501B6A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388C8D" w14:textId="7BA83530" w:rsidR="00C53A50" w:rsidRPr="00904E4C" w:rsidRDefault="00C53A50" w:rsidP="00C53A50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409,940</w:t>
            </w:r>
          </w:p>
        </w:tc>
        <w:tc>
          <w:tcPr>
            <w:tcW w:w="270" w:type="dxa"/>
          </w:tcPr>
          <w:p w14:paraId="5974A4EF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AE84900" w14:textId="55C5CFEE" w:rsidR="00C53A50" w:rsidRPr="00904E4C" w:rsidRDefault="00226884" w:rsidP="00226884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6C457F95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3C5743" w14:textId="543E999B" w:rsidR="00C53A50" w:rsidRPr="00904E4C" w:rsidRDefault="00C53A50" w:rsidP="00C53A50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409,940</w:t>
            </w:r>
          </w:p>
        </w:tc>
      </w:tr>
      <w:tr w:rsidR="00C53A50" w:rsidRPr="00904E4C" w14:paraId="3B30E98C" w14:textId="77777777" w:rsidTr="00ED757A">
        <w:tc>
          <w:tcPr>
            <w:tcW w:w="4068" w:type="dxa"/>
          </w:tcPr>
          <w:p w14:paraId="061CD648" w14:textId="77777777" w:rsidR="00C53A50" w:rsidRPr="00904E4C" w:rsidRDefault="00C53A50" w:rsidP="00C53A50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04E4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B554B5F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612"/>
                <w:tab w:val="left" w:pos="8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32392C5E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67D61B" w14:textId="77777777" w:rsidR="00C53A50" w:rsidRPr="00904E4C" w:rsidRDefault="00C53A50" w:rsidP="00C53A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8DC058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118D772" w14:textId="77777777" w:rsidR="00C53A50" w:rsidRPr="00904E4C" w:rsidRDefault="00C53A50" w:rsidP="00C53A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10E0455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C91B81" w14:textId="77777777" w:rsidR="00C53A50" w:rsidRPr="00904E4C" w:rsidRDefault="00C53A50" w:rsidP="00C53A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C53A50" w:rsidRPr="00904E4C" w14:paraId="3F7339AE" w14:textId="77777777" w:rsidTr="00ED757A">
        <w:tc>
          <w:tcPr>
            <w:tcW w:w="4068" w:type="dxa"/>
          </w:tcPr>
          <w:p w14:paraId="5E7C76D9" w14:textId="77777777" w:rsidR="00C53A50" w:rsidRPr="00904E4C" w:rsidRDefault="00C53A50" w:rsidP="00C53A50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67E85E9D" w14:textId="55B3E34D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440,000</w:t>
            </w:r>
          </w:p>
        </w:tc>
        <w:tc>
          <w:tcPr>
            <w:tcW w:w="263" w:type="dxa"/>
          </w:tcPr>
          <w:p w14:paraId="58828992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E48C65" w14:textId="0B87CCEC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412,000</w:t>
            </w:r>
          </w:p>
        </w:tc>
        <w:tc>
          <w:tcPr>
            <w:tcW w:w="270" w:type="dxa"/>
          </w:tcPr>
          <w:p w14:paraId="34EAB6D0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2B742547" w14:textId="1FE21296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440,000</w:t>
            </w:r>
          </w:p>
        </w:tc>
        <w:tc>
          <w:tcPr>
            <w:tcW w:w="270" w:type="dxa"/>
          </w:tcPr>
          <w:p w14:paraId="21C6D4DC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3E0BB02" w14:textId="1073D41C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412,000</w:t>
            </w:r>
          </w:p>
        </w:tc>
      </w:tr>
      <w:tr w:rsidR="00C53A50" w:rsidRPr="00904E4C" w14:paraId="64EFF19F" w14:textId="77777777" w:rsidTr="00ED757A">
        <w:tc>
          <w:tcPr>
            <w:tcW w:w="4068" w:type="dxa"/>
          </w:tcPr>
          <w:p w14:paraId="4278AF03" w14:textId="77777777" w:rsidR="00C53A50" w:rsidRPr="00904E4C" w:rsidRDefault="00C53A50" w:rsidP="00C53A50">
            <w:pPr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2ADEE806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14:paraId="4477F12A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86BC0EF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8D56125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CFCBDDA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70C463C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CEF572B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C53A50" w:rsidRPr="00904E4C" w14:paraId="0B08EBA4" w14:textId="77777777" w:rsidTr="00ED757A">
        <w:tc>
          <w:tcPr>
            <w:tcW w:w="4068" w:type="dxa"/>
          </w:tcPr>
          <w:p w14:paraId="64155B45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225B3F3C" w14:textId="00B393BE" w:rsidR="00C53A50" w:rsidRPr="00904E4C" w:rsidRDefault="00C53A50" w:rsidP="00C53A50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</w:t>
            </w:r>
            <w:r w:rsidR="00E70A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63" w:type="dxa"/>
          </w:tcPr>
          <w:p w14:paraId="21959A1F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3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464905" w14:textId="043795E7" w:rsidR="00C53A50" w:rsidRPr="00904E4C" w:rsidRDefault="00DD38B0" w:rsidP="00C53A50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0.03</w:t>
            </w:r>
            <w:r w:rsidR="00E70A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3A6BE94F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8E240C9" w14:textId="544231C5" w:rsidR="00C53A50" w:rsidRPr="00904E4C" w:rsidRDefault="00C53A50" w:rsidP="00C53A50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</w:t>
            </w:r>
            <w:r w:rsidR="00E70A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03</w:t>
            </w:r>
          </w:p>
        </w:tc>
        <w:tc>
          <w:tcPr>
            <w:tcW w:w="270" w:type="dxa"/>
          </w:tcPr>
          <w:p w14:paraId="7ADC3BA1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DE87CCE" w14:textId="0A7C2392" w:rsidR="00C53A50" w:rsidRPr="00904E4C" w:rsidRDefault="00A9157F" w:rsidP="00C53A50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0.01</w:t>
            </w:r>
            <w:r w:rsidR="00E70A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bookmarkEnd w:id="5"/>
    </w:tbl>
    <w:p w14:paraId="7044AF58" w14:textId="77777777" w:rsidR="00E656B4" w:rsidRPr="00904E4C" w:rsidRDefault="00E656B4" w:rsidP="00E656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1607A8B9" w14:textId="1EBD1290" w:rsidR="001F0EB6" w:rsidRPr="00904E4C" w:rsidRDefault="001F0EB6" w:rsidP="00E656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567DD708" w14:textId="6837ECA7" w:rsidR="00CC2DBA" w:rsidRPr="00904E4C" w:rsidRDefault="00CC2DBA" w:rsidP="00E656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47C602C2" w14:textId="77777777" w:rsidR="001F0EB6" w:rsidRPr="00904E4C" w:rsidRDefault="001F0EB6" w:rsidP="00BB2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inorBidi"/>
          <w:sz w:val="24"/>
          <w:szCs w:val="24"/>
          <w:cs/>
        </w:rPr>
      </w:pPr>
    </w:p>
    <w:tbl>
      <w:tblPr>
        <w:tblW w:w="92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68"/>
        <w:gridCol w:w="1087"/>
        <w:gridCol w:w="263"/>
        <w:gridCol w:w="1080"/>
        <w:gridCol w:w="270"/>
        <w:gridCol w:w="1172"/>
        <w:gridCol w:w="270"/>
        <w:gridCol w:w="1080"/>
      </w:tblGrid>
      <w:tr w:rsidR="00E656B4" w:rsidRPr="00904E4C" w14:paraId="2559D279" w14:textId="77777777" w:rsidTr="001F0EB6">
        <w:trPr>
          <w:trHeight w:val="434"/>
        </w:trPr>
        <w:tc>
          <w:tcPr>
            <w:tcW w:w="4068" w:type="dxa"/>
          </w:tcPr>
          <w:p w14:paraId="1264A7AB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904E4C">
              <w:rPr>
                <w:rFonts w:ascii="Angsana New" w:hAnsi="Angsana New"/>
                <w:sz w:val="20"/>
                <w:szCs w:val="20"/>
              </w:rPr>
              <w:br w:type="page"/>
              <w:t xml:space="preserve"> </w:t>
            </w:r>
          </w:p>
        </w:tc>
        <w:tc>
          <w:tcPr>
            <w:tcW w:w="2430" w:type="dxa"/>
            <w:gridSpan w:val="3"/>
          </w:tcPr>
          <w:p w14:paraId="3A8100C5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076182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703466D4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56B4" w:rsidRPr="00904E4C" w14:paraId="593F8A7A" w14:textId="77777777" w:rsidTr="001F0EB6">
        <w:tc>
          <w:tcPr>
            <w:tcW w:w="4068" w:type="dxa"/>
          </w:tcPr>
          <w:p w14:paraId="01EC3551" w14:textId="6BEF2CDA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8F1011"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งวดเก้า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83EB2"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7" w:type="dxa"/>
          </w:tcPr>
          <w:p w14:paraId="5DC6113B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14:paraId="128FF61B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122FB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307C15D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91DFE1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646A56F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58656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E656B4" w:rsidRPr="00904E4C" w14:paraId="20D5D3E7" w14:textId="77777777" w:rsidTr="001F0EB6">
        <w:tc>
          <w:tcPr>
            <w:tcW w:w="4068" w:type="dxa"/>
          </w:tcPr>
          <w:p w14:paraId="75B04043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059E314C" w14:textId="77777777" w:rsidR="00E656B4" w:rsidRPr="00904E4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C53A50" w:rsidRPr="00904E4C" w14:paraId="53D88684" w14:textId="77777777" w:rsidTr="001F0EB6">
        <w:tc>
          <w:tcPr>
            <w:tcW w:w="4068" w:type="dxa"/>
          </w:tcPr>
          <w:p w14:paraId="462F0D99" w14:textId="77777777" w:rsidR="00C53A50" w:rsidRPr="00904E4C" w:rsidRDefault="00C53A50" w:rsidP="00C53A50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162987C4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3AAF99D4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3C2A6F6" w14:textId="0A43DA40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</w:t>
            </w:r>
            <w:r w:rsidR="00AF6708" w:rsidRPr="00904E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63" w:type="dxa"/>
          </w:tcPr>
          <w:p w14:paraId="5D8BD194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4FA378A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8A4C5D2" w14:textId="11E95F74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</w:t>
            </w:r>
            <w:r w:rsidR="00AF6708" w:rsidRPr="00904E4C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598</w:t>
            </w:r>
          </w:p>
        </w:tc>
        <w:tc>
          <w:tcPr>
            <w:tcW w:w="270" w:type="dxa"/>
          </w:tcPr>
          <w:p w14:paraId="7445E1ED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FCC3322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F9BA0AE" w14:textId="1BEEABDD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</w:t>
            </w:r>
            <w:r w:rsidR="00AF6708"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="00C26B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0702FBE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BBFFFAE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1683A834" w14:textId="4AFE58CC" w:rsidR="00C53A50" w:rsidRPr="00904E4C" w:rsidRDefault="00AF6708" w:rsidP="00C53A50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27,881</w:t>
            </w:r>
          </w:p>
        </w:tc>
      </w:tr>
      <w:tr w:rsidR="00C53A50" w:rsidRPr="00904E4C" w14:paraId="01ADDF58" w14:textId="77777777" w:rsidTr="001F0EB6">
        <w:tc>
          <w:tcPr>
            <w:tcW w:w="4068" w:type="dxa"/>
          </w:tcPr>
          <w:p w14:paraId="34AD5590" w14:textId="77777777" w:rsidR="00C53A50" w:rsidRPr="00904E4C" w:rsidRDefault="00C53A50" w:rsidP="00C53A50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7" w:type="dxa"/>
          </w:tcPr>
          <w:p w14:paraId="78B84675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14:paraId="5073EBD7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A2B8255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233A795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52B0DB84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5E22F5E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1400FE0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C53A50" w:rsidRPr="00904E4C" w14:paraId="19CBF6F9" w14:textId="77777777" w:rsidTr="001F0EB6">
        <w:tc>
          <w:tcPr>
            <w:tcW w:w="4068" w:type="dxa"/>
          </w:tcPr>
          <w:p w14:paraId="065DD3B7" w14:textId="77777777" w:rsidR="00C53A50" w:rsidRPr="00904E4C" w:rsidRDefault="00C53A50" w:rsidP="00C53A50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7" w:type="dxa"/>
          </w:tcPr>
          <w:p w14:paraId="588FD56B" w14:textId="4F1612BF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3" w:type="dxa"/>
          </w:tcPr>
          <w:p w14:paraId="20FB54B6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ED956B" w14:textId="71E02391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</w:tcPr>
          <w:p w14:paraId="098A18C5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1E4EA74" w14:textId="1F1ACC66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</w:tcPr>
          <w:p w14:paraId="1603100D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8B8723" w14:textId="08E616B4" w:rsidR="00C53A50" w:rsidRPr="00904E4C" w:rsidRDefault="00C53A50" w:rsidP="00C53A50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2,060</w:t>
            </w:r>
          </w:p>
        </w:tc>
      </w:tr>
      <w:tr w:rsidR="00C53A50" w:rsidRPr="00904E4C" w14:paraId="76F21258" w14:textId="77777777" w:rsidTr="001F0EB6">
        <w:tc>
          <w:tcPr>
            <w:tcW w:w="4068" w:type="dxa"/>
          </w:tcPr>
          <w:p w14:paraId="40CE7D35" w14:textId="77777777" w:rsidR="00C53A50" w:rsidRPr="00904E4C" w:rsidRDefault="00C53A50" w:rsidP="00C53A50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7" w:type="dxa"/>
          </w:tcPr>
          <w:p w14:paraId="4CA6306C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E9C74BB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36E713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4BA623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D31454A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3BE0AF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2740E9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53A50" w:rsidRPr="00904E4C" w14:paraId="542E962C" w14:textId="77777777" w:rsidTr="001F0EB6">
        <w:tc>
          <w:tcPr>
            <w:tcW w:w="4068" w:type="dxa"/>
          </w:tcPr>
          <w:p w14:paraId="3FB6A2CB" w14:textId="77777777" w:rsidR="00C53A50" w:rsidRPr="00904E4C" w:rsidRDefault="00C53A50" w:rsidP="00C53A50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เมื่อวันที่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087" w:type="dxa"/>
          </w:tcPr>
          <w:p w14:paraId="5C902414" w14:textId="592FD79E" w:rsidR="00C53A50" w:rsidRPr="00904E4C" w:rsidRDefault="00471A0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101</w:t>
            </w:r>
          </w:p>
        </w:tc>
        <w:tc>
          <w:tcPr>
            <w:tcW w:w="263" w:type="dxa"/>
          </w:tcPr>
          <w:p w14:paraId="20C50768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B9E916" w14:textId="23CAD861" w:rsidR="00C53A50" w:rsidRPr="00904E4C" w:rsidRDefault="00C53A50" w:rsidP="00C53A50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142FD5B3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25EC4D" w14:textId="55CA6C08" w:rsidR="00C53A50" w:rsidRPr="00904E4C" w:rsidRDefault="00471A0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14:paraId="6BE70942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5B072A" w14:textId="055143E5" w:rsidR="00C53A50" w:rsidRPr="00904E4C" w:rsidRDefault="00C53A50" w:rsidP="00C53A50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C53A50" w:rsidRPr="00904E4C" w14:paraId="3F39CC64" w14:textId="77777777" w:rsidTr="001F0EB6">
        <w:tc>
          <w:tcPr>
            <w:tcW w:w="4068" w:type="dxa"/>
          </w:tcPr>
          <w:p w14:paraId="1A43ED81" w14:textId="77777777" w:rsidR="00C53A50" w:rsidRPr="00904E4C" w:rsidRDefault="00C53A50" w:rsidP="00C53A50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AFB2755" w14:textId="6D5CE09B" w:rsidR="00C53A50" w:rsidRPr="00904E4C" w:rsidRDefault="00471A0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E70A4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E70A4B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63" w:type="dxa"/>
          </w:tcPr>
          <w:p w14:paraId="5020CDEE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890C70" w14:textId="7B8DEE7A" w:rsidR="00C53A50" w:rsidRPr="00904E4C" w:rsidRDefault="000C5849" w:rsidP="00C53A50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409,940</w:t>
            </w:r>
          </w:p>
        </w:tc>
        <w:tc>
          <w:tcPr>
            <w:tcW w:w="270" w:type="dxa"/>
          </w:tcPr>
          <w:p w14:paraId="45AEEA85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267D53E" w14:textId="74867750" w:rsidR="00C53A50" w:rsidRPr="00904E4C" w:rsidRDefault="00471A0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10064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100649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14:paraId="446C9F10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1F061A" w14:textId="796601EE" w:rsidR="00C53A50" w:rsidRPr="00904E4C" w:rsidRDefault="000C5849" w:rsidP="00C53A50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409,940</w:t>
            </w:r>
          </w:p>
        </w:tc>
      </w:tr>
      <w:tr w:rsidR="00C53A50" w:rsidRPr="00904E4C" w14:paraId="5E41E49D" w14:textId="77777777" w:rsidTr="001F0EB6">
        <w:tc>
          <w:tcPr>
            <w:tcW w:w="4068" w:type="dxa"/>
          </w:tcPr>
          <w:p w14:paraId="2762F3F8" w14:textId="77777777" w:rsidR="00C53A50" w:rsidRPr="00904E4C" w:rsidRDefault="00C53A50" w:rsidP="00C53A50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04E4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A362A31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AFD5D03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E6134E" w14:textId="77777777" w:rsidR="00C53A50" w:rsidRPr="00904E4C" w:rsidRDefault="00C53A50" w:rsidP="00C53A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7F81A9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B9E0091" w14:textId="77777777" w:rsidR="00C53A50" w:rsidRPr="00904E4C" w:rsidRDefault="00C53A50" w:rsidP="00C53A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788A228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C18617" w14:textId="77777777" w:rsidR="00C53A50" w:rsidRPr="00904E4C" w:rsidRDefault="00C53A50" w:rsidP="00C53A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C53A50" w:rsidRPr="00904E4C" w14:paraId="1143262D" w14:textId="77777777" w:rsidTr="001F0EB6">
        <w:tc>
          <w:tcPr>
            <w:tcW w:w="4068" w:type="dxa"/>
          </w:tcPr>
          <w:p w14:paraId="20EC4715" w14:textId="77777777" w:rsidR="00C53A50" w:rsidRPr="00904E4C" w:rsidRDefault="00C53A50" w:rsidP="00C53A50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236FC79F" w14:textId="12BE0F0A" w:rsidR="00C53A50" w:rsidRPr="00904E4C" w:rsidRDefault="0033332E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627D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430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A30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63" w:type="dxa"/>
          </w:tcPr>
          <w:p w14:paraId="1249F42F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296540" w14:textId="5DA956E6" w:rsidR="00C53A50" w:rsidRPr="00904E4C" w:rsidRDefault="0033332E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412,000</w:t>
            </w:r>
          </w:p>
        </w:tc>
        <w:tc>
          <w:tcPr>
            <w:tcW w:w="270" w:type="dxa"/>
          </w:tcPr>
          <w:p w14:paraId="611E083D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82EEAA5" w14:textId="16FB11B6" w:rsidR="00C53A50" w:rsidRPr="00904E4C" w:rsidRDefault="00627D83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8B64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33332E"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A30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1AEC97A8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82C819" w14:textId="1F975B1B" w:rsidR="00C53A50" w:rsidRPr="00904E4C" w:rsidRDefault="0033332E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412,000</w:t>
            </w:r>
          </w:p>
        </w:tc>
      </w:tr>
      <w:tr w:rsidR="00C53A50" w:rsidRPr="00904E4C" w14:paraId="147CD1D0" w14:textId="77777777" w:rsidTr="001F0EB6">
        <w:tc>
          <w:tcPr>
            <w:tcW w:w="4068" w:type="dxa"/>
          </w:tcPr>
          <w:p w14:paraId="581C3D93" w14:textId="77777777" w:rsidR="00C53A50" w:rsidRPr="00904E4C" w:rsidRDefault="00C53A50" w:rsidP="00C53A50">
            <w:pPr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4E7322B4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14:paraId="320743EF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BC5FAEB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b/>
                <w:bCs/>
                <w:sz w:val="16"/>
                <w:lang w:val="en-US" w:bidi="th-TH"/>
              </w:rPr>
            </w:pPr>
          </w:p>
        </w:tc>
        <w:tc>
          <w:tcPr>
            <w:tcW w:w="270" w:type="dxa"/>
          </w:tcPr>
          <w:p w14:paraId="5537F411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E9B2330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0A1E1AD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5B5947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C53A50" w:rsidRPr="00904E4C" w14:paraId="69AAEB9D" w14:textId="77777777" w:rsidTr="001F0EB6">
        <w:tc>
          <w:tcPr>
            <w:tcW w:w="4068" w:type="dxa"/>
          </w:tcPr>
          <w:p w14:paraId="1389CF6A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28E6C77D" w14:textId="064E267F" w:rsidR="00C53A50" w:rsidRPr="00904E4C" w:rsidRDefault="00C53A50" w:rsidP="00C53A50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0.08</w:t>
            </w:r>
            <w:r w:rsidR="009C2D5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63" w:type="dxa"/>
          </w:tcPr>
          <w:p w14:paraId="387FBFCE" w14:textId="77777777" w:rsidR="00C53A50" w:rsidRPr="00904E4C" w:rsidRDefault="00C53A50" w:rsidP="00C5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3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7EE20EC" w14:textId="32FC0920" w:rsidR="00C53A50" w:rsidRPr="00904E4C" w:rsidRDefault="0033332E" w:rsidP="00C53A50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0.13</w:t>
            </w:r>
            <w:r w:rsidR="002164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2571C478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188AF50E" w14:textId="03522E28" w:rsidR="00C53A50" w:rsidRPr="00904E4C" w:rsidRDefault="00C53A50" w:rsidP="00C53A50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</w:t>
            </w:r>
            <w:r w:rsidR="002164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C26BD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25E7DC2D" w14:textId="77777777" w:rsidR="00C53A50" w:rsidRPr="00904E4C" w:rsidRDefault="00C53A50" w:rsidP="00C53A50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AF665C4" w14:textId="4A3ED20A" w:rsidR="00C53A50" w:rsidRPr="00904E4C" w:rsidRDefault="0033332E" w:rsidP="00C53A50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</w:t>
            </w:r>
            <w:r w:rsidR="002164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</w:t>
            </w:r>
          </w:p>
        </w:tc>
      </w:tr>
    </w:tbl>
    <w:p w14:paraId="5D1DD6F3" w14:textId="77777777" w:rsidR="001F0EB6" w:rsidRPr="00904E4C" w:rsidRDefault="001F0EB6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5CCC1E37" w14:textId="6C6615C3" w:rsidR="00024FAF" w:rsidRPr="00904E4C" w:rsidRDefault="00564A00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1</w:t>
      </w:r>
      <w:r w:rsidR="00303C49" w:rsidRPr="00904E4C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B036A2" w:rsidRPr="00904E4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024FAF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1DAFFA13" w14:textId="77777777" w:rsidR="00024FAF" w:rsidRPr="00904E4C" w:rsidRDefault="00024FAF" w:rsidP="00024FAF">
      <w:pPr>
        <w:rPr>
          <w:rFonts w:cs="Cordia New"/>
          <w:lang w:val="th-TH" w:eastAsia="x-none"/>
        </w:rPr>
      </w:pPr>
    </w:p>
    <w:p w14:paraId="3C91808F" w14:textId="195FC693" w:rsidR="006B4C71" w:rsidRPr="00904E4C" w:rsidRDefault="006B4C71" w:rsidP="006B4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  <w:r w:rsidRPr="00904E4C">
        <w:rPr>
          <w:rFonts w:ascii="Angsana New" w:hAnsi="Angsana New" w:hint="cs"/>
          <w:sz w:val="30"/>
          <w:szCs w:val="30"/>
          <w:cs/>
        </w:rPr>
        <w:t>เงินปันผลที่กลุ่มบริษัท จ่ายให้ผู้ถือหุ้น</w:t>
      </w:r>
      <w:r w:rsidRPr="00904E4C">
        <w:rPr>
          <w:rFonts w:ascii="Angsana New" w:hAnsi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hint="cs"/>
          <w:sz w:val="30"/>
          <w:szCs w:val="30"/>
          <w:cs/>
        </w:rPr>
        <w:t>มีดังนี้</w:t>
      </w:r>
      <w:r w:rsidRPr="00904E4C">
        <w:rPr>
          <w:rFonts w:ascii="Angsana New" w:hAnsi="Angsana New"/>
          <w:sz w:val="30"/>
          <w:szCs w:val="30"/>
        </w:rPr>
        <w:br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890"/>
        <w:gridCol w:w="1350"/>
        <w:gridCol w:w="236"/>
        <w:gridCol w:w="1474"/>
      </w:tblGrid>
      <w:tr w:rsidR="00651367" w:rsidRPr="00904E4C" w14:paraId="3704F3E2" w14:textId="77777777" w:rsidTr="00755A6A">
        <w:tc>
          <w:tcPr>
            <w:tcW w:w="2610" w:type="dxa"/>
            <w:vAlign w:val="bottom"/>
          </w:tcPr>
          <w:p w14:paraId="7C8E9177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6F6D88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41C9B214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71C18187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7931733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0EDBC71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4B632EBD" w14:textId="77777777" w:rsidR="00651367" w:rsidRPr="00904E4C" w:rsidDel="00D43E7A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51367" w:rsidRPr="00904E4C" w14:paraId="2570F825" w14:textId="77777777" w:rsidTr="00755A6A">
        <w:tc>
          <w:tcPr>
            <w:tcW w:w="2610" w:type="dxa"/>
          </w:tcPr>
          <w:p w14:paraId="540CFC2B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32DA03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E25724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35E6CF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2E447CC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3AA34A95" w14:textId="1619F2FC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F04B96"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1367" w:rsidRPr="00904E4C" w14:paraId="50985EC6" w14:textId="77777777" w:rsidTr="006B3AE2">
        <w:tc>
          <w:tcPr>
            <w:tcW w:w="2610" w:type="dxa"/>
          </w:tcPr>
          <w:p w14:paraId="79EC57E3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7AF4A55C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78AB0B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4678C6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40B1C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7B2071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7FC6" w:rsidRPr="00904E4C" w14:paraId="62A9D5AB" w14:textId="77777777" w:rsidTr="006B3AE2">
        <w:tc>
          <w:tcPr>
            <w:tcW w:w="2610" w:type="dxa"/>
          </w:tcPr>
          <w:p w14:paraId="0078B5F7" w14:textId="0517C8B3" w:rsidR="009F7FC6" w:rsidRPr="00904E4C" w:rsidRDefault="009F7FC6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31E964A7" w14:textId="5ABDA476" w:rsidR="009F7FC6" w:rsidRPr="00904E4C" w:rsidRDefault="003D0808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7FC6" w:rsidRPr="00904E4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7FC6" w:rsidRPr="00904E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61C71CAE" w14:textId="1B97E5EF" w:rsidR="009F7FC6" w:rsidRPr="00904E4C" w:rsidRDefault="009F7FC6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EA42587" w14:textId="4581A1B7" w:rsidR="009F7FC6" w:rsidRPr="00904E4C" w:rsidRDefault="009F7FC6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6A4073D2" w14:textId="77777777" w:rsidR="009F7FC6" w:rsidRPr="00904E4C" w:rsidRDefault="009F7FC6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A83FF1" w14:textId="5A32E1E8" w:rsidR="009F7FC6" w:rsidRPr="00904E4C" w:rsidRDefault="009F7FC6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103.00</w:t>
            </w:r>
          </w:p>
        </w:tc>
      </w:tr>
      <w:tr w:rsidR="009F7FC6" w:rsidRPr="00904E4C" w14:paraId="2BF94F1A" w14:textId="77777777" w:rsidTr="00FC787F">
        <w:tc>
          <w:tcPr>
            <w:tcW w:w="2610" w:type="dxa"/>
          </w:tcPr>
          <w:p w14:paraId="08C5CCDB" w14:textId="4F403628" w:rsidR="009F7FC6" w:rsidRPr="00904E4C" w:rsidRDefault="009F7FC6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30" w:type="dxa"/>
          </w:tcPr>
          <w:p w14:paraId="2750A216" w14:textId="279F73F2" w:rsidR="009F7FC6" w:rsidRPr="00904E4C" w:rsidRDefault="009F7FC6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5B66E621" w14:textId="642BB707" w:rsidR="009F7FC6" w:rsidRPr="00904E4C" w:rsidRDefault="009F7FC6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15976C6A" w14:textId="7A0C40F8" w:rsidR="009F7FC6" w:rsidRPr="00904E4C" w:rsidRDefault="009F7FC6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6D26CB9D" w14:textId="77777777" w:rsidR="009F7FC6" w:rsidRPr="00904E4C" w:rsidRDefault="009F7FC6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45E2D37" w14:textId="0DD332B4" w:rsidR="009F7FC6" w:rsidRPr="00904E4C" w:rsidRDefault="009F7FC6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22.00</w:t>
            </w:r>
          </w:p>
        </w:tc>
      </w:tr>
      <w:tr w:rsidR="00FC787F" w:rsidRPr="00904E4C" w14:paraId="259805C5" w14:textId="77777777" w:rsidTr="00FC787F">
        <w:tc>
          <w:tcPr>
            <w:tcW w:w="2610" w:type="dxa"/>
          </w:tcPr>
          <w:p w14:paraId="2CD26BC8" w14:textId="77777777" w:rsidR="00FC787F" w:rsidRPr="00904E4C" w:rsidRDefault="00FC787F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F7DB159" w14:textId="77777777" w:rsidR="00FC787F" w:rsidRPr="00904E4C" w:rsidRDefault="00FC787F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096711" w14:textId="77777777" w:rsidR="00FC787F" w:rsidRPr="00904E4C" w:rsidRDefault="00FC787F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C3D8CE" w14:textId="77777777" w:rsidR="00FC787F" w:rsidRPr="00904E4C" w:rsidRDefault="00FC787F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614AAC" w14:textId="77777777" w:rsidR="00FC787F" w:rsidRPr="00904E4C" w:rsidRDefault="00FC787F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27AA1A5" w14:textId="504CD525" w:rsidR="00FC787F" w:rsidRPr="00904E4C" w:rsidRDefault="00FC787F" w:rsidP="009F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125.00</w:t>
            </w:r>
          </w:p>
        </w:tc>
      </w:tr>
      <w:tr w:rsidR="00651367" w:rsidRPr="00904E4C" w14:paraId="1CB4B5BC" w14:textId="77777777" w:rsidTr="00FC787F">
        <w:tc>
          <w:tcPr>
            <w:tcW w:w="2610" w:type="dxa"/>
          </w:tcPr>
          <w:p w14:paraId="2876E826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4B4CA46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56C0E2C7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C8D62B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3CCFC58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9F9BC2C" w14:textId="77777777" w:rsidR="00651367" w:rsidRPr="00904E4C" w:rsidRDefault="00651367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51367" w:rsidRPr="00904E4C" w14:paraId="053AE906" w14:textId="77777777" w:rsidTr="003D3C3C">
        <w:tc>
          <w:tcPr>
            <w:tcW w:w="2610" w:type="dxa"/>
          </w:tcPr>
          <w:p w14:paraId="5BACA74A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30" w:type="dxa"/>
          </w:tcPr>
          <w:p w14:paraId="099AB25B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B8F2D3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48511B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C6B73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992F12C" w14:textId="77777777" w:rsidR="00651367" w:rsidRPr="00904E4C" w:rsidRDefault="00651367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1367" w:rsidRPr="00904E4C" w14:paraId="5E18A118" w14:textId="77777777" w:rsidTr="003D3C3C">
        <w:tc>
          <w:tcPr>
            <w:tcW w:w="2610" w:type="dxa"/>
          </w:tcPr>
          <w:p w14:paraId="400A3BF5" w14:textId="1B721604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B81D5C"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30" w:type="dxa"/>
          </w:tcPr>
          <w:p w14:paraId="63AB095B" w14:textId="390AF502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</w:tcPr>
          <w:p w14:paraId="3392E2B8" w14:textId="0804CA4C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55A6A" w:rsidRPr="00904E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25106D95" w14:textId="020EEF42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0248C493" w14:textId="77777777" w:rsidR="00651367" w:rsidRPr="00904E4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CA9EDE8" w14:textId="090655C1" w:rsidR="00651367" w:rsidRPr="00904E4C" w:rsidRDefault="00651367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41.20</w:t>
            </w:r>
          </w:p>
        </w:tc>
      </w:tr>
    </w:tbl>
    <w:p w14:paraId="33F80BB1" w14:textId="4EB86937" w:rsidR="00E737A7" w:rsidRPr="00904E4C" w:rsidRDefault="00E737A7" w:rsidP="00B81D5C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0" w:right="-45" w:firstLine="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13A93913" w14:textId="5DFF5C6D" w:rsidR="00DC77E9" w:rsidRPr="00904E4C" w:rsidRDefault="00DC77E9" w:rsidP="00DC77E9">
      <w:pPr>
        <w:rPr>
          <w:lang w:eastAsia="x-none"/>
        </w:rPr>
      </w:pPr>
    </w:p>
    <w:p w14:paraId="2889A93A" w14:textId="442DD190" w:rsidR="00DC77E9" w:rsidRPr="00904E4C" w:rsidRDefault="00DC77E9" w:rsidP="00DC77E9">
      <w:pPr>
        <w:rPr>
          <w:lang w:eastAsia="x-none"/>
        </w:rPr>
      </w:pPr>
    </w:p>
    <w:p w14:paraId="2CCD63B2" w14:textId="77777777" w:rsidR="00DC77E9" w:rsidRPr="00904E4C" w:rsidRDefault="00DC77E9" w:rsidP="00DC77E9">
      <w:pPr>
        <w:rPr>
          <w:lang w:eastAsia="x-none"/>
        </w:rPr>
      </w:pPr>
    </w:p>
    <w:p w14:paraId="4DE56163" w14:textId="17241493" w:rsidR="00E737A7" w:rsidRPr="00904E4C" w:rsidRDefault="00E737A7" w:rsidP="00E737A7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04E4C">
        <w:rPr>
          <w:rFonts w:ascii="Angsana New" w:hAnsi="Angsana New"/>
          <w:sz w:val="30"/>
          <w:szCs w:val="30"/>
          <w:u w:val="none"/>
          <w:lang w:val="en-US"/>
        </w:rPr>
        <w:lastRenderedPageBreak/>
        <w:t>1</w:t>
      </w:r>
      <w:r w:rsidR="00005CD0" w:rsidRPr="00904E4C">
        <w:rPr>
          <w:rFonts w:ascii="Angsana New" w:hAnsi="Angsana New"/>
          <w:sz w:val="30"/>
          <w:szCs w:val="30"/>
          <w:u w:val="none"/>
          <w:lang w:val="en-US"/>
        </w:rPr>
        <w:t>5</w:t>
      </w:r>
      <w:r w:rsidRPr="00904E4C"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  <w:r w:rsidRPr="00904E4C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3D5F5DE" w14:textId="77777777" w:rsidR="007F1D87" w:rsidRPr="00904E4C" w:rsidRDefault="007F1D87" w:rsidP="007F1D8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463CDB" w14:textId="77777777" w:rsidR="007F1D87" w:rsidRPr="00904E4C" w:rsidRDefault="007F1D87" w:rsidP="00F67E3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04E4C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มูลค่ายุติธรรมของสินทรัพย์และหนี้สินทางการเงินส่วนที่หมุนเวียน 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0B999D77" w14:textId="77777777" w:rsidR="001A636B" w:rsidRPr="00904E4C" w:rsidRDefault="001A636B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3BD17E" w14:textId="581E13CE" w:rsidR="00B036A2" w:rsidRPr="00904E4C" w:rsidRDefault="00024FAF" w:rsidP="00E737A7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904E4C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005CD0" w:rsidRPr="00904E4C">
        <w:rPr>
          <w:rFonts w:ascii="Angsana New" w:hAnsi="Angsana New"/>
          <w:sz w:val="30"/>
          <w:szCs w:val="30"/>
          <w:u w:val="none"/>
          <w:lang w:val="en-US"/>
        </w:rPr>
        <w:t>6</w:t>
      </w:r>
      <w:r w:rsidRPr="00904E4C"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  <w:r w:rsidRPr="00904E4C">
        <w:rPr>
          <w:rFonts w:ascii="Angsana New" w:hAnsi="Angsana New"/>
          <w:sz w:val="30"/>
          <w:szCs w:val="30"/>
          <w:u w:val="none"/>
          <w:lang w:val="en-US"/>
        </w:rPr>
        <w:tab/>
      </w:r>
      <w:r w:rsidR="00B036A2" w:rsidRPr="00904E4C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1E082A0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4"/>
        <w:gridCol w:w="1073"/>
        <w:gridCol w:w="267"/>
        <w:gridCol w:w="1110"/>
        <w:gridCol w:w="267"/>
        <w:gridCol w:w="1173"/>
        <w:gridCol w:w="269"/>
        <w:gridCol w:w="1071"/>
      </w:tblGrid>
      <w:tr w:rsidR="00B036A2" w:rsidRPr="00904E4C" w14:paraId="1B5AD8CA" w14:textId="77777777" w:rsidTr="003B77D4">
        <w:tc>
          <w:tcPr>
            <w:tcW w:w="2159" w:type="pct"/>
          </w:tcPr>
          <w:p w14:paraId="0D000247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  <w:gridSpan w:val="3"/>
          </w:tcPr>
          <w:p w14:paraId="54642294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208F57DE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5" w:type="pct"/>
            <w:gridSpan w:val="3"/>
          </w:tcPr>
          <w:p w14:paraId="362A99CB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50D39" w:rsidRPr="00904E4C" w14:paraId="599AF482" w14:textId="77777777" w:rsidTr="003B77D4">
        <w:tc>
          <w:tcPr>
            <w:tcW w:w="2159" w:type="pct"/>
          </w:tcPr>
          <w:p w14:paraId="073B8146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0DAFD46" w14:textId="18E2A91C" w:rsidR="00050D39" w:rsidRPr="00904E4C" w:rsidRDefault="00CD3E20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83EB2"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050D39"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5" w:type="pct"/>
          </w:tcPr>
          <w:p w14:paraId="3C332BAA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21EEC4E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5" w:type="pct"/>
          </w:tcPr>
          <w:p w14:paraId="475C341E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7483D30" w14:textId="2E92D739" w:rsidR="00050D39" w:rsidRPr="00904E4C" w:rsidRDefault="00083EB2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69602F8E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A0D419D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036A2" w:rsidRPr="00904E4C" w14:paraId="4FE807A1" w14:textId="77777777" w:rsidTr="003B77D4">
        <w:tc>
          <w:tcPr>
            <w:tcW w:w="2159" w:type="pct"/>
          </w:tcPr>
          <w:p w14:paraId="28A2FC37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41" w:type="pct"/>
            <w:gridSpan w:val="7"/>
          </w:tcPr>
          <w:p w14:paraId="0FB28D6B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036A2" w:rsidRPr="00904E4C" w14:paraId="781FDD34" w14:textId="77777777" w:rsidTr="003B77D4">
        <w:tc>
          <w:tcPr>
            <w:tcW w:w="2159" w:type="pct"/>
          </w:tcPr>
          <w:p w14:paraId="13798974" w14:textId="77777777" w:rsidR="00B036A2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bookmarkStart w:id="6" w:name="_Hlk23765326"/>
            <w:r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bookmarkEnd w:id="6"/>
          </w:p>
        </w:tc>
        <w:tc>
          <w:tcPr>
            <w:tcW w:w="583" w:type="pct"/>
          </w:tcPr>
          <w:p w14:paraId="389AD213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679FFD1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157B165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C3D3993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3D673A0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1E95F1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16B3012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35A6" w:rsidRPr="00904E4C" w14:paraId="5CD54C8C" w14:textId="77777777" w:rsidTr="003B77D4">
        <w:tc>
          <w:tcPr>
            <w:tcW w:w="2159" w:type="pct"/>
          </w:tcPr>
          <w:p w14:paraId="79761CB5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สัญญาที่ยังไม่รับรู้</w:t>
            </w:r>
          </w:p>
        </w:tc>
        <w:tc>
          <w:tcPr>
            <w:tcW w:w="583" w:type="pct"/>
          </w:tcPr>
          <w:p w14:paraId="43383FAB" w14:textId="77777777" w:rsidR="00CB35A6" w:rsidRPr="00904E4C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FEF5CF5" w14:textId="77777777" w:rsidR="00CB35A6" w:rsidRPr="00904E4C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CCE1B09" w14:textId="77777777" w:rsidR="00CB35A6" w:rsidRPr="00904E4C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9F02807" w14:textId="77777777" w:rsidR="00CB35A6" w:rsidRPr="00904E4C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5D3C3C7A" w14:textId="77777777" w:rsidR="00CB35A6" w:rsidRPr="00904E4C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AE90D67" w14:textId="77777777" w:rsidR="00CB35A6" w:rsidRPr="00904E4C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09B416A4" w14:textId="77777777" w:rsidR="00CB35A6" w:rsidRPr="00904E4C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35A6" w:rsidRPr="00904E4C" w14:paraId="004BFC36" w14:textId="77777777" w:rsidTr="003B77D4">
        <w:tc>
          <w:tcPr>
            <w:tcW w:w="2159" w:type="pct"/>
          </w:tcPr>
          <w:p w14:paraId="7DE66ED2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0C3677F0" w14:textId="2F10CD22" w:rsidR="00CB35A6" w:rsidRPr="00904E4C" w:rsidRDefault="00862FDC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cs/>
                <w:lang w:val="en-US"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5,633</w:t>
            </w:r>
          </w:p>
        </w:tc>
        <w:tc>
          <w:tcPr>
            <w:tcW w:w="145" w:type="pct"/>
          </w:tcPr>
          <w:p w14:paraId="20A3D93A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48D151E6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13FB781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46F8643" w14:textId="329A6B6B" w:rsidR="00CB35A6" w:rsidRPr="00904E4C" w:rsidRDefault="00862FDC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5,633</w:t>
            </w:r>
          </w:p>
        </w:tc>
        <w:tc>
          <w:tcPr>
            <w:tcW w:w="146" w:type="pct"/>
          </w:tcPr>
          <w:p w14:paraId="657E8D3B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2FD08EB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B35A6" w:rsidRPr="00904E4C" w14:paraId="548AB8A6" w14:textId="77777777" w:rsidTr="003B77D4">
        <w:tc>
          <w:tcPr>
            <w:tcW w:w="2159" w:type="pct"/>
          </w:tcPr>
          <w:p w14:paraId="7E17591D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0C2A1E6" w14:textId="77777777" w:rsidR="00CB35A6" w:rsidRPr="00904E4C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5C9E03B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4CABEB95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A799D26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68EBBD5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CC8AC20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98027FC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35A6" w:rsidRPr="00904E4C" w14:paraId="35213B36" w14:textId="77777777" w:rsidTr="003B77D4">
        <w:tc>
          <w:tcPr>
            <w:tcW w:w="2159" w:type="pct"/>
          </w:tcPr>
          <w:p w14:paraId="68DAAACB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</w:t>
            </w:r>
          </w:p>
        </w:tc>
        <w:tc>
          <w:tcPr>
            <w:tcW w:w="583" w:type="pct"/>
          </w:tcPr>
          <w:p w14:paraId="27D71C91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26FB2F5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2311109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F674A4E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89A807B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A3FC920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C138D52" w14:textId="77777777" w:rsidR="00CB35A6" w:rsidRPr="00904E4C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036A2" w:rsidRPr="00904E4C" w14:paraId="422AAAFF" w14:textId="77777777" w:rsidTr="003B77D4">
        <w:tc>
          <w:tcPr>
            <w:tcW w:w="2159" w:type="pct"/>
          </w:tcPr>
          <w:p w14:paraId="56E957D7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ที่ยกเลิกไม่ได้</w:t>
            </w:r>
          </w:p>
        </w:tc>
        <w:tc>
          <w:tcPr>
            <w:tcW w:w="583" w:type="pct"/>
          </w:tcPr>
          <w:p w14:paraId="50DBA90C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5F11850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5D3E7E91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18A61C8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74D61F14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57331E8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F4E83FF" w14:textId="77777777" w:rsidR="00B036A2" w:rsidRPr="00904E4C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50D39" w:rsidRPr="00904E4C" w14:paraId="5D7B15BD" w14:textId="77777777" w:rsidTr="003B77D4">
        <w:tc>
          <w:tcPr>
            <w:tcW w:w="2159" w:type="pct"/>
          </w:tcPr>
          <w:p w14:paraId="79EEDEE9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ภายในหนึ่งปี</w:t>
            </w:r>
          </w:p>
        </w:tc>
        <w:tc>
          <w:tcPr>
            <w:tcW w:w="583" w:type="pct"/>
          </w:tcPr>
          <w:p w14:paraId="5BEA8E86" w14:textId="78B27EAF" w:rsidR="00050D39" w:rsidRPr="00904E4C" w:rsidRDefault="00BD1405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45D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904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45D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45" w:type="pct"/>
          </w:tcPr>
          <w:p w14:paraId="506A8A83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2250A9A5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10</w:t>
            </w:r>
            <w:r w:rsidR="00FC172A" w:rsidRPr="00904E4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04E4C">
              <w:rPr>
                <w:rFonts w:ascii="Angsana New" w:hAnsi="Angsana New"/>
                <w:sz w:val="30"/>
                <w:szCs w:val="30"/>
              </w:rPr>
              <w:t>,</w:t>
            </w:r>
            <w:r w:rsidR="00FC172A" w:rsidRPr="00904E4C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  <w:tc>
          <w:tcPr>
            <w:tcW w:w="145" w:type="pct"/>
          </w:tcPr>
          <w:p w14:paraId="0B88E18E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1D41CA6C" w14:textId="477D0143" w:rsidR="00050D39" w:rsidRPr="00904E4C" w:rsidRDefault="00BD1405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A45D73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A45D73">
              <w:rPr>
                <w:rFonts w:ascii="Angsana New" w:hAnsi="Angsana New" w:cs="Angsana New"/>
                <w:sz w:val="30"/>
                <w:szCs w:val="30"/>
                <w:lang w:bidi="th-TH"/>
              </w:rPr>
              <w:t>266</w:t>
            </w:r>
          </w:p>
        </w:tc>
        <w:tc>
          <w:tcPr>
            <w:tcW w:w="146" w:type="pct"/>
          </w:tcPr>
          <w:p w14:paraId="7FFF4FCC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00A538A7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10</w:t>
            </w:r>
            <w:r w:rsidR="00FC172A" w:rsidRPr="00904E4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04E4C">
              <w:rPr>
                <w:rFonts w:ascii="Angsana New" w:hAnsi="Angsana New"/>
                <w:sz w:val="30"/>
                <w:szCs w:val="30"/>
              </w:rPr>
              <w:t>,</w:t>
            </w:r>
            <w:r w:rsidR="00FC172A" w:rsidRPr="00904E4C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</w:tr>
      <w:tr w:rsidR="00050D39" w:rsidRPr="00904E4C" w14:paraId="1F342900" w14:textId="77777777" w:rsidTr="003B77D4">
        <w:tc>
          <w:tcPr>
            <w:tcW w:w="2159" w:type="pct"/>
          </w:tcPr>
          <w:p w14:paraId="55FDE0E8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หลังจากหนึ่งปีแต่ไม่เกินห้าปี</w:t>
            </w:r>
          </w:p>
        </w:tc>
        <w:tc>
          <w:tcPr>
            <w:tcW w:w="583" w:type="pct"/>
          </w:tcPr>
          <w:p w14:paraId="07AA0325" w14:textId="787CDE67" w:rsidR="00050D39" w:rsidRPr="00904E4C" w:rsidRDefault="00A45D73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95</w:t>
            </w:r>
            <w:r w:rsidR="00BD1405"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451</w:t>
            </w:r>
          </w:p>
        </w:tc>
        <w:tc>
          <w:tcPr>
            <w:tcW w:w="145" w:type="pct"/>
          </w:tcPr>
          <w:p w14:paraId="20475445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B78ACE3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13</w:t>
            </w:r>
            <w:r w:rsidR="00FC172A" w:rsidRPr="00904E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04E4C">
              <w:rPr>
                <w:rFonts w:ascii="Angsana New" w:hAnsi="Angsana New"/>
                <w:sz w:val="30"/>
                <w:szCs w:val="30"/>
              </w:rPr>
              <w:t>,</w:t>
            </w:r>
            <w:r w:rsidR="00FC172A" w:rsidRPr="00904E4C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  <w:tc>
          <w:tcPr>
            <w:tcW w:w="145" w:type="pct"/>
          </w:tcPr>
          <w:p w14:paraId="0F8D67CB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ED39CCE" w14:textId="0313A0BF" w:rsidR="00050D39" w:rsidRPr="00904E4C" w:rsidRDefault="00A45D73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95</w:t>
            </w:r>
            <w:r w:rsidR="00BD1405" w:rsidRPr="00904E4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359</w:t>
            </w:r>
          </w:p>
        </w:tc>
        <w:tc>
          <w:tcPr>
            <w:tcW w:w="146" w:type="pct"/>
          </w:tcPr>
          <w:p w14:paraId="57335E4E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68B5BD83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13</w:t>
            </w:r>
            <w:r w:rsidR="00FC172A" w:rsidRPr="00904E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04E4C">
              <w:rPr>
                <w:rFonts w:ascii="Angsana New" w:hAnsi="Angsana New"/>
                <w:sz w:val="30"/>
                <w:szCs w:val="30"/>
              </w:rPr>
              <w:t>,</w:t>
            </w:r>
            <w:r w:rsidR="00FC172A" w:rsidRPr="00904E4C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</w:tr>
      <w:tr w:rsidR="00050D39" w:rsidRPr="00904E4C" w14:paraId="037EB40F" w14:textId="77777777" w:rsidTr="003B77D4">
        <w:tc>
          <w:tcPr>
            <w:tcW w:w="2159" w:type="pct"/>
          </w:tcPr>
          <w:p w14:paraId="2F15B9BF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F839892" w14:textId="18FA7136" w:rsidR="00050D39" w:rsidRPr="00904E4C" w:rsidRDefault="00A45D73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206</w:t>
            </w:r>
            <w:r w:rsidR="00BD1405"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</w:t>
            </w:r>
          </w:p>
        </w:tc>
        <w:tc>
          <w:tcPr>
            <w:tcW w:w="145" w:type="pct"/>
          </w:tcPr>
          <w:p w14:paraId="2680FE1F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DA1A016" w14:textId="77777777" w:rsidR="00050D39" w:rsidRPr="00904E4C" w:rsidRDefault="00FC172A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239</w:t>
            </w:r>
            <w:r w:rsidR="00050D39" w:rsidRPr="00904E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145" w:type="pct"/>
          </w:tcPr>
          <w:p w14:paraId="7C874800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CE22A4C" w14:textId="69D26FBB" w:rsidR="00050D39" w:rsidRPr="00904E4C" w:rsidRDefault="00A45D73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205</w:t>
            </w:r>
            <w:r w:rsidR="00BD1405"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625</w:t>
            </w:r>
          </w:p>
        </w:tc>
        <w:tc>
          <w:tcPr>
            <w:tcW w:w="146" w:type="pct"/>
          </w:tcPr>
          <w:p w14:paraId="3B7DA104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D96F696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C172A"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C172A" w:rsidRPr="00904E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088</w:t>
            </w:r>
          </w:p>
        </w:tc>
      </w:tr>
      <w:tr w:rsidR="00050D39" w:rsidRPr="00904E4C" w14:paraId="1D96F936" w14:textId="77777777" w:rsidTr="003B77D4">
        <w:tc>
          <w:tcPr>
            <w:tcW w:w="2159" w:type="pct"/>
          </w:tcPr>
          <w:p w14:paraId="2ECE5594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</w:tcPr>
          <w:p w14:paraId="3CB5D619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6E353ED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A177293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0937C8B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651DC62C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248728E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05F92FD" w14:textId="77777777" w:rsidR="00050D39" w:rsidRPr="00904E4C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D3E20" w:rsidRPr="00904E4C" w14:paraId="5EA3AC6B" w14:textId="77777777" w:rsidTr="003B77D4">
        <w:tc>
          <w:tcPr>
            <w:tcW w:w="2159" w:type="pct"/>
          </w:tcPr>
          <w:p w14:paraId="43E3457D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583" w:type="pct"/>
          </w:tcPr>
          <w:p w14:paraId="00EDA115" w14:textId="77777777" w:rsidR="00CD3E20" w:rsidRPr="00904E4C" w:rsidRDefault="00CD3E20" w:rsidP="00CD3E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37495FD9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4EECAAC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E1E853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09A88B4" w14:textId="77777777" w:rsidR="00CD3E20" w:rsidRPr="00904E4C" w:rsidRDefault="00CD3E20" w:rsidP="00CD3E20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637B1EFB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056068DD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E20" w:rsidRPr="00904E4C" w14:paraId="40B71345" w14:textId="77777777" w:rsidTr="003B77D4">
        <w:tc>
          <w:tcPr>
            <w:tcW w:w="2159" w:type="pct"/>
          </w:tcPr>
          <w:p w14:paraId="481A5F4F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หนังสือค้ำประกันจากธนาคาร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36C73CC1" w14:textId="42833FE6" w:rsidR="00CD3E20" w:rsidRPr="00904E4C" w:rsidRDefault="00464BAC" w:rsidP="00CD3E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46,100</w:t>
            </w:r>
          </w:p>
        </w:tc>
        <w:tc>
          <w:tcPr>
            <w:tcW w:w="145" w:type="pct"/>
          </w:tcPr>
          <w:p w14:paraId="147296E7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0B13C6C8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>46,100</w:t>
            </w:r>
          </w:p>
        </w:tc>
        <w:tc>
          <w:tcPr>
            <w:tcW w:w="145" w:type="pct"/>
          </w:tcPr>
          <w:p w14:paraId="10BD963D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543962BF" w14:textId="4A3C0FF8" w:rsidR="00CD3E20" w:rsidRPr="00904E4C" w:rsidRDefault="00464BAC" w:rsidP="00CD3E20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46,100</w:t>
            </w:r>
          </w:p>
        </w:tc>
        <w:tc>
          <w:tcPr>
            <w:tcW w:w="146" w:type="pct"/>
          </w:tcPr>
          <w:p w14:paraId="388E2941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0D183B8" w14:textId="77777777" w:rsidR="00CD3E20" w:rsidRPr="00904E4C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>46,100</w:t>
            </w:r>
          </w:p>
        </w:tc>
      </w:tr>
    </w:tbl>
    <w:p w14:paraId="11B6881B" w14:textId="77777777" w:rsidR="009B420D" w:rsidRPr="00904E4C" w:rsidRDefault="009B420D" w:rsidP="009B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622C0B1C" w14:textId="05F03973" w:rsidR="003B77D4" w:rsidRPr="00904E4C" w:rsidRDefault="009B420D" w:rsidP="009B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04E4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column"/>
      </w:r>
      <w:r w:rsidR="003B77D4" w:rsidRPr="00904E4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การค้ำประกัน</w:t>
      </w:r>
    </w:p>
    <w:p w14:paraId="6BD8A3E0" w14:textId="77777777" w:rsidR="009B420D" w:rsidRPr="00904E4C" w:rsidRDefault="009B420D" w:rsidP="009B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</w:p>
    <w:p w14:paraId="21CE2A3C" w14:textId="0ED387CE" w:rsidR="0005401D" w:rsidRPr="00904E4C" w:rsidRDefault="003B77D4" w:rsidP="003B7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 w:hint="cs"/>
          <w:sz w:val="30"/>
          <w:szCs w:val="30"/>
          <w:cs/>
        </w:rPr>
        <w:t>บริษัทมีสัญญาบริการค้ำประกันที่จัดทำขึ้นระหว่างบริษัทและบริษัทย่อย ประกอบด้วยรายละเอียดดังนี้</w:t>
      </w:r>
    </w:p>
    <w:p w14:paraId="640DA3AE" w14:textId="77777777" w:rsidR="009B420D" w:rsidRPr="00904E4C" w:rsidRDefault="009B420D" w:rsidP="003B7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332"/>
        <w:gridCol w:w="1620"/>
        <w:gridCol w:w="270"/>
        <w:gridCol w:w="1440"/>
      </w:tblGrid>
      <w:tr w:rsidR="00D724A9" w:rsidRPr="00904E4C" w14:paraId="727027A5" w14:textId="77777777" w:rsidTr="004F0BD5">
        <w:trPr>
          <w:cantSplit/>
        </w:trPr>
        <w:tc>
          <w:tcPr>
            <w:tcW w:w="4230" w:type="dxa"/>
          </w:tcPr>
          <w:p w14:paraId="150BBA97" w14:textId="77777777" w:rsidR="00D724A9" w:rsidRPr="00904E4C" w:rsidRDefault="00D724A9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CD69B0F" w14:textId="77777777" w:rsidR="00D724A9" w:rsidRPr="00904E4C" w:rsidRDefault="00D724A9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4007485E" w14:textId="77777777" w:rsidR="00D724A9" w:rsidRPr="00904E4C" w:rsidRDefault="00D724A9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4A9" w:rsidRPr="00904E4C" w14:paraId="0FD9C255" w14:textId="77777777" w:rsidTr="004F0BD5">
        <w:trPr>
          <w:cantSplit/>
        </w:trPr>
        <w:tc>
          <w:tcPr>
            <w:tcW w:w="4230" w:type="dxa"/>
          </w:tcPr>
          <w:p w14:paraId="53ADDB8D" w14:textId="77777777" w:rsidR="00D724A9" w:rsidRPr="00904E4C" w:rsidRDefault="00D724A9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4A7EE5F3" w14:textId="77777777" w:rsidR="00D724A9" w:rsidRPr="00904E4C" w:rsidRDefault="00D724A9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20" w:type="dxa"/>
          </w:tcPr>
          <w:p w14:paraId="0148877A" w14:textId="49510F75" w:rsidR="00D724A9" w:rsidRPr="00904E4C" w:rsidRDefault="00D724A9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568211E2" w14:textId="77777777" w:rsidR="00D724A9" w:rsidRPr="00904E4C" w:rsidRDefault="00D724A9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56F4FEA4" w14:textId="77777777" w:rsidR="00D724A9" w:rsidRPr="00904E4C" w:rsidRDefault="00D724A9" w:rsidP="005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904E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D724A9" w:rsidRPr="00904E4C" w14:paraId="2F1CAD0B" w14:textId="77777777" w:rsidTr="004F0BD5">
        <w:trPr>
          <w:cantSplit/>
        </w:trPr>
        <w:tc>
          <w:tcPr>
            <w:tcW w:w="4230" w:type="dxa"/>
          </w:tcPr>
          <w:p w14:paraId="3000E7CF" w14:textId="77777777" w:rsidR="00D724A9" w:rsidRPr="00904E4C" w:rsidRDefault="00D724A9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32" w:type="dxa"/>
          </w:tcPr>
          <w:p w14:paraId="51D86BEF" w14:textId="44C7FA53" w:rsidR="00D724A9" w:rsidRPr="00904E4C" w:rsidRDefault="00D724A9" w:rsidP="00D7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98"/>
                <w:tab w:val="left" w:pos="3600"/>
              </w:tabs>
              <w:spacing w:line="240" w:lineRule="auto"/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DC9BB21" w14:textId="46DB12ED" w:rsidR="00D724A9" w:rsidRPr="00904E4C" w:rsidRDefault="00D724A9" w:rsidP="00D7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98"/>
                <w:tab w:val="left" w:pos="3600"/>
              </w:tabs>
              <w:spacing w:line="240" w:lineRule="auto"/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24A9" w:rsidRPr="00904E4C" w14:paraId="4D4936DF" w14:textId="77777777" w:rsidTr="004F0BD5">
        <w:trPr>
          <w:cantSplit/>
        </w:trPr>
        <w:tc>
          <w:tcPr>
            <w:tcW w:w="4230" w:type="dxa"/>
          </w:tcPr>
          <w:p w14:paraId="7A27407B" w14:textId="5DDD81A5" w:rsidR="00D724A9" w:rsidRPr="00904E4C" w:rsidRDefault="00D724A9" w:rsidP="005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7" w:name="_Hlk23765350"/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การค้ำประกันเงินกู้ของ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  <w:bookmarkEnd w:id="7"/>
          </w:p>
        </w:tc>
        <w:tc>
          <w:tcPr>
            <w:tcW w:w="1332" w:type="dxa"/>
            <w:shd w:val="clear" w:color="auto" w:fill="auto"/>
          </w:tcPr>
          <w:p w14:paraId="4906EE60" w14:textId="77777777" w:rsidR="00D724A9" w:rsidRPr="00904E4C" w:rsidRDefault="00D724A9" w:rsidP="005F285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29F3BABC" w14:textId="77777777" w:rsidR="00D724A9" w:rsidRPr="00904E4C" w:rsidRDefault="00D724A9" w:rsidP="005F285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1,240</w:t>
            </w:r>
          </w:p>
        </w:tc>
        <w:tc>
          <w:tcPr>
            <w:tcW w:w="270" w:type="dxa"/>
          </w:tcPr>
          <w:p w14:paraId="064F7A51" w14:textId="77777777" w:rsidR="00D724A9" w:rsidRPr="00904E4C" w:rsidRDefault="00D724A9" w:rsidP="005F285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2143BDC" w14:textId="77777777" w:rsidR="00D724A9" w:rsidRPr="00904E4C" w:rsidRDefault="00D724A9" w:rsidP="005F285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1,459</w:t>
            </w:r>
          </w:p>
        </w:tc>
      </w:tr>
    </w:tbl>
    <w:p w14:paraId="4BC0C022" w14:textId="670C95FC" w:rsidR="00672330" w:rsidRPr="0021647B" w:rsidRDefault="003B77D4" w:rsidP="00216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  <w:cs/>
        </w:rPr>
      </w:pPr>
      <w:r w:rsidRPr="00904E4C">
        <w:rPr>
          <w:rFonts w:ascii="Angsana New" w:hAnsi="Angsana New" w:cs="Angsana New"/>
          <w:sz w:val="30"/>
          <w:szCs w:val="30"/>
        </w:rPr>
        <w:t xml:space="preserve"> </w:t>
      </w:r>
    </w:p>
    <w:p w14:paraId="3C97C500" w14:textId="5E35C78F" w:rsidR="006E023B" w:rsidRPr="00904E4C" w:rsidRDefault="00F92D76" w:rsidP="0055449D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450" w:right="-45" w:hanging="45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1</w:t>
      </w:r>
      <w:r w:rsidR="0021647B">
        <w:rPr>
          <w:rFonts w:ascii="Angsana New" w:hAnsi="Angsana New" w:hint="cs"/>
          <w:sz w:val="30"/>
          <w:szCs w:val="30"/>
          <w:u w:val="none"/>
          <w:cs/>
          <w:lang w:val="th-TH"/>
        </w:rPr>
        <w:t>7</w:t>
      </w:r>
      <w:r w:rsidR="006E023B" w:rsidRPr="00904E4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6E023B" w:rsidRPr="00904E4C">
        <w:rPr>
          <w:rFonts w:ascii="Angsana New" w:hAnsi="Angsana New" w:hint="cs"/>
          <w:sz w:val="30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256D5304" w14:textId="77777777" w:rsidR="006E023B" w:rsidRPr="00904E4C" w:rsidRDefault="006E023B" w:rsidP="0055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E1674E7" w14:textId="77777777" w:rsidR="00E43588" w:rsidRPr="00904E4C" w:rsidRDefault="00E43588" w:rsidP="00E4358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904E4C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904E4C">
        <w:rPr>
          <w:rFonts w:ascii="Angsana New" w:hAnsi="Angsana New" w:hint="cs"/>
          <w:sz w:val="30"/>
          <w:szCs w:val="30"/>
          <w:cs/>
          <w:lang w:bidi="th-TH"/>
        </w:rPr>
        <w:t>ที่ออก</w:t>
      </w:r>
      <w:r w:rsidR="00E03578" w:rsidRPr="00904E4C">
        <w:rPr>
          <w:rFonts w:ascii="Angsana New" w:hAnsi="Angsana New" w:hint="cs"/>
          <w:sz w:val="30"/>
          <w:szCs w:val="30"/>
          <w:cs/>
          <w:lang w:bidi="th-TH"/>
        </w:rPr>
        <w:t>และปรับปรุง</w:t>
      </w:r>
      <w:r w:rsidRPr="00904E4C">
        <w:rPr>
          <w:rFonts w:ascii="Angsana New" w:hAnsi="Angsana New" w:hint="cs"/>
          <w:sz w:val="30"/>
          <w:szCs w:val="30"/>
          <w:cs/>
          <w:lang w:bidi="th-TH"/>
        </w:rPr>
        <w:t>ใหม่</w:t>
      </w:r>
      <w:r w:rsidRPr="00904E4C">
        <w:rPr>
          <w:rFonts w:ascii="Angsana New" w:hAnsi="Angsana New"/>
          <w:sz w:val="30"/>
          <w:szCs w:val="30"/>
          <w:cs/>
          <w:lang w:bidi="th-TH"/>
        </w:rPr>
        <w:t>ซึ่ง</w:t>
      </w:r>
      <w:r w:rsidRPr="00904E4C">
        <w:rPr>
          <w:rFonts w:ascii="Angsana New" w:hAnsi="Angsana New" w:hint="cs"/>
          <w:sz w:val="30"/>
          <w:szCs w:val="30"/>
          <w:cs/>
          <w:lang w:bidi="th-TH"/>
        </w:rPr>
        <w:t>เกี่ยวกับการดำเนินงานขอ</w:t>
      </w:r>
      <w:r w:rsidR="00331460" w:rsidRPr="00904E4C">
        <w:rPr>
          <w:rFonts w:ascii="Angsana New" w:hAnsi="Angsana New" w:hint="cs"/>
          <w:sz w:val="30"/>
          <w:szCs w:val="30"/>
          <w:cs/>
          <w:lang w:bidi="th-TH"/>
        </w:rPr>
        <w:t>งกลุ่มบริษัท</w:t>
      </w:r>
      <w:r w:rsidRPr="00904E4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904E4C">
        <w:rPr>
          <w:rFonts w:ascii="Angsana New" w:hAnsi="Angsana New"/>
          <w:sz w:val="30"/>
          <w:szCs w:val="30"/>
          <w:cs/>
          <w:lang w:bidi="th-TH"/>
        </w:rPr>
        <w:t>และ</w:t>
      </w:r>
      <w:r w:rsidRPr="00904E4C">
        <w:rPr>
          <w:rFonts w:ascii="Angsana New" w:hAnsi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904E4C">
        <w:rPr>
          <w:rFonts w:ascii="Angsana New" w:hAnsi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งบการเงินรวมและงบการเงินเฉพาะกิจการของบริษัท</w:t>
      </w:r>
      <w:r w:rsidRPr="00904E4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904E4C">
        <w:rPr>
          <w:rFonts w:ascii="Angsana New" w:hAnsi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904E4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04E4C">
        <w:rPr>
          <w:rFonts w:ascii="Angsana New" w:hAnsi="Angsana New"/>
          <w:sz w:val="30"/>
          <w:szCs w:val="30"/>
          <w:cs/>
          <w:lang w:val="en-US" w:bidi="th-TH"/>
        </w:rPr>
        <w:t>โดยมาตรฐานการรายงานทางการเงิน</w:t>
      </w:r>
      <w:r w:rsidRPr="00904E4C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904E4C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904E4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904E4C">
        <w:rPr>
          <w:rFonts w:ascii="Angsana New" w:hAnsi="Angsana New"/>
          <w:sz w:val="30"/>
          <w:szCs w:val="30"/>
        </w:rPr>
        <w:t>1</w:t>
      </w:r>
      <w:r w:rsidRPr="00904E4C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904E4C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904E4C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904E4C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14:paraId="6E8FA173" w14:textId="77777777" w:rsidR="00E43588" w:rsidRPr="00904E4C" w:rsidRDefault="00E43588" w:rsidP="00E4358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20"/>
          <w:shd w:val="clear" w:color="auto" w:fill="E0E0E0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AE4F9E" w:rsidRPr="00904E4C" w14:paraId="1281EF90" w14:textId="77777777" w:rsidTr="00AE4F9E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1731A966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904E4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673C61D4" w14:textId="77777777" w:rsidR="00E43588" w:rsidRPr="00904E4C" w:rsidRDefault="00121C06" w:rsidP="0012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 xml:space="preserve">                           </w:t>
            </w:r>
            <w:r w:rsidR="00E43588" w:rsidRPr="00904E4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E4F9E" w:rsidRPr="00904E4C" w14:paraId="03610436" w14:textId="77777777" w:rsidTr="00AE4F9E">
        <w:tc>
          <w:tcPr>
            <w:tcW w:w="3960" w:type="dxa"/>
            <w:shd w:val="clear" w:color="auto" w:fill="auto"/>
          </w:tcPr>
          <w:p w14:paraId="1DD03038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04E4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4E4C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14:paraId="56D6A411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AE4F9E" w:rsidRPr="00904E4C" w14:paraId="2C3BD942" w14:textId="77777777" w:rsidTr="00AE4F9E">
        <w:tc>
          <w:tcPr>
            <w:tcW w:w="3960" w:type="dxa"/>
            <w:shd w:val="clear" w:color="auto" w:fill="auto"/>
          </w:tcPr>
          <w:p w14:paraId="3BEB2B8A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14:paraId="47F20F25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E4F9E" w:rsidRPr="00904E4C" w14:paraId="4288C7A4" w14:textId="77777777" w:rsidTr="00AE4F9E">
        <w:tc>
          <w:tcPr>
            <w:tcW w:w="3960" w:type="dxa"/>
            <w:shd w:val="clear" w:color="auto" w:fill="auto"/>
          </w:tcPr>
          <w:p w14:paraId="0F0A7226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04E4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4E4C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1EC9E5FC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904E4C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AE4F9E" w:rsidRPr="00904E4C" w14:paraId="1ADB694A" w14:textId="77777777" w:rsidTr="00AE4F9E">
        <w:tc>
          <w:tcPr>
            <w:tcW w:w="3960" w:type="dxa"/>
            <w:shd w:val="clear" w:color="auto" w:fill="auto"/>
          </w:tcPr>
          <w:p w14:paraId="145FC947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904E4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14:paraId="39B97572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AE4F9E" w:rsidRPr="00904E4C" w14:paraId="2B031204" w14:textId="77777777" w:rsidTr="00AE4F9E">
        <w:tc>
          <w:tcPr>
            <w:tcW w:w="3960" w:type="dxa"/>
            <w:shd w:val="clear" w:color="auto" w:fill="auto"/>
          </w:tcPr>
          <w:p w14:paraId="6E62EB4F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14:paraId="63EA3513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E4F9E" w:rsidRPr="00904E4C" w14:paraId="0A629FE5" w14:textId="77777777" w:rsidTr="00AE4F9E">
        <w:tc>
          <w:tcPr>
            <w:tcW w:w="3960" w:type="dxa"/>
            <w:shd w:val="clear" w:color="auto" w:fill="auto"/>
          </w:tcPr>
          <w:p w14:paraId="2FD6DD73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14:paraId="60FA4EE1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DB1003A" w14:textId="77777777" w:rsidR="00E43588" w:rsidRPr="00904E4C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49CBA2F" w14:textId="77777777" w:rsidR="00E43588" w:rsidRPr="00904E4C" w:rsidRDefault="00E43588" w:rsidP="00E43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D9D9D9"/>
        </w:rPr>
      </w:pPr>
    </w:p>
    <w:p w14:paraId="0B9F5413" w14:textId="77777777" w:rsidR="00FE51AE" w:rsidRPr="00904E4C" w:rsidRDefault="00FE51AE" w:rsidP="00FE5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04E4C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904E4C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Pr="00904E4C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ที่เกี่ยวข้องกับ</w:t>
      </w:r>
      <w:r w:rsidRPr="00904E4C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7A691CD0" w14:textId="77777777" w:rsidR="00FE51AE" w:rsidRPr="00904E4C" w:rsidRDefault="00FE51AE" w:rsidP="00FE5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D835572" w14:textId="66B5B3CF" w:rsidR="00FE51AE" w:rsidRPr="00904E4C" w:rsidRDefault="003F2E99" w:rsidP="00FE51A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04E4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column"/>
      </w:r>
      <w:r w:rsidR="00FE51AE" w:rsidRPr="00904E4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2271AFE3" w14:textId="77777777" w:rsidR="00FE51AE" w:rsidRPr="00904E4C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0"/>
          <w:szCs w:val="20"/>
          <w:shd w:val="clear" w:color="auto" w:fill="D9D9D9"/>
        </w:rPr>
      </w:pPr>
    </w:p>
    <w:p w14:paraId="7E755727" w14:textId="44F21DF8" w:rsidR="00121C06" w:rsidRPr="00904E4C" w:rsidRDefault="00FE51AE" w:rsidP="00121C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04E4C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04E4C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904E4C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8" w:name="_Hlk15580843"/>
      <w:bookmarkStart w:id="9" w:name="_Hlk15582546"/>
      <w:r w:rsidRPr="00904E4C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8"/>
      <w:r w:rsidRPr="00904E4C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 w:rsidR="000C74DD" w:rsidRPr="00904E4C">
        <w:rPr>
          <w:rFonts w:ascii="Angsana New" w:hAnsi="Angsana New"/>
          <w:sz w:val="30"/>
          <w:szCs w:val="30"/>
        </w:rPr>
        <w:br/>
      </w:r>
      <w:r w:rsidRPr="00904E4C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9"/>
    </w:p>
    <w:p w14:paraId="654321EF" w14:textId="77777777" w:rsidR="00A5267E" w:rsidRPr="00904E4C" w:rsidRDefault="00A5267E" w:rsidP="00121C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2"/>
        </w:rPr>
      </w:pPr>
    </w:p>
    <w:p w14:paraId="0DE4BD5A" w14:textId="55647581" w:rsidR="00FE51AE" w:rsidRPr="00904E4C" w:rsidRDefault="00482B78" w:rsidP="00A52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theme="minorBidi"/>
          <w:sz w:val="30"/>
          <w:szCs w:val="30"/>
        </w:rPr>
      </w:pPr>
      <w:r w:rsidRPr="00904E4C">
        <w:rPr>
          <w:rFonts w:ascii="Angsana New" w:hAnsi="Angsana New" w:cs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904E4C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0F38EFA9" w14:textId="77777777" w:rsidR="003B749E" w:rsidRPr="00904E4C" w:rsidRDefault="003B749E" w:rsidP="00DC7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sz w:val="30"/>
          <w:szCs w:val="30"/>
        </w:rPr>
      </w:pPr>
    </w:p>
    <w:p w14:paraId="1B40EB4E" w14:textId="77777777" w:rsidR="00FE51AE" w:rsidRPr="00904E4C" w:rsidRDefault="00FE51AE" w:rsidP="00482B7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904E4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04E4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904E4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248FDF5D" w14:textId="77777777" w:rsidR="00FE51AE" w:rsidRPr="00904E4C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3E78A5F6" w14:textId="77777777" w:rsidR="00FE51AE" w:rsidRPr="00904E4C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04E4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904E4C">
        <w:rPr>
          <w:rFonts w:asciiTheme="majorBidi" w:hAnsiTheme="majorBidi" w:cstheme="majorBidi"/>
          <w:sz w:val="30"/>
          <w:szCs w:val="30"/>
        </w:rPr>
        <w:t>16</w:t>
      </w:r>
      <w:r w:rsidRPr="00904E4C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904E4C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904E4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04E4C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</w:t>
      </w:r>
      <w:r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</w:t>
      </w:r>
      <w:r w:rsidRPr="00904E4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r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904E4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3583AA88" w14:textId="77777777" w:rsidR="00121C06" w:rsidRPr="00904E4C" w:rsidRDefault="00121C06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1731E6EB" w14:textId="77777777" w:rsidR="00FE51AE" w:rsidRPr="00904E4C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4E4C">
        <w:rPr>
          <w:rFonts w:ascii="Angsana New" w:eastAsia="Calibri" w:hAnsi="Angsana New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และรับรู้สินทรัพย์และหนี้สิน</w:t>
      </w:r>
      <w:r w:rsidRPr="00904E4C">
        <w:rPr>
          <w:rFonts w:ascii="Angsana New" w:eastAsia="Calibri" w:hAnsi="Angsana New" w:hint="cs"/>
          <w:sz w:val="30"/>
          <w:szCs w:val="30"/>
          <w:cs/>
        </w:rPr>
        <w:t>ใน</w:t>
      </w:r>
      <w:r w:rsidRPr="00904E4C">
        <w:rPr>
          <w:rFonts w:ascii="Angsana New" w:eastAsia="Calibri" w:hAnsi="Angsana New"/>
          <w:sz w:val="30"/>
          <w:szCs w:val="30"/>
          <w:cs/>
        </w:rPr>
        <w:t>กรณีที่การจ่ายเงิน</w:t>
      </w:r>
      <w:r w:rsidR="00482B78" w:rsidRPr="00904E4C">
        <w:rPr>
          <w:rFonts w:ascii="Angsana New" w:eastAsia="Calibri" w:hAnsi="Angsana New"/>
          <w:sz w:val="30"/>
          <w:szCs w:val="30"/>
        </w:rPr>
        <w:br/>
      </w:r>
      <w:r w:rsidRPr="00904E4C">
        <w:rPr>
          <w:rFonts w:ascii="Angsana New" w:eastAsia="Calibri" w:hAnsi="Angsana New"/>
          <w:sz w:val="30"/>
          <w:szCs w:val="30"/>
          <w:cs/>
        </w:rPr>
        <w:t>ตามสัญญาเช่ามี</w:t>
      </w:r>
      <w:r w:rsidRPr="00904E4C">
        <w:rPr>
          <w:rFonts w:ascii="Angsana New" w:eastAsia="Calibri" w:hAnsi="Angsana New" w:hint="cs"/>
          <w:sz w:val="30"/>
          <w:szCs w:val="30"/>
          <w:cs/>
        </w:rPr>
        <w:t>ช่วงเวลา</w:t>
      </w:r>
      <w:r w:rsidRPr="00904E4C">
        <w:rPr>
          <w:rFonts w:ascii="Angsana New" w:eastAsia="Calibri" w:hAnsi="Angsana New"/>
          <w:sz w:val="30"/>
          <w:szCs w:val="30"/>
          <w:cs/>
        </w:rPr>
        <w:t>แตกต่างจาก</w:t>
      </w:r>
      <w:r w:rsidRPr="00904E4C">
        <w:rPr>
          <w:rFonts w:ascii="Angsana New" w:eastAsia="Calibri" w:hAnsi="Angsana New" w:hint="cs"/>
          <w:sz w:val="30"/>
          <w:szCs w:val="30"/>
          <w:cs/>
        </w:rPr>
        <w:t>การรับรู้</w:t>
      </w:r>
      <w:r w:rsidRPr="00904E4C">
        <w:rPr>
          <w:rFonts w:ascii="Angsana New" w:eastAsia="Calibri" w:hAnsi="Angsana New"/>
          <w:sz w:val="30"/>
          <w:szCs w:val="30"/>
          <w:cs/>
        </w:rPr>
        <w:t xml:space="preserve">ค่าเช่าจ่าย </w:t>
      </w:r>
      <w:r w:rsidRPr="00904E4C">
        <w:rPr>
          <w:rFonts w:ascii="Angsana New" w:eastAsia="Calibri" w:hAnsi="Angsana New" w:hint="cs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Pr="00904E4C">
        <w:rPr>
          <w:rFonts w:ascii="Angsana New" w:eastAsia="Calibri" w:hAnsi="Angsana New"/>
          <w:sz w:val="30"/>
          <w:szCs w:val="30"/>
        </w:rPr>
        <w:t xml:space="preserve">16 </w:t>
      </w:r>
      <w:r w:rsidR="00482B78" w:rsidRPr="00904E4C">
        <w:rPr>
          <w:rFonts w:ascii="Angsana New" w:eastAsia="Calibri" w:hAnsi="Angsana New"/>
          <w:sz w:val="30"/>
          <w:szCs w:val="30"/>
        </w:rPr>
        <w:br/>
      </w:r>
      <w:r w:rsidRPr="00904E4C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904E4C">
        <w:rPr>
          <w:rFonts w:ascii="Angsana New" w:eastAsia="Calibri" w:hAnsi="Angsana New"/>
          <w:sz w:val="30"/>
          <w:szCs w:val="30"/>
          <w:cs/>
        </w:rPr>
        <w:t>จะรับรู้สินทรัพย์</w:t>
      </w:r>
      <w:r w:rsidRPr="00904E4C">
        <w:rPr>
          <w:rFonts w:ascii="Angsana New" w:eastAsia="Calibri" w:hAnsi="Angsana New" w:hint="cs"/>
          <w:sz w:val="30"/>
          <w:szCs w:val="30"/>
          <w:cs/>
        </w:rPr>
        <w:t>สิทธิการใช้</w:t>
      </w:r>
      <w:r w:rsidRPr="00904E4C">
        <w:rPr>
          <w:rFonts w:ascii="Angsana New" w:eastAsia="Calibri" w:hAnsi="Angsana New"/>
          <w:sz w:val="30"/>
          <w:szCs w:val="30"/>
          <w:cs/>
        </w:rPr>
        <w:t>และหนี้สิน</w:t>
      </w:r>
      <w:r w:rsidRPr="00904E4C">
        <w:rPr>
          <w:rFonts w:ascii="Angsana New" w:eastAsia="Calibri" w:hAnsi="Angsana New" w:hint="cs"/>
          <w:sz w:val="30"/>
          <w:szCs w:val="30"/>
          <w:cs/>
        </w:rPr>
        <w:t>ตามสัญญาเช่า</w:t>
      </w:r>
      <w:r w:rsidRPr="00904E4C">
        <w:rPr>
          <w:rFonts w:ascii="Angsana New" w:eastAsia="Calibri" w:hAnsi="Angsana New"/>
          <w:sz w:val="30"/>
          <w:szCs w:val="30"/>
          <w:cs/>
        </w:rPr>
        <w:t>สำหรับสัญญาเช่าดำเนินงานทั้งหมด</w:t>
      </w:r>
      <w:r w:rsidR="00482B78" w:rsidRPr="00904E4C">
        <w:rPr>
          <w:rFonts w:ascii="Angsana New" w:eastAsia="Calibri" w:hAnsi="Angsana New"/>
          <w:sz w:val="30"/>
          <w:szCs w:val="30"/>
        </w:rPr>
        <w:br/>
      </w:r>
      <w:r w:rsidRPr="00904E4C">
        <w:rPr>
          <w:rFonts w:ascii="Angsana New" w:eastAsia="Calibri" w:hAnsi="Angsana New" w:hint="cs"/>
          <w:sz w:val="30"/>
          <w:szCs w:val="30"/>
          <w:cs/>
        </w:rPr>
        <w:t>ที่</w:t>
      </w:r>
      <w:r w:rsidRPr="00904E4C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904E4C">
        <w:rPr>
          <w:rFonts w:ascii="Angsana New" w:eastAsia="Calibri" w:hAnsi="Angsana New" w:hint="cs"/>
          <w:sz w:val="30"/>
          <w:szCs w:val="30"/>
          <w:cs/>
        </w:rPr>
        <w:t>เป็นผู้เช่า</w:t>
      </w:r>
      <w:r w:rsidRPr="00904E4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04E4C">
        <w:rPr>
          <w:rFonts w:ascii="Angsana New" w:eastAsia="Calibri" w:hAnsi="Angsana New" w:hint="cs"/>
          <w:sz w:val="30"/>
          <w:szCs w:val="30"/>
          <w:cs/>
        </w:rPr>
        <w:t>ส่งผลให้</w:t>
      </w:r>
      <w:r w:rsidRPr="00904E4C">
        <w:rPr>
          <w:rFonts w:ascii="Angsana New" w:eastAsia="Calibri" w:hAnsi="Angsana New"/>
          <w:sz w:val="30"/>
          <w:szCs w:val="30"/>
          <w:cs/>
        </w:rPr>
        <w:t>ลักษณะของค่าใช้จ่ายที่เกี่ยวข้องกับสัญญาเช่า</w:t>
      </w:r>
      <w:r w:rsidRPr="00904E4C">
        <w:rPr>
          <w:rFonts w:ascii="Angsana New" w:eastAsia="Calibri" w:hAnsi="Angsana New" w:hint="cs"/>
          <w:sz w:val="30"/>
          <w:szCs w:val="30"/>
          <w:cs/>
        </w:rPr>
        <w:t>ดังกล่าว</w:t>
      </w:r>
      <w:r w:rsidRPr="00904E4C">
        <w:rPr>
          <w:rFonts w:ascii="Angsana New" w:eastAsia="Calibri" w:hAnsi="Angsana New"/>
          <w:sz w:val="30"/>
          <w:szCs w:val="30"/>
          <w:cs/>
        </w:rPr>
        <w:t>เปลี่ยน</w:t>
      </w:r>
      <w:r w:rsidRPr="00904E4C">
        <w:rPr>
          <w:rFonts w:ascii="Angsana New" w:eastAsia="Calibri" w:hAnsi="Angsana New" w:hint="cs"/>
          <w:sz w:val="30"/>
          <w:szCs w:val="30"/>
          <w:cs/>
        </w:rPr>
        <w:t>แปลง</w:t>
      </w:r>
      <w:r w:rsidRPr="00904E4C">
        <w:rPr>
          <w:rFonts w:ascii="Angsana New" w:eastAsia="Calibri" w:hAnsi="Angsana New"/>
          <w:sz w:val="30"/>
          <w:szCs w:val="30"/>
          <w:cs/>
        </w:rPr>
        <w:t>ไป</w:t>
      </w:r>
      <w:r w:rsidRPr="00904E4C">
        <w:rPr>
          <w:rFonts w:ascii="Angsana New" w:eastAsia="Calibri" w:hAnsi="Angsana New" w:hint="cs"/>
          <w:sz w:val="30"/>
          <w:szCs w:val="30"/>
          <w:cs/>
        </w:rPr>
        <w:t>โดย</w:t>
      </w:r>
      <w:r w:rsidRPr="00904E4C">
        <w:rPr>
          <w:rFonts w:ascii="Angsana New" w:eastAsia="Calibri" w:hAnsi="Angsana New"/>
          <w:sz w:val="30"/>
          <w:szCs w:val="30"/>
          <w:cs/>
        </w:rPr>
        <w:t xml:space="preserve">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0749218" w14:textId="77777777" w:rsidR="00FE51AE" w:rsidRPr="00904E4C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4315A2EC" w14:textId="77777777" w:rsidR="007C5CE5" w:rsidRPr="00904E4C" w:rsidRDefault="00FE51AE" w:rsidP="007C5C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904E4C">
        <w:rPr>
          <w:rFonts w:ascii="Angsana New" w:eastAsia="Calibri" w:hAnsi="Angsana New"/>
          <w:sz w:val="30"/>
          <w:szCs w:val="30"/>
          <w:cs/>
        </w:rPr>
        <w:t>บริษัท</w:t>
      </w:r>
      <w:r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904E4C">
        <w:rPr>
          <w:rFonts w:ascii="Angsana New" w:hAnsi="Angsana New" w:hint="cs"/>
          <w:color w:val="000000"/>
          <w:sz w:val="30"/>
          <w:szCs w:val="30"/>
          <w:cs/>
        </w:rPr>
        <w:t>รับรู้ผลกระทบสะสมจากการถือปฏิบัติตามมาตรฐานการรายงานทางการเงินฉบับนี้เป็นครั้งแรกโดยปรับปรุงกับยอดยกมาของกำไรสะสม ณ วันที่</w:t>
      </w:r>
      <w:r w:rsidRPr="00904E4C">
        <w:rPr>
          <w:rFonts w:ascii="Angsana New" w:hAnsi="Angsana New"/>
          <w:color w:val="000000"/>
          <w:sz w:val="30"/>
          <w:szCs w:val="30"/>
        </w:rPr>
        <w:t xml:space="preserve"> 1 </w:t>
      </w:r>
      <w:r w:rsidRPr="00904E4C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Pr="00904E4C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04E4C">
        <w:rPr>
          <w:rFonts w:ascii="Angsana New" w:hAnsi="Angsana New" w:hint="cs"/>
          <w:color w:val="000000"/>
          <w:sz w:val="30"/>
          <w:szCs w:val="30"/>
          <w:cs/>
        </w:rPr>
        <w:t xml:space="preserve">โดยไม่ต้องปรับปรุงงบการเงินที่แสดงเปรียบเทียบ </w:t>
      </w:r>
    </w:p>
    <w:p w14:paraId="3018097C" w14:textId="77777777" w:rsidR="00FE51AE" w:rsidRPr="00904E4C" w:rsidRDefault="00FE51AE" w:rsidP="0012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530940B" w14:textId="44C4B28F" w:rsidR="00FE51AE" w:rsidRPr="00904E4C" w:rsidRDefault="003D25D6" w:rsidP="00FE5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4E4C">
        <w:rPr>
          <w:rFonts w:asciiTheme="majorBidi" w:hAnsiTheme="majorBidi" w:cstheme="majorBidi"/>
          <w:color w:val="000000"/>
          <w:sz w:val="30"/>
          <w:szCs w:val="30"/>
          <w:cs/>
        </w:rPr>
        <w:br w:type="column"/>
      </w:r>
      <w:r w:rsidR="00FE51AE"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ตารางต่อไปนี้</w:t>
      </w:r>
      <w:r w:rsidR="00121C06"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t>สรุป</w:t>
      </w:r>
      <w:r w:rsidR="00FE51AE"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t>ผลกระทบ</w:t>
      </w:r>
      <w:r w:rsidR="00121C06"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ที่คาดว่าจะมี</w:t>
      </w:r>
      <w:r w:rsidR="00FE51AE"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t>ต่องบการเงินของกลุ่มบริษัทจากการถือปฏิบัติตามมาตรฐานการรายงานทางการเงินดังกล่าวข้างต้นเป็นครั้งแรก</w:t>
      </w:r>
      <w:r w:rsidR="00FE51AE" w:rsidRPr="00904E4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E51AE"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ณ วันที่ </w:t>
      </w:r>
      <w:r w:rsidR="00FE51AE" w:rsidRPr="00904E4C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E51AE"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มกราคม </w:t>
      </w:r>
      <w:r w:rsidR="00FE51AE" w:rsidRPr="00904E4C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="00FE51AE" w:rsidRPr="00904E4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53AC3419" w14:textId="77777777" w:rsidR="00FE51AE" w:rsidRPr="00904E4C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854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990"/>
        <w:gridCol w:w="1454"/>
        <w:gridCol w:w="236"/>
        <w:gridCol w:w="1454"/>
      </w:tblGrid>
      <w:tr w:rsidR="00DE3B34" w:rsidRPr="00904E4C" w14:paraId="7E24EE1B" w14:textId="77777777" w:rsidTr="008B7A27">
        <w:trPr>
          <w:tblHeader/>
        </w:trPr>
        <w:tc>
          <w:tcPr>
            <w:tcW w:w="4410" w:type="dxa"/>
            <w:vAlign w:val="bottom"/>
          </w:tcPr>
          <w:p w14:paraId="10579593" w14:textId="77777777" w:rsidR="00DE3B34" w:rsidRPr="00904E4C" w:rsidRDefault="00DE3B34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มกราคม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2563</w:t>
            </w:r>
          </w:p>
        </w:tc>
        <w:tc>
          <w:tcPr>
            <w:tcW w:w="990" w:type="dxa"/>
            <w:vAlign w:val="bottom"/>
          </w:tcPr>
          <w:p w14:paraId="0B11F0DD" w14:textId="77777777" w:rsidR="00DE3B34" w:rsidRPr="00904E4C" w:rsidRDefault="00DE3B34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4A51F433" w14:textId="77777777" w:rsidR="00DE3B34" w:rsidRPr="00904E4C" w:rsidRDefault="00DE3B34" w:rsidP="00DE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5121EEB" w14:textId="77777777" w:rsidR="00DE3B34" w:rsidRPr="00904E4C" w:rsidRDefault="00DE3B34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633907C4" w14:textId="77777777" w:rsidR="00DE3B34" w:rsidRPr="00904E4C" w:rsidRDefault="00DE3B34" w:rsidP="00DE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1DEBE7B6" w14:textId="77777777" w:rsidR="00DE3B34" w:rsidRPr="00904E4C" w:rsidRDefault="00DE3B34" w:rsidP="00DE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FE51AE" w:rsidRPr="00904E4C" w14:paraId="4B7D588B" w14:textId="77777777" w:rsidTr="00121C06">
        <w:trPr>
          <w:tblHeader/>
        </w:trPr>
        <w:tc>
          <w:tcPr>
            <w:tcW w:w="4410" w:type="dxa"/>
          </w:tcPr>
          <w:p w14:paraId="69CF7C77" w14:textId="77777777" w:rsidR="00FE51AE" w:rsidRPr="00904E4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7E6C868" w14:textId="77777777" w:rsidR="00FE51AE" w:rsidRPr="00904E4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44" w:type="dxa"/>
            <w:gridSpan w:val="3"/>
            <w:vAlign w:val="bottom"/>
          </w:tcPr>
          <w:p w14:paraId="4BA31C31" w14:textId="77777777" w:rsidR="00FE51AE" w:rsidRPr="00904E4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CE3B7D" w:rsidRPr="00904E4C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904E4C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E51AE" w:rsidRPr="00904E4C" w14:paraId="0BD762C3" w14:textId="77777777" w:rsidTr="008B7A27">
        <w:tc>
          <w:tcPr>
            <w:tcW w:w="4410" w:type="dxa"/>
          </w:tcPr>
          <w:p w14:paraId="22BAB70C" w14:textId="77777777" w:rsidR="00FE51AE" w:rsidRPr="00904E4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990" w:type="dxa"/>
          </w:tcPr>
          <w:p w14:paraId="700D0612" w14:textId="77777777" w:rsidR="00FE51AE" w:rsidRPr="00904E4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3EAEE204" w14:textId="7A5A1269" w:rsidR="00FE51AE" w:rsidRPr="00904E4C" w:rsidRDefault="00CB47E4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E3C7D"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  <w:r w:rsidRPr="00904E4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3C7D">
              <w:rPr>
                <w:rFonts w:ascii="Angsana New" w:hAnsi="Angsana New" w:cs="Angsana New"/>
                <w:color w:val="000000"/>
                <w:sz w:val="30"/>
                <w:szCs w:val="30"/>
              </w:rPr>
              <w:t>645</w:t>
            </w:r>
          </w:p>
        </w:tc>
        <w:tc>
          <w:tcPr>
            <w:tcW w:w="236" w:type="dxa"/>
          </w:tcPr>
          <w:p w14:paraId="5621887F" w14:textId="77777777" w:rsidR="00FE51AE" w:rsidRPr="00904E4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5F7E5031" w14:textId="2140F49F" w:rsidR="00FE51AE" w:rsidRPr="00904E4C" w:rsidRDefault="009E3C7D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151,266</w:t>
            </w:r>
          </w:p>
        </w:tc>
      </w:tr>
      <w:tr w:rsidR="00FE51AE" w:rsidRPr="00904E4C" w14:paraId="05357589" w14:textId="77777777" w:rsidTr="00AF78F7">
        <w:tc>
          <w:tcPr>
            <w:tcW w:w="4410" w:type="dxa"/>
          </w:tcPr>
          <w:p w14:paraId="60F48916" w14:textId="77777777" w:rsidR="00FE51AE" w:rsidRPr="00904E4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990" w:type="dxa"/>
          </w:tcPr>
          <w:p w14:paraId="203BFE51" w14:textId="77777777" w:rsidR="00FE51AE" w:rsidRPr="00904E4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38981D6D" w14:textId="70E2EA47" w:rsidR="00FE51AE" w:rsidRPr="00904E4C" w:rsidRDefault="00CB47E4" w:rsidP="00CB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E3C7D" w:rsidRPr="00904E4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E3C7D"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  <w:r w:rsidR="009E3C7D" w:rsidRPr="00904E4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3C7D">
              <w:rPr>
                <w:rFonts w:ascii="Angsana New" w:hAnsi="Angsana New" w:cs="Angsana New"/>
                <w:color w:val="000000"/>
                <w:sz w:val="30"/>
                <w:szCs w:val="30"/>
              </w:rPr>
              <w:t>645</w:t>
            </w:r>
            <w:r w:rsidRPr="00904E4C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ADBAAF" w14:textId="77777777" w:rsidR="00FE51AE" w:rsidRPr="00904E4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9DFAE7B" w14:textId="04BB2ADC" w:rsidR="00FE51AE" w:rsidRPr="00904E4C" w:rsidRDefault="003248A0" w:rsidP="00324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E3C7D">
              <w:rPr>
                <w:rFonts w:ascii="Angsana New" w:hAnsi="Angsana New" w:cs="Angsana New"/>
                <w:color w:val="000000"/>
                <w:sz w:val="30"/>
                <w:szCs w:val="30"/>
              </w:rPr>
              <w:t>151,266</w:t>
            </w:r>
            <w:r w:rsidRPr="00904E4C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FE51AE" w:rsidRPr="00904E4C" w14:paraId="7A098112" w14:textId="77777777" w:rsidTr="00AF78F7">
        <w:tc>
          <w:tcPr>
            <w:tcW w:w="4410" w:type="dxa"/>
          </w:tcPr>
          <w:p w14:paraId="6EEABBDE" w14:textId="77777777" w:rsidR="00FE51AE" w:rsidRPr="00904E4C" w:rsidRDefault="00AF78F7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รวมส่วนของผู้ถือหุ้น (เพิ่มขึ้น) ลดลง</w:t>
            </w:r>
          </w:p>
        </w:tc>
        <w:tc>
          <w:tcPr>
            <w:tcW w:w="990" w:type="dxa"/>
          </w:tcPr>
          <w:p w14:paraId="3E362F35" w14:textId="77777777" w:rsidR="00FE51AE" w:rsidRPr="00904E4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DCBF6" w14:textId="77777777" w:rsidR="00FE51AE" w:rsidRPr="00904E4C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4E4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F466FAF" w14:textId="77777777" w:rsidR="00FE51AE" w:rsidRPr="00904E4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78C2C" w14:textId="77777777" w:rsidR="00FE51AE" w:rsidRPr="00904E4C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4E4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F78F7" w:rsidRPr="00E32A6D" w14:paraId="630E95C6" w14:textId="77777777" w:rsidTr="00AF78F7">
        <w:tc>
          <w:tcPr>
            <w:tcW w:w="4410" w:type="dxa"/>
          </w:tcPr>
          <w:p w14:paraId="59A990F0" w14:textId="77777777" w:rsidR="00AF78F7" w:rsidRPr="00904E4C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รวมหนี้สินและส่วนของผู้ถือหุ้น (เพิ่มขึ้น) ลดลง</w:t>
            </w:r>
          </w:p>
        </w:tc>
        <w:tc>
          <w:tcPr>
            <w:tcW w:w="990" w:type="dxa"/>
            <w:vAlign w:val="bottom"/>
          </w:tcPr>
          <w:p w14:paraId="592A3BB3" w14:textId="77777777" w:rsidR="00AF78F7" w:rsidRPr="00904E4C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12D2D" w14:textId="3417D71C" w:rsidR="00AF78F7" w:rsidRPr="00904E4C" w:rsidRDefault="00CB47E4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9E3C7D" w:rsidRPr="009E3C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153,645</w:t>
            </w:r>
            <w:r w:rsidRPr="00904E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36EE773" w14:textId="77777777" w:rsidR="00AF78F7" w:rsidRPr="00904E4C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1E0ED" w14:textId="7B3988AD" w:rsidR="00AF78F7" w:rsidRPr="009462E5" w:rsidRDefault="003248A0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9E3C7D" w:rsidRPr="009E3C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151,266</w:t>
            </w:r>
            <w:r w:rsidRPr="00904E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4194B72E" w14:textId="77777777" w:rsidR="00480284" w:rsidRDefault="008A515B" w:rsidP="008A5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color w:val="000000"/>
          <w:sz w:val="30"/>
          <w:szCs w:val="30"/>
          <w:cs/>
        </w:rPr>
      </w:pPr>
      <w:r>
        <w:rPr>
          <w:rFonts w:ascii="Angsana New" w:hAnsi="Angsana New" w:cstheme="minorBidi" w:hint="cs"/>
          <w:color w:val="000000"/>
          <w:sz w:val="30"/>
          <w:szCs w:val="30"/>
          <w:cs/>
        </w:rPr>
        <w:t xml:space="preserve">  </w:t>
      </w:r>
    </w:p>
    <w:sectPr w:rsidR="00480284" w:rsidSect="005C0F4F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ECBBB" w14:textId="77777777" w:rsidR="002E6C3E" w:rsidRDefault="002E6C3E">
      <w:r>
        <w:separator/>
      </w:r>
    </w:p>
  </w:endnote>
  <w:endnote w:type="continuationSeparator" w:id="0">
    <w:p w14:paraId="1E5EBF65" w14:textId="77777777" w:rsidR="002E6C3E" w:rsidRDefault="002E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74825" w14:textId="77777777" w:rsidR="00D724A9" w:rsidRPr="003F549D" w:rsidRDefault="00546CE5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D724A9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724A9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724A9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724A9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D724A9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13129" w14:textId="0061B21C" w:rsidR="00D724A9" w:rsidRPr="00E96CB5" w:rsidRDefault="00D724A9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>
      <w:rPr>
        <w:rFonts w:ascii="Angsana New" w:hAnsi="Angsana New" w:cs="Angsana New"/>
        <w:sz w:val="30"/>
        <w:szCs w:val="38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B5B8E" w14:textId="77777777" w:rsidR="00D724A9" w:rsidRPr="002B54E9" w:rsidRDefault="00D724A9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92803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C915F5" w14:textId="77777777" w:rsidR="00D724A9" w:rsidRPr="00676D9D" w:rsidRDefault="00D724A9" w:rsidP="00676D9D">
        <w:pPr>
          <w:pStyle w:val="Footer"/>
          <w:jc w:val="center"/>
        </w:pPr>
        <w:r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9726" w14:textId="2B579CA5" w:rsidR="00D724A9" w:rsidRPr="00C827F6" w:rsidRDefault="00D724A9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  <w:lang w:val="fr-FR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4F9C5" w14:textId="77777777" w:rsidR="002E6C3E" w:rsidRDefault="002E6C3E">
      <w:r>
        <w:separator/>
      </w:r>
    </w:p>
  </w:footnote>
  <w:footnote w:type="continuationSeparator" w:id="0">
    <w:p w14:paraId="5A80F96B" w14:textId="77777777" w:rsidR="002E6C3E" w:rsidRDefault="002E6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2D30B" w14:textId="77777777" w:rsidR="00D724A9" w:rsidRPr="00FA7747" w:rsidRDefault="00D724A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D724A9" w:rsidRPr="00FA7747" w:rsidRDefault="00D724A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77777777" w:rsidR="00D724A9" w:rsidRPr="00074891" w:rsidRDefault="00D724A9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74EFA" w14:textId="77777777" w:rsidR="00D724A9" w:rsidRPr="00D50A39" w:rsidRDefault="00D724A9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D724A9" w:rsidRPr="00D50A39" w:rsidRDefault="00D724A9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02AFCF5" w14:textId="08413DB4" w:rsidR="00D724A9" w:rsidRPr="00D50A39" w:rsidRDefault="00D724A9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cs/>
      </w:rPr>
      <w:t xml:space="preserve">0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C36E7DF" w14:textId="77777777" w:rsidR="00D724A9" w:rsidRPr="00D50A39" w:rsidRDefault="00D724A9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1F2E1" w14:textId="77777777" w:rsidR="00D724A9" w:rsidRPr="00D50A39" w:rsidRDefault="00D724A9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D724A9" w:rsidRPr="00D50A39" w:rsidRDefault="00D724A9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E5FD8EB" w14:textId="77777777" w:rsidR="00D724A9" w:rsidRPr="00D50A39" w:rsidRDefault="00D724A9" w:rsidP="00E343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cs/>
      </w:rPr>
      <w:t xml:space="preserve">0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D724A9" w:rsidRPr="00E343FA" w:rsidRDefault="00D724A9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B2214" w14:textId="77777777" w:rsidR="00D724A9" w:rsidRPr="00FA7747" w:rsidRDefault="00D724A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323721A6" w14:textId="77777777" w:rsidR="00D724A9" w:rsidRPr="00FA7747" w:rsidRDefault="00D724A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812A29E" w14:textId="77777777" w:rsidR="00D724A9" w:rsidRPr="00410770" w:rsidRDefault="00D724A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DF53B8C" w14:textId="77777777" w:rsidR="00D724A9" w:rsidRPr="00074891" w:rsidRDefault="00D724A9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0DFC4" w14:textId="77777777" w:rsidR="00D724A9" w:rsidRPr="00D50A39" w:rsidRDefault="00D724A9" w:rsidP="00D143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208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164533CE" w14:textId="77777777" w:rsidR="00D724A9" w:rsidRPr="00D50A39" w:rsidRDefault="00D724A9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592E02D" w14:textId="77777777" w:rsidR="00D724A9" w:rsidRPr="00D50A39" w:rsidRDefault="00D724A9" w:rsidP="005E703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cs/>
      </w:rPr>
      <w:t xml:space="preserve">0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078508A" w14:textId="77777777" w:rsidR="00D724A9" w:rsidRPr="00526069" w:rsidRDefault="00D724A9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D5446" w14:textId="77777777" w:rsidR="00D724A9" w:rsidRPr="00D50A39" w:rsidRDefault="00D724A9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7616DCEA" w14:textId="77777777" w:rsidR="00D724A9" w:rsidRPr="00D50A39" w:rsidRDefault="00D724A9" w:rsidP="004655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E1167B7" w14:textId="77777777" w:rsidR="00D724A9" w:rsidRPr="00D50A39" w:rsidRDefault="00D724A9" w:rsidP="00E343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cs/>
      </w:rPr>
      <w:t xml:space="preserve">0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930C0A5" w14:textId="77777777" w:rsidR="00D724A9" w:rsidRPr="00E343FA" w:rsidRDefault="00D724A9" w:rsidP="0046552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8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9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0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3"/>
  </w:num>
  <w:num w:numId="9">
    <w:abstractNumId w:val="2"/>
  </w:num>
  <w:num w:numId="10">
    <w:abstractNumId w:val="12"/>
  </w:num>
  <w:num w:numId="11">
    <w:abstractNumId w:val="10"/>
  </w:num>
  <w:num w:numId="12">
    <w:abstractNumId w:val="7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C52"/>
    <w:rsid w:val="00017047"/>
    <w:rsid w:val="000179F5"/>
    <w:rsid w:val="00017F32"/>
    <w:rsid w:val="00020021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E6"/>
    <w:rsid w:val="000241C7"/>
    <w:rsid w:val="0002440D"/>
    <w:rsid w:val="0002447E"/>
    <w:rsid w:val="00024953"/>
    <w:rsid w:val="00024E37"/>
    <w:rsid w:val="00024F30"/>
    <w:rsid w:val="00024FAF"/>
    <w:rsid w:val="000251F8"/>
    <w:rsid w:val="00026132"/>
    <w:rsid w:val="0002666D"/>
    <w:rsid w:val="00027A4F"/>
    <w:rsid w:val="00031021"/>
    <w:rsid w:val="00031980"/>
    <w:rsid w:val="00031ADE"/>
    <w:rsid w:val="00032088"/>
    <w:rsid w:val="00032ABF"/>
    <w:rsid w:val="0003340E"/>
    <w:rsid w:val="00033EFB"/>
    <w:rsid w:val="0003418A"/>
    <w:rsid w:val="000344E2"/>
    <w:rsid w:val="000351D6"/>
    <w:rsid w:val="00035A15"/>
    <w:rsid w:val="000364A0"/>
    <w:rsid w:val="000366ED"/>
    <w:rsid w:val="00036C24"/>
    <w:rsid w:val="00036D16"/>
    <w:rsid w:val="00036E95"/>
    <w:rsid w:val="00037651"/>
    <w:rsid w:val="00037979"/>
    <w:rsid w:val="00037DFC"/>
    <w:rsid w:val="00040306"/>
    <w:rsid w:val="000404E2"/>
    <w:rsid w:val="0004055C"/>
    <w:rsid w:val="00040791"/>
    <w:rsid w:val="00040952"/>
    <w:rsid w:val="00041597"/>
    <w:rsid w:val="00041C82"/>
    <w:rsid w:val="00041E72"/>
    <w:rsid w:val="00042213"/>
    <w:rsid w:val="00042F74"/>
    <w:rsid w:val="000432FE"/>
    <w:rsid w:val="00043355"/>
    <w:rsid w:val="000434F1"/>
    <w:rsid w:val="00043DDD"/>
    <w:rsid w:val="00043EF5"/>
    <w:rsid w:val="0004445C"/>
    <w:rsid w:val="000444A8"/>
    <w:rsid w:val="00044B94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12BB"/>
    <w:rsid w:val="00051417"/>
    <w:rsid w:val="00052251"/>
    <w:rsid w:val="000529F4"/>
    <w:rsid w:val="0005331B"/>
    <w:rsid w:val="0005401D"/>
    <w:rsid w:val="00054433"/>
    <w:rsid w:val="000544EB"/>
    <w:rsid w:val="00054A54"/>
    <w:rsid w:val="0005542F"/>
    <w:rsid w:val="000558C4"/>
    <w:rsid w:val="00055B09"/>
    <w:rsid w:val="00056074"/>
    <w:rsid w:val="0005637A"/>
    <w:rsid w:val="00057AFD"/>
    <w:rsid w:val="0006008E"/>
    <w:rsid w:val="00060829"/>
    <w:rsid w:val="00060C7C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C76"/>
    <w:rsid w:val="000672F9"/>
    <w:rsid w:val="000675C1"/>
    <w:rsid w:val="00070D40"/>
    <w:rsid w:val="000710E3"/>
    <w:rsid w:val="00071E82"/>
    <w:rsid w:val="00072552"/>
    <w:rsid w:val="00072C45"/>
    <w:rsid w:val="00073367"/>
    <w:rsid w:val="00073B75"/>
    <w:rsid w:val="00074891"/>
    <w:rsid w:val="00074C76"/>
    <w:rsid w:val="00074F14"/>
    <w:rsid w:val="000754F4"/>
    <w:rsid w:val="00075907"/>
    <w:rsid w:val="00075927"/>
    <w:rsid w:val="00075B9F"/>
    <w:rsid w:val="00075FFE"/>
    <w:rsid w:val="00077245"/>
    <w:rsid w:val="00077773"/>
    <w:rsid w:val="00077E11"/>
    <w:rsid w:val="0008036A"/>
    <w:rsid w:val="000803DF"/>
    <w:rsid w:val="000822F7"/>
    <w:rsid w:val="000823FA"/>
    <w:rsid w:val="00082881"/>
    <w:rsid w:val="00083EB2"/>
    <w:rsid w:val="00084552"/>
    <w:rsid w:val="00084630"/>
    <w:rsid w:val="00084E43"/>
    <w:rsid w:val="00084E93"/>
    <w:rsid w:val="00085378"/>
    <w:rsid w:val="00085479"/>
    <w:rsid w:val="000857A9"/>
    <w:rsid w:val="00085EAB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217B"/>
    <w:rsid w:val="00092224"/>
    <w:rsid w:val="00092A0F"/>
    <w:rsid w:val="00092B09"/>
    <w:rsid w:val="0009353D"/>
    <w:rsid w:val="000936BB"/>
    <w:rsid w:val="00093B30"/>
    <w:rsid w:val="00093CF2"/>
    <w:rsid w:val="0009470A"/>
    <w:rsid w:val="00094BAF"/>
    <w:rsid w:val="00094D1B"/>
    <w:rsid w:val="00094FB4"/>
    <w:rsid w:val="00095A5F"/>
    <w:rsid w:val="00095E09"/>
    <w:rsid w:val="000967D6"/>
    <w:rsid w:val="00097659"/>
    <w:rsid w:val="000A0061"/>
    <w:rsid w:val="000A0559"/>
    <w:rsid w:val="000A0BB9"/>
    <w:rsid w:val="000A0FBB"/>
    <w:rsid w:val="000A12A1"/>
    <w:rsid w:val="000A171A"/>
    <w:rsid w:val="000A17FB"/>
    <w:rsid w:val="000A1E4E"/>
    <w:rsid w:val="000A1F36"/>
    <w:rsid w:val="000A2ED9"/>
    <w:rsid w:val="000A2F44"/>
    <w:rsid w:val="000A48BA"/>
    <w:rsid w:val="000A49A3"/>
    <w:rsid w:val="000A4D19"/>
    <w:rsid w:val="000A6B33"/>
    <w:rsid w:val="000A6D5A"/>
    <w:rsid w:val="000A74A7"/>
    <w:rsid w:val="000A74FD"/>
    <w:rsid w:val="000A78E1"/>
    <w:rsid w:val="000B00A5"/>
    <w:rsid w:val="000B0D32"/>
    <w:rsid w:val="000B13F1"/>
    <w:rsid w:val="000B142E"/>
    <w:rsid w:val="000B14A1"/>
    <w:rsid w:val="000B1A31"/>
    <w:rsid w:val="000B1B9A"/>
    <w:rsid w:val="000B287F"/>
    <w:rsid w:val="000B33FE"/>
    <w:rsid w:val="000B444E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C00BB"/>
    <w:rsid w:val="000C1276"/>
    <w:rsid w:val="000C1616"/>
    <w:rsid w:val="000C18FA"/>
    <w:rsid w:val="000C1EA0"/>
    <w:rsid w:val="000C1FA9"/>
    <w:rsid w:val="000C2252"/>
    <w:rsid w:val="000C254E"/>
    <w:rsid w:val="000C2873"/>
    <w:rsid w:val="000C37D4"/>
    <w:rsid w:val="000C4DF0"/>
    <w:rsid w:val="000C539F"/>
    <w:rsid w:val="000C582A"/>
    <w:rsid w:val="000C5849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40"/>
    <w:rsid w:val="000F0BC6"/>
    <w:rsid w:val="000F0E7C"/>
    <w:rsid w:val="000F1A6F"/>
    <w:rsid w:val="000F1B66"/>
    <w:rsid w:val="000F1F35"/>
    <w:rsid w:val="000F24CC"/>
    <w:rsid w:val="000F2C64"/>
    <w:rsid w:val="000F3AF2"/>
    <w:rsid w:val="000F3B52"/>
    <w:rsid w:val="000F6D31"/>
    <w:rsid w:val="000F6F02"/>
    <w:rsid w:val="000F70F5"/>
    <w:rsid w:val="00100142"/>
    <w:rsid w:val="00100649"/>
    <w:rsid w:val="00100A6A"/>
    <w:rsid w:val="00101B47"/>
    <w:rsid w:val="00101DC0"/>
    <w:rsid w:val="00101E1D"/>
    <w:rsid w:val="00102218"/>
    <w:rsid w:val="0010274F"/>
    <w:rsid w:val="00102A15"/>
    <w:rsid w:val="00103D5A"/>
    <w:rsid w:val="00103EA7"/>
    <w:rsid w:val="00104960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6BF"/>
    <w:rsid w:val="00112677"/>
    <w:rsid w:val="00112C87"/>
    <w:rsid w:val="0011380D"/>
    <w:rsid w:val="00113C05"/>
    <w:rsid w:val="00113FF0"/>
    <w:rsid w:val="00114699"/>
    <w:rsid w:val="00115D9F"/>
    <w:rsid w:val="0011673B"/>
    <w:rsid w:val="00116B45"/>
    <w:rsid w:val="00116EC2"/>
    <w:rsid w:val="00116F93"/>
    <w:rsid w:val="001175D6"/>
    <w:rsid w:val="001201B0"/>
    <w:rsid w:val="001202FD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53D7"/>
    <w:rsid w:val="0012558E"/>
    <w:rsid w:val="00125754"/>
    <w:rsid w:val="00126617"/>
    <w:rsid w:val="00130D47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5C0"/>
    <w:rsid w:val="00143E4F"/>
    <w:rsid w:val="00143F40"/>
    <w:rsid w:val="0014408E"/>
    <w:rsid w:val="0014517B"/>
    <w:rsid w:val="0014738E"/>
    <w:rsid w:val="001476E8"/>
    <w:rsid w:val="00150273"/>
    <w:rsid w:val="001504E8"/>
    <w:rsid w:val="00150A11"/>
    <w:rsid w:val="00150DDF"/>
    <w:rsid w:val="00151CA8"/>
    <w:rsid w:val="00151D2B"/>
    <w:rsid w:val="00152E00"/>
    <w:rsid w:val="00153E26"/>
    <w:rsid w:val="001544E3"/>
    <w:rsid w:val="0015451C"/>
    <w:rsid w:val="00154776"/>
    <w:rsid w:val="001550B0"/>
    <w:rsid w:val="00155479"/>
    <w:rsid w:val="0015657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BF3"/>
    <w:rsid w:val="00164FA7"/>
    <w:rsid w:val="001657B2"/>
    <w:rsid w:val="00165A2C"/>
    <w:rsid w:val="0016746A"/>
    <w:rsid w:val="00167728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348"/>
    <w:rsid w:val="00172AFB"/>
    <w:rsid w:val="00173059"/>
    <w:rsid w:val="00174060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2D71"/>
    <w:rsid w:val="0018390E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D90"/>
    <w:rsid w:val="00195DC1"/>
    <w:rsid w:val="00195E47"/>
    <w:rsid w:val="00196228"/>
    <w:rsid w:val="0019669B"/>
    <w:rsid w:val="001966D9"/>
    <w:rsid w:val="0019739F"/>
    <w:rsid w:val="00197591"/>
    <w:rsid w:val="001978A8"/>
    <w:rsid w:val="00197EE5"/>
    <w:rsid w:val="001A00D6"/>
    <w:rsid w:val="001A09D5"/>
    <w:rsid w:val="001A1837"/>
    <w:rsid w:val="001A1BA6"/>
    <w:rsid w:val="001A272B"/>
    <w:rsid w:val="001A2ACE"/>
    <w:rsid w:val="001A33C6"/>
    <w:rsid w:val="001A3F79"/>
    <w:rsid w:val="001A442F"/>
    <w:rsid w:val="001A485D"/>
    <w:rsid w:val="001A4954"/>
    <w:rsid w:val="001A4ACB"/>
    <w:rsid w:val="001A50F9"/>
    <w:rsid w:val="001A51FF"/>
    <w:rsid w:val="001A5881"/>
    <w:rsid w:val="001A5E35"/>
    <w:rsid w:val="001A636B"/>
    <w:rsid w:val="001A6BB5"/>
    <w:rsid w:val="001A754E"/>
    <w:rsid w:val="001A7B99"/>
    <w:rsid w:val="001A7C47"/>
    <w:rsid w:val="001B087C"/>
    <w:rsid w:val="001B0E5A"/>
    <w:rsid w:val="001B1480"/>
    <w:rsid w:val="001B15BE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62B"/>
    <w:rsid w:val="001B6DC0"/>
    <w:rsid w:val="001B742F"/>
    <w:rsid w:val="001B764A"/>
    <w:rsid w:val="001B7900"/>
    <w:rsid w:val="001B7A52"/>
    <w:rsid w:val="001B7E1F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74C6"/>
    <w:rsid w:val="001C76F1"/>
    <w:rsid w:val="001D0EFA"/>
    <w:rsid w:val="001D13A9"/>
    <w:rsid w:val="001D1889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93E"/>
    <w:rsid w:val="001F50F2"/>
    <w:rsid w:val="001F568E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B00"/>
    <w:rsid w:val="00214177"/>
    <w:rsid w:val="002141F0"/>
    <w:rsid w:val="0021449F"/>
    <w:rsid w:val="00214C30"/>
    <w:rsid w:val="0021507E"/>
    <w:rsid w:val="00215113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E5B"/>
    <w:rsid w:val="00220F81"/>
    <w:rsid w:val="00220FDE"/>
    <w:rsid w:val="00221082"/>
    <w:rsid w:val="0022159F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736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A65"/>
    <w:rsid w:val="002338AE"/>
    <w:rsid w:val="0023412E"/>
    <w:rsid w:val="002349D5"/>
    <w:rsid w:val="00234B12"/>
    <w:rsid w:val="00236096"/>
    <w:rsid w:val="00236EFF"/>
    <w:rsid w:val="00237C8B"/>
    <w:rsid w:val="00237DA6"/>
    <w:rsid w:val="00237EF0"/>
    <w:rsid w:val="00240336"/>
    <w:rsid w:val="002403EE"/>
    <w:rsid w:val="00240B99"/>
    <w:rsid w:val="00241DE9"/>
    <w:rsid w:val="00242AF0"/>
    <w:rsid w:val="002430EB"/>
    <w:rsid w:val="0024351C"/>
    <w:rsid w:val="00243648"/>
    <w:rsid w:val="00243DB9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FD9"/>
    <w:rsid w:val="00255332"/>
    <w:rsid w:val="00255C1A"/>
    <w:rsid w:val="00255C3F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4AC"/>
    <w:rsid w:val="0027358C"/>
    <w:rsid w:val="0027389A"/>
    <w:rsid w:val="0027494D"/>
    <w:rsid w:val="00274B49"/>
    <w:rsid w:val="002752E5"/>
    <w:rsid w:val="00275D10"/>
    <w:rsid w:val="00275ECD"/>
    <w:rsid w:val="00276171"/>
    <w:rsid w:val="0027659C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E5A"/>
    <w:rsid w:val="002917DD"/>
    <w:rsid w:val="00291FC2"/>
    <w:rsid w:val="002925F7"/>
    <w:rsid w:val="00293041"/>
    <w:rsid w:val="002931A3"/>
    <w:rsid w:val="00293D74"/>
    <w:rsid w:val="0029489D"/>
    <w:rsid w:val="00294959"/>
    <w:rsid w:val="002949AA"/>
    <w:rsid w:val="00294C8E"/>
    <w:rsid w:val="00294D7F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1D5"/>
    <w:rsid w:val="002A1B39"/>
    <w:rsid w:val="002A24CE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A34"/>
    <w:rsid w:val="002A65B1"/>
    <w:rsid w:val="002A6930"/>
    <w:rsid w:val="002A7720"/>
    <w:rsid w:val="002A7BA5"/>
    <w:rsid w:val="002A7D0F"/>
    <w:rsid w:val="002B02ED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64A4"/>
    <w:rsid w:val="002B75DA"/>
    <w:rsid w:val="002B7C33"/>
    <w:rsid w:val="002C03D9"/>
    <w:rsid w:val="002C08A2"/>
    <w:rsid w:val="002C0C88"/>
    <w:rsid w:val="002C0E3C"/>
    <w:rsid w:val="002C0EED"/>
    <w:rsid w:val="002C26CC"/>
    <w:rsid w:val="002C368E"/>
    <w:rsid w:val="002C39A9"/>
    <w:rsid w:val="002C3C13"/>
    <w:rsid w:val="002C3FD2"/>
    <w:rsid w:val="002C48B8"/>
    <w:rsid w:val="002C653B"/>
    <w:rsid w:val="002C737B"/>
    <w:rsid w:val="002C753D"/>
    <w:rsid w:val="002D07E9"/>
    <w:rsid w:val="002D0E8D"/>
    <w:rsid w:val="002D2B84"/>
    <w:rsid w:val="002D304C"/>
    <w:rsid w:val="002D3165"/>
    <w:rsid w:val="002D334B"/>
    <w:rsid w:val="002D369B"/>
    <w:rsid w:val="002D36A5"/>
    <w:rsid w:val="002D409E"/>
    <w:rsid w:val="002D45A1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7B3"/>
    <w:rsid w:val="002E10A1"/>
    <w:rsid w:val="002E15C5"/>
    <w:rsid w:val="002E1A8E"/>
    <w:rsid w:val="002E2783"/>
    <w:rsid w:val="002E2AD3"/>
    <w:rsid w:val="002E34D3"/>
    <w:rsid w:val="002E3FC1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33BD"/>
    <w:rsid w:val="002F3848"/>
    <w:rsid w:val="002F46DA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102D7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B8A"/>
    <w:rsid w:val="00315F55"/>
    <w:rsid w:val="003177CF"/>
    <w:rsid w:val="00317E7E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9C1"/>
    <w:rsid w:val="00325C89"/>
    <w:rsid w:val="00325FA9"/>
    <w:rsid w:val="003267BF"/>
    <w:rsid w:val="00326801"/>
    <w:rsid w:val="00327557"/>
    <w:rsid w:val="003278AB"/>
    <w:rsid w:val="003309C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FEB"/>
    <w:rsid w:val="003352AA"/>
    <w:rsid w:val="00335B65"/>
    <w:rsid w:val="00336320"/>
    <w:rsid w:val="0033674A"/>
    <w:rsid w:val="00336CA6"/>
    <w:rsid w:val="003376CB"/>
    <w:rsid w:val="0033781D"/>
    <w:rsid w:val="00337BBB"/>
    <w:rsid w:val="00337C14"/>
    <w:rsid w:val="00340133"/>
    <w:rsid w:val="00340488"/>
    <w:rsid w:val="003414C0"/>
    <w:rsid w:val="0034162D"/>
    <w:rsid w:val="00341840"/>
    <w:rsid w:val="0034224C"/>
    <w:rsid w:val="0034250B"/>
    <w:rsid w:val="00342B27"/>
    <w:rsid w:val="00342BF7"/>
    <w:rsid w:val="00342EBD"/>
    <w:rsid w:val="00343324"/>
    <w:rsid w:val="00343D43"/>
    <w:rsid w:val="00344913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F14"/>
    <w:rsid w:val="003501A3"/>
    <w:rsid w:val="00350981"/>
    <w:rsid w:val="00350AF4"/>
    <w:rsid w:val="00350C01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AF6"/>
    <w:rsid w:val="00360B10"/>
    <w:rsid w:val="0036170C"/>
    <w:rsid w:val="00361B11"/>
    <w:rsid w:val="00361BA2"/>
    <w:rsid w:val="003627C3"/>
    <w:rsid w:val="00362A1B"/>
    <w:rsid w:val="00362A74"/>
    <w:rsid w:val="00362E50"/>
    <w:rsid w:val="00363C35"/>
    <w:rsid w:val="003642E0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FB3"/>
    <w:rsid w:val="0037352F"/>
    <w:rsid w:val="00374343"/>
    <w:rsid w:val="003743F7"/>
    <w:rsid w:val="003744FD"/>
    <w:rsid w:val="00374998"/>
    <w:rsid w:val="00374A81"/>
    <w:rsid w:val="00375105"/>
    <w:rsid w:val="0037559B"/>
    <w:rsid w:val="00375E2D"/>
    <w:rsid w:val="003760D4"/>
    <w:rsid w:val="003765F3"/>
    <w:rsid w:val="00376738"/>
    <w:rsid w:val="003767B7"/>
    <w:rsid w:val="0037773C"/>
    <w:rsid w:val="00377CE9"/>
    <w:rsid w:val="0038051B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9024C"/>
    <w:rsid w:val="00390943"/>
    <w:rsid w:val="00391515"/>
    <w:rsid w:val="003916EC"/>
    <w:rsid w:val="003920EB"/>
    <w:rsid w:val="00393A9B"/>
    <w:rsid w:val="00393B38"/>
    <w:rsid w:val="00393D16"/>
    <w:rsid w:val="00393E88"/>
    <w:rsid w:val="00394980"/>
    <w:rsid w:val="003955B1"/>
    <w:rsid w:val="00395D09"/>
    <w:rsid w:val="00396930"/>
    <w:rsid w:val="003969E7"/>
    <w:rsid w:val="00396DDB"/>
    <w:rsid w:val="003A00DB"/>
    <w:rsid w:val="003A0174"/>
    <w:rsid w:val="003A02A1"/>
    <w:rsid w:val="003A0E2D"/>
    <w:rsid w:val="003A0EF4"/>
    <w:rsid w:val="003A1095"/>
    <w:rsid w:val="003A20B0"/>
    <w:rsid w:val="003A24E7"/>
    <w:rsid w:val="003A2785"/>
    <w:rsid w:val="003A318B"/>
    <w:rsid w:val="003A3354"/>
    <w:rsid w:val="003A3575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2133"/>
    <w:rsid w:val="003C2274"/>
    <w:rsid w:val="003C30A8"/>
    <w:rsid w:val="003C30FC"/>
    <w:rsid w:val="003C3236"/>
    <w:rsid w:val="003C37B1"/>
    <w:rsid w:val="003C40AB"/>
    <w:rsid w:val="003C6FC4"/>
    <w:rsid w:val="003C71E0"/>
    <w:rsid w:val="003C763B"/>
    <w:rsid w:val="003C78F0"/>
    <w:rsid w:val="003C7ED8"/>
    <w:rsid w:val="003C7FBB"/>
    <w:rsid w:val="003D0087"/>
    <w:rsid w:val="003D0808"/>
    <w:rsid w:val="003D08E1"/>
    <w:rsid w:val="003D0DD8"/>
    <w:rsid w:val="003D1AF0"/>
    <w:rsid w:val="003D1C00"/>
    <w:rsid w:val="003D1DCB"/>
    <w:rsid w:val="003D1E25"/>
    <w:rsid w:val="003D1F93"/>
    <w:rsid w:val="003D25D6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65E"/>
    <w:rsid w:val="003E2695"/>
    <w:rsid w:val="003E3873"/>
    <w:rsid w:val="003E4FB7"/>
    <w:rsid w:val="003E5029"/>
    <w:rsid w:val="003E63A3"/>
    <w:rsid w:val="003E6A5C"/>
    <w:rsid w:val="003E6D58"/>
    <w:rsid w:val="003E7613"/>
    <w:rsid w:val="003E7D62"/>
    <w:rsid w:val="003F06E0"/>
    <w:rsid w:val="003F148A"/>
    <w:rsid w:val="003F226E"/>
    <w:rsid w:val="003F2371"/>
    <w:rsid w:val="003F2DC4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728F"/>
    <w:rsid w:val="003F759B"/>
    <w:rsid w:val="003F7692"/>
    <w:rsid w:val="004003D7"/>
    <w:rsid w:val="00400A0A"/>
    <w:rsid w:val="00400B11"/>
    <w:rsid w:val="004011B4"/>
    <w:rsid w:val="00401310"/>
    <w:rsid w:val="00401335"/>
    <w:rsid w:val="00401973"/>
    <w:rsid w:val="004023EF"/>
    <w:rsid w:val="0040266A"/>
    <w:rsid w:val="0040297E"/>
    <w:rsid w:val="00402B06"/>
    <w:rsid w:val="0040306B"/>
    <w:rsid w:val="00403A67"/>
    <w:rsid w:val="0040429E"/>
    <w:rsid w:val="0040443D"/>
    <w:rsid w:val="004046A6"/>
    <w:rsid w:val="00405062"/>
    <w:rsid w:val="0040570A"/>
    <w:rsid w:val="0040574F"/>
    <w:rsid w:val="00405E43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E3E"/>
    <w:rsid w:val="00416BD0"/>
    <w:rsid w:val="004172D5"/>
    <w:rsid w:val="00417874"/>
    <w:rsid w:val="00420121"/>
    <w:rsid w:val="00420763"/>
    <w:rsid w:val="004210F2"/>
    <w:rsid w:val="004215F2"/>
    <w:rsid w:val="00422956"/>
    <w:rsid w:val="00422AAB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917"/>
    <w:rsid w:val="004319EC"/>
    <w:rsid w:val="00432B27"/>
    <w:rsid w:val="0043315F"/>
    <w:rsid w:val="004331EC"/>
    <w:rsid w:val="004332E8"/>
    <w:rsid w:val="004342D5"/>
    <w:rsid w:val="00435196"/>
    <w:rsid w:val="00435DC0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42F"/>
    <w:rsid w:val="004434FD"/>
    <w:rsid w:val="00445196"/>
    <w:rsid w:val="00446209"/>
    <w:rsid w:val="004464BA"/>
    <w:rsid w:val="00446B86"/>
    <w:rsid w:val="00446CE8"/>
    <w:rsid w:val="00447101"/>
    <w:rsid w:val="00447BB8"/>
    <w:rsid w:val="00450081"/>
    <w:rsid w:val="0045017E"/>
    <w:rsid w:val="00450BAC"/>
    <w:rsid w:val="004511FA"/>
    <w:rsid w:val="0045141E"/>
    <w:rsid w:val="00452029"/>
    <w:rsid w:val="00453F18"/>
    <w:rsid w:val="00454289"/>
    <w:rsid w:val="004550BD"/>
    <w:rsid w:val="00455248"/>
    <w:rsid w:val="0045600B"/>
    <w:rsid w:val="004561B5"/>
    <w:rsid w:val="00456D39"/>
    <w:rsid w:val="00457C6E"/>
    <w:rsid w:val="00460722"/>
    <w:rsid w:val="00461139"/>
    <w:rsid w:val="0046129B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61CA"/>
    <w:rsid w:val="00466223"/>
    <w:rsid w:val="0046642E"/>
    <w:rsid w:val="00466578"/>
    <w:rsid w:val="00466E04"/>
    <w:rsid w:val="00466F4F"/>
    <w:rsid w:val="00467D5D"/>
    <w:rsid w:val="00467E46"/>
    <w:rsid w:val="00467F0A"/>
    <w:rsid w:val="00470444"/>
    <w:rsid w:val="00470AC8"/>
    <w:rsid w:val="00470E45"/>
    <w:rsid w:val="004712A2"/>
    <w:rsid w:val="00471A00"/>
    <w:rsid w:val="00471DC9"/>
    <w:rsid w:val="0047202B"/>
    <w:rsid w:val="00472BB2"/>
    <w:rsid w:val="00472CC1"/>
    <w:rsid w:val="00472CE7"/>
    <w:rsid w:val="00473842"/>
    <w:rsid w:val="0047402E"/>
    <w:rsid w:val="004745E7"/>
    <w:rsid w:val="00474AB7"/>
    <w:rsid w:val="004760B1"/>
    <w:rsid w:val="0047798B"/>
    <w:rsid w:val="00480284"/>
    <w:rsid w:val="0048031E"/>
    <w:rsid w:val="004806FA"/>
    <w:rsid w:val="00480EFB"/>
    <w:rsid w:val="00480F13"/>
    <w:rsid w:val="00481502"/>
    <w:rsid w:val="00481826"/>
    <w:rsid w:val="0048188C"/>
    <w:rsid w:val="00481ADA"/>
    <w:rsid w:val="00481DE9"/>
    <w:rsid w:val="004823CD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725"/>
    <w:rsid w:val="00486E3E"/>
    <w:rsid w:val="00487521"/>
    <w:rsid w:val="00487F3F"/>
    <w:rsid w:val="00490624"/>
    <w:rsid w:val="00490BF1"/>
    <w:rsid w:val="004910CA"/>
    <w:rsid w:val="00491E6B"/>
    <w:rsid w:val="00493061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D2E"/>
    <w:rsid w:val="004A0D46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7AF"/>
    <w:rsid w:val="004B5840"/>
    <w:rsid w:val="004B58A0"/>
    <w:rsid w:val="004B5B8D"/>
    <w:rsid w:val="004B6BB8"/>
    <w:rsid w:val="004B6DD6"/>
    <w:rsid w:val="004C02ED"/>
    <w:rsid w:val="004C067E"/>
    <w:rsid w:val="004C0883"/>
    <w:rsid w:val="004C08CA"/>
    <w:rsid w:val="004C218D"/>
    <w:rsid w:val="004C29E3"/>
    <w:rsid w:val="004C2BB0"/>
    <w:rsid w:val="004C30EA"/>
    <w:rsid w:val="004C331E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7873"/>
    <w:rsid w:val="004C7B6E"/>
    <w:rsid w:val="004D01C2"/>
    <w:rsid w:val="004D051D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90B"/>
    <w:rsid w:val="004E3A1B"/>
    <w:rsid w:val="004E49B3"/>
    <w:rsid w:val="004E4A39"/>
    <w:rsid w:val="004E5A32"/>
    <w:rsid w:val="004E662D"/>
    <w:rsid w:val="004E69A0"/>
    <w:rsid w:val="004E69B8"/>
    <w:rsid w:val="004E70DA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5258"/>
    <w:rsid w:val="004F53F4"/>
    <w:rsid w:val="004F63BB"/>
    <w:rsid w:val="004F7037"/>
    <w:rsid w:val="004F72DB"/>
    <w:rsid w:val="004F7310"/>
    <w:rsid w:val="004F78D7"/>
    <w:rsid w:val="004F7BB4"/>
    <w:rsid w:val="00500768"/>
    <w:rsid w:val="00500C77"/>
    <w:rsid w:val="00501565"/>
    <w:rsid w:val="005015EB"/>
    <w:rsid w:val="00502565"/>
    <w:rsid w:val="00502CEB"/>
    <w:rsid w:val="00502E9A"/>
    <w:rsid w:val="005035B5"/>
    <w:rsid w:val="00503A39"/>
    <w:rsid w:val="00503F43"/>
    <w:rsid w:val="00504DC5"/>
    <w:rsid w:val="00505025"/>
    <w:rsid w:val="005053F1"/>
    <w:rsid w:val="00506248"/>
    <w:rsid w:val="00506504"/>
    <w:rsid w:val="005072F1"/>
    <w:rsid w:val="0050744D"/>
    <w:rsid w:val="00507CE0"/>
    <w:rsid w:val="00510CCA"/>
    <w:rsid w:val="005112D8"/>
    <w:rsid w:val="00511A04"/>
    <w:rsid w:val="0051239F"/>
    <w:rsid w:val="00512FED"/>
    <w:rsid w:val="00513618"/>
    <w:rsid w:val="00513669"/>
    <w:rsid w:val="00514B48"/>
    <w:rsid w:val="00516DAB"/>
    <w:rsid w:val="005170FF"/>
    <w:rsid w:val="005171A5"/>
    <w:rsid w:val="00517632"/>
    <w:rsid w:val="00517792"/>
    <w:rsid w:val="00517A12"/>
    <w:rsid w:val="005200AE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50BE"/>
    <w:rsid w:val="00526069"/>
    <w:rsid w:val="00527EC0"/>
    <w:rsid w:val="00530CE8"/>
    <w:rsid w:val="00531793"/>
    <w:rsid w:val="005319C4"/>
    <w:rsid w:val="00532007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CE5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3CBB"/>
    <w:rsid w:val="00553D3B"/>
    <w:rsid w:val="0055449D"/>
    <w:rsid w:val="00554A2A"/>
    <w:rsid w:val="00555EDF"/>
    <w:rsid w:val="00555F77"/>
    <w:rsid w:val="00556047"/>
    <w:rsid w:val="005563F9"/>
    <w:rsid w:val="005565D3"/>
    <w:rsid w:val="00557086"/>
    <w:rsid w:val="00557977"/>
    <w:rsid w:val="00557B07"/>
    <w:rsid w:val="00557EB3"/>
    <w:rsid w:val="00560059"/>
    <w:rsid w:val="005600C3"/>
    <w:rsid w:val="005606A7"/>
    <w:rsid w:val="00561060"/>
    <w:rsid w:val="00561EE3"/>
    <w:rsid w:val="00561F59"/>
    <w:rsid w:val="005622B8"/>
    <w:rsid w:val="00562399"/>
    <w:rsid w:val="00562729"/>
    <w:rsid w:val="00562944"/>
    <w:rsid w:val="005629E6"/>
    <w:rsid w:val="00563D3B"/>
    <w:rsid w:val="00564279"/>
    <w:rsid w:val="00564A00"/>
    <w:rsid w:val="005654C0"/>
    <w:rsid w:val="00565C0A"/>
    <w:rsid w:val="0056643C"/>
    <w:rsid w:val="005664D4"/>
    <w:rsid w:val="00567E72"/>
    <w:rsid w:val="00570159"/>
    <w:rsid w:val="005707AF"/>
    <w:rsid w:val="0057161B"/>
    <w:rsid w:val="005717B1"/>
    <w:rsid w:val="0057213F"/>
    <w:rsid w:val="00572958"/>
    <w:rsid w:val="005734D5"/>
    <w:rsid w:val="00573FEB"/>
    <w:rsid w:val="0057405E"/>
    <w:rsid w:val="0057451E"/>
    <w:rsid w:val="00574611"/>
    <w:rsid w:val="00574A0F"/>
    <w:rsid w:val="00574A17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53F"/>
    <w:rsid w:val="00587B8D"/>
    <w:rsid w:val="00590188"/>
    <w:rsid w:val="00590891"/>
    <w:rsid w:val="0059192C"/>
    <w:rsid w:val="00591A8D"/>
    <w:rsid w:val="005921B5"/>
    <w:rsid w:val="005929F0"/>
    <w:rsid w:val="0059334C"/>
    <w:rsid w:val="005935CE"/>
    <w:rsid w:val="005937ED"/>
    <w:rsid w:val="00593B7B"/>
    <w:rsid w:val="00595340"/>
    <w:rsid w:val="00595AC6"/>
    <w:rsid w:val="00596437"/>
    <w:rsid w:val="00596686"/>
    <w:rsid w:val="00596934"/>
    <w:rsid w:val="00596E86"/>
    <w:rsid w:val="00596FD1"/>
    <w:rsid w:val="00597128"/>
    <w:rsid w:val="00597442"/>
    <w:rsid w:val="005977E5"/>
    <w:rsid w:val="00597F53"/>
    <w:rsid w:val="005A0990"/>
    <w:rsid w:val="005A1437"/>
    <w:rsid w:val="005A1511"/>
    <w:rsid w:val="005A2674"/>
    <w:rsid w:val="005A27A4"/>
    <w:rsid w:val="005A33EA"/>
    <w:rsid w:val="005A356F"/>
    <w:rsid w:val="005A3ACE"/>
    <w:rsid w:val="005A3F43"/>
    <w:rsid w:val="005A4225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D30"/>
    <w:rsid w:val="005C0AA0"/>
    <w:rsid w:val="005C0E8F"/>
    <w:rsid w:val="005C0F4F"/>
    <w:rsid w:val="005C1723"/>
    <w:rsid w:val="005C1997"/>
    <w:rsid w:val="005C2545"/>
    <w:rsid w:val="005C2AAD"/>
    <w:rsid w:val="005C2B83"/>
    <w:rsid w:val="005C2CD3"/>
    <w:rsid w:val="005C2D1A"/>
    <w:rsid w:val="005C3298"/>
    <w:rsid w:val="005C4256"/>
    <w:rsid w:val="005C478E"/>
    <w:rsid w:val="005C5019"/>
    <w:rsid w:val="005C55F6"/>
    <w:rsid w:val="005C56C2"/>
    <w:rsid w:val="005C5DCD"/>
    <w:rsid w:val="005C5EF2"/>
    <w:rsid w:val="005C6272"/>
    <w:rsid w:val="005C6356"/>
    <w:rsid w:val="005C6B86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1DE1"/>
    <w:rsid w:val="005E250F"/>
    <w:rsid w:val="005E43BC"/>
    <w:rsid w:val="005E4547"/>
    <w:rsid w:val="005E4C17"/>
    <w:rsid w:val="005E4C2A"/>
    <w:rsid w:val="005E510E"/>
    <w:rsid w:val="005E5773"/>
    <w:rsid w:val="005E64EF"/>
    <w:rsid w:val="005E693D"/>
    <w:rsid w:val="005E703A"/>
    <w:rsid w:val="005E7266"/>
    <w:rsid w:val="005E7466"/>
    <w:rsid w:val="005E7734"/>
    <w:rsid w:val="005E78D6"/>
    <w:rsid w:val="005E7A01"/>
    <w:rsid w:val="005E7B4F"/>
    <w:rsid w:val="005F00A9"/>
    <w:rsid w:val="005F0984"/>
    <w:rsid w:val="005F14E1"/>
    <w:rsid w:val="005F17FF"/>
    <w:rsid w:val="005F188E"/>
    <w:rsid w:val="005F285E"/>
    <w:rsid w:val="005F2E48"/>
    <w:rsid w:val="005F3E86"/>
    <w:rsid w:val="005F4495"/>
    <w:rsid w:val="005F45C9"/>
    <w:rsid w:val="005F4C7E"/>
    <w:rsid w:val="005F4D0A"/>
    <w:rsid w:val="005F53C4"/>
    <w:rsid w:val="005F5DDB"/>
    <w:rsid w:val="005F61CD"/>
    <w:rsid w:val="005F62ED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C00"/>
    <w:rsid w:val="00603102"/>
    <w:rsid w:val="00603A65"/>
    <w:rsid w:val="00603F19"/>
    <w:rsid w:val="006040AC"/>
    <w:rsid w:val="006048DC"/>
    <w:rsid w:val="00604A5E"/>
    <w:rsid w:val="00605A61"/>
    <w:rsid w:val="00606428"/>
    <w:rsid w:val="00606493"/>
    <w:rsid w:val="00606AD0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41B5"/>
    <w:rsid w:val="006152F1"/>
    <w:rsid w:val="006155F6"/>
    <w:rsid w:val="006156CC"/>
    <w:rsid w:val="00615C6B"/>
    <w:rsid w:val="00615F52"/>
    <w:rsid w:val="00617417"/>
    <w:rsid w:val="006179C5"/>
    <w:rsid w:val="00617F1B"/>
    <w:rsid w:val="00620341"/>
    <w:rsid w:val="00620955"/>
    <w:rsid w:val="00621CA0"/>
    <w:rsid w:val="00621D39"/>
    <w:rsid w:val="00621F26"/>
    <w:rsid w:val="0062225A"/>
    <w:rsid w:val="006244B1"/>
    <w:rsid w:val="00624B93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B03"/>
    <w:rsid w:val="00631D44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766"/>
    <w:rsid w:val="006378D3"/>
    <w:rsid w:val="00637E0F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5069"/>
    <w:rsid w:val="00645189"/>
    <w:rsid w:val="00645DCC"/>
    <w:rsid w:val="006474F4"/>
    <w:rsid w:val="006506EA"/>
    <w:rsid w:val="00650BF6"/>
    <w:rsid w:val="006510B8"/>
    <w:rsid w:val="00651289"/>
    <w:rsid w:val="00651313"/>
    <w:rsid w:val="00651367"/>
    <w:rsid w:val="006513C5"/>
    <w:rsid w:val="00651E4F"/>
    <w:rsid w:val="006521CF"/>
    <w:rsid w:val="0065301E"/>
    <w:rsid w:val="00653284"/>
    <w:rsid w:val="006532BF"/>
    <w:rsid w:val="006536D3"/>
    <w:rsid w:val="00653D30"/>
    <w:rsid w:val="00654A8B"/>
    <w:rsid w:val="00654BA6"/>
    <w:rsid w:val="006551B4"/>
    <w:rsid w:val="00655426"/>
    <w:rsid w:val="00655F3F"/>
    <w:rsid w:val="006564E9"/>
    <w:rsid w:val="0065728B"/>
    <w:rsid w:val="006573FD"/>
    <w:rsid w:val="006579FB"/>
    <w:rsid w:val="00657A2D"/>
    <w:rsid w:val="00657F55"/>
    <w:rsid w:val="0066007E"/>
    <w:rsid w:val="0066066E"/>
    <w:rsid w:val="00660747"/>
    <w:rsid w:val="00660DC7"/>
    <w:rsid w:val="00660E53"/>
    <w:rsid w:val="00661609"/>
    <w:rsid w:val="00661CFD"/>
    <w:rsid w:val="006626AF"/>
    <w:rsid w:val="00662BB5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2330"/>
    <w:rsid w:val="006737C8"/>
    <w:rsid w:val="00673A47"/>
    <w:rsid w:val="00673E82"/>
    <w:rsid w:val="00674334"/>
    <w:rsid w:val="00674633"/>
    <w:rsid w:val="00674730"/>
    <w:rsid w:val="00674CDE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C9B"/>
    <w:rsid w:val="0068049D"/>
    <w:rsid w:val="006807C8"/>
    <w:rsid w:val="00682A48"/>
    <w:rsid w:val="00682B0F"/>
    <w:rsid w:val="00682EE0"/>
    <w:rsid w:val="006836CC"/>
    <w:rsid w:val="00683869"/>
    <w:rsid w:val="00683FEA"/>
    <w:rsid w:val="0068426B"/>
    <w:rsid w:val="00684291"/>
    <w:rsid w:val="00684642"/>
    <w:rsid w:val="00685002"/>
    <w:rsid w:val="00685444"/>
    <w:rsid w:val="00685B00"/>
    <w:rsid w:val="00685B8F"/>
    <w:rsid w:val="0068628F"/>
    <w:rsid w:val="0068633C"/>
    <w:rsid w:val="00687AB4"/>
    <w:rsid w:val="00687E1C"/>
    <w:rsid w:val="00690435"/>
    <w:rsid w:val="006905A4"/>
    <w:rsid w:val="00691761"/>
    <w:rsid w:val="006921D8"/>
    <w:rsid w:val="006941D4"/>
    <w:rsid w:val="00694B77"/>
    <w:rsid w:val="0069563B"/>
    <w:rsid w:val="00695900"/>
    <w:rsid w:val="00695D08"/>
    <w:rsid w:val="006960F2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61DB"/>
    <w:rsid w:val="006A708F"/>
    <w:rsid w:val="006B105C"/>
    <w:rsid w:val="006B1C94"/>
    <w:rsid w:val="006B2356"/>
    <w:rsid w:val="006B27DE"/>
    <w:rsid w:val="006B29EC"/>
    <w:rsid w:val="006B2F26"/>
    <w:rsid w:val="006B31FD"/>
    <w:rsid w:val="006B3754"/>
    <w:rsid w:val="006B3AE2"/>
    <w:rsid w:val="006B3B4D"/>
    <w:rsid w:val="006B3E7C"/>
    <w:rsid w:val="006B4C71"/>
    <w:rsid w:val="006B5383"/>
    <w:rsid w:val="006B6306"/>
    <w:rsid w:val="006B640E"/>
    <w:rsid w:val="006B6ACF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2077"/>
    <w:rsid w:val="006C21ED"/>
    <w:rsid w:val="006C231B"/>
    <w:rsid w:val="006C2465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5133"/>
    <w:rsid w:val="006D5174"/>
    <w:rsid w:val="006D5691"/>
    <w:rsid w:val="006D5741"/>
    <w:rsid w:val="006D5D49"/>
    <w:rsid w:val="006D5DA4"/>
    <w:rsid w:val="006D6303"/>
    <w:rsid w:val="006D6464"/>
    <w:rsid w:val="006D6AB4"/>
    <w:rsid w:val="006D6D32"/>
    <w:rsid w:val="006D6F1A"/>
    <w:rsid w:val="006D7274"/>
    <w:rsid w:val="006D745C"/>
    <w:rsid w:val="006D7910"/>
    <w:rsid w:val="006D7E58"/>
    <w:rsid w:val="006E023B"/>
    <w:rsid w:val="006E0758"/>
    <w:rsid w:val="006E1138"/>
    <w:rsid w:val="006E1C60"/>
    <w:rsid w:val="006E288C"/>
    <w:rsid w:val="006E3A28"/>
    <w:rsid w:val="006E3C77"/>
    <w:rsid w:val="006E42E5"/>
    <w:rsid w:val="006E4E4B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700829"/>
    <w:rsid w:val="00701C8E"/>
    <w:rsid w:val="00701F4D"/>
    <w:rsid w:val="007029D8"/>
    <w:rsid w:val="00702A9F"/>
    <w:rsid w:val="00703280"/>
    <w:rsid w:val="0070380A"/>
    <w:rsid w:val="00703952"/>
    <w:rsid w:val="00703F07"/>
    <w:rsid w:val="007043E8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64D9"/>
    <w:rsid w:val="007169A9"/>
    <w:rsid w:val="00716A80"/>
    <w:rsid w:val="00716C88"/>
    <w:rsid w:val="0071734D"/>
    <w:rsid w:val="00717E4A"/>
    <w:rsid w:val="00717E8E"/>
    <w:rsid w:val="00720458"/>
    <w:rsid w:val="007206D2"/>
    <w:rsid w:val="007209C6"/>
    <w:rsid w:val="00721067"/>
    <w:rsid w:val="00721152"/>
    <w:rsid w:val="00721723"/>
    <w:rsid w:val="00721E6C"/>
    <w:rsid w:val="00721E8C"/>
    <w:rsid w:val="00722057"/>
    <w:rsid w:val="0072260F"/>
    <w:rsid w:val="007232B2"/>
    <w:rsid w:val="00723937"/>
    <w:rsid w:val="0072440E"/>
    <w:rsid w:val="00725188"/>
    <w:rsid w:val="0072560E"/>
    <w:rsid w:val="00725720"/>
    <w:rsid w:val="00725B26"/>
    <w:rsid w:val="00726220"/>
    <w:rsid w:val="007266DA"/>
    <w:rsid w:val="00726D3A"/>
    <w:rsid w:val="007272AD"/>
    <w:rsid w:val="00727C3E"/>
    <w:rsid w:val="007307C2"/>
    <w:rsid w:val="00730B4D"/>
    <w:rsid w:val="00730C99"/>
    <w:rsid w:val="00731227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136C"/>
    <w:rsid w:val="00741486"/>
    <w:rsid w:val="0074161F"/>
    <w:rsid w:val="00742C89"/>
    <w:rsid w:val="00743106"/>
    <w:rsid w:val="007436C9"/>
    <w:rsid w:val="00743970"/>
    <w:rsid w:val="00743992"/>
    <w:rsid w:val="0074414F"/>
    <w:rsid w:val="00744503"/>
    <w:rsid w:val="00744F2E"/>
    <w:rsid w:val="00746202"/>
    <w:rsid w:val="007464D0"/>
    <w:rsid w:val="00746D72"/>
    <w:rsid w:val="00747354"/>
    <w:rsid w:val="0074764C"/>
    <w:rsid w:val="007477AC"/>
    <w:rsid w:val="0074786B"/>
    <w:rsid w:val="00747EB5"/>
    <w:rsid w:val="007501BE"/>
    <w:rsid w:val="007508BE"/>
    <w:rsid w:val="00750CE4"/>
    <w:rsid w:val="00750EC8"/>
    <w:rsid w:val="007512BD"/>
    <w:rsid w:val="00751A6B"/>
    <w:rsid w:val="00752892"/>
    <w:rsid w:val="00752DCA"/>
    <w:rsid w:val="00753237"/>
    <w:rsid w:val="00753594"/>
    <w:rsid w:val="00754709"/>
    <w:rsid w:val="0075492F"/>
    <w:rsid w:val="00754E32"/>
    <w:rsid w:val="00755579"/>
    <w:rsid w:val="00755A6A"/>
    <w:rsid w:val="007564C5"/>
    <w:rsid w:val="00756736"/>
    <w:rsid w:val="00756886"/>
    <w:rsid w:val="00756C25"/>
    <w:rsid w:val="00756FCA"/>
    <w:rsid w:val="00757032"/>
    <w:rsid w:val="00757185"/>
    <w:rsid w:val="007572A6"/>
    <w:rsid w:val="007601A2"/>
    <w:rsid w:val="0076226D"/>
    <w:rsid w:val="00762817"/>
    <w:rsid w:val="00762D0F"/>
    <w:rsid w:val="00762E13"/>
    <w:rsid w:val="00762E1F"/>
    <w:rsid w:val="007633FF"/>
    <w:rsid w:val="00764FAD"/>
    <w:rsid w:val="00765145"/>
    <w:rsid w:val="007660E5"/>
    <w:rsid w:val="00766351"/>
    <w:rsid w:val="00766F59"/>
    <w:rsid w:val="00767AED"/>
    <w:rsid w:val="007704E8"/>
    <w:rsid w:val="00770E7F"/>
    <w:rsid w:val="007711FC"/>
    <w:rsid w:val="0077184B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BE9"/>
    <w:rsid w:val="00777EA0"/>
    <w:rsid w:val="00777EA8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614E"/>
    <w:rsid w:val="007863D2"/>
    <w:rsid w:val="0078648C"/>
    <w:rsid w:val="00786729"/>
    <w:rsid w:val="00786B40"/>
    <w:rsid w:val="00787819"/>
    <w:rsid w:val="00787C6A"/>
    <w:rsid w:val="0079023D"/>
    <w:rsid w:val="00790740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2A2"/>
    <w:rsid w:val="007967A0"/>
    <w:rsid w:val="00797463"/>
    <w:rsid w:val="00797588"/>
    <w:rsid w:val="007977FF"/>
    <w:rsid w:val="00797EFD"/>
    <w:rsid w:val="007A03BA"/>
    <w:rsid w:val="007A03FF"/>
    <w:rsid w:val="007A046F"/>
    <w:rsid w:val="007A1785"/>
    <w:rsid w:val="007A1DA3"/>
    <w:rsid w:val="007A1DDE"/>
    <w:rsid w:val="007A1F1B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6A9E"/>
    <w:rsid w:val="007A7E12"/>
    <w:rsid w:val="007B0D41"/>
    <w:rsid w:val="007B1801"/>
    <w:rsid w:val="007B189E"/>
    <w:rsid w:val="007B1A3D"/>
    <w:rsid w:val="007B2246"/>
    <w:rsid w:val="007B2BF0"/>
    <w:rsid w:val="007B301B"/>
    <w:rsid w:val="007B4809"/>
    <w:rsid w:val="007B52BE"/>
    <w:rsid w:val="007B5544"/>
    <w:rsid w:val="007B5F61"/>
    <w:rsid w:val="007B6323"/>
    <w:rsid w:val="007B64D4"/>
    <w:rsid w:val="007B68A4"/>
    <w:rsid w:val="007B6DDF"/>
    <w:rsid w:val="007B6E99"/>
    <w:rsid w:val="007B6FFE"/>
    <w:rsid w:val="007C0141"/>
    <w:rsid w:val="007C022C"/>
    <w:rsid w:val="007C0276"/>
    <w:rsid w:val="007C031C"/>
    <w:rsid w:val="007C0671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F29"/>
    <w:rsid w:val="007C5CE5"/>
    <w:rsid w:val="007C6A8E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40B6"/>
    <w:rsid w:val="007D4155"/>
    <w:rsid w:val="007D44C3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173C"/>
    <w:rsid w:val="007F1A7F"/>
    <w:rsid w:val="007F1D87"/>
    <w:rsid w:val="007F2778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9DD"/>
    <w:rsid w:val="0080231E"/>
    <w:rsid w:val="008024CF"/>
    <w:rsid w:val="00802732"/>
    <w:rsid w:val="00802C27"/>
    <w:rsid w:val="008034BB"/>
    <w:rsid w:val="00803800"/>
    <w:rsid w:val="00803A47"/>
    <w:rsid w:val="00804175"/>
    <w:rsid w:val="00804561"/>
    <w:rsid w:val="00805D1D"/>
    <w:rsid w:val="00806129"/>
    <w:rsid w:val="00807B5A"/>
    <w:rsid w:val="00810F7C"/>
    <w:rsid w:val="00811848"/>
    <w:rsid w:val="00811A7B"/>
    <w:rsid w:val="008121E7"/>
    <w:rsid w:val="00813ED1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20435"/>
    <w:rsid w:val="00820553"/>
    <w:rsid w:val="0082143C"/>
    <w:rsid w:val="00821981"/>
    <w:rsid w:val="008222F5"/>
    <w:rsid w:val="00822988"/>
    <w:rsid w:val="008240F8"/>
    <w:rsid w:val="00824B74"/>
    <w:rsid w:val="00824F69"/>
    <w:rsid w:val="00824FAC"/>
    <w:rsid w:val="00825834"/>
    <w:rsid w:val="0082585C"/>
    <w:rsid w:val="00825E07"/>
    <w:rsid w:val="008261C9"/>
    <w:rsid w:val="008261E4"/>
    <w:rsid w:val="0082699B"/>
    <w:rsid w:val="008273A6"/>
    <w:rsid w:val="00827F45"/>
    <w:rsid w:val="00830657"/>
    <w:rsid w:val="008316E8"/>
    <w:rsid w:val="00831B32"/>
    <w:rsid w:val="00831F23"/>
    <w:rsid w:val="0083218C"/>
    <w:rsid w:val="00833797"/>
    <w:rsid w:val="00833B3A"/>
    <w:rsid w:val="00834312"/>
    <w:rsid w:val="00834359"/>
    <w:rsid w:val="00834611"/>
    <w:rsid w:val="00834717"/>
    <w:rsid w:val="00834806"/>
    <w:rsid w:val="008349E8"/>
    <w:rsid w:val="00834A8D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4F0"/>
    <w:rsid w:val="00852B06"/>
    <w:rsid w:val="0085380B"/>
    <w:rsid w:val="00853A32"/>
    <w:rsid w:val="00853BC3"/>
    <w:rsid w:val="00853D16"/>
    <w:rsid w:val="008544D2"/>
    <w:rsid w:val="008547C2"/>
    <w:rsid w:val="0085504B"/>
    <w:rsid w:val="008559AE"/>
    <w:rsid w:val="0085643B"/>
    <w:rsid w:val="0085663D"/>
    <w:rsid w:val="00856CF6"/>
    <w:rsid w:val="00856D89"/>
    <w:rsid w:val="0085730E"/>
    <w:rsid w:val="0085758E"/>
    <w:rsid w:val="008579C6"/>
    <w:rsid w:val="0086050C"/>
    <w:rsid w:val="00860B0A"/>
    <w:rsid w:val="00860C89"/>
    <w:rsid w:val="00860DF7"/>
    <w:rsid w:val="00861A00"/>
    <w:rsid w:val="00861A6E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FF8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79A5"/>
    <w:rsid w:val="00887A9B"/>
    <w:rsid w:val="008902C8"/>
    <w:rsid w:val="0089060E"/>
    <w:rsid w:val="00890861"/>
    <w:rsid w:val="00890D38"/>
    <w:rsid w:val="00891242"/>
    <w:rsid w:val="008913DC"/>
    <w:rsid w:val="0089164E"/>
    <w:rsid w:val="00892596"/>
    <w:rsid w:val="008925E3"/>
    <w:rsid w:val="008927A2"/>
    <w:rsid w:val="00892D9A"/>
    <w:rsid w:val="008930F4"/>
    <w:rsid w:val="0089341D"/>
    <w:rsid w:val="00893D9D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A0A0A"/>
    <w:rsid w:val="008A0B91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604"/>
    <w:rsid w:val="008A515B"/>
    <w:rsid w:val="008A663B"/>
    <w:rsid w:val="008A66B6"/>
    <w:rsid w:val="008A6FFE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42A"/>
    <w:rsid w:val="008B6D30"/>
    <w:rsid w:val="008B6D6D"/>
    <w:rsid w:val="008B6FE6"/>
    <w:rsid w:val="008B7A27"/>
    <w:rsid w:val="008B7F02"/>
    <w:rsid w:val="008C00DC"/>
    <w:rsid w:val="008C06FA"/>
    <w:rsid w:val="008C1A65"/>
    <w:rsid w:val="008C1AE2"/>
    <w:rsid w:val="008C1C49"/>
    <w:rsid w:val="008C1D14"/>
    <w:rsid w:val="008C2C97"/>
    <w:rsid w:val="008C3634"/>
    <w:rsid w:val="008C3780"/>
    <w:rsid w:val="008C3AE2"/>
    <w:rsid w:val="008C492A"/>
    <w:rsid w:val="008C4A02"/>
    <w:rsid w:val="008C4BD5"/>
    <w:rsid w:val="008C4BEF"/>
    <w:rsid w:val="008C5930"/>
    <w:rsid w:val="008C59C3"/>
    <w:rsid w:val="008C5E39"/>
    <w:rsid w:val="008C60D3"/>
    <w:rsid w:val="008C63B6"/>
    <w:rsid w:val="008C6874"/>
    <w:rsid w:val="008C6B48"/>
    <w:rsid w:val="008C7F47"/>
    <w:rsid w:val="008D06F6"/>
    <w:rsid w:val="008D0CCA"/>
    <w:rsid w:val="008D1038"/>
    <w:rsid w:val="008D10DE"/>
    <w:rsid w:val="008D1460"/>
    <w:rsid w:val="008D2582"/>
    <w:rsid w:val="008D2C1B"/>
    <w:rsid w:val="008D2EAA"/>
    <w:rsid w:val="008D3706"/>
    <w:rsid w:val="008D41DA"/>
    <w:rsid w:val="008D4684"/>
    <w:rsid w:val="008D4E0F"/>
    <w:rsid w:val="008D4E8F"/>
    <w:rsid w:val="008D6387"/>
    <w:rsid w:val="008D7989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5A95"/>
    <w:rsid w:val="008E6196"/>
    <w:rsid w:val="008E629F"/>
    <w:rsid w:val="008E69B4"/>
    <w:rsid w:val="008E6E0F"/>
    <w:rsid w:val="008E716F"/>
    <w:rsid w:val="008E795E"/>
    <w:rsid w:val="008F0B59"/>
    <w:rsid w:val="008F0DC5"/>
    <w:rsid w:val="008F0ED8"/>
    <w:rsid w:val="008F1006"/>
    <w:rsid w:val="008F1011"/>
    <w:rsid w:val="008F1D04"/>
    <w:rsid w:val="008F2282"/>
    <w:rsid w:val="008F22A0"/>
    <w:rsid w:val="008F26C0"/>
    <w:rsid w:val="008F3364"/>
    <w:rsid w:val="008F3771"/>
    <w:rsid w:val="008F3F48"/>
    <w:rsid w:val="008F436C"/>
    <w:rsid w:val="008F49A1"/>
    <w:rsid w:val="008F4ECF"/>
    <w:rsid w:val="008F550E"/>
    <w:rsid w:val="008F58E6"/>
    <w:rsid w:val="008F5A23"/>
    <w:rsid w:val="008F5D71"/>
    <w:rsid w:val="008F6123"/>
    <w:rsid w:val="008F656C"/>
    <w:rsid w:val="008F6F36"/>
    <w:rsid w:val="008F7144"/>
    <w:rsid w:val="008F751B"/>
    <w:rsid w:val="009003E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F9B"/>
    <w:rsid w:val="00906245"/>
    <w:rsid w:val="00906466"/>
    <w:rsid w:val="009069D2"/>
    <w:rsid w:val="00906B46"/>
    <w:rsid w:val="00907884"/>
    <w:rsid w:val="009079E5"/>
    <w:rsid w:val="00907AEF"/>
    <w:rsid w:val="00907E44"/>
    <w:rsid w:val="00907FF5"/>
    <w:rsid w:val="009106AE"/>
    <w:rsid w:val="0091144B"/>
    <w:rsid w:val="00911699"/>
    <w:rsid w:val="009119E7"/>
    <w:rsid w:val="00911DB1"/>
    <w:rsid w:val="00911EC9"/>
    <w:rsid w:val="00912FFE"/>
    <w:rsid w:val="00913498"/>
    <w:rsid w:val="009139DD"/>
    <w:rsid w:val="00914F63"/>
    <w:rsid w:val="00915626"/>
    <w:rsid w:val="009163C4"/>
    <w:rsid w:val="00916B48"/>
    <w:rsid w:val="009173CE"/>
    <w:rsid w:val="00917866"/>
    <w:rsid w:val="00917B33"/>
    <w:rsid w:val="00917C5F"/>
    <w:rsid w:val="00920E8F"/>
    <w:rsid w:val="00921C74"/>
    <w:rsid w:val="00922772"/>
    <w:rsid w:val="009229CD"/>
    <w:rsid w:val="00922CF5"/>
    <w:rsid w:val="009232AB"/>
    <w:rsid w:val="00923732"/>
    <w:rsid w:val="00923BEB"/>
    <w:rsid w:val="00924041"/>
    <w:rsid w:val="00924365"/>
    <w:rsid w:val="00924499"/>
    <w:rsid w:val="0092526C"/>
    <w:rsid w:val="009256B4"/>
    <w:rsid w:val="00925AFE"/>
    <w:rsid w:val="00925B8C"/>
    <w:rsid w:val="009261A6"/>
    <w:rsid w:val="00926266"/>
    <w:rsid w:val="009262C6"/>
    <w:rsid w:val="00926615"/>
    <w:rsid w:val="00926AFC"/>
    <w:rsid w:val="0092719E"/>
    <w:rsid w:val="009271E5"/>
    <w:rsid w:val="00927FF7"/>
    <w:rsid w:val="0093044F"/>
    <w:rsid w:val="00930746"/>
    <w:rsid w:val="00930EB7"/>
    <w:rsid w:val="00932438"/>
    <w:rsid w:val="0093270F"/>
    <w:rsid w:val="009334D2"/>
    <w:rsid w:val="00933895"/>
    <w:rsid w:val="00933C4A"/>
    <w:rsid w:val="00934809"/>
    <w:rsid w:val="00934842"/>
    <w:rsid w:val="00934DC3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165C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970"/>
    <w:rsid w:val="009553B2"/>
    <w:rsid w:val="00955617"/>
    <w:rsid w:val="00956C32"/>
    <w:rsid w:val="00957775"/>
    <w:rsid w:val="00957D00"/>
    <w:rsid w:val="00957F81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4B8"/>
    <w:rsid w:val="00965EE7"/>
    <w:rsid w:val="009668FC"/>
    <w:rsid w:val="00967476"/>
    <w:rsid w:val="00967806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872"/>
    <w:rsid w:val="00974B5C"/>
    <w:rsid w:val="009762D7"/>
    <w:rsid w:val="00976523"/>
    <w:rsid w:val="0097689D"/>
    <w:rsid w:val="00977F07"/>
    <w:rsid w:val="009801AA"/>
    <w:rsid w:val="00980875"/>
    <w:rsid w:val="00980C46"/>
    <w:rsid w:val="00980C70"/>
    <w:rsid w:val="00981477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FAB"/>
    <w:rsid w:val="00986140"/>
    <w:rsid w:val="009869D7"/>
    <w:rsid w:val="00986F20"/>
    <w:rsid w:val="009870DC"/>
    <w:rsid w:val="00987756"/>
    <w:rsid w:val="00987DE5"/>
    <w:rsid w:val="009902D9"/>
    <w:rsid w:val="00990DC0"/>
    <w:rsid w:val="00990F85"/>
    <w:rsid w:val="0099166A"/>
    <w:rsid w:val="009918B9"/>
    <w:rsid w:val="00991995"/>
    <w:rsid w:val="00991E7B"/>
    <w:rsid w:val="00992F46"/>
    <w:rsid w:val="0099306C"/>
    <w:rsid w:val="009936F4"/>
    <w:rsid w:val="009937D0"/>
    <w:rsid w:val="009951D2"/>
    <w:rsid w:val="009956B4"/>
    <w:rsid w:val="00995C97"/>
    <w:rsid w:val="00995CEA"/>
    <w:rsid w:val="00996307"/>
    <w:rsid w:val="0099702D"/>
    <w:rsid w:val="009A0945"/>
    <w:rsid w:val="009A0E1E"/>
    <w:rsid w:val="009A15C0"/>
    <w:rsid w:val="009A1642"/>
    <w:rsid w:val="009A1A9E"/>
    <w:rsid w:val="009A1C69"/>
    <w:rsid w:val="009A1D3B"/>
    <w:rsid w:val="009A267F"/>
    <w:rsid w:val="009A2725"/>
    <w:rsid w:val="009A2AEF"/>
    <w:rsid w:val="009A332D"/>
    <w:rsid w:val="009A3330"/>
    <w:rsid w:val="009A33A9"/>
    <w:rsid w:val="009A3B8B"/>
    <w:rsid w:val="009A4328"/>
    <w:rsid w:val="009A436D"/>
    <w:rsid w:val="009A4BCC"/>
    <w:rsid w:val="009A4CD3"/>
    <w:rsid w:val="009A4D9F"/>
    <w:rsid w:val="009A55CA"/>
    <w:rsid w:val="009A5661"/>
    <w:rsid w:val="009A6189"/>
    <w:rsid w:val="009A625B"/>
    <w:rsid w:val="009A661F"/>
    <w:rsid w:val="009A6F76"/>
    <w:rsid w:val="009A70DB"/>
    <w:rsid w:val="009A78C9"/>
    <w:rsid w:val="009A7938"/>
    <w:rsid w:val="009A7A53"/>
    <w:rsid w:val="009A7EF8"/>
    <w:rsid w:val="009B0351"/>
    <w:rsid w:val="009B1623"/>
    <w:rsid w:val="009B196F"/>
    <w:rsid w:val="009B1D8C"/>
    <w:rsid w:val="009B1FCD"/>
    <w:rsid w:val="009B34D6"/>
    <w:rsid w:val="009B3B35"/>
    <w:rsid w:val="009B420D"/>
    <w:rsid w:val="009B4212"/>
    <w:rsid w:val="009B50AA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C23"/>
    <w:rsid w:val="009D0F8D"/>
    <w:rsid w:val="009D0FB6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60E5"/>
    <w:rsid w:val="009D6853"/>
    <w:rsid w:val="009D68C8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D1A"/>
    <w:rsid w:val="009F0516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BF2"/>
    <w:rsid w:val="00A01A84"/>
    <w:rsid w:val="00A02D74"/>
    <w:rsid w:val="00A031E2"/>
    <w:rsid w:val="00A036AA"/>
    <w:rsid w:val="00A03939"/>
    <w:rsid w:val="00A03F00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BE3"/>
    <w:rsid w:val="00A0707C"/>
    <w:rsid w:val="00A07099"/>
    <w:rsid w:val="00A0783C"/>
    <w:rsid w:val="00A07AC3"/>
    <w:rsid w:val="00A07AE2"/>
    <w:rsid w:val="00A07CAB"/>
    <w:rsid w:val="00A100FA"/>
    <w:rsid w:val="00A10EDE"/>
    <w:rsid w:val="00A1187B"/>
    <w:rsid w:val="00A11A51"/>
    <w:rsid w:val="00A121B9"/>
    <w:rsid w:val="00A1249D"/>
    <w:rsid w:val="00A12B5B"/>
    <w:rsid w:val="00A12B60"/>
    <w:rsid w:val="00A132B5"/>
    <w:rsid w:val="00A135C1"/>
    <w:rsid w:val="00A1391A"/>
    <w:rsid w:val="00A141CE"/>
    <w:rsid w:val="00A152FB"/>
    <w:rsid w:val="00A153CF"/>
    <w:rsid w:val="00A1544E"/>
    <w:rsid w:val="00A15691"/>
    <w:rsid w:val="00A15A80"/>
    <w:rsid w:val="00A15CAB"/>
    <w:rsid w:val="00A15D78"/>
    <w:rsid w:val="00A16777"/>
    <w:rsid w:val="00A171EB"/>
    <w:rsid w:val="00A17675"/>
    <w:rsid w:val="00A17ED2"/>
    <w:rsid w:val="00A20329"/>
    <w:rsid w:val="00A203B3"/>
    <w:rsid w:val="00A204B5"/>
    <w:rsid w:val="00A20844"/>
    <w:rsid w:val="00A2088B"/>
    <w:rsid w:val="00A21000"/>
    <w:rsid w:val="00A21078"/>
    <w:rsid w:val="00A210F9"/>
    <w:rsid w:val="00A21418"/>
    <w:rsid w:val="00A21CF7"/>
    <w:rsid w:val="00A21D4E"/>
    <w:rsid w:val="00A21ECF"/>
    <w:rsid w:val="00A2202D"/>
    <w:rsid w:val="00A220A5"/>
    <w:rsid w:val="00A22430"/>
    <w:rsid w:val="00A23351"/>
    <w:rsid w:val="00A234F3"/>
    <w:rsid w:val="00A24C4E"/>
    <w:rsid w:val="00A256BB"/>
    <w:rsid w:val="00A26764"/>
    <w:rsid w:val="00A2728B"/>
    <w:rsid w:val="00A30160"/>
    <w:rsid w:val="00A301AA"/>
    <w:rsid w:val="00A308B0"/>
    <w:rsid w:val="00A30A41"/>
    <w:rsid w:val="00A31591"/>
    <w:rsid w:val="00A31842"/>
    <w:rsid w:val="00A318AB"/>
    <w:rsid w:val="00A31F27"/>
    <w:rsid w:val="00A322D4"/>
    <w:rsid w:val="00A326B0"/>
    <w:rsid w:val="00A32AFD"/>
    <w:rsid w:val="00A337DA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401CC"/>
    <w:rsid w:val="00A408D6"/>
    <w:rsid w:val="00A41074"/>
    <w:rsid w:val="00A41BFD"/>
    <w:rsid w:val="00A4230F"/>
    <w:rsid w:val="00A42EBE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75B9"/>
    <w:rsid w:val="00A57ACF"/>
    <w:rsid w:val="00A60880"/>
    <w:rsid w:val="00A61497"/>
    <w:rsid w:val="00A619CC"/>
    <w:rsid w:val="00A61DEF"/>
    <w:rsid w:val="00A62A6B"/>
    <w:rsid w:val="00A63504"/>
    <w:rsid w:val="00A638B9"/>
    <w:rsid w:val="00A638FA"/>
    <w:rsid w:val="00A63E4E"/>
    <w:rsid w:val="00A64D20"/>
    <w:rsid w:val="00A65058"/>
    <w:rsid w:val="00A6567A"/>
    <w:rsid w:val="00A65A25"/>
    <w:rsid w:val="00A65ADB"/>
    <w:rsid w:val="00A65D2C"/>
    <w:rsid w:val="00A67833"/>
    <w:rsid w:val="00A67A0F"/>
    <w:rsid w:val="00A67E3F"/>
    <w:rsid w:val="00A7013A"/>
    <w:rsid w:val="00A70295"/>
    <w:rsid w:val="00A705CB"/>
    <w:rsid w:val="00A70A73"/>
    <w:rsid w:val="00A719F3"/>
    <w:rsid w:val="00A71B5D"/>
    <w:rsid w:val="00A720C2"/>
    <w:rsid w:val="00A72CA4"/>
    <w:rsid w:val="00A72D19"/>
    <w:rsid w:val="00A73DA4"/>
    <w:rsid w:val="00A74414"/>
    <w:rsid w:val="00A7445B"/>
    <w:rsid w:val="00A74461"/>
    <w:rsid w:val="00A7475D"/>
    <w:rsid w:val="00A75847"/>
    <w:rsid w:val="00A75FCC"/>
    <w:rsid w:val="00A764D0"/>
    <w:rsid w:val="00A76588"/>
    <w:rsid w:val="00A765E8"/>
    <w:rsid w:val="00A76DA6"/>
    <w:rsid w:val="00A7748A"/>
    <w:rsid w:val="00A77B4C"/>
    <w:rsid w:val="00A80081"/>
    <w:rsid w:val="00A801E7"/>
    <w:rsid w:val="00A8079E"/>
    <w:rsid w:val="00A80D71"/>
    <w:rsid w:val="00A811AF"/>
    <w:rsid w:val="00A813DD"/>
    <w:rsid w:val="00A81952"/>
    <w:rsid w:val="00A81995"/>
    <w:rsid w:val="00A81C89"/>
    <w:rsid w:val="00A82D17"/>
    <w:rsid w:val="00A834E3"/>
    <w:rsid w:val="00A836C8"/>
    <w:rsid w:val="00A8451C"/>
    <w:rsid w:val="00A8494E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2AB6"/>
    <w:rsid w:val="00A92EA7"/>
    <w:rsid w:val="00A93858"/>
    <w:rsid w:val="00A93B63"/>
    <w:rsid w:val="00A954BA"/>
    <w:rsid w:val="00A96859"/>
    <w:rsid w:val="00A96E1D"/>
    <w:rsid w:val="00A97979"/>
    <w:rsid w:val="00A979FE"/>
    <w:rsid w:val="00A97CAC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5F9D"/>
    <w:rsid w:val="00AA681D"/>
    <w:rsid w:val="00AA6B6C"/>
    <w:rsid w:val="00AA706A"/>
    <w:rsid w:val="00AA7325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FD1"/>
    <w:rsid w:val="00AB4279"/>
    <w:rsid w:val="00AB4561"/>
    <w:rsid w:val="00AB5300"/>
    <w:rsid w:val="00AB7374"/>
    <w:rsid w:val="00AB7AC3"/>
    <w:rsid w:val="00AC0204"/>
    <w:rsid w:val="00AC0544"/>
    <w:rsid w:val="00AC080E"/>
    <w:rsid w:val="00AC09E6"/>
    <w:rsid w:val="00AC0E42"/>
    <w:rsid w:val="00AC16D0"/>
    <w:rsid w:val="00AC2050"/>
    <w:rsid w:val="00AC305C"/>
    <w:rsid w:val="00AC31B8"/>
    <w:rsid w:val="00AC3590"/>
    <w:rsid w:val="00AC375F"/>
    <w:rsid w:val="00AC3C4A"/>
    <w:rsid w:val="00AC4402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D0AB8"/>
    <w:rsid w:val="00AD0C61"/>
    <w:rsid w:val="00AD1546"/>
    <w:rsid w:val="00AD1A1A"/>
    <w:rsid w:val="00AD1B19"/>
    <w:rsid w:val="00AD1CAC"/>
    <w:rsid w:val="00AD1D39"/>
    <w:rsid w:val="00AD23B9"/>
    <w:rsid w:val="00AD29B3"/>
    <w:rsid w:val="00AD2CF6"/>
    <w:rsid w:val="00AD3001"/>
    <w:rsid w:val="00AD31F9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E009D"/>
    <w:rsid w:val="00AE0428"/>
    <w:rsid w:val="00AE0974"/>
    <w:rsid w:val="00AE18C0"/>
    <w:rsid w:val="00AE2B3E"/>
    <w:rsid w:val="00AE2BE1"/>
    <w:rsid w:val="00AE373E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916"/>
    <w:rsid w:val="00AF5ED3"/>
    <w:rsid w:val="00AF62C4"/>
    <w:rsid w:val="00AF6708"/>
    <w:rsid w:val="00AF682C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4C0"/>
    <w:rsid w:val="00B016FF"/>
    <w:rsid w:val="00B01949"/>
    <w:rsid w:val="00B022D1"/>
    <w:rsid w:val="00B02437"/>
    <w:rsid w:val="00B0243C"/>
    <w:rsid w:val="00B036A2"/>
    <w:rsid w:val="00B0420D"/>
    <w:rsid w:val="00B048DB"/>
    <w:rsid w:val="00B04DC2"/>
    <w:rsid w:val="00B0511F"/>
    <w:rsid w:val="00B05316"/>
    <w:rsid w:val="00B05467"/>
    <w:rsid w:val="00B06413"/>
    <w:rsid w:val="00B06733"/>
    <w:rsid w:val="00B0698A"/>
    <w:rsid w:val="00B06C0D"/>
    <w:rsid w:val="00B06C23"/>
    <w:rsid w:val="00B06ECC"/>
    <w:rsid w:val="00B07B90"/>
    <w:rsid w:val="00B10184"/>
    <w:rsid w:val="00B102FA"/>
    <w:rsid w:val="00B104F6"/>
    <w:rsid w:val="00B10F4D"/>
    <w:rsid w:val="00B112AC"/>
    <w:rsid w:val="00B115C0"/>
    <w:rsid w:val="00B1168F"/>
    <w:rsid w:val="00B1176E"/>
    <w:rsid w:val="00B1199B"/>
    <w:rsid w:val="00B11AB0"/>
    <w:rsid w:val="00B11EC4"/>
    <w:rsid w:val="00B12319"/>
    <w:rsid w:val="00B12C6E"/>
    <w:rsid w:val="00B13C3F"/>
    <w:rsid w:val="00B13C51"/>
    <w:rsid w:val="00B13D58"/>
    <w:rsid w:val="00B13EE0"/>
    <w:rsid w:val="00B13FB5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255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ACF"/>
    <w:rsid w:val="00B4125D"/>
    <w:rsid w:val="00B422F9"/>
    <w:rsid w:val="00B428C2"/>
    <w:rsid w:val="00B431B6"/>
    <w:rsid w:val="00B43688"/>
    <w:rsid w:val="00B4399A"/>
    <w:rsid w:val="00B43B69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D2D"/>
    <w:rsid w:val="00B50E4A"/>
    <w:rsid w:val="00B515CB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CE"/>
    <w:rsid w:val="00B601CD"/>
    <w:rsid w:val="00B6126D"/>
    <w:rsid w:val="00B634AD"/>
    <w:rsid w:val="00B63D0A"/>
    <w:rsid w:val="00B6664B"/>
    <w:rsid w:val="00B67BC4"/>
    <w:rsid w:val="00B70329"/>
    <w:rsid w:val="00B70816"/>
    <w:rsid w:val="00B728C3"/>
    <w:rsid w:val="00B72C17"/>
    <w:rsid w:val="00B732BF"/>
    <w:rsid w:val="00B73787"/>
    <w:rsid w:val="00B73908"/>
    <w:rsid w:val="00B73A80"/>
    <w:rsid w:val="00B73BB4"/>
    <w:rsid w:val="00B73BDA"/>
    <w:rsid w:val="00B73D6E"/>
    <w:rsid w:val="00B73DC3"/>
    <w:rsid w:val="00B73FF6"/>
    <w:rsid w:val="00B74626"/>
    <w:rsid w:val="00B74BF9"/>
    <w:rsid w:val="00B759C8"/>
    <w:rsid w:val="00B75DF7"/>
    <w:rsid w:val="00B767DF"/>
    <w:rsid w:val="00B76BDF"/>
    <w:rsid w:val="00B76C91"/>
    <w:rsid w:val="00B76CD9"/>
    <w:rsid w:val="00B8058C"/>
    <w:rsid w:val="00B8071F"/>
    <w:rsid w:val="00B80788"/>
    <w:rsid w:val="00B80F6D"/>
    <w:rsid w:val="00B81776"/>
    <w:rsid w:val="00B81D5C"/>
    <w:rsid w:val="00B82206"/>
    <w:rsid w:val="00B824EE"/>
    <w:rsid w:val="00B82C96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348"/>
    <w:rsid w:val="00B903CF"/>
    <w:rsid w:val="00B91136"/>
    <w:rsid w:val="00B92A03"/>
    <w:rsid w:val="00B92DBA"/>
    <w:rsid w:val="00B93005"/>
    <w:rsid w:val="00B933F6"/>
    <w:rsid w:val="00B9349B"/>
    <w:rsid w:val="00B939B0"/>
    <w:rsid w:val="00B94D9C"/>
    <w:rsid w:val="00B95020"/>
    <w:rsid w:val="00B95295"/>
    <w:rsid w:val="00B9578D"/>
    <w:rsid w:val="00B95D4B"/>
    <w:rsid w:val="00B96E6D"/>
    <w:rsid w:val="00B97545"/>
    <w:rsid w:val="00B97568"/>
    <w:rsid w:val="00B97E39"/>
    <w:rsid w:val="00BA00DC"/>
    <w:rsid w:val="00BA0726"/>
    <w:rsid w:val="00BA0DFB"/>
    <w:rsid w:val="00BA1341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DC"/>
    <w:rsid w:val="00BB1D68"/>
    <w:rsid w:val="00BB2186"/>
    <w:rsid w:val="00BB21B2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B86"/>
    <w:rsid w:val="00BB61EB"/>
    <w:rsid w:val="00BB662D"/>
    <w:rsid w:val="00BB66B1"/>
    <w:rsid w:val="00BB694F"/>
    <w:rsid w:val="00BB734A"/>
    <w:rsid w:val="00BB7BF9"/>
    <w:rsid w:val="00BC00D3"/>
    <w:rsid w:val="00BC019B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4DC9"/>
    <w:rsid w:val="00BC4EA8"/>
    <w:rsid w:val="00BC63DD"/>
    <w:rsid w:val="00BC694C"/>
    <w:rsid w:val="00BC69A6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376"/>
    <w:rsid w:val="00BD3741"/>
    <w:rsid w:val="00BD3E78"/>
    <w:rsid w:val="00BD4A82"/>
    <w:rsid w:val="00BD5B37"/>
    <w:rsid w:val="00BD5B4D"/>
    <w:rsid w:val="00BD5D64"/>
    <w:rsid w:val="00BD63A7"/>
    <w:rsid w:val="00BD6AB0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52"/>
    <w:rsid w:val="00BF2148"/>
    <w:rsid w:val="00BF2343"/>
    <w:rsid w:val="00BF23EA"/>
    <w:rsid w:val="00BF294B"/>
    <w:rsid w:val="00BF2E5D"/>
    <w:rsid w:val="00BF300E"/>
    <w:rsid w:val="00BF35BC"/>
    <w:rsid w:val="00BF36EC"/>
    <w:rsid w:val="00BF3E16"/>
    <w:rsid w:val="00BF41DE"/>
    <w:rsid w:val="00BF431C"/>
    <w:rsid w:val="00BF4D1A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1286"/>
    <w:rsid w:val="00C024D4"/>
    <w:rsid w:val="00C0267E"/>
    <w:rsid w:val="00C027A4"/>
    <w:rsid w:val="00C02881"/>
    <w:rsid w:val="00C04DE0"/>
    <w:rsid w:val="00C05553"/>
    <w:rsid w:val="00C06397"/>
    <w:rsid w:val="00C06635"/>
    <w:rsid w:val="00C078A5"/>
    <w:rsid w:val="00C07B49"/>
    <w:rsid w:val="00C07F3A"/>
    <w:rsid w:val="00C10279"/>
    <w:rsid w:val="00C10519"/>
    <w:rsid w:val="00C10ECC"/>
    <w:rsid w:val="00C111A9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20CED"/>
    <w:rsid w:val="00C21314"/>
    <w:rsid w:val="00C21752"/>
    <w:rsid w:val="00C221FF"/>
    <w:rsid w:val="00C222A5"/>
    <w:rsid w:val="00C23145"/>
    <w:rsid w:val="00C235C8"/>
    <w:rsid w:val="00C237B9"/>
    <w:rsid w:val="00C23C09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89B"/>
    <w:rsid w:val="00C31BAD"/>
    <w:rsid w:val="00C326AA"/>
    <w:rsid w:val="00C333C9"/>
    <w:rsid w:val="00C33799"/>
    <w:rsid w:val="00C3402B"/>
    <w:rsid w:val="00C34496"/>
    <w:rsid w:val="00C34525"/>
    <w:rsid w:val="00C34844"/>
    <w:rsid w:val="00C350C8"/>
    <w:rsid w:val="00C35688"/>
    <w:rsid w:val="00C35F09"/>
    <w:rsid w:val="00C36595"/>
    <w:rsid w:val="00C3663C"/>
    <w:rsid w:val="00C36FEB"/>
    <w:rsid w:val="00C37B8F"/>
    <w:rsid w:val="00C37F8D"/>
    <w:rsid w:val="00C40165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409"/>
    <w:rsid w:val="00C46787"/>
    <w:rsid w:val="00C471BF"/>
    <w:rsid w:val="00C4795B"/>
    <w:rsid w:val="00C47C75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AA"/>
    <w:rsid w:val="00C55100"/>
    <w:rsid w:val="00C551C8"/>
    <w:rsid w:val="00C55328"/>
    <w:rsid w:val="00C55504"/>
    <w:rsid w:val="00C55E43"/>
    <w:rsid w:val="00C563F8"/>
    <w:rsid w:val="00C570F6"/>
    <w:rsid w:val="00C576CF"/>
    <w:rsid w:val="00C60544"/>
    <w:rsid w:val="00C615A4"/>
    <w:rsid w:val="00C61646"/>
    <w:rsid w:val="00C61D1D"/>
    <w:rsid w:val="00C61DFE"/>
    <w:rsid w:val="00C621E7"/>
    <w:rsid w:val="00C625A4"/>
    <w:rsid w:val="00C64487"/>
    <w:rsid w:val="00C64B07"/>
    <w:rsid w:val="00C64F45"/>
    <w:rsid w:val="00C65111"/>
    <w:rsid w:val="00C6601C"/>
    <w:rsid w:val="00C661E1"/>
    <w:rsid w:val="00C665C5"/>
    <w:rsid w:val="00C66922"/>
    <w:rsid w:val="00C67D57"/>
    <w:rsid w:val="00C67FE9"/>
    <w:rsid w:val="00C703BE"/>
    <w:rsid w:val="00C7144A"/>
    <w:rsid w:val="00C716A9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80570"/>
    <w:rsid w:val="00C80FAC"/>
    <w:rsid w:val="00C815AB"/>
    <w:rsid w:val="00C81E76"/>
    <w:rsid w:val="00C82018"/>
    <w:rsid w:val="00C827F6"/>
    <w:rsid w:val="00C84767"/>
    <w:rsid w:val="00C85186"/>
    <w:rsid w:val="00C85403"/>
    <w:rsid w:val="00C85A09"/>
    <w:rsid w:val="00C860FC"/>
    <w:rsid w:val="00C86A3E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54C7"/>
    <w:rsid w:val="00C95AD9"/>
    <w:rsid w:val="00C95BF7"/>
    <w:rsid w:val="00C96E28"/>
    <w:rsid w:val="00CA02AB"/>
    <w:rsid w:val="00CA0C52"/>
    <w:rsid w:val="00CA11D5"/>
    <w:rsid w:val="00CA13FC"/>
    <w:rsid w:val="00CA1A7A"/>
    <w:rsid w:val="00CA1E5B"/>
    <w:rsid w:val="00CA1E6E"/>
    <w:rsid w:val="00CA2370"/>
    <w:rsid w:val="00CA3708"/>
    <w:rsid w:val="00CA46CA"/>
    <w:rsid w:val="00CA4721"/>
    <w:rsid w:val="00CA4974"/>
    <w:rsid w:val="00CA4F56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C9A"/>
    <w:rsid w:val="00CB6E7F"/>
    <w:rsid w:val="00CB711F"/>
    <w:rsid w:val="00CB71C8"/>
    <w:rsid w:val="00CB7C71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29C"/>
    <w:rsid w:val="00CD1E43"/>
    <w:rsid w:val="00CD2FA6"/>
    <w:rsid w:val="00CD36F3"/>
    <w:rsid w:val="00CD3E20"/>
    <w:rsid w:val="00CD3E55"/>
    <w:rsid w:val="00CD3F51"/>
    <w:rsid w:val="00CD46DB"/>
    <w:rsid w:val="00CD4D01"/>
    <w:rsid w:val="00CD4FFC"/>
    <w:rsid w:val="00CD54F6"/>
    <w:rsid w:val="00CD6E59"/>
    <w:rsid w:val="00CD6FEE"/>
    <w:rsid w:val="00CD7DC1"/>
    <w:rsid w:val="00CE0B27"/>
    <w:rsid w:val="00CE1345"/>
    <w:rsid w:val="00CE1910"/>
    <w:rsid w:val="00CE1FA0"/>
    <w:rsid w:val="00CE23D6"/>
    <w:rsid w:val="00CE2483"/>
    <w:rsid w:val="00CE30F3"/>
    <w:rsid w:val="00CE32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23F3"/>
    <w:rsid w:val="00CF34C0"/>
    <w:rsid w:val="00CF358E"/>
    <w:rsid w:val="00CF3AE4"/>
    <w:rsid w:val="00CF3E45"/>
    <w:rsid w:val="00CF4406"/>
    <w:rsid w:val="00CF451F"/>
    <w:rsid w:val="00CF4EE1"/>
    <w:rsid w:val="00CF55A1"/>
    <w:rsid w:val="00CF5B41"/>
    <w:rsid w:val="00CF6370"/>
    <w:rsid w:val="00CF7221"/>
    <w:rsid w:val="00CF77EC"/>
    <w:rsid w:val="00CF7BEF"/>
    <w:rsid w:val="00CF7EBB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AF5"/>
    <w:rsid w:val="00D06E02"/>
    <w:rsid w:val="00D0775A"/>
    <w:rsid w:val="00D07D5D"/>
    <w:rsid w:val="00D07E34"/>
    <w:rsid w:val="00D104D0"/>
    <w:rsid w:val="00D11329"/>
    <w:rsid w:val="00D136E9"/>
    <w:rsid w:val="00D13D29"/>
    <w:rsid w:val="00D1400F"/>
    <w:rsid w:val="00D14361"/>
    <w:rsid w:val="00D147B5"/>
    <w:rsid w:val="00D14B37"/>
    <w:rsid w:val="00D1532A"/>
    <w:rsid w:val="00D153B1"/>
    <w:rsid w:val="00D15BA8"/>
    <w:rsid w:val="00D15D9F"/>
    <w:rsid w:val="00D15DC4"/>
    <w:rsid w:val="00D16735"/>
    <w:rsid w:val="00D16ADA"/>
    <w:rsid w:val="00D17348"/>
    <w:rsid w:val="00D177C5"/>
    <w:rsid w:val="00D1788F"/>
    <w:rsid w:val="00D17F01"/>
    <w:rsid w:val="00D2000B"/>
    <w:rsid w:val="00D2027B"/>
    <w:rsid w:val="00D20EE7"/>
    <w:rsid w:val="00D213AC"/>
    <w:rsid w:val="00D215B8"/>
    <w:rsid w:val="00D2163D"/>
    <w:rsid w:val="00D218A4"/>
    <w:rsid w:val="00D24270"/>
    <w:rsid w:val="00D24482"/>
    <w:rsid w:val="00D2454A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877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381"/>
    <w:rsid w:val="00D403AD"/>
    <w:rsid w:val="00D41DE3"/>
    <w:rsid w:val="00D41E75"/>
    <w:rsid w:val="00D42057"/>
    <w:rsid w:val="00D42874"/>
    <w:rsid w:val="00D4318E"/>
    <w:rsid w:val="00D43410"/>
    <w:rsid w:val="00D43654"/>
    <w:rsid w:val="00D43CC9"/>
    <w:rsid w:val="00D43DE3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C92"/>
    <w:rsid w:val="00D46CD2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604D3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D13"/>
    <w:rsid w:val="00D85060"/>
    <w:rsid w:val="00D85E52"/>
    <w:rsid w:val="00D86624"/>
    <w:rsid w:val="00D86CAB"/>
    <w:rsid w:val="00D871C9"/>
    <w:rsid w:val="00D87B06"/>
    <w:rsid w:val="00D90060"/>
    <w:rsid w:val="00D902D1"/>
    <w:rsid w:val="00D90A48"/>
    <w:rsid w:val="00D91E32"/>
    <w:rsid w:val="00D92EF3"/>
    <w:rsid w:val="00D92F01"/>
    <w:rsid w:val="00D945DA"/>
    <w:rsid w:val="00D946AF"/>
    <w:rsid w:val="00D94FED"/>
    <w:rsid w:val="00D96302"/>
    <w:rsid w:val="00D97790"/>
    <w:rsid w:val="00D97C8A"/>
    <w:rsid w:val="00D97CD0"/>
    <w:rsid w:val="00D97D5F"/>
    <w:rsid w:val="00DA01BE"/>
    <w:rsid w:val="00DA02CE"/>
    <w:rsid w:val="00DA0552"/>
    <w:rsid w:val="00DA056F"/>
    <w:rsid w:val="00DA11D5"/>
    <w:rsid w:val="00DA1355"/>
    <w:rsid w:val="00DA1B47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7CF9"/>
    <w:rsid w:val="00DA7EDD"/>
    <w:rsid w:val="00DB008F"/>
    <w:rsid w:val="00DB0120"/>
    <w:rsid w:val="00DB02D5"/>
    <w:rsid w:val="00DB2227"/>
    <w:rsid w:val="00DB2BA9"/>
    <w:rsid w:val="00DB2BFB"/>
    <w:rsid w:val="00DB34A2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33DC"/>
    <w:rsid w:val="00DD34A6"/>
    <w:rsid w:val="00DD36EF"/>
    <w:rsid w:val="00DD38B0"/>
    <w:rsid w:val="00DD3FD0"/>
    <w:rsid w:val="00DD4B89"/>
    <w:rsid w:val="00DD50E2"/>
    <w:rsid w:val="00DD5272"/>
    <w:rsid w:val="00DD5564"/>
    <w:rsid w:val="00DD5F3B"/>
    <w:rsid w:val="00DD638F"/>
    <w:rsid w:val="00DD664E"/>
    <w:rsid w:val="00DD6E94"/>
    <w:rsid w:val="00DD73C0"/>
    <w:rsid w:val="00DD7670"/>
    <w:rsid w:val="00DD7AA9"/>
    <w:rsid w:val="00DD7D1F"/>
    <w:rsid w:val="00DE0324"/>
    <w:rsid w:val="00DE1192"/>
    <w:rsid w:val="00DE1975"/>
    <w:rsid w:val="00DE1C4D"/>
    <w:rsid w:val="00DE2C5A"/>
    <w:rsid w:val="00DE31B5"/>
    <w:rsid w:val="00DE3298"/>
    <w:rsid w:val="00DE3723"/>
    <w:rsid w:val="00DE376B"/>
    <w:rsid w:val="00DE39E4"/>
    <w:rsid w:val="00DE3B1A"/>
    <w:rsid w:val="00DE3B34"/>
    <w:rsid w:val="00DE4D22"/>
    <w:rsid w:val="00DE5971"/>
    <w:rsid w:val="00DE5D25"/>
    <w:rsid w:val="00DE65D6"/>
    <w:rsid w:val="00DE6D8B"/>
    <w:rsid w:val="00DE74BA"/>
    <w:rsid w:val="00DE7CC9"/>
    <w:rsid w:val="00DF1350"/>
    <w:rsid w:val="00DF16A3"/>
    <w:rsid w:val="00DF21BC"/>
    <w:rsid w:val="00DF21E2"/>
    <w:rsid w:val="00DF3658"/>
    <w:rsid w:val="00DF38EA"/>
    <w:rsid w:val="00DF4038"/>
    <w:rsid w:val="00DF4382"/>
    <w:rsid w:val="00DF457E"/>
    <w:rsid w:val="00DF50A7"/>
    <w:rsid w:val="00DF6549"/>
    <w:rsid w:val="00DF6577"/>
    <w:rsid w:val="00DF69A0"/>
    <w:rsid w:val="00DF710F"/>
    <w:rsid w:val="00DF7233"/>
    <w:rsid w:val="00DF74ED"/>
    <w:rsid w:val="00DF751F"/>
    <w:rsid w:val="00DF7B0A"/>
    <w:rsid w:val="00DF7B4E"/>
    <w:rsid w:val="00DF7B72"/>
    <w:rsid w:val="00DF7CB1"/>
    <w:rsid w:val="00E00440"/>
    <w:rsid w:val="00E00979"/>
    <w:rsid w:val="00E00F89"/>
    <w:rsid w:val="00E01E6D"/>
    <w:rsid w:val="00E02432"/>
    <w:rsid w:val="00E02748"/>
    <w:rsid w:val="00E0315A"/>
    <w:rsid w:val="00E03578"/>
    <w:rsid w:val="00E040DA"/>
    <w:rsid w:val="00E0429F"/>
    <w:rsid w:val="00E045EF"/>
    <w:rsid w:val="00E049A1"/>
    <w:rsid w:val="00E04B21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12F3"/>
    <w:rsid w:val="00E118F2"/>
    <w:rsid w:val="00E127CE"/>
    <w:rsid w:val="00E128D7"/>
    <w:rsid w:val="00E1368C"/>
    <w:rsid w:val="00E13722"/>
    <w:rsid w:val="00E150B6"/>
    <w:rsid w:val="00E15647"/>
    <w:rsid w:val="00E1612D"/>
    <w:rsid w:val="00E1614C"/>
    <w:rsid w:val="00E163C5"/>
    <w:rsid w:val="00E16966"/>
    <w:rsid w:val="00E1697B"/>
    <w:rsid w:val="00E1774A"/>
    <w:rsid w:val="00E17A74"/>
    <w:rsid w:val="00E2093A"/>
    <w:rsid w:val="00E21308"/>
    <w:rsid w:val="00E214D9"/>
    <w:rsid w:val="00E22007"/>
    <w:rsid w:val="00E22878"/>
    <w:rsid w:val="00E23970"/>
    <w:rsid w:val="00E23D73"/>
    <w:rsid w:val="00E23DE1"/>
    <w:rsid w:val="00E243F9"/>
    <w:rsid w:val="00E2461B"/>
    <w:rsid w:val="00E258C6"/>
    <w:rsid w:val="00E25A73"/>
    <w:rsid w:val="00E25B59"/>
    <w:rsid w:val="00E25E93"/>
    <w:rsid w:val="00E264D3"/>
    <w:rsid w:val="00E26BB0"/>
    <w:rsid w:val="00E27029"/>
    <w:rsid w:val="00E2770A"/>
    <w:rsid w:val="00E27C9D"/>
    <w:rsid w:val="00E27D38"/>
    <w:rsid w:val="00E304B2"/>
    <w:rsid w:val="00E3055E"/>
    <w:rsid w:val="00E30DF2"/>
    <w:rsid w:val="00E31957"/>
    <w:rsid w:val="00E31A1E"/>
    <w:rsid w:val="00E33634"/>
    <w:rsid w:val="00E33ABD"/>
    <w:rsid w:val="00E343FA"/>
    <w:rsid w:val="00E34800"/>
    <w:rsid w:val="00E34E01"/>
    <w:rsid w:val="00E35648"/>
    <w:rsid w:val="00E36005"/>
    <w:rsid w:val="00E37373"/>
    <w:rsid w:val="00E3746E"/>
    <w:rsid w:val="00E3756E"/>
    <w:rsid w:val="00E37E08"/>
    <w:rsid w:val="00E409C0"/>
    <w:rsid w:val="00E418AE"/>
    <w:rsid w:val="00E41E92"/>
    <w:rsid w:val="00E41EE9"/>
    <w:rsid w:val="00E42114"/>
    <w:rsid w:val="00E4236B"/>
    <w:rsid w:val="00E43588"/>
    <w:rsid w:val="00E437D6"/>
    <w:rsid w:val="00E43B9E"/>
    <w:rsid w:val="00E43EC7"/>
    <w:rsid w:val="00E4412E"/>
    <w:rsid w:val="00E4437A"/>
    <w:rsid w:val="00E4459F"/>
    <w:rsid w:val="00E44F72"/>
    <w:rsid w:val="00E4515F"/>
    <w:rsid w:val="00E45796"/>
    <w:rsid w:val="00E45BD5"/>
    <w:rsid w:val="00E45FAE"/>
    <w:rsid w:val="00E46A17"/>
    <w:rsid w:val="00E47B93"/>
    <w:rsid w:val="00E5184E"/>
    <w:rsid w:val="00E51E2A"/>
    <w:rsid w:val="00E52386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CCD"/>
    <w:rsid w:val="00E54DA9"/>
    <w:rsid w:val="00E552BB"/>
    <w:rsid w:val="00E55508"/>
    <w:rsid w:val="00E55AD8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4163"/>
    <w:rsid w:val="00E7569F"/>
    <w:rsid w:val="00E758DE"/>
    <w:rsid w:val="00E76B72"/>
    <w:rsid w:val="00E77372"/>
    <w:rsid w:val="00E778DC"/>
    <w:rsid w:val="00E77C21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ED0"/>
    <w:rsid w:val="00E836E3"/>
    <w:rsid w:val="00E83C0D"/>
    <w:rsid w:val="00E842A1"/>
    <w:rsid w:val="00E84461"/>
    <w:rsid w:val="00E8547F"/>
    <w:rsid w:val="00E8584A"/>
    <w:rsid w:val="00E85D79"/>
    <w:rsid w:val="00E86510"/>
    <w:rsid w:val="00E86B5E"/>
    <w:rsid w:val="00E8735B"/>
    <w:rsid w:val="00E909EB"/>
    <w:rsid w:val="00E92A27"/>
    <w:rsid w:val="00E92A84"/>
    <w:rsid w:val="00E93A79"/>
    <w:rsid w:val="00E94304"/>
    <w:rsid w:val="00E94713"/>
    <w:rsid w:val="00E94934"/>
    <w:rsid w:val="00E949BE"/>
    <w:rsid w:val="00E94DEB"/>
    <w:rsid w:val="00E95E6D"/>
    <w:rsid w:val="00E9602C"/>
    <w:rsid w:val="00E9669E"/>
    <w:rsid w:val="00E969F7"/>
    <w:rsid w:val="00E96CB5"/>
    <w:rsid w:val="00E9717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53D3"/>
    <w:rsid w:val="00EA6783"/>
    <w:rsid w:val="00EA692A"/>
    <w:rsid w:val="00EA6E4C"/>
    <w:rsid w:val="00EA7705"/>
    <w:rsid w:val="00EA7D20"/>
    <w:rsid w:val="00EB0080"/>
    <w:rsid w:val="00EB0FC7"/>
    <w:rsid w:val="00EB2AB1"/>
    <w:rsid w:val="00EB2D2A"/>
    <w:rsid w:val="00EB30F6"/>
    <w:rsid w:val="00EB3C1D"/>
    <w:rsid w:val="00EB49E6"/>
    <w:rsid w:val="00EB4FD8"/>
    <w:rsid w:val="00EB63D2"/>
    <w:rsid w:val="00EB6D0C"/>
    <w:rsid w:val="00EB7701"/>
    <w:rsid w:val="00EC038B"/>
    <w:rsid w:val="00EC0F4F"/>
    <w:rsid w:val="00EC12FB"/>
    <w:rsid w:val="00EC2B6C"/>
    <w:rsid w:val="00EC2FFD"/>
    <w:rsid w:val="00EC3235"/>
    <w:rsid w:val="00EC3BF9"/>
    <w:rsid w:val="00EC3FC0"/>
    <w:rsid w:val="00EC412E"/>
    <w:rsid w:val="00EC492E"/>
    <w:rsid w:val="00EC4976"/>
    <w:rsid w:val="00EC4CD4"/>
    <w:rsid w:val="00EC5856"/>
    <w:rsid w:val="00EC62F8"/>
    <w:rsid w:val="00EC6872"/>
    <w:rsid w:val="00EC6B79"/>
    <w:rsid w:val="00EC6CC6"/>
    <w:rsid w:val="00EC765C"/>
    <w:rsid w:val="00EC7E73"/>
    <w:rsid w:val="00ED0075"/>
    <w:rsid w:val="00ED057F"/>
    <w:rsid w:val="00ED082D"/>
    <w:rsid w:val="00ED0E42"/>
    <w:rsid w:val="00ED1776"/>
    <w:rsid w:val="00ED24D1"/>
    <w:rsid w:val="00ED38FA"/>
    <w:rsid w:val="00ED39C8"/>
    <w:rsid w:val="00ED3DF4"/>
    <w:rsid w:val="00ED42B5"/>
    <w:rsid w:val="00ED5695"/>
    <w:rsid w:val="00ED5A28"/>
    <w:rsid w:val="00ED6AFE"/>
    <w:rsid w:val="00ED6C70"/>
    <w:rsid w:val="00ED6EB2"/>
    <w:rsid w:val="00ED6ED6"/>
    <w:rsid w:val="00ED7479"/>
    <w:rsid w:val="00ED757A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58A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652E"/>
    <w:rsid w:val="00EE6DBE"/>
    <w:rsid w:val="00EE73CB"/>
    <w:rsid w:val="00EE742B"/>
    <w:rsid w:val="00EE7510"/>
    <w:rsid w:val="00EF01A2"/>
    <w:rsid w:val="00EF1439"/>
    <w:rsid w:val="00EF1A23"/>
    <w:rsid w:val="00EF245F"/>
    <w:rsid w:val="00EF3109"/>
    <w:rsid w:val="00EF322D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713E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422E"/>
    <w:rsid w:val="00F0440F"/>
    <w:rsid w:val="00F04B96"/>
    <w:rsid w:val="00F04DE7"/>
    <w:rsid w:val="00F05A35"/>
    <w:rsid w:val="00F067C7"/>
    <w:rsid w:val="00F0760E"/>
    <w:rsid w:val="00F07C4B"/>
    <w:rsid w:val="00F07DAD"/>
    <w:rsid w:val="00F1009F"/>
    <w:rsid w:val="00F10774"/>
    <w:rsid w:val="00F10E89"/>
    <w:rsid w:val="00F10EE8"/>
    <w:rsid w:val="00F11927"/>
    <w:rsid w:val="00F1201E"/>
    <w:rsid w:val="00F12314"/>
    <w:rsid w:val="00F12E4E"/>
    <w:rsid w:val="00F12E94"/>
    <w:rsid w:val="00F131AD"/>
    <w:rsid w:val="00F13E03"/>
    <w:rsid w:val="00F13E85"/>
    <w:rsid w:val="00F14093"/>
    <w:rsid w:val="00F15451"/>
    <w:rsid w:val="00F15970"/>
    <w:rsid w:val="00F15D49"/>
    <w:rsid w:val="00F16969"/>
    <w:rsid w:val="00F17039"/>
    <w:rsid w:val="00F17873"/>
    <w:rsid w:val="00F2000C"/>
    <w:rsid w:val="00F20B0B"/>
    <w:rsid w:val="00F21054"/>
    <w:rsid w:val="00F213F2"/>
    <w:rsid w:val="00F2179A"/>
    <w:rsid w:val="00F21E89"/>
    <w:rsid w:val="00F2327A"/>
    <w:rsid w:val="00F239CD"/>
    <w:rsid w:val="00F24239"/>
    <w:rsid w:val="00F24A87"/>
    <w:rsid w:val="00F24D3E"/>
    <w:rsid w:val="00F24DC0"/>
    <w:rsid w:val="00F24EAF"/>
    <w:rsid w:val="00F25085"/>
    <w:rsid w:val="00F25E13"/>
    <w:rsid w:val="00F2662B"/>
    <w:rsid w:val="00F26BE1"/>
    <w:rsid w:val="00F2798C"/>
    <w:rsid w:val="00F27C95"/>
    <w:rsid w:val="00F31B12"/>
    <w:rsid w:val="00F32038"/>
    <w:rsid w:val="00F32632"/>
    <w:rsid w:val="00F32866"/>
    <w:rsid w:val="00F33371"/>
    <w:rsid w:val="00F34438"/>
    <w:rsid w:val="00F34D18"/>
    <w:rsid w:val="00F36926"/>
    <w:rsid w:val="00F370DE"/>
    <w:rsid w:val="00F37BCE"/>
    <w:rsid w:val="00F37D61"/>
    <w:rsid w:val="00F40117"/>
    <w:rsid w:val="00F40485"/>
    <w:rsid w:val="00F404A1"/>
    <w:rsid w:val="00F40941"/>
    <w:rsid w:val="00F40A78"/>
    <w:rsid w:val="00F40AD3"/>
    <w:rsid w:val="00F40CCE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639"/>
    <w:rsid w:val="00F44DF0"/>
    <w:rsid w:val="00F4515C"/>
    <w:rsid w:val="00F45B53"/>
    <w:rsid w:val="00F45E3D"/>
    <w:rsid w:val="00F46896"/>
    <w:rsid w:val="00F47AA4"/>
    <w:rsid w:val="00F47B0A"/>
    <w:rsid w:val="00F512FD"/>
    <w:rsid w:val="00F5178C"/>
    <w:rsid w:val="00F518A5"/>
    <w:rsid w:val="00F51AD7"/>
    <w:rsid w:val="00F5316C"/>
    <w:rsid w:val="00F53C02"/>
    <w:rsid w:val="00F541DD"/>
    <w:rsid w:val="00F54B85"/>
    <w:rsid w:val="00F55640"/>
    <w:rsid w:val="00F5574E"/>
    <w:rsid w:val="00F5744C"/>
    <w:rsid w:val="00F57C04"/>
    <w:rsid w:val="00F60316"/>
    <w:rsid w:val="00F60634"/>
    <w:rsid w:val="00F609DA"/>
    <w:rsid w:val="00F611FA"/>
    <w:rsid w:val="00F623BE"/>
    <w:rsid w:val="00F6242C"/>
    <w:rsid w:val="00F625FD"/>
    <w:rsid w:val="00F62B0B"/>
    <w:rsid w:val="00F63E2A"/>
    <w:rsid w:val="00F6416A"/>
    <w:rsid w:val="00F6475A"/>
    <w:rsid w:val="00F658F2"/>
    <w:rsid w:val="00F65F91"/>
    <w:rsid w:val="00F6606A"/>
    <w:rsid w:val="00F662AD"/>
    <w:rsid w:val="00F66570"/>
    <w:rsid w:val="00F667F0"/>
    <w:rsid w:val="00F6711D"/>
    <w:rsid w:val="00F67133"/>
    <w:rsid w:val="00F67E38"/>
    <w:rsid w:val="00F67E48"/>
    <w:rsid w:val="00F702DB"/>
    <w:rsid w:val="00F70AC2"/>
    <w:rsid w:val="00F713A1"/>
    <w:rsid w:val="00F719C7"/>
    <w:rsid w:val="00F72C96"/>
    <w:rsid w:val="00F73154"/>
    <w:rsid w:val="00F73184"/>
    <w:rsid w:val="00F73509"/>
    <w:rsid w:val="00F73B99"/>
    <w:rsid w:val="00F742EF"/>
    <w:rsid w:val="00F75375"/>
    <w:rsid w:val="00F753DC"/>
    <w:rsid w:val="00F755BC"/>
    <w:rsid w:val="00F756C1"/>
    <w:rsid w:val="00F75AA9"/>
    <w:rsid w:val="00F75CD1"/>
    <w:rsid w:val="00F76402"/>
    <w:rsid w:val="00F768CD"/>
    <w:rsid w:val="00F81185"/>
    <w:rsid w:val="00F81225"/>
    <w:rsid w:val="00F8132E"/>
    <w:rsid w:val="00F8145B"/>
    <w:rsid w:val="00F8282A"/>
    <w:rsid w:val="00F82EDD"/>
    <w:rsid w:val="00F831F3"/>
    <w:rsid w:val="00F83278"/>
    <w:rsid w:val="00F839CD"/>
    <w:rsid w:val="00F83EB4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DB"/>
    <w:rsid w:val="00F87005"/>
    <w:rsid w:val="00F872C2"/>
    <w:rsid w:val="00F874A8"/>
    <w:rsid w:val="00F87580"/>
    <w:rsid w:val="00F876C2"/>
    <w:rsid w:val="00F8792E"/>
    <w:rsid w:val="00F904C6"/>
    <w:rsid w:val="00F90520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A0"/>
    <w:rsid w:val="00F94605"/>
    <w:rsid w:val="00F946E7"/>
    <w:rsid w:val="00F95223"/>
    <w:rsid w:val="00F957E8"/>
    <w:rsid w:val="00F95A9C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35C3"/>
    <w:rsid w:val="00FA415A"/>
    <w:rsid w:val="00FA416A"/>
    <w:rsid w:val="00FA4439"/>
    <w:rsid w:val="00FA47D8"/>
    <w:rsid w:val="00FA4FCD"/>
    <w:rsid w:val="00FA5579"/>
    <w:rsid w:val="00FA5D75"/>
    <w:rsid w:val="00FA65DA"/>
    <w:rsid w:val="00FA676A"/>
    <w:rsid w:val="00FA7747"/>
    <w:rsid w:val="00FB029E"/>
    <w:rsid w:val="00FB0322"/>
    <w:rsid w:val="00FB1864"/>
    <w:rsid w:val="00FB1928"/>
    <w:rsid w:val="00FB26DC"/>
    <w:rsid w:val="00FB2D40"/>
    <w:rsid w:val="00FB3A67"/>
    <w:rsid w:val="00FB416A"/>
    <w:rsid w:val="00FB49B3"/>
    <w:rsid w:val="00FB59A8"/>
    <w:rsid w:val="00FB5A28"/>
    <w:rsid w:val="00FB5D89"/>
    <w:rsid w:val="00FB5F83"/>
    <w:rsid w:val="00FB6F33"/>
    <w:rsid w:val="00FB7BBF"/>
    <w:rsid w:val="00FC0078"/>
    <w:rsid w:val="00FC0604"/>
    <w:rsid w:val="00FC172A"/>
    <w:rsid w:val="00FC1C44"/>
    <w:rsid w:val="00FC1E10"/>
    <w:rsid w:val="00FC314A"/>
    <w:rsid w:val="00FC335B"/>
    <w:rsid w:val="00FC33E6"/>
    <w:rsid w:val="00FC34BD"/>
    <w:rsid w:val="00FC3C36"/>
    <w:rsid w:val="00FC3CA0"/>
    <w:rsid w:val="00FC5182"/>
    <w:rsid w:val="00FC58FC"/>
    <w:rsid w:val="00FC598E"/>
    <w:rsid w:val="00FC626E"/>
    <w:rsid w:val="00FC6C0B"/>
    <w:rsid w:val="00FC6F6F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EE2"/>
    <w:rsid w:val="00FE4F16"/>
    <w:rsid w:val="00FE4F74"/>
    <w:rsid w:val="00FE51AE"/>
    <w:rsid w:val="00FE52EA"/>
    <w:rsid w:val="00FE68A9"/>
    <w:rsid w:val="00FE6AF3"/>
    <w:rsid w:val="00FE6D3E"/>
    <w:rsid w:val="00FE7009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C27EA-89BE-4732-B449-EAFAEE095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26</Pages>
  <Words>4859</Words>
  <Characters>21064</Characters>
  <Application>Microsoft Office Word</Application>
  <DocSecurity>0</DocSecurity>
  <Lines>175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2019-11-11T04:21:00Z</cp:lastPrinted>
  <dcterms:created xsi:type="dcterms:W3CDTF">2019-11-12T10:36:00Z</dcterms:created>
  <dcterms:modified xsi:type="dcterms:W3CDTF">2019-11-12T10:37:00Z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